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56673F61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40633B" w:rsidRPr="00174903">
              <w:t>V</w:t>
            </w:r>
            <w:r w:rsidR="0040633B">
              <w:t>19</w:t>
            </w:r>
            <w:r w:rsidRPr="00174903">
              <w:t>.</w:t>
            </w:r>
            <w:bookmarkEnd w:id="3"/>
            <w:r w:rsidR="0015316E">
              <w:t>1</w:t>
            </w:r>
            <w:r w:rsidR="00F165C5">
              <w:t>.</w:t>
            </w:r>
            <w:r w:rsidR="0015316E">
              <w:t>0</w:t>
            </w:r>
            <w:r w:rsidR="0015316E"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40633B" w:rsidRPr="00174903">
              <w:rPr>
                <w:sz w:val="32"/>
              </w:rPr>
              <w:t>202</w:t>
            </w:r>
            <w:r w:rsidR="0040633B">
              <w:rPr>
                <w:sz w:val="32"/>
              </w:rPr>
              <w:t>5</w:t>
            </w:r>
            <w:r w:rsidRPr="00174903">
              <w:rPr>
                <w:sz w:val="32"/>
              </w:rPr>
              <w:t>-</w:t>
            </w:r>
            <w:bookmarkEnd w:id="4"/>
            <w:r w:rsidR="0015316E">
              <w:rPr>
                <w:sz w:val="32"/>
              </w:rPr>
              <w:t>06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24A1EB36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40633B">
              <w:rPr>
                <w:rStyle w:val="ZGSM"/>
              </w:rPr>
              <w:t>19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bookmarkStart w:id="6" w:name="_MON_1684549432"/>
      <w:bookmarkEnd w:id="6"/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2E285EB6" w:rsidR="00C074DD" w:rsidRPr="00133525" w:rsidRDefault="0022178F" w:rsidP="00C074DD">
            <w:pPr>
              <w:rPr>
                <w:i/>
              </w:rPr>
            </w:pPr>
            <w:r>
              <w:object w:dxaOrig="2026" w:dyaOrig="1251" w14:anchorId="3F39F99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5pt;height:61.95pt" o:ole="">
                  <v:imagedata r:id="rId9" o:title=""/>
                </v:shape>
                <o:OLEObject Type="Embed" ProgID="Word.Picture.8" ShapeID="_x0000_i1025" DrawAspect="Content" ObjectID="_1812181836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8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5927DD2F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676098" w:rsidRPr="00174903">
              <w:rPr>
                <w:noProof/>
                <w:sz w:val="18"/>
              </w:rPr>
              <w:t>202</w:t>
            </w:r>
            <w:r w:rsidR="0040633B">
              <w:rPr>
                <w:noProof/>
                <w:sz w:val="18"/>
              </w:rPr>
              <w:t>5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1" w:name="copyrightaddon"/>
            <w:bookmarkEnd w:id="11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131D4AFC" w14:textId="77777777" w:rsidR="00E16509" w:rsidRDefault="00E16509" w:rsidP="00133525"/>
        </w:tc>
      </w:tr>
      <w:bookmarkEnd w:id="8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3179B198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rPr>
          <w:noProof/>
        </w:rPr>
        <w:t>Foreword</w:t>
      </w:r>
      <w:r>
        <w:rPr>
          <w:noProof/>
        </w:rPr>
        <w:tab/>
        <w:t>103</w:t>
      </w:r>
    </w:p>
    <w:p w14:paraId="249EE5F8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105</w:t>
      </w:r>
    </w:p>
    <w:p w14:paraId="7EE91516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105</w:t>
      </w:r>
    </w:p>
    <w:p w14:paraId="4EDADD75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107</w:t>
      </w:r>
    </w:p>
    <w:p w14:paraId="3D6EC41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107</w:t>
      </w:r>
    </w:p>
    <w:p w14:paraId="5D64B5F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109</w:t>
      </w:r>
    </w:p>
    <w:p w14:paraId="7BA58CE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110</w:t>
      </w:r>
    </w:p>
    <w:p w14:paraId="191AB73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tolerances</w:t>
      </w:r>
      <w:r>
        <w:rPr>
          <w:noProof/>
        </w:rPr>
        <w:tab/>
        <w:t>113</w:t>
      </w:r>
    </w:p>
    <w:p w14:paraId="30F4397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notation</w:t>
      </w:r>
      <w:r>
        <w:rPr>
          <w:noProof/>
        </w:rPr>
        <w:tab/>
        <w:t>113</w:t>
      </w:r>
    </w:p>
    <w:p w14:paraId="244D345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Groups of bands</w:t>
      </w:r>
      <w:r>
        <w:rPr>
          <w:noProof/>
        </w:rPr>
        <w:tab/>
        <w:t>113</w:t>
      </w:r>
    </w:p>
    <w:p w14:paraId="40DDCA9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 w:eastAsia="ko-KR"/>
        </w:rPr>
        <w:t>3.5.1A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 w:eastAsia="ko-KR"/>
        </w:rPr>
        <w:t>Groups of bands for satellite access</w:t>
      </w:r>
      <w:r>
        <w:rPr>
          <w:noProof/>
        </w:rPr>
        <w:tab/>
        <w:t>116</w:t>
      </w:r>
    </w:p>
    <w:p w14:paraId="17B1ECA8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117</w:t>
      </w:r>
    </w:p>
    <w:p w14:paraId="1FD0AEC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117</w:t>
      </w:r>
    </w:p>
    <w:p w14:paraId="23CE595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UE capable of network-based CRS interference mitigation</w:t>
      </w:r>
      <w:r>
        <w:rPr>
          <w:noProof/>
        </w:rPr>
        <w:tab/>
        <w:t>123</w:t>
      </w:r>
    </w:p>
    <w:p w14:paraId="3E46564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with CRS muting for category M1 UE capable of CRS muting</w:t>
      </w:r>
      <w:r>
        <w:rPr>
          <w:noProof/>
        </w:rPr>
        <w:tab/>
        <w:t>125</w:t>
      </w:r>
    </w:p>
    <w:p w14:paraId="2B684B9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with CRS muting for category M2 UE capable of CRS muting</w:t>
      </w:r>
      <w:r>
        <w:rPr>
          <w:noProof/>
        </w:rPr>
        <w:tab/>
        <w:t>126</w:t>
      </w:r>
    </w:p>
    <w:p w14:paraId="5B29A8D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EN-DC operation</w:t>
      </w:r>
      <w:r>
        <w:rPr>
          <w:noProof/>
        </w:rPr>
        <w:tab/>
        <w:t>127</w:t>
      </w:r>
    </w:p>
    <w:p w14:paraId="6840168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NE-DC operation</w:t>
      </w:r>
      <w:r>
        <w:rPr>
          <w:noProof/>
        </w:rPr>
        <w:tab/>
        <w:t>128</w:t>
      </w:r>
    </w:p>
    <w:p w14:paraId="7DAD16A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129</w:t>
      </w:r>
    </w:p>
    <w:p w14:paraId="7449F34E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RRC_IDLE state mobility</w:t>
      </w:r>
      <w:r>
        <w:rPr>
          <w:noProof/>
        </w:rPr>
        <w:tab/>
        <w:t>129</w:t>
      </w:r>
    </w:p>
    <w:p w14:paraId="5407E8D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129</w:t>
      </w:r>
    </w:p>
    <w:p w14:paraId="4E7CD43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129</w:t>
      </w:r>
    </w:p>
    <w:p w14:paraId="25E6978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129</w:t>
      </w:r>
    </w:p>
    <w:p w14:paraId="1A4FE37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129</w:t>
      </w:r>
    </w:p>
    <w:p w14:paraId="05D5583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131</w:t>
      </w:r>
    </w:p>
    <w:p w14:paraId="64A7157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132</w:t>
      </w:r>
    </w:p>
    <w:p w14:paraId="78EF795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E-UTRAN cells</w:t>
      </w:r>
      <w:r>
        <w:rPr>
          <w:noProof/>
        </w:rPr>
        <w:tab/>
        <w:t>132</w:t>
      </w:r>
    </w:p>
    <w:p w14:paraId="160F6CF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E-UTRAN cells</w:t>
      </w:r>
      <w:r>
        <w:rPr>
          <w:noProof/>
        </w:rPr>
        <w:tab/>
        <w:t>133</w:t>
      </w:r>
    </w:p>
    <w:p w14:paraId="68D39ED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cells</w:t>
      </w:r>
      <w:r>
        <w:rPr>
          <w:noProof/>
        </w:rPr>
        <w:tab/>
        <w:t>136</w:t>
      </w:r>
    </w:p>
    <w:p w14:paraId="19815B8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UTRAN FDD cells</w:t>
      </w:r>
      <w:r>
        <w:rPr>
          <w:noProof/>
        </w:rPr>
        <w:tab/>
        <w:t>136</w:t>
      </w:r>
    </w:p>
    <w:p w14:paraId="12A1E19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UTRAN TDD cells</w:t>
      </w:r>
      <w:r>
        <w:rPr>
          <w:noProof/>
        </w:rPr>
        <w:tab/>
        <w:t>137</w:t>
      </w:r>
    </w:p>
    <w:p w14:paraId="67589F5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GSM cells</w:t>
      </w:r>
      <w:r>
        <w:rPr>
          <w:noProof/>
        </w:rPr>
        <w:tab/>
        <w:t>139</w:t>
      </w:r>
    </w:p>
    <w:p w14:paraId="4DE4E67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HRPD cells</w:t>
      </w:r>
      <w:r>
        <w:rPr>
          <w:noProof/>
        </w:rPr>
        <w:tab/>
        <w:t>140</w:t>
      </w:r>
    </w:p>
    <w:p w14:paraId="616AC06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cdma2000 1X</w:t>
      </w:r>
      <w:r>
        <w:rPr>
          <w:noProof/>
        </w:rPr>
        <w:tab/>
        <w:t>141</w:t>
      </w:r>
    </w:p>
    <w:p w14:paraId="5764AA8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NR cells</w:t>
      </w:r>
      <w:r>
        <w:rPr>
          <w:noProof/>
        </w:rPr>
        <w:tab/>
        <w:t>142</w:t>
      </w:r>
    </w:p>
    <w:p w14:paraId="4BEDE45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NR cells subject to CCA</w:t>
      </w:r>
      <w:r>
        <w:rPr>
          <w:noProof/>
        </w:rPr>
        <w:tab/>
        <w:t>145</w:t>
      </w:r>
    </w:p>
    <w:p w14:paraId="005DB06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NR cells for RedCap</w:t>
      </w:r>
      <w:r>
        <w:rPr>
          <w:noProof/>
        </w:rPr>
        <w:tab/>
        <w:t>147</w:t>
      </w:r>
    </w:p>
    <w:p w14:paraId="25452E3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149</w:t>
      </w:r>
    </w:p>
    <w:p w14:paraId="6A0BDDA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149</w:t>
      </w:r>
    </w:p>
    <w:p w14:paraId="64437C2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150</w:t>
      </w:r>
    </w:p>
    <w:p w14:paraId="0BFEC34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150</w:t>
      </w:r>
    </w:p>
    <w:p w14:paraId="47955B5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 (Increased UE carrier monitoring)</w:t>
      </w:r>
      <w:r>
        <w:rPr>
          <w:noProof/>
        </w:rPr>
        <w:tab/>
        <w:t>151</w:t>
      </w:r>
    </w:p>
    <w:p w14:paraId="47DE2AC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Reselection to CSG cells</w:t>
      </w:r>
      <w:r>
        <w:rPr>
          <w:noProof/>
        </w:rPr>
        <w:tab/>
        <w:t>151</w:t>
      </w:r>
    </w:p>
    <w:p w14:paraId="311C6FD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Reselection from a non CSG to an inter-frequency CSG cell</w:t>
      </w:r>
      <w:r>
        <w:rPr>
          <w:noProof/>
        </w:rPr>
        <w:tab/>
        <w:t>151</w:t>
      </w:r>
    </w:p>
    <w:p w14:paraId="2AFB202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Reselection from a non CSG to an inter-RAT UTRAN FDD CSG cell</w:t>
      </w:r>
      <w:r>
        <w:rPr>
          <w:noProof/>
        </w:rPr>
        <w:tab/>
        <w:t>152</w:t>
      </w:r>
    </w:p>
    <w:p w14:paraId="7F0DA04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153</w:t>
      </w:r>
    </w:p>
    <w:p w14:paraId="48CBC14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153</w:t>
      </w:r>
    </w:p>
    <w:p w14:paraId="4BC1AA4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153</w:t>
      </w:r>
    </w:p>
    <w:p w14:paraId="5FADA96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 for RedCap</w:t>
      </w:r>
      <w:r>
        <w:rPr>
          <w:noProof/>
        </w:rPr>
        <w:tab/>
        <w:t>153</w:t>
      </w:r>
    </w:p>
    <w:p w14:paraId="24489ED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154</w:t>
      </w:r>
    </w:p>
    <w:p w14:paraId="1101C64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154</w:t>
      </w:r>
    </w:p>
    <w:p w14:paraId="0C20E33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</w:t>
      </w:r>
      <w:r>
        <w:rPr>
          <w:noProof/>
        </w:rPr>
        <w:tab/>
        <w:t>154</w:t>
      </w:r>
    </w:p>
    <w:p w14:paraId="64B9A91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?? ??"/>
          <w:noProof/>
        </w:rPr>
        <w:t>Requirements</w:t>
      </w:r>
      <w:r>
        <w:rPr>
          <w:noProof/>
        </w:rPr>
        <w:tab/>
        <w:t>154</w:t>
      </w:r>
    </w:p>
    <w:p w14:paraId="4199D29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Time Stamp Accuracy</w:t>
      </w:r>
      <w:r>
        <w:rPr>
          <w:noProof/>
        </w:rPr>
        <w:tab/>
        <w:t>154</w:t>
      </w:r>
    </w:p>
    <w:p w14:paraId="452FE96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154</w:t>
      </w:r>
    </w:p>
    <w:p w14:paraId="5A190CD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Time Stamp Accuracy for RRC Connection Establishment Failure Log Reporting</w:t>
      </w:r>
      <w:r>
        <w:rPr>
          <w:noProof/>
        </w:rPr>
        <w:tab/>
        <w:t>155</w:t>
      </w:r>
    </w:p>
    <w:p w14:paraId="0E0FB0A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Requirements</w:t>
      </w:r>
      <w:r>
        <w:rPr>
          <w:noProof/>
        </w:rPr>
        <w:tab/>
        <w:t>155</w:t>
      </w:r>
    </w:p>
    <w:p w14:paraId="0AF9219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Time Stamp Accuracy for Radio Link Failure and Handover Failure Log Reporting</w:t>
      </w:r>
      <w:r>
        <w:rPr>
          <w:noProof/>
        </w:rPr>
        <w:tab/>
        <w:t>155</w:t>
      </w:r>
    </w:p>
    <w:p w14:paraId="128A10F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Requirements for </w:t>
      </w:r>
      <w:r w:rsidRPr="003F046A">
        <w:rPr>
          <w:i/>
          <w:noProof/>
        </w:rPr>
        <w:t>timeSinceFailure</w:t>
      </w:r>
      <w:r>
        <w:rPr>
          <w:noProof/>
        </w:rPr>
        <w:tab/>
        <w:t>155</w:t>
      </w:r>
    </w:p>
    <w:p w14:paraId="55B9CAA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155</w:t>
      </w:r>
    </w:p>
    <w:p w14:paraId="539FD98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155</w:t>
      </w:r>
    </w:p>
    <w:p w14:paraId="36691C1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 measurements</w:t>
      </w:r>
      <w:r>
        <w:rPr>
          <w:noProof/>
        </w:rPr>
        <w:tab/>
        <w:t>155</w:t>
      </w:r>
    </w:p>
    <w:p w14:paraId="79673E1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measurements</w:t>
      </w:r>
      <w:r>
        <w:rPr>
          <w:noProof/>
        </w:rPr>
        <w:tab/>
        <w:t>156</w:t>
      </w:r>
    </w:p>
    <w:p w14:paraId="08C72C1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MCH BLER measurements</w:t>
      </w:r>
      <w:r>
        <w:rPr>
          <w:noProof/>
        </w:rPr>
        <w:tab/>
        <w:t>156</w:t>
      </w:r>
    </w:p>
    <w:p w14:paraId="5BF244F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156</w:t>
      </w:r>
    </w:p>
    <w:p w14:paraId="784BB74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156</w:t>
      </w:r>
    </w:p>
    <w:p w14:paraId="0BC3F87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156</w:t>
      </w:r>
    </w:p>
    <w:p w14:paraId="781EB71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ProSe Direct Discovery</w:t>
      </w:r>
      <w:r>
        <w:rPr>
          <w:noProof/>
        </w:rPr>
        <w:tab/>
        <w:t>156</w:t>
      </w:r>
    </w:p>
    <w:p w14:paraId="4D6264A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ProSe Direct Communication</w:t>
      </w:r>
      <w:r>
        <w:rPr>
          <w:noProof/>
        </w:rPr>
        <w:tab/>
        <w:t>156</w:t>
      </w:r>
    </w:p>
    <w:p w14:paraId="52BCA4E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157</w:t>
      </w:r>
    </w:p>
    <w:p w14:paraId="2A0EEEE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157</w:t>
      </w:r>
    </w:p>
    <w:p w14:paraId="19F034F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 and Re-selection Requirements for UE category NB1</w:t>
      </w:r>
      <w:r>
        <w:rPr>
          <w:noProof/>
        </w:rPr>
        <w:tab/>
        <w:t>158</w:t>
      </w:r>
    </w:p>
    <w:p w14:paraId="2F2BC24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158</w:t>
      </w:r>
    </w:p>
    <w:p w14:paraId="3CC9685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158</w:t>
      </w:r>
    </w:p>
    <w:p w14:paraId="15B4110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158</w:t>
      </w:r>
    </w:p>
    <w:p w14:paraId="37FDB0A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159</w:t>
      </w:r>
    </w:p>
    <w:p w14:paraId="1A6DD2B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160</w:t>
      </w:r>
    </w:p>
    <w:p w14:paraId="0239F2E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161</w:t>
      </w:r>
    </w:p>
    <w:p w14:paraId="0429414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163</w:t>
      </w:r>
    </w:p>
    <w:p w14:paraId="3DB9BF5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164</w:t>
      </w:r>
    </w:p>
    <w:p w14:paraId="19EF7F0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4.6.2.5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165</w:t>
      </w:r>
    </w:p>
    <w:p w14:paraId="13E95D8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4.6.2.6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166</w:t>
      </w:r>
    </w:p>
    <w:p w14:paraId="7AB5D50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168</w:t>
      </w:r>
    </w:p>
    <w:p w14:paraId="2CBAC80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in enhanced coverage</w:t>
      </w:r>
      <w:r>
        <w:rPr>
          <w:noProof/>
        </w:rPr>
        <w:tab/>
        <w:t>168</w:t>
      </w:r>
    </w:p>
    <w:p w14:paraId="1498CE3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168</w:t>
      </w:r>
    </w:p>
    <w:p w14:paraId="452C291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WUS receptions for NB1</w:t>
      </w:r>
      <w:r>
        <w:rPr>
          <w:noProof/>
        </w:rPr>
        <w:tab/>
        <w:t>168</w:t>
      </w:r>
    </w:p>
    <w:p w14:paraId="4A311CA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transmission using preconfigured uplink resources for UE category NB1</w:t>
      </w:r>
      <w:r>
        <w:rPr>
          <w:noProof/>
        </w:rPr>
        <w:tab/>
        <w:t>169</w:t>
      </w:r>
    </w:p>
    <w:p w14:paraId="5925804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169</w:t>
      </w:r>
    </w:p>
    <w:p w14:paraId="0EB6C11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169</w:t>
      </w:r>
    </w:p>
    <w:p w14:paraId="141A6A0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169</w:t>
      </w:r>
    </w:p>
    <w:p w14:paraId="5462136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 and Re-selection Requirements for UE category NB-IoT for Satellite Access</w:t>
      </w:r>
      <w:r>
        <w:rPr>
          <w:noProof/>
        </w:rPr>
        <w:tab/>
        <w:t>170</w:t>
      </w:r>
    </w:p>
    <w:p w14:paraId="518F9BE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170</w:t>
      </w:r>
    </w:p>
    <w:p w14:paraId="0D5DCBD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for UE category NB-IoT for Satellite Access</w:t>
      </w:r>
      <w:r>
        <w:rPr>
          <w:noProof/>
        </w:rPr>
        <w:tab/>
        <w:t>170</w:t>
      </w:r>
    </w:p>
    <w:p w14:paraId="62608F9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171</w:t>
      </w:r>
    </w:p>
    <w:p w14:paraId="2D70F04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172</w:t>
      </w:r>
    </w:p>
    <w:p w14:paraId="60BE2FD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173</w:t>
      </w:r>
    </w:p>
    <w:p w14:paraId="7B3DAAA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175</w:t>
      </w:r>
    </w:p>
    <w:p w14:paraId="07C8FCA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177</w:t>
      </w:r>
    </w:p>
    <w:p w14:paraId="44912B7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178</w:t>
      </w:r>
    </w:p>
    <w:p w14:paraId="103D792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4.6A.2.5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180</w:t>
      </w:r>
    </w:p>
    <w:p w14:paraId="215DAFD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4.6A.2.6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182</w:t>
      </w:r>
    </w:p>
    <w:p w14:paraId="222FFA2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184</w:t>
      </w:r>
    </w:p>
    <w:p w14:paraId="259BF68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in enhanced coverage</w:t>
      </w:r>
      <w:r>
        <w:rPr>
          <w:noProof/>
        </w:rPr>
        <w:tab/>
        <w:t>184</w:t>
      </w:r>
    </w:p>
    <w:p w14:paraId="6B4E069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185</w:t>
      </w:r>
    </w:p>
    <w:p w14:paraId="2B5EBAE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WUS receptions for NB1</w:t>
      </w:r>
      <w:r>
        <w:rPr>
          <w:noProof/>
        </w:rPr>
        <w:tab/>
        <w:t>185</w:t>
      </w:r>
    </w:p>
    <w:p w14:paraId="6C33E0E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transmission using preconfigured uplink resources for UE category NB-IoT for Satellite Access</w:t>
      </w:r>
      <w:r>
        <w:rPr>
          <w:noProof/>
        </w:rPr>
        <w:tab/>
        <w:t>186</w:t>
      </w:r>
    </w:p>
    <w:p w14:paraId="1D47698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186</w:t>
      </w:r>
    </w:p>
    <w:p w14:paraId="57A89D6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186</w:t>
      </w:r>
    </w:p>
    <w:p w14:paraId="7AAAB90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186</w:t>
      </w:r>
    </w:p>
    <w:p w14:paraId="0289282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 and Re-selection Requirements for UE category M1</w:t>
      </w:r>
      <w:r>
        <w:rPr>
          <w:noProof/>
        </w:rPr>
        <w:tab/>
        <w:t>186</w:t>
      </w:r>
    </w:p>
    <w:p w14:paraId="62D4FA5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186</w:t>
      </w:r>
    </w:p>
    <w:p w14:paraId="1F95981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186</w:t>
      </w:r>
    </w:p>
    <w:p w14:paraId="48F917E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186</w:t>
      </w:r>
    </w:p>
    <w:p w14:paraId="1715E4F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lastRenderedPageBreak/>
        <w:t>4.7.2.1.1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186</w:t>
      </w:r>
    </w:p>
    <w:p w14:paraId="3DFC88A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187</w:t>
      </w:r>
    </w:p>
    <w:p w14:paraId="1C12603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188</w:t>
      </w:r>
    </w:p>
    <w:p w14:paraId="080285D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190</w:t>
      </w:r>
    </w:p>
    <w:p w14:paraId="63D42FE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192</w:t>
      </w:r>
    </w:p>
    <w:p w14:paraId="5E3E019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for Category M1 UEs in normal coverage</w:t>
      </w:r>
      <w:r>
        <w:rPr>
          <w:noProof/>
        </w:rPr>
        <w:tab/>
        <w:t>192</w:t>
      </w:r>
    </w:p>
    <w:p w14:paraId="0BCED2F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193</w:t>
      </w:r>
    </w:p>
    <w:p w14:paraId="187F5B6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193</w:t>
      </w:r>
    </w:p>
    <w:p w14:paraId="68E1DE1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194</w:t>
      </w:r>
    </w:p>
    <w:p w14:paraId="3C13407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195</w:t>
      </w:r>
    </w:p>
    <w:p w14:paraId="499C58E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198</w:t>
      </w:r>
    </w:p>
    <w:p w14:paraId="0E0BDA6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199</w:t>
      </w:r>
    </w:p>
    <w:p w14:paraId="77C59F1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for Category M1 UEs in enhanced coverage</w:t>
      </w:r>
      <w:r>
        <w:rPr>
          <w:noProof/>
        </w:rPr>
        <w:tab/>
        <w:t>200</w:t>
      </w:r>
    </w:p>
    <w:p w14:paraId="7376209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200</w:t>
      </w:r>
    </w:p>
    <w:p w14:paraId="15CDCAE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 for UE Category M1 in idle mode</w:t>
      </w:r>
      <w:r>
        <w:rPr>
          <w:noProof/>
        </w:rPr>
        <w:tab/>
        <w:t>200</w:t>
      </w:r>
    </w:p>
    <w:p w14:paraId="12EEC03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transmission using preconfigured uplink resources for UE category M1</w:t>
      </w:r>
      <w:r>
        <w:rPr>
          <w:noProof/>
        </w:rPr>
        <w:tab/>
        <w:t>201</w:t>
      </w:r>
    </w:p>
    <w:p w14:paraId="6C51AB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201</w:t>
      </w:r>
    </w:p>
    <w:p w14:paraId="142717E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201</w:t>
      </w:r>
    </w:p>
    <w:p w14:paraId="3ACBBC2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201</w:t>
      </w:r>
    </w:p>
    <w:p w14:paraId="34FECEF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 and Re-selection Requirements for UE category M1 for Satellite Access</w:t>
      </w:r>
      <w:r>
        <w:rPr>
          <w:noProof/>
        </w:rPr>
        <w:tab/>
        <w:t>202</w:t>
      </w:r>
    </w:p>
    <w:p w14:paraId="2E575BB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202</w:t>
      </w:r>
    </w:p>
    <w:p w14:paraId="6866178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for UE category M1 for Satellite Access</w:t>
      </w:r>
      <w:r>
        <w:rPr>
          <w:noProof/>
        </w:rPr>
        <w:tab/>
        <w:t>202</w:t>
      </w:r>
    </w:p>
    <w:p w14:paraId="2FA0872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203</w:t>
      </w:r>
    </w:p>
    <w:p w14:paraId="3C6DD47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203</w:t>
      </w:r>
    </w:p>
    <w:p w14:paraId="5C7C7EE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4.7A.2.1.1A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205</w:t>
      </w:r>
    </w:p>
    <w:p w14:paraId="2F1DE53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206</w:t>
      </w:r>
    </w:p>
    <w:p w14:paraId="28EF8C1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209</w:t>
      </w:r>
    </w:p>
    <w:p w14:paraId="08DEBDD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4.7A.2.1.4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211</w:t>
      </w:r>
    </w:p>
    <w:p w14:paraId="6425359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for Category M1 UEs in normal coverage</w:t>
      </w:r>
      <w:r>
        <w:rPr>
          <w:noProof/>
        </w:rPr>
        <w:tab/>
        <w:t>211</w:t>
      </w:r>
    </w:p>
    <w:p w14:paraId="02850DC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212</w:t>
      </w:r>
    </w:p>
    <w:p w14:paraId="456EB98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212</w:t>
      </w:r>
    </w:p>
    <w:p w14:paraId="43CF496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213</w:t>
      </w:r>
    </w:p>
    <w:p w14:paraId="023FE67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215</w:t>
      </w:r>
    </w:p>
    <w:p w14:paraId="687901E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4.7A.2.2.3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217</w:t>
      </w:r>
    </w:p>
    <w:p w14:paraId="0549D36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4.7A.2.2.4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220</w:t>
      </w:r>
    </w:p>
    <w:p w14:paraId="7C3F1B6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for Category M1 UEs in enhanced coverage</w:t>
      </w:r>
      <w:r>
        <w:rPr>
          <w:noProof/>
        </w:rPr>
        <w:tab/>
        <w:t>220</w:t>
      </w:r>
    </w:p>
    <w:p w14:paraId="1C0A751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221</w:t>
      </w:r>
    </w:p>
    <w:p w14:paraId="5839C76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 for UE Category M1 in idle mode for Satellite Access</w:t>
      </w:r>
      <w:r>
        <w:rPr>
          <w:noProof/>
        </w:rPr>
        <w:tab/>
        <w:t>221</w:t>
      </w:r>
    </w:p>
    <w:p w14:paraId="3BA34CB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transmission using preconfigured uplink resources for UE category M1 for Satellite Access</w:t>
      </w:r>
      <w:r>
        <w:rPr>
          <w:noProof/>
        </w:rPr>
        <w:tab/>
        <w:t>222</w:t>
      </w:r>
    </w:p>
    <w:p w14:paraId="02C2552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222</w:t>
      </w:r>
    </w:p>
    <w:p w14:paraId="7449A91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222</w:t>
      </w:r>
    </w:p>
    <w:p w14:paraId="48E97F4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222</w:t>
      </w:r>
    </w:p>
    <w:p w14:paraId="40C3903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State Positioning Measurement Requirements for UE category NB1</w:t>
      </w:r>
      <w:r>
        <w:rPr>
          <w:noProof/>
        </w:rPr>
        <w:tab/>
        <w:t>222</w:t>
      </w:r>
    </w:p>
    <w:p w14:paraId="297F8EC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OTDOA Intra-Frequency RSTD Measurements for UE category NB1 for normal coverage</w:t>
      </w:r>
      <w:r>
        <w:rPr>
          <w:noProof/>
        </w:rPr>
        <w:tab/>
        <w:t>222</w:t>
      </w:r>
    </w:p>
    <w:p w14:paraId="1D944B9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224</w:t>
      </w:r>
    </w:p>
    <w:p w14:paraId="5D25CD8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OTDOA Intra-Frequency RSTD Measurements for UE category NB1 for enhanced coverage</w:t>
      </w:r>
      <w:r>
        <w:rPr>
          <w:noProof/>
        </w:rPr>
        <w:tab/>
        <w:t>224</w:t>
      </w:r>
    </w:p>
    <w:p w14:paraId="0E49B74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225</w:t>
      </w:r>
    </w:p>
    <w:p w14:paraId="3D095B2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OTDOA Inter-Frequency RSTD Measurements for UE category NB1 for normal coverage</w:t>
      </w:r>
      <w:r>
        <w:rPr>
          <w:noProof/>
        </w:rPr>
        <w:tab/>
        <w:t>226</w:t>
      </w:r>
    </w:p>
    <w:p w14:paraId="2AFB267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227</w:t>
      </w:r>
    </w:p>
    <w:p w14:paraId="7FFF4C4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OTDOA Inter-Frequency RSTD Measurements for UE category NB1 for enhanced coverage</w:t>
      </w:r>
      <w:r>
        <w:rPr>
          <w:noProof/>
        </w:rPr>
        <w:tab/>
        <w:t>228</w:t>
      </w:r>
    </w:p>
    <w:p w14:paraId="001EA16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229</w:t>
      </w:r>
    </w:p>
    <w:p w14:paraId="3222C34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E-CID NRSRP and NRSRQ Measurements for UE category NB2 for normal coverage</w:t>
      </w:r>
      <w:r>
        <w:rPr>
          <w:noProof/>
        </w:rPr>
        <w:tab/>
        <w:t>230</w:t>
      </w:r>
    </w:p>
    <w:p w14:paraId="7AA9A8D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231</w:t>
      </w:r>
    </w:p>
    <w:p w14:paraId="59BE737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E-CID NRSRP and NRSRQ Measurements for UE category NB2 for enhanced coverage</w:t>
      </w:r>
      <w:r>
        <w:rPr>
          <w:noProof/>
        </w:rPr>
        <w:tab/>
        <w:t>231</w:t>
      </w:r>
    </w:p>
    <w:p w14:paraId="7A600A0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232</w:t>
      </w:r>
    </w:p>
    <w:p w14:paraId="516D5CB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E-CID NRSRP and NRSRQ Measurements for UE category NB2 for normal coverage</w:t>
      </w:r>
      <w:r>
        <w:rPr>
          <w:noProof/>
        </w:rPr>
        <w:tab/>
        <w:t>233</w:t>
      </w:r>
    </w:p>
    <w:p w14:paraId="6B8A14A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4.8.7.1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234</w:t>
      </w:r>
    </w:p>
    <w:p w14:paraId="2B47D59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E-CID NRSRP and NRSRQ Measurements for UE category NB2 for enhanced coverage</w:t>
      </w:r>
      <w:r>
        <w:rPr>
          <w:noProof/>
        </w:rPr>
        <w:tab/>
        <w:t>234</w:t>
      </w:r>
    </w:p>
    <w:p w14:paraId="7DD8CF7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235</w:t>
      </w:r>
    </w:p>
    <w:p w14:paraId="019B5C5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Mode CA Measurement</w:t>
      </w:r>
      <w:r>
        <w:rPr>
          <w:noProof/>
        </w:rPr>
        <w:tab/>
        <w:t>236</w:t>
      </w:r>
    </w:p>
    <w:p w14:paraId="4031A53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236</w:t>
      </w:r>
    </w:p>
    <w:p w14:paraId="4B9BBFE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</w:t>
      </w:r>
      <w:r>
        <w:rPr>
          <w:noProof/>
        </w:rPr>
        <w:tab/>
        <w:t>236</w:t>
      </w:r>
    </w:p>
    <w:p w14:paraId="311E5B4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236</w:t>
      </w:r>
    </w:p>
    <w:p w14:paraId="749FD85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CA candidate cells</w:t>
      </w:r>
      <w:r>
        <w:rPr>
          <w:noProof/>
        </w:rPr>
        <w:tab/>
        <w:t>237</w:t>
      </w:r>
    </w:p>
    <w:p w14:paraId="333BEBA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serving cell</w:t>
      </w:r>
      <w:r>
        <w:rPr>
          <w:noProof/>
        </w:rPr>
        <w:tab/>
        <w:t>237</w:t>
      </w:r>
    </w:p>
    <w:p w14:paraId="1CCD5D23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RRC_INACTIVE state mobility</w:t>
      </w:r>
      <w:r>
        <w:rPr>
          <w:noProof/>
        </w:rPr>
        <w:tab/>
        <w:t>238</w:t>
      </w:r>
    </w:p>
    <w:p w14:paraId="0D7AC2E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238</w:t>
      </w:r>
    </w:p>
    <w:p w14:paraId="39942B2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Introduction</w:t>
      </w:r>
      <w:r>
        <w:rPr>
          <w:noProof/>
        </w:rPr>
        <w:tab/>
        <w:t>239</w:t>
      </w:r>
    </w:p>
    <w:p w14:paraId="04484E1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4A.1.2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Requirements</w:t>
      </w:r>
      <w:r>
        <w:rPr>
          <w:noProof/>
        </w:rPr>
        <w:tab/>
        <w:t>239</w:t>
      </w:r>
    </w:p>
    <w:p w14:paraId="64E8707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4A.1.2.1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UE measurement capability</w:t>
      </w:r>
      <w:r>
        <w:rPr>
          <w:noProof/>
        </w:rPr>
        <w:tab/>
        <w:t>239</w:t>
      </w:r>
    </w:p>
    <w:p w14:paraId="442E7FB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4A.1.2.2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Measurement and evaluation of serving cell</w:t>
      </w:r>
      <w:r>
        <w:rPr>
          <w:noProof/>
        </w:rPr>
        <w:tab/>
        <w:t>239</w:t>
      </w:r>
    </w:p>
    <w:p w14:paraId="46E628B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4A.1.2.3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Measurements of intra-frequency E-UTRAN cells</w:t>
      </w:r>
      <w:r>
        <w:rPr>
          <w:noProof/>
        </w:rPr>
        <w:tab/>
        <w:t>239</w:t>
      </w:r>
    </w:p>
    <w:p w14:paraId="06B56FF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4A.1.2.4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Measurements of inter-frequency E-UTRAN cells</w:t>
      </w:r>
      <w:r>
        <w:rPr>
          <w:noProof/>
        </w:rPr>
        <w:tab/>
        <w:t>239</w:t>
      </w:r>
    </w:p>
    <w:p w14:paraId="79943A8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239</w:t>
      </w:r>
    </w:p>
    <w:p w14:paraId="46954B6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239</w:t>
      </w:r>
    </w:p>
    <w:p w14:paraId="687B18B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NR cells</w:t>
      </w:r>
      <w:r>
        <w:rPr>
          <w:noProof/>
        </w:rPr>
        <w:tab/>
        <w:t>239</w:t>
      </w:r>
    </w:p>
    <w:p w14:paraId="5570244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4A.1.2.8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UE measurement capability for RedCap</w:t>
      </w:r>
      <w:r>
        <w:rPr>
          <w:noProof/>
        </w:rPr>
        <w:tab/>
        <w:t>239</w:t>
      </w:r>
    </w:p>
    <w:p w14:paraId="4A2DBFE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NR cells for RedCap</w:t>
      </w:r>
      <w:r>
        <w:rPr>
          <w:noProof/>
        </w:rPr>
        <w:tab/>
        <w:t>239</w:t>
      </w:r>
    </w:p>
    <w:p w14:paraId="58277BD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UE Category M1</w:t>
      </w:r>
      <w:r>
        <w:rPr>
          <w:noProof/>
        </w:rPr>
        <w:tab/>
        <w:t>240</w:t>
      </w:r>
    </w:p>
    <w:p w14:paraId="7DC61A0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Introduction</w:t>
      </w:r>
      <w:r>
        <w:rPr>
          <w:noProof/>
        </w:rPr>
        <w:tab/>
        <w:t>240</w:t>
      </w:r>
    </w:p>
    <w:p w14:paraId="33E075B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4A.2.2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Cell Selection</w:t>
      </w:r>
      <w:r>
        <w:rPr>
          <w:noProof/>
        </w:rPr>
        <w:tab/>
        <w:t>240</w:t>
      </w:r>
    </w:p>
    <w:p w14:paraId="451120A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4A.2.3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Cell Reselection</w:t>
      </w:r>
      <w:r>
        <w:rPr>
          <w:noProof/>
        </w:rPr>
        <w:tab/>
        <w:t>240</w:t>
      </w:r>
    </w:p>
    <w:p w14:paraId="3D1DCC4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4A.2.3.1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240</w:t>
      </w:r>
    </w:p>
    <w:p w14:paraId="3B33A3E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4A.2.3.1.1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240</w:t>
      </w:r>
    </w:p>
    <w:p w14:paraId="4724A1E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4A.2.3.1.2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241</w:t>
      </w:r>
    </w:p>
    <w:p w14:paraId="6363D67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4A.2.3.1.3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241</w:t>
      </w:r>
    </w:p>
    <w:p w14:paraId="08283C6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4A.2.3.1.4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241</w:t>
      </w:r>
    </w:p>
    <w:p w14:paraId="0AA1D75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4A.2.3.1.5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Maximum interruption in paging reception for Category M1 UEs in normal coverage</w:t>
      </w:r>
      <w:r>
        <w:rPr>
          <w:noProof/>
        </w:rPr>
        <w:tab/>
        <w:t>241</w:t>
      </w:r>
    </w:p>
    <w:p w14:paraId="7DD0017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4A.2.4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Channel quality report for UE Category M1 in idle mode</w:t>
      </w:r>
      <w:r>
        <w:rPr>
          <w:noProof/>
        </w:rPr>
        <w:tab/>
        <w:t>243</w:t>
      </w:r>
    </w:p>
    <w:p w14:paraId="2FD54E02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RRC_CONNECTED state mobility</w:t>
      </w:r>
      <w:r>
        <w:rPr>
          <w:noProof/>
        </w:rPr>
        <w:tab/>
        <w:t>243</w:t>
      </w:r>
    </w:p>
    <w:p w14:paraId="251E6E7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Handover</w:t>
      </w:r>
      <w:r>
        <w:rPr>
          <w:noProof/>
        </w:rPr>
        <w:tab/>
        <w:t>244</w:t>
      </w:r>
    </w:p>
    <w:p w14:paraId="1B8130A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244</w:t>
      </w:r>
    </w:p>
    <w:p w14:paraId="4634A44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244</w:t>
      </w:r>
    </w:p>
    <w:p w14:paraId="6C8F0C4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</w:t>
      </w:r>
      <w:r>
        <w:rPr>
          <w:noProof/>
        </w:rPr>
        <w:tab/>
        <w:t>244</w:t>
      </w:r>
    </w:p>
    <w:p w14:paraId="46D82EB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244</w:t>
      </w:r>
    </w:p>
    <w:p w14:paraId="6E84A0E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244</w:t>
      </w:r>
    </w:p>
    <w:p w14:paraId="711DC53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</w:t>
      </w:r>
      <w:r>
        <w:rPr>
          <w:noProof/>
        </w:rPr>
        <w:tab/>
        <w:t>245</w:t>
      </w:r>
    </w:p>
    <w:p w14:paraId="1E2490C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5.1.2.2.1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(Void)</w:t>
      </w:r>
      <w:r>
        <w:rPr>
          <w:noProof/>
        </w:rPr>
        <w:tab/>
        <w:t>246</w:t>
      </w:r>
    </w:p>
    <w:p w14:paraId="7BD3C1A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5.1.2.2.2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(Void)</w:t>
      </w:r>
      <w:r>
        <w:rPr>
          <w:noProof/>
        </w:rPr>
        <w:tab/>
        <w:t>246</w:t>
      </w:r>
    </w:p>
    <w:p w14:paraId="05B8A12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TDD – FDD</w:t>
      </w:r>
      <w:r>
        <w:rPr>
          <w:noProof/>
        </w:rPr>
        <w:tab/>
        <w:t>246</w:t>
      </w:r>
    </w:p>
    <w:p w14:paraId="1709F58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5.1.2.3.1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(Void)</w:t>
      </w:r>
      <w:r>
        <w:rPr>
          <w:noProof/>
        </w:rPr>
        <w:tab/>
        <w:t>246</w:t>
      </w:r>
    </w:p>
    <w:p w14:paraId="741C4E7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5.1.2.3.2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(Void)</w:t>
      </w:r>
      <w:r>
        <w:rPr>
          <w:noProof/>
        </w:rPr>
        <w:tab/>
        <w:t>246</w:t>
      </w:r>
    </w:p>
    <w:p w14:paraId="7CFC48E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5.1.2.4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TDD – TDD</w:t>
      </w:r>
      <w:r>
        <w:rPr>
          <w:noProof/>
        </w:rPr>
        <w:tab/>
        <w:t>246</w:t>
      </w:r>
    </w:p>
    <w:p w14:paraId="7585E6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246</w:t>
      </w:r>
    </w:p>
    <w:p w14:paraId="2CE26D6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246</w:t>
      </w:r>
    </w:p>
    <w:p w14:paraId="058BBB2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HD–FDD</w:t>
      </w:r>
      <w:r>
        <w:rPr>
          <w:noProof/>
        </w:rPr>
        <w:tab/>
        <w:t>248</w:t>
      </w:r>
    </w:p>
    <w:p w14:paraId="5C97532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248</w:t>
      </w:r>
    </w:p>
    <w:p w14:paraId="345E01C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248</w:t>
      </w:r>
    </w:p>
    <w:p w14:paraId="1576AD0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conditional handover</w:t>
      </w:r>
      <w:r>
        <w:rPr>
          <w:noProof/>
        </w:rPr>
        <w:tab/>
        <w:t>249</w:t>
      </w:r>
    </w:p>
    <w:p w14:paraId="04D96DF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5.1.2.6.1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Handover delay</w:t>
      </w:r>
      <w:r>
        <w:rPr>
          <w:noProof/>
        </w:rPr>
        <w:tab/>
        <w:t>249</w:t>
      </w:r>
    </w:p>
    <w:p w14:paraId="245C76F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5.1.2.6.2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Measurement time</w:t>
      </w:r>
      <w:r>
        <w:rPr>
          <w:noProof/>
        </w:rPr>
        <w:tab/>
        <w:t>250</w:t>
      </w:r>
    </w:p>
    <w:p w14:paraId="0A4BF01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5.1.2.6.3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Preparation time</w:t>
      </w:r>
      <w:r>
        <w:rPr>
          <w:noProof/>
        </w:rPr>
        <w:tab/>
        <w:t>250</w:t>
      </w:r>
    </w:p>
    <w:p w14:paraId="1E4580F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5.1.2.6.4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Interruption time</w:t>
      </w:r>
      <w:r>
        <w:rPr>
          <w:noProof/>
        </w:rPr>
        <w:tab/>
        <w:t>250</w:t>
      </w:r>
    </w:p>
    <w:p w14:paraId="6B712D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conditional handover</w:t>
      </w:r>
      <w:r>
        <w:rPr>
          <w:noProof/>
        </w:rPr>
        <w:tab/>
        <w:t>250</w:t>
      </w:r>
    </w:p>
    <w:p w14:paraId="6FEA0EB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conditional handover</w:t>
      </w:r>
      <w:r>
        <w:rPr>
          <w:noProof/>
        </w:rPr>
        <w:tab/>
        <w:t>251</w:t>
      </w:r>
    </w:p>
    <w:p w14:paraId="014440B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conditional handover</w:t>
      </w:r>
      <w:r>
        <w:rPr>
          <w:noProof/>
        </w:rPr>
        <w:tab/>
        <w:t>251</w:t>
      </w:r>
    </w:p>
    <w:p w14:paraId="3272FD5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251</w:t>
      </w:r>
    </w:p>
    <w:p w14:paraId="006E35E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to other RATs</w:t>
      </w:r>
      <w:r>
        <w:rPr>
          <w:noProof/>
        </w:rPr>
        <w:tab/>
        <w:t>251</w:t>
      </w:r>
    </w:p>
    <w:p w14:paraId="1F1578A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- UTRAN FDD Handover</w:t>
      </w:r>
      <w:r>
        <w:rPr>
          <w:noProof/>
        </w:rPr>
        <w:tab/>
        <w:t>251</w:t>
      </w:r>
    </w:p>
    <w:p w14:paraId="15C174B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251</w:t>
      </w:r>
    </w:p>
    <w:p w14:paraId="39A6A0D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251</w:t>
      </w:r>
    </w:p>
    <w:p w14:paraId="4875193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251</w:t>
      </w:r>
    </w:p>
    <w:p w14:paraId="4F554D4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- UTRAN TDD Handover</w:t>
      </w:r>
      <w:r>
        <w:rPr>
          <w:noProof/>
        </w:rPr>
        <w:tab/>
        <w:t>252</w:t>
      </w:r>
    </w:p>
    <w:p w14:paraId="1681EDF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Introduction</w:t>
      </w:r>
      <w:r>
        <w:rPr>
          <w:noProof/>
        </w:rPr>
        <w:tab/>
        <w:t>252</w:t>
      </w:r>
    </w:p>
    <w:p w14:paraId="1192E26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252</w:t>
      </w:r>
    </w:p>
    <w:p w14:paraId="4B04D38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252</w:t>
      </w:r>
    </w:p>
    <w:p w14:paraId="1332AAE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252</w:t>
      </w:r>
    </w:p>
    <w:p w14:paraId="19D3D5E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- GSM Handover</w:t>
      </w:r>
      <w:r>
        <w:rPr>
          <w:noProof/>
        </w:rPr>
        <w:tab/>
        <w:t>253</w:t>
      </w:r>
    </w:p>
    <w:p w14:paraId="6EC20BA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253</w:t>
      </w:r>
    </w:p>
    <w:p w14:paraId="254524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253</w:t>
      </w:r>
    </w:p>
    <w:p w14:paraId="688FD30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253</w:t>
      </w:r>
    </w:p>
    <w:p w14:paraId="709FA0F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253</w:t>
      </w:r>
    </w:p>
    <w:p w14:paraId="36EDF88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- NR FR1 Handover</w:t>
      </w:r>
      <w:r>
        <w:rPr>
          <w:noProof/>
        </w:rPr>
        <w:tab/>
        <w:t>253</w:t>
      </w:r>
    </w:p>
    <w:p w14:paraId="6263DE5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Introduction</w:t>
      </w:r>
      <w:r>
        <w:rPr>
          <w:noProof/>
        </w:rPr>
        <w:tab/>
        <w:t>253</w:t>
      </w:r>
    </w:p>
    <w:p w14:paraId="2C56334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Handover delay</w:t>
      </w:r>
      <w:r>
        <w:rPr>
          <w:noProof/>
        </w:rPr>
        <w:tab/>
        <w:t>254</w:t>
      </w:r>
    </w:p>
    <w:p w14:paraId="01FB26E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5.3.4.3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Interruption time</w:t>
      </w:r>
      <w:r>
        <w:rPr>
          <w:noProof/>
        </w:rPr>
        <w:tab/>
        <w:t>254</w:t>
      </w:r>
    </w:p>
    <w:p w14:paraId="1B10578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5.3.4A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- NR FR1 Handover to target cell using CCA</w:t>
      </w:r>
      <w:r>
        <w:rPr>
          <w:noProof/>
        </w:rPr>
        <w:tab/>
        <w:t>254</w:t>
      </w:r>
    </w:p>
    <w:p w14:paraId="5CFA368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5.3.4A.1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Introduction</w:t>
      </w:r>
      <w:r>
        <w:rPr>
          <w:noProof/>
        </w:rPr>
        <w:tab/>
        <w:t>254</w:t>
      </w:r>
    </w:p>
    <w:p w14:paraId="0609AB4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5.3.4A.2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Handover delay</w:t>
      </w:r>
      <w:r>
        <w:rPr>
          <w:noProof/>
        </w:rPr>
        <w:tab/>
        <w:t>255</w:t>
      </w:r>
    </w:p>
    <w:p w14:paraId="3BFCE0B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5.3.4A.3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Interruption time</w:t>
      </w:r>
      <w:r>
        <w:rPr>
          <w:noProof/>
        </w:rPr>
        <w:tab/>
        <w:t>255</w:t>
      </w:r>
    </w:p>
    <w:p w14:paraId="6F46AEF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5.3.4B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- NR FR1 Handover</w:t>
      </w:r>
      <w:r w:rsidRPr="003F046A">
        <w:rPr>
          <w:noProof/>
          <w:lang w:val="sv-SE" w:eastAsia="ko-KR"/>
        </w:rPr>
        <w:t xml:space="preserve"> for </w:t>
      </w:r>
      <w:r w:rsidRPr="003F046A">
        <w:rPr>
          <w:rFonts w:eastAsia="Malgun Gothic"/>
          <w:noProof/>
          <w:lang w:val="sv-SE"/>
        </w:rPr>
        <w:t>RedCap</w:t>
      </w:r>
      <w:r>
        <w:rPr>
          <w:noProof/>
        </w:rPr>
        <w:tab/>
        <w:t>256</w:t>
      </w:r>
    </w:p>
    <w:p w14:paraId="05B320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5.3.4B.1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Introduction</w:t>
      </w:r>
      <w:r>
        <w:rPr>
          <w:noProof/>
        </w:rPr>
        <w:tab/>
        <w:t>256</w:t>
      </w:r>
    </w:p>
    <w:p w14:paraId="43F9A33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5.3.4B.2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Requirements</w:t>
      </w:r>
      <w:r>
        <w:rPr>
          <w:noProof/>
        </w:rPr>
        <w:tab/>
        <w:t>256</w:t>
      </w:r>
    </w:p>
    <w:p w14:paraId="5AF7D71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FI"/>
        </w:rPr>
        <w:t>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- NR FR2 Handover</w:t>
      </w:r>
      <w:r>
        <w:rPr>
          <w:noProof/>
        </w:rPr>
        <w:tab/>
        <w:t>256</w:t>
      </w:r>
    </w:p>
    <w:p w14:paraId="710454B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FI"/>
        </w:rPr>
        <w:t>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Introduction</w:t>
      </w:r>
      <w:r>
        <w:rPr>
          <w:noProof/>
        </w:rPr>
        <w:tab/>
        <w:t>256</w:t>
      </w:r>
    </w:p>
    <w:p w14:paraId="4E32E0D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Handover delay</w:t>
      </w:r>
      <w:r>
        <w:rPr>
          <w:noProof/>
        </w:rPr>
        <w:tab/>
        <w:t>256</w:t>
      </w:r>
    </w:p>
    <w:p w14:paraId="10E9B68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5.3.5.3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Interruption time</w:t>
      </w:r>
      <w:r>
        <w:rPr>
          <w:noProof/>
        </w:rPr>
        <w:tab/>
        <w:t>256</w:t>
      </w:r>
    </w:p>
    <w:p w14:paraId="710C7258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to Non-3GPP RATs</w:t>
      </w:r>
      <w:r>
        <w:rPr>
          <w:noProof/>
        </w:rPr>
        <w:tab/>
        <w:t>257</w:t>
      </w:r>
    </w:p>
    <w:p w14:paraId="058B8C3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HRPD Handover</w:t>
      </w:r>
      <w:r>
        <w:rPr>
          <w:noProof/>
        </w:rPr>
        <w:tab/>
        <w:t>257</w:t>
      </w:r>
    </w:p>
    <w:p w14:paraId="558FB3C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257</w:t>
      </w:r>
    </w:p>
    <w:p w14:paraId="04F105A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257</w:t>
      </w:r>
    </w:p>
    <w:p w14:paraId="2D71C2A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257</w:t>
      </w:r>
    </w:p>
    <w:p w14:paraId="0044B63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– cdma2000 1X Handover</w:t>
      </w:r>
      <w:r>
        <w:rPr>
          <w:noProof/>
        </w:rPr>
        <w:tab/>
        <w:t>258</w:t>
      </w:r>
    </w:p>
    <w:p w14:paraId="670E3A8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Introduction</w:t>
      </w:r>
      <w:r>
        <w:rPr>
          <w:noProof/>
        </w:rPr>
        <w:tab/>
        <w:t>258</w:t>
      </w:r>
    </w:p>
    <w:p w14:paraId="27E77CB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258</w:t>
      </w:r>
    </w:p>
    <w:p w14:paraId="76A891D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258</w:t>
      </w:r>
    </w:p>
    <w:p w14:paraId="3BF077C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Handover for Cat-M1 UEs</w:t>
      </w:r>
      <w:r>
        <w:rPr>
          <w:noProof/>
        </w:rPr>
        <w:tab/>
        <w:t>258</w:t>
      </w:r>
    </w:p>
    <w:p w14:paraId="13307CB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258</w:t>
      </w:r>
    </w:p>
    <w:p w14:paraId="462C52E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259</w:t>
      </w:r>
    </w:p>
    <w:p w14:paraId="2D74BE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for Cat-M1 FDD UEs</w:t>
      </w:r>
      <w:r>
        <w:rPr>
          <w:noProof/>
        </w:rPr>
        <w:tab/>
        <w:t>259</w:t>
      </w:r>
    </w:p>
    <w:p w14:paraId="72B6A3F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259</w:t>
      </w:r>
    </w:p>
    <w:p w14:paraId="63BDE3F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259</w:t>
      </w:r>
    </w:p>
    <w:p w14:paraId="06DF90D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for Cat-M1 HD – FDD UEs</w:t>
      </w:r>
      <w:r>
        <w:rPr>
          <w:noProof/>
        </w:rPr>
        <w:tab/>
        <w:t>259</w:t>
      </w:r>
    </w:p>
    <w:p w14:paraId="49C34EB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for Cat-M1 TDD UEs</w:t>
      </w:r>
      <w:r>
        <w:rPr>
          <w:noProof/>
        </w:rPr>
        <w:tab/>
        <w:t>260</w:t>
      </w:r>
    </w:p>
    <w:p w14:paraId="64B04D9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260</w:t>
      </w:r>
    </w:p>
    <w:p w14:paraId="5A9DD57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260</w:t>
      </w:r>
    </w:p>
    <w:p w14:paraId="74137C9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260</w:t>
      </w:r>
    </w:p>
    <w:p w14:paraId="2A9E98F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FDD for Cat-M1 FDD UEs</w:t>
      </w:r>
      <w:r>
        <w:rPr>
          <w:noProof/>
        </w:rPr>
        <w:tab/>
        <w:t>260</w:t>
      </w:r>
    </w:p>
    <w:p w14:paraId="215E66D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260</w:t>
      </w:r>
    </w:p>
    <w:p w14:paraId="3D9C014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260</w:t>
      </w:r>
    </w:p>
    <w:p w14:paraId="24EAAD7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FDD for Cat-M1 HD – FDD UEs</w:t>
      </w:r>
      <w:r>
        <w:rPr>
          <w:noProof/>
        </w:rPr>
        <w:tab/>
        <w:t>261</w:t>
      </w:r>
    </w:p>
    <w:p w14:paraId="5A0E1E9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 w:eastAsia="sv-SE"/>
        </w:rPr>
        <w:t xml:space="preserve">E-UTRAN TDD – TDD </w:t>
      </w:r>
      <w:r>
        <w:rPr>
          <w:noProof/>
          <w:lang w:eastAsia="sv-SE"/>
        </w:rPr>
        <w:t>for Cat-M1 TDD UEs</w:t>
      </w:r>
      <w:r>
        <w:rPr>
          <w:noProof/>
        </w:rPr>
        <w:tab/>
        <w:t>261</w:t>
      </w:r>
    </w:p>
    <w:p w14:paraId="6AB8C865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Handover for Cat-M1 UEs for Satellite Access</w:t>
      </w:r>
      <w:r>
        <w:rPr>
          <w:noProof/>
        </w:rPr>
        <w:tab/>
        <w:t>261</w:t>
      </w:r>
    </w:p>
    <w:p w14:paraId="4DECAB5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261</w:t>
      </w:r>
    </w:p>
    <w:p w14:paraId="0B765B5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261</w:t>
      </w:r>
    </w:p>
    <w:p w14:paraId="5699C7B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HO for Cat-M1 FDD UEs</w:t>
      </w:r>
      <w:r>
        <w:rPr>
          <w:noProof/>
        </w:rPr>
        <w:tab/>
        <w:t>261</w:t>
      </w:r>
    </w:p>
    <w:p w14:paraId="648F34B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261</w:t>
      </w:r>
    </w:p>
    <w:p w14:paraId="64E5E84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5.5A.2.1.2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261</w:t>
      </w:r>
    </w:p>
    <w:p w14:paraId="630DEF6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HO for Cat-M1 HD – FDD UEs</w:t>
      </w:r>
      <w:r>
        <w:rPr>
          <w:noProof/>
        </w:rPr>
        <w:tab/>
        <w:t>262</w:t>
      </w:r>
    </w:p>
    <w:p w14:paraId="28A5E79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conditional HO for Cat-M1 FDD UEs</w:t>
      </w:r>
      <w:r>
        <w:rPr>
          <w:noProof/>
        </w:rPr>
        <w:tab/>
        <w:t>262</w:t>
      </w:r>
    </w:p>
    <w:p w14:paraId="7FB21C9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5.5A.2.3.1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Handover delay</w:t>
      </w:r>
      <w:r>
        <w:rPr>
          <w:noProof/>
        </w:rPr>
        <w:tab/>
        <w:t>262</w:t>
      </w:r>
    </w:p>
    <w:p w14:paraId="6EFEAD8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5.5A.2.3.2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Measurement time</w:t>
      </w:r>
      <w:r>
        <w:rPr>
          <w:noProof/>
        </w:rPr>
        <w:tab/>
        <w:t>263</w:t>
      </w:r>
    </w:p>
    <w:p w14:paraId="3B551A7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5.5A.2.3.3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Preparation time</w:t>
      </w:r>
      <w:r>
        <w:rPr>
          <w:noProof/>
        </w:rPr>
        <w:tab/>
        <w:t>264</w:t>
      </w:r>
    </w:p>
    <w:p w14:paraId="4AE641F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5.5A.2.3.4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Interruption time</w:t>
      </w:r>
      <w:r>
        <w:rPr>
          <w:noProof/>
        </w:rPr>
        <w:tab/>
        <w:t>264</w:t>
      </w:r>
    </w:p>
    <w:p w14:paraId="7E7E8E8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conditional HO for Cat-M1 HD – FDD UEs</w:t>
      </w:r>
      <w:r>
        <w:rPr>
          <w:noProof/>
        </w:rPr>
        <w:tab/>
        <w:t>265</w:t>
      </w:r>
    </w:p>
    <w:p w14:paraId="582EC86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265</w:t>
      </w:r>
    </w:p>
    <w:p w14:paraId="15CAFEE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FDD HO for Cat-M1 FDD UEs</w:t>
      </w:r>
      <w:r>
        <w:rPr>
          <w:noProof/>
        </w:rPr>
        <w:tab/>
        <w:t>265</w:t>
      </w:r>
    </w:p>
    <w:p w14:paraId="27A16B1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265</w:t>
      </w:r>
    </w:p>
    <w:p w14:paraId="7696FBC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265</w:t>
      </w:r>
    </w:p>
    <w:p w14:paraId="194686C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FDD HO for Cat-M1 HD – FDD UEs</w:t>
      </w:r>
      <w:r>
        <w:rPr>
          <w:noProof/>
        </w:rPr>
        <w:tab/>
        <w:t>266</w:t>
      </w:r>
    </w:p>
    <w:p w14:paraId="41ADF0E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E-UTRAN FDD – FDD </w:t>
      </w:r>
      <w:r>
        <w:rPr>
          <w:noProof/>
        </w:rPr>
        <w:t>conditional HO</w:t>
      </w:r>
      <w:r>
        <w:rPr>
          <w:noProof/>
          <w:lang w:eastAsia="sv-SE"/>
        </w:rPr>
        <w:t xml:space="preserve"> for Cat-M1 FDD UEs</w:t>
      </w:r>
      <w:r>
        <w:rPr>
          <w:noProof/>
        </w:rPr>
        <w:tab/>
        <w:t>266</w:t>
      </w:r>
    </w:p>
    <w:p w14:paraId="48FF17D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5.5A.3.3.1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Handover delay</w:t>
      </w:r>
      <w:r>
        <w:rPr>
          <w:noProof/>
        </w:rPr>
        <w:tab/>
        <w:t>266</w:t>
      </w:r>
    </w:p>
    <w:p w14:paraId="7D41A79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5.5A.3.3.2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Measurement time</w:t>
      </w:r>
      <w:r>
        <w:rPr>
          <w:noProof/>
        </w:rPr>
        <w:tab/>
        <w:t>267</w:t>
      </w:r>
    </w:p>
    <w:p w14:paraId="5AC6E63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5.5A.3.3.3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Preparation time</w:t>
      </w:r>
      <w:r>
        <w:rPr>
          <w:noProof/>
        </w:rPr>
        <w:tab/>
        <w:t>268</w:t>
      </w:r>
    </w:p>
    <w:p w14:paraId="1B7B3CE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5.5A.3.3.4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Interruption time</w:t>
      </w:r>
      <w:r>
        <w:rPr>
          <w:noProof/>
        </w:rPr>
        <w:tab/>
        <w:t>268</w:t>
      </w:r>
    </w:p>
    <w:p w14:paraId="61DB363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E-UTRAN FDD – FDD </w:t>
      </w:r>
      <w:r>
        <w:rPr>
          <w:noProof/>
        </w:rPr>
        <w:t>conditional HO</w:t>
      </w:r>
      <w:r>
        <w:rPr>
          <w:noProof/>
          <w:lang w:eastAsia="sv-SE"/>
        </w:rPr>
        <w:t xml:space="preserve"> for Cat-M1 HD – FDD UEs</w:t>
      </w:r>
      <w:r>
        <w:rPr>
          <w:noProof/>
        </w:rPr>
        <w:tab/>
        <w:t>269</w:t>
      </w:r>
    </w:p>
    <w:p w14:paraId="31BCAC5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269</w:t>
      </w:r>
    </w:p>
    <w:p w14:paraId="2E2C217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DAPS Handover</w:t>
      </w:r>
      <w:r>
        <w:rPr>
          <w:noProof/>
        </w:rPr>
        <w:tab/>
        <w:t>269</w:t>
      </w:r>
    </w:p>
    <w:p w14:paraId="6E0D350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269</w:t>
      </w:r>
    </w:p>
    <w:p w14:paraId="0BB893C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270</w:t>
      </w:r>
    </w:p>
    <w:p w14:paraId="430B114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</w:t>
      </w:r>
      <w:r>
        <w:rPr>
          <w:noProof/>
        </w:rPr>
        <w:tab/>
        <w:t>270</w:t>
      </w:r>
    </w:p>
    <w:p w14:paraId="1AA31A5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270</w:t>
      </w:r>
    </w:p>
    <w:p w14:paraId="7E36B9B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270</w:t>
      </w:r>
    </w:p>
    <w:p w14:paraId="147EDB0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</w:t>
      </w:r>
      <w:r>
        <w:rPr>
          <w:noProof/>
        </w:rPr>
        <w:tab/>
        <w:t>271</w:t>
      </w:r>
    </w:p>
    <w:p w14:paraId="61A63F1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</w:t>
      </w:r>
      <w:r>
        <w:rPr>
          <w:noProof/>
        </w:rPr>
        <w:tab/>
        <w:t>271</w:t>
      </w:r>
    </w:p>
    <w:p w14:paraId="41CF262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</w:t>
      </w:r>
      <w:r>
        <w:rPr>
          <w:noProof/>
        </w:rPr>
        <w:tab/>
        <w:t>271</w:t>
      </w:r>
    </w:p>
    <w:p w14:paraId="42F6927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Handover with PSCell</w:t>
      </w:r>
      <w:r>
        <w:rPr>
          <w:noProof/>
        </w:rPr>
        <w:tab/>
        <w:t>271</w:t>
      </w:r>
    </w:p>
    <w:p w14:paraId="085E785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271</w:t>
      </w:r>
    </w:p>
    <w:p w14:paraId="2B3C4F0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with PSCell Interruption time</w:t>
      </w:r>
      <w:r>
        <w:rPr>
          <w:noProof/>
        </w:rPr>
        <w:tab/>
        <w:t>271</w:t>
      </w:r>
    </w:p>
    <w:p w14:paraId="43B128D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with PSCell - NR PSCell Chang</w:t>
      </w:r>
      <w:r w:rsidRPr="003F046A">
        <w:rPr>
          <w:noProof/>
          <w:lang w:val="en-US" w:eastAsia="zh-CN"/>
        </w:rPr>
        <w:t>e</w:t>
      </w:r>
      <w:r>
        <w:rPr>
          <w:noProof/>
        </w:rPr>
        <w:t xml:space="preserve"> Delay requirements</w:t>
      </w:r>
      <w:r>
        <w:rPr>
          <w:noProof/>
        </w:rPr>
        <w:tab/>
        <w:t>272</w:t>
      </w:r>
    </w:p>
    <w:p w14:paraId="7E79BE9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Handover with PSCell using CCA</w:t>
      </w:r>
      <w:r>
        <w:rPr>
          <w:noProof/>
        </w:rPr>
        <w:tab/>
        <w:t>273</w:t>
      </w:r>
    </w:p>
    <w:p w14:paraId="1F92717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273</w:t>
      </w:r>
    </w:p>
    <w:p w14:paraId="5016BED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with PSCell – E-UTRA HO Interruption time</w:t>
      </w:r>
      <w:r>
        <w:rPr>
          <w:noProof/>
        </w:rPr>
        <w:tab/>
        <w:t>273</w:t>
      </w:r>
    </w:p>
    <w:p w14:paraId="13A305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with PSCell - NR PSCell Change Delay requirements</w:t>
      </w:r>
      <w:r>
        <w:rPr>
          <w:noProof/>
        </w:rPr>
        <w:tab/>
        <w:t>273</w:t>
      </w:r>
    </w:p>
    <w:p w14:paraId="70106A90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274</w:t>
      </w:r>
    </w:p>
    <w:p w14:paraId="40D50A9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Re-establishment</w:t>
      </w:r>
      <w:r>
        <w:rPr>
          <w:noProof/>
        </w:rPr>
        <w:tab/>
        <w:t>274</w:t>
      </w:r>
    </w:p>
    <w:p w14:paraId="48048C3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274</w:t>
      </w:r>
    </w:p>
    <w:p w14:paraId="7182E9E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274</w:t>
      </w:r>
    </w:p>
    <w:p w14:paraId="4653FBF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</w:t>
      </w:r>
      <w:r>
        <w:rPr>
          <w:noProof/>
        </w:rPr>
        <w:tab/>
        <w:t>275</w:t>
      </w:r>
    </w:p>
    <w:p w14:paraId="1EF508D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275</w:t>
      </w:r>
    </w:p>
    <w:p w14:paraId="39620EF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275</w:t>
      </w:r>
    </w:p>
    <w:p w14:paraId="01E48C7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275</w:t>
      </w:r>
    </w:p>
    <w:p w14:paraId="37EDABA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275</w:t>
      </w:r>
    </w:p>
    <w:p w14:paraId="33DF6AF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275</w:t>
      </w:r>
    </w:p>
    <w:p w14:paraId="1D170D7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276</w:t>
      </w:r>
    </w:p>
    <w:p w14:paraId="186BC37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276</w:t>
      </w:r>
    </w:p>
    <w:p w14:paraId="7936085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276</w:t>
      </w:r>
    </w:p>
    <w:p w14:paraId="28EACB3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276</w:t>
      </w:r>
    </w:p>
    <w:p w14:paraId="5283067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276</w:t>
      </w:r>
    </w:p>
    <w:p w14:paraId="079C35B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276</w:t>
      </w:r>
    </w:p>
    <w:p w14:paraId="0EC5543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276</w:t>
      </w:r>
    </w:p>
    <w:p w14:paraId="433CBEA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276</w:t>
      </w:r>
    </w:p>
    <w:p w14:paraId="0C6B3CD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Cat-M1 UEs</w:t>
      </w:r>
      <w:r>
        <w:rPr>
          <w:noProof/>
        </w:rPr>
        <w:tab/>
        <w:t>276</w:t>
      </w:r>
    </w:p>
    <w:p w14:paraId="090945E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Requirements for Cat-M1 UEs for Satellite Access</w:t>
      </w:r>
      <w:r>
        <w:rPr>
          <w:noProof/>
        </w:rPr>
        <w:tab/>
        <w:t>277</w:t>
      </w:r>
    </w:p>
    <w:p w14:paraId="43CC04FD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277</w:t>
      </w:r>
    </w:p>
    <w:p w14:paraId="04E835B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277</w:t>
      </w:r>
    </w:p>
    <w:p w14:paraId="5B61F5E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277</w:t>
      </w:r>
    </w:p>
    <w:p w14:paraId="5823E79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UTRAN FDD</w:t>
      </w:r>
      <w:r>
        <w:rPr>
          <w:noProof/>
        </w:rPr>
        <w:tab/>
        <w:t>277</w:t>
      </w:r>
    </w:p>
    <w:p w14:paraId="7477DCD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GERAN</w:t>
      </w:r>
      <w:r>
        <w:rPr>
          <w:noProof/>
        </w:rPr>
        <w:tab/>
        <w:t>277</w:t>
      </w:r>
    </w:p>
    <w:p w14:paraId="35615B7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UTRAN TDD</w:t>
      </w:r>
      <w:r>
        <w:rPr>
          <w:noProof/>
        </w:rPr>
        <w:tab/>
        <w:t>278</w:t>
      </w:r>
    </w:p>
    <w:p w14:paraId="72FF834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NR</w:t>
      </w:r>
      <w:r>
        <w:rPr>
          <w:noProof/>
        </w:rPr>
        <w:tab/>
        <w:t>278</w:t>
      </w:r>
    </w:p>
    <w:p w14:paraId="4F5C35D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RRC connection release with redirection to NR </w:t>
      </w:r>
      <w:r w:rsidRPr="003F046A">
        <w:rPr>
          <w:noProof/>
          <w:lang w:val="en-US"/>
        </w:rPr>
        <w:t>carrier subject to CCA</w:t>
      </w:r>
      <w:r>
        <w:rPr>
          <w:noProof/>
        </w:rPr>
        <w:tab/>
        <w:t>279</w:t>
      </w:r>
    </w:p>
    <w:p w14:paraId="1F89C36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NR Redcap</w:t>
      </w:r>
      <w:r>
        <w:rPr>
          <w:noProof/>
        </w:rPr>
        <w:tab/>
        <w:t>280</w:t>
      </w:r>
    </w:p>
    <w:p w14:paraId="0319576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CSG Proximity Indication for E-UTRAN and UTRAN</w:t>
      </w:r>
      <w:r>
        <w:rPr>
          <w:noProof/>
        </w:rPr>
        <w:tab/>
        <w:t>281</w:t>
      </w:r>
    </w:p>
    <w:p w14:paraId="7E39D05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281</w:t>
      </w:r>
    </w:p>
    <w:p w14:paraId="0AFBA5D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281</w:t>
      </w:r>
    </w:p>
    <w:p w14:paraId="7315945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Re-establishment for NB-IoT UEs</w:t>
      </w:r>
      <w:r>
        <w:rPr>
          <w:noProof/>
        </w:rPr>
        <w:tab/>
        <w:t>282</w:t>
      </w:r>
    </w:p>
    <w:p w14:paraId="1DE90E7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10DD006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282</w:t>
      </w:r>
    </w:p>
    <w:p w14:paraId="0965AEC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282</w:t>
      </w:r>
    </w:p>
    <w:p w14:paraId="1CEF2B6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 in enhanced coverage</w:t>
      </w:r>
      <w:r>
        <w:rPr>
          <w:noProof/>
        </w:rPr>
        <w:tab/>
        <w:t>283</w:t>
      </w:r>
    </w:p>
    <w:p w14:paraId="1E61458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Re-establishment for NB-IoT UEs for Satellite Access</w:t>
      </w:r>
      <w:r>
        <w:rPr>
          <w:noProof/>
        </w:rPr>
        <w:tab/>
        <w:t>283</w:t>
      </w:r>
    </w:p>
    <w:p w14:paraId="14B5BCA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283</w:t>
      </w:r>
    </w:p>
    <w:p w14:paraId="1B129C9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283</w:t>
      </w:r>
    </w:p>
    <w:p w14:paraId="340D61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284</w:t>
      </w:r>
    </w:p>
    <w:p w14:paraId="005BE0F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 in enhanced coverage</w:t>
      </w:r>
      <w:r>
        <w:rPr>
          <w:noProof/>
        </w:rPr>
        <w:tab/>
        <w:t>284</w:t>
      </w:r>
    </w:p>
    <w:p w14:paraId="5FD2D4A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for UE category NB1</w:t>
      </w:r>
      <w:r>
        <w:rPr>
          <w:noProof/>
        </w:rPr>
        <w:tab/>
        <w:t>285</w:t>
      </w:r>
    </w:p>
    <w:p w14:paraId="3633D6F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285</w:t>
      </w:r>
    </w:p>
    <w:p w14:paraId="7DCBA07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285</w:t>
      </w:r>
    </w:p>
    <w:p w14:paraId="07D7FF6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285</w:t>
      </w:r>
    </w:p>
    <w:p w14:paraId="046DC3C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285</w:t>
      </w:r>
    </w:p>
    <w:p w14:paraId="01FD377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285</w:t>
      </w:r>
    </w:p>
    <w:p w14:paraId="6A4669B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285</w:t>
      </w:r>
    </w:p>
    <w:p w14:paraId="2A533B6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285</w:t>
      </w:r>
    </w:p>
    <w:p w14:paraId="561A8A5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286</w:t>
      </w:r>
    </w:p>
    <w:p w14:paraId="53397CE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286</w:t>
      </w:r>
    </w:p>
    <w:p w14:paraId="5F7A63B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for UE category NB-IoT for Satellite Access</w:t>
      </w:r>
      <w:r>
        <w:rPr>
          <w:noProof/>
        </w:rPr>
        <w:tab/>
        <w:t>286</w:t>
      </w:r>
    </w:p>
    <w:p w14:paraId="7550589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286</w:t>
      </w:r>
    </w:p>
    <w:p w14:paraId="2663956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287</w:t>
      </w:r>
    </w:p>
    <w:p w14:paraId="5566CC9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287</w:t>
      </w:r>
    </w:p>
    <w:p w14:paraId="63C447C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287</w:t>
      </w:r>
    </w:p>
    <w:p w14:paraId="7C016AB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287</w:t>
      </w:r>
    </w:p>
    <w:p w14:paraId="5D68B44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287</w:t>
      </w:r>
    </w:p>
    <w:p w14:paraId="14D88C3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287</w:t>
      </w:r>
    </w:p>
    <w:p w14:paraId="5287E8F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287</w:t>
      </w:r>
    </w:p>
    <w:p w14:paraId="4300C3B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288</w:t>
      </w:r>
    </w:p>
    <w:p w14:paraId="0F610C9D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Re-establishment for Cat-M1 UEs</w:t>
      </w:r>
      <w:r>
        <w:rPr>
          <w:noProof/>
        </w:rPr>
        <w:tab/>
        <w:t>288</w:t>
      </w:r>
    </w:p>
    <w:p w14:paraId="192DA14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288</w:t>
      </w:r>
    </w:p>
    <w:p w14:paraId="0691DEA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288</w:t>
      </w:r>
    </w:p>
    <w:p w14:paraId="251700F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289</w:t>
      </w:r>
    </w:p>
    <w:p w14:paraId="7E8DA15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UE Re-establishment delay requirement for CEModeB</w:t>
      </w:r>
      <w:r>
        <w:rPr>
          <w:noProof/>
        </w:rPr>
        <w:tab/>
        <w:t>289</w:t>
      </w:r>
    </w:p>
    <w:p w14:paraId="1A7409C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Re-establishment for Cat-M1 UEs for Satellite Access</w:t>
      </w:r>
      <w:r>
        <w:rPr>
          <w:noProof/>
        </w:rPr>
        <w:tab/>
        <w:t>290</w:t>
      </w:r>
    </w:p>
    <w:p w14:paraId="70A822E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290</w:t>
      </w:r>
    </w:p>
    <w:p w14:paraId="7D4F212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290</w:t>
      </w:r>
    </w:p>
    <w:p w14:paraId="5FB7A21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290</w:t>
      </w:r>
    </w:p>
    <w:p w14:paraId="22D347B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6.7A.2.2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UE Re-establishment delay requirement for CEModeB</w:t>
      </w:r>
      <w:r>
        <w:rPr>
          <w:noProof/>
        </w:rPr>
        <w:tab/>
        <w:t>291</w:t>
      </w:r>
    </w:p>
    <w:p w14:paraId="1E732A2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for Cat-M1 UEs</w:t>
      </w:r>
      <w:r>
        <w:rPr>
          <w:noProof/>
        </w:rPr>
        <w:tab/>
        <w:t>291</w:t>
      </w:r>
    </w:p>
    <w:p w14:paraId="4323BDA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4D2F9A1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292</w:t>
      </w:r>
    </w:p>
    <w:p w14:paraId="3636555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292</w:t>
      </w:r>
    </w:p>
    <w:p w14:paraId="5D73E7C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for UE Category M1 for Satellite Access</w:t>
      </w:r>
      <w:r>
        <w:rPr>
          <w:noProof/>
        </w:rPr>
        <w:tab/>
        <w:t>292</w:t>
      </w:r>
    </w:p>
    <w:p w14:paraId="428FB7F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292</w:t>
      </w:r>
    </w:p>
    <w:p w14:paraId="1E90CC6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293</w:t>
      </w:r>
    </w:p>
    <w:p w14:paraId="33FD7CA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293</w:t>
      </w:r>
    </w:p>
    <w:p w14:paraId="1EA4F81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Redirection to Non-anchor Carrier in NB-IoT</w:t>
      </w:r>
      <w:r>
        <w:rPr>
          <w:noProof/>
        </w:rPr>
        <w:tab/>
        <w:t>293</w:t>
      </w:r>
    </w:p>
    <w:p w14:paraId="39CDDB1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293</w:t>
      </w:r>
    </w:p>
    <w:p w14:paraId="295A508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294</w:t>
      </w:r>
    </w:p>
    <w:p w14:paraId="08CF2E3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Redirection to Non-anchor Carrier in NB-IoT for Satellite Access</w:t>
      </w:r>
      <w:r>
        <w:rPr>
          <w:noProof/>
        </w:rPr>
        <w:tab/>
        <w:t>294</w:t>
      </w:r>
    </w:p>
    <w:p w14:paraId="0F2CED8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294</w:t>
      </w:r>
    </w:p>
    <w:p w14:paraId="49A0AC41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295</w:t>
      </w:r>
    </w:p>
    <w:p w14:paraId="33FD288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295</w:t>
      </w:r>
    </w:p>
    <w:p w14:paraId="1207D67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Introduction</w:t>
      </w:r>
      <w:r>
        <w:rPr>
          <w:noProof/>
        </w:rPr>
        <w:tab/>
        <w:t>295</w:t>
      </w:r>
    </w:p>
    <w:p w14:paraId="51BBB23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Requirements</w:t>
      </w:r>
      <w:r>
        <w:rPr>
          <w:noProof/>
        </w:rPr>
        <w:tab/>
        <w:t>296</w:t>
      </w:r>
    </w:p>
    <w:p w14:paraId="28B145D8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297</w:t>
      </w:r>
    </w:p>
    <w:p w14:paraId="33D1431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3.7.0"/>
          <w:noProof/>
        </w:rPr>
        <w:t>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3.7.0"/>
          <w:noProof/>
        </w:rPr>
        <w:t>Introduction</w:t>
      </w:r>
      <w:r>
        <w:rPr>
          <w:noProof/>
        </w:rPr>
        <w:tab/>
        <w:t>297</w:t>
      </w:r>
    </w:p>
    <w:p w14:paraId="7E07981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3.7.0"/>
          <w:noProof/>
        </w:rPr>
        <w:t>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3.7.0"/>
          <w:noProof/>
        </w:rPr>
        <w:t>Requirements</w:t>
      </w:r>
      <w:r>
        <w:rPr>
          <w:noProof/>
        </w:rPr>
        <w:tab/>
        <w:t>297</w:t>
      </w:r>
    </w:p>
    <w:p w14:paraId="046319F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297</w:t>
      </w:r>
    </w:p>
    <w:p w14:paraId="68E8617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3.7.0"/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3.7.0"/>
          <w:noProof/>
        </w:rPr>
        <w:t>Introduction</w:t>
      </w:r>
      <w:r>
        <w:rPr>
          <w:noProof/>
        </w:rPr>
        <w:tab/>
        <w:t>297</w:t>
      </w:r>
    </w:p>
    <w:p w14:paraId="35EFDD4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297</w:t>
      </w:r>
    </w:p>
    <w:p w14:paraId="4E09F9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?? ??"/>
          <w:noProof/>
        </w:rPr>
        <w:t>Timing Advance adjustment delay</w:t>
      </w:r>
      <w:r>
        <w:rPr>
          <w:noProof/>
        </w:rPr>
        <w:tab/>
        <w:t>297</w:t>
      </w:r>
    </w:p>
    <w:p w14:paraId="6FBCB48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298</w:t>
      </w:r>
    </w:p>
    <w:p w14:paraId="3567300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Cell phase synchronization accuracy (TDD)</w:t>
      </w:r>
      <w:r>
        <w:rPr>
          <w:noProof/>
        </w:rPr>
        <w:tab/>
        <w:t>298</w:t>
      </w:r>
    </w:p>
    <w:p w14:paraId="52A98BC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Definition</w:t>
      </w:r>
      <w:r>
        <w:rPr>
          <w:noProof/>
        </w:rPr>
        <w:tab/>
        <w:t>298</w:t>
      </w:r>
    </w:p>
    <w:p w14:paraId="4D641CF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Minimum requirements</w:t>
      </w:r>
      <w:r>
        <w:rPr>
          <w:noProof/>
        </w:rPr>
        <w:tab/>
        <w:t>298</w:t>
      </w:r>
    </w:p>
    <w:p w14:paraId="14B84178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Synchronization Requirements for E-UTRAN to 1xRTT and HRPD Handovers</w:t>
      </w:r>
      <w:r>
        <w:rPr>
          <w:noProof/>
        </w:rPr>
        <w:tab/>
        <w:t>299</w:t>
      </w:r>
    </w:p>
    <w:p w14:paraId="7BB4573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299</w:t>
      </w:r>
    </w:p>
    <w:p w14:paraId="50836CF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eNodeB Synchronization Requirements</w:t>
      </w:r>
      <w:r>
        <w:rPr>
          <w:noProof/>
        </w:rPr>
        <w:tab/>
        <w:t>299</w:t>
      </w:r>
    </w:p>
    <w:p w14:paraId="5CF732C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Synchronized E-UTRAN</w:t>
      </w:r>
      <w:r>
        <w:rPr>
          <w:noProof/>
        </w:rPr>
        <w:tab/>
        <w:t>299</w:t>
      </w:r>
    </w:p>
    <w:p w14:paraId="1264560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Non-Synchronized E-UTRAN</w:t>
      </w:r>
      <w:r>
        <w:rPr>
          <w:noProof/>
        </w:rPr>
        <w:tab/>
        <w:t>299</w:t>
      </w:r>
    </w:p>
    <w:p w14:paraId="2E456B4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299</w:t>
      </w:r>
    </w:p>
    <w:p w14:paraId="3830DAE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3.7.0"/>
          <w:noProof/>
        </w:rPr>
        <w:t>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3.7.0"/>
          <w:noProof/>
        </w:rPr>
        <w:t>Introduction</w:t>
      </w:r>
      <w:r>
        <w:rPr>
          <w:noProof/>
        </w:rPr>
        <w:tab/>
        <w:t>299</w:t>
      </w:r>
    </w:p>
    <w:p w14:paraId="454BC46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301</w:t>
      </w:r>
    </w:p>
    <w:p w14:paraId="06B9E1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301</w:t>
      </w:r>
    </w:p>
    <w:p w14:paraId="24064BC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301</w:t>
      </w:r>
    </w:p>
    <w:p w14:paraId="2095D93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at transitions</w:t>
      </w:r>
      <w:r>
        <w:rPr>
          <w:noProof/>
        </w:rPr>
        <w:tab/>
        <w:t>303</w:t>
      </w:r>
    </w:p>
    <w:p w14:paraId="2FBB47E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during SI Acquisition with autonomous gaps</w:t>
      </w:r>
      <w:r>
        <w:rPr>
          <w:noProof/>
        </w:rPr>
        <w:tab/>
        <w:t>303</w:t>
      </w:r>
    </w:p>
    <w:p w14:paraId="3EC368B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under IDC Interference</w:t>
      </w:r>
      <w:r>
        <w:rPr>
          <w:noProof/>
        </w:rPr>
        <w:tab/>
        <w:t>303</w:t>
      </w:r>
    </w:p>
    <w:p w14:paraId="699482CD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 for E-UTRA Carrier Aggregation</w:t>
      </w:r>
      <w:r>
        <w:rPr>
          <w:noProof/>
        </w:rPr>
        <w:tab/>
        <w:t>303</w:t>
      </w:r>
    </w:p>
    <w:p w14:paraId="016AE24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303</w:t>
      </w:r>
    </w:p>
    <w:p w14:paraId="7C7724D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304</w:t>
      </w:r>
    </w:p>
    <w:p w14:paraId="01CD39A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305</w:t>
      </w:r>
    </w:p>
    <w:p w14:paraId="3929901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SCell with Multiple Downlink SCells</w:t>
      </w:r>
      <w:r>
        <w:rPr>
          <w:noProof/>
        </w:rPr>
        <w:tab/>
        <w:t>306</w:t>
      </w:r>
    </w:p>
    <w:p w14:paraId="0A8A773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SCell with Multiple Downlink SCells</w:t>
      </w:r>
      <w:r>
        <w:rPr>
          <w:noProof/>
        </w:rPr>
        <w:tab/>
        <w:t>307</w:t>
      </w:r>
    </w:p>
    <w:p w14:paraId="7D0C38D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PUCCH SCell</w:t>
      </w:r>
      <w:r>
        <w:rPr>
          <w:noProof/>
        </w:rPr>
        <w:tab/>
        <w:t>308</w:t>
      </w:r>
    </w:p>
    <w:p w14:paraId="58ECA0D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PUCCH SCell with Multiple SCells</w:t>
      </w:r>
      <w:r>
        <w:rPr>
          <w:noProof/>
        </w:rPr>
        <w:tab/>
        <w:t>309</w:t>
      </w:r>
    </w:p>
    <w:p w14:paraId="08E315C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PUCCH SCell</w:t>
      </w:r>
      <w:r>
        <w:rPr>
          <w:noProof/>
        </w:rPr>
        <w:tab/>
        <w:t>310</w:t>
      </w:r>
    </w:p>
    <w:p w14:paraId="0AC7133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PUCCH SCell with Multiple SCells</w:t>
      </w:r>
      <w:r>
        <w:rPr>
          <w:noProof/>
        </w:rPr>
        <w:tab/>
        <w:t>310</w:t>
      </w:r>
    </w:p>
    <w:p w14:paraId="1238E6F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SCell under Frame Structure 3</w:t>
      </w:r>
      <w:r>
        <w:rPr>
          <w:noProof/>
        </w:rPr>
        <w:tab/>
        <w:t>310</w:t>
      </w:r>
    </w:p>
    <w:p w14:paraId="2C02791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SCell under Frame Structure 3</w:t>
      </w:r>
      <w:r>
        <w:rPr>
          <w:noProof/>
        </w:rPr>
        <w:tab/>
        <w:t>311</w:t>
      </w:r>
    </w:p>
    <w:p w14:paraId="75EC208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SCell with Multiple Downlink SCells under Frame Structure 3</w:t>
      </w:r>
      <w:r>
        <w:rPr>
          <w:noProof/>
        </w:rPr>
        <w:tab/>
        <w:t>312</w:t>
      </w:r>
    </w:p>
    <w:p w14:paraId="7EA8A53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SCell with Multiple Downlink SCells under Frame Structure 3</w:t>
      </w:r>
      <w:r>
        <w:rPr>
          <w:noProof/>
        </w:rPr>
        <w:tab/>
        <w:t>313</w:t>
      </w:r>
    </w:p>
    <w:p w14:paraId="26D74EF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Dormant SCell</w:t>
      </w:r>
      <w:r>
        <w:rPr>
          <w:noProof/>
        </w:rPr>
        <w:tab/>
        <w:t>313</w:t>
      </w:r>
    </w:p>
    <w:p w14:paraId="2CFCB8F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Hibernation Delay Requirement for Activated SCell</w:t>
      </w:r>
      <w:r>
        <w:rPr>
          <w:noProof/>
        </w:rPr>
        <w:tab/>
        <w:t>315</w:t>
      </w:r>
    </w:p>
    <w:p w14:paraId="76518D4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Hibernation Delay Requirement for Deactivated SCell</w:t>
      </w:r>
      <w:r>
        <w:rPr>
          <w:noProof/>
        </w:rPr>
        <w:tab/>
        <w:t>315</w:t>
      </w:r>
    </w:p>
    <w:p w14:paraId="31A61F6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Dormant SCell</w:t>
      </w:r>
      <w:r>
        <w:rPr>
          <w:noProof/>
        </w:rPr>
        <w:tab/>
        <w:t>317</w:t>
      </w:r>
    </w:p>
    <w:p w14:paraId="4D0EC1C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and Hibernation Delay Requirement</w:t>
      </w:r>
      <w:r>
        <w:rPr>
          <w:noProof/>
        </w:rPr>
        <w:tab/>
        <w:t>317</w:t>
      </w:r>
    </w:p>
    <w:p w14:paraId="4A2DAF1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and Hibernation Delay Requirement at RRC Reconfiguration during Handover</w:t>
      </w:r>
      <w:r>
        <w:rPr>
          <w:noProof/>
        </w:rPr>
        <w:tab/>
        <w:t>319</w:t>
      </w:r>
    </w:p>
    <w:p w14:paraId="55A2C21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Carrier Aggregation</w:t>
      </w:r>
      <w:r>
        <w:rPr>
          <w:noProof/>
        </w:rPr>
        <w:tab/>
        <w:t>321</w:t>
      </w:r>
    </w:p>
    <w:p w14:paraId="5FFE050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321</w:t>
      </w:r>
    </w:p>
    <w:p w14:paraId="2F13378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321</w:t>
      </w:r>
    </w:p>
    <w:p w14:paraId="0F4718E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 for intra-band CA</w:t>
      </w:r>
      <w:r>
        <w:rPr>
          <w:noProof/>
        </w:rPr>
        <w:tab/>
        <w:t>321</w:t>
      </w:r>
    </w:p>
    <w:p w14:paraId="3593395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 for inter-band CA</w:t>
      </w:r>
      <w:r>
        <w:rPr>
          <w:noProof/>
        </w:rPr>
        <w:tab/>
        <w:t>321</w:t>
      </w:r>
    </w:p>
    <w:p w14:paraId="6C0BE69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 for intra-band CA</w:t>
      </w:r>
      <w:r>
        <w:rPr>
          <w:noProof/>
        </w:rPr>
        <w:tab/>
        <w:t>321</w:t>
      </w:r>
    </w:p>
    <w:p w14:paraId="1F9A383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 for inter-band CA</w:t>
      </w:r>
      <w:r>
        <w:rPr>
          <w:noProof/>
        </w:rPr>
        <w:tab/>
        <w:t>322</w:t>
      </w:r>
    </w:p>
    <w:p w14:paraId="7A6AD46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 for intra-band CA</w:t>
      </w:r>
      <w:r>
        <w:rPr>
          <w:noProof/>
        </w:rPr>
        <w:tab/>
        <w:t>322</w:t>
      </w:r>
    </w:p>
    <w:p w14:paraId="6F63E92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 for inter-band CA</w:t>
      </w:r>
      <w:r>
        <w:rPr>
          <w:noProof/>
        </w:rPr>
        <w:tab/>
        <w:t>322</w:t>
      </w:r>
    </w:p>
    <w:p w14:paraId="66F5818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 with multiple downlink SCells</w:t>
      </w:r>
      <w:r>
        <w:rPr>
          <w:noProof/>
        </w:rPr>
        <w:tab/>
        <w:t>322</w:t>
      </w:r>
    </w:p>
    <w:p w14:paraId="7376B63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322</w:t>
      </w:r>
    </w:p>
    <w:p w14:paraId="2C3A23B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7.8.2.9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 with multiple downlink SCells</w:t>
      </w:r>
      <w:r>
        <w:rPr>
          <w:noProof/>
        </w:rPr>
        <w:tab/>
        <w:t>323</w:t>
      </w:r>
    </w:p>
    <w:p w14:paraId="4D79108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overlapping addition/release/activation/deactivation of SCells</w:t>
      </w:r>
      <w:r>
        <w:rPr>
          <w:noProof/>
        </w:rPr>
        <w:tab/>
        <w:t>324</w:t>
      </w:r>
    </w:p>
    <w:p w14:paraId="387AE35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RSSI measurements on one SCC under Frame Structure 3</w:t>
      </w:r>
      <w:r>
        <w:rPr>
          <w:noProof/>
        </w:rPr>
        <w:tab/>
        <w:t>324</w:t>
      </w:r>
    </w:p>
    <w:p w14:paraId="5D70E04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RSSI measurements on multiple SCCs under Frame Structure 3</w:t>
      </w:r>
      <w:r>
        <w:rPr>
          <w:noProof/>
        </w:rPr>
        <w:tab/>
        <w:t>324</w:t>
      </w:r>
    </w:p>
    <w:p w14:paraId="4E58721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Interruptions at </w:t>
      </w:r>
      <w:r w:rsidRPr="003F046A">
        <w:rPr>
          <w:rFonts w:ascii="Times" w:eastAsia="MS Mincho" w:hAnsi="Times"/>
          <w:noProof/>
        </w:rPr>
        <w:t>SRS carrier based switching</w:t>
      </w:r>
      <w:r>
        <w:rPr>
          <w:noProof/>
        </w:rPr>
        <w:tab/>
        <w:t>325</w:t>
      </w:r>
    </w:p>
    <w:p w14:paraId="321E7B1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dormant SCell for intra-band CA</w:t>
      </w:r>
      <w:r>
        <w:rPr>
          <w:noProof/>
        </w:rPr>
        <w:tab/>
        <w:t>326</w:t>
      </w:r>
    </w:p>
    <w:p w14:paraId="566599F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dormant SCell for inter-band CA</w:t>
      </w:r>
      <w:r>
        <w:rPr>
          <w:noProof/>
        </w:rPr>
        <w:tab/>
        <w:t>326</w:t>
      </w:r>
    </w:p>
    <w:p w14:paraId="12D08CC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multiple dormant SCells</w:t>
      </w:r>
      <w:r>
        <w:rPr>
          <w:noProof/>
        </w:rPr>
        <w:tab/>
        <w:t>326</w:t>
      </w:r>
    </w:p>
    <w:p w14:paraId="65B62F7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CQI measurement on dormant SCell</w:t>
      </w:r>
      <w:r>
        <w:rPr>
          <w:noProof/>
        </w:rPr>
        <w:tab/>
        <w:t>326</w:t>
      </w:r>
    </w:p>
    <w:p w14:paraId="1947113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RRM measurement on dormant SCell for intra-band CA</w:t>
      </w:r>
      <w:r>
        <w:rPr>
          <w:noProof/>
        </w:rPr>
        <w:tab/>
        <w:t>327</w:t>
      </w:r>
    </w:p>
    <w:p w14:paraId="566D2F6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RRM measurement on dormant SCell for inter-band CA</w:t>
      </w:r>
      <w:r>
        <w:rPr>
          <w:noProof/>
        </w:rPr>
        <w:tab/>
        <w:t>327</w:t>
      </w:r>
    </w:p>
    <w:p w14:paraId="35C1090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327</w:t>
      </w:r>
    </w:p>
    <w:p w14:paraId="4984B76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327</w:t>
      </w:r>
    </w:p>
    <w:p w14:paraId="037D8E9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inter-RAT NR measurements without measurement gap</w:t>
      </w:r>
      <w:r>
        <w:rPr>
          <w:noProof/>
        </w:rPr>
        <w:tab/>
        <w:t>328</w:t>
      </w:r>
    </w:p>
    <w:p w14:paraId="02D30C7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Transmission Timing Difference in Carrier Aggregation</w:t>
      </w:r>
      <w:r>
        <w:rPr>
          <w:noProof/>
        </w:rPr>
        <w:tab/>
        <w:t>329</w:t>
      </w:r>
    </w:p>
    <w:p w14:paraId="75922F7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329</w:t>
      </w:r>
    </w:p>
    <w:p w14:paraId="0434845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Interband Carrier Aggregation</w:t>
      </w:r>
      <w:r>
        <w:rPr>
          <w:noProof/>
        </w:rPr>
        <w:tab/>
        <w:t>329</w:t>
      </w:r>
    </w:p>
    <w:p w14:paraId="6DC6A5F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Intraband non-contiguous Carrier Aggregation</w:t>
      </w:r>
      <w:r>
        <w:rPr>
          <w:noProof/>
        </w:rPr>
        <w:tab/>
        <w:t>329</w:t>
      </w:r>
    </w:p>
    <w:p w14:paraId="78D91DA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Inter-Band Carrier Aggregation under Frame Structure 3</w:t>
      </w:r>
      <w:r>
        <w:rPr>
          <w:noProof/>
        </w:rPr>
        <w:tab/>
        <w:t>329</w:t>
      </w:r>
    </w:p>
    <w:p w14:paraId="3C53DA3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RSTD Measurements with Carrier Aggregation</w:t>
      </w:r>
      <w:r>
        <w:rPr>
          <w:noProof/>
        </w:rPr>
        <w:tab/>
        <w:t>330</w:t>
      </w:r>
    </w:p>
    <w:p w14:paraId="77E6AF7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330</w:t>
      </w:r>
    </w:p>
    <w:p w14:paraId="67E6595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330</w:t>
      </w:r>
    </w:p>
    <w:p w14:paraId="0AFF762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RSTD measurements on SCC for intra-band CA with one downlink SCell</w:t>
      </w:r>
      <w:r>
        <w:rPr>
          <w:noProof/>
        </w:rPr>
        <w:tab/>
        <w:t>330</w:t>
      </w:r>
    </w:p>
    <w:p w14:paraId="05641AC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RSTD measurements on SCC for inter-band CA with one downlink SCell</w:t>
      </w:r>
      <w:r>
        <w:rPr>
          <w:noProof/>
        </w:rPr>
        <w:tab/>
        <w:t>330</w:t>
      </w:r>
    </w:p>
    <w:p w14:paraId="6C62D8C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RSTD measurements on SCC with multiple downlink SCells</w:t>
      </w:r>
      <w:r>
        <w:rPr>
          <w:noProof/>
        </w:rPr>
        <w:tab/>
        <w:t>330</w:t>
      </w:r>
    </w:p>
    <w:p w14:paraId="2723C18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overlapping RSTD and inter-frequency measurements</w:t>
      </w:r>
      <w:r>
        <w:rPr>
          <w:noProof/>
        </w:rPr>
        <w:tab/>
        <w:t>331</w:t>
      </w:r>
    </w:p>
    <w:p w14:paraId="21C54E5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UE Category 0</w:t>
      </w:r>
      <w:r>
        <w:rPr>
          <w:noProof/>
        </w:rPr>
        <w:tab/>
        <w:t>331</w:t>
      </w:r>
    </w:p>
    <w:p w14:paraId="295A11D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3.7.0"/>
          <w:noProof/>
        </w:rPr>
        <w:t>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3.7.0"/>
          <w:noProof/>
        </w:rPr>
        <w:t>Introduction</w:t>
      </w:r>
      <w:r>
        <w:rPr>
          <w:noProof/>
        </w:rPr>
        <w:tab/>
        <w:t>331</w:t>
      </w:r>
    </w:p>
    <w:p w14:paraId="7F6BBA4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FD-FDD and TDD</w:t>
      </w:r>
      <w:r>
        <w:rPr>
          <w:noProof/>
        </w:rPr>
        <w:tab/>
        <w:t>332</w:t>
      </w:r>
    </w:p>
    <w:p w14:paraId="62D606B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7.11.2.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332</w:t>
      </w:r>
    </w:p>
    <w:p w14:paraId="47CC7AE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7.11.2.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333</w:t>
      </w:r>
    </w:p>
    <w:p w14:paraId="0A94341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7.11.2.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333</w:t>
      </w:r>
    </w:p>
    <w:p w14:paraId="729ED1A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HD-FDD</w:t>
      </w:r>
      <w:r>
        <w:rPr>
          <w:noProof/>
        </w:rPr>
        <w:tab/>
        <w:t>334</w:t>
      </w:r>
    </w:p>
    <w:p w14:paraId="51DD230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7.11.</w:t>
      </w:r>
      <w:r>
        <w:rPr>
          <w:noProof/>
        </w:rPr>
        <w:t>3</w:t>
      </w:r>
      <w:r w:rsidRPr="003F046A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334</w:t>
      </w:r>
    </w:p>
    <w:p w14:paraId="2B964C1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7.11.</w:t>
      </w:r>
      <w:r>
        <w:rPr>
          <w:noProof/>
        </w:rPr>
        <w:t>3</w:t>
      </w:r>
      <w:r w:rsidRPr="003F046A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334</w:t>
      </w:r>
    </w:p>
    <w:p w14:paraId="3FF2DC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7.11.3.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335</w:t>
      </w:r>
    </w:p>
    <w:p w14:paraId="630911D8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Dual Connectivity</w:t>
      </w:r>
      <w:r>
        <w:rPr>
          <w:noProof/>
        </w:rPr>
        <w:tab/>
        <w:t>335</w:t>
      </w:r>
    </w:p>
    <w:p w14:paraId="6DFE775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335</w:t>
      </w:r>
    </w:p>
    <w:p w14:paraId="56361A3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335</w:t>
      </w:r>
    </w:p>
    <w:p w14:paraId="74981A9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335</w:t>
      </w:r>
    </w:p>
    <w:p w14:paraId="0A424EE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335</w:t>
      </w:r>
    </w:p>
    <w:p w14:paraId="2CD8F72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336</w:t>
      </w:r>
    </w:p>
    <w:p w14:paraId="1A8ECF8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336</w:t>
      </w:r>
    </w:p>
    <w:p w14:paraId="73BCAD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336</w:t>
      </w:r>
    </w:p>
    <w:p w14:paraId="28528BA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337</w:t>
      </w:r>
    </w:p>
    <w:p w14:paraId="01C4E74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337</w:t>
      </w:r>
    </w:p>
    <w:p w14:paraId="79E9658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Cell phase synchronization accuracy (Synchronized mode of dual connectivity)</w:t>
      </w:r>
      <w:r>
        <w:rPr>
          <w:noProof/>
        </w:rPr>
        <w:tab/>
        <w:t>338</w:t>
      </w:r>
    </w:p>
    <w:p w14:paraId="09EA05D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7.13.1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Definition</w:t>
      </w:r>
      <w:r>
        <w:rPr>
          <w:noProof/>
        </w:rPr>
        <w:tab/>
        <w:t>338</w:t>
      </w:r>
    </w:p>
    <w:p w14:paraId="71EE6F8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7.13.2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Minimum requirements</w:t>
      </w:r>
      <w:r>
        <w:rPr>
          <w:noProof/>
        </w:rPr>
        <w:tab/>
        <w:t>338</w:t>
      </w:r>
    </w:p>
    <w:p w14:paraId="633A76B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 and Release Delay for E-UTRA Dual Connectivity</w:t>
      </w:r>
      <w:r>
        <w:rPr>
          <w:noProof/>
        </w:rPr>
        <w:tab/>
        <w:t>338</w:t>
      </w:r>
    </w:p>
    <w:p w14:paraId="54EA676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338</w:t>
      </w:r>
    </w:p>
    <w:p w14:paraId="3F8E01C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 Delay Requirement</w:t>
      </w:r>
      <w:r>
        <w:rPr>
          <w:noProof/>
        </w:rPr>
        <w:tab/>
        <w:t>338</w:t>
      </w:r>
    </w:p>
    <w:p w14:paraId="45E833C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Release Delay Requirement</w:t>
      </w:r>
      <w:r>
        <w:rPr>
          <w:noProof/>
        </w:rPr>
        <w:tab/>
        <w:t>339</w:t>
      </w:r>
    </w:p>
    <w:p w14:paraId="7817EB8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Receive Timing Difference in Dual Connectivity</w:t>
      </w:r>
      <w:r>
        <w:rPr>
          <w:noProof/>
        </w:rPr>
        <w:tab/>
        <w:t>339</w:t>
      </w:r>
    </w:p>
    <w:p w14:paraId="48B392C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339</w:t>
      </w:r>
    </w:p>
    <w:p w14:paraId="2C11C19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Inter-band Dual Connectivity</w:t>
      </w:r>
      <w:r>
        <w:rPr>
          <w:noProof/>
        </w:rPr>
        <w:tab/>
        <w:t>339</w:t>
      </w:r>
    </w:p>
    <w:p w14:paraId="403BAE25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339</w:t>
      </w:r>
    </w:p>
    <w:p w14:paraId="4C948C7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339</w:t>
      </w:r>
    </w:p>
    <w:p w14:paraId="79DCC46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339</w:t>
      </w:r>
    </w:p>
    <w:p w14:paraId="2568BA0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UE transmission timing</w:t>
      </w:r>
      <w:r>
        <w:rPr>
          <w:noProof/>
        </w:rPr>
        <w:tab/>
        <w:t>339</w:t>
      </w:r>
    </w:p>
    <w:p w14:paraId="3DB67BE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Serving cell or PCell as timing reference</w:t>
      </w:r>
      <w:r>
        <w:rPr>
          <w:noProof/>
        </w:rPr>
        <w:tab/>
        <w:t>340</w:t>
      </w:r>
    </w:p>
    <w:p w14:paraId="1CBD594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or non-serving cell as timing reference</w:t>
      </w:r>
      <w:r>
        <w:rPr>
          <w:noProof/>
        </w:rPr>
        <w:tab/>
        <w:t>340</w:t>
      </w:r>
    </w:p>
    <w:p w14:paraId="2717411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ProSe</w:t>
      </w:r>
      <w:r>
        <w:rPr>
          <w:noProof/>
        </w:rPr>
        <w:tab/>
        <w:t>340</w:t>
      </w:r>
    </w:p>
    <w:p w14:paraId="422863E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ProSe Direct Discovery configuration</w:t>
      </w:r>
      <w:r>
        <w:rPr>
          <w:noProof/>
        </w:rPr>
        <w:tab/>
        <w:t>340</w:t>
      </w:r>
    </w:p>
    <w:p w14:paraId="228D3AE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ProSe Direct Communication configuration</w:t>
      </w:r>
      <w:r>
        <w:rPr>
          <w:noProof/>
        </w:rPr>
        <w:tab/>
        <w:t>341</w:t>
      </w:r>
    </w:p>
    <w:p w14:paraId="1F19B3A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ProSe Direct Discovery</w:t>
      </w:r>
      <w:r>
        <w:rPr>
          <w:noProof/>
        </w:rPr>
        <w:tab/>
        <w:t>341</w:t>
      </w:r>
    </w:p>
    <w:p w14:paraId="380D80D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ProSe Direct Discovery with discovery gaps</w:t>
      </w:r>
      <w:r>
        <w:rPr>
          <w:noProof/>
        </w:rPr>
        <w:tab/>
        <w:t>341</w:t>
      </w:r>
    </w:p>
    <w:p w14:paraId="7915291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ProSe Direct Communication</w:t>
      </w:r>
      <w:r>
        <w:rPr>
          <w:noProof/>
        </w:rPr>
        <w:tab/>
        <w:t>342</w:t>
      </w:r>
    </w:p>
    <w:p w14:paraId="3BD59DB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for ProSe Direct Discovery on non-serving frequency</w:t>
      </w:r>
      <w:r>
        <w:rPr>
          <w:noProof/>
        </w:rPr>
        <w:tab/>
        <w:t>342</w:t>
      </w:r>
    </w:p>
    <w:p w14:paraId="0D111B6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selected cell</w:t>
      </w:r>
      <w:r>
        <w:rPr>
          <w:noProof/>
        </w:rPr>
        <w:tab/>
        <w:t>342</w:t>
      </w:r>
    </w:p>
    <w:p w14:paraId="6455EE2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intra-frequency E-UTRAN cells</w:t>
      </w:r>
      <w:r>
        <w:rPr>
          <w:noProof/>
        </w:rPr>
        <w:tab/>
        <w:t>342</w:t>
      </w:r>
    </w:p>
    <w:p w14:paraId="4F9F1C6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343</w:t>
      </w:r>
    </w:p>
    <w:p w14:paraId="2612408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7.16.6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ProSe operation under deactivated SCell</w:t>
      </w:r>
      <w:r>
        <w:rPr>
          <w:noProof/>
        </w:rPr>
        <w:tab/>
        <w:t>343</w:t>
      </w:r>
    </w:p>
    <w:p w14:paraId="2542B7C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Transmission Timing Difference in Dual Connectivity</w:t>
      </w:r>
      <w:r>
        <w:rPr>
          <w:noProof/>
        </w:rPr>
        <w:tab/>
        <w:t>343</w:t>
      </w:r>
    </w:p>
    <w:p w14:paraId="0B91891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69440BF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maximum transmission timing difference Inter-band Dual Connectivity</w:t>
      </w:r>
      <w:r>
        <w:rPr>
          <w:noProof/>
        </w:rPr>
        <w:tab/>
        <w:t>344</w:t>
      </w:r>
    </w:p>
    <w:p w14:paraId="728CFFA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344</w:t>
      </w:r>
    </w:p>
    <w:p w14:paraId="2639084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344</w:t>
      </w:r>
    </w:p>
    <w:p w14:paraId="74FF7EC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344</w:t>
      </w:r>
    </w:p>
    <w:p w14:paraId="08B09E1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UE Category M1</w:t>
      </w:r>
      <w:r>
        <w:rPr>
          <w:noProof/>
        </w:rPr>
        <w:tab/>
        <w:t>344</w:t>
      </w:r>
    </w:p>
    <w:p w14:paraId="7AACEE7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3.7.0"/>
          <w:noProof/>
        </w:rPr>
        <w:t>7.19.1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3.7.0"/>
          <w:noProof/>
        </w:rPr>
        <w:t>Introduction</w:t>
      </w:r>
      <w:r>
        <w:rPr>
          <w:noProof/>
        </w:rPr>
        <w:tab/>
        <w:t>344</w:t>
      </w:r>
    </w:p>
    <w:p w14:paraId="5745CBA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FD-FDD and TDD CE mode A</w:t>
      </w:r>
      <w:r>
        <w:rPr>
          <w:noProof/>
        </w:rPr>
        <w:tab/>
        <w:t>345</w:t>
      </w:r>
    </w:p>
    <w:p w14:paraId="2BA1F5D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346</w:t>
      </w:r>
    </w:p>
    <w:p w14:paraId="7F6234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347</w:t>
      </w:r>
    </w:p>
    <w:p w14:paraId="758C4B7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348</w:t>
      </w:r>
    </w:p>
    <w:p w14:paraId="22389E2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HD-FDD with CE mode A</w:t>
      </w:r>
      <w:r>
        <w:rPr>
          <w:noProof/>
        </w:rPr>
        <w:tab/>
        <w:t>348</w:t>
      </w:r>
    </w:p>
    <w:p w14:paraId="71180A5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7.19.</w:t>
      </w:r>
      <w:r>
        <w:rPr>
          <w:noProof/>
        </w:rPr>
        <w:t>3</w:t>
      </w:r>
      <w:r w:rsidRPr="003F046A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349</w:t>
      </w:r>
    </w:p>
    <w:p w14:paraId="4252ADF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7.19.</w:t>
      </w:r>
      <w:r>
        <w:rPr>
          <w:noProof/>
        </w:rPr>
        <w:t>3</w:t>
      </w:r>
      <w:r w:rsidRPr="003F046A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349</w:t>
      </w:r>
    </w:p>
    <w:p w14:paraId="78E798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7.19.3.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350</w:t>
      </w:r>
    </w:p>
    <w:p w14:paraId="67CC3EB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FD-FDD and TDD with CE mode B</w:t>
      </w:r>
      <w:r>
        <w:rPr>
          <w:noProof/>
        </w:rPr>
        <w:tab/>
        <w:t>350</w:t>
      </w:r>
    </w:p>
    <w:p w14:paraId="218F995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7.19.4.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352</w:t>
      </w:r>
    </w:p>
    <w:p w14:paraId="1CF9D5A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7.19.4.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353</w:t>
      </w:r>
    </w:p>
    <w:p w14:paraId="3785381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354</w:t>
      </w:r>
    </w:p>
    <w:p w14:paraId="0CC673F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HD-FDD with CE mode B</w:t>
      </w:r>
      <w:r>
        <w:rPr>
          <w:noProof/>
        </w:rPr>
        <w:tab/>
        <w:t>354</w:t>
      </w:r>
    </w:p>
    <w:p w14:paraId="345BDD3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7.19.</w:t>
      </w:r>
      <w:r>
        <w:rPr>
          <w:noProof/>
        </w:rPr>
        <w:t>5</w:t>
      </w:r>
      <w:r w:rsidRPr="003F046A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354</w:t>
      </w:r>
    </w:p>
    <w:p w14:paraId="434264F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7.19.</w:t>
      </w:r>
      <w:r>
        <w:rPr>
          <w:noProof/>
        </w:rPr>
        <w:t>5</w:t>
      </w:r>
      <w:r w:rsidRPr="003F046A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355</w:t>
      </w:r>
    </w:p>
    <w:p w14:paraId="652742D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7.19.5.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356</w:t>
      </w:r>
    </w:p>
    <w:p w14:paraId="2E3C5BB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7.19A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Radio Link Monitoring for UE Category M1 for Satellite Access</w:t>
      </w:r>
      <w:r>
        <w:rPr>
          <w:noProof/>
        </w:rPr>
        <w:tab/>
        <w:t>356</w:t>
      </w:r>
    </w:p>
    <w:p w14:paraId="5C986AD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7.19A.1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Introduction</w:t>
      </w:r>
      <w:r>
        <w:rPr>
          <w:noProof/>
        </w:rPr>
        <w:tab/>
        <w:t>356</w:t>
      </w:r>
    </w:p>
    <w:p w14:paraId="5E481D7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7.19A.2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Requirements for FD-FDD and CE mode A</w:t>
      </w:r>
      <w:r>
        <w:rPr>
          <w:noProof/>
        </w:rPr>
        <w:tab/>
        <w:t>356</w:t>
      </w:r>
    </w:p>
    <w:p w14:paraId="0F9E2F4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7.19A.2.</w:t>
      </w:r>
      <w:r w:rsidRPr="003F046A">
        <w:rPr>
          <w:rFonts w:eastAsia="SimSun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Minimum requirement when no DRX is used</w:t>
      </w:r>
      <w:r>
        <w:rPr>
          <w:noProof/>
        </w:rPr>
        <w:tab/>
        <w:t>358</w:t>
      </w:r>
    </w:p>
    <w:p w14:paraId="4288654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7.19A.2.</w:t>
      </w:r>
      <w:r w:rsidRPr="003F046A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Minimum requirement when DRX is used</w:t>
      </w:r>
      <w:r>
        <w:rPr>
          <w:noProof/>
        </w:rPr>
        <w:tab/>
        <w:t>359</w:t>
      </w:r>
    </w:p>
    <w:p w14:paraId="05A1136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7.19A.2.</w:t>
      </w:r>
      <w:r w:rsidRPr="003F046A">
        <w:rPr>
          <w:rFonts w:eastAsia="SimSun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Minimum requirement at transitions</w:t>
      </w:r>
      <w:r>
        <w:rPr>
          <w:noProof/>
        </w:rPr>
        <w:tab/>
        <w:t>360</w:t>
      </w:r>
    </w:p>
    <w:p w14:paraId="0F72376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7.19A.3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Requirements for HD-FDD with CE mode A</w:t>
      </w:r>
      <w:r>
        <w:rPr>
          <w:noProof/>
        </w:rPr>
        <w:tab/>
        <w:t>360</w:t>
      </w:r>
    </w:p>
    <w:p w14:paraId="2BC3395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7.19A.</w:t>
      </w:r>
      <w:r w:rsidRPr="003F046A">
        <w:rPr>
          <w:rFonts w:eastAsia="SimSun"/>
          <w:noProof/>
        </w:rPr>
        <w:t>3</w:t>
      </w:r>
      <w:r w:rsidRPr="003F046A">
        <w:rPr>
          <w:rFonts w:eastAsia="?? ??"/>
          <w:noProof/>
        </w:rPr>
        <w:t>.</w:t>
      </w:r>
      <w:r w:rsidRPr="003F046A">
        <w:rPr>
          <w:rFonts w:eastAsia="SimSun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Minimum requirement when no DRX is used</w:t>
      </w:r>
      <w:r>
        <w:rPr>
          <w:noProof/>
        </w:rPr>
        <w:tab/>
        <w:t>360</w:t>
      </w:r>
    </w:p>
    <w:p w14:paraId="7B7C764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7.19A.</w:t>
      </w:r>
      <w:r w:rsidRPr="003F046A">
        <w:rPr>
          <w:rFonts w:eastAsia="SimSun"/>
          <w:noProof/>
        </w:rPr>
        <w:t>3</w:t>
      </w:r>
      <w:r w:rsidRPr="003F046A">
        <w:rPr>
          <w:rFonts w:eastAsia="?? ??"/>
          <w:noProof/>
        </w:rPr>
        <w:t>.</w:t>
      </w:r>
      <w:r w:rsidRPr="003F046A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Minimum requirement when DRX is used</w:t>
      </w:r>
      <w:r>
        <w:rPr>
          <w:noProof/>
        </w:rPr>
        <w:tab/>
        <w:t>361</w:t>
      </w:r>
    </w:p>
    <w:p w14:paraId="70D3802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7.19A.3.</w:t>
      </w:r>
      <w:r w:rsidRPr="003F046A">
        <w:rPr>
          <w:rFonts w:eastAsia="SimSun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Minimum requirement at transitions</w:t>
      </w:r>
      <w:r>
        <w:rPr>
          <w:noProof/>
        </w:rPr>
        <w:tab/>
        <w:t>362</w:t>
      </w:r>
    </w:p>
    <w:p w14:paraId="7CE82EB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7.19A.4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Requirements for HD-FDD with CE mode B</w:t>
      </w:r>
      <w:r>
        <w:rPr>
          <w:noProof/>
        </w:rPr>
        <w:tab/>
        <w:t>362</w:t>
      </w:r>
    </w:p>
    <w:p w14:paraId="7254CE2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7.19A.4.</w:t>
      </w:r>
      <w:r w:rsidRPr="003F046A">
        <w:rPr>
          <w:rFonts w:eastAsia="SimSun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Minimum requirement when no DRX is used</w:t>
      </w:r>
      <w:r>
        <w:rPr>
          <w:noProof/>
        </w:rPr>
        <w:tab/>
        <w:t>362</w:t>
      </w:r>
    </w:p>
    <w:p w14:paraId="3A75F73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7.19A.4.</w:t>
      </w:r>
      <w:r w:rsidRPr="003F046A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Minimum requirement when DRX is used</w:t>
      </w:r>
      <w:r>
        <w:rPr>
          <w:noProof/>
        </w:rPr>
        <w:tab/>
        <w:t>362</w:t>
      </w:r>
    </w:p>
    <w:p w14:paraId="5A99468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7.19A.4.</w:t>
      </w:r>
      <w:r w:rsidRPr="003F046A">
        <w:rPr>
          <w:rFonts w:eastAsia="SimSun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Minimum requirement at transitions</w:t>
      </w:r>
      <w:r>
        <w:rPr>
          <w:noProof/>
        </w:rPr>
        <w:tab/>
        <w:t>363</w:t>
      </w:r>
    </w:p>
    <w:p w14:paraId="4534860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NB-IoT</w:t>
      </w:r>
      <w:r>
        <w:rPr>
          <w:noProof/>
        </w:rPr>
        <w:tab/>
        <w:t>364</w:t>
      </w:r>
    </w:p>
    <w:p w14:paraId="0B07CA7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364</w:t>
      </w:r>
    </w:p>
    <w:p w14:paraId="44EDEE1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364</w:t>
      </w:r>
    </w:p>
    <w:p w14:paraId="76D5076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NB-IoT for Satellite Access</w:t>
      </w:r>
      <w:r>
        <w:rPr>
          <w:noProof/>
        </w:rPr>
        <w:tab/>
        <w:t>364</w:t>
      </w:r>
    </w:p>
    <w:p w14:paraId="6589188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7.20A.1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364</w:t>
      </w:r>
    </w:p>
    <w:p w14:paraId="57801DC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7.20A.2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365</w:t>
      </w:r>
    </w:p>
    <w:p w14:paraId="6902865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UE timer accuracy for NB-IoT</w:t>
      </w:r>
      <w:r>
        <w:rPr>
          <w:noProof/>
        </w:rPr>
        <w:tab/>
        <w:t>365</w:t>
      </w:r>
    </w:p>
    <w:p w14:paraId="20E7F8B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365</w:t>
      </w:r>
    </w:p>
    <w:p w14:paraId="7E3E5BA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365</w:t>
      </w:r>
    </w:p>
    <w:p w14:paraId="394EEC3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 for NB-IoT for Satellite Access</w:t>
      </w:r>
      <w:r>
        <w:rPr>
          <w:noProof/>
        </w:rPr>
        <w:tab/>
        <w:t>366</w:t>
      </w:r>
    </w:p>
    <w:p w14:paraId="23C8A5A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638840A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366</w:t>
      </w:r>
    </w:p>
    <w:p w14:paraId="7D241A1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for NB-IoT</w:t>
      </w:r>
      <w:r>
        <w:rPr>
          <w:noProof/>
        </w:rPr>
        <w:tab/>
        <w:t>366</w:t>
      </w:r>
    </w:p>
    <w:p w14:paraId="6D0A71C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44BC7FD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366</w:t>
      </w:r>
    </w:p>
    <w:p w14:paraId="0E81482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7.22.2.1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?? ??"/>
          <w:noProof/>
        </w:rPr>
        <w:t>Timing Advance adjustment delay</w:t>
      </w:r>
      <w:r>
        <w:rPr>
          <w:noProof/>
        </w:rPr>
        <w:tab/>
        <w:t>366</w:t>
      </w:r>
    </w:p>
    <w:p w14:paraId="10B8D87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366</w:t>
      </w:r>
    </w:p>
    <w:p w14:paraId="1E55ACE5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for NB-IoT for Satellite Access</w:t>
      </w:r>
      <w:r>
        <w:rPr>
          <w:noProof/>
        </w:rPr>
        <w:tab/>
        <w:t>367</w:t>
      </w:r>
    </w:p>
    <w:p w14:paraId="57D6883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367</w:t>
      </w:r>
    </w:p>
    <w:p w14:paraId="5C3544B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367</w:t>
      </w:r>
    </w:p>
    <w:p w14:paraId="029A991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7.22A.2.1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?? ??"/>
          <w:noProof/>
        </w:rPr>
        <w:t>Timing Advance adjustment delay</w:t>
      </w:r>
      <w:r>
        <w:rPr>
          <w:noProof/>
        </w:rPr>
        <w:tab/>
        <w:t>367</w:t>
      </w:r>
    </w:p>
    <w:p w14:paraId="7FEFFB6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367</w:t>
      </w:r>
    </w:p>
    <w:p w14:paraId="348D1F9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Category NB1 UE</w:t>
      </w:r>
      <w:r>
        <w:rPr>
          <w:noProof/>
        </w:rPr>
        <w:tab/>
        <w:t>367</w:t>
      </w:r>
    </w:p>
    <w:p w14:paraId="250123F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367</w:t>
      </w:r>
    </w:p>
    <w:p w14:paraId="37CCB0B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367</w:t>
      </w:r>
    </w:p>
    <w:p w14:paraId="42A41F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7.23.2.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368</w:t>
      </w:r>
    </w:p>
    <w:p w14:paraId="2D6C200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7.23.2.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368</w:t>
      </w:r>
    </w:p>
    <w:p w14:paraId="281479D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7.23.2.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369</w:t>
      </w:r>
    </w:p>
    <w:p w14:paraId="3492FEC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Category NB-IoT UE for Satellite Access</w:t>
      </w:r>
      <w:r>
        <w:rPr>
          <w:noProof/>
        </w:rPr>
        <w:tab/>
        <w:t>369</w:t>
      </w:r>
    </w:p>
    <w:p w14:paraId="0644F1B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369</w:t>
      </w:r>
    </w:p>
    <w:p w14:paraId="1DF894C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369</w:t>
      </w:r>
    </w:p>
    <w:p w14:paraId="6471483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7.23A.2.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370</w:t>
      </w:r>
    </w:p>
    <w:p w14:paraId="68ECA50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7.23A.2.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370</w:t>
      </w:r>
    </w:p>
    <w:p w14:paraId="59849E3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7.23A.2.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371</w:t>
      </w:r>
    </w:p>
    <w:p w14:paraId="4FB7850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Category M1</w:t>
      </w:r>
      <w:r>
        <w:rPr>
          <w:noProof/>
        </w:rPr>
        <w:tab/>
        <w:t>371</w:t>
      </w:r>
    </w:p>
    <w:p w14:paraId="4E77CCA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64F27AA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371</w:t>
      </w:r>
    </w:p>
    <w:p w14:paraId="45585905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Category M1 for Satellite Access</w:t>
      </w:r>
      <w:r>
        <w:rPr>
          <w:noProof/>
        </w:rPr>
        <w:tab/>
        <w:t>372</w:t>
      </w:r>
    </w:p>
    <w:p w14:paraId="695BF46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372</w:t>
      </w:r>
    </w:p>
    <w:p w14:paraId="07BCCAC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372</w:t>
      </w:r>
    </w:p>
    <w:p w14:paraId="70BAD05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phase synchronization accuracy for MBMS services (FDD)</w:t>
      </w:r>
      <w:r>
        <w:rPr>
          <w:noProof/>
        </w:rPr>
        <w:tab/>
        <w:t>373</w:t>
      </w:r>
    </w:p>
    <w:p w14:paraId="49D8447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373</w:t>
      </w:r>
    </w:p>
    <w:p w14:paraId="08C8855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7.25.2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Minimum requirements</w:t>
      </w:r>
      <w:r>
        <w:rPr>
          <w:noProof/>
        </w:rPr>
        <w:tab/>
        <w:t>373</w:t>
      </w:r>
    </w:p>
    <w:p w14:paraId="0FB04635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7.26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UE transmit timing for Category M2</w:t>
      </w:r>
      <w:r>
        <w:rPr>
          <w:noProof/>
        </w:rPr>
        <w:tab/>
        <w:t>374</w:t>
      </w:r>
    </w:p>
    <w:p w14:paraId="78820C6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3023EC7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374</w:t>
      </w:r>
    </w:p>
    <w:p w14:paraId="6D339208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 for category M1</w:t>
      </w:r>
      <w:r>
        <w:rPr>
          <w:noProof/>
        </w:rPr>
        <w:tab/>
        <w:t>374</w:t>
      </w:r>
    </w:p>
    <w:p w14:paraId="6E761FF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3.7.0"/>
          <w:noProof/>
        </w:rPr>
        <w:t>7.27.1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3.7.0"/>
          <w:noProof/>
        </w:rPr>
        <w:t>Introduction</w:t>
      </w:r>
      <w:r>
        <w:rPr>
          <w:noProof/>
        </w:rPr>
        <w:tab/>
        <w:t>374</w:t>
      </w:r>
    </w:p>
    <w:p w14:paraId="44B4FF4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3.7.0"/>
          <w:noProof/>
        </w:rPr>
        <w:t>7.27.2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3.7.0"/>
          <w:noProof/>
        </w:rPr>
        <w:t>Requirements</w:t>
      </w:r>
      <w:r>
        <w:rPr>
          <w:noProof/>
        </w:rPr>
        <w:tab/>
        <w:t>374</w:t>
      </w:r>
    </w:p>
    <w:p w14:paraId="6EB30C3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 for category M1 for Satellite Access</w:t>
      </w:r>
      <w:r>
        <w:rPr>
          <w:noProof/>
        </w:rPr>
        <w:tab/>
        <w:t>374</w:t>
      </w:r>
    </w:p>
    <w:p w14:paraId="65E821E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156A3E7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374</w:t>
      </w:r>
    </w:p>
    <w:p w14:paraId="27EB2C0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for Category M1</w:t>
      </w:r>
      <w:r>
        <w:rPr>
          <w:noProof/>
        </w:rPr>
        <w:tab/>
        <w:t>375</w:t>
      </w:r>
    </w:p>
    <w:p w14:paraId="0403F4D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3.7.0"/>
          <w:noProof/>
        </w:rPr>
        <w:t>7.28.1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3.7.0"/>
          <w:noProof/>
        </w:rPr>
        <w:t>Introduction</w:t>
      </w:r>
      <w:r>
        <w:rPr>
          <w:noProof/>
        </w:rPr>
        <w:tab/>
        <w:t>375</w:t>
      </w:r>
    </w:p>
    <w:p w14:paraId="26D5753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375</w:t>
      </w:r>
    </w:p>
    <w:p w14:paraId="65FF6C6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for Category M1 for Satellite Access</w:t>
      </w:r>
      <w:r>
        <w:rPr>
          <w:noProof/>
        </w:rPr>
        <w:tab/>
        <w:t>375</w:t>
      </w:r>
    </w:p>
    <w:p w14:paraId="12EF14B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7.28A.1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375</w:t>
      </w:r>
    </w:p>
    <w:p w14:paraId="78FBAEF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7.28A.2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375</w:t>
      </w:r>
    </w:p>
    <w:p w14:paraId="6A75045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7.28A.2.1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?? ??"/>
          <w:noProof/>
        </w:rPr>
        <w:t>Timing Advance adjustment delay</w:t>
      </w:r>
      <w:r>
        <w:rPr>
          <w:noProof/>
        </w:rPr>
        <w:tab/>
        <w:t>375</w:t>
      </w:r>
    </w:p>
    <w:p w14:paraId="26335A3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7.28A.2.2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375</w:t>
      </w:r>
    </w:p>
    <w:p w14:paraId="1B17B73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requirements with FeMBMS</w:t>
      </w:r>
      <w:r>
        <w:rPr>
          <w:noProof/>
        </w:rPr>
        <w:tab/>
        <w:t>375</w:t>
      </w:r>
    </w:p>
    <w:p w14:paraId="77DC48F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375</w:t>
      </w:r>
    </w:p>
    <w:p w14:paraId="58E7137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375</w:t>
      </w:r>
    </w:p>
    <w:p w14:paraId="33E3059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Numerology switching delay requirements with FeMBMS</w:t>
      </w:r>
      <w:r>
        <w:rPr>
          <w:noProof/>
        </w:rPr>
        <w:tab/>
        <w:t>376</w:t>
      </w:r>
    </w:p>
    <w:p w14:paraId="275941C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376</w:t>
      </w:r>
    </w:p>
    <w:p w14:paraId="263D285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376</w:t>
      </w:r>
    </w:p>
    <w:p w14:paraId="134067A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PSCell Addition and Release Delay for E-UTRA - NR Dual Connectivity</w:t>
      </w:r>
      <w:r>
        <w:rPr>
          <w:noProof/>
        </w:rPr>
        <w:tab/>
        <w:t>376</w:t>
      </w:r>
    </w:p>
    <w:p w14:paraId="28D5E67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376</w:t>
      </w:r>
    </w:p>
    <w:p w14:paraId="30F7007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376</w:t>
      </w:r>
    </w:p>
    <w:p w14:paraId="0ED935D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377</w:t>
      </w:r>
    </w:p>
    <w:p w14:paraId="3DF3287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NR PSCell Operating with CCA for E-UTRA - NR Dual Connectivity</w:t>
      </w:r>
      <w:r>
        <w:rPr>
          <w:noProof/>
        </w:rPr>
        <w:tab/>
        <w:t>377</w:t>
      </w:r>
    </w:p>
    <w:p w14:paraId="346408E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377</w:t>
      </w:r>
    </w:p>
    <w:p w14:paraId="7CB6CED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377</w:t>
      </w:r>
    </w:p>
    <w:p w14:paraId="0C2B475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378</w:t>
      </w:r>
    </w:p>
    <w:p w14:paraId="735D621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EN-DC</w:t>
      </w:r>
      <w:r>
        <w:rPr>
          <w:noProof/>
        </w:rPr>
        <w:tab/>
        <w:t>379</w:t>
      </w:r>
    </w:p>
    <w:p w14:paraId="608A26F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379</w:t>
      </w:r>
    </w:p>
    <w:p w14:paraId="2F05943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379</w:t>
      </w:r>
    </w:p>
    <w:p w14:paraId="0412FA1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379</w:t>
      </w:r>
    </w:p>
    <w:p w14:paraId="670FFE9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379</w:t>
      </w:r>
    </w:p>
    <w:p w14:paraId="6BA7E63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380</w:t>
      </w:r>
    </w:p>
    <w:p w14:paraId="2336A3C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380</w:t>
      </w:r>
    </w:p>
    <w:p w14:paraId="0235787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380</w:t>
      </w:r>
    </w:p>
    <w:p w14:paraId="585A192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381</w:t>
      </w:r>
    </w:p>
    <w:p w14:paraId="1384F84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381</w:t>
      </w:r>
    </w:p>
    <w:p w14:paraId="6F35318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381</w:t>
      </w:r>
    </w:p>
    <w:p w14:paraId="66B9E64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381</w:t>
      </w:r>
    </w:p>
    <w:p w14:paraId="04C5054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381</w:t>
      </w:r>
    </w:p>
    <w:p w14:paraId="1568E89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381</w:t>
      </w:r>
    </w:p>
    <w:p w14:paraId="74B084C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382</w:t>
      </w:r>
    </w:p>
    <w:p w14:paraId="32E1E96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382</w:t>
      </w:r>
    </w:p>
    <w:p w14:paraId="1FC3257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382</w:t>
      </w:r>
    </w:p>
    <w:p w14:paraId="1C80863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382</w:t>
      </w:r>
    </w:p>
    <w:p w14:paraId="09AACDB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383</w:t>
      </w:r>
    </w:p>
    <w:p w14:paraId="78A2D37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383</w:t>
      </w:r>
    </w:p>
    <w:p w14:paraId="1997BBA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384</w:t>
      </w:r>
    </w:p>
    <w:p w14:paraId="6D0792E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384</w:t>
      </w:r>
    </w:p>
    <w:p w14:paraId="569C2E9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384</w:t>
      </w:r>
    </w:p>
    <w:p w14:paraId="40B536F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384</w:t>
      </w:r>
    </w:p>
    <w:p w14:paraId="0309A9B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385</w:t>
      </w:r>
    </w:p>
    <w:p w14:paraId="24BFEBF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SCG activation/deactivation</w:t>
      </w:r>
      <w:r>
        <w:rPr>
          <w:noProof/>
        </w:rPr>
        <w:tab/>
        <w:t>385</w:t>
      </w:r>
    </w:p>
    <w:p w14:paraId="71CBC4C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385</w:t>
      </w:r>
    </w:p>
    <w:p w14:paraId="3148448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fast SCell activation/deactivation</w:t>
      </w:r>
      <w:r>
        <w:rPr>
          <w:noProof/>
        </w:rPr>
        <w:tab/>
        <w:t>386</w:t>
      </w:r>
    </w:p>
    <w:p w14:paraId="3C78F6C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7.32.2.20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Interruptions due to RRM measurements on deactivated NR SCG</w:t>
      </w:r>
      <w:r>
        <w:rPr>
          <w:noProof/>
        </w:rPr>
        <w:tab/>
        <w:t>386</w:t>
      </w:r>
    </w:p>
    <w:p w14:paraId="07A0426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7.32.2.21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Interruptions during RLM</w:t>
      </w:r>
      <w:r w:rsidRPr="003F046A">
        <w:rPr>
          <w:noProof/>
          <w:lang w:val="en-US" w:eastAsia="zh-CN"/>
        </w:rPr>
        <w:t xml:space="preserve">/BFD </w:t>
      </w:r>
      <w:r>
        <w:rPr>
          <w:noProof/>
          <w:lang w:eastAsia="zh-CN"/>
        </w:rPr>
        <w:t>measurements on deactivated PScell</w:t>
      </w:r>
      <w:r>
        <w:rPr>
          <w:noProof/>
        </w:rPr>
        <w:tab/>
        <w:t>387</w:t>
      </w:r>
    </w:p>
    <w:p w14:paraId="2A204AE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Transmit/Receive Timing Difference in Carrier Aggregation for</w:t>
      </w:r>
      <w:r w:rsidRPr="003F046A">
        <w:rPr>
          <w:i/>
          <w:noProof/>
        </w:rPr>
        <w:t xml:space="preserve"> </w:t>
      </w:r>
      <w:r>
        <w:rPr>
          <w:noProof/>
        </w:rPr>
        <w:t>sTTI and 1ms-TTI with 3 subframe HARQ processing</w:t>
      </w:r>
      <w:r>
        <w:rPr>
          <w:noProof/>
        </w:rPr>
        <w:tab/>
        <w:t>387</w:t>
      </w:r>
    </w:p>
    <w:p w14:paraId="33E63F7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387</w:t>
      </w:r>
    </w:p>
    <w:p w14:paraId="231D468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387</w:t>
      </w:r>
    </w:p>
    <w:p w14:paraId="3528109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387</w:t>
      </w:r>
    </w:p>
    <w:p w14:paraId="5D10953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SFTD measurements</w:t>
      </w:r>
      <w:r>
        <w:rPr>
          <w:noProof/>
        </w:rPr>
        <w:tab/>
        <w:t>387</w:t>
      </w:r>
    </w:p>
    <w:p w14:paraId="6039599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387</w:t>
      </w:r>
    </w:p>
    <w:p w14:paraId="132DC97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387</w:t>
      </w:r>
    </w:p>
    <w:p w14:paraId="5E95F5F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NE-DC</w:t>
      </w:r>
      <w:r>
        <w:rPr>
          <w:noProof/>
        </w:rPr>
        <w:tab/>
        <w:t>388</w:t>
      </w:r>
    </w:p>
    <w:p w14:paraId="3A0A505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388</w:t>
      </w:r>
    </w:p>
    <w:p w14:paraId="38B7D46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388</w:t>
      </w:r>
    </w:p>
    <w:p w14:paraId="7F5BFD8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388</w:t>
      </w:r>
    </w:p>
    <w:p w14:paraId="071A384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388</w:t>
      </w:r>
    </w:p>
    <w:p w14:paraId="13ECD42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388</w:t>
      </w:r>
    </w:p>
    <w:p w14:paraId="7F94B5E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389</w:t>
      </w:r>
    </w:p>
    <w:p w14:paraId="0712A2C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389</w:t>
      </w:r>
    </w:p>
    <w:p w14:paraId="70FA7F2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389</w:t>
      </w:r>
    </w:p>
    <w:p w14:paraId="54EC1DF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389</w:t>
      </w:r>
    </w:p>
    <w:p w14:paraId="01461B5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390</w:t>
      </w:r>
    </w:p>
    <w:p w14:paraId="7993C28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390</w:t>
      </w:r>
    </w:p>
    <w:p w14:paraId="349B954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390</w:t>
      </w:r>
    </w:p>
    <w:p w14:paraId="4FBACC7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391</w:t>
      </w:r>
    </w:p>
    <w:p w14:paraId="4C43AF6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391</w:t>
      </w:r>
    </w:p>
    <w:p w14:paraId="5BABD92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391</w:t>
      </w:r>
    </w:p>
    <w:p w14:paraId="6AB6A0D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391</w:t>
      </w:r>
    </w:p>
    <w:p w14:paraId="7B45DCC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391</w:t>
      </w:r>
    </w:p>
    <w:p w14:paraId="4233BBB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392</w:t>
      </w:r>
    </w:p>
    <w:p w14:paraId="55B584B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392</w:t>
      </w:r>
    </w:p>
    <w:p w14:paraId="2FB2536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392</w:t>
      </w:r>
    </w:p>
    <w:p w14:paraId="6735685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during E-UTRA measurement with autonomous gaps</w:t>
      </w:r>
      <w:r>
        <w:rPr>
          <w:noProof/>
        </w:rPr>
        <w:tab/>
        <w:t>393</w:t>
      </w:r>
    </w:p>
    <w:p w14:paraId="06F16D2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393</w:t>
      </w:r>
    </w:p>
    <w:p w14:paraId="76F497C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393</w:t>
      </w:r>
    </w:p>
    <w:p w14:paraId="206F92C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394</w:t>
      </w:r>
    </w:p>
    <w:p w14:paraId="735D812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NR measurement with autonomous gaps</w:t>
      </w:r>
      <w:r>
        <w:rPr>
          <w:noProof/>
        </w:rPr>
        <w:tab/>
        <w:t>395</w:t>
      </w:r>
    </w:p>
    <w:p w14:paraId="652F9D5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395</w:t>
      </w:r>
    </w:p>
    <w:p w14:paraId="6EB4D29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395</w:t>
      </w:r>
    </w:p>
    <w:p w14:paraId="2A0115C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7.38 SCG Activation and Deactivation Delay</w:t>
      </w:r>
      <w:r>
        <w:rPr>
          <w:noProof/>
        </w:rPr>
        <w:tab/>
        <w:t>395</w:t>
      </w:r>
    </w:p>
    <w:p w14:paraId="06AE0CA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395</w:t>
      </w:r>
    </w:p>
    <w:p w14:paraId="5E28187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SCG Activation Delay Requirement</w:t>
      </w:r>
      <w:r>
        <w:rPr>
          <w:noProof/>
        </w:rPr>
        <w:tab/>
        <w:t>395</w:t>
      </w:r>
    </w:p>
    <w:p w14:paraId="433F771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SCG Deactivation Delay Requirement</w:t>
      </w:r>
      <w:r>
        <w:rPr>
          <w:noProof/>
        </w:rPr>
        <w:tab/>
        <w:t>396</w:t>
      </w:r>
    </w:p>
    <w:p w14:paraId="74C91388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Measurements Procedures in RRC_CONNECTED State</w:t>
      </w:r>
      <w:r>
        <w:rPr>
          <w:noProof/>
        </w:rPr>
        <w:tab/>
        <w:t>396</w:t>
      </w:r>
    </w:p>
    <w:p w14:paraId="60FF489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Measurement Requirements</w:t>
      </w:r>
      <w:r>
        <w:rPr>
          <w:noProof/>
        </w:rPr>
        <w:tab/>
        <w:t>396</w:t>
      </w:r>
    </w:p>
    <w:p w14:paraId="3C915A6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396</w:t>
      </w:r>
    </w:p>
    <w:p w14:paraId="2F469B3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397</w:t>
      </w:r>
    </w:p>
    <w:p w14:paraId="42BDF08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397</w:t>
      </w:r>
    </w:p>
    <w:p w14:paraId="0BC1AA4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using gaps</w:t>
      </w:r>
      <w:r>
        <w:rPr>
          <w:noProof/>
        </w:rPr>
        <w:tab/>
        <w:t>405</w:t>
      </w:r>
    </w:p>
    <w:p w14:paraId="1FAD94C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using gaps (Increased UE carrier monitoring)</w:t>
      </w:r>
      <w:r>
        <w:rPr>
          <w:noProof/>
        </w:rPr>
        <w:tab/>
        <w:t>406</w:t>
      </w:r>
    </w:p>
    <w:p w14:paraId="6132226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using gaps (EN-DC)</w:t>
      </w:r>
      <w:r>
        <w:rPr>
          <w:noProof/>
        </w:rPr>
        <w:tab/>
        <w:t>407</w:t>
      </w:r>
    </w:p>
    <w:p w14:paraId="5B5E065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using gaps (NE-DC)</w:t>
      </w:r>
      <w:r>
        <w:rPr>
          <w:noProof/>
        </w:rPr>
        <w:tab/>
        <w:t>409</w:t>
      </w:r>
    </w:p>
    <w:p w14:paraId="4126BB7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8.1.2.1.1d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using gaps (RedCap)</w:t>
      </w:r>
      <w:r>
        <w:rPr>
          <w:noProof/>
        </w:rPr>
        <w:tab/>
        <w:t>410</w:t>
      </w:r>
    </w:p>
    <w:p w14:paraId="05F24EA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Network controlled small gap</w:t>
      </w:r>
      <w:r>
        <w:rPr>
          <w:noProof/>
        </w:rPr>
        <w:tab/>
        <w:t>410</w:t>
      </w:r>
    </w:p>
    <w:p w14:paraId="3BBFF34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412</w:t>
      </w:r>
    </w:p>
    <w:p w14:paraId="4DE57EE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412</w:t>
      </w:r>
    </w:p>
    <w:p w14:paraId="78424B0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417</w:t>
      </w:r>
    </w:p>
    <w:p w14:paraId="2244D64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421</w:t>
      </w:r>
    </w:p>
    <w:p w14:paraId="45DC7AE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422</w:t>
      </w:r>
    </w:p>
    <w:p w14:paraId="3664542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measurements on carrier with FeMBMS/Unicast mixed cells</w:t>
      </w:r>
      <w:r>
        <w:rPr>
          <w:noProof/>
        </w:rPr>
        <w:tab/>
        <w:t>423</w:t>
      </w:r>
    </w:p>
    <w:p w14:paraId="41FD1A4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423</w:t>
      </w:r>
    </w:p>
    <w:p w14:paraId="25E62C4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8.1.2.3.1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424</w:t>
      </w:r>
    </w:p>
    <w:p w14:paraId="0A3C62E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429</w:t>
      </w:r>
    </w:p>
    <w:p w14:paraId="49AAEE9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436</w:t>
      </w:r>
    </w:p>
    <w:p w14:paraId="3D90EDC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436</w:t>
      </w:r>
    </w:p>
    <w:p w14:paraId="7BFFB97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436</w:t>
      </w:r>
    </w:p>
    <w:p w14:paraId="1C7B354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437</w:t>
      </w:r>
    </w:p>
    <w:p w14:paraId="3DB84C1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439</w:t>
      </w:r>
    </w:p>
    <w:p w14:paraId="624C2A5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440</w:t>
      </w:r>
    </w:p>
    <w:p w14:paraId="1F01C5A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8.1.2.3.9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measurements with FeMBMS/Unicast mixed cells</w:t>
      </w:r>
      <w:r>
        <w:rPr>
          <w:noProof/>
        </w:rPr>
        <w:tab/>
        <w:t>441</w:t>
      </w:r>
    </w:p>
    <w:p w14:paraId="2208039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measurements with FeMBMS/Unicast mixed cells</w:t>
      </w:r>
      <w:r>
        <w:rPr>
          <w:noProof/>
        </w:rPr>
        <w:tab/>
        <w:t>448</w:t>
      </w:r>
    </w:p>
    <w:p w14:paraId="287E779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 RAT measurements</w:t>
      </w:r>
      <w:r>
        <w:rPr>
          <w:noProof/>
        </w:rPr>
        <w:tab/>
        <w:t>448</w:t>
      </w:r>
    </w:p>
    <w:p w14:paraId="16BFD85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measurements</w:t>
      </w:r>
      <w:r>
        <w:rPr>
          <w:noProof/>
        </w:rPr>
        <w:tab/>
        <w:t>448</w:t>
      </w:r>
    </w:p>
    <w:p w14:paraId="58DB69A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FDD measurements</w:t>
      </w:r>
      <w:r>
        <w:rPr>
          <w:noProof/>
        </w:rPr>
        <w:tab/>
        <w:t>453</w:t>
      </w:r>
    </w:p>
    <w:p w14:paraId="74721D8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453</w:t>
      </w:r>
    </w:p>
    <w:p w14:paraId="58E31A9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457</w:t>
      </w:r>
    </w:p>
    <w:p w14:paraId="1B809B6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457</w:t>
      </w:r>
    </w:p>
    <w:p w14:paraId="2FD78CC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GSM measurements</w:t>
      </w:r>
      <w:r>
        <w:rPr>
          <w:noProof/>
        </w:rPr>
        <w:tab/>
        <w:t>462</w:t>
      </w:r>
    </w:p>
    <w:p w14:paraId="7B3F67A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measurements for SON</w:t>
      </w:r>
      <w:r>
        <w:rPr>
          <w:noProof/>
        </w:rPr>
        <w:tab/>
        <w:t>462</w:t>
      </w:r>
    </w:p>
    <w:p w14:paraId="4A7883E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FDD measurements for SON</w:t>
      </w:r>
      <w:r>
        <w:rPr>
          <w:noProof/>
        </w:rPr>
        <w:tab/>
        <w:t>464</w:t>
      </w:r>
    </w:p>
    <w:p w14:paraId="0C6A0A8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cdma2000 1xRTT measurements</w:t>
      </w:r>
      <w:r>
        <w:rPr>
          <w:noProof/>
        </w:rPr>
        <w:tab/>
        <w:t>464</w:t>
      </w:r>
    </w:p>
    <w:p w14:paraId="5B22479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8.1.2.4.9.1A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cdma2000 1xRTT measurements when no DRX is used</w:t>
      </w:r>
      <w:r>
        <w:rPr>
          <w:noProof/>
        </w:rPr>
        <w:tab/>
        <w:t>464</w:t>
      </w:r>
    </w:p>
    <w:p w14:paraId="4D222DD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cdma2000 1xRTT measurements</w:t>
      </w:r>
      <w:r>
        <w:rPr>
          <w:noProof/>
        </w:rPr>
        <w:tab/>
        <w:t>465</w:t>
      </w:r>
    </w:p>
    <w:p w14:paraId="3344BEA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HRPD measurements</w:t>
      </w:r>
      <w:r>
        <w:rPr>
          <w:noProof/>
        </w:rPr>
        <w:tab/>
        <w:t>465</w:t>
      </w:r>
    </w:p>
    <w:p w14:paraId="6F5420E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465</w:t>
      </w:r>
    </w:p>
    <w:p w14:paraId="097F3C4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TDD measurements for SON</w:t>
      </w:r>
      <w:r>
        <w:rPr>
          <w:noProof/>
        </w:rPr>
        <w:tab/>
        <w:t>465</w:t>
      </w:r>
    </w:p>
    <w:p w14:paraId="7137205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TDD measurements for SON</w:t>
      </w:r>
      <w:r>
        <w:rPr>
          <w:noProof/>
        </w:rPr>
        <w:tab/>
        <w:t>467</w:t>
      </w:r>
    </w:p>
    <w:p w14:paraId="6ADF9EB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8.1.2.4.15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FDD – cdma2000 1xRTT measurements for SON ANR</w:t>
      </w:r>
      <w:r>
        <w:rPr>
          <w:noProof/>
        </w:rPr>
        <w:tab/>
        <w:t>467</w:t>
      </w:r>
    </w:p>
    <w:p w14:paraId="1FD7A91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8.1.2.4.16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TDD – cdma2000 1xRTT measurements for SON ANR</w:t>
      </w:r>
      <w:r>
        <w:rPr>
          <w:noProof/>
        </w:rPr>
        <w:tab/>
        <w:t>467</w:t>
      </w:r>
    </w:p>
    <w:p w14:paraId="2F7DD70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FDD-UTRAN FDD measurements with autonomous gaps</w:t>
      </w:r>
      <w:r>
        <w:rPr>
          <w:noProof/>
        </w:rPr>
        <w:tab/>
        <w:t>467</w:t>
      </w:r>
    </w:p>
    <w:p w14:paraId="09AE157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TDD-UTRAN FDD measurements with autonomous gaps</w:t>
      </w:r>
      <w:r>
        <w:rPr>
          <w:noProof/>
        </w:rPr>
        <w:tab/>
        <w:t>468</w:t>
      </w:r>
    </w:p>
    <w:p w14:paraId="7679158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WLAN measurements</w:t>
      </w:r>
      <w:r>
        <w:rPr>
          <w:noProof/>
        </w:rPr>
        <w:tab/>
        <w:t>468</w:t>
      </w:r>
    </w:p>
    <w:p w14:paraId="1E3B732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WLAN measurements</w:t>
      </w:r>
      <w:r>
        <w:rPr>
          <w:noProof/>
        </w:rPr>
        <w:tab/>
        <w:t>470</w:t>
      </w:r>
    </w:p>
    <w:p w14:paraId="69BC440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470</w:t>
      </w:r>
    </w:p>
    <w:p w14:paraId="7689A8B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NR measurements when CCA is used</w:t>
      </w:r>
      <w:r>
        <w:rPr>
          <w:noProof/>
        </w:rPr>
        <w:tab/>
        <w:t>474</w:t>
      </w:r>
    </w:p>
    <w:p w14:paraId="1A1B345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478</w:t>
      </w:r>
    </w:p>
    <w:p w14:paraId="20B4248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NR measurements when CCA is used</w:t>
      </w:r>
      <w:r>
        <w:rPr>
          <w:noProof/>
        </w:rPr>
        <w:tab/>
        <w:t>478</w:t>
      </w:r>
    </w:p>
    <w:p w14:paraId="39E9517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8.1.2.4.23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478</w:t>
      </w:r>
    </w:p>
    <w:p w14:paraId="46E70B9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478</w:t>
      </w:r>
    </w:p>
    <w:p w14:paraId="28B44CA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8.1.2.4.25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FDD – NR SFTD Measurements</w:t>
      </w:r>
      <w:r>
        <w:rPr>
          <w:noProof/>
        </w:rPr>
        <w:tab/>
        <w:t>478</w:t>
      </w:r>
    </w:p>
    <w:p w14:paraId="27EDE11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8.1.2.4.26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TDD – NR SFTD Measurements</w:t>
      </w:r>
      <w:r>
        <w:rPr>
          <w:noProof/>
        </w:rPr>
        <w:tab/>
        <w:t>480</w:t>
      </w:r>
    </w:p>
    <w:p w14:paraId="6BDFEB5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 FDD - NR measurements with autonomous gaps</w:t>
      </w:r>
      <w:r>
        <w:rPr>
          <w:noProof/>
        </w:rPr>
        <w:tab/>
        <w:t>480</w:t>
      </w:r>
    </w:p>
    <w:p w14:paraId="0854623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 TDD - NR measurements with autonomous gaps</w:t>
      </w:r>
      <w:r>
        <w:rPr>
          <w:noProof/>
        </w:rPr>
        <w:tab/>
        <w:t>481</w:t>
      </w:r>
    </w:p>
    <w:p w14:paraId="2848AA5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8.1.2.4.29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>E-UTRAN FDD – NR measurements without measurement gap</w:t>
      </w:r>
      <w:r>
        <w:rPr>
          <w:noProof/>
        </w:rPr>
        <w:tab/>
        <w:t>481</w:t>
      </w:r>
    </w:p>
    <w:p w14:paraId="06BB23E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8.1.2.4.30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>E-UTRAN TDD – NR measurements without measurement gap</w:t>
      </w:r>
      <w:r>
        <w:rPr>
          <w:noProof/>
        </w:rPr>
        <w:tab/>
        <w:t>486</w:t>
      </w:r>
    </w:p>
    <w:p w14:paraId="545CD7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Intra-Frequency RSTD Measurements</w:t>
      </w:r>
      <w:r>
        <w:rPr>
          <w:noProof/>
        </w:rPr>
        <w:tab/>
        <w:t>486</w:t>
      </w:r>
    </w:p>
    <w:p w14:paraId="08CB706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486</w:t>
      </w:r>
    </w:p>
    <w:p w14:paraId="7FA4D83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488</w:t>
      </w:r>
    </w:p>
    <w:p w14:paraId="7208A9C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 for UE Category 1bis</w:t>
      </w:r>
      <w:r>
        <w:rPr>
          <w:noProof/>
        </w:rPr>
        <w:tab/>
        <w:t>489</w:t>
      </w:r>
    </w:p>
    <w:p w14:paraId="5165F67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 for UE Category 1bis</w:t>
      </w:r>
      <w:r>
        <w:rPr>
          <w:noProof/>
        </w:rPr>
        <w:tab/>
        <w:t>491</w:t>
      </w:r>
    </w:p>
    <w:p w14:paraId="4FACC52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493</w:t>
      </w:r>
    </w:p>
    <w:p w14:paraId="3213B95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493</w:t>
      </w:r>
    </w:p>
    <w:p w14:paraId="39BB02F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493</w:t>
      </w:r>
    </w:p>
    <w:p w14:paraId="566DCA4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493</w:t>
      </w:r>
    </w:p>
    <w:p w14:paraId="4CF6962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OTDOA Measurements</w:t>
      </w:r>
      <w:r>
        <w:rPr>
          <w:noProof/>
        </w:rPr>
        <w:tab/>
        <w:t>493</w:t>
      </w:r>
    </w:p>
    <w:p w14:paraId="2AEB607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OTDOA Measurements</w:t>
      </w:r>
      <w:r>
        <w:rPr>
          <w:noProof/>
        </w:rPr>
        <w:tab/>
        <w:t>493</w:t>
      </w:r>
    </w:p>
    <w:p w14:paraId="22E15AB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Inter-Frequency OTDOA Measurements</w:t>
      </w:r>
      <w:r>
        <w:rPr>
          <w:noProof/>
        </w:rPr>
        <w:tab/>
        <w:t>495</w:t>
      </w:r>
    </w:p>
    <w:p w14:paraId="3A6257B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OTDOA Measurements</w:t>
      </w:r>
      <w:r>
        <w:rPr>
          <w:noProof/>
        </w:rPr>
        <w:tab/>
        <w:t>497</w:t>
      </w:r>
    </w:p>
    <w:p w14:paraId="69CB6ED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Inter-Frequency OTDOA Measurements</w:t>
      </w:r>
      <w:r>
        <w:rPr>
          <w:noProof/>
        </w:rPr>
        <w:tab/>
        <w:t>499</w:t>
      </w:r>
    </w:p>
    <w:p w14:paraId="3C679E1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OTDOA Measurements for UE Category 1bis</w:t>
      </w:r>
      <w:r>
        <w:rPr>
          <w:noProof/>
        </w:rPr>
        <w:tab/>
        <w:t>500</w:t>
      </w:r>
    </w:p>
    <w:p w14:paraId="6E27F75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Inter-Frequency OTDOA Measurements for UE Category 1bis</w:t>
      </w:r>
      <w:r>
        <w:rPr>
          <w:noProof/>
        </w:rPr>
        <w:tab/>
        <w:t>502</w:t>
      </w:r>
    </w:p>
    <w:p w14:paraId="0E47FC6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OTDOA Measurements for UE Category 1bis</w:t>
      </w:r>
      <w:r>
        <w:rPr>
          <w:noProof/>
        </w:rPr>
        <w:tab/>
        <w:t>504</w:t>
      </w:r>
    </w:p>
    <w:p w14:paraId="7AA9C4D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Inter-Frequency OTDOA Measurements for UE Category 1bis</w:t>
      </w:r>
      <w:r>
        <w:rPr>
          <w:noProof/>
        </w:rPr>
        <w:tab/>
        <w:t>505</w:t>
      </w:r>
    </w:p>
    <w:p w14:paraId="5DF06CE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E-CID Measurements</w:t>
      </w:r>
      <w:r>
        <w:rPr>
          <w:noProof/>
        </w:rPr>
        <w:tab/>
        <w:t>507</w:t>
      </w:r>
    </w:p>
    <w:p w14:paraId="6B8DBD6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507</w:t>
      </w:r>
    </w:p>
    <w:p w14:paraId="37A7945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508</w:t>
      </w:r>
    </w:p>
    <w:p w14:paraId="32F3E1D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E-CID RSRP and RSRQ Measurements</w:t>
      </w:r>
      <w:r>
        <w:rPr>
          <w:noProof/>
        </w:rPr>
        <w:tab/>
        <w:t>510</w:t>
      </w:r>
    </w:p>
    <w:p w14:paraId="512BF36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E-CID RSRP and RSRQ Measurements</w:t>
      </w:r>
      <w:r>
        <w:rPr>
          <w:noProof/>
        </w:rPr>
        <w:tab/>
        <w:t>510</w:t>
      </w:r>
    </w:p>
    <w:p w14:paraId="1E26CC9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intra-frequency measurements under time domain measurement resource restriction</w:t>
      </w:r>
      <w:r>
        <w:rPr>
          <w:noProof/>
        </w:rPr>
        <w:tab/>
        <w:t>511</w:t>
      </w:r>
    </w:p>
    <w:p w14:paraId="518423A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511</w:t>
      </w:r>
    </w:p>
    <w:p w14:paraId="5557E91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514</w:t>
      </w:r>
    </w:p>
    <w:p w14:paraId="289554F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measurements with CRS assistance information</w:t>
      </w:r>
      <w:r>
        <w:rPr>
          <w:noProof/>
        </w:rPr>
        <w:tab/>
        <w:t>517</w:t>
      </w:r>
    </w:p>
    <w:p w14:paraId="03E98A7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measurements with CRS assistance infromation</w:t>
      </w:r>
      <w:r>
        <w:rPr>
          <w:noProof/>
        </w:rPr>
        <w:tab/>
        <w:t>520</w:t>
      </w:r>
    </w:p>
    <w:p w14:paraId="3172691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E-CID Measurements when Time Domain Measurement Resource Restriction Pattern is Configured</w:t>
      </w:r>
      <w:r>
        <w:rPr>
          <w:noProof/>
        </w:rPr>
        <w:tab/>
        <w:t>524</w:t>
      </w:r>
    </w:p>
    <w:p w14:paraId="0D36CAD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524</w:t>
      </w:r>
    </w:p>
    <w:p w14:paraId="0A0F422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524</w:t>
      </w:r>
    </w:p>
    <w:p w14:paraId="066A0C5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Measurements with CRS Assistance Information</w:t>
      </w:r>
      <w:r>
        <w:rPr>
          <w:noProof/>
        </w:rPr>
        <w:tab/>
        <w:t>525</w:t>
      </w:r>
    </w:p>
    <w:p w14:paraId="2D69341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Measurements with CRS Assistance Information</w:t>
      </w:r>
      <w:r>
        <w:rPr>
          <w:noProof/>
        </w:rPr>
        <w:tab/>
        <w:t>525</w:t>
      </w:r>
    </w:p>
    <w:p w14:paraId="380003D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Void</w:t>
      </w:r>
      <w:r>
        <w:rPr>
          <w:noProof/>
        </w:rPr>
        <w:tab/>
        <w:t>526</w:t>
      </w:r>
    </w:p>
    <w:p w14:paraId="73A00C65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526</w:t>
      </w:r>
    </w:p>
    <w:p w14:paraId="5E086ED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526</w:t>
      </w:r>
    </w:p>
    <w:p w14:paraId="0491C49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526</w:t>
      </w:r>
    </w:p>
    <w:p w14:paraId="67309AF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E-UTRA carrier aggregation</w:t>
      </w:r>
      <w:r>
        <w:rPr>
          <w:noProof/>
        </w:rPr>
        <w:tab/>
        <w:t>530</w:t>
      </w:r>
    </w:p>
    <w:p w14:paraId="4EB4FC9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530</w:t>
      </w:r>
    </w:p>
    <w:p w14:paraId="104A51E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530</w:t>
      </w:r>
    </w:p>
    <w:p w14:paraId="0E34846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530</w:t>
      </w:r>
    </w:p>
    <w:p w14:paraId="0FC81E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530</w:t>
      </w:r>
    </w:p>
    <w:p w14:paraId="0B4573C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531</w:t>
      </w:r>
    </w:p>
    <w:p w14:paraId="02785EA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531</w:t>
      </w:r>
    </w:p>
    <w:p w14:paraId="5ED33A8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532</w:t>
      </w:r>
    </w:p>
    <w:p w14:paraId="687A1AE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a secondary component carrier with FeMBMS/Unicast mixed cells and activated SCell</w:t>
      </w:r>
      <w:r>
        <w:rPr>
          <w:noProof/>
        </w:rPr>
        <w:tab/>
        <w:t>534</w:t>
      </w:r>
    </w:p>
    <w:p w14:paraId="2F67CF9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a secondary component carrier with FeMBMS/Unicast mixed cells and deactivated SCell</w:t>
      </w:r>
      <w:r>
        <w:rPr>
          <w:noProof/>
        </w:rPr>
        <w:tab/>
        <w:t>534</w:t>
      </w:r>
    </w:p>
    <w:p w14:paraId="3C929C8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OTDOA RSTD Measurements for E-UTRAN carrier aggregation</w:t>
      </w:r>
      <w:r>
        <w:rPr>
          <w:noProof/>
        </w:rPr>
        <w:tab/>
        <w:t>534</w:t>
      </w:r>
    </w:p>
    <w:p w14:paraId="5F8AEED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534</w:t>
      </w:r>
    </w:p>
    <w:p w14:paraId="6FFA3A4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the primary component carrier</w:t>
      </w:r>
      <w:r>
        <w:rPr>
          <w:noProof/>
        </w:rPr>
        <w:tab/>
        <w:t>535</w:t>
      </w:r>
    </w:p>
    <w:p w14:paraId="6D9A6CC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a secondary component carrier</w:t>
      </w:r>
      <w:r>
        <w:rPr>
          <w:noProof/>
        </w:rPr>
        <w:tab/>
        <w:t>536</w:t>
      </w:r>
    </w:p>
    <w:p w14:paraId="584C67C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both primary component carrier and a secondary component carrier</w:t>
      </w:r>
      <w:r>
        <w:rPr>
          <w:noProof/>
        </w:rPr>
        <w:tab/>
        <w:t>536</w:t>
      </w:r>
    </w:p>
    <w:p w14:paraId="063755B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537</w:t>
      </w:r>
    </w:p>
    <w:p w14:paraId="13E09F2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UE category 0</w:t>
      </w:r>
      <w:r>
        <w:rPr>
          <w:noProof/>
        </w:rPr>
        <w:tab/>
        <w:t>538</w:t>
      </w:r>
    </w:p>
    <w:p w14:paraId="2B4597A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538</w:t>
      </w:r>
    </w:p>
    <w:p w14:paraId="27D85D6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8.5.2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539</w:t>
      </w:r>
    </w:p>
    <w:p w14:paraId="3285046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8.5.2.1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539</w:t>
      </w:r>
    </w:p>
    <w:p w14:paraId="34079DA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8.5.2.1.1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539</w:t>
      </w:r>
    </w:p>
    <w:p w14:paraId="23387B5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8.5.2.1.2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542</w:t>
      </w:r>
    </w:p>
    <w:p w14:paraId="48DFB63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544</w:t>
      </w:r>
    </w:p>
    <w:p w14:paraId="495ECD2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 for UE category 0</w:t>
      </w:r>
      <w:r>
        <w:rPr>
          <w:noProof/>
        </w:rPr>
        <w:tab/>
        <w:t>548</w:t>
      </w:r>
    </w:p>
    <w:p w14:paraId="54F205B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with autonomous gaps for HD-FDD UE category 0</w:t>
      </w:r>
      <w:r>
        <w:rPr>
          <w:noProof/>
        </w:rPr>
        <w:tab/>
        <w:t>548</w:t>
      </w:r>
    </w:p>
    <w:p w14:paraId="63D263E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 for UE category 0</w:t>
      </w:r>
      <w:r>
        <w:rPr>
          <w:noProof/>
        </w:rPr>
        <w:tab/>
        <w:t>549</w:t>
      </w:r>
    </w:p>
    <w:p w14:paraId="194F324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signal measurements</w:t>
      </w:r>
      <w:r>
        <w:rPr>
          <w:noProof/>
        </w:rPr>
        <w:tab/>
        <w:t>550</w:t>
      </w:r>
    </w:p>
    <w:p w14:paraId="0E49228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550</w:t>
      </w:r>
    </w:p>
    <w:p w14:paraId="26BDEF6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CRS based discovery signal measurements</w:t>
      </w:r>
      <w:r>
        <w:rPr>
          <w:noProof/>
        </w:rPr>
        <w:tab/>
        <w:t>550</w:t>
      </w:r>
    </w:p>
    <w:p w14:paraId="5F9721C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550</w:t>
      </w:r>
    </w:p>
    <w:p w14:paraId="43F6DE4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550</w:t>
      </w:r>
    </w:p>
    <w:p w14:paraId="70BB0D1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553</w:t>
      </w:r>
    </w:p>
    <w:p w14:paraId="52F2BC8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555</w:t>
      </w:r>
    </w:p>
    <w:p w14:paraId="4538048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inter-frequency measurements</w:t>
      </w:r>
      <w:r>
        <w:rPr>
          <w:noProof/>
        </w:rPr>
        <w:tab/>
        <w:t>556</w:t>
      </w:r>
    </w:p>
    <w:p w14:paraId="1112755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8.6.2.2.2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558</w:t>
      </w:r>
    </w:p>
    <w:p w14:paraId="0C2BD98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561</w:t>
      </w:r>
    </w:p>
    <w:p w14:paraId="0944EAD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561</w:t>
      </w:r>
    </w:p>
    <w:p w14:paraId="33F2B31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discovery signal measurements</w:t>
      </w:r>
      <w:r>
        <w:rPr>
          <w:noProof/>
        </w:rPr>
        <w:tab/>
        <w:t>561</w:t>
      </w:r>
    </w:p>
    <w:p w14:paraId="00CD69E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561</w:t>
      </w:r>
    </w:p>
    <w:p w14:paraId="63646FA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562</w:t>
      </w:r>
    </w:p>
    <w:p w14:paraId="1F1C1E0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564</w:t>
      </w:r>
    </w:p>
    <w:p w14:paraId="14B7E47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566</w:t>
      </w:r>
    </w:p>
    <w:p w14:paraId="6DC50D8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8.6.3.2.1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567</w:t>
      </w:r>
    </w:p>
    <w:p w14:paraId="3BA52C3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8.6.3.2.2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569</w:t>
      </w:r>
    </w:p>
    <w:p w14:paraId="4A9E261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572</w:t>
      </w:r>
    </w:p>
    <w:p w14:paraId="3028916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572</w:t>
      </w:r>
    </w:p>
    <w:p w14:paraId="1F5F1415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signal measurements for E-UTRA carrier aggregation</w:t>
      </w:r>
      <w:r>
        <w:rPr>
          <w:noProof/>
        </w:rPr>
        <w:tab/>
        <w:t>572</w:t>
      </w:r>
    </w:p>
    <w:p w14:paraId="1D92202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572</w:t>
      </w:r>
    </w:p>
    <w:p w14:paraId="09E9412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CRS based discovery signal measurements for E-UTRA carrier aggregation</w:t>
      </w:r>
      <w:r>
        <w:rPr>
          <w:noProof/>
        </w:rPr>
        <w:tab/>
        <w:t>573</w:t>
      </w:r>
    </w:p>
    <w:p w14:paraId="54764B9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573</w:t>
      </w:r>
    </w:p>
    <w:p w14:paraId="593EBD7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573</w:t>
      </w:r>
    </w:p>
    <w:p w14:paraId="56F66CD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573</w:t>
      </w:r>
    </w:p>
    <w:p w14:paraId="46BB722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573</w:t>
      </w:r>
    </w:p>
    <w:p w14:paraId="2017963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573</w:t>
      </w:r>
    </w:p>
    <w:p w14:paraId="43EA977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574</w:t>
      </w:r>
    </w:p>
    <w:p w14:paraId="19C1A81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576</w:t>
      </w:r>
    </w:p>
    <w:p w14:paraId="355B525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576</w:t>
      </w:r>
    </w:p>
    <w:p w14:paraId="0B731D2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576</w:t>
      </w:r>
    </w:p>
    <w:p w14:paraId="5A329F4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576</w:t>
      </w:r>
    </w:p>
    <w:p w14:paraId="6314A05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576</w:t>
      </w:r>
    </w:p>
    <w:p w14:paraId="2958CD2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576</w:t>
      </w:r>
    </w:p>
    <w:p w14:paraId="4EC321F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578</w:t>
      </w:r>
    </w:p>
    <w:p w14:paraId="2EF9ED0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E-UTRA dual connectivity</w:t>
      </w:r>
      <w:r>
        <w:rPr>
          <w:noProof/>
        </w:rPr>
        <w:tab/>
        <w:t>579</w:t>
      </w:r>
    </w:p>
    <w:p w14:paraId="4507BEA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579</w:t>
      </w:r>
    </w:p>
    <w:p w14:paraId="552ABA1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requirements on PCell</w:t>
      </w:r>
      <w:r>
        <w:rPr>
          <w:noProof/>
        </w:rPr>
        <w:tab/>
        <w:t>579</w:t>
      </w:r>
    </w:p>
    <w:p w14:paraId="63326DA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requirements on PSCell</w:t>
      </w:r>
      <w:r>
        <w:rPr>
          <w:noProof/>
        </w:rPr>
        <w:tab/>
        <w:t>580</w:t>
      </w:r>
    </w:p>
    <w:p w14:paraId="20A69E2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and inter-RAT measurement requirements</w:t>
      </w:r>
      <w:r>
        <w:rPr>
          <w:noProof/>
        </w:rPr>
        <w:tab/>
        <w:t>580</w:t>
      </w:r>
    </w:p>
    <w:p w14:paraId="330F08C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 autonomous gaps</w:t>
      </w:r>
      <w:r>
        <w:rPr>
          <w:noProof/>
        </w:rPr>
        <w:tab/>
        <w:t>580</w:t>
      </w:r>
    </w:p>
    <w:p w14:paraId="62CF96D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580</w:t>
      </w:r>
    </w:p>
    <w:p w14:paraId="50DBE32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ECGI reporting delay</w:t>
      </w:r>
      <w:r>
        <w:rPr>
          <w:noProof/>
        </w:rPr>
        <w:tab/>
        <w:t>581</w:t>
      </w:r>
    </w:p>
    <w:p w14:paraId="1EA5DF2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 with autonomous gaps</w:t>
      </w:r>
      <w:r>
        <w:rPr>
          <w:noProof/>
        </w:rPr>
        <w:tab/>
        <w:t>581</w:t>
      </w:r>
    </w:p>
    <w:p w14:paraId="5C6DC2E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581</w:t>
      </w:r>
    </w:p>
    <w:p w14:paraId="79DB613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ECGI reporting delay</w:t>
      </w:r>
      <w:r>
        <w:rPr>
          <w:noProof/>
        </w:rPr>
        <w:tab/>
        <w:t>582</w:t>
      </w:r>
    </w:p>
    <w:p w14:paraId="702EB0B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 Measurements</w:t>
      </w:r>
      <w:r>
        <w:rPr>
          <w:noProof/>
        </w:rPr>
        <w:tab/>
        <w:t>582</w:t>
      </w:r>
    </w:p>
    <w:p w14:paraId="4A3E15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582</w:t>
      </w:r>
    </w:p>
    <w:p w14:paraId="4AD171E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 Measurement requirements</w:t>
      </w:r>
      <w:r>
        <w:rPr>
          <w:noProof/>
        </w:rPr>
        <w:tab/>
        <w:t>582</w:t>
      </w:r>
    </w:p>
    <w:p w14:paraId="600C44C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 Measurement Reporting Delay</w:t>
      </w:r>
      <w:r>
        <w:rPr>
          <w:noProof/>
        </w:rPr>
        <w:tab/>
        <w:t>583</w:t>
      </w:r>
    </w:p>
    <w:p w14:paraId="51B82CA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requirements on SCell</w:t>
      </w:r>
      <w:r>
        <w:rPr>
          <w:noProof/>
        </w:rPr>
        <w:tab/>
        <w:t>583</w:t>
      </w:r>
    </w:p>
    <w:p w14:paraId="219728F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583</w:t>
      </w:r>
    </w:p>
    <w:p w14:paraId="3F0B5B1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583</w:t>
      </w:r>
    </w:p>
    <w:p w14:paraId="31B1F5D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 Measurements</w:t>
      </w:r>
      <w:r>
        <w:rPr>
          <w:noProof/>
        </w:rPr>
        <w:tab/>
        <w:t>583</w:t>
      </w:r>
    </w:p>
    <w:p w14:paraId="13302DD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Measurements</w:t>
      </w:r>
      <w:r>
        <w:rPr>
          <w:noProof/>
        </w:rPr>
        <w:tab/>
        <w:t>584</w:t>
      </w:r>
    </w:p>
    <w:p w14:paraId="3A5A6B1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MCH BLER Measurements</w:t>
      </w:r>
      <w:r>
        <w:rPr>
          <w:noProof/>
        </w:rPr>
        <w:tab/>
        <w:t>584</w:t>
      </w:r>
    </w:p>
    <w:p w14:paraId="39CA313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584</w:t>
      </w:r>
    </w:p>
    <w:p w14:paraId="1CCF9E4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584</w:t>
      </w:r>
    </w:p>
    <w:p w14:paraId="63F77DE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584</w:t>
      </w:r>
    </w:p>
    <w:p w14:paraId="28A4FF2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584</w:t>
      </w:r>
    </w:p>
    <w:p w14:paraId="5CDD298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585</w:t>
      </w:r>
    </w:p>
    <w:p w14:paraId="2B8FCA6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Signal Measurements under Operation with Frame Structure 3</w:t>
      </w:r>
      <w:r>
        <w:rPr>
          <w:noProof/>
        </w:rPr>
        <w:tab/>
        <w:t>586</w:t>
      </w:r>
    </w:p>
    <w:p w14:paraId="4654DCD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586</w:t>
      </w:r>
    </w:p>
    <w:p w14:paraId="40A9BF0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CRS based discovery signal measurements</w:t>
      </w:r>
      <w:r>
        <w:rPr>
          <w:noProof/>
        </w:rPr>
        <w:tab/>
        <w:t>586</w:t>
      </w:r>
    </w:p>
    <w:p w14:paraId="4B12915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586</w:t>
      </w:r>
    </w:p>
    <w:p w14:paraId="225D8A1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586</w:t>
      </w:r>
    </w:p>
    <w:p w14:paraId="79889BDA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586</w:t>
      </w:r>
    </w:p>
    <w:p w14:paraId="08CFFD2C" w14:textId="77777777" w:rsidR="007D26F8" w:rsidRDefault="007D26F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588</w:t>
      </w:r>
    </w:p>
    <w:p w14:paraId="2E3047F1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589</w:t>
      </w:r>
    </w:p>
    <w:p w14:paraId="0D44C2EB" w14:textId="77777777" w:rsidR="007D26F8" w:rsidRDefault="007D26F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591</w:t>
      </w:r>
    </w:p>
    <w:p w14:paraId="21F6671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591</w:t>
      </w:r>
    </w:p>
    <w:p w14:paraId="04DDE6A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inter-frequency measurements</w:t>
      </w:r>
      <w:r>
        <w:rPr>
          <w:noProof/>
        </w:rPr>
        <w:tab/>
        <w:t>591</w:t>
      </w:r>
    </w:p>
    <w:p w14:paraId="4FE558F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8.11.2.2.2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595</w:t>
      </w:r>
    </w:p>
    <w:p w14:paraId="2C9321E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discovery signal measurements</w:t>
      </w:r>
      <w:r>
        <w:rPr>
          <w:noProof/>
        </w:rPr>
        <w:tab/>
        <w:t>595</w:t>
      </w:r>
    </w:p>
    <w:p w14:paraId="23892FE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595</w:t>
      </w:r>
    </w:p>
    <w:p w14:paraId="6100851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596</w:t>
      </w:r>
    </w:p>
    <w:p w14:paraId="6BFEB611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596</w:t>
      </w:r>
    </w:p>
    <w:p w14:paraId="259BADE7" w14:textId="77777777" w:rsidR="007D26F8" w:rsidRDefault="007D26F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597</w:t>
      </w:r>
    </w:p>
    <w:p w14:paraId="606B36FB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598</w:t>
      </w:r>
    </w:p>
    <w:p w14:paraId="0C2920A4" w14:textId="77777777" w:rsidR="007D26F8" w:rsidRDefault="007D26F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599</w:t>
      </w:r>
    </w:p>
    <w:p w14:paraId="20D5E4C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600</w:t>
      </w:r>
    </w:p>
    <w:p w14:paraId="48B799A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8.11.3.2.1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FS3 inter-frequency measurements</w:t>
      </w:r>
      <w:r>
        <w:rPr>
          <w:noProof/>
        </w:rPr>
        <w:tab/>
        <w:t>600</w:t>
      </w:r>
    </w:p>
    <w:p w14:paraId="468DE42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8.11.3.2.2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604</w:t>
      </w:r>
    </w:p>
    <w:p w14:paraId="4C7648C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RSSI measurements</w:t>
      </w:r>
      <w:r>
        <w:rPr>
          <w:noProof/>
        </w:rPr>
        <w:tab/>
        <w:t>604</w:t>
      </w:r>
    </w:p>
    <w:p w14:paraId="70D3560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604</w:t>
      </w:r>
    </w:p>
    <w:p w14:paraId="76994DC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604</w:t>
      </w:r>
    </w:p>
    <w:p w14:paraId="724973F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604</w:t>
      </w:r>
    </w:p>
    <w:p w14:paraId="06F32FF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intra-frequency channel occupancy measurements</w:t>
      </w:r>
      <w:r>
        <w:rPr>
          <w:noProof/>
        </w:rPr>
        <w:tab/>
        <w:t>604</w:t>
      </w:r>
    </w:p>
    <w:p w14:paraId="3A82D63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channel occupancy measurements</w:t>
      </w:r>
      <w:r>
        <w:rPr>
          <w:noProof/>
        </w:rPr>
        <w:tab/>
        <w:t>605</w:t>
      </w:r>
    </w:p>
    <w:p w14:paraId="4861CA0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Signal Measurements for E-UTRA Carrier Aggregation under Operation with Frame Structure 3</w:t>
      </w:r>
      <w:r>
        <w:rPr>
          <w:noProof/>
        </w:rPr>
        <w:tab/>
        <w:t>605</w:t>
      </w:r>
    </w:p>
    <w:p w14:paraId="6A8FA57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605</w:t>
      </w:r>
    </w:p>
    <w:p w14:paraId="23CC826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CRS based discovery signal measurements for E-UTRA carrier aggregation</w:t>
      </w:r>
      <w:r>
        <w:rPr>
          <w:noProof/>
        </w:rPr>
        <w:tab/>
        <w:t>605</w:t>
      </w:r>
    </w:p>
    <w:p w14:paraId="77B47D8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605</w:t>
      </w:r>
    </w:p>
    <w:p w14:paraId="62401CB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605</w:t>
      </w:r>
    </w:p>
    <w:p w14:paraId="5099E0A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605</w:t>
      </w:r>
    </w:p>
    <w:p w14:paraId="3A4C80D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605</w:t>
      </w:r>
    </w:p>
    <w:p w14:paraId="23F8BDC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606</w:t>
      </w:r>
    </w:p>
    <w:p w14:paraId="18967D0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608</w:t>
      </w:r>
    </w:p>
    <w:p w14:paraId="60472C5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611</w:t>
      </w:r>
    </w:p>
    <w:p w14:paraId="257BF0C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611</w:t>
      </w:r>
    </w:p>
    <w:p w14:paraId="1ED1A5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611</w:t>
      </w:r>
    </w:p>
    <w:p w14:paraId="6BD9B99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611</w:t>
      </w:r>
    </w:p>
    <w:p w14:paraId="1AB2D30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611</w:t>
      </w:r>
    </w:p>
    <w:p w14:paraId="59561A9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611</w:t>
      </w:r>
    </w:p>
    <w:p w14:paraId="5747006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613</w:t>
      </w:r>
    </w:p>
    <w:p w14:paraId="59E7385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UE Category M1</w:t>
      </w:r>
      <w:r>
        <w:rPr>
          <w:noProof/>
        </w:rPr>
        <w:tab/>
        <w:t>615</w:t>
      </w:r>
    </w:p>
    <w:p w14:paraId="166897E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615</w:t>
      </w:r>
    </w:p>
    <w:p w14:paraId="4597506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615</w:t>
      </w:r>
    </w:p>
    <w:p w14:paraId="58F46C1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616</w:t>
      </w:r>
    </w:p>
    <w:p w14:paraId="33E28A3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616</w:t>
      </w:r>
    </w:p>
    <w:p w14:paraId="14DC2E4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620</w:t>
      </w:r>
    </w:p>
    <w:p w14:paraId="5DE72CC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623</w:t>
      </w:r>
    </w:p>
    <w:p w14:paraId="08ADE53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627</w:t>
      </w:r>
    </w:p>
    <w:p w14:paraId="123EA8A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Intra-Frequency RSTD Measurements for Cat-M1 UE in CEModeA</w:t>
      </w:r>
      <w:r>
        <w:rPr>
          <w:noProof/>
        </w:rPr>
        <w:tab/>
        <w:t>627</w:t>
      </w:r>
    </w:p>
    <w:p w14:paraId="08D7C67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627</w:t>
      </w:r>
    </w:p>
    <w:p w14:paraId="58E5698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630</w:t>
      </w:r>
    </w:p>
    <w:p w14:paraId="740DE62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632</w:t>
      </w:r>
    </w:p>
    <w:p w14:paraId="5444953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Inter-Frequency RSTD Measurements for Cat-M1 UE in CEModeA</w:t>
      </w:r>
      <w:r>
        <w:rPr>
          <w:noProof/>
        </w:rPr>
        <w:tab/>
        <w:t>633</w:t>
      </w:r>
    </w:p>
    <w:p w14:paraId="661DD18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633</w:t>
      </w:r>
    </w:p>
    <w:p w14:paraId="20FBDA6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635</w:t>
      </w:r>
    </w:p>
    <w:p w14:paraId="78F630E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637</w:t>
      </w:r>
    </w:p>
    <w:p w14:paraId="17BFE4F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E-CID Measurements Requirements for UE category M1 with CE mode A</w:t>
      </w:r>
      <w:r>
        <w:rPr>
          <w:noProof/>
        </w:rPr>
        <w:tab/>
        <w:t>638</w:t>
      </w:r>
    </w:p>
    <w:p w14:paraId="37BEBA4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FDD E-CID RSRP and RSRQ Measurements for Cat-M1 UE in CEModeA</w:t>
      </w:r>
      <w:r>
        <w:rPr>
          <w:noProof/>
        </w:rPr>
        <w:tab/>
        <w:t>638</w:t>
      </w:r>
    </w:p>
    <w:p w14:paraId="2AFE2A7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HD-FDD E-CID RSRP and RSRQ Measurements for Cat-M1 UE in CEModeA</w:t>
      </w:r>
      <w:r>
        <w:rPr>
          <w:noProof/>
        </w:rPr>
        <w:tab/>
        <w:t>638</w:t>
      </w:r>
    </w:p>
    <w:p w14:paraId="73B0C35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TDD E-CID RSRP and RSRQ Measurements for Cat-M1 UE in CEModeA</w:t>
      </w:r>
      <w:r>
        <w:rPr>
          <w:noProof/>
        </w:rPr>
        <w:tab/>
        <w:t>639</w:t>
      </w:r>
    </w:p>
    <w:p w14:paraId="5F41E65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FDD E-CID RSRP and RSRQ Measurements for Cat-M1 UE in CEModeA</w:t>
      </w:r>
      <w:r>
        <w:rPr>
          <w:noProof/>
        </w:rPr>
        <w:tab/>
        <w:t>639</w:t>
      </w:r>
    </w:p>
    <w:p w14:paraId="7E2DC73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HD-FDD E-CID RSRP and RSRQ Measurements for Cat-M1 UE in CEModeA</w:t>
      </w:r>
      <w:r>
        <w:rPr>
          <w:noProof/>
        </w:rPr>
        <w:tab/>
        <w:t>639</w:t>
      </w:r>
    </w:p>
    <w:p w14:paraId="3D4019E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TDD E-CID RSRP and RSRQ Measurements for Cat-M1 UE in CEModeA</w:t>
      </w:r>
      <w:r>
        <w:rPr>
          <w:noProof/>
        </w:rPr>
        <w:tab/>
        <w:t>640</w:t>
      </w:r>
    </w:p>
    <w:p w14:paraId="5F2F01F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Measurements for UE category M1 in CEModeA</w:t>
      </w:r>
      <w:r>
        <w:rPr>
          <w:noProof/>
        </w:rPr>
        <w:tab/>
        <w:t>640</w:t>
      </w:r>
    </w:p>
    <w:p w14:paraId="296A75E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Measurements for UE category M1 in CEModeA</w:t>
      </w:r>
      <w:r>
        <w:rPr>
          <w:noProof/>
        </w:rPr>
        <w:tab/>
        <w:t>641</w:t>
      </w:r>
    </w:p>
    <w:p w14:paraId="7439383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Rx-Tx Time Difference Measurements for UE category M1 in CEModeA</w:t>
      </w:r>
      <w:r>
        <w:rPr>
          <w:noProof/>
        </w:rPr>
        <w:tab/>
        <w:t>642</w:t>
      </w:r>
    </w:p>
    <w:p w14:paraId="522D888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642</w:t>
      </w:r>
    </w:p>
    <w:p w14:paraId="37DB0C3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643</w:t>
      </w:r>
    </w:p>
    <w:p w14:paraId="696F7E4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647</w:t>
      </w:r>
    </w:p>
    <w:p w14:paraId="754C58C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649</w:t>
      </w:r>
    </w:p>
    <w:p w14:paraId="0CF60B0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653</w:t>
      </w:r>
    </w:p>
    <w:p w14:paraId="5612E63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653</w:t>
      </w:r>
    </w:p>
    <w:p w14:paraId="2E1776F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654</w:t>
      </w:r>
    </w:p>
    <w:p w14:paraId="553AF20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654</w:t>
      </w:r>
    </w:p>
    <w:p w14:paraId="51633D9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655</w:t>
      </w:r>
    </w:p>
    <w:p w14:paraId="673EEE9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659</w:t>
      </w:r>
    </w:p>
    <w:p w14:paraId="7455340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662</w:t>
      </w:r>
    </w:p>
    <w:p w14:paraId="03B9204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 for UE category M1 with CE mode B</w:t>
      </w:r>
      <w:r>
        <w:rPr>
          <w:noProof/>
        </w:rPr>
        <w:tab/>
        <w:t>667</w:t>
      </w:r>
    </w:p>
    <w:p w14:paraId="7018C8E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with autonomous gaps for HD-FDD UE category M1 with CE mode B</w:t>
      </w:r>
      <w:r>
        <w:rPr>
          <w:noProof/>
        </w:rPr>
        <w:tab/>
        <w:t>668</w:t>
      </w:r>
    </w:p>
    <w:p w14:paraId="01E0B9E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 for UE category M1 with CE mode B</w:t>
      </w:r>
      <w:r>
        <w:rPr>
          <w:noProof/>
        </w:rPr>
        <w:tab/>
        <w:t>668</w:t>
      </w:r>
    </w:p>
    <w:p w14:paraId="2547FD2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669</w:t>
      </w:r>
    </w:p>
    <w:p w14:paraId="55C68F4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Intra-Frequency RSTD Measurements for Cat-M1 UE in CEModeB</w:t>
      </w:r>
      <w:r>
        <w:rPr>
          <w:noProof/>
        </w:rPr>
        <w:tab/>
        <w:t>669</w:t>
      </w:r>
    </w:p>
    <w:p w14:paraId="3D73F27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669</w:t>
      </w:r>
    </w:p>
    <w:p w14:paraId="242A486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672</w:t>
      </w:r>
    </w:p>
    <w:p w14:paraId="05286A9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674</w:t>
      </w:r>
    </w:p>
    <w:p w14:paraId="7A8DEE2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E-CID Measurements Requirements for UE category M1 with CE mode B</w:t>
      </w:r>
      <w:r>
        <w:rPr>
          <w:noProof/>
        </w:rPr>
        <w:tab/>
        <w:t>675</w:t>
      </w:r>
    </w:p>
    <w:p w14:paraId="31F6636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E-CID FDD RSRP and RSRQ Measurements for Cat-M1 UE in CEModeB</w:t>
      </w:r>
      <w:r>
        <w:rPr>
          <w:noProof/>
        </w:rPr>
        <w:tab/>
        <w:t>675</w:t>
      </w:r>
    </w:p>
    <w:p w14:paraId="54511FD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HD-FDD E-CID RSRP and RSRQ Measurements for Cat-M1 UE in CEModeB</w:t>
      </w:r>
      <w:r>
        <w:rPr>
          <w:noProof/>
        </w:rPr>
        <w:tab/>
        <w:t>675</w:t>
      </w:r>
    </w:p>
    <w:p w14:paraId="473F73B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TDD E-CID RSRP and RSRQ Measurements for Cat-M1 UE in CEModeB</w:t>
      </w:r>
      <w:r>
        <w:rPr>
          <w:noProof/>
        </w:rPr>
        <w:tab/>
        <w:t>675</w:t>
      </w:r>
    </w:p>
    <w:p w14:paraId="6848046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E-CID FDD RSRP and RSRQ Measurements for Cat-M1 UE in CEModeB</w:t>
      </w:r>
      <w:r>
        <w:rPr>
          <w:noProof/>
        </w:rPr>
        <w:tab/>
        <w:t>676</w:t>
      </w:r>
    </w:p>
    <w:p w14:paraId="2DDEE9F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HD-FDD E-CID RSRP and RSRQ Measurements for Cat-M1 UE in CEModeB</w:t>
      </w:r>
      <w:r>
        <w:rPr>
          <w:noProof/>
        </w:rPr>
        <w:tab/>
        <w:t>676</w:t>
      </w:r>
    </w:p>
    <w:p w14:paraId="5BC1B7A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TDD E-CID RSRP and RSRQ Measurements for Cat-M1 UE in CEModeB</w:t>
      </w:r>
      <w:r>
        <w:rPr>
          <w:noProof/>
        </w:rPr>
        <w:tab/>
        <w:t>677</w:t>
      </w:r>
    </w:p>
    <w:p w14:paraId="31AFCAE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677</w:t>
      </w:r>
    </w:p>
    <w:p w14:paraId="4008BB9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677</w:t>
      </w:r>
    </w:p>
    <w:p w14:paraId="2A11735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8.13.3.5.2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682</w:t>
      </w:r>
    </w:p>
    <w:p w14:paraId="7A8372A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8.13.3.5.3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684</w:t>
      </w:r>
    </w:p>
    <w:p w14:paraId="1FD24F8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689</w:t>
      </w:r>
    </w:p>
    <w:p w14:paraId="6241C66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Inter-Frequency RSTD Measurements for Cat-M1 UE in CEModeB</w:t>
      </w:r>
      <w:r>
        <w:rPr>
          <w:noProof/>
        </w:rPr>
        <w:tab/>
        <w:t>689</w:t>
      </w:r>
    </w:p>
    <w:p w14:paraId="10647D5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689</w:t>
      </w:r>
    </w:p>
    <w:p w14:paraId="7A2A118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691</w:t>
      </w:r>
    </w:p>
    <w:p w14:paraId="3AEE6EF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694</w:t>
      </w:r>
    </w:p>
    <w:p w14:paraId="682398D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694</w:t>
      </w:r>
    </w:p>
    <w:p w14:paraId="38AABF1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UE Category M1 for Satellite Access</w:t>
      </w:r>
      <w:r>
        <w:rPr>
          <w:noProof/>
        </w:rPr>
        <w:tab/>
        <w:t>695</w:t>
      </w:r>
    </w:p>
    <w:p w14:paraId="09722A3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695</w:t>
      </w:r>
    </w:p>
    <w:p w14:paraId="7BCACE7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695</w:t>
      </w:r>
    </w:p>
    <w:p w14:paraId="2E60359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696</w:t>
      </w:r>
    </w:p>
    <w:p w14:paraId="3BF5249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696</w:t>
      </w:r>
    </w:p>
    <w:p w14:paraId="4689B848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696</w:t>
      </w:r>
    </w:p>
    <w:p w14:paraId="2C6F6C90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698</w:t>
      </w:r>
    </w:p>
    <w:p w14:paraId="49A491F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700</w:t>
      </w:r>
    </w:p>
    <w:p w14:paraId="497FF59D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700</w:t>
      </w:r>
    </w:p>
    <w:p w14:paraId="4CFE55CF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700</w:t>
      </w:r>
    </w:p>
    <w:p w14:paraId="542ED4D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702</w:t>
      </w:r>
    </w:p>
    <w:p w14:paraId="23A92D5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702</w:t>
      </w:r>
    </w:p>
    <w:p w14:paraId="2C3DB455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 frequency measurements when no DRX is used</w:t>
      </w:r>
      <w:r>
        <w:rPr>
          <w:noProof/>
        </w:rPr>
        <w:tab/>
        <w:t>702</w:t>
      </w:r>
    </w:p>
    <w:p w14:paraId="563BE42A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704</w:t>
      </w:r>
    </w:p>
    <w:p w14:paraId="52ACFD7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706</w:t>
      </w:r>
    </w:p>
    <w:p w14:paraId="5183BE41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 when no DRX is used</w:t>
      </w:r>
      <w:r>
        <w:rPr>
          <w:noProof/>
        </w:rPr>
        <w:tab/>
        <w:t>706</w:t>
      </w:r>
    </w:p>
    <w:p w14:paraId="46269429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706</w:t>
      </w:r>
    </w:p>
    <w:p w14:paraId="510ECCD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708</w:t>
      </w:r>
    </w:p>
    <w:p w14:paraId="3FD5868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709</w:t>
      </w:r>
    </w:p>
    <w:p w14:paraId="7D9615B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709</w:t>
      </w:r>
    </w:p>
    <w:p w14:paraId="01CC34A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710</w:t>
      </w:r>
    </w:p>
    <w:p w14:paraId="120C811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710</w:t>
      </w:r>
    </w:p>
    <w:p w14:paraId="04C0754C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710</w:t>
      </w:r>
    </w:p>
    <w:p w14:paraId="6660A259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712</w:t>
      </w:r>
    </w:p>
    <w:p w14:paraId="244123F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714</w:t>
      </w:r>
    </w:p>
    <w:p w14:paraId="720CDF2A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714</w:t>
      </w:r>
    </w:p>
    <w:p w14:paraId="72DA4FCE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715</w:t>
      </w:r>
    </w:p>
    <w:p w14:paraId="3C34944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717</w:t>
      </w:r>
    </w:p>
    <w:p w14:paraId="4829978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717</w:t>
      </w:r>
    </w:p>
    <w:p w14:paraId="7EA5E150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 frequency measurements when no DRX is used</w:t>
      </w:r>
      <w:r>
        <w:rPr>
          <w:noProof/>
        </w:rPr>
        <w:tab/>
        <w:t>717</w:t>
      </w:r>
    </w:p>
    <w:p w14:paraId="3CC1B5C5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719</w:t>
      </w:r>
    </w:p>
    <w:p w14:paraId="6E671C3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721</w:t>
      </w:r>
    </w:p>
    <w:p w14:paraId="04B20EB3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 when no DRX is used</w:t>
      </w:r>
      <w:r>
        <w:rPr>
          <w:noProof/>
        </w:rPr>
        <w:tab/>
        <w:t>721</w:t>
      </w:r>
    </w:p>
    <w:p w14:paraId="3DEA9CCE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721</w:t>
      </w:r>
    </w:p>
    <w:p w14:paraId="6C8E520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723</w:t>
      </w:r>
    </w:p>
    <w:p w14:paraId="2AED52B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724</w:t>
      </w:r>
    </w:p>
    <w:p w14:paraId="6D8B530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UE category NB1</w:t>
      </w:r>
      <w:r>
        <w:rPr>
          <w:noProof/>
        </w:rPr>
        <w:tab/>
        <w:t>724</w:t>
      </w:r>
    </w:p>
    <w:p w14:paraId="14FC385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724</w:t>
      </w:r>
    </w:p>
    <w:p w14:paraId="2B0B09F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724</w:t>
      </w:r>
    </w:p>
    <w:p w14:paraId="618971A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724</w:t>
      </w:r>
    </w:p>
    <w:p w14:paraId="70DA5E0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724</w:t>
      </w:r>
    </w:p>
    <w:p w14:paraId="0456E3A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under enhanced coverage</w:t>
      </w:r>
      <w:r>
        <w:rPr>
          <w:noProof/>
        </w:rPr>
        <w:tab/>
        <w:t>725</w:t>
      </w:r>
    </w:p>
    <w:p w14:paraId="146849B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725</w:t>
      </w:r>
    </w:p>
    <w:p w14:paraId="7FE0FFB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725</w:t>
      </w:r>
    </w:p>
    <w:p w14:paraId="75BE200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725</w:t>
      </w:r>
    </w:p>
    <w:p w14:paraId="19E0DBE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Connected mode channel quality report for UE Category NB2 supporting 16QAM</w:t>
      </w:r>
      <w:r>
        <w:rPr>
          <w:noProof/>
        </w:rPr>
        <w:tab/>
        <w:t>725</w:t>
      </w:r>
    </w:p>
    <w:p w14:paraId="626121E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neighbour cell measurements</w:t>
      </w:r>
      <w:r>
        <w:rPr>
          <w:noProof/>
        </w:rPr>
        <w:tab/>
        <w:t>726</w:t>
      </w:r>
    </w:p>
    <w:p w14:paraId="435DA3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726</w:t>
      </w:r>
    </w:p>
    <w:p w14:paraId="7A4FD19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726</w:t>
      </w:r>
    </w:p>
    <w:p w14:paraId="632956C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neighbour cell measurements</w:t>
      </w:r>
      <w:r>
        <w:rPr>
          <w:noProof/>
        </w:rPr>
        <w:tab/>
        <w:t>726</w:t>
      </w:r>
    </w:p>
    <w:p w14:paraId="43F36CC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neighbour cell measurements</w:t>
      </w:r>
      <w:r>
        <w:rPr>
          <w:noProof/>
        </w:rPr>
        <w:tab/>
        <w:t>727</w:t>
      </w:r>
    </w:p>
    <w:p w14:paraId="6CA20A7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Requirements for monitoring multiple carriers</w:t>
      </w:r>
      <w:r>
        <w:rPr>
          <w:noProof/>
        </w:rPr>
        <w:tab/>
        <w:t>728</w:t>
      </w:r>
    </w:p>
    <w:p w14:paraId="1F78DCE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UE category NB-IoT for Satellite Access</w:t>
      </w:r>
      <w:r>
        <w:rPr>
          <w:noProof/>
        </w:rPr>
        <w:tab/>
        <w:t>728</w:t>
      </w:r>
    </w:p>
    <w:p w14:paraId="7ABEBFF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728</w:t>
      </w:r>
    </w:p>
    <w:p w14:paraId="02D735D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729</w:t>
      </w:r>
    </w:p>
    <w:p w14:paraId="1539E53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729</w:t>
      </w:r>
    </w:p>
    <w:p w14:paraId="691AE32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729</w:t>
      </w:r>
    </w:p>
    <w:p w14:paraId="4788D87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under enhanced coverage</w:t>
      </w:r>
      <w:r>
        <w:rPr>
          <w:noProof/>
        </w:rPr>
        <w:tab/>
        <w:t>729</w:t>
      </w:r>
    </w:p>
    <w:p w14:paraId="67E4EE6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729</w:t>
      </w:r>
    </w:p>
    <w:p w14:paraId="549B90F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729</w:t>
      </w:r>
    </w:p>
    <w:p w14:paraId="6F15CEA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729</w:t>
      </w:r>
    </w:p>
    <w:p w14:paraId="32A635A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732</w:t>
      </w:r>
    </w:p>
    <w:p w14:paraId="2D656F6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UE Category M2</w:t>
      </w:r>
      <w:r>
        <w:rPr>
          <w:noProof/>
        </w:rPr>
        <w:tab/>
        <w:t>732</w:t>
      </w:r>
    </w:p>
    <w:p w14:paraId="2770C36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732</w:t>
      </w:r>
    </w:p>
    <w:p w14:paraId="2C05043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UE category M2 with CE mode A</w:t>
      </w:r>
      <w:r>
        <w:rPr>
          <w:noProof/>
        </w:rPr>
        <w:tab/>
        <w:t>733</w:t>
      </w:r>
    </w:p>
    <w:p w14:paraId="5780460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Measurements for UE category M2 in CEModeA</w:t>
      </w:r>
      <w:r>
        <w:rPr>
          <w:noProof/>
        </w:rPr>
        <w:tab/>
        <w:t>733</w:t>
      </w:r>
    </w:p>
    <w:p w14:paraId="6F0AE79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733</w:t>
      </w:r>
    </w:p>
    <w:p w14:paraId="1063410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Measurements for UE category M2 in CEModeA</w:t>
      </w:r>
      <w:r>
        <w:rPr>
          <w:noProof/>
        </w:rPr>
        <w:tab/>
        <w:t>734</w:t>
      </w:r>
    </w:p>
    <w:p w14:paraId="4AC38EB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734</w:t>
      </w:r>
    </w:p>
    <w:p w14:paraId="4B474AD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Rx-Tx Time Difference Measurements for UE category M2 in CEModeA</w:t>
      </w:r>
      <w:r>
        <w:rPr>
          <w:noProof/>
        </w:rPr>
        <w:tab/>
        <w:t>735</w:t>
      </w:r>
    </w:p>
    <w:p w14:paraId="090EE8B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735</w:t>
      </w:r>
    </w:p>
    <w:p w14:paraId="1C022FF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Intra-Frequency RSTD Measurements for Cat-M2 UE in CEModeA</w:t>
      </w:r>
      <w:r>
        <w:rPr>
          <w:noProof/>
        </w:rPr>
        <w:tab/>
        <w:t>735</w:t>
      </w:r>
    </w:p>
    <w:p w14:paraId="1AF7B44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736</w:t>
      </w:r>
    </w:p>
    <w:p w14:paraId="2BCC10E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738</w:t>
      </w:r>
    </w:p>
    <w:p w14:paraId="4EB1A3E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741</w:t>
      </w:r>
    </w:p>
    <w:p w14:paraId="0FEA501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Inter-Frequency RSTD Measurements for Cat-M2 UE in CEModeA</w:t>
      </w:r>
      <w:r>
        <w:rPr>
          <w:noProof/>
        </w:rPr>
        <w:tab/>
        <w:t>741</w:t>
      </w:r>
    </w:p>
    <w:p w14:paraId="2B0EE3B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741</w:t>
      </w:r>
    </w:p>
    <w:p w14:paraId="75428BC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743</w:t>
      </w:r>
    </w:p>
    <w:p w14:paraId="14F9B9F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746</w:t>
      </w:r>
    </w:p>
    <w:p w14:paraId="4B5F529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8.16.3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Requirements for UE category M2 with CE mode B</w:t>
      </w:r>
      <w:r>
        <w:rPr>
          <w:noProof/>
        </w:rPr>
        <w:tab/>
        <w:t>746</w:t>
      </w:r>
    </w:p>
    <w:p w14:paraId="22F0C80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Intra-Frequency RSTD Measurements for Cat-M2 UE in CEModeB</w:t>
      </w:r>
      <w:r>
        <w:rPr>
          <w:noProof/>
        </w:rPr>
        <w:tab/>
        <w:t>746</w:t>
      </w:r>
    </w:p>
    <w:p w14:paraId="0A372FA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746</w:t>
      </w:r>
    </w:p>
    <w:p w14:paraId="022B00F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749</w:t>
      </w:r>
    </w:p>
    <w:p w14:paraId="46D0D68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752</w:t>
      </w:r>
    </w:p>
    <w:p w14:paraId="54C2C7D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Inter-Frequency RSTD Measurements for Cat-M2 UE in CEModeB</w:t>
      </w:r>
      <w:r>
        <w:rPr>
          <w:noProof/>
        </w:rPr>
        <w:tab/>
        <w:t>752</w:t>
      </w:r>
    </w:p>
    <w:p w14:paraId="4F7A83C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752</w:t>
      </w:r>
    </w:p>
    <w:p w14:paraId="2A1EA4B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754</w:t>
      </w:r>
    </w:p>
    <w:p w14:paraId="74A0D8A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757</w:t>
      </w:r>
    </w:p>
    <w:p w14:paraId="59A3EA3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E-UTRA – NR Dual Connectivity</w:t>
      </w:r>
      <w:r>
        <w:rPr>
          <w:noProof/>
        </w:rPr>
        <w:tab/>
        <w:t>757</w:t>
      </w:r>
    </w:p>
    <w:p w14:paraId="005D035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757</w:t>
      </w:r>
    </w:p>
    <w:p w14:paraId="0B5605C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Gap Sharing</w:t>
      </w:r>
      <w:r>
        <w:rPr>
          <w:noProof/>
        </w:rPr>
        <w:tab/>
        <w:t>757</w:t>
      </w:r>
    </w:p>
    <w:p w14:paraId="7E27C58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8.17.1A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Intrafrequency Measurements</w:t>
      </w:r>
      <w:r>
        <w:rPr>
          <w:noProof/>
        </w:rPr>
        <w:tab/>
        <w:t>758</w:t>
      </w:r>
    </w:p>
    <w:p w14:paraId="56D2DE3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Measurements</w:t>
      </w:r>
      <w:r>
        <w:rPr>
          <w:noProof/>
        </w:rPr>
        <w:tab/>
        <w:t>758</w:t>
      </w:r>
    </w:p>
    <w:p w14:paraId="72A509C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758</w:t>
      </w:r>
    </w:p>
    <w:p w14:paraId="4073F60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 requirements</w:t>
      </w:r>
      <w:r>
        <w:rPr>
          <w:noProof/>
        </w:rPr>
        <w:tab/>
        <w:t>758</w:t>
      </w:r>
    </w:p>
    <w:p w14:paraId="3BB3086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8.17.2.2</w:t>
      </w:r>
      <w:r w:rsidRPr="003F046A">
        <w:rPr>
          <w:rFonts w:eastAsia="SimSun"/>
          <w:noProof/>
          <w:lang w:val="en-US"/>
        </w:rPr>
        <w:t>.a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 requirements</w:t>
      </w:r>
      <w:r w:rsidRPr="003F046A">
        <w:rPr>
          <w:rFonts w:eastAsia="SimSun"/>
          <w:noProof/>
          <w:lang w:val="en-US"/>
        </w:rPr>
        <w:t xml:space="preserve"> with CCA on target frequency</w:t>
      </w:r>
      <w:r>
        <w:rPr>
          <w:noProof/>
        </w:rPr>
        <w:tab/>
        <w:t>759</w:t>
      </w:r>
    </w:p>
    <w:p w14:paraId="5E55E2F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760</w:t>
      </w:r>
    </w:p>
    <w:p w14:paraId="1FF0A9C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 Inter-frequency Measurements when Configured with E-UTRA-NR Dual Connectivity Operation</w:t>
      </w:r>
      <w:r>
        <w:rPr>
          <w:noProof/>
        </w:rPr>
        <w:tab/>
        <w:t>760</w:t>
      </w:r>
    </w:p>
    <w:p w14:paraId="6EAEB3F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8.17.3</w:t>
      </w:r>
      <w:r w:rsidRPr="003F046A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760</w:t>
      </w:r>
    </w:p>
    <w:p w14:paraId="3F3A5E0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8.17.3</w:t>
      </w:r>
      <w:r w:rsidRPr="003F046A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 frequency measurements</w:t>
      </w:r>
      <w:r>
        <w:rPr>
          <w:noProof/>
        </w:rPr>
        <w:tab/>
        <w:t>761</w:t>
      </w:r>
    </w:p>
    <w:p w14:paraId="3D34EF0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8.17.3</w:t>
      </w:r>
      <w:r w:rsidRPr="003F046A">
        <w:rPr>
          <w:rFonts w:cs="v4.2.0"/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 frequency measurements when no DRX is used</w:t>
      </w:r>
      <w:r>
        <w:rPr>
          <w:noProof/>
        </w:rPr>
        <w:tab/>
        <w:t>761</w:t>
      </w:r>
    </w:p>
    <w:p w14:paraId="32C3C9B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8.17.3.2.2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 frequency measurements when DRX is used</w:t>
      </w:r>
      <w:r>
        <w:rPr>
          <w:noProof/>
        </w:rPr>
        <w:tab/>
        <w:t>762</w:t>
      </w:r>
    </w:p>
    <w:p w14:paraId="1C1F802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8.17.3.3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764</w:t>
      </w:r>
    </w:p>
    <w:p w14:paraId="7F85056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8.17.3.3.1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measurements when no DRX is used</w:t>
      </w:r>
      <w:r>
        <w:rPr>
          <w:noProof/>
        </w:rPr>
        <w:tab/>
        <w:t>764</w:t>
      </w:r>
    </w:p>
    <w:p w14:paraId="2D2C3B9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8.17.3.3.2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measurements when DRX is used</w:t>
      </w:r>
      <w:r>
        <w:rPr>
          <w:noProof/>
        </w:rPr>
        <w:tab/>
        <w:t>766</w:t>
      </w:r>
    </w:p>
    <w:p w14:paraId="14F6281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 Inter-RAT NR Measurements when Configured with E-UTRA-NR Dual Connectivity Operation</w:t>
      </w:r>
      <w:r>
        <w:rPr>
          <w:noProof/>
        </w:rPr>
        <w:tab/>
        <w:t>768</w:t>
      </w:r>
    </w:p>
    <w:p w14:paraId="426C718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768</w:t>
      </w:r>
    </w:p>
    <w:p w14:paraId="554B9E2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768</w:t>
      </w:r>
    </w:p>
    <w:p w14:paraId="50FF502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770</w:t>
      </w:r>
    </w:p>
    <w:p w14:paraId="6DB1D58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770</w:t>
      </w:r>
    </w:p>
    <w:p w14:paraId="5A59B08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771</w:t>
      </w:r>
    </w:p>
    <w:p w14:paraId="3DD6EBA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 Inter-RAT NR Measurements when CCA is used when Configured with E-UTRA-NR Dual Connectivity Operation</w:t>
      </w:r>
      <w:r>
        <w:rPr>
          <w:noProof/>
        </w:rPr>
        <w:tab/>
        <w:t>771</w:t>
      </w:r>
    </w:p>
    <w:p w14:paraId="791B957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771</w:t>
      </w:r>
    </w:p>
    <w:p w14:paraId="32413B9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8.17.4A.1.1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772</w:t>
      </w:r>
    </w:p>
    <w:p w14:paraId="0B96D49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773</w:t>
      </w:r>
    </w:p>
    <w:p w14:paraId="3467419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774</w:t>
      </w:r>
    </w:p>
    <w:p w14:paraId="784BD3F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8.17.4A.1.4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Calibri"/>
          <w:noProof/>
          <w:lang w:val="en-US"/>
        </w:rPr>
        <w:t>NR inter-RAT RSSI measurements</w:t>
      </w:r>
      <w:r>
        <w:rPr>
          <w:noProof/>
        </w:rPr>
        <w:tab/>
        <w:t>775</w:t>
      </w:r>
    </w:p>
    <w:p w14:paraId="100F4E4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8.17.4A.1.5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Calibri"/>
          <w:noProof/>
          <w:lang w:val="en-US"/>
        </w:rPr>
        <w:t>NR inter-RAT channel occupancy measurements</w:t>
      </w:r>
      <w:r>
        <w:rPr>
          <w:noProof/>
        </w:rPr>
        <w:tab/>
        <w:t>775</w:t>
      </w:r>
    </w:p>
    <w:p w14:paraId="3639A49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776</w:t>
      </w:r>
    </w:p>
    <w:p w14:paraId="5C6D4A8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UTRAN FDD measurements when Configured with E-UTRA-NR Dual Connectivity</w:t>
      </w:r>
      <w:r>
        <w:rPr>
          <w:noProof/>
        </w:rPr>
        <w:tab/>
        <w:t>776</w:t>
      </w:r>
    </w:p>
    <w:p w14:paraId="67D0933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776</w:t>
      </w:r>
    </w:p>
    <w:p w14:paraId="47ACF9C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measurements when no DRX is used</w:t>
      </w:r>
      <w:r>
        <w:rPr>
          <w:noProof/>
        </w:rPr>
        <w:tab/>
        <w:t>776</w:t>
      </w:r>
    </w:p>
    <w:p w14:paraId="51F71BB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776</w:t>
      </w:r>
    </w:p>
    <w:p w14:paraId="0FEFF05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Enhanced UTRA FDD cell identification requirements</w:t>
      </w:r>
      <w:r>
        <w:rPr>
          <w:noProof/>
        </w:rPr>
        <w:tab/>
        <w:t>776</w:t>
      </w:r>
    </w:p>
    <w:p w14:paraId="02E3E27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8.17.5.2.3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UTRA FDD CPICH measurement capability</w:t>
      </w:r>
      <w:r>
        <w:rPr>
          <w:noProof/>
        </w:rPr>
        <w:tab/>
        <w:t>777</w:t>
      </w:r>
    </w:p>
    <w:p w14:paraId="7B72E2A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777</w:t>
      </w:r>
    </w:p>
    <w:p w14:paraId="016E76E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777</w:t>
      </w:r>
    </w:p>
    <w:p w14:paraId="05D3DF3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778</w:t>
      </w:r>
    </w:p>
    <w:p w14:paraId="2C2751B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measurements when DRX is used</w:t>
      </w:r>
      <w:r>
        <w:rPr>
          <w:noProof/>
        </w:rPr>
        <w:tab/>
        <w:t>778</w:t>
      </w:r>
    </w:p>
    <w:p w14:paraId="7B77C8A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779</w:t>
      </w:r>
    </w:p>
    <w:p w14:paraId="3D59E5C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779</w:t>
      </w:r>
    </w:p>
    <w:p w14:paraId="3CD003F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780</w:t>
      </w:r>
    </w:p>
    <w:p w14:paraId="1335E9D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TDD – UTRAN FDD measurements when Configured with E-UTRA-NR Dual Connectivity</w:t>
      </w:r>
      <w:r>
        <w:rPr>
          <w:noProof/>
        </w:rPr>
        <w:tab/>
        <w:t>780</w:t>
      </w:r>
    </w:p>
    <w:p w14:paraId="16578F6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UTRAN FDD measurements for SON when Configured with E-UTRA-NR Dual Connectivity</w:t>
      </w:r>
      <w:r>
        <w:rPr>
          <w:noProof/>
        </w:rPr>
        <w:tab/>
        <w:t>780</w:t>
      </w:r>
    </w:p>
    <w:p w14:paraId="382631A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780</w:t>
      </w:r>
    </w:p>
    <w:p w14:paraId="2C4B7A1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UTRA FDD cell for SON</w:t>
      </w:r>
      <w:r>
        <w:rPr>
          <w:noProof/>
        </w:rPr>
        <w:tab/>
        <w:t>780</w:t>
      </w:r>
    </w:p>
    <w:p w14:paraId="66983E9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780</w:t>
      </w:r>
    </w:p>
    <w:p w14:paraId="79A700F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781</w:t>
      </w:r>
    </w:p>
    <w:p w14:paraId="16DC440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781</w:t>
      </w:r>
    </w:p>
    <w:p w14:paraId="1B2B24D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TDD – UTRAN FDD measurements for SON when Configured with E-UTRA-NR Dual Connectivity</w:t>
      </w:r>
      <w:r>
        <w:rPr>
          <w:noProof/>
        </w:rPr>
        <w:tab/>
        <w:t>782</w:t>
      </w:r>
    </w:p>
    <w:p w14:paraId="6131844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TDD – UTRAN TDD measurements when Configured with E-UTRA-NR Dual Connectivity</w:t>
      </w:r>
      <w:r>
        <w:rPr>
          <w:noProof/>
        </w:rPr>
        <w:tab/>
        <w:t>782</w:t>
      </w:r>
    </w:p>
    <w:p w14:paraId="43AC83C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782</w:t>
      </w:r>
    </w:p>
    <w:p w14:paraId="4C47C63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TDD measurements when no DRX is used</w:t>
      </w:r>
      <w:r>
        <w:rPr>
          <w:noProof/>
        </w:rPr>
        <w:tab/>
        <w:t>782</w:t>
      </w:r>
    </w:p>
    <w:p w14:paraId="788C789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782</w:t>
      </w:r>
    </w:p>
    <w:p w14:paraId="3FFBD4D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Enhanced UTRA TDD cell identification requirements</w:t>
      </w:r>
      <w:r>
        <w:rPr>
          <w:noProof/>
        </w:rPr>
        <w:tab/>
        <w:t>782</w:t>
      </w:r>
    </w:p>
    <w:p w14:paraId="3B20D96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UTRA TDD P-CCPCH RSCP measurement capability</w:t>
      </w:r>
      <w:r>
        <w:rPr>
          <w:noProof/>
        </w:rPr>
        <w:tab/>
        <w:t>783</w:t>
      </w:r>
    </w:p>
    <w:p w14:paraId="76411F1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783</w:t>
      </w:r>
    </w:p>
    <w:p w14:paraId="3B523A3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783</w:t>
      </w:r>
    </w:p>
    <w:p w14:paraId="5C90959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784</w:t>
      </w:r>
    </w:p>
    <w:p w14:paraId="31C6B4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TDD measurements when DRX is used</w:t>
      </w:r>
      <w:r>
        <w:rPr>
          <w:noProof/>
        </w:rPr>
        <w:tab/>
        <w:t>784</w:t>
      </w:r>
    </w:p>
    <w:p w14:paraId="2F1A3B8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785</w:t>
      </w:r>
    </w:p>
    <w:p w14:paraId="1C6AA04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785</w:t>
      </w:r>
    </w:p>
    <w:p w14:paraId="4193B5C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785</w:t>
      </w:r>
    </w:p>
    <w:p w14:paraId="5AB0B7E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UTRAN TDD measurements when Configured with E-UTRA-NR Dual Connectivity</w:t>
      </w:r>
      <w:r>
        <w:rPr>
          <w:noProof/>
        </w:rPr>
        <w:tab/>
        <w:t>786</w:t>
      </w:r>
    </w:p>
    <w:p w14:paraId="488B1BD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TDD – UTRAN TDD measurements for SON when Configured with E-UTRA-NR Dual Connectivity</w:t>
      </w:r>
      <w:r>
        <w:rPr>
          <w:noProof/>
        </w:rPr>
        <w:tab/>
        <w:t>786</w:t>
      </w:r>
    </w:p>
    <w:p w14:paraId="1BB8C10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786</w:t>
      </w:r>
    </w:p>
    <w:p w14:paraId="19D312C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UTRA TDD cell for SON</w:t>
      </w:r>
      <w:r>
        <w:rPr>
          <w:noProof/>
        </w:rPr>
        <w:tab/>
        <w:t>786</w:t>
      </w:r>
    </w:p>
    <w:p w14:paraId="518403D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786</w:t>
      </w:r>
    </w:p>
    <w:p w14:paraId="5094BEC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786</w:t>
      </w:r>
    </w:p>
    <w:p w14:paraId="75689AE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787</w:t>
      </w:r>
    </w:p>
    <w:p w14:paraId="490CA23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UTRAN TDD measurements for SON when Configured with E-UTRA-NR Dual Connectivity</w:t>
      </w:r>
      <w:r>
        <w:rPr>
          <w:noProof/>
        </w:rPr>
        <w:tab/>
        <w:t>787</w:t>
      </w:r>
    </w:p>
    <w:p w14:paraId="04B7ADF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GSM measurements when Configured with E-UTRA-NR Dual Connectivity</w:t>
      </w:r>
      <w:r>
        <w:rPr>
          <w:noProof/>
        </w:rPr>
        <w:tab/>
        <w:t>788</w:t>
      </w:r>
    </w:p>
    <w:p w14:paraId="15988C2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788</w:t>
      </w:r>
    </w:p>
    <w:p w14:paraId="1844B3D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GSM measurements when no DRX is used</w:t>
      </w:r>
      <w:r>
        <w:rPr>
          <w:noProof/>
        </w:rPr>
        <w:tab/>
        <w:t>788</w:t>
      </w:r>
    </w:p>
    <w:p w14:paraId="1EB32CF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788</w:t>
      </w:r>
    </w:p>
    <w:p w14:paraId="5AD204D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BSIC verification</w:t>
      </w:r>
      <w:r>
        <w:rPr>
          <w:noProof/>
        </w:rPr>
        <w:tab/>
        <w:t>788</w:t>
      </w:r>
    </w:p>
    <w:p w14:paraId="4610432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Enhanced BSIC verification</w:t>
      </w:r>
      <w:r>
        <w:rPr>
          <w:noProof/>
        </w:rPr>
        <w:tab/>
        <w:t>790</w:t>
      </w:r>
    </w:p>
    <w:p w14:paraId="78EE39D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8.17.13.2.4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790</w:t>
      </w:r>
    </w:p>
    <w:p w14:paraId="662CD54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790</w:t>
      </w:r>
    </w:p>
    <w:p w14:paraId="60FFC4C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791</w:t>
      </w:r>
    </w:p>
    <w:p w14:paraId="4F2E313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GSM measurements when DRX is used</w:t>
      </w:r>
      <w:r>
        <w:rPr>
          <w:noProof/>
        </w:rPr>
        <w:tab/>
        <w:t>791</w:t>
      </w:r>
    </w:p>
    <w:p w14:paraId="3A23A43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791</w:t>
      </w:r>
    </w:p>
    <w:p w14:paraId="045E93A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BSIC verification</w:t>
      </w:r>
      <w:r>
        <w:rPr>
          <w:noProof/>
        </w:rPr>
        <w:tab/>
        <w:t>791</w:t>
      </w:r>
    </w:p>
    <w:p w14:paraId="3B53AC8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793</w:t>
      </w:r>
    </w:p>
    <w:p w14:paraId="140DE99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793</w:t>
      </w:r>
    </w:p>
    <w:p w14:paraId="74C6408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793</w:t>
      </w:r>
    </w:p>
    <w:p w14:paraId="74A7827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TDD – GSM measurements when Configured with E-UTRA-NR Dual Connectivity</w:t>
      </w:r>
      <w:r>
        <w:rPr>
          <w:noProof/>
        </w:rPr>
        <w:tab/>
        <w:t>793</w:t>
      </w:r>
    </w:p>
    <w:p w14:paraId="59450B3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RSTD measurements when configured with E-UTRA-NR Dual Connectivity</w:t>
      </w:r>
      <w:r>
        <w:rPr>
          <w:noProof/>
        </w:rPr>
        <w:tab/>
        <w:t>793</w:t>
      </w:r>
    </w:p>
    <w:p w14:paraId="48CCEE5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RSTD measurements when configured with E-UTRA-NR Dual Connectivity</w:t>
      </w:r>
      <w:r>
        <w:rPr>
          <w:noProof/>
        </w:rPr>
        <w:tab/>
        <w:t>793</w:t>
      </w:r>
    </w:p>
    <w:p w14:paraId="78DF540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794</w:t>
      </w:r>
    </w:p>
    <w:p w14:paraId="2AA71F4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Inter-Frequency RSTD measurements when configured with E-UTRA-NR Dual Connectivity</w:t>
      </w:r>
      <w:r>
        <w:rPr>
          <w:noProof/>
        </w:rPr>
        <w:tab/>
        <w:t>794</w:t>
      </w:r>
    </w:p>
    <w:p w14:paraId="6868C4E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794</w:t>
      </w:r>
    </w:p>
    <w:p w14:paraId="1657D74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RSTD measurements when configured with E-UTRA-NR Dual Connectivity</w:t>
      </w:r>
      <w:r>
        <w:rPr>
          <w:noProof/>
        </w:rPr>
        <w:tab/>
        <w:t>794</w:t>
      </w:r>
    </w:p>
    <w:p w14:paraId="42E95E3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795</w:t>
      </w:r>
    </w:p>
    <w:p w14:paraId="0DD0EF2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Inter-Frequency RSTD measurements when configured with E-UTRA-NR Dual Connectivity</w:t>
      </w:r>
      <w:r>
        <w:rPr>
          <w:noProof/>
        </w:rPr>
        <w:tab/>
        <w:t>795</w:t>
      </w:r>
    </w:p>
    <w:p w14:paraId="237460D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795</w:t>
      </w:r>
    </w:p>
    <w:p w14:paraId="42B433F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intra-frequency measurement with autonomous gaps when configured with E-UTRA-NR Dual Connectivity</w:t>
      </w:r>
      <w:r>
        <w:rPr>
          <w:noProof/>
        </w:rPr>
        <w:tab/>
        <w:t>796</w:t>
      </w:r>
    </w:p>
    <w:p w14:paraId="163A10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8.17.16</w:t>
      </w:r>
      <w:r w:rsidRPr="003F046A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796</w:t>
      </w:r>
    </w:p>
    <w:p w14:paraId="4C9D978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8.17.16</w:t>
      </w:r>
      <w:r w:rsidRPr="003F046A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796</w:t>
      </w:r>
    </w:p>
    <w:p w14:paraId="54CC07F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8.17.16</w:t>
      </w:r>
      <w:r w:rsidRPr="003F046A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796</w:t>
      </w:r>
    </w:p>
    <w:p w14:paraId="325A5F5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inter-frequency measurement with autonomous gaps when configured with E-UTRA-NR Dual Connectivity</w:t>
      </w:r>
      <w:r>
        <w:rPr>
          <w:noProof/>
        </w:rPr>
        <w:tab/>
        <w:t>796</w:t>
      </w:r>
    </w:p>
    <w:p w14:paraId="5008EA9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8.17.17</w:t>
      </w:r>
      <w:r w:rsidRPr="003F046A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796</w:t>
      </w:r>
    </w:p>
    <w:p w14:paraId="011D90F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8.17.17</w:t>
      </w:r>
      <w:r w:rsidRPr="003F046A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796</w:t>
      </w:r>
    </w:p>
    <w:p w14:paraId="664ECD8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8.17.17</w:t>
      </w:r>
      <w:r w:rsidRPr="003F046A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796</w:t>
      </w:r>
    </w:p>
    <w:p w14:paraId="782EF18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8.17.17</w:t>
      </w:r>
      <w:r w:rsidRPr="003F046A">
        <w:rPr>
          <w:rFonts w:cs="v4.2.0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796</w:t>
      </w:r>
    </w:p>
    <w:p w14:paraId="3BF3E22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8.17.17</w:t>
      </w:r>
      <w:r w:rsidRPr="003F046A">
        <w:rPr>
          <w:rFonts w:cs="v4.2.0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796</w:t>
      </w:r>
    </w:p>
    <w:p w14:paraId="163757B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 FDD - NR CGI measurements with autonomous gaps</w:t>
      </w:r>
      <w:r>
        <w:rPr>
          <w:noProof/>
        </w:rPr>
        <w:tab/>
        <w:t>796</w:t>
      </w:r>
    </w:p>
    <w:p w14:paraId="642D031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 TDD - NR CGI measurements with autonomous gaps</w:t>
      </w:r>
      <w:r>
        <w:rPr>
          <w:noProof/>
        </w:rPr>
        <w:tab/>
        <w:t>796</w:t>
      </w:r>
    </w:p>
    <w:p w14:paraId="2DDD3E2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non-BL/CE UE</w:t>
      </w:r>
      <w:r>
        <w:rPr>
          <w:noProof/>
        </w:rPr>
        <w:tab/>
        <w:t>796</w:t>
      </w:r>
    </w:p>
    <w:p w14:paraId="1BA58CF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796</w:t>
      </w:r>
    </w:p>
    <w:p w14:paraId="391CFDA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non-BL/CE UE with CE Mode B</w:t>
      </w:r>
      <w:r>
        <w:rPr>
          <w:noProof/>
        </w:rPr>
        <w:tab/>
        <w:t>797</w:t>
      </w:r>
    </w:p>
    <w:p w14:paraId="283BAC1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797</w:t>
      </w:r>
    </w:p>
    <w:p w14:paraId="1444A4B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 for non-BL/CE with CE Mode B</w:t>
      </w:r>
      <w:r>
        <w:rPr>
          <w:noProof/>
        </w:rPr>
        <w:tab/>
        <w:t>797</w:t>
      </w:r>
    </w:p>
    <w:p w14:paraId="28702EE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with autonomous gaps for HD-FDD non-BL/CE with CE Mode B</w:t>
      </w:r>
      <w:r>
        <w:rPr>
          <w:noProof/>
        </w:rPr>
        <w:tab/>
        <w:t>797</w:t>
      </w:r>
    </w:p>
    <w:p w14:paraId="72C49B7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 for non-BL/CE with CE Mode B</w:t>
      </w:r>
      <w:r>
        <w:rPr>
          <w:noProof/>
        </w:rPr>
        <w:tab/>
        <w:t>798</w:t>
      </w:r>
    </w:p>
    <w:p w14:paraId="7B8C7FD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NR – E-UTRA Dual Connectivity</w:t>
      </w:r>
      <w:r>
        <w:rPr>
          <w:noProof/>
        </w:rPr>
        <w:tab/>
        <w:t>799</w:t>
      </w:r>
    </w:p>
    <w:p w14:paraId="5810444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799</w:t>
      </w:r>
    </w:p>
    <w:p w14:paraId="0318190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8.19.2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Intra-frequency Measurements</w:t>
      </w:r>
      <w:r>
        <w:rPr>
          <w:noProof/>
        </w:rPr>
        <w:tab/>
        <w:t>799</w:t>
      </w:r>
    </w:p>
    <w:p w14:paraId="4E860FF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Inter-frequency Measurements</w:t>
      </w:r>
      <w:r>
        <w:rPr>
          <w:noProof/>
        </w:rPr>
        <w:tab/>
        <w:t>799</w:t>
      </w:r>
    </w:p>
    <w:p w14:paraId="081E72F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8.19.4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799</w:t>
      </w:r>
    </w:p>
    <w:p w14:paraId="132C184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8.19.5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Intra-frequency E-CID Measurements</w:t>
      </w:r>
      <w:r>
        <w:rPr>
          <w:noProof/>
        </w:rPr>
        <w:tab/>
        <w:t>799</w:t>
      </w:r>
    </w:p>
    <w:p w14:paraId="1DAB893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Intra-frequency measurements with autonomous gaps</w:t>
      </w:r>
      <w:r>
        <w:rPr>
          <w:noProof/>
        </w:rPr>
        <w:tab/>
        <w:t>800</w:t>
      </w:r>
    </w:p>
    <w:p w14:paraId="58BC231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8.19.6</w:t>
      </w:r>
      <w:r w:rsidRPr="003F046A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800</w:t>
      </w:r>
    </w:p>
    <w:p w14:paraId="449B7C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8.19.6</w:t>
      </w:r>
      <w:r w:rsidRPr="003F046A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800</w:t>
      </w:r>
    </w:p>
    <w:p w14:paraId="1C09F53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8.19.6</w:t>
      </w:r>
      <w:r w:rsidRPr="003F046A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800</w:t>
      </w:r>
    </w:p>
    <w:p w14:paraId="451079E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Inter-frequency measurements with autonomous gaps</w:t>
      </w:r>
      <w:r>
        <w:rPr>
          <w:noProof/>
        </w:rPr>
        <w:tab/>
        <w:t>800</w:t>
      </w:r>
    </w:p>
    <w:p w14:paraId="2421344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8.19.7</w:t>
      </w:r>
      <w:r w:rsidRPr="003F046A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800</w:t>
      </w:r>
    </w:p>
    <w:p w14:paraId="28DEC1A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8.19.7</w:t>
      </w:r>
      <w:r w:rsidRPr="003F046A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800</w:t>
      </w:r>
    </w:p>
    <w:p w14:paraId="04B849A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8.19.7</w:t>
      </w:r>
      <w:r w:rsidRPr="003F046A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 frequency measurements with autonomous gaps</w:t>
      </w:r>
      <w:r>
        <w:rPr>
          <w:noProof/>
        </w:rPr>
        <w:tab/>
        <w:t>800</w:t>
      </w:r>
    </w:p>
    <w:p w14:paraId="2CEDB28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lastRenderedPageBreak/>
        <w:t>8.19.7</w:t>
      </w:r>
      <w:r w:rsidRPr="003F046A">
        <w:rPr>
          <w:rFonts w:cs="v4.2.0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800</w:t>
      </w:r>
    </w:p>
    <w:p w14:paraId="35E5D2D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8.19.7</w:t>
      </w:r>
      <w:r w:rsidRPr="003F046A">
        <w:rPr>
          <w:rFonts w:cs="v4.2.0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 frequency measurements with autonomous gaps</w:t>
      </w:r>
      <w:r>
        <w:rPr>
          <w:noProof/>
        </w:rPr>
        <w:tab/>
        <w:t>800</w:t>
      </w:r>
    </w:p>
    <w:p w14:paraId="4CD70D2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NR Measurements for RedCap UE</w:t>
      </w:r>
      <w:r>
        <w:rPr>
          <w:noProof/>
        </w:rPr>
        <w:tab/>
        <w:t>800</w:t>
      </w:r>
    </w:p>
    <w:p w14:paraId="712052B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800</w:t>
      </w:r>
    </w:p>
    <w:p w14:paraId="0012A74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800</w:t>
      </w:r>
    </w:p>
    <w:p w14:paraId="66A9070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NR cell</w:t>
      </w:r>
      <w:r>
        <w:rPr>
          <w:noProof/>
        </w:rPr>
        <w:tab/>
        <w:t>800</w:t>
      </w:r>
    </w:p>
    <w:p w14:paraId="7D7F20A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804</w:t>
      </w:r>
    </w:p>
    <w:p w14:paraId="1115C73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804</w:t>
      </w:r>
    </w:p>
    <w:p w14:paraId="0B87991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804</w:t>
      </w:r>
    </w:p>
    <w:p w14:paraId="6C09C01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804</w:t>
      </w:r>
    </w:p>
    <w:p w14:paraId="4D1BAC17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performance requirements for UE</w:t>
      </w:r>
      <w:r>
        <w:rPr>
          <w:noProof/>
        </w:rPr>
        <w:tab/>
        <w:t>805</w:t>
      </w:r>
    </w:p>
    <w:p w14:paraId="39A5D7EE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measurements</w:t>
      </w:r>
      <w:r>
        <w:rPr>
          <w:noProof/>
        </w:rPr>
        <w:tab/>
        <w:t>805</w:t>
      </w:r>
    </w:p>
    <w:p w14:paraId="2A599CA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805</w:t>
      </w:r>
    </w:p>
    <w:p w14:paraId="4ADC832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RSRP Accuracy Requirements</w:t>
      </w:r>
      <w:r>
        <w:rPr>
          <w:noProof/>
        </w:rPr>
        <w:tab/>
        <w:t>805</w:t>
      </w:r>
    </w:p>
    <w:p w14:paraId="08A0FF2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</w:t>
      </w:r>
      <w:r>
        <w:rPr>
          <w:noProof/>
        </w:rPr>
        <w:tab/>
        <w:t>805</w:t>
      </w:r>
    </w:p>
    <w:p w14:paraId="2369890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</w:t>
      </w:r>
      <w:r>
        <w:rPr>
          <w:noProof/>
        </w:rPr>
        <w:tab/>
        <w:t>806</w:t>
      </w:r>
    </w:p>
    <w:p w14:paraId="22B9E5A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under Time Domain Measurement Resource Restriction</w:t>
      </w:r>
      <w:r>
        <w:rPr>
          <w:noProof/>
        </w:rPr>
        <w:tab/>
        <w:t>807</w:t>
      </w:r>
    </w:p>
    <w:p w14:paraId="50ABD59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under Time Domain Measurement Resource Restriction</w:t>
      </w:r>
      <w:r>
        <w:rPr>
          <w:noProof/>
        </w:rPr>
        <w:tab/>
        <w:t>807</w:t>
      </w:r>
    </w:p>
    <w:p w14:paraId="6B2CE15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under Time Domain Measurement Resource Restriction with CRS assistance information</w:t>
      </w:r>
      <w:r>
        <w:rPr>
          <w:noProof/>
        </w:rPr>
        <w:tab/>
        <w:t>808</w:t>
      </w:r>
    </w:p>
    <w:p w14:paraId="33CE5D6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under Time Domain Measurement Resource Restriction with CRS assistance information</w:t>
      </w:r>
      <w:r>
        <w:rPr>
          <w:noProof/>
        </w:rPr>
        <w:tab/>
        <w:t>809</w:t>
      </w:r>
    </w:p>
    <w:p w14:paraId="0EE2810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810</w:t>
      </w:r>
    </w:p>
    <w:p w14:paraId="227BC08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811</w:t>
      </w:r>
    </w:p>
    <w:p w14:paraId="0094F71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RSRP Accuracy Requirements in High Doppler Conditions</w:t>
      </w:r>
      <w:r>
        <w:rPr>
          <w:noProof/>
        </w:rPr>
        <w:tab/>
        <w:t>812</w:t>
      </w:r>
    </w:p>
    <w:p w14:paraId="6DD8329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812</w:t>
      </w:r>
    </w:p>
    <w:p w14:paraId="1A192FF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812</w:t>
      </w:r>
    </w:p>
    <w:p w14:paraId="5351A77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RSRP Accuracy requirements for CA Idle Mode Measurements</w:t>
      </w:r>
      <w:r>
        <w:rPr>
          <w:noProof/>
        </w:rPr>
        <w:tab/>
        <w:t>813</w:t>
      </w:r>
    </w:p>
    <w:p w14:paraId="7E9160E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813</w:t>
      </w:r>
    </w:p>
    <w:p w14:paraId="2A40843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Accuracy for CA Idle Mode Measurements</w:t>
      </w:r>
      <w:r>
        <w:rPr>
          <w:noProof/>
        </w:rPr>
        <w:tab/>
        <w:t>813</w:t>
      </w:r>
    </w:p>
    <w:p w14:paraId="081D38A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RSRP Accuracy Requirements</w:t>
      </w:r>
      <w:r>
        <w:rPr>
          <w:noProof/>
        </w:rPr>
        <w:tab/>
        <w:t>814</w:t>
      </w:r>
    </w:p>
    <w:p w14:paraId="64123B9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</w:t>
      </w:r>
      <w:r>
        <w:rPr>
          <w:noProof/>
        </w:rPr>
        <w:tab/>
        <w:t>814</w:t>
      </w:r>
    </w:p>
    <w:p w14:paraId="2A86396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</w:t>
      </w:r>
      <w:r>
        <w:rPr>
          <w:noProof/>
        </w:rPr>
        <w:tab/>
        <w:t>815</w:t>
      </w:r>
    </w:p>
    <w:p w14:paraId="7A53DFF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816</w:t>
      </w:r>
    </w:p>
    <w:p w14:paraId="7EC389C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816</w:t>
      </w:r>
    </w:p>
    <w:p w14:paraId="2E8A688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RSRP Accuracy Requirements in High Doppler Conditions</w:t>
      </w:r>
      <w:r>
        <w:rPr>
          <w:noProof/>
        </w:rPr>
        <w:tab/>
        <w:t>817</w:t>
      </w:r>
    </w:p>
    <w:p w14:paraId="0ED98C1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817</w:t>
      </w:r>
    </w:p>
    <w:p w14:paraId="4ADF2D6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818</w:t>
      </w:r>
    </w:p>
    <w:p w14:paraId="6EDDE8B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RSRP Accuracy requirements for CA Idle Mode Measurements</w:t>
      </w:r>
      <w:r>
        <w:rPr>
          <w:noProof/>
        </w:rPr>
        <w:tab/>
        <w:t>819</w:t>
      </w:r>
    </w:p>
    <w:p w14:paraId="5234961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819</w:t>
      </w:r>
    </w:p>
    <w:p w14:paraId="466E7E1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Accuracy for Overlapping Carrier</w:t>
      </w:r>
      <w:r>
        <w:rPr>
          <w:noProof/>
        </w:rPr>
        <w:tab/>
        <w:t>819</w:t>
      </w:r>
    </w:p>
    <w:p w14:paraId="17E7353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Accuracy for Overlapping and Non-overlapping Carrier</w:t>
      </w:r>
      <w:r>
        <w:rPr>
          <w:noProof/>
        </w:rPr>
        <w:tab/>
        <w:t>819</w:t>
      </w:r>
    </w:p>
    <w:p w14:paraId="1BF1F73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820</w:t>
      </w:r>
    </w:p>
    <w:p w14:paraId="2CA5F09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RSRQ Accuracy Requirements</w:t>
      </w:r>
      <w:r>
        <w:rPr>
          <w:noProof/>
        </w:rPr>
        <w:tab/>
        <w:t>820</w:t>
      </w:r>
    </w:p>
    <w:p w14:paraId="750AC09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</w:t>
      </w:r>
      <w:r>
        <w:rPr>
          <w:noProof/>
        </w:rPr>
        <w:tab/>
        <w:t>820</w:t>
      </w:r>
    </w:p>
    <w:p w14:paraId="388C545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under Time Domain Measurement Resource Restriction</w:t>
      </w:r>
      <w:r>
        <w:rPr>
          <w:noProof/>
        </w:rPr>
        <w:tab/>
        <w:t>821</w:t>
      </w:r>
    </w:p>
    <w:p w14:paraId="7A8CCA5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under Time Domain Measurement Resource Restriction with CRS assistance information</w:t>
      </w:r>
      <w:r>
        <w:rPr>
          <w:noProof/>
        </w:rPr>
        <w:tab/>
        <w:t>822</w:t>
      </w:r>
    </w:p>
    <w:p w14:paraId="063BA76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WB-RSRQ Accuracy</w:t>
      </w:r>
      <w:r>
        <w:rPr>
          <w:noProof/>
        </w:rPr>
        <w:tab/>
        <w:t>823</w:t>
      </w:r>
    </w:p>
    <w:p w14:paraId="3990EF3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824</w:t>
      </w:r>
    </w:p>
    <w:p w14:paraId="08359C3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RSRQ Accuracy Requirements in High Doppler Conditions</w:t>
      </w:r>
      <w:r>
        <w:rPr>
          <w:noProof/>
        </w:rPr>
        <w:tab/>
        <w:t>825</w:t>
      </w:r>
    </w:p>
    <w:p w14:paraId="0BB6F3A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825</w:t>
      </w:r>
    </w:p>
    <w:p w14:paraId="04AD0E7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RSRQ Accuracy requirements for CA Idle Mode Measurements</w:t>
      </w:r>
      <w:r>
        <w:rPr>
          <w:noProof/>
        </w:rPr>
        <w:tab/>
        <w:t>825</w:t>
      </w:r>
    </w:p>
    <w:p w14:paraId="7E103CF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825</w:t>
      </w:r>
    </w:p>
    <w:p w14:paraId="5001001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RSRQ Accuracy for CA Idle Mode Measurements</w:t>
      </w:r>
      <w:r>
        <w:rPr>
          <w:noProof/>
        </w:rPr>
        <w:tab/>
        <w:t>825</w:t>
      </w:r>
    </w:p>
    <w:p w14:paraId="516C68B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RSRQ Accuracy Requirements</w:t>
      </w:r>
      <w:r>
        <w:rPr>
          <w:noProof/>
        </w:rPr>
        <w:tab/>
        <w:t>826</w:t>
      </w:r>
    </w:p>
    <w:p w14:paraId="46F9F47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</w:t>
      </w:r>
      <w:r>
        <w:rPr>
          <w:noProof/>
        </w:rPr>
        <w:tab/>
        <w:t>826</w:t>
      </w:r>
    </w:p>
    <w:p w14:paraId="7E247E1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RSRQ</w:t>
      </w:r>
      <w:r>
        <w:rPr>
          <w:noProof/>
        </w:rPr>
        <w:tab/>
        <w:t>827</w:t>
      </w:r>
    </w:p>
    <w:p w14:paraId="5905A0F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WB-RSRQ Accuracy</w:t>
      </w:r>
      <w:r>
        <w:rPr>
          <w:noProof/>
        </w:rPr>
        <w:tab/>
        <w:t>828</w:t>
      </w:r>
    </w:p>
    <w:p w14:paraId="47FD7D3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WB-RSRQ Accuracy</w:t>
      </w:r>
      <w:r>
        <w:rPr>
          <w:noProof/>
        </w:rPr>
        <w:tab/>
        <w:t>828</w:t>
      </w:r>
    </w:p>
    <w:p w14:paraId="62BABF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829</w:t>
      </w:r>
    </w:p>
    <w:p w14:paraId="314B443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9.1.6.6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RSRQ for UE Category 1bis</w:t>
      </w:r>
      <w:r>
        <w:rPr>
          <w:noProof/>
        </w:rPr>
        <w:tab/>
        <w:t>830</w:t>
      </w:r>
    </w:p>
    <w:p w14:paraId="2F8418F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RSRQ Accuracy Requirements in High Doppler Conditions</w:t>
      </w:r>
      <w:r>
        <w:rPr>
          <w:noProof/>
        </w:rPr>
        <w:tab/>
        <w:t>830</w:t>
      </w:r>
    </w:p>
    <w:p w14:paraId="79BE9DA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830</w:t>
      </w:r>
    </w:p>
    <w:p w14:paraId="20B345B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RSRQ in high Doppler conditions</w:t>
      </w:r>
      <w:r>
        <w:rPr>
          <w:noProof/>
        </w:rPr>
        <w:tab/>
        <w:t>831</w:t>
      </w:r>
    </w:p>
    <w:p w14:paraId="188772D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RSRQ Accuracy requirements for CA Idle Mode Measurements</w:t>
      </w:r>
      <w:r>
        <w:rPr>
          <w:noProof/>
        </w:rPr>
        <w:tab/>
        <w:t>832</w:t>
      </w:r>
    </w:p>
    <w:p w14:paraId="1F4DCD1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832</w:t>
      </w:r>
    </w:p>
    <w:p w14:paraId="06C1D88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RSRQ Accuracy for Overlapping Carrier</w:t>
      </w:r>
      <w:r>
        <w:rPr>
          <w:noProof/>
        </w:rPr>
        <w:tab/>
        <w:t>832</w:t>
      </w:r>
    </w:p>
    <w:p w14:paraId="559C7F7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RSRQ Accuracy for Overlapping and Non-overlapping Carrier</w:t>
      </w:r>
      <w:r>
        <w:rPr>
          <w:noProof/>
        </w:rPr>
        <w:tab/>
        <w:t>832</w:t>
      </w:r>
    </w:p>
    <w:p w14:paraId="6FD302E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833</w:t>
      </w:r>
    </w:p>
    <w:p w14:paraId="0D23F9E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Headroom</w:t>
      </w:r>
      <w:r>
        <w:rPr>
          <w:noProof/>
        </w:rPr>
        <w:tab/>
        <w:t>833</w:t>
      </w:r>
    </w:p>
    <w:p w14:paraId="383677D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834</w:t>
      </w:r>
    </w:p>
    <w:p w14:paraId="1CA169E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834</w:t>
      </w:r>
    </w:p>
    <w:p w14:paraId="776865C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834</w:t>
      </w:r>
    </w:p>
    <w:p w14:paraId="7B14AF1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834</w:t>
      </w:r>
    </w:p>
    <w:p w14:paraId="638D3F7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Headroom</w:t>
      </w:r>
      <w:r w:rsidRPr="003F046A">
        <w:rPr>
          <w:rFonts w:ascii="PMingLiU" w:eastAsia="PMingLiU" w:hAnsi="PMingLiU"/>
          <w:noProof/>
          <w:lang w:eastAsia="zh-TW"/>
        </w:rPr>
        <w:t xml:space="preserve"> </w:t>
      </w:r>
      <w:r>
        <w:rPr>
          <w:noProof/>
        </w:rPr>
        <w:t xml:space="preserve">for UE category M1 </w:t>
      </w:r>
      <w:r w:rsidRPr="003F046A">
        <w:rPr>
          <w:rFonts w:eastAsiaTheme="minorEastAsia"/>
          <w:noProof/>
        </w:rPr>
        <w:t>for satellite access</w:t>
      </w:r>
      <w:r>
        <w:rPr>
          <w:noProof/>
        </w:rPr>
        <w:tab/>
        <w:t>834</w:t>
      </w:r>
    </w:p>
    <w:p w14:paraId="3CC7E6A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835</w:t>
      </w:r>
    </w:p>
    <w:p w14:paraId="5BE7B61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835</w:t>
      </w:r>
    </w:p>
    <w:p w14:paraId="6342212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835</w:t>
      </w:r>
    </w:p>
    <w:p w14:paraId="7AFF560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835</w:t>
      </w:r>
    </w:p>
    <w:p w14:paraId="3093F12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 – Tx time difference</w:t>
      </w:r>
      <w:r>
        <w:rPr>
          <w:noProof/>
        </w:rPr>
        <w:tab/>
        <w:t>835</w:t>
      </w:r>
    </w:p>
    <w:p w14:paraId="36966DC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</w:t>
      </w:r>
      <w:r>
        <w:rPr>
          <w:noProof/>
        </w:rPr>
        <w:tab/>
        <w:t>835</w:t>
      </w:r>
    </w:p>
    <w:p w14:paraId="43FF6A7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 mapping</w:t>
      </w:r>
      <w:r>
        <w:rPr>
          <w:noProof/>
        </w:rPr>
        <w:tab/>
        <w:t>836</w:t>
      </w:r>
    </w:p>
    <w:p w14:paraId="38A4A0B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 under Time Domain Measurement Resource Restriction</w:t>
      </w:r>
      <w:r>
        <w:rPr>
          <w:noProof/>
        </w:rPr>
        <w:tab/>
        <w:t>837</w:t>
      </w:r>
    </w:p>
    <w:p w14:paraId="1EB6508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 when Time Domain Measurement Resource Restriction Pattern is Configured with CRS Assistance Information</w:t>
      </w:r>
      <w:r>
        <w:rPr>
          <w:noProof/>
        </w:rPr>
        <w:tab/>
        <w:t>838</w:t>
      </w:r>
    </w:p>
    <w:p w14:paraId="533BAF1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 Time Difference (RSTD)</w:t>
      </w:r>
      <w:r>
        <w:rPr>
          <w:noProof/>
        </w:rPr>
        <w:tab/>
        <w:t>839</w:t>
      </w:r>
    </w:p>
    <w:p w14:paraId="33B90F1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Accuracy Requirement</w:t>
      </w:r>
      <w:r>
        <w:rPr>
          <w:noProof/>
        </w:rPr>
        <w:tab/>
        <w:t>839</w:t>
      </w:r>
    </w:p>
    <w:p w14:paraId="5D84203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Accuracy Requirement</w:t>
      </w:r>
      <w:r>
        <w:rPr>
          <w:noProof/>
        </w:rPr>
        <w:tab/>
        <w:t>840</w:t>
      </w:r>
    </w:p>
    <w:p w14:paraId="30D4054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 Mapping</w:t>
      </w:r>
      <w:r>
        <w:rPr>
          <w:noProof/>
        </w:rPr>
        <w:tab/>
        <w:t>842</w:t>
      </w:r>
    </w:p>
    <w:p w14:paraId="50DAD92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Higher-Resolution RSTD Measurement Report Mapping</w:t>
      </w:r>
      <w:r>
        <w:rPr>
          <w:noProof/>
        </w:rPr>
        <w:tab/>
        <w:t>842</w:t>
      </w:r>
    </w:p>
    <w:p w14:paraId="76C9394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Accuracy Requirement for UE Category 1bis</w:t>
      </w:r>
      <w:r>
        <w:rPr>
          <w:noProof/>
        </w:rPr>
        <w:tab/>
        <w:t>843</w:t>
      </w:r>
    </w:p>
    <w:p w14:paraId="20A84F8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Accuracy Requirement for UE Category 1bis</w:t>
      </w:r>
      <w:r>
        <w:rPr>
          <w:noProof/>
        </w:rPr>
        <w:tab/>
        <w:t>844</w:t>
      </w:r>
    </w:p>
    <w:p w14:paraId="73FF16E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measurement accuracy</w:t>
      </w:r>
      <w:r>
        <w:rPr>
          <w:noProof/>
        </w:rPr>
        <w:tab/>
        <w:t>845</w:t>
      </w:r>
    </w:p>
    <w:p w14:paraId="1C1E6C3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846</w:t>
      </w:r>
    </w:p>
    <w:p w14:paraId="562B559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846</w:t>
      </w:r>
    </w:p>
    <w:p w14:paraId="577EB41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846</w:t>
      </w:r>
    </w:p>
    <w:p w14:paraId="32CF4EA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846</w:t>
      </w:r>
    </w:p>
    <w:p w14:paraId="5608A83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 Time Difference (RSTD) Measurement Accuracy Requirements for Carrier Aggregation</w:t>
      </w:r>
      <w:r>
        <w:rPr>
          <w:noProof/>
        </w:rPr>
        <w:tab/>
        <w:t>846</w:t>
      </w:r>
    </w:p>
    <w:p w14:paraId="252A407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for UE category 0</w:t>
      </w:r>
      <w:r>
        <w:rPr>
          <w:noProof/>
        </w:rPr>
        <w:tab/>
        <w:t>847</w:t>
      </w:r>
    </w:p>
    <w:p w14:paraId="60F8D49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Accuracy for UE category 0</w:t>
      </w:r>
      <w:r>
        <w:rPr>
          <w:noProof/>
        </w:rPr>
        <w:tab/>
        <w:t>847</w:t>
      </w:r>
    </w:p>
    <w:p w14:paraId="44FFEB1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UE category 0</w:t>
      </w:r>
      <w:r>
        <w:rPr>
          <w:noProof/>
        </w:rPr>
        <w:tab/>
        <w:t>847</w:t>
      </w:r>
    </w:p>
    <w:p w14:paraId="28EA831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RSRQ Accuracy for UE category 0</w:t>
      </w:r>
      <w:r>
        <w:rPr>
          <w:noProof/>
        </w:rPr>
        <w:tab/>
        <w:t>848</w:t>
      </w:r>
    </w:p>
    <w:p w14:paraId="47B4940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Accuracy requirements for Discovery Signal Measurements</w:t>
      </w:r>
      <w:r>
        <w:rPr>
          <w:noProof/>
        </w:rPr>
        <w:tab/>
        <w:t>849</w:t>
      </w:r>
    </w:p>
    <w:p w14:paraId="759F95A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849</w:t>
      </w:r>
    </w:p>
    <w:p w14:paraId="063C071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measurements in discovery signal occasions</w:t>
      </w:r>
      <w:r>
        <w:rPr>
          <w:noProof/>
        </w:rPr>
        <w:tab/>
        <w:t>849</w:t>
      </w:r>
    </w:p>
    <w:p w14:paraId="47E91A2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 measurements in discovery signal occasions</w:t>
      </w:r>
      <w:r>
        <w:rPr>
          <w:noProof/>
        </w:rPr>
        <w:tab/>
        <w:t>849</w:t>
      </w:r>
    </w:p>
    <w:p w14:paraId="549E373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CSI-RSRP measurements</w:t>
      </w:r>
      <w:r>
        <w:rPr>
          <w:noProof/>
        </w:rPr>
        <w:tab/>
        <w:t>849</w:t>
      </w:r>
    </w:p>
    <w:p w14:paraId="54B93762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849</w:t>
      </w:r>
    </w:p>
    <w:p w14:paraId="608E94D9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850</w:t>
      </w:r>
    </w:p>
    <w:p w14:paraId="58F1386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CSI-RSRP measurements</w:t>
      </w:r>
      <w:r>
        <w:rPr>
          <w:noProof/>
        </w:rPr>
        <w:tab/>
        <w:t>851</w:t>
      </w:r>
    </w:p>
    <w:p w14:paraId="390D8CA7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851</w:t>
      </w:r>
    </w:p>
    <w:p w14:paraId="57D9B636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851</w:t>
      </w:r>
    </w:p>
    <w:p w14:paraId="563023C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852</w:t>
      </w:r>
    </w:p>
    <w:p w14:paraId="0FD8CA2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measurements in discovery signal occasions</w:t>
      </w:r>
      <w:r>
        <w:rPr>
          <w:noProof/>
        </w:rPr>
        <w:tab/>
        <w:t>852</w:t>
      </w:r>
    </w:p>
    <w:p w14:paraId="0ACF291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signal measurements accuracy for E-UTRAN carrier aggregation</w:t>
      </w:r>
      <w:r>
        <w:rPr>
          <w:noProof/>
        </w:rPr>
        <w:tab/>
        <w:t>852</w:t>
      </w:r>
    </w:p>
    <w:p w14:paraId="4868D7D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CRS based discovery signal measurements accuracy for E-UTRAN carrier aggregation</w:t>
      </w:r>
      <w:r>
        <w:rPr>
          <w:noProof/>
        </w:rPr>
        <w:tab/>
        <w:t>853</w:t>
      </w:r>
    </w:p>
    <w:p w14:paraId="792CFD3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853</w:t>
      </w:r>
    </w:p>
    <w:p w14:paraId="4DFB03F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853</w:t>
      </w:r>
    </w:p>
    <w:p w14:paraId="31D4049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853</w:t>
      </w:r>
    </w:p>
    <w:p w14:paraId="2DC17B0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853</w:t>
      </w:r>
    </w:p>
    <w:p w14:paraId="7299E21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discovery signal measurements accuracy for E-UTRAN carrier aggregation</w:t>
      </w:r>
      <w:r>
        <w:rPr>
          <w:noProof/>
        </w:rPr>
        <w:tab/>
        <w:t>853</w:t>
      </w:r>
    </w:p>
    <w:p w14:paraId="14841DD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853</w:t>
      </w:r>
    </w:p>
    <w:p w14:paraId="2B79C10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853</w:t>
      </w:r>
    </w:p>
    <w:p w14:paraId="78EE45E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853</w:t>
      </w:r>
    </w:p>
    <w:p w14:paraId="67FBFF5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853</w:t>
      </w:r>
    </w:p>
    <w:p w14:paraId="497F796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Accuracy requirements for RSRQ measurement on all OFDM symbols</w:t>
      </w:r>
      <w:r>
        <w:rPr>
          <w:noProof/>
        </w:rPr>
        <w:tab/>
        <w:t>854</w:t>
      </w:r>
    </w:p>
    <w:p w14:paraId="3A616B9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RS-SINR Measurements</w:t>
      </w:r>
      <w:r>
        <w:rPr>
          <w:noProof/>
        </w:rPr>
        <w:tab/>
        <w:t>854</w:t>
      </w:r>
    </w:p>
    <w:p w14:paraId="46694D6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 Mapping</w:t>
      </w:r>
      <w:r>
        <w:rPr>
          <w:noProof/>
        </w:rPr>
        <w:tab/>
        <w:t>854</w:t>
      </w:r>
    </w:p>
    <w:p w14:paraId="50CB688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RS-SINR Measurement Accuracy Requirements</w:t>
      </w:r>
      <w:r>
        <w:rPr>
          <w:noProof/>
        </w:rPr>
        <w:tab/>
        <w:t>855</w:t>
      </w:r>
    </w:p>
    <w:p w14:paraId="26768D9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855</w:t>
      </w:r>
    </w:p>
    <w:p w14:paraId="2D21AAD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RS-SINR Measurement Accuracy Requirements</w:t>
      </w:r>
      <w:r>
        <w:rPr>
          <w:noProof/>
        </w:rPr>
        <w:tab/>
        <w:t>855</w:t>
      </w:r>
    </w:p>
    <w:p w14:paraId="7FA32E8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855</w:t>
      </w:r>
    </w:p>
    <w:p w14:paraId="323BDA2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RS-SINR Measurement Accuracy Requirements</w:t>
      </w:r>
      <w:r>
        <w:rPr>
          <w:noProof/>
        </w:rPr>
        <w:tab/>
        <w:t>856</w:t>
      </w:r>
    </w:p>
    <w:p w14:paraId="3D2C517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Accuracy Requirements for Measurements under Operation with Frame Structure 3</w:t>
      </w:r>
      <w:r>
        <w:rPr>
          <w:noProof/>
        </w:rPr>
        <w:tab/>
        <w:t>857</w:t>
      </w:r>
    </w:p>
    <w:p w14:paraId="683D6F5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857</w:t>
      </w:r>
    </w:p>
    <w:p w14:paraId="17E5FA4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measurements</w:t>
      </w:r>
      <w:r>
        <w:rPr>
          <w:noProof/>
        </w:rPr>
        <w:tab/>
        <w:t>857</w:t>
      </w:r>
    </w:p>
    <w:p w14:paraId="6CC0730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857</w:t>
      </w:r>
    </w:p>
    <w:p w14:paraId="2E09B49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measurement accuracy requirements</w:t>
      </w:r>
      <w:r>
        <w:rPr>
          <w:noProof/>
        </w:rPr>
        <w:tab/>
        <w:t>857</w:t>
      </w:r>
    </w:p>
    <w:p w14:paraId="45614DE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RSRP measurement accuracy requirements</w:t>
      </w:r>
      <w:r>
        <w:rPr>
          <w:noProof/>
        </w:rPr>
        <w:tab/>
        <w:t>858</w:t>
      </w:r>
    </w:p>
    <w:p w14:paraId="40F79E3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measurement accuracy requirements</w:t>
      </w:r>
      <w:r>
        <w:rPr>
          <w:noProof/>
        </w:rPr>
        <w:tab/>
        <w:t>858</w:t>
      </w:r>
    </w:p>
    <w:p w14:paraId="767CABD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RSRP measurement accuracy requirements</w:t>
      </w:r>
      <w:r>
        <w:rPr>
          <w:noProof/>
        </w:rPr>
        <w:tab/>
        <w:t>859</w:t>
      </w:r>
    </w:p>
    <w:p w14:paraId="27DA5D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measurements</w:t>
      </w:r>
      <w:r>
        <w:rPr>
          <w:noProof/>
        </w:rPr>
        <w:tab/>
        <w:t>859</w:t>
      </w:r>
    </w:p>
    <w:p w14:paraId="7F3B5F1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859</w:t>
      </w:r>
    </w:p>
    <w:p w14:paraId="23BCE88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RSRQ measurement accuracy requirements</w:t>
      </w:r>
      <w:r>
        <w:rPr>
          <w:noProof/>
        </w:rPr>
        <w:tab/>
        <w:t>859</w:t>
      </w:r>
    </w:p>
    <w:p w14:paraId="21323D5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RSRQ measurement accuracy requirements</w:t>
      </w:r>
      <w:r>
        <w:rPr>
          <w:noProof/>
        </w:rPr>
        <w:tab/>
        <w:t>860</w:t>
      </w:r>
    </w:p>
    <w:p w14:paraId="1F69185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RSRQ measurement accuracy requirements</w:t>
      </w:r>
      <w:r>
        <w:rPr>
          <w:noProof/>
        </w:rPr>
        <w:tab/>
        <w:t>860</w:t>
      </w:r>
    </w:p>
    <w:p w14:paraId="1DD694C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 measurements</w:t>
      </w:r>
      <w:r>
        <w:rPr>
          <w:noProof/>
        </w:rPr>
        <w:tab/>
        <w:t>861</w:t>
      </w:r>
    </w:p>
    <w:p w14:paraId="4C153B8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861</w:t>
      </w:r>
    </w:p>
    <w:p w14:paraId="65988EB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CSI-RSRP measurement accuracy requirements</w:t>
      </w:r>
      <w:r>
        <w:rPr>
          <w:noProof/>
        </w:rPr>
        <w:tab/>
        <w:t>861</w:t>
      </w:r>
    </w:p>
    <w:p w14:paraId="28A7EDE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CSI-RSRP measurement accuracy requirements</w:t>
      </w:r>
      <w:r>
        <w:rPr>
          <w:noProof/>
        </w:rPr>
        <w:tab/>
        <w:t>861</w:t>
      </w:r>
    </w:p>
    <w:p w14:paraId="4D5F891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CSI-RSRP measurement accuracy requirements</w:t>
      </w:r>
      <w:r>
        <w:rPr>
          <w:noProof/>
        </w:rPr>
        <w:tab/>
        <w:t>862</w:t>
      </w:r>
    </w:p>
    <w:p w14:paraId="651A478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CSI-RSRP measurement accuracy requirements</w:t>
      </w:r>
      <w:r>
        <w:rPr>
          <w:noProof/>
        </w:rPr>
        <w:tab/>
        <w:t>862</w:t>
      </w:r>
    </w:p>
    <w:p w14:paraId="3C3838D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RSSI measurements</w:t>
      </w:r>
      <w:r>
        <w:rPr>
          <w:noProof/>
        </w:rPr>
        <w:tab/>
        <w:t>863</w:t>
      </w:r>
    </w:p>
    <w:p w14:paraId="53E9DF5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RSSI measurement report mapping</w:t>
      </w:r>
      <w:r>
        <w:rPr>
          <w:noProof/>
        </w:rPr>
        <w:tab/>
        <w:t>863</w:t>
      </w:r>
    </w:p>
    <w:p w14:paraId="4E2A8FE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RSSI measurement accuracy requirements</w:t>
      </w:r>
      <w:r>
        <w:rPr>
          <w:noProof/>
        </w:rPr>
        <w:tab/>
        <w:t>863</w:t>
      </w:r>
    </w:p>
    <w:p w14:paraId="51E0908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RSSI measurement accuracy requirements</w:t>
      </w:r>
      <w:r>
        <w:rPr>
          <w:noProof/>
        </w:rPr>
        <w:tab/>
        <w:t>864</w:t>
      </w:r>
    </w:p>
    <w:p w14:paraId="2F164B1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864</w:t>
      </w:r>
    </w:p>
    <w:p w14:paraId="054A767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channel occupancy measurement accuracy requirements</w:t>
      </w:r>
      <w:r>
        <w:rPr>
          <w:noProof/>
        </w:rPr>
        <w:tab/>
        <w:t>864</w:t>
      </w:r>
    </w:p>
    <w:p w14:paraId="14B04C7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channel occupancy measurement accuracy requirements</w:t>
      </w:r>
      <w:r>
        <w:rPr>
          <w:noProof/>
        </w:rPr>
        <w:tab/>
        <w:t>864</w:t>
      </w:r>
    </w:p>
    <w:p w14:paraId="4A7132E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Accuracy Requirements for Carrier Aggregation for Measurements under Operation with Frame Structure 3</w:t>
      </w:r>
      <w:r>
        <w:rPr>
          <w:noProof/>
        </w:rPr>
        <w:tab/>
        <w:t>865</w:t>
      </w:r>
    </w:p>
    <w:p w14:paraId="73BB06C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865</w:t>
      </w:r>
    </w:p>
    <w:p w14:paraId="68FF32D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Accuracy requirements for measurements on SCC</w:t>
      </w:r>
      <w:r>
        <w:rPr>
          <w:noProof/>
        </w:rPr>
        <w:tab/>
        <w:t>865</w:t>
      </w:r>
    </w:p>
    <w:p w14:paraId="214D5CF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requirements for measurements on different SCCs</w:t>
      </w:r>
      <w:r>
        <w:rPr>
          <w:noProof/>
        </w:rPr>
        <w:tab/>
        <w:t>865</w:t>
      </w:r>
    </w:p>
    <w:p w14:paraId="2FF4057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requirements for measurements on SCC and PCC</w:t>
      </w:r>
      <w:r>
        <w:rPr>
          <w:noProof/>
        </w:rPr>
        <w:tab/>
        <w:t>865</w:t>
      </w:r>
    </w:p>
    <w:p w14:paraId="3F824D4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SFN and Subframe Time Difference (SSTD)</w:t>
      </w:r>
      <w:r>
        <w:rPr>
          <w:noProof/>
        </w:rPr>
        <w:tab/>
        <w:t>866</w:t>
      </w:r>
    </w:p>
    <w:p w14:paraId="04DB1BE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 Accuracy Requirement</w:t>
      </w:r>
      <w:r>
        <w:rPr>
          <w:noProof/>
        </w:rPr>
        <w:tab/>
        <w:t>866</w:t>
      </w:r>
    </w:p>
    <w:p w14:paraId="64C9F32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 Measurement Report Mapping</w:t>
      </w:r>
      <w:r>
        <w:rPr>
          <w:noProof/>
        </w:rPr>
        <w:tab/>
        <w:t>866</w:t>
      </w:r>
    </w:p>
    <w:p w14:paraId="3281627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for UE category M1</w:t>
      </w:r>
      <w:r>
        <w:rPr>
          <w:noProof/>
        </w:rPr>
        <w:tab/>
        <w:t>867</w:t>
      </w:r>
    </w:p>
    <w:p w14:paraId="28ABB73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Accuracy for UE category M1 with CE mode A</w:t>
      </w:r>
      <w:r>
        <w:rPr>
          <w:noProof/>
        </w:rPr>
        <w:tab/>
        <w:t>867</w:t>
      </w:r>
    </w:p>
    <w:p w14:paraId="5EA08B1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UE category M1 with CE mode A</w:t>
      </w:r>
      <w:r>
        <w:rPr>
          <w:noProof/>
        </w:rPr>
        <w:tab/>
        <w:t>869</w:t>
      </w:r>
    </w:p>
    <w:p w14:paraId="5005414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Accuracy for UE category M1 with CE mode B</w:t>
      </w:r>
      <w:r>
        <w:rPr>
          <w:noProof/>
        </w:rPr>
        <w:tab/>
        <w:t>870</w:t>
      </w:r>
    </w:p>
    <w:p w14:paraId="74A6430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UE category M1 with CE mode B</w:t>
      </w:r>
      <w:r>
        <w:rPr>
          <w:noProof/>
        </w:rPr>
        <w:tab/>
        <w:t>872</w:t>
      </w:r>
    </w:p>
    <w:p w14:paraId="2965E4D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873</w:t>
      </w:r>
    </w:p>
    <w:p w14:paraId="4508033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873</w:t>
      </w:r>
    </w:p>
    <w:p w14:paraId="5F700DE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874</w:t>
      </w:r>
    </w:p>
    <w:p w14:paraId="68D318B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875</w:t>
      </w:r>
    </w:p>
    <w:p w14:paraId="0568C3C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Accuracy for UE category M1 with CE mode A</w:t>
      </w:r>
      <w:r>
        <w:rPr>
          <w:noProof/>
        </w:rPr>
        <w:tab/>
        <w:t>875</w:t>
      </w:r>
    </w:p>
    <w:p w14:paraId="1F2AACB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RSRP for UE category M1 with CE mode A</w:t>
      </w:r>
      <w:r>
        <w:rPr>
          <w:noProof/>
        </w:rPr>
        <w:tab/>
        <w:t>876</w:t>
      </w:r>
    </w:p>
    <w:p w14:paraId="432FB32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Accuracy for UE category M1 with CE mode B</w:t>
      </w:r>
      <w:r>
        <w:rPr>
          <w:noProof/>
        </w:rPr>
        <w:tab/>
        <w:t>877</w:t>
      </w:r>
    </w:p>
    <w:p w14:paraId="17F8C97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RSRP for UE category M1 with CE mode B</w:t>
      </w:r>
      <w:r>
        <w:rPr>
          <w:noProof/>
        </w:rPr>
        <w:tab/>
        <w:t>878</w:t>
      </w:r>
    </w:p>
    <w:p w14:paraId="3E56B6F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 xml:space="preserve">9.1.21.13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879</w:t>
      </w:r>
    </w:p>
    <w:p w14:paraId="1FB5496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880</w:t>
      </w:r>
    </w:p>
    <w:p w14:paraId="08CD554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9.1.21.15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881</w:t>
      </w:r>
    </w:p>
    <w:p w14:paraId="484C3C8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882</w:t>
      </w:r>
    </w:p>
    <w:p w14:paraId="2FBA334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UE catergory M1 in CE mode A</w:t>
      </w:r>
      <w:r>
        <w:rPr>
          <w:noProof/>
        </w:rPr>
        <w:tab/>
        <w:t>883</w:t>
      </w:r>
    </w:p>
    <w:p w14:paraId="154DDB6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UE catergory M1 in CE mode B</w:t>
      </w:r>
      <w:r>
        <w:rPr>
          <w:noProof/>
        </w:rPr>
        <w:tab/>
        <w:t>884</w:t>
      </w:r>
    </w:p>
    <w:p w14:paraId="66E793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Accuracy Requirement for Cat-M1</w:t>
      </w:r>
      <w:r>
        <w:rPr>
          <w:noProof/>
        </w:rPr>
        <w:tab/>
        <w:t>885</w:t>
      </w:r>
    </w:p>
    <w:p w14:paraId="5D184A3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UE catergory M1 in CE mode A</w:t>
      </w:r>
      <w:r>
        <w:rPr>
          <w:noProof/>
        </w:rPr>
        <w:tab/>
        <w:t>886</w:t>
      </w:r>
    </w:p>
    <w:p w14:paraId="07E3933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UE catergory M1 in CE mode B</w:t>
      </w:r>
      <w:r>
        <w:rPr>
          <w:noProof/>
        </w:rPr>
        <w:tab/>
        <w:t>889</w:t>
      </w:r>
    </w:p>
    <w:p w14:paraId="4094900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Report Mapping for UE Category M1</w:t>
      </w:r>
      <w:r>
        <w:rPr>
          <w:noProof/>
        </w:rPr>
        <w:tab/>
        <w:t>892</w:t>
      </w:r>
    </w:p>
    <w:p w14:paraId="1E65787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892</w:t>
      </w:r>
    </w:p>
    <w:p w14:paraId="35CA471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895</w:t>
      </w:r>
    </w:p>
    <w:p w14:paraId="2C1708F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</w:t>
      </w:r>
      <w:r w:rsidRPr="003F046A">
        <w:rPr>
          <w:rFonts w:eastAsiaTheme="minorEastAsia"/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Measurement accuracy for UE category M1 </w:t>
      </w:r>
      <w:r w:rsidRPr="003F046A">
        <w:rPr>
          <w:rFonts w:eastAsiaTheme="minorEastAsia"/>
          <w:noProof/>
        </w:rPr>
        <w:t>for satellite access</w:t>
      </w:r>
      <w:r>
        <w:rPr>
          <w:noProof/>
        </w:rPr>
        <w:tab/>
        <w:t>896</w:t>
      </w:r>
    </w:p>
    <w:p w14:paraId="0AC0A98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Accuracy for UE category M1 with CE mode A</w:t>
      </w:r>
      <w:r>
        <w:rPr>
          <w:noProof/>
        </w:rPr>
        <w:tab/>
        <w:t>897</w:t>
      </w:r>
    </w:p>
    <w:p w14:paraId="1C337A4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UE category M1 with CE mode A</w:t>
      </w:r>
      <w:r>
        <w:rPr>
          <w:noProof/>
        </w:rPr>
        <w:tab/>
        <w:t>898</w:t>
      </w:r>
    </w:p>
    <w:p w14:paraId="7DE7BDE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Accuracy for UE category M1 with CE mode B</w:t>
      </w:r>
      <w:r>
        <w:rPr>
          <w:noProof/>
        </w:rPr>
        <w:tab/>
        <w:t>899</w:t>
      </w:r>
    </w:p>
    <w:p w14:paraId="3E6D304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UE category M1 with CE mode B</w:t>
      </w:r>
      <w:r>
        <w:rPr>
          <w:noProof/>
        </w:rPr>
        <w:tab/>
        <w:t>901</w:t>
      </w:r>
    </w:p>
    <w:p w14:paraId="7DE1898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902</w:t>
      </w:r>
    </w:p>
    <w:p w14:paraId="5065DE4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902</w:t>
      </w:r>
    </w:p>
    <w:p w14:paraId="6F0E1D4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903</w:t>
      </w:r>
    </w:p>
    <w:p w14:paraId="0B86A09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904</w:t>
      </w:r>
    </w:p>
    <w:p w14:paraId="46CC5CE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Accuracy for UE category M1 with CE mode A</w:t>
      </w:r>
      <w:r>
        <w:rPr>
          <w:noProof/>
        </w:rPr>
        <w:tab/>
        <w:t>904</w:t>
      </w:r>
    </w:p>
    <w:p w14:paraId="2915212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RSRP for UE category M1 with CE mode A</w:t>
      </w:r>
      <w:r>
        <w:rPr>
          <w:noProof/>
        </w:rPr>
        <w:tab/>
        <w:t>905</w:t>
      </w:r>
    </w:p>
    <w:p w14:paraId="2AA4913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Accuracy for UE category M1 with CE mode B</w:t>
      </w:r>
      <w:r>
        <w:rPr>
          <w:noProof/>
        </w:rPr>
        <w:tab/>
        <w:t>906</w:t>
      </w:r>
    </w:p>
    <w:p w14:paraId="06645E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RSRP for UE category M1 with CE mode B</w:t>
      </w:r>
      <w:r>
        <w:rPr>
          <w:noProof/>
        </w:rPr>
        <w:tab/>
        <w:t>907</w:t>
      </w:r>
    </w:p>
    <w:p w14:paraId="538FD47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908</w:t>
      </w:r>
    </w:p>
    <w:p w14:paraId="4FD6514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909</w:t>
      </w:r>
    </w:p>
    <w:p w14:paraId="6BF953F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910</w:t>
      </w:r>
    </w:p>
    <w:p w14:paraId="5717A4B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911</w:t>
      </w:r>
    </w:p>
    <w:p w14:paraId="4115F2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Report Mapping for UE Category M1</w:t>
      </w:r>
      <w:r>
        <w:rPr>
          <w:noProof/>
        </w:rPr>
        <w:tab/>
        <w:t>912</w:t>
      </w:r>
    </w:p>
    <w:p w14:paraId="01FEDDD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912</w:t>
      </w:r>
    </w:p>
    <w:p w14:paraId="2991E3C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914</w:t>
      </w:r>
    </w:p>
    <w:p w14:paraId="5CDB9B7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for UE Category NB1</w:t>
      </w:r>
      <w:r>
        <w:rPr>
          <w:noProof/>
        </w:rPr>
        <w:tab/>
        <w:t>915</w:t>
      </w:r>
    </w:p>
    <w:p w14:paraId="6FE7023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NRSRP Accuracy for UE Category NB1</w:t>
      </w:r>
      <w:r>
        <w:rPr>
          <w:noProof/>
        </w:rPr>
        <w:tab/>
        <w:t>915</w:t>
      </w:r>
    </w:p>
    <w:p w14:paraId="0C4D9CE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916</w:t>
      </w:r>
    </w:p>
    <w:p w14:paraId="1888189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NRSRQ Accuracy for UE Category NB1</w:t>
      </w:r>
      <w:r>
        <w:rPr>
          <w:noProof/>
        </w:rPr>
        <w:tab/>
        <w:t>916</w:t>
      </w:r>
    </w:p>
    <w:p w14:paraId="3823285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917</w:t>
      </w:r>
    </w:p>
    <w:p w14:paraId="37CED41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NRSRP Accuracy for UE Category NB1</w:t>
      </w:r>
      <w:r>
        <w:rPr>
          <w:noProof/>
        </w:rPr>
        <w:tab/>
        <w:t>917</w:t>
      </w:r>
    </w:p>
    <w:p w14:paraId="14AB4B5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918</w:t>
      </w:r>
    </w:p>
    <w:p w14:paraId="0A75883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NRSRQ Accuracy for UE Category NB1</w:t>
      </w:r>
      <w:r>
        <w:rPr>
          <w:noProof/>
        </w:rPr>
        <w:tab/>
        <w:t>918</w:t>
      </w:r>
    </w:p>
    <w:p w14:paraId="59F88B3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919</w:t>
      </w:r>
    </w:p>
    <w:p w14:paraId="2F027F6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NRSRP Measurement Report Mapping</w:t>
      </w:r>
      <w:r>
        <w:rPr>
          <w:noProof/>
        </w:rPr>
        <w:tab/>
        <w:t>919</w:t>
      </w:r>
    </w:p>
    <w:p w14:paraId="0DDE368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NB1 for normal coverage</w:t>
      </w:r>
      <w:r>
        <w:rPr>
          <w:noProof/>
        </w:rPr>
        <w:tab/>
        <w:t>919</w:t>
      </w:r>
    </w:p>
    <w:p w14:paraId="20DEEE6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NB1 for normal coverage</w:t>
      </w:r>
      <w:r>
        <w:rPr>
          <w:noProof/>
        </w:rPr>
        <w:tab/>
        <w:t>920</w:t>
      </w:r>
    </w:p>
    <w:p w14:paraId="236BB31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NB1 for enhanced coverage</w:t>
      </w:r>
      <w:r>
        <w:rPr>
          <w:noProof/>
        </w:rPr>
        <w:tab/>
        <w:t>921</w:t>
      </w:r>
    </w:p>
    <w:p w14:paraId="75C2478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NB1 for enhanced coverage</w:t>
      </w:r>
      <w:r>
        <w:rPr>
          <w:noProof/>
        </w:rPr>
        <w:tab/>
        <w:t>922</w:t>
      </w:r>
    </w:p>
    <w:p w14:paraId="393E0B0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NRSRQ Measurement Report Mapping</w:t>
      </w:r>
      <w:r>
        <w:rPr>
          <w:noProof/>
        </w:rPr>
        <w:tab/>
        <w:t>923</w:t>
      </w:r>
    </w:p>
    <w:p w14:paraId="1C3942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MSG3-based Measurement Report Mapping for UE Category NB1</w:t>
      </w:r>
      <w:r>
        <w:rPr>
          <w:noProof/>
        </w:rPr>
        <w:tab/>
        <w:t>924</w:t>
      </w:r>
    </w:p>
    <w:p w14:paraId="5BB2CBA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924</w:t>
      </w:r>
    </w:p>
    <w:p w14:paraId="753CEEB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reporting for UE Category NB2 with 16-QAM</w:t>
      </w:r>
      <w:r>
        <w:rPr>
          <w:noProof/>
        </w:rPr>
        <w:tab/>
        <w:t>925</w:t>
      </w:r>
    </w:p>
    <w:p w14:paraId="3D9F8D4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for UE Category NB1</w:t>
      </w:r>
      <w:r w:rsidRPr="003F046A">
        <w:rPr>
          <w:rFonts w:eastAsiaTheme="minorEastAsia"/>
          <w:noProof/>
        </w:rPr>
        <w:t xml:space="preserve"> for satellite access</w:t>
      </w:r>
      <w:r>
        <w:rPr>
          <w:noProof/>
        </w:rPr>
        <w:tab/>
        <w:t>925</w:t>
      </w:r>
    </w:p>
    <w:p w14:paraId="2CFC5EC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NRSRP Accuracy for UE Category NB1</w:t>
      </w:r>
      <w:r>
        <w:rPr>
          <w:noProof/>
        </w:rPr>
        <w:tab/>
        <w:t>925</w:t>
      </w:r>
    </w:p>
    <w:p w14:paraId="68CC945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NRSRQ Accuracy for UE Category NB1</w:t>
      </w:r>
      <w:r>
        <w:rPr>
          <w:noProof/>
        </w:rPr>
        <w:tab/>
        <w:t>926</w:t>
      </w:r>
    </w:p>
    <w:p w14:paraId="0B62BEB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NRSRP Accuracy for UE Category NB1</w:t>
      </w:r>
      <w:r>
        <w:rPr>
          <w:noProof/>
        </w:rPr>
        <w:tab/>
        <w:t>927</w:t>
      </w:r>
    </w:p>
    <w:p w14:paraId="663B63C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NRSRQ Accuracy for UE Category NB1</w:t>
      </w:r>
      <w:r>
        <w:rPr>
          <w:noProof/>
        </w:rPr>
        <w:tab/>
        <w:t>928</w:t>
      </w:r>
    </w:p>
    <w:p w14:paraId="0F6F6EF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NRSRP Measurement Report Mapping</w:t>
      </w:r>
      <w:r>
        <w:rPr>
          <w:noProof/>
        </w:rPr>
        <w:tab/>
        <w:t>929</w:t>
      </w:r>
    </w:p>
    <w:p w14:paraId="41017B0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NRSRQ Measurement Report Mapping</w:t>
      </w:r>
      <w:r>
        <w:rPr>
          <w:noProof/>
        </w:rPr>
        <w:tab/>
        <w:t>929</w:t>
      </w:r>
    </w:p>
    <w:p w14:paraId="70D9D8A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MSG3-based Measurement Report Mapping for UE Category NB1</w:t>
      </w:r>
      <w:r>
        <w:rPr>
          <w:noProof/>
        </w:rPr>
        <w:tab/>
        <w:t>929</w:t>
      </w:r>
    </w:p>
    <w:p w14:paraId="7059EE2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929</w:t>
      </w:r>
    </w:p>
    <w:p w14:paraId="4511A2A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Headroom for UE Category NB1</w:t>
      </w:r>
      <w:r>
        <w:rPr>
          <w:noProof/>
        </w:rPr>
        <w:tab/>
        <w:t>930</w:t>
      </w:r>
    </w:p>
    <w:p w14:paraId="50990CA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930</w:t>
      </w:r>
    </w:p>
    <w:p w14:paraId="1A880AF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930</w:t>
      </w:r>
    </w:p>
    <w:p w14:paraId="7018549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9.1.23.3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 for UE Category NB1</w:t>
      </w:r>
      <w:r>
        <w:rPr>
          <w:noProof/>
        </w:rPr>
        <w:tab/>
        <w:t>930</w:t>
      </w:r>
    </w:p>
    <w:p w14:paraId="707299B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932</w:t>
      </w:r>
    </w:p>
    <w:p w14:paraId="778018C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932</w:t>
      </w:r>
    </w:p>
    <w:p w14:paraId="0842C07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 for UE Category NB1 for UE Power Class 6</w:t>
      </w:r>
      <w:r>
        <w:rPr>
          <w:noProof/>
        </w:rPr>
        <w:tab/>
        <w:t>932</w:t>
      </w:r>
    </w:p>
    <w:p w14:paraId="03DF588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Headroom for UE Category NB1 for Satellite Access</w:t>
      </w:r>
      <w:r>
        <w:rPr>
          <w:noProof/>
        </w:rPr>
        <w:tab/>
        <w:t>933</w:t>
      </w:r>
    </w:p>
    <w:p w14:paraId="2A54C43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933</w:t>
      </w:r>
    </w:p>
    <w:p w14:paraId="10F8EF5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933</w:t>
      </w:r>
    </w:p>
    <w:p w14:paraId="3901AEC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 for UE Category NB1</w:t>
      </w:r>
      <w:r w:rsidRPr="003F046A">
        <w:rPr>
          <w:rFonts w:eastAsia="SimSun"/>
          <w:noProof/>
        </w:rPr>
        <w:t xml:space="preserve"> </w:t>
      </w:r>
      <w:r>
        <w:rPr>
          <w:noProof/>
        </w:rPr>
        <w:t>for Satellite Access</w:t>
      </w:r>
      <w:r>
        <w:rPr>
          <w:noProof/>
        </w:rPr>
        <w:tab/>
        <w:t>934</w:t>
      </w:r>
    </w:p>
    <w:p w14:paraId="109AAC3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934</w:t>
      </w:r>
    </w:p>
    <w:p w14:paraId="18CC612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934</w:t>
      </w:r>
    </w:p>
    <w:p w14:paraId="73B7624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 for UE Category NB1 for UE Power Class 6 for Satellite Access</w:t>
      </w:r>
      <w:r>
        <w:rPr>
          <w:noProof/>
        </w:rPr>
        <w:tab/>
        <w:t>934</w:t>
      </w:r>
    </w:p>
    <w:p w14:paraId="5D42A44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934</w:t>
      </w:r>
    </w:p>
    <w:p w14:paraId="60A4E0C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for UE category M2</w:t>
      </w:r>
      <w:r>
        <w:rPr>
          <w:noProof/>
        </w:rPr>
        <w:tab/>
        <w:t>934</w:t>
      </w:r>
    </w:p>
    <w:p w14:paraId="305019D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UE catergory M2 in CE mode A</w:t>
      </w:r>
      <w:r>
        <w:rPr>
          <w:noProof/>
        </w:rPr>
        <w:tab/>
        <w:t>934</w:t>
      </w:r>
    </w:p>
    <w:p w14:paraId="0BFC4E5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UE catergory M2 in CE mode B</w:t>
      </w:r>
      <w:r>
        <w:rPr>
          <w:noProof/>
        </w:rPr>
        <w:tab/>
        <w:t>935</w:t>
      </w:r>
    </w:p>
    <w:p w14:paraId="6956DF8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Accuracy Requirement for Cat-M2</w:t>
      </w:r>
      <w:r>
        <w:rPr>
          <w:noProof/>
        </w:rPr>
        <w:tab/>
        <w:t>936</w:t>
      </w:r>
    </w:p>
    <w:p w14:paraId="44CB5D5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UE catergory M2 in CE mode A</w:t>
      </w:r>
      <w:r>
        <w:rPr>
          <w:noProof/>
        </w:rPr>
        <w:tab/>
        <w:t>937</w:t>
      </w:r>
    </w:p>
    <w:p w14:paraId="48C9D8F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UE catergory M2 in CE mode B</w:t>
      </w:r>
      <w:r>
        <w:rPr>
          <w:noProof/>
        </w:rPr>
        <w:tab/>
        <w:t>939</w:t>
      </w:r>
    </w:p>
    <w:p w14:paraId="0295FC5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for non-BL CE UE</w:t>
      </w:r>
      <w:r>
        <w:rPr>
          <w:noProof/>
        </w:rPr>
        <w:tab/>
        <w:t>940</w:t>
      </w:r>
    </w:p>
    <w:p w14:paraId="4EFF33D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RSRP for non-BL CE UE in CE mode A</w:t>
      </w:r>
      <w:r>
        <w:rPr>
          <w:noProof/>
        </w:rPr>
        <w:tab/>
        <w:t>941</w:t>
      </w:r>
    </w:p>
    <w:p w14:paraId="2F74472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non-BL CE UE in CE mode A</w:t>
      </w:r>
      <w:r>
        <w:rPr>
          <w:noProof/>
        </w:rPr>
        <w:tab/>
        <w:t>943</w:t>
      </w:r>
    </w:p>
    <w:p w14:paraId="1AD971D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RSRP for non-BL CE UE in CE mode B</w:t>
      </w:r>
      <w:r>
        <w:rPr>
          <w:noProof/>
        </w:rPr>
        <w:tab/>
        <w:t>943</w:t>
      </w:r>
    </w:p>
    <w:p w14:paraId="22F0149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non-BL CE UE in CE mode B</w:t>
      </w:r>
      <w:r>
        <w:rPr>
          <w:noProof/>
        </w:rPr>
        <w:tab/>
        <w:t>945</w:t>
      </w:r>
    </w:p>
    <w:p w14:paraId="6F5227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946</w:t>
      </w:r>
    </w:p>
    <w:p w14:paraId="3DBC099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RSRQ for non-BL CE UE in CE mode A</w:t>
      </w:r>
      <w:r>
        <w:rPr>
          <w:noProof/>
        </w:rPr>
        <w:tab/>
        <w:t>946</w:t>
      </w:r>
    </w:p>
    <w:p w14:paraId="71C825A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RSRQ for non-BL CE UE in CE mode B</w:t>
      </w:r>
      <w:r>
        <w:rPr>
          <w:noProof/>
        </w:rPr>
        <w:tab/>
        <w:t>946</w:t>
      </w:r>
    </w:p>
    <w:p w14:paraId="2658EB3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947</w:t>
      </w:r>
    </w:p>
    <w:p w14:paraId="3C450A9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RSRP for non-BL CE UE in CE mode A</w:t>
      </w:r>
      <w:r>
        <w:rPr>
          <w:noProof/>
        </w:rPr>
        <w:tab/>
        <w:t>947</w:t>
      </w:r>
    </w:p>
    <w:p w14:paraId="3FB3A8E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RSRP for non-BL CE UE in CE mode A</w:t>
      </w:r>
      <w:r>
        <w:rPr>
          <w:noProof/>
        </w:rPr>
        <w:tab/>
        <w:t>948</w:t>
      </w:r>
    </w:p>
    <w:p w14:paraId="6A64922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RSRP for non-BL CE UE in CE mode B</w:t>
      </w:r>
      <w:r>
        <w:rPr>
          <w:noProof/>
        </w:rPr>
        <w:tab/>
        <w:t>949</w:t>
      </w:r>
    </w:p>
    <w:p w14:paraId="2F476D8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Inter-frequency Relative Accuracy of RSRP for </w:t>
      </w:r>
      <w:r w:rsidRPr="003F046A">
        <w:rPr>
          <w:rFonts w:eastAsia="DengXian"/>
          <w:noProof/>
        </w:rPr>
        <w:t xml:space="preserve">non-BL CE </w:t>
      </w:r>
      <w:r>
        <w:rPr>
          <w:noProof/>
        </w:rPr>
        <w:t>UE in CE mode B</w:t>
      </w:r>
      <w:r>
        <w:rPr>
          <w:noProof/>
        </w:rPr>
        <w:tab/>
        <w:t>950</w:t>
      </w:r>
    </w:p>
    <w:p w14:paraId="6242D1C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RSRQ for non-BL CE UE in CE mode A</w:t>
      </w:r>
      <w:r>
        <w:rPr>
          <w:noProof/>
        </w:rPr>
        <w:tab/>
        <w:t>951</w:t>
      </w:r>
    </w:p>
    <w:p w14:paraId="387790E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RSRQ for non-BL CE UE in CE mode A</w:t>
      </w:r>
      <w:r>
        <w:rPr>
          <w:noProof/>
        </w:rPr>
        <w:tab/>
        <w:t>951</w:t>
      </w:r>
    </w:p>
    <w:p w14:paraId="5DFF73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RSRQ for non-BL CE UE in CE mode B</w:t>
      </w:r>
      <w:r>
        <w:rPr>
          <w:noProof/>
        </w:rPr>
        <w:tab/>
        <w:t>951</w:t>
      </w:r>
    </w:p>
    <w:p w14:paraId="2BF8C6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RSRQ for non-BL CE UE in CE mode B</w:t>
      </w:r>
      <w:r>
        <w:rPr>
          <w:noProof/>
        </w:rPr>
        <w:tab/>
        <w:t>952</w:t>
      </w:r>
    </w:p>
    <w:p w14:paraId="01F6D7D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SFN and frame Timing Difference (SFTD)</w:t>
      </w:r>
      <w:r>
        <w:rPr>
          <w:noProof/>
        </w:rPr>
        <w:tab/>
        <w:t>953</w:t>
      </w:r>
    </w:p>
    <w:p w14:paraId="75C222B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Accuracy Requirement</w:t>
      </w:r>
      <w:r>
        <w:rPr>
          <w:noProof/>
        </w:rPr>
        <w:tab/>
        <w:t>953</w:t>
      </w:r>
    </w:p>
    <w:p w14:paraId="33BAFD1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SFN and Frame Timing Difference (SFTD) under CCA</w:t>
      </w:r>
      <w:r>
        <w:rPr>
          <w:noProof/>
        </w:rPr>
        <w:tab/>
        <w:t>955</w:t>
      </w:r>
    </w:p>
    <w:p w14:paraId="278BF25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Accuracy Requirement under CCA</w:t>
      </w:r>
      <w:r>
        <w:rPr>
          <w:noProof/>
        </w:rPr>
        <w:tab/>
        <w:t>955</w:t>
      </w:r>
    </w:p>
    <w:p w14:paraId="3EDD843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FDD Measurements</w:t>
      </w:r>
      <w:r>
        <w:rPr>
          <w:noProof/>
        </w:rPr>
        <w:tab/>
        <w:t>956</w:t>
      </w:r>
    </w:p>
    <w:p w14:paraId="532544A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FDD CPICH RSCP</w:t>
      </w:r>
      <w:r>
        <w:rPr>
          <w:noProof/>
        </w:rPr>
        <w:tab/>
        <w:t>956</w:t>
      </w:r>
    </w:p>
    <w:p w14:paraId="57C7E0B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957</w:t>
      </w:r>
    </w:p>
    <w:p w14:paraId="2A046D6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FDD CPICH Ec/No</w:t>
      </w:r>
      <w:r>
        <w:rPr>
          <w:noProof/>
        </w:rPr>
        <w:tab/>
        <w:t>957</w:t>
      </w:r>
    </w:p>
    <w:p w14:paraId="06E4CBC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TDD Measurements</w:t>
      </w:r>
      <w:r>
        <w:rPr>
          <w:noProof/>
        </w:rPr>
        <w:tab/>
        <w:t>957</w:t>
      </w:r>
    </w:p>
    <w:p w14:paraId="1269505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TDD P-CCPCH RSCP</w:t>
      </w:r>
      <w:r>
        <w:rPr>
          <w:noProof/>
        </w:rPr>
        <w:tab/>
        <w:t>958</w:t>
      </w:r>
    </w:p>
    <w:p w14:paraId="6D3C711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958</w:t>
      </w:r>
    </w:p>
    <w:p w14:paraId="42CBB53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958</w:t>
      </w:r>
    </w:p>
    <w:p w14:paraId="1BF3861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GSM Measurements</w:t>
      </w:r>
      <w:r>
        <w:rPr>
          <w:noProof/>
        </w:rPr>
        <w:tab/>
        <w:t>958</w:t>
      </w:r>
    </w:p>
    <w:p w14:paraId="686C50B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958</w:t>
      </w:r>
    </w:p>
    <w:p w14:paraId="1E622C78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CDMA2000 1x RTT Measurements</w:t>
      </w:r>
      <w:r>
        <w:rPr>
          <w:noProof/>
        </w:rPr>
        <w:tab/>
        <w:t>958</w:t>
      </w:r>
    </w:p>
    <w:p w14:paraId="3750A7D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CDMA2000 1x RTT Pilot Strength</w:t>
      </w:r>
      <w:r>
        <w:rPr>
          <w:noProof/>
        </w:rPr>
        <w:tab/>
        <w:t>958</w:t>
      </w:r>
    </w:p>
    <w:p w14:paraId="2C4408C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</w:t>
      </w:r>
      <w:r w:rsidRPr="003F046A">
        <w:rPr>
          <w:rFonts w:cs="v4.2.0"/>
          <w:noProof/>
          <w:vertAlign w:val="subscript"/>
        </w:rPr>
        <w:t>CMAX,c</w:t>
      </w:r>
      <w:r>
        <w:rPr>
          <w:noProof/>
        </w:rPr>
        <w:tab/>
        <w:t>959</w:t>
      </w:r>
    </w:p>
    <w:p w14:paraId="49115EB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959</w:t>
      </w:r>
    </w:p>
    <w:p w14:paraId="3A6B2A3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9.6.2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Estimation Period</w:t>
      </w:r>
      <w:r>
        <w:rPr>
          <w:noProof/>
        </w:rPr>
        <w:tab/>
        <w:t>959</w:t>
      </w:r>
    </w:p>
    <w:p w14:paraId="3C40098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959</w:t>
      </w:r>
    </w:p>
    <w:p w14:paraId="7FBA4FB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IEEE802.11 Measurements</w:t>
      </w:r>
      <w:r>
        <w:rPr>
          <w:noProof/>
        </w:rPr>
        <w:tab/>
        <w:t>959</w:t>
      </w:r>
    </w:p>
    <w:p w14:paraId="2990165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WLAN RSSI</w:t>
      </w:r>
      <w:r>
        <w:rPr>
          <w:noProof/>
        </w:rPr>
        <w:tab/>
        <w:t>959</w:t>
      </w:r>
    </w:p>
    <w:p w14:paraId="17B6B85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WLAN RSSI Measurement Report Mapping</w:t>
      </w:r>
      <w:r>
        <w:rPr>
          <w:noProof/>
        </w:rPr>
        <w:tab/>
        <w:t>959</w:t>
      </w:r>
    </w:p>
    <w:p w14:paraId="57CAB12E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960</w:t>
      </w:r>
    </w:p>
    <w:p w14:paraId="15FC07C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960</w:t>
      </w:r>
    </w:p>
    <w:p w14:paraId="00C4385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</w:t>
      </w:r>
      <w:r>
        <w:rPr>
          <w:noProof/>
        </w:rPr>
        <w:tab/>
        <w:t>960</w:t>
      </w:r>
    </w:p>
    <w:p w14:paraId="02B3090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MBSFN RSRP measurement accuracy requirements</w:t>
      </w:r>
      <w:r>
        <w:rPr>
          <w:noProof/>
        </w:rPr>
        <w:tab/>
        <w:t>960</w:t>
      </w:r>
    </w:p>
    <w:p w14:paraId="296EF33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 measurement report mapping</w:t>
      </w:r>
      <w:r>
        <w:rPr>
          <w:noProof/>
        </w:rPr>
        <w:tab/>
        <w:t>961</w:t>
      </w:r>
    </w:p>
    <w:p w14:paraId="207572D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 measurement report mapping for 7.5 kHz subcarrier spacing</w:t>
      </w:r>
      <w:r>
        <w:rPr>
          <w:noProof/>
        </w:rPr>
        <w:tab/>
        <w:t>961</w:t>
      </w:r>
    </w:p>
    <w:p w14:paraId="54C4465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 measurement report mapping for 1.25 kHz subcarrier spacing</w:t>
      </w:r>
      <w:r>
        <w:rPr>
          <w:noProof/>
        </w:rPr>
        <w:tab/>
        <w:t>962</w:t>
      </w:r>
    </w:p>
    <w:p w14:paraId="08CC373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MBSFN RSRP measurement report mapping for </w:t>
      </w:r>
      <w:r w:rsidRPr="003F046A">
        <w:rPr>
          <w:rFonts w:eastAsia="PMingLiU"/>
          <w:noProof/>
          <w:lang w:eastAsia="zh-TW"/>
        </w:rPr>
        <w:t>2.5</w:t>
      </w:r>
      <w:r>
        <w:rPr>
          <w:noProof/>
        </w:rPr>
        <w:t xml:space="preserve"> kHz subcarrier spacing</w:t>
      </w:r>
      <w:r>
        <w:rPr>
          <w:noProof/>
        </w:rPr>
        <w:tab/>
        <w:t>962</w:t>
      </w:r>
    </w:p>
    <w:p w14:paraId="1D6EF77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MBSFN RSRP measurement report mapping for </w:t>
      </w:r>
      <w:r w:rsidRPr="003F046A">
        <w:rPr>
          <w:rFonts w:eastAsia="PMingLiU"/>
          <w:noProof/>
          <w:lang w:eastAsia="zh-TW"/>
        </w:rPr>
        <w:t>370.37</w:t>
      </w:r>
      <w:r>
        <w:rPr>
          <w:noProof/>
        </w:rPr>
        <w:t>Hz subcarrier spacing</w:t>
      </w:r>
      <w:r>
        <w:rPr>
          <w:noProof/>
        </w:rPr>
        <w:tab/>
        <w:t>962</w:t>
      </w:r>
    </w:p>
    <w:p w14:paraId="4518A32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</w:t>
      </w:r>
      <w:r>
        <w:rPr>
          <w:noProof/>
        </w:rPr>
        <w:tab/>
        <w:t>963</w:t>
      </w:r>
    </w:p>
    <w:p w14:paraId="5D3863A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MBSFN RSRQ measurement accuracy requirements</w:t>
      </w:r>
      <w:r>
        <w:rPr>
          <w:noProof/>
        </w:rPr>
        <w:tab/>
        <w:t>963</w:t>
      </w:r>
    </w:p>
    <w:p w14:paraId="57544FB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 report mapping</w:t>
      </w:r>
      <w:r>
        <w:rPr>
          <w:noProof/>
        </w:rPr>
        <w:tab/>
        <w:t>963</w:t>
      </w:r>
    </w:p>
    <w:p w14:paraId="5882187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 report mapping for 7.5 kHz subcarrier spacing</w:t>
      </w:r>
      <w:r>
        <w:rPr>
          <w:noProof/>
        </w:rPr>
        <w:tab/>
        <w:t>964</w:t>
      </w:r>
    </w:p>
    <w:p w14:paraId="11F1349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 report mapping for 1.25 kHz subcarrier spacing</w:t>
      </w:r>
      <w:r>
        <w:rPr>
          <w:noProof/>
        </w:rPr>
        <w:tab/>
        <w:t>964</w:t>
      </w:r>
    </w:p>
    <w:p w14:paraId="6D7A866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</w:t>
      </w:r>
      <w:r w:rsidRPr="003F046A">
        <w:rPr>
          <w:rFonts w:eastAsia="PMingLiU"/>
          <w:noProof/>
          <w:lang w:eastAsia="zh-TW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 report mapping for 2.5 kHz subcarrier spacing</w:t>
      </w:r>
      <w:r>
        <w:rPr>
          <w:noProof/>
        </w:rPr>
        <w:tab/>
        <w:t>964</w:t>
      </w:r>
    </w:p>
    <w:p w14:paraId="1081F9B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</w:t>
      </w:r>
      <w:r w:rsidRPr="003F046A">
        <w:rPr>
          <w:rFonts w:eastAsia="PMingLiU"/>
          <w:noProof/>
          <w:lang w:eastAsia="zh-TW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 report mapping for 370.37 kHz subcarrier spacing</w:t>
      </w:r>
      <w:r>
        <w:rPr>
          <w:noProof/>
        </w:rPr>
        <w:tab/>
        <w:t>965</w:t>
      </w:r>
    </w:p>
    <w:p w14:paraId="6555265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MCH BLER</w:t>
      </w:r>
      <w:r>
        <w:rPr>
          <w:noProof/>
        </w:rPr>
        <w:tab/>
        <w:t>965</w:t>
      </w:r>
    </w:p>
    <w:p w14:paraId="0EAD8B9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 mapping for MCH BLER</w:t>
      </w:r>
      <w:r>
        <w:rPr>
          <w:noProof/>
        </w:rPr>
        <w:tab/>
        <w:t>965</w:t>
      </w:r>
    </w:p>
    <w:p w14:paraId="32CFDB9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 mapping for MCH Block Number</w:t>
      </w:r>
      <w:r>
        <w:rPr>
          <w:noProof/>
        </w:rPr>
        <w:tab/>
        <w:t>966</w:t>
      </w:r>
    </w:p>
    <w:p w14:paraId="6B29211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Measurements</w:t>
      </w:r>
      <w:r>
        <w:rPr>
          <w:noProof/>
        </w:rPr>
        <w:tab/>
        <w:t>967</w:t>
      </w:r>
    </w:p>
    <w:p w14:paraId="23E7C11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967</w:t>
      </w:r>
    </w:p>
    <w:p w14:paraId="0CE705F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967</w:t>
      </w:r>
    </w:p>
    <w:p w14:paraId="15DDA01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S-RSRP Accuracy</w:t>
      </w:r>
      <w:r>
        <w:rPr>
          <w:noProof/>
        </w:rPr>
        <w:tab/>
        <w:t>967</w:t>
      </w:r>
    </w:p>
    <w:p w14:paraId="725267E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S-RSRP</w:t>
      </w:r>
      <w:r>
        <w:rPr>
          <w:noProof/>
        </w:rPr>
        <w:tab/>
        <w:t>968</w:t>
      </w:r>
    </w:p>
    <w:p w14:paraId="5E688D1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SD-RSRP Measurement Accuracy Requirements</w:t>
      </w:r>
      <w:r>
        <w:rPr>
          <w:noProof/>
        </w:rPr>
        <w:tab/>
        <w:t>969</w:t>
      </w:r>
    </w:p>
    <w:p w14:paraId="6BFA71F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SD-RSRP Accuracy</w:t>
      </w:r>
      <w:r>
        <w:rPr>
          <w:noProof/>
        </w:rPr>
        <w:tab/>
        <w:t>969</w:t>
      </w:r>
    </w:p>
    <w:p w14:paraId="01F3082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SD-RSRP</w:t>
      </w:r>
      <w:r>
        <w:rPr>
          <w:noProof/>
        </w:rPr>
        <w:tab/>
        <w:t>969</w:t>
      </w:r>
    </w:p>
    <w:p w14:paraId="638D21C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Measurements</w:t>
      </w:r>
      <w:r>
        <w:rPr>
          <w:noProof/>
        </w:rPr>
        <w:tab/>
        <w:t>970</w:t>
      </w:r>
    </w:p>
    <w:p w14:paraId="3855A61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970</w:t>
      </w:r>
    </w:p>
    <w:p w14:paraId="48D08B5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970</w:t>
      </w:r>
    </w:p>
    <w:p w14:paraId="037DF55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S-RSRP Accuracy</w:t>
      </w:r>
      <w:r>
        <w:rPr>
          <w:noProof/>
        </w:rPr>
        <w:tab/>
        <w:t>970</w:t>
      </w:r>
    </w:p>
    <w:p w14:paraId="123A3D6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S-RSRP</w:t>
      </w:r>
      <w:r>
        <w:rPr>
          <w:noProof/>
        </w:rPr>
        <w:tab/>
        <w:t>971</w:t>
      </w:r>
    </w:p>
    <w:p w14:paraId="5F51C19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PSSCH-RSRP Measurement Accuracy Requirements</w:t>
      </w:r>
      <w:r>
        <w:rPr>
          <w:noProof/>
        </w:rPr>
        <w:tab/>
        <w:t>971</w:t>
      </w:r>
    </w:p>
    <w:p w14:paraId="5E7C109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PSSCH-RSRP Accuracy</w:t>
      </w:r>
      <w:r>
        <w:rPr>
          <w:noProof/>
        </w:rPr>
        <w:tab/>
        <w:t>971</w:t>
      </w:r>
    </w:p>
    <w:p w14:paraId="5895A28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S-RSSI Measurement Accuracy Requirements</w:t>
      </w:r>
      <w:r>
        <w:rPr>
          <w:noProof/>
        </w:rPr>
        <w:tab/>
        <w:t>972</w:t>
      </w:r>
    </w:p>
    <w:p w14:paraId="7F8848C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9.10.4.1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Intra-frequency absolute S-RSSI measurement accuracy requirements</w:t>
      </w:r>
      <w:r>
        <w:rPr>
          <w:noProof/>
        </w:rPr>
        <w:tab/>
        <w:t>972</w:t>
      </w:r>
    </w:p>
    <w:p w14:paraId="2A5C647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9.10.4.2 Intra-frequency relative S-RSSI measurement accuracy requirements</w:t>
      </w:r>
      <w:r>
        <w:rPr>
          <w:noProof/>
        </w:rPr>
        <w:tab/>
        <w:t>972</w:t>
      </w:r>
    </w:p>
    <w:p w14:paraId="3587EEC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</w:t>
      </w:r>
      <w:r>
        <w:rPr>
          <w:noProof/>
        </w:rPr>
        <w:tab/>
        <w:t>973</w:t>
      </w:r>
    </w:p>
    <w:p w14:paraId="3AE0C45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SS-RSRP Measurements</w:t>
      </w:r>
      <w:r>
        <w:rPr>
          <w:noProof/>
        </w:rPr>
        <w:tab/>
        <w:t>973</w:t>
      </w:r>
    </w:p>
    <w:p w14:paraId="5BD98C0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SS-RSRP Measurements for DC Idle Mode Measurements</w:t>
      </w:r>
      <w:r>
        <w:rPr>
          <w:noProof/>
        </w:rPr>
        <w:tab/>
        <w:t>973</w:t>
      </w:r>
    </w:p>
    <w:p w14:paraId="43DDF8D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SS-RSRQ Measurements</w:t>
      </w:r>
      <w:r>
        <w:rPr>
          <w:noProof/>
        </w:rPr>
        <w:tab/>
        <w:t>974</w:t>
      </w:r>
    </w:p>
    <w:p w14:paraId="35A0BD4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SS-RSRQ Measurements for DC Idle Mode Measurements</w:t>
      </w:r>
      <w:r>
        <w:rPr>
          <w:noProof/>
        </w:rPr>
        <w:tab/>
        <w:t>974</w:t>
      </w:r>
    </w:p>
    <w:p w14:paraId="72893C5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SS-SINR Measurements</w:t>
      </w:r>
      <w:r>
        <w:rPr>
          <w:noProof/>
        </w:rPr>
        <w:tab/>
        <w:t>974</w:t>
      </w:r>
    </w:p>
    <w:p w14:paraId="15DC5AE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SS-RSRP Measurements under CCA</w:t>
      </w:r>
      <w:r>
        <w:rPr>
          <w:noProof/>
        </w:rPr>
        <w:tab/>
        <w:t>975</w:t>
      </w:r>
    </w:p>
    <w:p w14:paraId="41990C0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SS-RSRQ Measurements under CCA</w:t>
      </w:r>
      <w:r>
        <w:rPr>
          <w:noProof/>
        </w:rPr>
        <w:tab/>
        <w:t>975</w:t>
      </w:r>
    </w:p>
    <w:p w14:paraId="276FC29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SS-SINR Measurements under CCA</w:t>
      </w:r>
      <w:r>
        <w:rPr>
          <w:noProof/>
        </w:rPr>
        <w:tab/>
        <w:t>975</w:t>
      </w:r>
    </w:p>
    <w:p w14:paraId="0588BE0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RSSI Measurements under CCA</w:t>
      </w:r>
      <w:r>
        <w:rPr>
          <w:noProof/>
        </w:rPr>
        <w:tab/>
        <w:t>975</w:t>
      </w:r>
    </w:p>
    <w:p w14:paraId="69EDC0B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Channel Occupancy Measurements under CCA</w:t>
      </w:r>
      <w:r>
        <w:rPr>
          <w:noProof/>
        </w:rPr>
        <w:tab/>
        <w:t>976</w:t>
      </w:r>
    </w:p>
    <w:p w14:paraId="61082272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Performance Requirements for E-UTRAN</w:t>
      </w:r>
      <w:r>
        <w:rPr>
          <w:noProof/>
        </w:rPr>
        <w:tab/>
        <w:t>976</w:t>
      </w:r>
    </w:p>
    <w:p w14:paraId="101E5F0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Received Interference Power</w:t>
      </w:r>
      <w:r>
        <w:rPr>
          <w:noProof/>
        </w:rPr>
        <w:tab/>
        <w:t>976</w:t>
      </w:r>
    </w:p>
    <w:p w14:paraId="78318EA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requirement</w:t>
      </w:r>
      <w:r>
        <w:rPr>
          <w:noProof/>
        </w:rPr>
        <w:tab/>
        <w:t>976</w:t>
      </w:r>
    </w:p>
    <w:p w14:paraId="203A6C1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requirement</w:t>
      </w:r>
      <w:r>
        <w:rPr>
          <w:noProof/>
        </w:rPr>
        <w:tab/>
        <w:t>976</w:t>
      </w:r>
    </w:p>
    <w:p w14:paraId="7C519CD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Received Interference Power measurement report mapping</w:t>
      </w:r>
      <w:r>
        <w:rPr>
          <w:noProof/>
        </w:rPr>
        <w:tab/>
        <w:t>977</w:t>
      </w:r>
    </w:p>
    <w:p w14:paraId="61FC142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Angle of Arrival (AOA)</w:t>
      </w:r>
      <w:r>
        <w:rPr>
          <w:noProof/>
        </w:rPr>
        <w:tab/>
        <w:t>977</w:t>
      </w:r>
    </w:p>
    <w:p w14:paraId="1E9D901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Range/mapping</w:t>
      </w:r>
      <w:r>
        <w:rPr>
          <w:noProof/>
        </w:rPr>
        <w:tab/>
        <w:t>977</w:t>
      </w:r>
    </w:p>
    <w:p w14:paraId="1DAE2C4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(T</w:t>
      </w:r>
      <w:r w:rsidRPr="003F046A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977</w:t>
      </w:r>
    </w:p>
    <w:p w14:paraId="3DE5A32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977</w:t>
      </w:r>
    </w:p>
    <w:p w14:paraId="2DB085E1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Requirements in Any Cell Selection state</w:t>
      </w:r>
      <w:r>
        <w:rPr>
          <w:noProof/>
        </w:rPr>
        <w:tab/>
        <w:t>978</w:t>
      </w:r>
    </w:p>
    <w:p w14:paraId="680CCE7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978</w:t>
      </w:r>
    </w:p>
    <w:p w14:paraId="4E5ABC1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ProSe in Any Cell Selection State</w:t>
      </w:r>
      <w:r>
        <w:rPr>
          <w:noProof/>
        </w:rPr>
        <w:tab/>
        <w:t>978</w:t>
      </w:r>
    </w:p>
    <w:p w14:paraId="09EEDC6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978</w:t>
      </w:r>
    </w:p>
    <w:p w14:paraId="2B89522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UE transmission timing</w:t>
      </w:r>
      <w:r>
        <w:rPr>
          <w:noProof/>
        </w:rPr>
        <w:tab/>
        <w:t>978</w:t>
      </w:r>
    </w:p>
    <w:p w14:paraId="4E215EA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979</w:t>
      </w:r>
    </w:p>
    <w:p w14:paraId="71385D1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979</w:t>
      </w:r>
    </w:p>
    <w:p w14:paraId="1A583F4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979</w:t>
      </w:r>
    </w:p>
    <w:p w14:paraId="4681683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ProSe in Any Cell Selection State</w:t>
      </w:r>
      <w:r>
        <w:rPr>
          <w:noProof/>
        </w:rPr>
        <w:tab/>
        <w:t>979</w:t>
      </w:r>
    </w:p>
    <w:p w14:paraId="6D88718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979</w:t>
      </w:r>
    </w:p>
    <w:p w14:paraId="2679316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979</w:t>
      </w:r>
    </w:p>
    <w:p w14:paraId="1269D82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</w:t>
      </w:r>
      <w:r>
        <w:rPr>
          <w:noProof/>
        </w:rPr>
        <w:tab/>
        <w:t>979</w:t>
      </w:r>
    </w:p>
    <w:p w14:paraId="0196E4F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</w:t>
      </w:r>
      <w:r>
        <w:rPr>
          <w:noProof/>
        </w:rPr>
        <w:tab/>
        <w:t>980</w:t>
      </w:r>
    </w:p>
    <w:p w14:paraId="14DA3DB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ProSe Synchronization Reference</w:t>
      </w:r>
      <w:r>
        <w:rPr>
          <w:noProof/>
        </w:rPr>
        <w:tab/>
        <w:t>980</w:t>
      </w:r>
    </w:p>
    <w:p w14:paraId="137F07A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980</w:t>
      </w:r>
    </w:p>
    <w:p w14:paraId="0B55530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Selection/Reselection to intra-frequency SyncRef UE</w:t>
      </w:r>
      <w:r>
        <w:rPr>
          <w:noProof/>
        </w:rPr>
        <w:tab/>
        <w:t>980</w:t>
      </w:r>
    </w:p>
    <w:p w14:paraId="635FA61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980</w:t>
      </w:r>
    </w:p>
    <w:p w14:paraId="6774E2A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980</w:t>
      </w:r>
    </w:p>
    <w:p w14:paraId="0A279AF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981</w:t>
      </w:r>
    </w:p>
    <w:p w14:paraId="2C7123C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981</w:t>
      </w:r>
    </w:p>
    <w:p w14:paraId="0B76D45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981</w:t>
      </w:r>
    </w:p>
    <w:p w14:paraId="68BD3D9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intra-frequency ProSe relay UE</w:t>
      </w:r>
      <w:r>
        <w:rPr>
          <w:noProof/>
        </w:rPr>
        <w:tab/>
        <w:t>981</w:t>
      </w:r>
    </w:p>
    <w:p w14:paraId="3EF17D5D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V2V Sidelink Communication Requirements for V2V Operation on Dedicated V2V Carrier</w:t>
      </w:r>
      <w:r>
        <w:rPr>
          <w:noProof/>
        </w:rPr>
        <w:tab/>
        <w:t>981</w:t>
      </w:r>
    </w:p>
    <w:p w14:paraId="51631DA5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981</w:t>
      </w:r>
    </w:p>
    <w:p w14:paraId="62751A0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Timing</w:t>
      </w:r>
      <w:r>
        <w:rPr>
          <w:noProof/>
        </w:rPr>
        <w:tab/>
        <w:t>982</w:t>
      </w:r>
    </w:p>
    <w:p w14:paraId="41739B1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GNSS as timing reference</w:t>
      </w:r>
      <w:r>
        <w:rPr>
          <w:noProof/>
        </w:rPr>
        <w:tab/>
        <w:t>982</w:t>
      </w:r>
    </w:p>
    <w:p w14:paraId="0B127FF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982</w:t>
      </w:r>
    </w:p>
    <w:p w14:paraId="5FC3740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Reliability of GNSS signal</w:t>
      </w:r>
      <w:r>
        <w:rPr>
          <w:noProof/>
        </w:rPr>
        <w:tab/>
        <w:t>982</w:t>
      </w:r>
    </w:p>
    <w:p w14:paraId="68462553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Requirements</w:t>
      </w:r>
      <w:r>
        <w:rPr>
          <w:noProof/>
        </w:rPr>
        <w:tab/>
        <w:t>982</w:t>
      </w:r>
    </w:p>
    <w:p w14:paraId="6612CE9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982</w:t>
      </w:r>
    </w:p>
    <w:p w14:paraId="7A8D920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983</w:t>
      </w:r>
    </w:p>
    <w:p w14:paraId="242943A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983</w:t>
      </w:r>
    </w:p>
    <w:p w14:paraId="5E1567C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983</w:t>
      </w:r>
    </w:p>
    <w:p w14:paraId="763A749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Serving cell/PCell as synchronization reference source</w:t>
      </w:r>
      <w:r>
        <w:rPr>
          <w:noProof/>
        </w:rPr>
        <w:tab/>
        <w:t>983</w:t>
      </w:r>
    </w:p>
    <w:p w14:paraId="3B987D8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983</w:t>
      </w:r>
    </w:p>
    <w:p w14:paraId="6414A3C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983</w:t>
      </w:r>
    </w:p>
    <w:p w14:paraId="06DC975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983</w:t>
      </w:r>
    </w:p>
    <w:p w14:paraId="57A689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Serving cell / PCell as synchronization reference source</w:t>
      </w:r>
      <w:r>
        <w:rPr>
          <w:noProof/>
        </w:rPr>
        <w:tab/>
        <w:t>983</w:t>
      </w:r>
    </w:p>
    <w:p w14:paraId="2B08C79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984</w:t>
      </w:r>
    </w:p>
    <w:p w14:paraId="0ADEB2E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984</w:t>
      </w:r>
    </w:p>
    <w:p w14:paraId="1C82B5E5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985</w:t>
      </w:r>
    </w:p>
    <w:p w14:paraId="5D88C178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Autonomous Resource Selection/Reselection measurements</w:t>
      </w:r>
      <w:r>
        <w:rPr>
          <w:noProof/>
        </w:rPr>
        <w:tab/>
        <w:t>986</w:t>
      </w:r>
    </w:p>
    <w:p w14:paraId="62730A0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986</w:t>
      </w:r>
    </w:p>
    <w:p w14:paraId="7254D54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PSSCH-RSRP measurements</w:t>
      </w:r>
      <w:r>
        <w:rPr>
          <w:noProof/>
        </w:rPr>
        <w:tab/>
        <w:t>986</w:t>
      </w:r>
    </w:p>
    <w:p w14:paraId="3B86249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S-RSSI measurements</w:t>
      </w:r>
      <w:r>
        <w:rPr>
          <w:noProof/>
        </w:rPr>
        <w:tab/>
        <w:t>986</w:t>
      </w:r>
    </w:p>
    <w:p w14:paraId="24365FA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986</w:t>
      </w:r>
    </w:p>
    <w:p w14:paraId="54FFE58D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986</w:t>
      </w:r>
    </w:p>
    <w:p w14:paraId="78163D4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986</w:t>
      </w:r>
    </w:p>
    <w:p w14:paraId="083A55B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Sidelink Communication Dropping due to synchronization reference source change</w:t>
      </w:r>
      <w:r>
        <w:rPr>
          <w:noProof/>
        </w:rPr>
        <w:tab/>
        <w:t>986</w:t>
      </w:r>
    </w:p>
    <w:p w14:paraId="40F8184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13.7.</w:t>
      </w:r>
      <w:r w:rsidRPr="003F046A">
        <w:rPr>
          <w:rFonts w:eastAsia="Malgun Gothic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Interruptions to WAN due to V2X </w:t>
      </w:r>
      <w:r w:rsidRPr="003F046A">
        <w:rPr>
          <w:rFonts w:eastAsia="Malgun Gothic"/>
          <w:noProof/>
        </w:rPr>
        <w:t>Carrier Aggregation</w:t>
      </w:r>
      <w:r>
        <w:rPr>
          <w:noProof/>
        </w:rPr>
        <w:tab/>
        <w:t>987</w:t>
      </w:r>
    </w:p>
    <w:p w14:paraId="08C8A68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 w:rsidRPr="003F046A">
        <w:rPr>
          <w:rFonts w:eastAsiaTheme="minorEastAsia"/>
          <w:noProof/>
        </w:rPr>
        <w:t>3</w:t>
      </w:r>
      <w:r>
        <w:rPr>
          <w:noProof/>
        </w:rPr>
        <w:t>.7.</w:t>
      </w:r>
      <w:r w:rsidRPr="003F046A">
        <w:rPr>
          <w:rFonts w:eastAsiaTheme="minorEastAsia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Interruptions to WAN due to </w:t>
      </w:r>
      <w:r w:rsidRPr="003F046A">
        <w:rPr>
          <w:rFonts w:eastAsiaTheme="minorEastAsia"/>
          <w:noProof/>
        </w:rPr>
        <w:t xml:space="preserve">NR </w:t>
      </w:r>
      <w:r>
        <w:rPr>
          <w:noProof/>
        </w:rPr>
        <w:t>V2X sidelink communication</w:t>
      </w:r>
      <w:r>
        <w:rPr>
          <w:noProof/>
        </w:rPr>
        <w:tab/>
        <w:t>987</w:t>
      </w:r>
    </w:p>
    <w:p w14:paraId="14AA36A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Reliability of GNSS signal</w:t>
      </w:r>
      <w:r>
        <w:rPr>
          <w:noProof/>
        </w:rPr>
        <w:tab/>
        <w:t>987</w:t>
      </w:r>
    </w:p>
    <w:p w14:paraId="60FE9C4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Component Carrier Addition and Release Delay for V2X Sidelink Carrier Aggregation</w:t>
      </w:r>
      <w:r>
        <w:rPr>
          <w:noProof/>
        </w:rPr>
        <w:tab/>
        <w:t>988</w:t>
      </w:r>
    </w:p>
    <w:p w14:paraId="22BEF95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V2X Synchronization Reference Source for V2X Carrier Aggregation</w:t>
      </w:r>
      <w:r>
        <w:rPr>
          <w:noProof/>
        </w:rPr>
        <w:tab/>
        <w:t>988</w:t>
      </w:r>
    </w:p>
    <w:p w14:paraId="13701709" w14:textId="77777777" w:rsidR="007D26F8" w:rsidRDefault="007D26F8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A (normative): Test Cases</w:t>
      </w:r>
      <w:r>
        <w:rPr>
          <w:noProof/>
        </w:rPr>
        <w:tab/>
        <w:t>997</w:t>
      </w:r>
    </w:p>
    <w:p w14:paraId="4E306FFD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Purpose of annex</w:t>
      </w:r>
      <w:r>
        <w:rPr>
          <w:noProof/>
        </w:rPr>
        <w:tab/>
        <w:t>997</w:t>
      </w:r>
    </w:p>
    <w:p w14:paraId="33450DD5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997</w:t>
      </w:r>
    </w:p>
    <w:p w14:paraId="7B3084C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5.0.0"/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Types of requirements in TS 36.133</w:t>
      </w:r>
      <w:r>
        <w:rPr>
          <w:noProof/>
        </w:rPr>
        <w:tab/>
        <w:t>997</w:t>
      </w:r>
    </w:p>
    <w:p w14:paraId="0F63F0A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and delay requirements on UE higher layer actions</w:t>
      </w:r>
      <w:r>
        <w:rPr>
          <w:noProof/>
        </w:rPr>
        <w:tab/>
        <w:t>997</w:t>
      </w:r>
    </w:p>
    <w:p w14:paraId="0813656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power levels, relative powers and time</w:t>
      </w:r>
      <w:r>
        <w:rPr>
          <w:noProof/>
        </w:rPr>
        <w:tab/>
        <w:t>997</w:t>
      </w:r>
    </w:p>
    <w:p w14:paraId="6B24C44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Implementation requirements</w:t>
      </w:r>
      <w:r>
        <w:rPr>
          <w:noProof/>
        </w:rPr>
        <w:tab/>
        <w:t>998</w:t>
      </w:r>
    </w:p>
    <w:p w14:paraId="7C8ABEA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layer timing requirements</w:t>
      </w:r>
      <w:r>
        <w:rPr>
          <w:noProof/>
        </w:rPr>
        <w:tab/>
        <w:t>998</w:t>
      </w:r>
    </w:p>
    <w:p w14:paraId="71C18F18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RRM test configurations</w:t>
      </w:r>
      <w:r>
        <w:rPr>
          <w:noProof/>
        </w:rPr>
        <w:tab/>
        <w:t>999</w:t>
      </w:r>
    </w:p>
    <w:p w14:paraId="299B77FE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5.0.0"/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999</w:t>
      </w:r>
    </w:p>
    <w:p w14:paraId="4C5710E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PDSCH</w:t>
      </w:r>
      <w:r>
        <w:rPr>
          <w:noProof/>
        </w:rPr>
        <w:tab/>
        <w:t>999</w:t>
      </w:r>
    </w:p>
    <w:p w14:paraId="432F7E2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999</w:t>
      </w:r>
    </w:p>
    <w:p w14:paraId="10066B2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1004</w:t>
      </w:r>
    </w:p>
    <w:p w14:paraId="614A066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for UE category 0</w:t>
      </w:r>
      <w:r>
        <w:rPr>
          <w:noProof/>
        </w:rPr>
        <w:tab/>
        <w:t>1007</w:t>
      </w:r>
    </w:p>
    <w:p w14:paraId="6FE520B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for UE category 0</w:t>
      </w:r>
      <w:r>
        <w:rPr>
          <w:noProof/>
        </w:rPr>
        <w:tab/>
        <w:t>1008</w:t>
      </w:r>
    </w:p>
    <w:p w14:paraId="44260C1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for UE category 0</w:t>
      </w:r>
      <w:r>
        <w:rPr>
          <w:noProof/>
        </w:rPr>
        <w:tab/>
        <w:t>1009</w:t>
      </w:r>
    </w:p>
    <w:p w14:paraId="02AB8E6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Frame Structure 3</w:t>
      </w:r>
      <w:r>
        <w:rPr>
          <w:noProof/>
        </w:rPr>
        <w:tab/>
        <w:t>1010</w:t>
      </w:r>
    </w:p>
    <w:p w14:paraId="0A81CA8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5.0.0"/>
          <w:noProof/>
          <w:lang w:val="de-DE"/>
        </w:rPr>
        <w:t>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de-DE"/>
        </w:rPr>
        <w:t>PCFICH/PDCCH/PHICH</w:t>
      </w:r>
      <w:r>
        <w:rPr>
          <w:noProof/>
        </w:rPr>
        <w:tab/>
        <w:t>1011</w:t>
      </w:r>
    </w:p>
    <w:p w14:paraId="3044364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de-DE"/>
        </w:rPr>
        <w:t>A.3.1.2.1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de-DE"/>
        </w:rPr>
        <w:t>FDD</w:t>
      </w:r>
      <w:r>
        <w:rPr>
          <w:noProof/>
        </w:rPr>
        <w:tab/>
        <w:t>1011</w:t>
      </w:r>
    </w:p>
    <w:p w14:paraId="43E21A7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1011</w:t>
      </w:r>
    </w:p>
    <w:p w14:paraId="541E476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de-DE"/>
        </w:rPr>
        <w:t>A.3.1.2.3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de-DE"/>
        </w:rPr>
        <w:t>HD-FDD for UE category 0</w:t>
      </w:r>
      <w:r>
        <w:rPr>
          <w:noProof/>
        </w:rPr>
        <w:tab/>
        <w:t>1012</w:t>
      </w:r>
    </w:p>
    <w:p w14:paraId="28A5CF1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de-DE"/>
        </w:rPr>
        <w:t>A.3.1.2.4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de-DE"/>
        </w:rPr>
        <w:t>FS 3</w:t>
      </w:r>
      <w:r>
        <w:rPr>
          <w:noProof/>
        </w:rPr>
        <w:tab/>
        <w:t>1012</w:t>
      </w:r>
    </w:p>
    <w:p w14:paraId="7C06D10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de-DE"/>
        </w:rPr>
        <w:t>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de-DE"/>
        </w:rPr>
        <w:t xml:space="preserve">MPDCCH </w:t>
      </w:r>
      <w:r>
        <w:rPr>
          <w:noProof/>
        </w:rPr>
        <w:t>Reference Channels for Cat-M1 UEs</w:t>
      </w:r>
      <w:r>
        <w:rPr>
          <w:noProof/>
        </w:rPr>
        <w:tab/>
        <w:t>1012</w:t>
      </w:r>
    </w:p>
    <w:p w14:paraId="2C8D659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de-DE"/>
        </w:rPr>
        <w:t>A.3.1.3.1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de-DE"/>
        </w:rPr>
        <w:t>FDD</w:t>
      </w:r>
      <w:r>
        <w:rPr>
          <w:noProof/>
        </w:rPr>
        <w:t xml:space="preserve"> in CEModeA</w:t>
      </w:r>
      <w:r>
        <w:rPr>
          <w:noProof/>
        </w:rPr>
        <w:tab/>
        <w:t>1013</w:t>
      </w:r>
    </w:p>
    <w:p w14:paraId="478005E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de-DE"/>
        </w:rPr>
        <w:t>A.3.1.3.2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de-DE"/>
        </w:rPr>
        <w:t>HD-FDD</w:t>
      </w:r>
      <w:r>
        <w:rPr>
          <w:noProof/>
        </w:rPr>
        <w:t xml:space="preserve"> in CEModeA</w:t>
      </w:r>
      <w:r>
        <w:rPr>
          <w:noProof/>
        </w:rPr>
        <w:tab/>
        <w:t>1013</w:t>
      </w:r>
    </w:p>
    <w:p w14:paraId="156EA4B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de-DE"/>
        </w:rPr>
        <w:t>A.3.1.3.3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de-DE"/>
        </w:rPr>
        <w:t>TDD</w:t>
      </w:r>
      <w:r>
        <w:rPr>
          <w:noProof/>
        </w:rPr>
        <w:t xml:space="preserve"> in CEModeA</w:t>
      </w:r>
      <w:r>
        <w:rPr>
          <w:noProof/>
        </w:rPr>
        <w:tab/>
        <w:t>1014</w:t>
      </w:r>
    </w:p>
    <w:p w14:paraId="50B2C73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de-DE"/>
        </w:rPr>
        <w:t>A.3.1.3.4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de-DE"/>
        </w:rPr>
        <w:t>FDD</w:t>
      </w:r>
      <w:r>
        <w:rPr>
          <w:noProof/>
        </w:rPr>
        <w:t xml:space="preserve"> in CEModeB</w:t>
      </w:r>
      <w:r>
        <w:rPr>
          <w:noProof/>
        </w:rPr>
        <w:tab/>
        <w:t>1014</w:t>
      </w:r>
    </w:p>
    <w:p w14:paraId="7592748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de-DE"/>
        </w:rPr>
        <w:t>A.3.1.3.5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de-DE"/>
        </w:rPr>
        <w:t>HD-FDD</w:t>
      </w:r>
      <w:r>
        <w:rPr>
          <w:noProof/>
        </w:rPr>
        <w:t xml:space="preserve"> in CEModeB</w:t>
      </w:r>
      <w:r>
        <w:rPr>
          <w:noProof/>
        </w:rPr>
        <w:tab/>
        <w:t>1015</w:t>
      </w:r>
    </w:p>
    <w:p w14:paraId="0E8D6B8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de-DE"/>
        </w:rPr>
        <w:t>A.3.1.3.6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de-DE"/>
        </w:rPr>
        <w:t>TDD</w:t>
      </w:r>
      <w:r>
        <w:rPr>
          <w:noProof/>
        </w:rPr>
        <w:t xml:space="preserve"> in CEModeB</w:t>
      </w:r>
      <w:r>
        <w:rPr>
          <w:noProof/>
        </w:rPr>
        <w:tab/>
        <w:t>1015</w:t>
      </w:r>
    </w:p>
    <w:p w14:paraId="6263306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PDSCH Reference Channel for Cat-M1 UEs</w:t>
      </w:r>
      <w:r>
        <w:rPr>
          <w:noProof/>
        </w:rPr>
        <w:tab/>
        <w:t>1016</w:t>
      </w:r>
    </w:p>
    <w:p w14:paraId="12458E4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3F046A">
        <w:rPr>
          <w:rFonts w:cs="v5.0.0"/>
          <w:noProof/>
        </w:rPr>
        <w:t>in CEModeA</w:t>
      </w:r>
      <w:r>
        <w:rPr>
          <w:noProof/>
        </w:rPr>
        <w:tab/>
        <w:t>1016</w:t>
      </w:r>
    </w:p>
    <w:p w14:paraId="11701AF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HD-FDD </w:t>
      </w:r>
      <w:r w:rsidRPr="003F046A">
        <w:rPr>
          <w:rFonts w:cs="v5.0.0"/>
          <w:noProof/>
        </w:rPr>
        <w:t>in CEModeA</w:t>
      </w:r>
      <w:r>
        <w:rPr>
          <w:noProof/>
        </w:rPr>
        <w:tab/>
        <w:t>1017</w:t>
      </w:r>
    </w:p>
    <w:p w14:paraId="14C7B2D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3F046A">
        <w:rPr>
          <w:rFonts w:cs="v5.0.0"/>
          <w:noProof/>
        </w:rPr>
        <w:t>in CEModeA</w:t>
      </w:r>
      <w:r>
        <w:rPr>
          <w:noProof/>
        </w:rPr>
        <w:tab/>
        <w:t>1018</w:t>
      </w:r>
    </w:p>
    <w:p w14:paraId="4C251A5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3F046A">
        <w:rPr>
          <w:rFonts w:cs="v5.0.0"/>
          <w:noProof/>
        </w:rPr>
        <w:t>in CEModeB</w:t>
      </w:r>
      <w:r>
        <w:rPr>
          <w:noProof/>
        </w:rPr>
        <w:tab/>
        <w:t>1019</w:t>
      </w:r>
    </w:p>
    <w:p w14:paraId="4670E1A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HD-FDD </w:t>
      </w:r>
      <w:r w:rsidRPr="003F046A">
        <w:rPr>
          <w:rFonts w:cs="v5.0.0"/>
          <w:noProof/>
        </w:rPr>
        <w:t>in CEModeB</w:t>
      </w:r>
      <w:r>
        <w:rPr>
          <w:noProof/>
        </w:rPr>
        <w:tab/>
        <w:t>1020</w:t>
      </w:r>
    </w:p>
    <w:p w14:paraId="738CF61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3F046A">
        <w:rPr>
          <w:rFonts w:cs="v5.0.0"/>
          <w:noProof/>
        </w:rPr>
        <w:t>in CEModeB</w:t>
      </w:r>
      <w:r>
        <w:rPr>
          <w:noProof/>
        </w:rPr>
        <w:tab/>
        <w:t>1020</w:t>
      </w:r>
    </w:p>
    <w:p w14:paraId="01CAB6D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</w:t>
      </w:r>
      <w:r w:rsidRPr="003F046A">
        <w:rPr>
          <w:rFonts w:eastAsia="MS Mincho"/>
          <w:noProof/>
          <w:lang w:eastAsia="ja-JP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NPD</w:t>
      </w:r>
      <w:r w:rsidRPr="003F046A">
        <w:rPr>
          <w:rFonts w:eastAsia="MS Mincho"/>
          <w:noProof/>
          <w:lang w:eastAsia="ja-JP"/>
        </w:rPr>
        <w:t>S</w:t>
      </w:r>
      <w:r>
        <w:rPr>
          <w:noProof/>
        </w:rPr>
        <w:t xml:space="preserve">CH </w:t>
      </w:r>
      <w:r w:rsidRPr="003F046A">
        <w:rPr>
          <w:rFonts w:cs="v5.0.0"/>
          <w:noProof/>
        </w:rPr>
        <w:t>Reference Channel for UE category NB1</w:t>
      </w:r>
      <w:r>
        <w:rPr>
          <w:noProof/>
        </w:rPr>
        <w:tab/>
        <w:t>1021</w:t>
      </w:r>
    </w:p>
    <w:p w14:paraId="58D4223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</w:t>
      </w:r>
      <w:r w:rsidRPr="003F046A">
        <w:rPr>
          <w:rFonts w:eastAsia="MS Mincho"/>
          <w:noProof/>
          <w:lang w:eastAsia="ja-JP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in-band operation</w:t>
      </w:r>
      <w:r>
        <w:rPr>
          <w:noProof/>
        </w:rPr>
        <w:tab/>
        <w:t>1021</w:t>
      </w:r>
    </w:p>
    <w:p w14:paraId="5D30FA2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1022</w:t>
      </w:r>
    </w:p>
    <w:p w14:paraId="3AF9DC7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standalone operation</w:t>
      </w:r>
      <w:r>
        <w:rPr>
          <w:noProof/>
        </w:rPr>
        <w:tab/>
        <w:t>1022</w:t>
      </w:r>
    </w:p>
    <w:p w14:paraId="1E8CD9A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1023</w:t>
      </w:r>
    </w:p>
    <w:p w14:paraId="1C872D5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guard band operation</w:t>
      </w:r>
      <w:r>
        <w:rPr>
          <w:noProof/>
        </w:rPr>
        <w:tab/>
        <w:t>1023</w:t>
      </w:r>
    </w:p>
    <w:p w14:paraId="08E25F1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1024</w:t>
      </w:r>
    </w:p>
    <w:p w14:paraId="6F67711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</w:t>
      </w:r>
      <w:r w:rsidRPr="003F046A">
        <w:rPr>
          <w:rFonts w:eastAsia="MS Mincho"/>
          <w:noProof/>
          <w:lang w:eastAsia="ja-JP"/>
        </w:rPr>
        <w:t>5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in-band operation</w:t>
      </w:r>
      <w:r>
        <w:rPr>
          <w:noProof/>
        </w:rPr>
        <w:tab/>
        <w:t>1024</w:t>
      </w:r>
    </w:p>
    <w:p w14:paraId="6E6B4B5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standalone operation</w:t>
      </w:r>
      <w:r>
        <w:rPr>
          <w:noProof/>
        </w:rPr>
        <w:tab/>
        <w:t>1024</w:t>
      </w:r>
    </w:p>
    <w:p w14:paraId="253702E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guard band operation</w:t>
      </w:r>
      <w:r>
        <w:rPr>
          <w:noProof/>
        </w:rPr>
        <w:tab/>
        <w:t>1025</w:t>
      </w:r>
    </w:p>
    <w:p w14:paraId="4A783DB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NPDCCH Reference Channel for UE category NB1</w:t>
      </w:r>
      <w:r>
        <w:rPr>
          <w:noProof/>
        </w:rPr>
        <w:tab/>
        <w:t>1025</w:t>
      </w:r>
    </w:p>
    <w:p w14:paraId="01E3E2A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operation</w:t>
      </w:r>
      <w:r>
        <w:rPr>
          <w:noProof/>
        </w:rPr>
        <w:tab/>
        <w:t>1025</w:t>
      </w:r>
    </w:p>
    <w:p w14:paraId="1E7C013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1026</w:t>
      </w:r>
    </w:p>
    <w:p w14:paraId="1647197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Standalone operation</w:t>
      </w:r>
      <w:r>
        <w:rPr>
          <w:noProof/>
        </w:rPr>
        <w:tab/>
        <w:t>1026</w:t>
      </w:r>
    </w:p>
    <w:p w14:paraId="40A9829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1026</w:t>
      </w:r>
    </w:p>
    <w:p w14:paraId="42048F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Guard band operation</w:t>
      </w:r>
      <w:r>
        <w:rPr>
          <w:noProof/>
        </w:rPr>
        <w:tab/>
        <w:t>1026</w:t>
      </w:r>
    </w:p>
    <w:p w14:paraId="43FBA8F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1027</w:t>
      </w:r>
    </w:p>
    <w:p w14:paraId="288DD39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5.0.0"/>
          <w:noProof/>
        </w:rPr>
        <w:t>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1027</w:t>
      </w:r>
    </w:p>
    <w:p w14:paraId="63FB02B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Patterns for FDD</w:t>
      </w:r>
      <w:r>
        <w:rPr>
          <w:noProof/>
        </w:rPr>
        <w:tab/>
        <w:t>1027</w:t>
      </w:r>
    </w:p>
    <w:p w14:paraId="2FA550C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1: outer resource blocks allocation in 10 MHz</w:t>
      </w:r>
      <w:r>
        <w:rPr>
          <w:noProof/>
        </w:rPr>
        <w:tab/>
        <w:t>1028</w:t>
      </w:r>
    </w:p>
    <w:p w14:paraId="741796C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2: full bandwidth allocation in 10 MHz</w:t>
      </w:r>
      <w:r>
        <w:rPr>
          <w:noProof/>
        </w:rPr>
        <w:tab/>
        <w:t>1028</w:t>
      </w:r>
    </w:p>
    <w:p w14:paraId="480090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3: outer resource blocks allocation in 1.4 MHz</w:t>
      </w:r>
      <w:r>
        <w:rPr>
          <w:noProof/>
        </w:rPr>
        <w:tab/>
        <w:t>1029</w:t>
      </w:r>
    </w:p>
    <w:p w14:paraId="58ADFBB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4: full bandwidth allocation in 1.4 MHz</w:t>
      </w:r>
      <w:r>
        <w:rPr>
          <w:noProof/>
        </w:rPr>
        <w:tab/>
        <w:t>1030</w:t>
      </w:r>
    </w:p>
    <w:p w14:paraId="259DCE4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5: outer resource blocks allocation in 10 MHz (without MBSFN)</w:t>
      </w:r>
      <w:r>
        <w:rPr>
          <w:noProof/>
        </w:rPr>
        <w:tab/>
        <w:t>1030</w:t>
      </w:r>
    </w:p>
    <w:p w14:paraId="32005CB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6: full bandwidth allocation in 10 MHz (without MBSFN)</w:t>
      </w:r>
      <w:r>
        <w:rPr>
          <w:noProof/>
        </w:rPr>
        <w:tab/>
        <w:t>1031</w:t>
      </w:r>
    </w:p>
    <w:p w14:paraId="52F235F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7: full bandwidth allocation in 1.4 MHz (without MBSFN)</w:t>
      </w:r>
      <w:r>
        <w:rPr>
          <w:noProof/>
        </w:rPr>
        <w:tab/>
        <w:t>1031</w:t>
      </w:r>
    </w:p>
    <w:p w14:paraId="310D423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8: outer resource blocks allocation in 10 MHz for MBSFN ABS</w:t>
      </w:r>
      <w:r>
        <w:rPr>
          <w:noProof/>
        </w:rPr>
        <w:tab/>
        <w:t>1031</w:t>
      </w:r>
    </w:p>
    <w:p w14:paraId="64B2DB2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9: full bandwidth allocation in 10 MHz for MBSFN ABS</w:t>
      </w:r>
      <w:r>
        <w:rPr>
          <w:noProof/>
        </w:rPr>
        <w:tab/>
        <w:t>1032</w:t>
      </w:r>
    </w:p>
    <w:p w14:paraId="3C8E3B7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10: outer resource blocks allocation in 10 MHz with user data in every subframe (without MBSFN)</w:t>
      </w:r>
      <w:r>
        <w:rPr>
          <w:noProof/>
        </w:rPr>
        <w:tab/>
        <w:t>1033</w:t>
      </w:r>
    </w:p>
    <w:p w14:paraId="378C04F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11: outer resource blocks allocation in 20 MHz</w:t>
      </w:r>
      <w:r>
        <w:rPr>
          <w:noProof/>
        </w:rPr>
        <w:tab/>
        <w:t>1033</w:t>
      </w:r>
    </w:p>
    <w:p w14:paraId="11A7758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12: full bandwidth allocation in 20 MHz</w:t>
      </w:r>
      <w:r>
        <w:rPr>
          <w:noProof/>
        </w:rPr>
        <w:tab/>
        <w:t>1034</w:t>
      </w:r>
    </w:p>
    <w:p w14:paraId="6054E1A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13: outer resource blocks allocation in 20 MHz (without MBSFN)</w:t>
      </w:r>
      <w:r>
        <w:rPr>
          <w:noProof/>
        </w:rPr>
        <w:tab/>
        <w:t>1034</w:t>
      </w:r>
    </w:p>
    <w:p w14:paraId="3360EE0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14: full bandwidth allocation in 20 MHz (without MBSFN)</w:t>
      </w:r>
      <w:r>
        <w:rPr>
          <w:noProof/>
        </w:rPr>
        <w:tab/>
        <w:t>1035</w:t>
      </w:r>
    </w:p>
    <w:p w14:paraId="289844C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15: outer resource blocks allocation in 5 MHz</w:t>
      </w:r>
      <w:r>
        <w:rPr>
          <w:noProof/>
        </w:rPr>
        <w:tab/>
        <w:t>1035</w:t>
      </w:r>
    </w:p>
    <w:p w14:paraId="7493760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16: full bandwidth allocation in 5 MHz</w:t>
      </w:r>
      <w:r>
        <w:rPr>
          <w:noProof/>
        </w:rPr>
        <w:tab/>
        <w:t>1036</w:t>
      </w:r>
    </w:p>
    <w:p w14:paraId="5823244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A.3.2.1.17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17: outer resource blocks allocation in 20 MHz with user data in every subframe (without MBSFN)</w:t>
      </w:r>
      <w:r>
        <w:rPr>
          <w:noProof/>
        </w:rPr>
        <w:tab/>
        <w:t>1036</w:t>
      </w:r>
    </w:p>
    <w:p w14:paraId="5732E9C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18: outer resource blocks allocation in 5 MHz (without MBSFN)</w:t>
      </w:r>
      <w:r>
        <w:rPr>
          <w:noProof/>
        </w:rPr>
        <w:tab/>
        <w:t>1037</w:t>
      </w:r>
    </w:p>
    <w:p w14:paraId="573FE73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19: full bandwidth allocation in 5 MHz (without MBSFN)</w:t>
      </w:r>
      <w:r>
        <w:rPr>
          <w:noProof/>
        </w:rPr>
        <w:tab/>
        <w:t>1037</w:t>
      </w:r>
    </w:p>
    <w:p w14:paraId="4995F3F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20: outer resource blocks allocation in 5 MHz with user data in every subframe (without MBSFN)</w:t>
      </w:r>
      <w:r>
        <w:rPr>
          <w:noProof/>
        </w:rPr>
        <w:tab/>
        <w:t>1038</w:t>
      </w:r>
    </w:p>
    <w:p w14:paraId="18BDDD9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OCNG FDD pattern 21: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1038</w:t>
      </w:r>
    </w:p>
    <w:p w14:paraId="46E9E76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OCNG FDD pattern 22: Generic resource blocks allocation in 5MHz </w:t>
      </w:r>
      <w:r>
        <w:rPr>
          <w:noProof/>
          <w:lang w:bidi="hi-IN"/>
        </w:rPr>
        <w:t>(without MBSFN)</w:t>
      </w:r>
      <w:r>
        <w:rPr>
          <w:noProof/>
        </w:rPr>
        <w:tab/>
        <w:t>1039</w:t>
      </w:r>
    </w:p>
    <w:p w14:paraId="165F518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Patterns for TDD</w:t>
      </w:r>
      <w:r>
        <w:rPr>
          <w:noProof/>
        </w:rPr>
        <w:tab/>
        <w:t>1039</w:t>
      </w:r>
    </w:p>
    <w:p w14:paraId="61C8871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1: outer resource blocks allocation in 10 MHz</w:t>
      </w:r>
      <w:r>
        <w:rPr>
          <w:noProof/>
        </w:rPr>
        <w:tab/>
        <w:t>1040</w:t>
      </w:r>
    </w:p>
    <w:p w14:paraId="64F309F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2: full bandwidth allocation in 10 MHz</w:t>
      </w:r>
      <w:r>
        <w:rPr>
          <w:noProof/>
        </w:rPr>
        <w:tab/>
        <w:t>1040</w:t>
      </w:r>
    </w:p>
    <w:p w14:paraId="5AD1502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3: outer resource blocks allocation in 1.4 MHz</w:t>
      </w:r>
      <w:r>
        <w:rPr>
          <w:noProof/>
        </w:rPr>
        <w:tab/>
        <w:t>1041</w:t>
      </w:r>
    </w:p>
    <w:p w14:paraId="2AFD77D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4: full bandwidth allocation in 1.4 MHz</w:t>
      </w:r>
      <w:r>
        <w:rPr>
          <w:noProof/>
        </w:rPr>
        <w:tab/>
        <w:t>1041</w:t>
      </w:r>
    </w:p>
    <w:p w14:paraId="58EBFE8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5: outer resource blocks allocation in 10 MHz for MBSFN ABS</w:t>
      </w:r>
      <w:r>
        <w:rPr>
          <w:noProof/>
        </w:rPr>
        <w:tab/>
        <w:t>1042</w:t>
      </w:r>
    </w:p>
    <w:p w14:paraId="70903F1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6: full bandwidth allocation in 10 MHz for MBSFN ABS</w:t>
      </w:r>
      <w:r>
        <w:rPr>
          <w:noProof/>
        </w:rPr>
        <w:tab/>
        <w:t>1043</w:t>
      </w:r>
    </w:p>
    <w:p w14:paraId="68D0F1C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7: outer resource blocks allocation in 20 MHz</w:t>
      </w:r>
      <w:r>
        <w:rPr>
          <w:noProof/>
        </w:rPr>
        <w:tab/>
        <w:t>1044</w:t>
      </w:r>
    </w:p>
    <w:p w14:paraId="32D74CF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8: full bandwidth allocation in 20 MHz</w:t>
      </w:r>
      <w:r>
        <w:rPr>
          <w:noProof/>
        </w:rPr>
        <w:tab/>
        <w:t>1045</w:t>
      </w:r>
    </w:p>
    <w:p w14:paraId="08B036A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9: outer resource blocks allocation in 5 MHz</w:t>
      </w:r>
      <w:r>
        <w:rPr>
          <w:noProof/>
        </w:rPr>
        <w:tab/>
        <w:t>1045</w:t>
      </w:r>
    </w:p>
    <w:p w14:paraId="6B2DBB3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10: full bandwidth allocation in 5 MHz</w:t>
      </w:r>
      <w:r>
        <w:rPr>
          <w:noProof/>
        </w:rPr>
        <w:tab/>
        <w:t>1046</w:t>
      </w:r>
    </w:p>
    <w:p w14:paraId="54736A2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OCNG TDD pattern 11: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1047</w:t>
      </w:r>
    </w:p>
    <w:p w14:paraId="6ABBE66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Patterns for Narrowband IoT</w:t>
      </w:r>
      <w:r>
        <w:rPr>
          <w:noProof/>
        </w:rPr>
        <w:tab/>
        <w:t>1047</w:t>
      </w:r>
    </w:p>
    <w:p w14:paraId="4582086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FDD pattern 1: In-band NB-IoT in 10 MHz EUTRAN cell</w:t>
      </w:r>
      <w:r>
        <w:rPr>
          <w:noProof/>
        </w:rPr>
        <w:tab/>
        <w:t>1049</w:t>
      </w:r>
    </w:p>
    <w:p w14:paraId="288855B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FDD pattern 2: guard band NB-IoT in 10 MHz EUTRAN cell</w:t>
      </w:r>
      <w:r>
        <w:rPr>
          <w:noProof/>
        </w:rPr>
        <w:tab/>
        <w:t>1050</w:t>
      </w:r>
    </w:p>
    <w:p w14:paraId="114D3D9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FI"/>
        </w:rPr>
        <w:t>A.3.2.3.3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Narrowband IoT OCNG FDD pattern 3: standalone NB-IoT</w:t>
      </w:r>
      <w:r>
        <w:rPr>
          <w:noProof/>
        </w:rPr>
        <w:tab/>
        <w:t>1050</w:t>
      </w:r>
    </w:p>
    <w:p w14:paraId="5B40000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FDD pattern 4: In-band NB-IoT in 5 MHz EUTRAN cell</w:t>
      </w:r>
      <w:r>
        <w:rPr>
          <w:noProof/>
        </w:rPr>
        <w:tab/>
        <w:t>1051</w:t>
      </w:r>
    </w:p>
    <w:p w14:paraId="414ECFC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FDD pattern 5: guard band NB-IoT in 5 MHz EUTRAN cell</w:t>
      </w:r>
      <w:r>
        <w:rPr>
          <w:noProof/>
        </w:rPr>
        <w:tab/>
        <w:t>1052</w:t>
      </w:r>
    </w:p>
    <w:p w14:paraId="07861C6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TDD pattern 1: In-band NB-IoT in 10 MHz EUTRAN cell</w:t>
      </w:r>
      <w:r>
        <w:rPr>
          <w:noProof/>
        </w:rPr>
        <w:tab/>
        <w:t>1053</w:t>
      </w:r>
    </w:p>
    <w:p w14:paraId="3EFD433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TDD pattern 2: guard band NB-IoT in 10 MHz EUTRAN cell</w:t>
      </w:r>
      <w:r>
        <w:rPr>
          <w:noProof/>
        </w:rPr>
        <w:tab/>
        <w:t>1054</w:t>
      </w:r>
    </w:p>
    <w:p w14:paraId="1509332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FI"/>
        </w:rPr>
        <w:t>A.3.2.3.8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Narrowband IoT OCNG TDD pattern 3: standalone NB-IoT</w:t>
      </w:r>
      <w:r>
        <w:rPr>
          <w:noProof/>
        </w:rPr>
        <w:tab/>
        <w:t>1055</w:t>
      </w:r>
    </w:p>
    <w:p w14:paraId="1CFB6D2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Patterns for V2X sidelink</w:t>
      </w:r>
      <w:r>
        <w:rPr>
          <w:noProof/>
        </w:rPr>
        <w:tab/>
        <w:t>1056</w:t>
      </w:r>
    </w:p>
    <w:p w14:paraId="7496534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sidelink OCNG TDD pattern 1: outer resource blocks allocation in 10 MHz</w:t>
      </w:r>
      <w:r>
        <w:rPr>
          <w:noProof/>
        </w:rPr>
        <w:tab/>
        <w:t>1056</w:t>
      </w:r>
    </w:p>
    <w:p w14:paraId="460648F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sidelink OCNG TDD pattern 2: outer resource blocks allocation in 10 MHz</w:t>
      </w:r>
      <w:r>
        <w:rPr>
          <w:noProof/>
        </w:rPr>
        <w:tab/>
        <w:t>1057</w:t>
      </w:r>
    </w:p>
    <w:p w14:paraId="7A2970E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DRX Configurations</w:t>
      </w:r>
      <w:r>
        <w:rPr>
          <w:noProof/>
        </w:rPr>
        <w:tab/>
        <w:t>1057</w:t>
      </w:r>
    </w:p>
    <w:p w14:paraId="22DD844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 Transmission Configurations</w:t>
      </w:r>
      <w:r>
        <w:rPr>
          <w:noProof/>
        </w:rPr>
        <w:tab/>
        <w:t>1058</w:t>
      </w:r>
    </w:p>
    <w:p w14:paraId="27290F9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Non-MBSFN ABS Transmission Configurations</w:t>
      </w:r>
      <w:r>
        <w:rPr>
          <w:noProof/>
        </w:rPr>
        <w:tab/>
        <w:t>1058</w:t>
      </w:r>
    </w:p>
    <w:p w14:paraId="6D4794E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Non-MBSFN ABS Transmission, 1x2 antenna with PBCH</w:t>
      </w:r>
      <w:r>
        <w:rPr>
          <w:noProof/>
        </w:rPr>
        <w:tab/>
        <w:t>1058</w:t>
      </w:r>
    </w:p>
    <w:p w14:paraId="6E28509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Non-MBSFN ABS Transmission, 2x2 antenna without PBCH</w:t>
      </w:r>
      <w:r>
        <w:rPr>
          <w:noProof/>
        </w:rPr>
        <w:tab/>
        <w:t>1058</w:t>
      </w:r>
    </w:p>
    <w:p w14:paraId="1BA86F4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ABS Transmission Configurations</w:t>
      </w:r>
      <w:r>
        <w:rPr>
          <w:noProof/>
        </w:rPr>
        <w:tab/>
        <w:t>1059</w:t>
      </w:r>
    </w:p>
    <w:p w14:paraId="27C18FB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ABS Transmission, 1x2 antenna</w:t>
      </w:r>
      <w:r>
        <w:rPr>
          <w:noProof/>
        </w:rPr>
        <w:tab/>
        <w:t>1059</w:t>
      </w:r>
    </w:p>
    <w:p w14:paraId="47B4588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ABS Transmission</w:t>
      </w:r>
      <w:r w:rsidRPr="003F046A">
        <w:rPr>
          <w:noProof/>
          <w:lang w:val="en-US"/>
        </w:rPr>
        <w:t>, 2x2 antenna</w:t>
      </w:r>
      <w:r>
        <w:rPr>
          <w:noProof/>
        </w:rPr>
        <w:tab/>
        <w:t>1060</w:t>
      </w:r>
    </w:p>
    <w:p w14:paraId="6CB4C0C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Impact of Reference Sensitivity Degradation with Carrier Aggregation on Test Cases</w:t>
      </w:r>
      <w:r>
        <w:rPr>
          <w:noProof/>
        </w:rPr>
        <w:tab/>
        <w:t>1060</w:t>
      </w:r>
    </w:p>
    <w:p w14:paraId="6D538F2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Impact of Reference Sensitivity Degradation due to Insertion Loss</w:t>
      </w:r>
      <w:r>
        <w:rPr>
          <w:noProof/>
        </w:rPr>
        <w:tab/>
        <w:t>1060</w:t>
      </w:r>
    </w:p>
    <w:p w14:paraId="39A8438E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Test Cases with Different Channel Bandwidth Combinations</w:t>
      </w:r>
      <w:r>
        <w:rPr>
          <w:noProof/>
        </w:rPr>
        <w:tab/>
        <w:t>1061</w:t>
      </w:r>
    </w:p>
    <w:p w14:paraId="07347DD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1061</w:t>
      </w:r>
    </w:p>
    <w:p w14:paraId="03CBB5F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1061</w:t>
      </w:r>
    </w:p>
    <w:p w14:paraId="39105B9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1061</w:t>
      </w:r>
    </w:p>
    <w:p w14:paraId="43964C5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1061</w:t>
      </w:r>
    </w:p>
    <w:p w14:paraId="77FB0D4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ja-JP"/>
        </w:rPr>
        <w:t>A.3.8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ja-JP"/>
        </w:rPr>
        <w:t>Antenna Configuration</w:t>
      </w:r>
      <w:r>
        <w:rPr>
          <w:noProof/>
        </w:rPr>
        <w:tab/>
        <w:t>1061</w:t>
      </w:r>
    </w:p>
    <w:p w14:paraId="75384F2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Antenna connection for 4 Rx capable UEs</w:t>
      </w:r>
      <w:r>
        <w:rPr>
          <w:noProof/>
        </w:rPr>
        <w:tab/>
        <w:t>1061</w:t>
      </w:r>
    </w:p>
    <w:p w14:paraId="0C42662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A.3.8.1.1 Introduction</w:t>
      </w:r>
      <w:r>
        <w:rPr>
          <w:noProof/>
        </w:rPr>
        <w:tab/>
        <w:t>1061</w:t>
      </w:r>
    </w:p>
    <w:p w14:paraId="6A5613A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A.3.8.1.2 Principle of testing</w:t>
      </w:r>
      <w:r>
        <w:rPr>
          <w:noProof/>
        </w:rPr>
        <w:tab/>
        <w:t>1061</w:t>
      </w:r>
    </w:p>
    <w:p w14:paraId="033BCE1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A.3.8.1.2.1 Single carrier tests</w:t>
      </w:r>
      <w:r>
        <w:rPr>
          <w:noProof/>
        </w:rPr>
        <w:tab/>
        <w:t>1061</w:t>
      </w:r>
    </w:p>
    <w:p w14:paraId="285D666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1062</w:t>
      </w:r>
    </w:p>
    <w:p w14:paraId="222F2DE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A.3.8.1.2.3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Antenna connection for bands where 2RX is supported</w:t>
      </w:r>
      <w:r>
        <w:rPr>
          <w:noProof/>
        </w:rPr>
        <w:tab/>
        <w:t>1063</w:t>
      </w:r>
    </w:p>
    <w:p w14:paraId="0701D52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A.3.8.1.2.4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Antenna connection for bands where 4RX is supported</w:t>
      </w:r>
      <w:r>
        <w:rPr>
          <w:noProof/>
        </w:rPr>
        <w:tab/>
        <w:t>1063</w:t>
      </w:r>
    </w:p>
    <w:p w14:paraId="6C5A52B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Antenna connection for 8 Rx capable UEs</w:t>
      </w:r>
      <w:r>
        <w:rPr>
          <w:noProof/>
        </w:rPr>
        <w:tab/>
        <w:t>1063</w:t>
      </w:r>
    </w:p>
    <w:p w14:paraId="6025113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1063</w:t>
      </w:r>
    </w:p>
    <w:p w14:paraId="0913900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1063</w:t>
      </w:r>
    </w:p>
    <w:p w14:paraId="4E88425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Single carrier tests</w:t>
      </w:r>
      <w:r>
        <w:rPr>
          <w:noProof/>
        </w:rPr>
        <w:tab/>
        <w:t>1063</w:t>
      </w:r>
    </w:p>
    <w:p w14:paraId="5C65E47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1064</w:t>
      </w:r>
    </w:p>
    <w:p w14:paraId="4BFB63E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A.3.8.2.2.3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Antenna connection for bands where 2RX is supported</w:t>
      </w:r>
      <w:r>
        <w:rPr>
          <w:noProof/>
        </w:rPr>
        <w:tab/>
        <w:t>1064</w:t>
      </w:r>
    </w:p>
    <w:p w14:paraId="0635771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A.3.8.2.2.4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Antenna connection for bands where 4RX is supported</w:t>
      </w:r>
      <w:r>
        <w:rPr>
          <w:noProof/>
        </w:rPr>
        <w:tab/>
        <w:t>1064</w:t>
      </w:r>
    </w:p>
    <w:p w14:paraId="4C2711E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lastRenderedPageBreak/>
        <w:t>A.3.8.2.2.5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Antenna connection for bands where 8RX is supported</w:t>
      </w:r>
      <w:r>
        <w:rPr>
          <w:noProof/>
        </w:rPr>
        <w:tab/>
        <w:t>1064</w:t>
      </w:r>
    </w:p>
    <w:p w14:paraId="11E60B75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Test Cases with Different Duplex Modes</w:t>
      </w:r>
      <w:r>
        <w:rPr>
          <w:noProof/>
        </w:rPr>
        <w:tab/>
        <w:t>1064</w:t>
      </w:r>
    </w:p>
    <w:p w14:paraId="415240C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1064</w:t>
      </w:r>
    </w:p>
    <w:p w14:paraId="0B8AD6E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1064</w:t>
      </w:r>
    </w:p>
    <w:p w14:paraId="6863048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1065</w:t>
      </w:r>
    </w:p>
    <w:p w14:paraId="39B19A1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1065</w:t>
      </w:r>
    </w:p>
    <w:p w14:paraId="6D723A0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1065</w:t>
      </w:r>
    </w:p>
    <w:p w14:paraId="5229032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for Synchronous and Asynchronous Dual Connectivity</w:t>
      </w:r>
      <w:r>
        <w:rPr>
          <w:noProof/>
        </w:rPr>
        <w:tab/>
        <w:t>1065</w:t>
      </w:r>
    </w:p>
    <w:p w14:paraId="0A6B86B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1065</w:t>
      </w:r>
    </w:p>
    <w:p w14:paraId="5A1C5BF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1065</w:t>
      </w:r>
    </w:p>
    <w:p w14:paraId="0D002C9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1065</w:t>
      </w:r>
    </w:p>
    <w:p w14:paraId="5ABBFA0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1065</w:t>
      </w:r>
    </w:p>
    <w:p w14:paraId="787459A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DRX configurations for ProSe tests</w:t>
      </w:r>
      <w:r>
        <w:rPr>
          <w:noProof/>
        </w:rPr>
        <w:tab/>
        <w:t>1065</w:t>
      </w:r>
    </w:p>
    <w:p w14:paraId="229F42F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1066</w:t>
      </w:r>
    </w:p>
    <w:p w14:paraId="52D8D0A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1066</w:t>
      </w:r>
    </w:p>
    <w:p w14:paraId="62CA599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1066</w:t>
      </w:r>
    </w:p>
    <w:p w14:paraId="07DC8A9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ProSe Direct Discovery</w:t>
      </w:r>
      <w:r>
        <w:rPr>
          <w:noProof/>
        </w:rPr>
        <w:tab/>
        <w:t>1066</w:t>
      </w:r>
    </w:p>
    <w:p w14:paraId="32BCAEC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ProSe Direct Communication</w:t>
      </w:r>
      <w:r>
        <w:rPr>
          <w:noProof/>
        </w:rPr>
        <w:tab/>
        <w:t>1073</w:t>
      </w:r>
    </w:p>
    <w:p w14:paraId="0B8AA4F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ProSe Direct Discovery</w:t>
      </w:r>
      <w:r>
        <w:rPr>
          <w:noProof/>
        </w:rPr>
        <w:tab/>
        <w:t>1076</w:t>
      </w:r>
    </w:p>
    <w:p w14:paraId="60E6B3C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1076</w:t>
      </w:r>
    </w:p>
    <w:p w14:paraId="0D8BA74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ProSe Direct Communication</w:t>
      </w:r>
      <w:r>
        <w:rPr>
          <w:noProof/>
        </w:rPr>
        <w:tab/>
        <w:t>1076</w:t>
      </w:r>
    </w:p>
    <w:p w14:paraId="419DC57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1076</w:t>
      </w:r>
    </w:p>
    <w:p w14:paraId="5CACF1D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Receive Traffic Generator</w:t>
      </w:r>
      <w:r>
        <w:rPr>
          <w:noProof/>
        </w:rPr>
        <w:tab/>
        <w:t>1077</w:t>
      </w:r>
    </w:p>
    <w:p w14:paraId="71C6CB3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Direct Communication Receive Traffic Generator for FDD</w:t>
      </w:r>
      <w:r>
        <w:rPr>
          <w:noProof/>
        </w:rPr>
        <w:tab/>
        <w:t>1077</w:t>
      </w:r>
    </w:p>
    <w:p w14:paraId="726F4F2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Direct Discovery Receive Traffic Generator for FDD</w:t>
      </w:r>
      <w:r>
        <w:rPr>
          <w:noProof/>
        </w:rPr>
        <w:tab/>
        <w:t>1077</w:t>
      </w:r>
    </w:p>
    <w:p w14:paraId="333C785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Offset between Cells</w:t>
      </w:r>
      <w:r>
        <w:rPr>
          <w:noProof/>
        </w:rPr>
        <w:tab/>
        <w:t>1078</w:t>
      </w:r>
    </w:p>
    <w:p w14:paraId="31E16E1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1078</w:t>
      </w:r>
    </w:p>
    <w:p w14:paraId="3049ED1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1078</w:t>
      </w:r>
    </w:p>
    <w:p w14:paraId="1F1A02D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under operation with Frame Structure 3 Test Cases with Different Duplex Modes</w:t>
      </w:r>
      <w:r>
        <w:rPr>
          <w:noProof/>
        </w:rPr>
        <w:tab/>
        <w:t>1078</w:t>
      </w:r>
    </w:p>
    <w:p w14:paraId="43EBF0B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1078</w:t>
      </w:r>
    </w:p>
    <w:p w14:paraId="4D7F351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1078</w:t>
      </w:r>
    </w:p>
    <w:p w14:paraId="2424703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Dual connectivity test cases with different combination of duplex mode</w:t>
      </w:r>
      <w:r>
        <w:rPr>
          <w:noProof/>
        </w:rPr>
        <w:tab/>
        <w:t>1078</w:t>
      </w:r>
    </w:p>
    <w:p w14:paraId="24F11AE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Arial Unicode MS"/>
          <w:noProof/>
        </w:rPr>
        <w:t>A.3.15.1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Arial Unicode MS"/>
          <w:noProof/>
        </w:rPr>
        <w:t>Introduction</w:t>
      </w:r>
      <w:r>
        <w:rPr>
          <w:noProof/>
        </w:rPr>
        <w:tab/>
        <w:t>1078</w:t>
      </w:r>
    </w:p>
    <w:p w14:paraId="50A13F7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Arial Unicode MS"/>
          <w:noProof/>
        </w:rPr>
        <w:t>A.3.15.2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Arial Unicode MS"/>
          <w:noProof/>
        </w:rPr>
        <w:t>Principle of testing</w:t>
      </w:r>
      <w:r>
        <w:rPr>
          <w:noProof/>
        </w:rPr>
        <w:tab/>
        <w:t>1078</w:t>
      </w:r>
    </w:p>
    <w:p w14:paraId="550BCF1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PRACH Configurations</w:t>
      </w:r>
      <w:r>
        <w:rPr>
          <w:noProof/>
        </w:rPr>
        <w:tab/>
        <w:t>1079</w:t>
      </w:r>
    </w:p>
    <w:p w14:paraId="41151EB8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Listen before talk model</w:t>
      </w:r>
      <w:r>
        <w:rPr>
          <w:noProof/>
        </w:rPr>
        <w:tab/>
        <w:t>1079</w:t>
      </w:r>
    </w:p>
    <w:p w14:paraId="62483F8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1079</w:t>
      </w:r>
    </w:p>
    <w:p w14:paraId="08B8F65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1079</w:t>
      </w:r>
    </w:p>
    <w:p w14:paraId="3ACFC74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NPRACH Configurations</w:t>
      </w:r>
      <w:r>
        <w:rPr>
          <w:noProof/>
        </w:rPr>
        <w:tab/>
        <w:t>1080</w:t>
      </w:r>
    </w:p>
    <w:p w14:paraId="501C5D1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Dual connectivity test cases with different bandwidth combinations</w:t>
      </w:r>
      <w:r>
        <w:rPr>
          <w:noProof/>
        </w:rPr>
        <w:tab/>
        <w:t>1081</w:t>
      </w:r>
    </w:p>
    <w:p w14:paraId="6B2CDA1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Arial Unicode MS"/>
          <w:noProof/>
        </w:rPr>
        <w:t>A.3.19.1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Arial Unicode MS"/>
          <w:noProof/>
        </w:rPr>
        <w:t>Introduction</w:t>
      </w:r>
      <w:r>
        <w:rPr>
          <w:noProof/>
        </w:rPr>
        <w:tab/>
        <w:t>1081</w:t>
      </w:r>
    </w:p>
    <w:p w14:paraId="32B81CF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Arial Unicode MS"/>
          <w:noProof/>
        </w:rPr>
        <w:t>A.3.19.2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Arial Unicode MS"/>
          <w:noProof/>
        </w:rPr>
        <w:t>Principle of testing</w:t>
      </w:r>
      <w:r>
        <w:rPr>
          <w:noProof/>
        </w:rPr>
        <w:tab/>
        <w:t>1081</w:t>
      </w:r>
    </w:p>
    <w:p w14:paraId="5C3C23F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Category M1 UE Test Cases</w:t>
      </w:r>
      <w:r>
        <w:rPr>
          <w:noProof/>
        </w:rPr>
        <w:tab/>
        <w:t>1082</w:t>
      </w:r>
    </w:p>
    <w:p w14:paraId="0A3BCA3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1082</w:t>
      </w:r>
    </w:p>
    <w:p w14:paraId="32C8740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Cat-M1 UE Testing</w:t>
      </w:r>
      <w:r>
        <w:rPr>
          <w:noProof/>
        </w:rPr>
        <w:tab/>
        <w:t>1082</w:t>
      </w:r>
    </w:p>
    <w:p w14:paraId="4F17C2D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Cat-M1 UE testing for inter-frequency RSTD measurement period requirements with measurement gaps</w:t>
      </w:r>
      <w:r>
        <w:rPr>
          <w:noProof/>
        </w:rPr>
        <w:tab/>
        <w:t>1083</w:t>
      </w:r>
    </w:p>
    <w:p w14:paraId="5D99FEC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V2V Sidelink Communication on Dedicated V2V Carrier</w:t>
      </w:r>
      <w:r>
        <w:rPr>
          <w:noProof/>
        </w:rPr>
        <w:tab/>
        <w:t>1084</w:t>
      </w:r>
    </w:p>
    <w:p w14:paraId="77D0083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1084</w:t>
      </w:r>
    </w:p>
    <w:p w14:paraId="02D8CDE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V2V Sidelink Communication</w:t>
      </w:r>
      <w:r>
        <w:rPr>
          <w:noProof/>
        </w:rPr>
        <w:tab/>
        <w:t>1084</w:t>
      </w:r>
    </w:p>
    <w:p w14:paraId="525EC96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V2V Sidelink Communication</w:t>
      </w:r>
      <w:r>
        <w:rPr>
          <w:noProof/>
        </w:rPr>
        <w:tab/>
        <w:t>1085</w:t>
      </w:r>
    </w:p>
    <w:p w14:paraId="1960D1F5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Category 1bis UE Test Cases</w:t>
      </w:r>
      <w:r>
        <w:rPr>
          <w:noProof/>
        </w:rPr>
        <w:tab/>
        <w:t>1086</w:t>
      </w:r>
    </w:p>
    <w:p w14:paraId="3263593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1086</w:t>
      </w:r>
    </w:p>
    <w:p w14:paraId="2861F86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Category 1bis UE Testing</w:t>
      </w:r>
      <w:r>
        <w:rPr>
          <w:noProof/>
        </w:rPr>
        <w:tab/>
        <w:t>1086</w:t>
      </w:r>
    </w:p>
    <w:p w14:paraId="51828EE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Category NB2 UE Test Cases</w:t>
      </w:r>
      <w:r>
        <w:rPr>
          <w:noProof/>
        </w:rPr>
        <w:tab/>
        <w:t>1090</w:t>
      </w:r>
    </w:p>
    <w:p w14:paraId="18B23DA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1090</w:t>
      </w:r>
    </w:p>
    <w:p w14:paraId="08F4909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Category NB2 UE Testing</w:t>
      </w:r>
      <w:r>
        <w:rPr>
          <w:noProof/>
        </w:rPr>
        <w:tab/>
        <w:t>1090</w:t>
      </w:r>
    </w:p>
    <w:p w14:paraId="295C48B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3F046A">
        <w:rPr>
          <w:bCs/>
          <w:noProof/>
        </w:rPr>
        <w:t>3.24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algun Gothic"/>
          <w:noProof/>
        </w:rPr>
        <w:t>V2X sidelink communication</w:t>
      </w:r>
      <w:r>
        <w:rPr>
          <w:noProof/>
        </w:rPr>
        <w:tab/>
        <w:t>1093</w:t>
      </w:r>
    </w:p>
    <w:p w14:paraId="545EC6C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1093</w:t>
      </w:r>
    </w:p>
    <w:p w14:paraId="52FDD8B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V2X Sidelink Communication</w:t>
      </w:r>
      <w:r>
        <w:rPr>
          <w:noProof/>
        </w:rPr>
        <w:tab/>
        <w:t>1094</w:t>
      </w:r>
    </w:p>
    <w:p w14:paraId="6F70362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V2X Sidelink Communication</w:t>
      </w:r>
      <w:r>
        <w:rPr>
          <w:noProof/>
        </w:rPr>
        <w:tab/>
        <w:t>1098</w:t>
      </w:r>
    </w:p>
    <w:p w14:paraId="3ED972A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Category M2 UE Test Cases</w:t>
      </w:r>
      <w:r>
        <w:rPr>
          <w:noProof/>
        </w:rPr>
        <w:tab/>
        <w:t>1099</w:t>
      </w:r>
    </w:p>
    <w:p w14:paraId="3710EC8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A.3.25.1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1099</w:t>
      </w:r>
    </w:p>
    <w:p w14:paraId="1F4DD74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Cat-M2 UE Testing</w:t>
      </w:r>
      <w:r>
        <w:rPr>
          <w:noProof/>
        </w:rPr>
        <w:tab/>
        <w:t>1099</w:t>
      </w:r>
    </w:p>
    <w:p w14:paraId="08494E9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Cat-M2 UE testing for inter-frequency RSTD measurement period requirements with measurement gaps</w:t>
      </w:r>
      <w:r>
        <w:rPr>
          <w:noProof/>
        </w:rPr>
        <w:tab/>
        <w:t>1100</w:t>
      </w:r>
    </w:p>
    <w:p w14:paraId="7F57968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sTTI and processing time reduction test cases with different sTTI/processing time reduction scheme</w:t>
      </w:r>
      <w:r>
        <w:rPr>
          <w:noProof/>
        </w:rPr>
        <w:tab/>
        <w:t>1101</w:t>
      </w:r>
    </w:p>
    <w:p w14:paraId="5E364C9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Arial Unicode MS"/>
          <w:noProof/>
        </w:rPr>
        <w:t>A.3.26.1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Arial Unicode MS"/>
          <w:noProof/>
        </w:rPr>
        <w:t>Introduction</w:t>
      </w:r>
      <w:r>
        <w:rPr>
          <w:noProof/>
        </w:rPr>
        <w:tab/>
        <w:t>1101</w:t>
      </w:r>
    </w:p>
    <w:p w14:paraId="6425732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Arial Unicode MS"/>
          <w:noProof/>
        </w:rPr>
        <w:t>A.3.26.2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Arial Unicode MS"/>
          <w:noProof/>
        </w:rPr>
        <w:t>Principle of testing</w:t>
      </w:r>
      <w:r>
        <w:rPr>
          <w:noProof/>
        </w:rPr>
        <w:tab/>
        <w:t>1101</w:t>
      </w:r>
    </w:p>
    <w:p w14:paraId="0BBF9CC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LTE INACTIVE Cell Re-selection Test Cases</w:t>
      </w:r>
      <w:r>
        <w:rPr>
          <w:noProof/>
        </w:rPr>
        <w:tab/>
        <w:t>1101</w:t>
      </w:r>
    </w:p>
    <w:p w14:paraId="50ED35B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1101</w:t>
      </w:r>
    </w:p>
    <w:p w14:paraId="3732574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INACTIVE cell re-selection Testing</w:t>
      </w:r>
      <w:r>
        <w:rPr>
          <w:noProof/>
        </w:rPr>
        <w:tab/>
        <w:t>1101</w:t>
      </w:r>
    </w:p>
    <w:p w14:paraId="214B995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Testing related to Satellite access</w:t>
      </w:r>
      <w:r>
        <w:rPr>
          <w:noProof/>
        </w:rPr>
        <w:tab/>
        <w:t>1101</w:t>
      </w:r>
    </w:p>
    <w:p w14:paraId="6C47325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1101</w:t>
      </w:r>
    </w:p>
    <w:p w14:paraId="02631E3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GSO and NGSO scenarios</w:t>
      </w:r>
      <w:r>
        <w:rPr>
          <w:noProof/>
        </w:rPr>
        <w:tab/>
        <w:t>1101</w:t>
      </w:r>
    </w:p>
    <w:p w14:paraId="2F8B833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different RRM requirements</w:t>
      </w:r>
      <w:r>
        <w:rPr>
          <w:noProof/>
        </w:rPr>
        <w:tab/>
        <w:t>1102</w:t>
      </w:r>
    </w:p>
    <w:p w14:paraId="1634CCC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different ephemeris formats</w:t>
      </w:r>
      <w:r>
        <w:rPr>
          <w:noProof/>
        </w:rPr>
        <w:tab/>
        <w:t>1106</w:t>
      </w:r>
    </w:p>
    <w:p w14:paraId="02A03D2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setup for SIB31/SIB-31-NB</w:t>
      </w:r>
      <w:r>
        <w:rPr>
          <w:noProof/>
        </w:rPr>
        <w:tab/>
        <w:t>1106</w:t>
      </w:r>
    </w:p>
    <w:p w14:paraId="585661E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Satellite specific parameters configuration</w:t>
      </w:r>
      <w:r>
        <w:rPr>
          <w:noProof/>
        </w:rPr>
        <w:tab/>
        <w:t>1106</w:t>
      </w:r>
    </w:p>
    <w:p w14:paraId="04F77E6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A.3.28.5.1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Satellite specific configuration for serving cell</w:t>
      </w:r>
      <w:r>
        <w:rPr>
          <w:noProof/>
        </w:rPr>
        <w:tab/>
        <w:t>1106</w:t>
      </w:r>
    </w:p>
    <w:p w14:paraId="25B8A32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A.3.28.5.2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Satellite specific configuration for neighbour cell</w:t>
      </w:r>
      <w:r>
        <w:rPr>
          <w:noProof/>
        </w:rPr>
        <w:tab/>
        <w:t>1106</w:t>
      </w:r>
    </w:p>
    <w:p w14:paraId="37574344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RRC_IDLE state</w:t>
      </w:r>
      <w:r>
        <w:rPr>
          <w:noProof/>
        </w:rPr>
        <w:tab/>
        <w:t>1107</w:t>
      </w:r>
    </w:p>
    <w:p w14:paraId="29BC6178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1107</w:t>
      </w:r>
    </w:p>
    <w:p w14:paraId="3AF4034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</w:t>
      </w:r>
      <w:r>
        <w:rPr>
          <w:noProof/>
        </w:rPr>
        <w:tab/>
        <w:t>1107</w:t>
      </w:r>
    </w:p>
    <w:p w14:paraId="3E2F581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1107</w:t>
      </w:r>
    </w:p>
    <w:p w14:paraId="39546B1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1109</w:t>
      </w:r>
    </w:p>
    <w:p w14:paraId="769E06C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</w:t>
      </w:r>
      <w:r>
        <w:rPr>
          <w:noProof/>
        </w:rPr>
        <w:tab/>
        <w:t>1110</w:t>
      </w:r>
    </w:p>
    <w:p w14:paraId="277813C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1110</w:t>
      </w:r>
    </w:p>
    <w:p w14:paraId="449BBEB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1111</w:t>
      </w:r>
    </w:p>
    <w:p w14:paraId="25F145C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case</w:t>
      </w:r>
      <w:r>
        <w:rPr>
          <w:noProof/>
        </w:rPr>
        <w:tab/>
        <w:t>1112</w:t>
      </w:r>
    </w:p>
    <w:p w14:paraId="340DE8F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1112</w:t>
      </w:r>
    </w:p>
    <w:p w14:paraId="14AE014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1113</w:t>
      </w:r>
    </w:p>
    <w:p w14:paraId="7273BC3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case</w:t>
      </w:r>
      <w:r>
        <w:rPr>
          <w:noProof/>
        </w:rPr>
        <w:tab/>
        <w:t>1114</w:t>
      </w:r>
    </w:p>
    <w:p w14:paraId="5D083F0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1114</w:t>
      </w:r>
    </w:p>
    <w:p w14:paraId="2066E07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1115</w:t>
      </w:r>
    </w:p>
    <w:p w14:paraId="25BDDE7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case</w:t>
      </w:r>
      <w:r>
        <w:rPr>
          <w:noProof/>
        </w:rPr>
        <w:tab/>
        <w:t>1116</w:t>
      </w:r>
    </w:p>
    <w:p w14:paraId="000B6B2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1116</w:t>
      </w:r>
    </w:p>
    <w:p w14:paraId="511A38F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1117</w:t>
      </w:r>
    </w:p>
    <w:p w14:paraId="7608435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TDD: Inter frequency case</w:t>
      </w:r>
      <w:r>
        <w:rPr>
          <w:noProof/>
        </w:rPr>
        <w:tab/>
        <w:t>1118</w:t>
      </w:r>
    </w:p>
    <w:p w14:paraId="360CE98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1118</w:t>
      </w:r>
    </w:p>
    <w:p w14:paraId="2868AAD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1119</w:t>
      </w:r>
    </w:p>
    <w:p w14:paraId="526F44D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case in the existence of non-allowed CSG cell</w:t>
      </w:r>
      <w:r>
        <w:rPr>
          <w:noProof/>
        </w:rPr>
        <w:tab/>
        <w:t>1120</w:t>
      </w:r>
    </w:p>
    <w:p w14:paraId="11B199B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1120</w:t>
      </w:r>
    </w:p>
    <w:p w14:paraId="6561F91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1121</w:t>
      </w:r>
    </w:p>
    <w:p w14:paraId="7A9E90E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case in the existence of non-allowed CSG cell</w:t>
      </w:r>
      <w:r>
        <w:rPr>
          <w:noProof/>
        </w:rPr>
        <w:tab/>
        <w:t>1122</w:t>
      </w:r>
    </w:p>
    <w:p w14:paraId="3029865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1122</w:t>
      </w:r>
    </w:p>
    <w:p w14:paraId="4413C03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1123</w:t>
      </w:r>
    </w:p>
    <w:p w14:paraId="44C1436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5MHz bandwidth</w:t>
      </w:r>
      <w:r>
        <w:rPr>
          <w:noProof/>
        </w:rPr>
        <w:tab/>
        <w:t>1124</w:t>
      </w:r>
    </w:p>
    <w:p w14:paraId="4543052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1124</w:t>
      </w:r>
    </w:p>
    <w:p w14:paraId="3729A15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1124</w:t>
      </w:r>
    </w:p>
    <w:p w14:paraId="531FE10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reselection using an increased number of carriers</w:t>
      </w:r>
      <w:r>
        <w:rPr>
          <w:noProof/>
        </w:rPr>
        <w:tab/>
        <w:t>1124</w:t>
      </w:r>
    </w:p>
    <w:p w14:paraId="0908692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1124</w:t>
      </w:r>
    </w:p>
    <w:p w14:paraId="22B73CC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1128</w:t>
      </w:r>
    </w:p>
    <w:p w14:paraId="6AA2C9C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reselection using an increased number of carriers</w:t>
      </w:r>
      <w:r>
        <w:rPr>
          <w:noProof/>
        </w:rPr>
        <w:tab/>
        <w:t>1128</w:t>
      </w:r>
    </w:p>
    <w:p w14:paraId="02238EF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1128</w:t>
      </w:r>
    </w:p>
    <w:p w14:paraId="293071F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1132</w:t>
      </w:r>
    </w:p>
    <w:p w14:paraId="42921C6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1132</w:t>
      </w:r>
    </w:p>
    <w:p w14:paraId="7A597BC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1132</w:t>
      </w:r>
    </w:p>
    <w:p w14:paraId="55EF717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1134</w:t>
      </w:r>
    </w:p>
    <w:p w14:paraId="5DE1B8B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1135</w:t>
      </w:r>
    </w:p>
    <w:p w14:paraId="37789C2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1135</w:t>
      </w:r>
    </w:p>
    <w:p w14:paraId="290A485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1136</w:t>
      </w:r>
    </w:p>
    <w:p w14:paraId="0A8563A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1137</w:t>
      </w:r>
    </w:p>
    <w:p w14:paraId="3A4DE7A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A.4.2.14.1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1137</w:t>
      </w:r>
    </w:p>
    <w:p w14:paraId="59BC923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1138</w:t>
      </w:r>
    </w:p>
    <w:p w14:paraId="32410ED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A.4.2.15 E-UTRAN FDD – FDD Intra frequency case for Cat-M1 UE in enhanced coverage</w:t>
      </w:r>
      <w:r>
        <w:rPr>
          <w:noProof/>
        </w:rPr>
        <w:tab/>
        <w:t>1139</w:t>
      </w:r>
    </w:p>
    <w:p w14:paraId="04E2E19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1139</w:t>
      </w:r>
    </w:p>
    <w:p w14:paraId="0EF51A0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1140</w:t>
      </w:r>
    </w:p>
    <w:p w14:paraId="6BF42C8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A.4.2.16 E-UTRAN HD – FDD Intra frequency case for Cat-M1 UE in enhanced coverage</w:t>
      </w:r>
      <w:r>
        <w:rPr>
          <w:noProof/>
        </w:rPr>
        <w:tab/>
        <w:t>1141</w:t>
      </w:r>
    </w:p>
    <w:p w14:paraId="115DE4E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1141</w:t>
      </w:r>
    </w:p>
    <w:p w14:paraId="5A2451D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1142</w:t>
      </w:r>
    </w:p>
    <w:p w14:paraId="3E651EC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A.4.2.17 E-UTRAN TDD – TDD Intra frequency case for Cat-M1 UE in enhanced coverage</w:t>
      </w:r>
      <w:r>
        <w:rPr>
          <w:noProof/>
        </w:rPr>
        <w:tab/>
        <w:t>1143</w:t>
      </w:r>
    </w:p>
    <w:p w14:paraId="485A27B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1143</w:t>
      </w:r>
    </w:p>
    <w:p w14:paraId="45B32BA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1144</w:t>
      </w:r>
    </w:p>
    <w:p w14:paraId="059F06D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A.4.2.18 HD – FDD Intra frequency case for UE Category NB1 In-Band mode in normal coverage</w:t>
      </w:r>
      <w:r>
        <w:rPr>
          <w:noProof/>
        </w:rPr>
        <w:tab/>
        <w:t>1145</w:t>
      </w:r>
    </w:p>
    <w:p w14:paraId="40D5C6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1145</w:t>
      </w:r>
    </w:p>
    <w:p w14:paraId="6426AA7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1147</w:t>
      </w:r>
    </w:p>
    <w:p w14:paraId="3A67175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In-Band mode in enhanced coverage</w:t>
      </w:r>
      <w:r>
        <w:rPr>
          <w:noProof/>
        </w:rPr>
        <w:tab/>
        <w:t>1148</w:t>
      </w:r>
    </w:p>
    <w:p w14:paraId="1FF7123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1148</w:t>
      </w:r>
    </w:p>
    <w:p w14:paraId="6483796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1150</w:t>
      </w:r>
    </w:p>
    <w:p w14:paraId="22D4B2E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UE Category 1bis</w:t>
      </w:r>
      <w:r>
        <w:rPr>
          <w:noProof/>
        </w:rPr>
        <w:tab/>
        <w:t>1151</w:t>
      </w:r>
    </w:p>
    <w:p w14:paraId="54DFAC3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1151</w:t>
      </w:r>
    </w:p>
    <w:p w14:paraId="23DDCC1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1152</w:t>
      </w:r>
    </w:p>
    <w:p w14:paraId="0EEA49B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UE Category 1bis</w:t>
      </w:r>
      <w:r>
        <w:rPr>
          <w:noProof/>
        </w:rPr>
        <w:tab/>
        <w:t>1153</w:t>
      </w:r>
    </w:p>
    <w:p w14:paraId="4D1BE64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1153</w:t>
      </w:r>
    </w:p>
    <w:p w14:paraId="425CF22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1154</w:t>
      </w:r>
    </w:p>
    <w:p w14:paraId="02C19D6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UE configured with highSpeedEnhancedMeasFlag</w:t>
      </w:r>
      <w:r>
        <w:rPr>
          <w:noProof/>
        </w:rPr>
        <w:tab/>
        <w:t>1155</w:t>
      </w:r>
    </w:p>
    <w:p w14:paraId="58C041D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1155</w:t>
      </w:r>
    </w:p>
    <w:p w14:paraId="62AAFBF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1156</w:t>
      </w:r>
    </w:p>
    <w:p w14:paraId="54915DA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UE configured with highSpeedEnhancedMeasFlag</w:t>
      </w:r>
      <w:r>
        <w:rPr>
          <w:noProof/>
        </w:rPr>
        <w:tab/>
        <w:t>1157</w:t>
      </w:r>
    </w:p>
    <w:p w14:paraId="67C242C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1157</w:t>
      </w:r>
    </w:p>
    <w:p w14:paraId="2288C33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1158</w:t>
      </w:r>
    </w:p>
    <w:p w14:paraId="73B585D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In-Band mode in enhanced coverage</w:t>
      </w:r>
      <w:r>
        <w:rPr>
          <w:noProof/>
        </w:rPr>
        <w:tab/>
        <w:t>1159</w:t>
      </w:r>
    </w:p>
    <w:p w14:paraId="15DC952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1159</w:t>
      </w:r>
    </w:p>
    <w:p w14:paraId="4A52990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1162</w:t>
      </w:r>
    </w:p>
    <w:p w14:paraId="5DC4E97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A.4.2.25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FDD – FDD Inter frequency case for Cat-M1 UE in normal coverage</w:t>
      </w:r>
      <w:r>
        <w:rPr>
          <w:noProof/>
        </w:rPr>
        <w:tab/>
        <w:t>1163</w:t>
      </w:r>
    </w:p>
    <w:p w14:paraId="663E8C1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1163</w:t>
      </w:r>
    </w:p>
    <w:p w14:paraId="08906DB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1164</w:t>
      </w:r>
    </w:p>
    <w:p w14:paraId="27CD39B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A.4.2.26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HD – FDD Inter frequency case for Cat-M1 UE in normal coverage</w:t>
      </w:r>
      <w:r>
        <w:rPr>
          <w:noProof/>
        </w:rPr>
        <w:tab/>
        <w:t>1165</w:t>
      </w:r>
    </w:p>
    <w:p w14:paraId="072C7C4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1165</w:t>
      </w:r>
    </w:p>
    <w:p w14:paraId="50A84BE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1166</w:t>
      </w:r>
    </w:p>
    <w:p w14:paraId="6374481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A.4.2.27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TDD – FDD Inter frequency case for Cat-M1 UE in normal coverage</w:t>
      </w:r>
      <w:r>
        <w:rPr>
          <w:noProof/>
        </w:rPr>
        <w:tab/>
        <w:t>1167</w:t>
      </w:r>
    </w:p>
    <w:p w14:paraId="7EFE612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1167</w:t>
      </w:r>
    </w:p>
    <w:p w14:paraId="7FE254A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1168</w:t>
      </w:r>
    </w:p>
    <w:p w14:paraId="28D7A1E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A.4.2.28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FDD – FDD Inter frequency case for Cat-M1 UE in enhanced coverage</w:t>
      </w:r>
      <w:r>
        <w:rPr>
          <w:noProof/>
        </w:rPr>
        <w:tab/>
        <w:t>1169</w:t>
      </w:r>
    </w:p>
    <w:p w14:paraId="736AFD2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1169</w:t>
      </w:r>
    </w:p>
    <w:p w14:paraId="6A7E79A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1170</w:t>
      </w:r>
    </w:p>
    <w:p w14:paraId="110E471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Inter frequency case for Cat-M1 UE in enhanced coverage</w:t>
      </w:r>
      <w:r>
        <w:rPr>
          <w:noProof/>
        </w:rPr>
        <w:tab/>
        <w:t>1171</w:t>
      </w:r>
    </w:p>
    <w:p w14:paraId="6BCA69D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1171</w:t>
      </w:r>
    </w:p>
    <w:p w14:paraId="4F4B3C3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1172</w:t>
      </w:r>
    </w:p>
    <w:p w14:paraId="1450EA9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case for Cat-M1 UE in enhanced coverage</w:t>
      </w:r>
      <w:r>
        <w:rPr>
          <w:noProof/>
        </w:rPr>
        <w:tab/>
        <w:t>1173</w:t>
      </w:r>
    </w:p>
    <w:p w14:paraId="7F452F1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1173</w:t>
      </w:r>
    </w:p>
    <w:p w14:paraId="1C2CB66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1174</w:t>
      </w:r>
    </w:p>
    <w:p w14:paraId="7A5EBC5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case for UE Category 1bis</w:t>
      </w:r>
      <w:r>
        <w:rPr>
          <w:noProof/>
        </w:rPr>
        <w:tab/>
        <w:t>1175</w:t>
      </w:r>
    </w:p>
    <w:p w14:paraId="1F6D8DB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1175</w:t>
      </w:r>
    </w:p>
    <w:p w14:paraId="48E33DA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1176</w:t>
      </w:r>
    </w:p>
    <w:p w14:paraId="50C075F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case for UE Category 1bis</w:t>
      </w:r>
      <w:r>
        <w:rPr>
          <w:noProof/>
        </w:rPr>
        <w:tab/>
        <w:t>1177</w:t>
      </w:r>
    </w:p>
    <w:p w14:paraId="027AB08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1177</w:t>
      </w:r>
    </w:p>
    <w:p w14:paraId="37D38B3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1178</w:t>
      </w:r>
    </w:p>
    <w:p w14:paraId="49911BE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case for UE Category 1bis</w:t>
      </w:r>
      <w:r>
        <w:rPr>
          <w:noProof/>
        </w:rPr>
        <w:tab/>
        <w:t>1179</w:t>
      </w:r>
    </w:p>
    <w:p w14:paraId="5EE7F94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1179</w:t>
      </w:r>
    </w:p>
    <w:p w14:paraId="045317E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1180</w:t>
      </w:r>
    </w:p>
    <w:p w14:paraId="02C7A24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TDD: Inter frequency case for UE Category 1bis</w:t>
      </w:r>
      <w:r>
        <w:rPr>
          <w:noProof/>
        </w:rPr>
        <w:tab/>
        <w:t>1181</w:t>
      </w:r>
    </w:p>
    <w:p w14:paraId="3FA83BB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1181</w:t>
      </w:r>
    </w:p>
    <w:p w14:paraId="34083D8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1182</w:t>
      </w:r>
    </w:p>
    <w:p w14:paraId="3B2DC85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A.4.2.35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case for UE Category NB1 In-Band mode in normal coverage</w:t>
      </w:r>
      <w:r>
        <w:rPr>
          <w:noProof/>
        </w:rPr>
        <w:tab/>
        <w:t>1183</w:t>
      </w:r>
    </w:p>
    <w:p w14:paraId="666BE9C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1183</w:t>
      </w:r>
    </w:p>
    <w:p w14:paraId="54F4634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1185</w:t>
      </w:r>
    </w:p>
    <w:p w14:paraId="3E90F7B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UE Category NB1 In-Band mode in enhanced coverage</w:t>
      </w:r>
      <w:r>
        <w:rPr>
          <w:noProof/>
        </w:rPr>
        <w:tab/>
        <w:t>1186</w:t>
      </w:r>
    </w:p>
    <w:p w14:paraId="5A7C741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1186</w:t>
      </w:r>
    </w:p>
    <w:p w14:paraId="737F32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1188</w:t>
      </w:r>
    </w:p>
    <w:p w14:paraId="71BAD0C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case for UE Category NB1 In-Band mode in enhanced coverage</w:t>
      </w:r>
      <w:r>
        <w:rPr>
          <w:noProof/>
        </w:rPr>
        <w:tab/>
        <w:t>1189</w:t>
      </w:r>
    </w:p>
    <w:p w14:paraId="26E748E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1189</w:t>
      </w:r>
    </w:p>
    <w:p w14:paraId="11E519E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1191</w:t>
      </w:r>
    </w:p>
    <w:p w14:paraId="1D1F145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In-Band mode in normal coverage with serving cell RRM measurement relaxation</w:t>
      </w:r>
      <w:r>
        <w:rPr>
          <w:noProof/>
        </w:rPr>
        <w:tab/>
        <w:t>1192</w:t>
      </w:r>
    </w:p>
    <w:p w14:paraId="4C5C6FF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1192</w:t>
      </w:r>
    </w:p>
    <w:p w14:paraId="114094E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1194</w:t>
      </w:r>
    </w:p>
    <w:p w14:paraId="759D158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 – FDD Intra frequency case for UE configured with </w:t>
      </w:r>
      <w:r w:rsidRPr="003F046A">
        <w:rPr>
          <w:i/>
          <w:noProof/>
        </w:rPr>
        <w:t>highSpeedEnhMeasFlag</w:t>
      </w:r>
      <w:r w:rsidRPr="003F046A">
        <w:rPr>
          <w:i/>
          <w:noProof/>
          <w:lang w:eastAsia="ja-JP"/>
        </w:rPr>
        <w:t>2</w:t>
      </w:r>
      <w:r w:rsidRPr="003F046A">
        <w:rPr>
          <w:i/>
          <w:noProof/>
        </w:rPr>
        <w:t>-</w:t>
      </w:r>
      <w:r w:rsidRPr="003F046A">
        <w:rPr>
          <w:i/>
          <w:noProof/>
          <w:lang w:eastAsia="ja-JP"/>
        </w:rPr>
        <w:t>r16</w:t>
      </w:r>
      <w:r>
        <w:rPr>
          <w:noProof/>
        </w:rPr>
        <w:tab/>
        <w:t>1195</w:t>
      </w:r>
    </w:p>
    <w:p w14:paraId="2650551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1195</w:t>
      </w:r>
    </w:p>
    <w:p w14:paraId="72DDBDF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1196</w:t>
      </w:r>
    </w:p>
    <w:p w14:paraId="3FCD2EF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– TDD Intra frequency case for UE configured with </w:t>
      </w:r>
      <w:r w:rsidRPr="003F046A">
        <w:rPr>
          <w:i/>
          <w:noProof/>
        </w:rPr>
        <w:t>highSpeedEnhMeasFlag</w:t>
      </w:r>
      <w:r w:rsidRPr="003F046A">
        <w:rPr>
          <w:i/>
          <w:noProof/>
          <w:lang w:eastAsia="ja-JP"/>
        </w:rPr>
        <w:t>2</w:t>
      </w:r>
      <w:r w:rsidRPr="003F046A">
        <w:rPr>
          <w:i/>
          <w:noProof/>
        </w:rPr>
        <w:t>-</w:t>
      </w:r>
      <w:r w:rsidRPr="003F046A">
        <w:rPr>
          <w:i/>
          <w:noProof/>
          <w:lang w:eastAsia="ja-JP"/>
        </w:rPr>
        <w:t>r16</w:t>
      </w:r>
      <w:r>
        <w:rPr>
          <w:noProof/>
        </w:rPr>
        <w:tab/>
        <w:t>1197</w:t>
      </w:r>
    </w:p>
    <w:p w14:paraId="3D90180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1197</w:t>
      </w:r>
    </w:p>
    <w:p w14:paraId="5BF7351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1198</w:t>
      </w:r>
    </w:p>
    <w:p w14:paraId="35BB833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A.4.2.41 HD – FDD Intra frequency case for UE Category NB1 In-Band mode in normal coverage with UE specific DRX</w:t>
      </w:r>
      <w:r>
        <w:rPr>
          <w:noProof/>
        </w:rPr>
        <w:tab/>
        <w:t>1199</w:t>
      </w:r>
    </w:p>
    <w:p w14:paraId="75A513F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1199</w:t>
      </w:r>
    </w:p>
    <w:p w14:paraId="58FAEB4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1202</w:t>
      </w:r>
    </w:p>
    <w:p w14:paraId="2D20DDD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In-Band mode in enhanced coverage with UE specific DRX</w:t>
      </w:r>
      <w:r>
        <w:rPr>
          <w:noProof/>
        </w:rPr>
        <w:tab/>
        <w:t>1203</w:t>
      </w:r>
    </w:p>
    <w:p w14:paraId="60EB027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1203</w:t>
      </w:r>
    </w:p>
    <w:p w14:paraId="32CA005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1205</w:t>
      </w:r>
    </w:p>
    <w:p w14:paraId="0A7B1E0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In-Band mode in enhanced coverage with UE specific DRX</w:t>
      </w:r>
      <w:r>
        <w:rPr>
          <w:noProof/>
        </w:rPr>
        <w:tab/>
        <w:t>1206</w:t>
      </w:r>
    </w:p>
    <w:p w14:paraId="303B12D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1206</w:t>
      </w:r>
    </w:p>
    <w:p w14:paraId="654F5D7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1208</w:t>
      </w:r>
    </w:p>
    <w:p w14:paraId="30C2368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case for UE Category NB1 In-Band mode in normal coverage with UE specific DRX</w:t>
      </w:r>
      <w:r>
        <w:rPr>
          <w:noProof/>
        </w:rPr>
        <w:tab/>
        <w:t>1209</w:t>
      </w:r>
    </w:p>
    <w:p w14:paraId="25B313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1209</w:t>
      </w:r>
    </w:p>
    <w:p w14:paraId="61FE931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1211</w:t>
      </w:r>
    </w:p>
    <w:p w14:paraId="7E5D076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UE Category NB1 In-Band mode in enhanced coverage with UE specific DRX</w:t>
      </w:r>
      <w:r>
        <w:rPr>
          <w:noProof/>
        </w:rPr>
        <w:tab/>
        <w:t>1212</w:t>
      </w:r>
    </w:p>
    <w:p w14:paraId="51F11F6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1212</w:t>
      </w:r>
    </w:p>
    <w:p w14:paraId="2A4DB1E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1214</w:t>
      </w:r>
    </w:p>
    <w:p w14:paraId="01AF4A8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case for UE Category NB1 In-Band mode in enhanced coverage with UE specific DRX</w:t>
      </w:r>
      <w:r>
        <w:rPr>
          <w:noProof/>
        </w:rPr>
        <w:tab/>
        <w:t>1215</w:t>
      </w:r>
    </w:p>
    <w:p w14:paraId="3CCA114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1215</w:t>
      </w:r>
    </w:p>
    <w:p w14:paraId="2F069A0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1217</w:t>
      </w:r>
    </w:p>
    <w:p w14:paraId="2B4FF4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In-Band mode in normal coverage with serving cell RRM measurement relaxation with UE specific DRX</w:t>
      </w:r>
      <w:r>
        <w:rPr>
          <w:noProof/>
        </w:rPr>
        <w:tab/>
        <w:t>1218</w:t>
      </w:r>
    </w:p>
    <w:p w14:paraId="355D290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1218</w:t>
      </w:r>
    </w:p>
    <w:p w14:paraId="51FC150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1220</w:t>
      </w:r>
    </w:p>
    <w:p w14:paraId="4EBFE12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RSS based Intra frequency case for Cat-M1 UE in normal coverage</w:t>
      </w:r>
      <w:r>
        <w:rPr>
          <w:noProof/>
        </w:rPr>
        <w:tab/>
        <w:t>1221</w:t>
      </w:r>
    </w:p>
    <w:p w14:paraId="322D315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1221</w:t>
      </w:r>
    </w:p>
    <w:p w14:paraId="0ACABBD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1222</w:t>
      </w:r>
    </w:p>
    <w:p w14:paraId="1E94C36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RSS based Intra frequency case for Cat-M1 UE in normal coverage</w:t>
      </w:r>
      <w:r>
        <w:rPr>
          <w:noProof/>
        </w:rPr>
        <w:tab/>
        <w:t>1223</w:t>
      </w:r>
    </w:p>
    <w:p w14:paraId="4C1A1FC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1223</w:t>
      </w:r>
    </w:p>
    <w:p w14:paraId="21415CA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1225</w:t>
      </w:r>
    </w:p>
    <w:p w14:paraId="638C19D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RSS based Intra frequency case for Cat-M1 UE in normal coverage</w:t>
      </w:r>
      <w:r>
        <w:rPr>
          <w:noProof/>
        </w:rPr>
        <w:tab/>
        <w:t>1226</w:t>
      </w:r>
    </w:p>
    <w:p w14:paraId="10C8C05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1226</w:t>
      </w:r>
    </w:p>
    <w:p w14:paraId="0086FAD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1228</w:t>
      </w:r>
    </w:p>
    <w:p w14:paraId="5552811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 xml:space="preserve">A.4.2.51 E-UTRAN FD-FDD </w:t>
      </w:r>
      <w:r>
        <w:rPr>
          <w:noProof/>
        </w:rPr>
        <w:t>RSS based</w:t>
      </w:r>
      <w:r w:rsidRPr="003F046A">
        <w:rPr>
          <w:rFonts w:cs="v4.2.0"/>
          <w:noProof/>
        </w:rPr>
        <w:t xml:space="preserve"> Intra frequency case for Cat-M1 UE in enhanced coverage</w:t>
      </w:r>
      <w:r>
        <w:rPr>
          <w:noProof/>
        </w:rPr>
        <w:tab/>
        <w:t>1229</w:t>
      </w:r>
    </w:p>
    <w:p w14:paraId="592E5D6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1229</w:t>
      </w:r>
    </w:p>
    <w:p w14:paraId="62C1A01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1231</w:t>
      </w:r>
    </w:p>
    <w:p w14:paraId="392684B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A.4.2.52 E-UTRAN HD-FDD RSS based Intra frequency case for Cat-M1 UE in enhanced coverage</w:t>
      </w:r>
      <w:r>
        <w:rPr>
          <w:noProof/>
        </w:rPr>
        <w:tab/>
        <w:t>1232</w:t>
      </w:r>
    </w:p>
    <w:p w14:paraId="15BF3B5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1232</w:t>
      </w:r>
    </w:p>
    <w:p w14:paraId="6453B1D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1234</w:t>
      </w:r>
    </w:p>
    <w:p w14:paraId="79DBA63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A.4.2.53 E-UTRAN TDD RSS based Intra frequency case for Cat-M1 UE in enhanced coverage</w:t>
      </w:r>
      <w:r>
        <w:rPr>
          <w:noProof/>
        </w:rPr>
        <w:tab/>
        <w:t>1235</w:t>
      </w:r>
    </w:p>
    <w:p w14:paraId="7A8506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1235</w:t>
      </w:r>
    </w:p>
    <w:p w14:paraId="5C5E857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1236</w:t>
      </w:r>
    </w:p>
    <w:p w14:paraId="31325BD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1237</w:t>
      </w:r>
    </w:p>
    <w:p w14:paraId="73F99FB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1237</w:t>
      </w:r>
    </w:p>
    <w:p w14:paraId="4A7034A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1239</w:t>
      </w:r>
    </w:p>
    <w:p w14:paraId="4DA18F9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1240</w:t>
      </w:r>
    </w:p>
    <w:p w14:paraId="4A0D626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1240</w:t>
      </w:r>
    </w:p>
    <w:p w14:paraId="7E85C4A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1242</w:t>
      </w:r>
    </w:p>
    <w:p w14:paraId="6CD5A7A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1243</w:t>
      </w:r>
    </w:p>
    <w:p w14:paraId="5B8CECF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1243</w:t>
      </w:r>
    </w:p>
    <w:p w14:paraId="486B5DA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1244</w:t>
      </w:r>
    </w:p>
    <w:p w14:paraId="59F3AF2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to UTRAN Cell Re-Selection</w:t>
      </w:r>
      <w:r>
        <w:rPr>
          <w:noProof/>
        </w:rPr>
        <w:tab/>
        <w:t>1245</w:t>
      </w:r>
    </w:p>
    <w:p w14:paraId="749401F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FDD – UTRAN FDD:</w:t>
      </w:r>
      <w:r>
        <w:rPr>
          <w:noProof/>
        </w:rPr>
        <w:tab/>
        <w:t>1245</w:t>
      </w:r>
    </w:p>
    <w:p w14:paraId="6D1CA93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 FDD-UTRA FDD cell reselection: UTRA FDD is of higher priority</w:t>
      </w:r>
      <w:r>
        <w:rPr>
          <w:noProof/>
        </w:rPr>
        <w:tab/>
        <w:t>1245</w:t>
      </w:r>
    </w:p>
    <w:p w14:paraId="7F9565B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1245</w:t>
      </w:r>
    </w:p>
    <w:p w14:paraId="216B441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1247</w:t>
      </w:r>
    </w:p>
    <w:p w14:paraId="2B200BE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 FDD-UTRA FDD cell reselection: UTRA FDD is of lower priority</w:t>
      </w:r>
      <w:r>
        <w:rPr>
          <w:noProof/>
        </w:rPr>
        <w:tab/>
        <w:t>1247</w:t>
      </w:r>
    </w:p>
    <w:p w14:paraId="0774BBA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1247</w:t>
      </w:r>
    </w:p>
    <w:p w14:paraId="2450251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1250</w:t>
      </w:r>
    </w:p>
    <w:p w14:paraId="31AB2C3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 FDD-UTRA FDD cell reselection in fading propagation conditions: UTRA FDD is of lower priority</w:t>
      </w:r>
      <w:r>
        <w:rPr>
          <w:noProof/>
        </w:rPr>
        <w:tab/>
        <w:t>1250</w:t>
      </w:r>
    </w:p>
    <w:p w14:paraId="0ECBD31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1250</w:t>
      </w:r>
    </w:p>
    <w:p w14:paraId="3C6DA0B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1253</w:t>
      </w:r>
    </w:p>
    <w:p w14:paraId="54BAC53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 FDD-UTRA FDD cell reselection: UTRA FDD is of lower priority for 5MHz bandwidth</w:t>
      </w:r>
      <w:r>
        <w:rPr>
          <w:noProof/>
        </w:rPr>
        <w:tab/>
        <w:t>1253</w:t>
      </w:r>
    </w:p>
    <w:p w14:paraId="1C2CFF8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1253</w:t>
      </w:r>
    </w:p>
    <w:p w14:paraId="05531C5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1254</w:t>
      </w:r>
    </w:p>
    <w:p w14:paraId="6072B74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mode FDD to UTRA FDD interRAT reselection</w:t>
      </w:r>
      <w:r>
        <w:rPr>
          <w:noProof/>
        </w:rPr>
        <w:tab/>
        <w:t>1254</w:t>
      </w:r>
    </w:p>
    <w:p w14:paraId="2BED124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1254</w:t>
      </w:r>
    </w:p>
    <w:p w14:paraId="40E3FE1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1257</w:t>
      </w:r>
    </w:p>
    <w:p w14:paraId="0596DA2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FDD – UTRAN TDD:</w:t>
      </w:r>
      <w:r>
        <w:rPr>
          <w:noProof/>
        </w:rPr>
        <w:tab/>
        <w:t>1258</w:t>
      </w:r>
    </w:p>
    <w:p w14:paraId="073C97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1258</w:t>
      </w:r>
    </w:p>
    <w:p w14:paraId="3A8B5CA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1258</w:t>
      </w:r>
    </w:p>
    <w:p w14:paraId="0F6EB49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1.28Mcps TDD option</w:t>
      </w:r>
      <w:r>
        <w:rPr>
          <w:noProof/>
        </w:rPr>
        <w:tab/>
        <w:t>1258</w:t>
      </w:r>
    </w:p>
    <w:p w14:paraId="2512954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A.4.3.2.1.3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Void</w:t>
      </w:r>
      <w:r>
        <w:rPr>
          <w:noProof/>
        </w:rPr>
        <w:tab/>
        <w:t>1260</w:t>
      </w:r>
    </w:p>
    <w:p w14:paraId="54F5231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1260</w:t>
      </w:r>
    </w:p>
    <w:p w14:paraId="5B4F73C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1.28Mcps TDD option</w:t>
      </w:r>
      <w:r>
        <w:rPr>
          <w:noProof/>
        </w:rPr>
        <w:tab/>
        <w:t>1260</w:t>
      </w:r>
    </w:p>
    <w:p w14:paraId="12199E5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to UTRA TDD cell re-selection for IncMon</w:t>
      </w:r>
      <w:r>
        <w:rPr>
          <w:noProof/>
        </w:rPr>
        <w:tab/>
        <w:t>1260</w:t>
      </w:r>
    </w:p>
    <w:p w14:paraId="7BDD466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1260</w:t>
      </w:r>
    </w:p>
    <w:p w14:paraId="72E2B77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1264</w:t>
      </w:r>
    </w:p>
    <w:p w14:paraId="7EA5D06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TDD – UTRAN FDD:</w:t>
      </w:r>
      <w:r>
        <w:rPr>
          <w:noProof/>
        </w:rPr>
        <w:tab/>
        <w:t>1264</w:t>
      </w:r>
    </w:p>
    <w:p w14:paraId="3A39272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1264</w:t>
      </w:r>
    </w:p>
    <w:p w14:paraId="3DA1043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1267</w:t>
      </w:r>
    </w:p>
    <w:p w14:paraId="652BE9D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mode TDD to UTRA FDD interRAT reselection</w:t>
      </w:r>
      <w:r>
        <w:rPr>
          <w:noProof/>
        </w:rPr>
        <w:tab/>
        <w:t>1267</w:t>
      </w:r>
    </w:p>
    <w:p w14:paraId="60B746A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1267</w:t>
      </w:r>
    </w:p>
    <w:p w14:paraId="721E7B8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1272</w:t>
      </w:r>
    </w:p>
    <w:p w14:paraId="1676352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TDD – UTRAN TDD:</w:t>
      </w:r>
      <w:r>
        <w:rPr>
          <w:noProof/>
        </w:rPr>
        <w:tab/>
        <w:t>1273</w:t>
      </w:r>
    </w:p>
    <w:p w14:paraId="4FE2C34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to UTRA TDD cell re-selection: UTRA is of higher priority</w:t>
      </w:r>
      <w:r>
        <w:rPr>
          <w:noProof/>
        </w:rPr>
        <w:tab/>
        <w:t>1273</w:t>
      </w:r>
    </w:p>
    <w:p w14:paraId="496B7DD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1273</w:t>
      </w:r>
    </w:p>
    <w:p w14:paraId="3BC8BB7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1275</w:t>
      </w:r>
    </w:p>
    <w:p w14:paraId="1ECD7E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to UTRA TDD cell re-selection: UTRA is of lower priority</w:t>
      </w:r>
      <w:r>
        <w:rPr>
          <w:noProof/>
        </w:rPr>
        <w:tab/>
        <w:t>1275</w:t>
      </w:r>
    </w:p>
    <w:p w14:paraId="4C74472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1275</w:t>
      </w:r>
    </w:p>
    <w:p w14:paraId="23D9F5C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1277</w:t>
      </w:r>
    </w:p>
    <w:p w14:paraId="7BB610D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 TDD-UTRA TDD cell reselection in fading propagation conditions: UTRA TDD is of lower priority</w:t>
      </w:r>
      <w:r>
        <w:rPr>
          <w:noProof/>
        </w:rPr>
        <w:tab/>
        <w:t>1277</w:t>
      </w:r>
    </w:p>
    <w:p w14:paraId="12B090C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1277</w:t>
      </w:r>
    </w:p>
    <w:p w14:paraId="1AAFBEA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A.4.3.4.3.2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1280</w:t>
      </w:r>
    </w:p>
    <w:p w14:paraId="6331A64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to UTRA TDD cell re-selection for IncMon</w:t>
      </w:r>
      <w:r>
        <w:rPr>
          <w:noProof/>
        </w:rPr>
        <w:tab/>
        <w:t>1280</w:t>
      </w:r>
    </w:p>
    <w:p w14:paraId="02C569B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1280</w:t>
      </w:r>
    </w:p>
    <w:p w14:paraId="6A7606A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1284</w:t>
      </w:r>
    </w:p>
    <w:p w14:paraId="4CE9CE5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to GSM Cell Re-Selection</w:t>
      </w:r>
      <w:r>
        <w:rPr>
          <w:noProof/>
        </w:rPr>
        <w:tab/>
        <w:t>1284</w:t>
      </w:r>
    </w:p>
    <w:p w14:paraId="409EE89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FDD – GSM:</w:t>
      </w:r>
      <w:r>
        <w:rPr>
          <w:noProof/>
        </w:rPr>
        <w:tab/>
        <w:t>1284</w:t>
      </w:r>
    </w:p>
    <w:p w14:paraId="2B4E50D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1284</w:t>
      </w:r>
    </w:p>
    <w:p w14:paraId="767FE30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1286</w:t>
      </w:r>
    </w:p>
    <w:p w14:paraId="23347F3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TDD – GSM:</w:t>
      </w:r>
      <w:r>
        <w:rPr>
          <w:noProof/>
        </w:rPr>
        <w:tab/>
        <w:t>1286</w:t>
      </w:r>
    </w:p>
    <w:p w14:paraId="300169E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1286</w:t>
      </w:r>
    </w:p>
    <w:p w14:paraId="41478AB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1288</w:t>
      </w:r>
    </w:p>
    <w:p w14:paraId="70A2891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to HRPD Cell Re-Selection</w:t>
      </w:r>
      <w:r>
        <w:rPr>
          <w:noProof/>
        </w:rPr>
        <w:tab/>
        <w:t>1289</w:t>
      </w:r>
    </w:p>
    <w:p w14:paraId="2672310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HRPD</w:t>
      </w:r>
      <w:r>
        <w:rPr>
          <w:noProof/>
        </w:rPr>
        <w:tab/>
        <w:t>1289</w:t>
      </w:r>
    </w:p>
    <w:p w14:paraId="05D025E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HRPD Cell Reselection: HRPD is of Lower Priority</w:t>
      </w:r>
      <w:r>
        <w:rPr>
          <w:noProof/>
        </w:rPr>
        <w:tab/>
        <w:t>1289</w:t>
      </w:r>
    </w:p>
    <w:p w14:paraId="1D49C2A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1289</w:t>
      </w:r>
    </w:p>
    <w:p w14:paraId="31BDC7C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1291</w:t>
      </w:r>
    </w:p>
    <w:p w14:paraId="58A5025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HRPD</w:t>
      </w:r>
      <w:r>
        <w:rPr>
          <w:noProof/>
        </w:rPr>
        <w:tab/>
        <w:t>1291</w:t>
      </w:r>
    </w:p>
    <w:p w14:paraId="4D57AB8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HRPD Cell Reselection: HRPD is of Lower Priority</w:t>
      </w:r>
      <w:r>
        <w:rPr>
          <w:noProof/>
        </w:rPr>
        <w:tab/>
        <w:t>1291</w:t>
      </w:r>
    </w:p>
    <w:p w14:paraId="375C57C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1291</w:t>
      </w:r>
    </w:p>
    <w:p w14:paraId="6CA018D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1294</w:t>
      </w:r>
    </w:p>
    <w:p w14:paraId="54E544F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to cdma2000 1X Cell Re-Selection</w:t>
      </w:r>
      <w:r>
        <w:rPr>
          <w:noProof/>
        </w:rPr>
        <w:tab/>
        <w:t>1294</w:t>
      </w:r>
    </w:p>
    <w:p w14:paraId="7A92E02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FDD – cdma2000 1X</w:t>
      </w:r>
      <w:r>
        <w:rPr>
          <w:noProof/>
        </w:rPr>
        <w:tab/>
        <w:t>1294</w:t>
      </w:r>
    </w:p>
    <w:p w14:paraId="6FAD91F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cdma2000 1X Cell Reselection: cdma2000 1X is of Lower Priority</w:t>
      </w:r>
      <w:r>
        <w:rPr>
          <w:noProof/>
        </w:rPr>
        <w:tab/>
        <w:t>1294</w:t>
      </w:r>
    </w:p>
    <w:p w14:paraId="70C5259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1294</w:t>
      </w:r>
    </w:p>
    <w:p w14:paraId="563F031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1297</w:t>
      </w:r>
    </w:p>
    <w:p w14:paraId="4A676ED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TDD – cdma2000 1X</w:t>
      </w:r>
      <w:r>
        <w:rPr>
          <w:noProof/>
        </w:rPr>
        <w:tab/>
        <w:t>1297</w:t>
      </w:r>
    </w:p>
    <w:p w14:paraId="7D13F8E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–cdma2000 1X Cell Reselection: cdma2000 1X is of Lower Priority</w:t>
      </w:r>
      <w:r>
        <w:rPr>
          <w:noProof/>
        </w:rPr>
        <w:tab/>
        <w:t>1297</w:t>
      </w:r>
    </w:p>
    <w:p w14:paraId="023FDA9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1297</w:t>
      </w:r>
    </w:p>
    <w:p w14:paraId="66B14FE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1300</w:t>
      </w:r>
    </w:p>
    <w:p w14:paraId="3B545A7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State Positioning Measurement for UE category NB1</w:t>
      </w:r>
      <w:r>
        <w:rPr>
          <w:noProof/>
        </w:rPr>
        <w:tab/>
        <w:t>1300</w:t>
      </w:r>
    </w:p>
    <w:p w14:paraId="2E1E90F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standalone mode in enhanced coverage</w:t>
      </w:r>
      <w:r>
        <w:rPr>
          <w:noProof/>
        </w:rPr>
        <w:tab/>
        <w:t>1300</w:t>
      </w:r>
    </w:p>
    <w:p w14:paraId="65AD485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1300</w:t>
      </w:r>
    </w:p>
    <w:p w14:paraId="43BD63A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1305</w:t>
      </w:r>
    </w:p>
    <w:p w14:paraId="53A42DD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standalone mode in enhanced coverage</w:t>
      </w:r>
      <w:r>
        <w:rPr>
          <w:noProof/>
        </w:rPr>
        <w:tab/>
        <w:t>1306</w:t>
      </w:r>
    </w:p>
    <w:p w14:paraId="5C808CB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1306</w:t>
      </w:r>
    </w:p>
    <w:p w14:paraId="4AA2437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1310</w:t>
      </w:r>
    </w:p>
    <w:p w14:paraId="4E03B61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 for UE Category NB1 standalone mode in enhanced coverage</w:t>
      </w:r>
      <w:r>
        <w:rPr>
          <w:noProof/>
        </w:rPr>
        <w:tab/>
        <w:t>1311</w:t>
      </w:r>
    </w:p>
    <w:p w14:paraId="7F6CE26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1311</w:t>
      </w:r>
    </w:p>
    <w:p w14:paraId="0F373C2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1315</w:t>
      </w:r>
    </w:p>
    <w:p w14:paraId="550C566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Inter frequency case for UE Category NB1 standalone mode in enhanced coverage</w:t>
      </w:r>
      <w:r>
        <w:rPr>
          <w:noProof/>
        </w:rPr>
        <w:tab/>
        <w:t>1316</w:t>
      </w:r>
    </w:p>
    <w:p w14:paraId="555B6EE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1316</w:t>
      </w:r>
    </w:p>
    <w:p w14:paraId="2FBA8AA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1320</w:t>
      </w:r>
    </w:p>
    <w:p w14:paraId="22670B3B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RRC CONNECTED Mode Mobility</w:t>
      </w:r>
      <w:r>
        <w:rPr>
          <w:noProof/>
        </w:rPr>
        <w:tab/>
        <w:t>1321</w:t>
      </w:r>
    </w:p>
    <w:p w14:paraId="66269DFD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val="sv-FI"/>
        </w:rPr>
        <w:t>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Handover</w:t>
      </w:r>
      <w:r>
        <w:rPr>
          <w:noProof/>
        </w:rPr>
        <w:tab/>
        <w:t>1321</w:t>
      </w:r>
    </w:p>
    <w:p w14:paraId="7287DEA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FDD - FDD Intra frequency handover</w:t>
      </w:r>
      <w:r>
        <w:rPr>
          <w:noProof/>
        </w:rPr>
        <w:tab/>
        <w:t>1321</w:t>
      </w:r>
    </w:p>
    <w:p w14:paraId="6175B48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1321</w:t>
      </w:r>
    </w:p>
    <w:p w14:paraId="7B9AEB9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1323</w:t>
      </w:r>
    </w:p>
    <w:p w14:paraId="014BFBB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handover</w:t>
      </w:r>
      <w:r>
        <w:rPr>
          <w:noProof/>
        </w:rPr>
        <w:tab/>
        <w:t>1323</w:t>
      </w:r>
    </w:p>
    <w:p w14:paraId="5B03328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1323</w:t>
      </w:r>
    </w:p>
    <w:p w14:paraId="24B6499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1325</w:t>
      </w:r>
    </w:p>
    <w:p w14:paraId="00324EC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handover</w:t>
      </w:r>
      <w:r>
        <w:rPr>
          <w:noProof/>
        </w:rPr>
        <w:tab/>
        <w:t>1325</w:t>
      </w:r>
    </w:p>
    <w:p w14:paraId="2503B8E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1325</w:t>
      </w:r>
    </w:p>
    <w:p w14:paraId="1AD91C4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1327</w:t>
      </w:r>
    </w:p>
    <w:p w14:paraId="161EDE6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handover</w:t>
      </w:r>
      <w:r>
        <w:rPr>
          <w:noProof/>
        </w:rPr>
        <w:tab/>
        <w:t>1327</w:t>
      </w:r>
    </w:p>
    <w:p w14:paraId="3946227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1327</w:t>
      </w:r>
    </w:p>
    <w:p w14:paraId="52A58A1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1329</w:t>
      </w:r>
    </w:p>
    <w:p w14:paraId="33AFAA8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handover: unknown target cell</w:t>
      </w:r>
      <w:r>
        <w:rPr>
          <w:noProof/>
        </w:rPr>
        <w:tab/>
        <w:t>1329</w:t>
      </w:r>
    </w:p>
    <w:p w14:paraId="752D3DB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1329</w:t>
      </w:r>
    </w:p>
    <w:p w14:paraId="63A5F61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1331</w:t>
      </w:r>
    </w:p>
    <w:p w14:paraId="70DFA5F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A.5.1.6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handover; unknown Target Cell</w:t>
      </w:r>
      <w:r>
        <w:rPr>
          <w:noProof/>
        </w:rPr>
        <w:tab/>
        <w:t>1331</w:t>
      </w:r>
    </w:p>
    <w:p w14:paraId="4EEE5F4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1331</w:t>
      </w:r>
    </w:p>
    <w:p w14:paraId="29CAE8E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lastRenderedPageBreak/>
        <w:t>A.5.1.6.2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1333</w:t>
      </w:r>
    </w:p>
    <w:p w14:paraId="6856079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handover</w:t>
      </w:r>
      <w:r>
        <w:rPr>
          <w:noProof/>
        </w:rPr>
        <w:tab/>
        <w:t>1333</w:t>
      </w:r>
    </w:p>
    <w:p w14:paraId="476EEB2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1333</w:t>
      </w:r>
    </w:p>
    <w:p w14:paraId="053F035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1336</w:t>
      </w:r>
    </w:p>
    <w:p w14:paraId="5D6FFCD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handover</w:t>
      </w:r>
      <w:r>
        <w:rPr>
          <w:noProof/>
        </w:rPr>
        <w:tab/>
        <w:t>1336</w:t>
      </w:r>
    </w:p>
    <w:p w14:paraId="2C43B4F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1336</w:t>
      </w:r>
    </w:p>
    <w:p w14:paraId="3C8196E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1339</w:t>
      </w:r>
    </w:p>
    <w:p w14:paraId="5286365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handover for 5MHz bandwidth</w:t>
      </w:r>
      <w:r>
        <w:rPr>
          <w:noProof/>
        </w:rPr>
        <w:tab/>
        <w:t>1339</w:t>
      </w:r>
    </w:p>
    <w:p w14:paraId="01DE8F9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1339</w:t>
      </w:r>
    </w:p>
    <w:p w14:paraId="5236E58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1340</w:t>
      </w:r>
    </w:p>
    <w:p w14:paraId="1F11225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handover for UE category 0</w:t>
      </w:r>
      <w:r>
        <w:rPr>
          <w:noProof/>
        </w:rPr>
        <w:tab/>
        <w:t>1340</w:t>
      </w:r>
    </w:p>
    <w:p w14:paraId="6F5E9B4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1340</w:t>
      </w:r>
    </w:p>
    <w:p w14:paraId="1B78A7F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1342</w:t>
      </w:r>
    </w:p>
    <w:p w14:paraId="7ECFDA2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- FDD Intra frequency handover for UE category 0</w:t>
      </w:r>
      <w:r>
        <w:rPr>
          <w:noProof/>
        </w:rPr>
        <w:tab/>
        <w:t>1342</w:t>
      </w:r>
    </w:p>
    <w:p w14:paraId="06F047C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1342</w:t>
      </w:r>
    </w:p>
    <w:p w14:paraId="4AFEA03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1344</w:t>
      </w:r>
    </w:p>
    <w:p w14:paraId="25545E2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handover for UE category 0</w:t>
      </w:r>
      <w:r>
        <w:rPr>
          <w:noProof/>
        </w:rPr>
        <w:tab/>
        <w:t>1344</w:t>
      </w:r>
    </w:p>
    <w:p w14:paraId="30ACDC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1344</w:t>
      </w:r>
    </w:p>
    <w:p w14:paraId="7299CE6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1346</w:t>
      </w:r>
    </w:p>
    <w:p w14:paraId="118F45A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 frequency handover for Cat-M1 UEs in CEModeA</w:t>
      </w:r>
      <w:r>
        <w:rPr>
          <w:noProof/>
        </w:rPr>
        <w:tab/>
        <w:t>1346</w:t>
      </w:r>
    </w:p>
    <w:p w14:paraId="4070704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1346</w:t>
      </w:r>
    </w:p>
    <w:p w14:paraId="34907F1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1348</w:t>
      </w:r>
    </w:p>
    <w:p w14:paraId="266804F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1349</w:t>
      </w:r>
    </w:p>
    <w:p w14:paraId="7F929A3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1349</w:t>
      </w:r>
    </w:p>
    <w:p w14:paraId="36333C2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1350</w:t>
      </w:r>
    </w:p>
    <w:p w14:paraId="6698382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handover for Cat-M1 UEs in CEModeA</w:t>
      </w:r>
      <w:r>
        <w:rPr>
          <w:noProof/>
        </w:rPr>
        <w:tab/>
        <w:t>1351</w:t>
      </w:r>
    </w:p>
    <w:p w14:paraId="78AE232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1351</w:t>
      </w:r>
    </w:p>
    <w:p w14:paraId="4B876ED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1352</w:t>
      </w:r>
    </w:p>
    <w:p w14:paraId="25B4796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 frequency handover for Cat-M1 UEs in CEModeB</w:t>
      </w:r>
      <w:r>
        <w:rPr>
          <w:noProof/>
        </w:rPr>
        <w:tab/>
        <w:t>1353</w:t>
      </w:r>
    </w:p>
    <w:p w14:paraId="17A19CC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1353</w:t>
      </w:r>
    </w:p>
    <w:p w14:paraId="2E08B25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1354</w:t>
      </w:r>
    </w:p>
    <w:p w14:paraId="1EAEC65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handover for Cat-M1 UEs in CEModeB</w:t>
      </w:r>
      <w:r>
        <w:rPr>
          <w:noProof/>
        </w:rPr>
        <w:tab/>
        <w:t>1355</w:t>
      </w:r>
    </w:p>
    <w:p w14:paraId="31FADDE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1355</w:t>
      </w:r>
    </w:p>
    <w:p w14:paraId="0020B86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1356</w:t>
      </w:r>
    </w:p>
    <w:p w14:paraId="024ED8B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handover for Cat-M1 UEs in CEModeB</w:t>
      </w:r>
      <w:r>
        <w:rPr>
          <w:noProof/>
        </w:rPr>
        <w:tab/>
        <w:t>1357</w:t>
      </w:r>
    </w:p>
    <w:p w14:paraId="25DD2FD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1357</w:t>
      </w:r>
    </w:p>
    <w:p w14:paraId="31810BE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1358</w:t>
      </w:r>
    </w:p>
    <w:p w14:paraId="3EB2A1C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handover for UE Category 1bis</w:t>
      </w:r>
      <w:r>
        <w:rPr>
          <w:noProof/>
        </w:rPr>
        <w:tab/>
        <w:t>1359</w:t>
      </w:r>
    </w:p>
    <w:p w14:paraId="65F627D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1359</w:t>
      </w:r>
    </w:p>
    <w:p w14:paraId="2F63A76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1360</w:t>
      </w:r>
    </w:p>
    <w:p w14:paraId="1D1A89D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handover for UE Category 1bis</w:t>
      </w:r>
      <w:r>
        <w:rPr>
          <w:noProof/>
        </w:rPr>
        <w:tab/>
        <w:t>1361</w:t>
      </w:r>
    </w:p>
    <w:p w14:paraId="1E25D78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1361</w:t>
      </w:r>
    </w:p>
    <w:p w14:paraId="2CC9AC7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1362</w:t>
      </w:r>
    </w:p>
    <w:p w14:paraId="4FE9E59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RACH-less handover</w:t>
      </w:r>
      <w:r>
        <w:rPr>
          <w:noProof/>
        </w:rPr>
        <w:tab/>
        <w:t>1363</w:t>
      </w:r>
    </w:p>
    <w:p w14:paraId="5B1A7B1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1363</w:t>
      </w:r>
    </w:p>
    <w:p w14:paraId="21F1375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1364</w:t>
      </w:r>
    </w:p>
    <w:p w14:paraId="3DE5B6F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RACH-less handover</w:t>
      </w:r>
      <w:r>
        <w:rPr>
          <w:noProof/>
        </w:rPr>
        <w:tab/>
        <w:t>1364</w:t>
      </w:r>
    </w:p>
    <w:p w14:paraId="30A9D7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1364</w:t>
      </w:r>
    </w:p>
    <w:p w14:paraId="7EB6C66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1366</w:t>
      </w:r>
    </w:p>
    <w:p w14:paraId="44E60DD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RACH-less handover</w:t>
      </w:r>
      <w:r>
        <w:rPr>
          <w:noProof/>
        </w:rPr>
        <w:tab/>
        <w:t>1366</w:t>
      </w:r>
    </w:p>
    <w:p w14:paraId="48AD185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1366</w:t>
      </w:r>
    </w:p>
    <w:p w14:paraId="338AABE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1368</w:t>
      </w:r>
    </w:p>
    <w:p w14:paraId="69F1738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RACH-less handover</w:t>
      </w:r>
      <w:r>
        <w:rPr>
          <w:noProof/>
        </w:rPr>
        <w:tab/>
        <w:t>1368</w:t>
      </w:r>
    </w:p>
    <w:p w14:paraId="6EEA5EE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1368</w:t>
      </w:r>
    </w:p>
    <w:p w14:paraId="3048BC9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1370</w:t>
      </w:r>
    </w:p>
    <w:p w14:paraId="71777E2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make-before-break handover</w:t>
      </w:r>
      <w:r>
        <w:rPr>
          <w:noProof/>
        </w:rPr>
        <w:tab/>
        <w:t>1370</w:t>
      </w:r>
    </w:p>
    <w:p w14:paraId="102FE98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1370</w:t>
      </w:r>
    </w:p>
    <w:p w14:paraId="191E929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1372</w:t>
      </w:r>
    </w:p>
    <w:p w14:paraId="44EBA88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make-before-break handover</w:t>
      </w:r>
      <w:r>
        <w:rPr>
          <w:noProof/>
        </w:rPr>
        <w:tab/>
        <w:t>1373</w:t>
      </w:r>
    </w:p>
    <w:p w14:paraId="1FAD9A9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1373</w:t>
      </w:r>
    </w:p>
    <w:p w14:paraId="621142C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1374</w:t>
      </w:r>
    </w:p>
    <w:p w14:paraId="4B3B28D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 frequency handover for Cat-M1 UEs in CEModeA</w:t>
      </w:r>
      <w:r>
        <w:rPr>
          <w:noProof/>
        </w:rPr>
        <w:tab/>
        <w:t>1375</w:t>
      </w:r>
    </w:p>
    <w:p w14:paraId="379B104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lastRenderedPageBreak/>
        <w:t>A.5.1.27.1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1375</w:t>
      </w:r>
    </w:p>
    <w:p w14:paraId="52CB7E6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1376</w:t>
      </w:r>
    </w:p>
    <w:p w14:paraId="63BC373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1377</w:t>
      </w:r>
    </w:p>
    <w:p w14:paraId="469FFD7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1377</w:t>
      </w:r>
    </w:p>
    <w:p w14:paraId="02CCBEE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1378</w:t>
      </w:r>
    </w:p>
    <w:p w14:paraId="03C4DF5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handover for Cat-M1 UEs in CEModeA</w:t>
      </w:r>
      <w:r>
        <w:rPr>
          <w:noProof/>
        </w:rPr>
        <w:tab/>
        <w:t>1379</w:t>
      </w:r>
    </w:p>
    <w:p w14:paraId="32B7E4C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1379</w:t>
      </w:r>
    </w:p>
    <w:p w14:paraId="53D028D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1380</w:t>
      </w:r>
    </w:p>
    <w:p w14:paraId="73BB44B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1381</w:t>
      </w:r>
    </w:p>
    <w:p w14:paraId="7247ED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1381</w:t>
      </w:r>
    </w:p>
    <w:p w14:paraId="4C7523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1382</w:t>
      </w:r>
    </w:p>
    <w:p w14:paraId="44DE798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1383</w:t>
      </w:r>
    </w:p>
    <w:p w14:paraId="25E9F09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1383</w:t>
      </w:r>
    </w:p>
    <w:p w14:paraId="1ABF869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1384</w:t>
      </w:r>
    </w:p>
    <w:p w14:paraId="409ABEA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handover for Cat-M1 UEs in CEModeB</w:t>
      </w:r>
      <w:r>
        <w:rPr>
          <w:noProof/>
        </w:rPr>
        <w:tab/>
        <w:t>1385</w:t>
      </w:r>
    </w:p>
    <w:p w14:paraId="0B919D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1385</w:t>
      </w:r>
    </w:p>
    <w:p w14:paraId="6C4D9F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1386</w:t>
      </w:r>
    </w:p>
    <w:p w14:paraId="78E6C82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1387</w:t>
      </w:r>
    </w:p>
    <w:p w14:paraId="4899BAF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1387</w:t>
      </w:r>
    </w:p>
    <w:p w14:paraId="4CA6692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1388</w:t>
      </w:r>
    </w:p>
    <w:p w14:paraId="271BD0D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1389</w:t>
      </w:r>
    </w:p>
    <w:p w14:paraId="71275DE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1389</w:t>
      </w:r>
    </w:p>
    <w:p w14:paraId="0E4A880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1390</w:t>
      </w:r>
    </w:p>
    <w:p w14:paraId="5C50C94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handover for Cat-M1 UEs in CEModeA without SFN acquisition</w:t>
      </w:r>
      <w:r>
        <w:rPr>
          <w:noProof/>
        </w:rPr>
        <w:tab/>
        <w:t>1391</w:t>
      </w:r>
    </w:p>
    <w:p w14:paraId="2247BCF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1391</w:t>
      </w:r>
    </w:p>
    <w:p w14:paraId="3528D40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1392</w:t>
      </w:r>
    </w:p>
    <w:p w14:paraId="7A59EB6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 frequency handover for Cat-M1 UEs in CEModeB without SFN acquisition</w:t>
      </w:r>
      <w:r>
        <w:rPr>
          <w:noProof/>
        </w:rPr>
        <w:tab/>
        <w:t>1393</w:t>
      </w:r>
    </w:p>
    <w:p w14:paraId="66A89B5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1393</w:t>
      </w:r>
    </w:p>
    <w:p w14:paraId="6D5D53F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1394</w:t>
      </w:r>
    </w:p>
    <w:p w14:paraId="306B1D5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handover for Cat-M1 UEs in CEModeB without SFN acquisition</w:t>
      </w:r>
      <w:r>
        <w:rPr>
          <w:noProof/>
        </w:rPr>
        <w:tab/>
        <w:t>1395</w:t>
      </w:r>
    </w:p>
    <w:p w14:paraId="18529C0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1395</w:t>
      </w:r>
    </w:p>
    <w:p w14:paraId="3439970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1396</w:t>
      </w:r>
    </w:p>
    <w:p w14:paraId="2064E95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handover for Cat-M1 UEs in CEModeB without SFN acquisition</w:t>
      </w:r>
      <w:r>
        <w:rPr>
          <w:noProof/>
        </w:rPr>
        <w:tab/>
        <w:t>1397</w:t>
      </w:r>
    </w:p>
    <w:p w14:paraId="5A58DF6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1397</w:t>
      </w:r>
    </w:p>
    <w:p w14:paraId="1E8098F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1398</w:t>
      </w:r>
    </w:p>
    <w:p w14:paraId="4678137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handover with direct SCell activation</w:t>
      </w:r>
      <w:r>
        <w:rPr>
          <w:noProof/>
        </w:rPr>
        <w:tab/>
        <w:t>1399</w:t>
      </w:r>
    </w:p>
    <w:p w14:paraId="078EB13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1399</w:t>
      </w:r>
    </w:p>
    <w:p w14:paraId="08324D2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1400</w:t>
      </w:r>
    </w:p>
    <w:p w14:paraId="0CC76CE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handover with direct SCell activation</w:t>
      </w:r>
      <w:r>
        <w:rPr>
          <w:noProof/>
        </w:rPr>
        <w:tab/>
        <w:t>1401</w:t>
      </w:r>
    </w:p>
    <w:p w14:paraId="59AA6EB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1401</w:t>
      </w:r>
    </w:p>
    <w:p w14:paraId="7A65C87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1402</w:t>
      </w:r>
    </w:p>
    <w:p w14:paraId="2DC8EF6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Intra-band Inter-frequency sync DAPS handover</w:t>
      </w:r>
      <w:r>
        <w:rPr>
          <w:noProof/>
        </w:rPr>
        <w:tab/>
        <w:t>1403</w:t>
      </w:r>
    </w:p>
    <w:p w14:paraId="1094F84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1403</w:t>
      </w:r>
    </w:p>
    <w:p w14:paraId="3E061FB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1405</w:t>
      </w:r>
    </w:p>
    <w:p w14:paraId="0BFBEB2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Intra-band Inter-frequency async DAPS handover</w:t>
      </w:r>
      <w:r>
        <w:rPr>
          <w:noProof/>
        </w:rPr>
        <w:tab/>
        <w:t>1406</w:t>
      </w:r>
    </w:p>
    <w:p w14:paraId="5A79F78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1406</w:t>
      </w:r>
    </w:p>
    <w:p w14:paraId="141B1D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1407</w:t>
      </w:r>
    </w:p>
    <w:p w14:paraId="6F46230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Inter-band Inter-frequency sync DAPS handover</w:t>
      </w:r>
      <w:r>
        <w:rPr>
          <w:noProof/>
        </w:rPr>
        <w:tab/>
        <w:t>1408</w:t>
      </w:r>
    </w:p>
    <w:p w14:paraId="70BA208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1408</w:t>
      </w:r>
    </w:p>
    <w:p w14:paraId="2F7FA1C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1409</w:t>
      </w:r>
    </w:p>
    <w:p w14:paraId="4E6F3AE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Inter-band Inter-frequency async DAPS handover</w:t>
      </w:r>
      <w:r>
        <w:rPr>
          <w:noProof/>
        </w:rPr>
        <w:tab/>
        <w:t>1410</w:t>
      </w:r>
    </w:p>
    <w:p w14:paraId="1C34367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1410</w:t>
      </w:r>
    </w:p>
    <w:p w14:paraId="1A1A5F0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1411</w:t>
      </w:r>
    </w:p>
    <w:p w14:paraId="00BD5E2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FDD - FDD Intra frequency DAPS handover</w:t>
      </w:r>
      <w:r>
        <w:rPr>
          <w:noProof/>
        </w:rPr>
        <w:tab/>
        <w:t>1412</w:t>
      </w:r>
    </w:p>
    <w:p w14:paraId="7BD29FC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1412</w:t>
      </w:r>
    </w:p>
    <w:p w14:paraId="5A47FD9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1413</w:t>
      </w:r>
    </w:p>
    <w:p w14:paraId="16D96C7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DAPS handover</w:t>
      </w:r>
      <w:r>
        <w:rPr>
          <w:noProof/>
        </w:rPr>
        <w:tab/>
        <w:t>1414</w:t>
      </w:r>
    </w:p>
    <w:p w14:paraId="2E23EC4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1414</w:t>
      </w:r>
    </w:p>
    <w:p w14:paraId="332D073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lastRenderedPageBreak/>
        <w:t>A.5.1.46.2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1415</w:t>
      </w:r>
    </w:p>
    <w:p w14:paraId="617B6AA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FDD - FDD Intra frequency conditional handover</w:t>
      </w:r>
      <w:r>
        <w:rPr>
          <w:noProof/>
        </w:rPr>
        <w:tab/>
        <w:t>1416</w:t>
      </w:r>
    </w:p>
    <w:p w14:paraId="56B76B0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1416</w:t>
      </w:r>
    </w:p>
    <w:p w14:paraId="5592982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1417</w:t>
      </w:r>
    </w:p>
    <w:p w14:paraId="73E4067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TDD - TDD Intra frequency conditional handover</w:t>
      </w:r>
      <w:r>
        <w:rPr>
          <w:noProof/>
        </w:rPr>
        <w:tab/>
        <w:t>1418</w:t>
      </w:r>
    </w:p>
    <w:p w14:paraId="0DD96F4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1418</w:t>
      </w:r>
    </w:p>
    <w:p w14:paraId="698DF10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1419</w:t>
      </w:r>
    </w:p>
    <w:p w14:paraId="05652A7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FDD - FDD Inter frequency conditional handover</w:t>
      </w:r>
      <w:r>
        <w:rPr>
          <w:noProof/>
        </w:rPr>
        <w:tab/>
        <w:t>1420</w:t>
      </w:r>
    </w:p>
    <w:p w14:paraId="1519AC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1420</w:t>
      </w:r>
    </w:p>
    <w:p w14:paraId="14F501B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1421</w:t>
      </w:r>
    </w:p>
    <w:p w14:paraId="164F6BE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TDD - TDD Inter frequency conditional handover</w:t>
      </w:r>
      <w:r>
        <w:rPr>
          <w:noProof/>
        </w:rPr>
        <w:tab/>
        <w:t>1422</w:t>
      </w:r>
    </w:p>
    <w:p w14:paraId="7FEA322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1422</w:t>
      </w:r>
    </w:p>
    <w:p w14:paraId="56933B2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1423</w:t>
      </w:r>
    </w:p>
    <w:p w14:paraId="6951A63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FDD - TDD Inter frequency conditional handover</w:t>
      </w:r>
      <w:r>
        <w:rPr>
          <w:noProof/>
        </w:rPr>
        <w:tab/>
        <w:t>1424</w:t>
      </w:r>
    </w:p>
    <w:p w14:paraId="7C62F57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1424</w:t>
      </w:r>
    </w:p>
    <w:p w14:paraId="7B6F630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1426</w:t>
      </w:r>
    </w:p>
    <w:p w14:paraId="7B37793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val="sv-FI"/>
        </w:rPr>
        <w:t>A.5.1.52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TDD - FDD Inter frequency conditional handover</w:t>
      </w:r>
      <w:r>
        <w:rPr>
          <w:noProof/>
        </w:rPr>
        <w:tab/>
        <w:t>1426</w:t>
      </w:r>
    </w:p>
    <w:p w14:paraId="1A32BD5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A.5.152.1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1426</w:t>
      </w:r>
    </w:p>
    <w:p w14:paraId="2796F55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1429</w:t>
      </w:r>
    </w:p>
    <w:p w14:paraId="654F0E0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A.5.1.53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Intra-band Inter-frequency sync DAPS handover</w:t>
      </w:r>
      <w:r>
        <w:rPr>
          <w:noProof/>
        </w:rPr>
        <w:tab/>
        <w:t>1430</w:t>
      </w:r>
    </w:p>
    <w:p w14:paraId="24DA135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1430</w:t>
      </w:r>
    </w:p>
    <w:p w14:paraId="5D23A5B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1432</w:t>
      </w:r>
    </w:p>
    <w:p w14:paraId="3B98A25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Inter-band Inter-frequency sync DAPS handover</w:t>
      </w:r>
      <w:r>
        <w:rPr>
          <w:noProof/>
        </w:rPr>
        <w:tab/>
        <w:t>1433</w:t>
      </w:r>
    </w:p>
    <w:p w14:paraId="6999978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1433</w:t>
      </w:r>
    </w:p>
    <w:p w14:paraId="4458379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1435</w:t>
      </w:r>
    </w:p>
    <w:p w14:paraId="075A8D1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FDD - TDD inter-band inter-frequency synchronous DAPS handover</w:t>
      </w:r>
      <w:r>
        <w:rPr>
          <w:noProof/>
        </w:rPr>
        <w:tab/>
        <w:t>1436</w:t>
      </w:r>
    </w:p>
    <w:p w14:paraId="37E3FD1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1436</w:t>
      </w:r>
    </w:p>
    <w:p w14:paraId="4070D1E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TDD - FDD inter-band inter-frequency synchronous DAPS handover</w:t>
      </w:r>
      <w:r>
        <w:rPr>
          <w:noProof/>
        </w:rPr>
        <w:tab/>
        <w:t>1440</w:t>
      </w:r>
    </w:p>
    <w:p w14:paraId="4331DC3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1440</w:t>
      </w:r>
    </w:p>
    <w:p w14:paraId="6AD92A0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1443</w:t>
      </w:r>
    </w:p>
    <w:p w14:paraId="282D38E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A.5.1.57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Inter-band Inter-frequency async DAPS handover</w:t>
      </w:r>
      <w:r>
        <w:rPr>
          <w:noProof/>
        </w:rPr>
        <w:tab/>
        <w:t>1444</w:t>
      </w:r>
    </w:p>
    <w:p w14:paraId="69ED26A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1444</w:t>
      </w:r>
    </w:p>
    <w:p w14:paraId="49F1812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1446</w:t>
      </w:r>
    </w:p>
    <w:p w14:paraId="50F3B75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A.5.1.58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Inter-band Inter-frequency async DAPS handover</w:t>
      </w:r>
      <w:r>
        <w:rPr>
          <w:noProof/>
        </w:rPr>
        <w:tab/>
        <w:t>1446</w:t>
      </w:r>
    </w:p>
    <w:p w14:paraId="30CE459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1446</w:t>
      </w:r>
    </w:p>
    <w:p w14:paraId="7450DE1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1449</w:t>
      </w:r>
    </w:p>
    <w:p w14:paraId="5D65EF1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Handover to other RATs</w:t>
      </w:r>
      <w:r>
        <w:rPr>
          <w:noProof/>
        </w:rPr>
        <w:tab/>
        <w:t>1449</w:t>
      </w:r>
    </w:p>
    <w:p w14:paraId="2A91A58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val="sv-SE"/>
        </w:rPr>
        <w:t>A.5.2.1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FDD – UTRAN FDD Handover</w:t>
      </w:r>
      <w:r>
        <w:rPr>
          <w:noProof/>
        </w:rPr>
        <w:tab/>
        <w:t>1449</w:t>
      </w:r>
    </w:p>
    <w:p w14:paraId="308764D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1449</w:t>
      </w:r>
    </w:p>
    <w:p w14:paraId="553536B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1451</w:t>
      </w:r>
    </w:p>
    <w:p w14:paraId="75801E4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TDD - UTRAN FDD Handover</w:t>
      </w:r>
      <w:r>
        <w:rPr>
          <w:noProof/>
        </w:rPr>
        <w:tab/>
        <w:t>1452</w:t>
      </w:r>
    </w:p>
    <w:p w14:paraId="4F16A54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1452</w:t>
      </w:r>
    </w:p>
    <w:p w14:paraId="32CF1E4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1455</w:t>
      </w:r>
    </w:p>
    <w:p w14:paraId="4ECA992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  <w:lang w:val="sv-SE"/>
        </w:rPr>
        <w:t xml:space="preserve">A.5.2.3 </w:t>
      </w:r>
      <w:r w:rsidRPr="003F046A">
        <w:rPr>
          <w:noProof/>
          <w:lang w:val="sv-SE"/>
        </w:rPr>
        <w:t>E-UTRAN FDD- GSM Handover</w:t>
      </w:r>
      <w:r>
        <w:rPr>
          <w:noProof/>
        </w:rPr>
        <w:tab/>
        <w:t>1455</w:t>
      </w:r>
    </w:p>
    <w:p w14:paraId="4D62994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1455</w:t>
      </w:r>
    </w:p>
    <w:p w14:paraId="5A9F1B6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1456</w:t>
      </w:r>
    </w:p>
    <w:p w14:paraId="24EAF36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TDD - UTRAN TDD Handover</w:t>
      </w:r>
      <w:r>
        <w:rPr>
          <w:noProof/>
        </w:rPr>
        <w:tab/>
        <w:t>1457</w:t>
      </w:r>
    </w:p>
    <w:p w14:paraId="64882D4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1457</w:t>
      </w:r>
    </w:p>
    <w:p w14:paraId="573DD07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1457</w:t>
      </w:r>
    </w:p>
    <w:p w14:paraId="7974212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1457</w:t>
      </w:r>
    </w:p>
    <w:p w14:paraId="7727C10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1459</w:t>
      </w:r>
    </w:p>
    <w:p w14:paraId="4B254C3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1459</w:t>
      </w:r>
    </w:p>
    <w:p w14:paraId="70E99AA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1459</w:t>
      </w:r>
    </w:p>
    <w:p w14:paraId="4CDE7C6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1459</w:t>
      </w:r>
    </w:p>
    <w:p w14:paraId="0E57CBA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A.5.2.4.2.3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Void</w:t>
      </w:r>
      <w:r>
        <w:rPr>
          <w:noProof/>
        </w:rPr>
        <w:tab/>
        <w:t>1459</w:t>
      </w:r>
    </w:p>
    <w:p w14:paraId="592C4A5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val="sv-SE"/>
        </w:rPr>
        <w:t>A.5.2.5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FDD – UTRAN TDD Handover</w:t>
      </w:r>
      <w:r>
        <w:rPr>
          <w:noProof/>
        </w:rPr>
        <w:tab/>
        <w:t>1459</w:t>
      </w:r>
    </w:p>
    <w:p w14:paraId="132BC2F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1459</w:t>
      </w:r>
    </w:p>
    <w:p w14:paraId="10E2764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1462</w:t>
      </w:r>
    </w:p>
    <w:p w14:paraId="5ADFB29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1462</w:t>
      </w:r>
    </w:p>
    <w:p w14:paraId="52D34B4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1462</w:t>
      </w:r>
    </w:p>
    <w:p w14:paraId="0EFBEFB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1462</w:t>
      </w:r>
    </w:p>
    <w:p w14:paraId="7228CC5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A.5.2.5.2.3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Void</w:t>
      </w:r>
      <w:r>
        <w:rPr>
          <w:noProof/>
        </w:rPr>
        <w:tab/>
        <w:t>1462</w:t>
      </w:r>
    </w:p>
    <w:p w14:paraId="22335B8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  <w:lang w:val="sv-SE"/>
        </w:rPr>
        <w:lastRenderedPageBreak/>
        <w:t>A.5.2.6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TDD - GSM Handover</w:t>
      </w:r>
      <w:r>
        <w:rPr>
          <w:noProof/>
        </w:rPr>
        <w:tab/>
        <w:t>1462</w:t>
      </w:r>
    </w:p>
    <w:p w14:paraId="274A252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1462</w:t>
      </w:r>
    </w:p>
    <w:p w14:paraId="627F1E7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1464</w:t>
      </w:r>
    </w:p>
    <w:p w14:paraId="41C1371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Handover; Unknown Target Cell</w:t>
      </w:r>
      <w:r>
        <w:rPr>
          <w:noProof/>
        </w:rPr>
        <w:tab/>
        <w:t>1465</w:t>
      </w:r>
    </w:p>
    <w:p w14:paraId="2C6A4D9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1465</w:t>
      </w:r>
    </w:p>
    <w:p w14:paraId="053029A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1467</w:t>
      </w:r>
    </w:p>
    <w:p w14:paraId="23B98B5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GSM Handover; Unknown Target Cell</w:t>
      </w:r>
      <w:r>
        <w:rPr>
          <w:noProof/>
        </w:rPr>
        <w:tab/>
        <w:t>1467</w:t>
      </w:r>
    </w:p>
    <w:p w14:paraId="20231C2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1467</w:t>
      </w:r>
    </w:p>
    <w:p w14:paraId="7DFC3A6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1468</w:t>
      </w:r>
    </w:p>
    <w:p w14:paraId="505904F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GSM Handover; Unknown Target Cell</w:t>
      </w:r>
      <w:r>
        <w:rPr>
          <w:noProof/>
        </w:rPr>
        <w:tab/>
        <w:t>1469</w:t>
      </w:r>
    </w:p>
    <w:p w14:paraId="021F59B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1469</w:t>
      </w:r>
    </w:p>
    <w:p w14:paraId="07C14B8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1470</w:t>
      </w:r>
    </w:p>
    <w:p w14:paraId="1D7B143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to UTRAN TDD handover: unknown target cell</w:t>
      </w:r>
      <w:r>
        <w:rPr>
          <w:noProof/>
        </w:rPr>
        <w:tab/>
        <w:t>1471</w:t>
      </w:r>
    </w:p>
    <w:p w14:paraId="15C29BB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1471</w:t>
      </w:r>
    </w:p>
    <w:p w14:paraId="65DBC89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1473</w:t>
      </w:r>
    </w:p>
    <w:p w14:paraId="3BAAADD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A.5.2.10A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Multicarrier Handover with two target cells</w:t>
      </w:r>
      <w:r>
        <w:rPr>
          <w:noProof/>
        </w:rPr>
        <w:tab/>
        <w:t>1473</w:t>
      </w:r>
    </w:p>
    <w:p w14:paraId="1DDC11F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A.5.2.10A.1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1473</w:t>
      </w:r>
    </w:p>
    <w:p w14:paraId="1EAAB43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A.5.2.10A.2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1476</w:t>
      </w:r>
    </w:p>
    <w:p w14:paraId="15D02FE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A.5.2.10B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FDD Multicarrier Handover with two target cells</w:t>
      </w:r>
      <w:r>
        <w:rPr>
          <w:noProof/>
        </w:rPr>
        <w:tab/>
        <w:t>1476</w:t>
      </w:r>
    </w:p>
    <w:p w14:paraId="6ECB1BF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1476</w:t>
      </w:r>
    </w:p>
    <w:p w14:paraId="00FCCB8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A.5.2.10B.2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1479</w:t>
      </w:r>
    </w:p>
    <w:p w14:paraId="7D18594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val="sv-SE"/>
        </w:rPr>
        <w:t>A.5.2.11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FDD – UTRAN FDD Handover for 5MHz Bandwidth</w:t>
      </w:r>
      <w:r>
        <w:rPr>
          <w:noProof/>
        </w:rPr>
        <w:tab/>
        <w:t>1479</w:t>
      </w:r>
    </w:p>
    <w:p w14:paraId="2A26AA5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1479</w:t>
      </w:r>
    </w:p>
    <w:p w14:paraId="286219B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1479</w:t>
      </w:r>
    </w:p>
    <w:p w14:paraId="56820F5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FI"/>
        </w:rPr>
        <w:t>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Handover to Non-3GPP RATs</w:t>
      </w:r>
      <w:r>
        <w:rPr>
          <w:noProof/>
        </w:rPr>
        <w:tab/>
        <w:t>1480</w:t>
      </w:r>
    </w:p>
    <w:p w14:paraId="569493B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FI"/>
        </w:rPr>
        <w:t>A.5.3.1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FDD – HRPD Handover</w:t>
      </w:r>
      <w:r>
        <w:rPr>
          <w:noProof/>
        </w:rPr>
        <w:tab/>
        <w:t>1480</w:t>
      </w:r>
    </w:p>
    <w:p w14:paraId="1CF2C18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1480</w:t>
      </w:r>
    </w:p>
    <w:p w14:paraId="27F6EB7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1482</w:t>
      </w:r>
    </w:p>
    <w:p w14:paraId="46B376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FI"/>
        </w:rPr>
        <w:t>A.5.3.2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FDD – cdma2000 1X Handover</w:t>
      </w:r>
      <w:r>
        <w:rPr>
          <w:noProof/>
        </w:rPr>
        <w:tab/>
        <w:t>1482</w:t>
      </w:r>
    </w:p>
    <w:p w14:paraId="6DCFC01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1482</w:t>
      </w:r>
    </w:p>
    <w:p w14:paraId="5609466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1485</w:t>
      </w:r>
    </w:p>
    <w:p w14:paraId="3CDF275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HRPD Handover; Unknown Target Cell</w:t>
      </w:r>
      <w:r>
        <w:rPr>
          <w:noProof/>
        </w:rPr>
        <w:tab/>
        <w:t>1485</w:t>
      </w:r>
    </w:p>
    <w:p w14:paraId="57F56F2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1485</w:t>
      </w:r>
    </w:p>
    <w:p w14:paraId="7DB6F61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1488</w:t>
      </w:r>
    </w:p>
    <w:p w14:paraId="6F0D0F3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cdma2000 1X Handover; Unknown Target cell</w:t>
      </w:r>
      <w:r>
        <w:rPr>
          <w:noProof/>
        </w:rPr>
        <w:tab/>
        <w:t>1488</w:t>
      </w:r>
    </w:p>
    <w:p w14:paraId="630E099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1488</w:t>
      </w:r>
    </w:p>
    <w:p w14:paraId="2C93113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1490</w:t>
      </w:r>
    </w:p>
    <w:p w14:paraId="210854A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TDD – HRPD Handover</w:t>
      </w:r>
      <w:r>
        <w:rPr>
          <w:noProof/>
        </w:rPr>
        <w:tab/>
        <w:t>1490</w:t>
      </w:r>
    </w:p>
    <w:p w14:paraId="57A382A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1490</w:t>
      </w:r>
    </w:p>
    <w:p w14:paraId="36D8E6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1493</w:t>
      </w:r>
    </w:p>
    <w:p w14:paraId="3A16BE7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FI"/>
        </w:rPr>
        <w:t>A.5.3.6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TDD – cdma2000 1X Handover</w:t>
      </w:r>
      <w:r>
        <w:rPr>
          <w:noProof/>
        </w:rPr>
        <w:tab/>
        <w:t>1493</w:t>
      </w:r>
    </w:p>
    <w:p w14:paraId="15967F0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1493</w:t>
      </w:r>
    </w:p>
    <w:p w14:paraId="499308A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1496</w:t>
      </w:r>
    </w:p>
    <w:p w14:paraId="28C0C158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Control</w:t>
      </w:r>
      <w:r>
        <w:rPr>
          <w:noProof/>
        </w:rPr>
        <w:tab/>
        <w:t>1496</w:t>
      </w:r>
    </w:p>
    <w:p w14:paraId="05C6276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RRC Re-establishment</w:t>
      </w:r>
      <w:r>
        <w:rPr>
          <w:noProof/>
        </w:rPr>
        <w:tab/>
        <w:t>1496</w:t>
      </w:r>
    </w:p>
    <w:p w14:paraId="1DE2A3D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E-UTRAN FDD Intra-frequency RRC Re-establishment</w:t>
      </w:r>
      <w:r>
        <w:rPr>
          <w:noProof/>
        </w:rPr>
        <w:tab/>
        <w:t>1496</w:t>
      </w:r>
    </w:p>
    <w:p w14:paraId="1AB4278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1496</w:t>
      </w:r>
    </w:p>
    <w:p w14:paraId="0C5D374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1497</w:t>
      </w:r>
    </w:p>
    <w:p w14:paraId="6F1E01A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E-UTRAN FDD Inter-frequency RRC Re-establishment</w:t>
      </w:r>
      <w:r>
        <w:rPr>
          <w:noProof/>
        </w:rPr>
        <w:tab/>
        <w:t>1498</w:t>
      </w:r>
    </w:p>
    <w:p w14:paraId="6D31FDE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1498</w:t>
      </w:r>
    </w:p>
    <w:p w14:paraId="31E603D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1499</w:t>
      </w:r>
    </w:p>
    <w:p w14:paraId="602E649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E-UTRAN TDD Intra-frequency RRC Re-establishment</w:t>
      </w:r>
      <w:r>
        <w:rPr>
          <w:noProof/>
        </w:rPr>
        <w:tab/>
        <w:t>1500</w:t>
      </w:r>
    </w:p>
    <w:p w14:paraId="6ED5B6A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1500</w:t>
      </w:r>
    </w:p>
    <w:p w14:paraId="17CC9DD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1501</w:t>
      </w:r>
    </w:p>
    <w:p w14:paraId="1FD079C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TDD Inter-frequency RRC Re-establishment</w:t>
      </w:r>
      <w:r>
        <w:rPr>
          <w:noProof/>
        </w:rPr>
        <w:tab/>
        <w:t>1502</w:t>
      </w:r>
    </w:p>
    <w:p w14:paraId="1BDDA3D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1502</w:t>
      </w:r>
    </w:p>
    <w:p w14:paraId="20E408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1503</w:t>
      </w:r>
    </w:p>
    <w:p w14:paraId="6725730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FDD Intra-frequency RRC Re-establishment for 5MHz bandwidth</w:t>
      </w:r>
      <w:r>
        <w:rPr>
          <w:noProof/>
        </w:rPr>
        <w:tab/>
        <w:t>1504</w:t>
      </w:r>
    </w:p>
    <w:p w14:paraId="22BABD6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1504</w:t>
      </w:r>
    </w:p>
    <w:p w14:paraId="71017E9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1504</w:t>
      </w:r>
    </w:p>
    <w:p w14:paraId="61628D6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FD-FDD Intra-frequency RRC Re-establishment for UE category 0</w:t>
      </w:r>
      <w:r>
        <w:rPr>
          <w:noProof/>
        </w:rPr>
        <w:tab/>
        <w:t>1504</w:t>
      </w:r>
    </w:p>
    <w:p w14:paraId="1CD839F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1504</w:t>
      </w:r>
    </w:p>
    <w:p w14:paraId="2E35328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1506</w:t>
      </w:r>
    </w:p>
    <w:p w14:paraId="49E0C89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HD-FDD Intra-frequency RRC Re-establishment for UE category 0</w:t>
      </w:r>
      <w:r>
        <w:rPr>
          <w:noProof/>
        </w:rPr>
        <w:tab/>
        <w:t>1507</w:t>
      </w:r>
    </w:p>
    <w:p w14:paraId="4F7C881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1507</w:t>
      </w:r>
    </w:p>
    <w:p w14:paraId="777D095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1508</w:t>
      </w:r>
    </w:p>
    <w:p w14:paraId="12DCDAB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TDD Intra-frequency RRC Re-establishment for UE category 0</w:t>
      </w:r>
      <w:r>
        <w:rPr>
          <w:noProof/>
        </w:rPr>
        <w:tab/>
        <w:t>1509</w:t>
      </w:r>
    </w:p>
    <w:p w14:paraId="3DBEDB9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1509</w:t>
      </w:r>
    </w:p>
    <w:p w14:paraId="5DFA420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1510</w:t>
      </w:r>
    </w:p>
    <w:p w14:paraId="64C33BF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FD-FDD Intra-frequency RRC Re-establishment for Cat-M1 UE in CEModeA</w:t>
      </w:r>
      <w:r>
        <w:rPr>
          <w:noProof/>
        </w:rPr>
        <w:tab/>
        <w:t>1511</w:t>
      </w:r>
    </w:p>
    <w:p w14:paraId="30E13D0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1511</w:t>
      </w:r>
    </w:p>
    <w:p w14:paraId="4BEE8FB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1512</w:t>
      </w:r>
    </w:p>
    <w:p w14:paraId="1A0BD0A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HD-FDD Intra-frequency RRC Re-establishment for Cat-M1 UE in CEModeA</w:t>
      </w:r>
      <w:r>
        <w:rPr>
          <w:noProof/>
        </w:rPr>
        <w:tab/>
        <w:t>1513</w:t>
      </w:r>
    </w:p>
    <w:p w14:paraId="5250252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1513</w:t>
      </w:r>
    </w:p>
    <w:p w14:paraId="67AD3F0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1514</w:t>
      </w:r>
    </w:p>
    <w:p w14:paraId="7C56BEE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TDD Intra-frequency RRC Re-establishment for Cat-M1 UE in CEModeA</w:t>
      </w:r>
      <w:r>
        <w:rPr>
          <w:noProof/>
        </w:rPr>
        <w:tab/>
        <w:t>1515</w:t>
      </w:r>
    </w:p>
    <w:p w14:paraId="26E7D22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1515</w:t>
      </w:r>
    </w:p>
    <w:p w14:paraId="267621C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1516</w:t>
      </w:r>
    </w:p>
    <w:p w14:paraId="1CFA693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FD-FDD Intra-frequency RRC Re-establishment for Cat-M1 UE in CEModeB</w:t>
      </w:r>
      <w:r>
        <w:rPr>
          <w:noProof/>
        </w:rPr>
        <w:tab/>
        <w:t>1517</w:t>
      </w:r>
    </w:p>
    <w:p w14:paraId="4DA35D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1517</w:t>
      </w:r>
    </w:p>
    <w:p w14:paraId="0F409DD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1518</w:t>
      </w:r>
    </w:p>
    <w:p w14:paraId="3CF3DC4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HD-FDD Intra-frequency RRC Re-establishment for Cat-M1 UE in CEModeB</w:t>
      </w:r>
      <w:r>
        <w:rPr>
          <w:noProof/>
        </w:rPr>
        <w:tab/>
        <w:t>1519</w:t>
      </w:r>
    </w:p>
    <w:p w14:paraId="725773B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1519</w:t>
      </w:r>
    </w:p>
    <w:p w14:paraId="1FFE924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1520</w:t>
      </w:r>
    </w:p>
    <w:p w14:paraId="043EE8E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TDD Intra-frequency RRC Re-establishment for Cat-M1 UE in CEModeB</w:t>
      </w:r>
      <w:r>
        <w:rPr>
          <w:noProof/>
        </w:rPr>
        <w:tab/>
        <w:t>1521</w:t>
      </w:r>
    </w:p>
    <w:p w14:paraId="7C793BA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1521</w:t>
      </w:r>
    </w:p>
    <w:p w14:paraId="51F28B2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1522</w:t>
      </w:r>
    </w:p>
    <w:p w14:paraId="60D1190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HD-FDD Intra-frequency RRC Re-establishment for UE category NB1 in In-Band mode under enhanced coverage</w:t>
      </w:r>
      <w:r>
        <w:rPr>
          <w:noProof/>
        </w:rPr>
        <w:tab/>
        <w:t>1523</w:t>
      </w:r>
    </w:p>
    <w:p w14:paraId="50BA14C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1523</w:t>
      </w:r>
    </w:p>
    <w:p w14:paraId="0DBC246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1525</w:t>
      </w:r>
    </w:p>
    <w:p w14:paraId="05CE7FC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 xml:space="preserve">HD-FDD Inter-frequency RRC Re-establishment for UE category NB1 in In-Band mode under </w:t>
      </w:r>
      <w:r w:rsidRPr="003F046A">
        <w:rPr>
          <w:rFonts w:cs="Intel Clear Light"/>
          <w:noProof/>
        </w:rPr>
        <w:t>normal</w:t>
      </w:r>
      <w:r w:rsidRPr="003F046A">
        <w:rPr>
          <w:rFonts w:cs="Arial"/>
          <w:noProof/>
        </w:rPr>
        <w:t xml:space="preserve"> </w:t>
      </w:r>
      <w:r w:rsidRPr="003F046A">
        <w:rPr>
          <w:noProof/>
          <w:snapToGrid w:val="0"/>
        </w:rPr>
        <w:t>coverage</w:t>
      </w:r>
      <w:r>
        <w:rPr>
          <w:noProof/>
        </w:rPr>
        <w:tab/>
        <w:t>1526</w:t>
      </w:r>
    </w:p>
    <w:p w14:paraId="5E07E94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1526</w:t>
      </w:r>
    </w:p>
    <w:p w14:paraId="708C29C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1528</w:t>
      </w:r>
    </w:p>
    <w:p w14:paraId="4C2C400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FD-FDD Inter-frequency RRC Re-establishment for Cat-M1 UE in CEModeA</w:t>
      </w:r>
      <w:r>
        <w:rPr>
          <w:noProof/>
        </w:rPr>
        <w:tab/>
        <w:t>1529</w:t>
      </w:r>
    </w:p>
    <w:p w14:paraId="58A0A94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1529</w:t>
      </w:r>
    </w:p>
    <w:p w14:paraId="2689E74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1530</w:t>
      </w:r>
    </w:p>
    <w:p w14:paraId="1379446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HD-FDD Inter-frequency RRC Re-establishment for Cat-M1 UE in CEModeA</w:t>
      </w:r>
      <w:r>
        <w:rPr>
          <w:noProof/>
        </w:rPr>
        <w:tab/>
        <w:t>1531</w:t>
      </w:r>
    </w:p>
    <w:p w14:paraId="2E4258E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1531</w:t>
      </w:r>
    </w:p>
    <w:p w14:paraId="4259207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1532</w:t>
      </w:r>
    </w:p>
    <w:p w14:paraId="703FFFF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TDD-TDD Inter-frequency RRC Re-establishment for Cat-M1 UE in CEModeA</w:t>
      </w:r>
      <w:r>
        <w:rPr>
          <w:noProof/>
        </w:rPr>
        <w:tab/>
        <w:t>1533</w:t>
      </w:r>
    </w:p>
    <w:p w14:paraId="624BE5D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1533</w:t>
      </w:r>
    </w:p>
    <w:p w14:paraId="14BE83F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1534</w:t>
      </w:r>
    </w:p>
    <w:p w14:paraId="6BD8658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FD-FDD Inter-frequency RRC Re-establishment for Cat-M1 UE in CEModeB</w:t>
      </w:r>
      <w:r>
        <w:rPr>
          <w:noProof/>
        </w:rPr>
        <w:tab/>
        <w:t>1535</w:t>
      </w:r>
    </w:p>
    <w:p w14:paraId="67BCCA7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1535</w:t>
      </w:r>
    </w:p>
    <w:p w14:paraId="50B0BF0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1536</w:t>
      </w:r>
    </w:p>
    <w:p w14:paraId="279E44E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HD-FDD Inter-frequency RRC Re-establishment for Cat-M1 UE in CEModeB</w:t>
      </w:r>
      <w:r>
        <w:rPr>
          <w:noProof/>
        </w:rPr>
        <w:tab/>
        <w:t>1537</w:t>
      </w:r>
    </w:p>
    <w:p w14:paraId="7DC6B41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1537</w:t>
      </w:r>
    </w:p>
    <w:p w14:paraId="4AF917C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1538</w:t>
      </w:r>
    </w:p>
    <w:p w14:paraId="5111F35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TDD Inter-frequency RRC Re-establishment for Cat-M1 UE in CEModeB</w:t>
      </w:r>
      <w:r>
        <w:rPr>
          <w:noProof/>
        </w:rPr>
        <w:tab/>
        <w:t>1539</w:t>
      </w:r>
    </w:p>
    <w:p w14:paraId="38B1972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1539</w:t>
      </w:r>
    </w:p>
    <w:p w14:paraId="10010D7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1540</w:t>
      </w:r>
    </w:p>
    <w:p w14:paraId="136D39B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 xml:space="preserve">E-UTRAN TDD Inter-frequency RRC Re-establishment for UE category NB1 in In-Band mode under </w:t>
      </w:r>
      <w:r w:rsidRPr="003F046A">
        <w:rPr>
          <w:rFonts w:cs="Intel Clear Light"/>
          <w:noProof/>
        </w:rPr>
        <w:t>normal</w:t>
      </w:r>
      <w:r w:rsidRPr="003F046A">
        <w:rPr>
          <w:rFonts w:cs="Arial"/>
          <w:noProof/>
        </w:rPr>
        <w:t xml:space="preserve"> </w:t>
      </w:r>
      <w:r w:rsidRPr="003F046A">
        <w:rPr>
          <w:noProof/>
          <w:snapToGrid w:val="0"/>
        </w:rPr>
        <w:t>coverage</w:t>
      </w:r>
      <w:r>
        <w:rPr>
          <w:noProof/>
        </w:rPr>
        <w:tab/>
        <w:t>1541</w:t>
      </w:r>
    </w:p>
    <w:p w14:paraId="604CB60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1541</w:t>
      </w:r>
    </w:p>
    <w:p w14:paraId="79F0882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1543</w:t>
      </w:r>
    </w:p>
    <w:p w14:paraId="1BA531C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TDD - TDD Intra-frequency RRC Re-establishment for UE category NB1 in In-Band mode under enhanced coverage</w:t>
      </w:r>
      <w:r>
        <w:rPr>
          <w:noProof/>
        </w:rPr>
        <w:tab/>
        <w:t>1544</w:t>
      </w:r>
    </w:p>
    <w:p w14:paraId="2B73ED9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1544</w:t>
      </w:r>
    </w:p>
    <w:p w14:paraId="196DD60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1546</w:t>
      </w:r>
    </w:p>
    <w:p w14:paraId="25B98CA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1547</w:t>
      </w:r>
    </w:p>
    <w:p w14:paraId="5A56045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Contention Based Random Access Test</w:t>
      </w:r>
      <w:r>
        <w:rPr>
          <w:noProof/>
        </w:rPr>
        <w:tab/>
        <w:t>1547</w:t>
      </w:r>
    </w:p>
    <w:p w14:paraId="30F23CE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lastRenderedPageBreak/>
        <w:t>A.6.2.1.1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Purpose and Environment</w:t>
      </w:r>
      <w:r>
        <w:rPr>
          <w:noProof/>
        </w:rPr>
        <w:tab/>
        <w:t>1547</w:t>
      </w:r>
    </w:p>
    <w:p w14:paraId="5816361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1548</w:t>
      </w:r>
    </w:p>
    <w:p w14:paraId="6725EC9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1548</w:t>
      </w:r>
    </w:p>
    <w:p w14:paraId="34F24DB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1548</w:t>
      </w:r>
    </w:p>
    <w:p w14:paraId="4E9B94A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1548</w:t>
      </w:r>
    </w:p>
    <w:p w14:paraId="41A1E51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1549</w:t>
      </w:r>
    </w:p>
    <w:p w14:paraId="7ADD8B5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1549</w:t>
      </w:r>
    </w:p>
    <w:p w14:paraId="2036DA4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1549</w:t>
      </w:r>
    </w:p>
    <w:p w14:paraId="73618C3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Non-Contention Based Random Access Test</w:t>
      </w:r>
      <w:r>
        <w:rPr>
          <w:noProof/>
        </w:rPr>
        <w:tab/>
        <w:t>1549</w:t>
      </w:r>
    </w:p>
    <w:p w14:paraId="004D2EC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1549</w:t>
      </w:r>
    </w:p>
    <w:p w14:paraId="2C08CB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1550</w:t>
      </w:r>
    </w:p>
    <w:p w14:paraId="686D4E7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1551</w:t>
      </w:r>
    </w:p>
    <w:p w14:paraId="4467807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1551</w:t>
      </w:r>
    </w:p>
    <w:p w14:paraId="51B77A1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Contention Based Random Access Test</w:t>
      </w:r>
      <w:r>
        <w:rPr>
          <w:noProof/>
        </w:rPr>
        <w:tab/>
        <w:t>1551</w:t>
      </w:r>
    </w:p>
    <w:p w14:paraId="06D4AF8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1551</w:t>
      </w:r>
    </w:p>
    <w:p w14:paraId="285EDE0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1553</w:t>
      </w:r>
    </w:p>
    <w:p w14:paraId="5A799D4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1553</w:t>
      </w:r>
    </w:p>
    <w:p w14:paraId="0693464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1553</w:t>
      </w:r>
    </w:p>
    <w:p w14:paraId="5AFB959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1553</w:t>
      </w:r>
    </w:p>
    <w:p w14:paraId="00A78BF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1554</w:t>
      </w:r>
    </w:p>
    <w:p w14:paraId="36B24E9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1554</w:t>
      </w:r>
    </w:p>
    <w:p w14:paraId="717DBCF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1554</w:t>
      </w:r>
    </w:p>
    <w:p w14:paraId="7FC81BC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Non-Contention Based Random Access Test</w:t>
      </w:r>
      <w:r>
        <w:rPr>
          <w:noProof/>
        </w:rPr>
        <w:tab/>
        <w:t>1554</w:t>
      </w:r>
    </w:p>
    <w:p w14:paraId="3ADFD59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1554</w:t>
      </w:r>
    </w:p>
    <w:p w14:paraId="3812431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1556</w:t>
      </w:r>
    </w:p>
    <w:p w14:paraId="2FA4DAD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1556</w:t>
      </w:r>
    </w:p>
    <w:p w14:paraId="626D46B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1556</w:t>
      </w:r>
    </w:p>
    <w:p w14:paraId="153FEDE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Contention Based Random Access Test for 5MHz bandwidth</w:t>
      </w:r>
      <w:r>
        <w:rPr>
          <w:noProof/>
        </w:rPr>
        <w:tab/>
        <w:t>1556</w:t>
      </w:r>
    </w:p>
    <w:p w14:paraId="5096423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1556</w:t>
      </w:r>
    </w:p>
    <w:p w14:paraId="2F77BBA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1557</w:t>
      </w:r>
    </w:p>
    <w:p w14:paraId="1F67F1C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Non-contention Based Random Access Test for 5MHz bandwidth</w:t>
      </w:r>
      <w:r>
        <w:rPr>
          <w:noProof/>
        </w:rPr>
        <w:tab/>
        <w:t>1557</w:t>
      </w:r>
    </w:p>
    <w:p w14:paraId="71B34AE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1557</w:t>
      </w:r>
    </w:p>
    <w:p w14:paraId="064CE06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1557</w:t>
      </w:r>
    </w:p>
    <w:p w14:paraId="4E488AB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Non-Contention Based Random Access Test For SCell</w:t>
      </w:r>
      <w:r>
        <w:rPr>
          <w:noProof/>
        </w:rPr>
        <w:tab/>
        <w:t>1558</w:t>
      </w:r>
    </w:p>
    <w:p w14:paraId="4FFF093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1558</w:t>
      </w:r>
    </w:p>
    <w:p w14:paraId="06106DC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1560</w:t>
      </w:r>
    </w:p>
    <w:p w14:paraId="3F51128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1560</w:t>
      </w:r>
    </w:p>
    <w:p w14:paraId="243FF88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1560</w:t>
      </w:r>
    </w:p>
    <w:p w14:paraId="452EB4E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1560</w:t>
      </w:r>
    </w:p>
    <w:p w14:paraId="2BDDE10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Non-Contention Based Random Access Test For SCell</w:t>
      </w:r>
      <w:r>
        <w:rPr>
          <w:noProof/>
        </w:rPr>
        <w:tab/>
        <w:t>1561</w:t>
      </w:r>
    </w:p>
    <w:p w14:paraId="7A0F63D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1561</w:t>
      </w:r>
    </w:p>
    <w:p w14:paraId="3B774C0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1563</w:t>
      </w:r>
    </w:p>
    <w:p w14:paraId="6AACD00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1563</w:t>
      </w:r>
    </w:p>
    <w:p w14:paraId="02B4B54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1563</w:t>
      </w:r>
    </w:p>
    <w:p w14:paraId="699BCC8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1563</w:t>
      </w:r>
    </w:p>
    <w:p w14:paraId="1902E99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3DL/3UL TDD CA Non-Contention Based Random Access Test for 2 SCells</w:t>
      </w:r>
      <w:r>
        <w:rPr>
          <w:noProof/>
        </w:rPr>
        <w:tab/>
        <w:t>1564</w:t>
      </w:r>
    </w:p>
    <w:p w14:paraId="1FC7D7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1564</w:t>
      </w:r>
    </w:p>
    <w:p w14:paraId="50B5DD1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1567</w:t>
      </w:r>
    </w:p>
    <w:p w14:paraId="6BF0004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1567</w:t>
      </w:r>
    </w:p>
    <w:p w14:paraId="7147180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1568</w:t>
      </w:r>
    </w:p>
    <w:p w14:paraId="4F71B0F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1568</w:t>
      </w:r>
    </w:p>
    <w:p w14:paraId="579EC74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Contention Based Random Access Test for Cat-M1 UEs in Normal Coverage</w:t>
      </w:r>
      <w:r>
        <w:rPr>
          <w:noProof/>
        </w:rPr>
        <w:tab/>
        <w:t>1569</w:t>
      </w:r>
    </w:p>
    <w:p w14:paraId="014FB69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1569</w:t>
      </w:r>
    </w:p>
    <w:p w14:paraId="6A1BFF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1571</w:t>
      </w:r>
    </w:p>
    <w:p w14:paraId="4F2CFE6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1571</w:t>
      </w:r>
    </w:p>
    <w:p w14:paraId="0C29415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1572</w:t>
      </w:r>
    </w:p>
    <w:p w14:paraId="25BD553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1572</w:t>
      </w:r>
    </w:p>
    <w:p w14:paraId="6B7BF7C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1572</w:t>
      </w:r>
    </w:p>
    <w:p w14:paraId="0DDE49D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1572</w:t>
      </w:r>
    </w:p>
    <w:p w14:paraId="23C48DC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A.6.2.10.2.6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1572</w:t>
      </w:r>
    </w:p>
    <w:p w14:paraId="467F299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1573</w:t>
      </w:r>
    </w:p>
    <w:p w14:paraId="176B3EB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Contention Based Random Access Test for Cat-M1 UEs in Normal Coverage</w:t>
      </w:r>
      <w:r>
        <w:rPr>
          <w:noProof/>
        </w:rPr>
        <w:tab/>
        <w:t>1573</w:t>
      </w:r>
    </w:p>
    <w:p w14:paraId="08523A3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1573</w:t>
      </w:r>
    </w:p>
    <w:p w14:paraId="559119B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1575</w:t>
      </w:r>
    </w:p>
    <w:p w14:paraId="3A9550D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1575</w:t>
      </w:r>
    </w:p>
    <w:p w14:paraId="0D4BE2A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1576</w:t>
      </w:r>
    </w:p>
    <w:p w14:paraId="334345F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1576</w:t>
      </w:r>
    </w:p>
    <w:p w14:paraId="36DFBCA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1576</w:t>
      </w:r>
    </w:p>
    <w:p w14:paraId="4055BED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1576</w:t>
      </w:r>
    </w:p>
    <w:p w14:paraId="34872C5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1576</w:t>
      </w:r>
    </w:p>
    <w:p w14:paraId="40BC4D6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1577</w:t>
      </w:r>
    </w:p>
    <w:p w14:paraId="12F2862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Contention Based Random Access Test for Cat-M1 UEs in Normal Coverage</w:t>
      </w:r>
      <w:r>
        <w:rPr>
          <w:noProof/>
        </w:rPr>
        <w:tab/>
        <w:t>1577</w:t>
      </w:r>
    </w:p>
    <w:p w14:paraId="7D10FA7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1577</w:t>
      </w:r>
    </w:p>
    <w:p w14:paraId="0F660DA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1579</w:t>
      </w:r>
    </w:p>
    <w:p w14:paraId="5925EEA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1579</w:t>
      </w:r>
    </w:p>
    <w:p w14:paraId="1F4208C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1580</w:t>
      </w:r>
    </w:p>
    <w:p w14:paraId="4356F73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1580</w:t>
      </w:r>
    </w:p>
    <w:p w14:paraId="7A577CD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1580</w:t>
      </w:r>
    </w:p>
    <w:p w14:paraId="095CCE8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1580</w:t>
      </w:r>
    </w:p>
    <w:p w14:paraId="486BA7B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1580</w:t>
      </w:r>
    </w:p>
    <w:p w14:paraId="650F25A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1581</w:t>
      </w:r>
    </w:p>
    <w:p w14:paraId="1124344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Contention Based Random Access Test for Cat-M1 UEs in Enhanced Coverage</w:t>
      </w:r>
      <w:r>
        <w:rPr>
          <w:noProof/>
        </w:rPr>
        <w:tab/>
        <w:t>1581</w:t>
      </w:r>
    </w:p>
    <w:p w14:paraId="34F6AC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A.6.2.13.1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Purpose and Environment</w:t>
      </w:r>
      <w:r>
        <w:rPr>
          <w:noProof/>
        </w:rPr>
        <w:tab/>
        <w:t>1581</w:t>
      </w:r>
    </w:p>
    <w:p w14:paraId="763E349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1583</w:t>
      </w:r>
    </w:p>
    <w:p w14:paraId="4B74340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1583</w:t>
      </w:r>
    </w:p>
    <w:p w14:paraId="43FE0E1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1584</w:t>
      </w:r>
    </w:p>
    <w:p w14:paraId="046EB49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1584</w:t>
      </w:r>
    </w:p>
    <w:p w14:paraId="2612B57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1584</w:t>
      </w:r>
    </w:p>
    <w:p w14:paraId="36C92B7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1584</w:t>
      </w:r>
    </w:p>
    <w:p w14:paraId="5E9550C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1584</w:t>
      </w:r>
    </w:p>
    <w:p w14:paraId="2148558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1585</w:t>
      </w:r>
    </w:p>
    <w:p w14:paraId="6F07071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Contention Based Random Access Test for Cat-M1 UEs in Enhanced Coverage</w:t>
      </w:r>
      <w:r>
        <w:rPr>
          <w:noProof/>
        </w:rPr>
        <w:tab/>
        <w:t>1585</w:t>
      </w:r>
    </w:p>
    <w:p w14:paraId="7BA7193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A.6.2.14.1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Purpose and Environment</w:t>
      </w:r>
      <w:r>
        <w:rPr>
          <w:noProof/>
        </w:rPr>
        <w:tab/>
        <w:t>1585</w:t>
      </w:r>
    </w:p>
    <w:p w14:paraId="548092A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1587</w:t>
      </w:r>
    </w:p>
    <w:p w14:paraId="6387DC6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1587</w:t>
      </w:r>
    </w:p>
    <w:p w14:paraId="6E1E2D6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1588</w:t>
      </w:r>
    </w:p>
    <w:p w14:paraId="16C1DE0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1588</w:t>
      </w:r>
    </w:p>
    <w:p w14:paraId="266EAEB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1588</w:t>
      </w:r>
    </w:p>
    <w:p w14:paraId="7F329BD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1588</w:t>
      </w:r>
    </w:p>
    <w:p w14:paraId="5390973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1588</w:t>
      </w:r>
    </w:p>
    <w:p w14:paraId="6D06D1C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1589</w:t>
      </w:r>
    </w:p>
    <w:p w14:paraId="39ABB31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Contention Based Random Access Test for Cat-M1 UEs in Enhanced Coverage</w:t>
      </w:r>
      <w:r>
        <w:rPr>
          <w:noProof/>
        </w:rPr>
        <w:tab/>
        <w:t>1589</w:t>
      </w:r>
    </w:p>
    <w:p w14:paraId="0B02388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A.6.2.15.1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Purpose and Environment</w:t>
      </w:r>
      <w:r>
        <w:rPr>
          <w:noProof/>
        </w:rPr>
        <w:tab/>
        <w:t>1589</w:t>
      </w:r>
    </w:p>
    <w:p w14:paraId="6F3F24E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1591</w:t>
      </w:r>
    </w:p>
    <w:p w14:paraId="6476880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1591</w:t>
      </w:r>
    </w:p>
    <w:p w14:paraId="324E637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1592</w:t>
      </w:r>
    </w:p>
    <w:p w14:paraId="044AB90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1592</w:t>
      </w:r>
    </w:p>
    <w:p w14:paraId="41A9117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1592</w:t>
      </w:r>
    </w:p>
    <w:p w14:paraId="0E10E15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1592</w:t>
      </w:r>
    </w:p>
    <w:p w14:paraId="38A1CD4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1592</w:t>
      </w:r>
    </w:p>
    <w:p w14:paraId="324BF9C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1593</w:t>
      </w:r>
    </w:p>
    <w:p w14:paraId="27B90B0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 Test for UE category NB1 UEs In-band mode in normal coverage</w:t>
      </w:r>
      <w:r>
        <w:rPr>
          <w:noProof/>
        </w:rPr>
        <w:tab/>
        <w:t>1593</w:t>
      </w:r>
    </w:p>
    <w:p w14:paraId="00E7C71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1593</w:t>
      </w:r>
    </w:p>
    <w:p w14:paraId="56CD406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1596</w:t>
      </w:r>
    </w:p>
    <w:p w14:paraId="1B2D809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1596</w:t>
      </w:r>
    </w:p>
    <w:p w14:paraId="3BAB3B3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1597</w:t>
      </w:r>
    </w:p>
    <w:p w14:paraId="330B40F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1597</w:t>
      </w:r>
    </w:p>
    <w:p w14:paraId="51C8F07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1597</w:t>
      </w:r>
    </w:p>
    <w:p w14:paraId="24BEEFA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1597</w:t>
      </w:r>
    </w:p>
    <w:p w14:paraId="4BFCF0B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A.6.2.16.2.6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1597</w:t>
      </w:r>
    </w:p>
    <w:p w14:paraId="41ABCA3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1597</w:t>
      </w:r>
    </w:p>
    <w:p w14:paraId="767A689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 Test for UE category NB1 UEs In-band mode in Enhanced Coverage</w:t>
      </w:r>
      <w:r>
        <w:rPr>
          <w:noProof/>
        </w:rPr>
        <w:tab/>
        <w:t>1598</w:t>
      </w:r>
    </w:p>
    <w:p w14:paraId="510C42C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1598</w:t>
      </w:r>
    </w:p>
    <w:p w14:paraId="5E6B7E6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1601</w:t>
      </w:r>
    </w:p>
    <w:p w14:paraId="5CDC02C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1601</w:t>
      </w:r>
    </w:p>
    <w:p w14:paraId="7F63D80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1602</w:t>
      </w:r>
    </w:p>
    <w:p w14:paraId="3463337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1602</w:t>
      </w:r>
    </w:p>
    <w:p w14:paraId="5CB9918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1602</w:t>
      </w:r>
    </w:p>
    <w:p w14:paraId="5610BE3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1602</w:t>
      </w:r>
    </w:p>
    <w:p w14:paraId="5B5DF31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1602</w:t>
      </w:r>
    </w:p>
    <w:p w14:paraId="3E445CA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1602</w:t>
      </w:r>
    </w:p>
    <w:p w14:paraId="5FA43B1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 on Non-anchor Carrier Test for UE category NB1 UEs In-band mode in Enhanced Coverage</w:t>
      </w:r>
      <w:r>
        <w:rPr>
          <w:noProof/>
        </w:rPr>
        <w:tab/>
        <w:t>1603</w:t>
      </w:r>
    </w:p>
    <w:p w14:paraId="3A7B4D2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1603</w:t>
      </w:r>
    </w:p>
    <w:p w14:paraId="274A9CD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1606</w:t>
      </w:r>
    </w:p>
    <w:p w14:paraId="746ECFB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1606</w:t>
      </w:r>
    </w:p>
    <w:p w14:paraId="5A24B9B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1607</w:t>
      </w:r>
    </w:p>
    <w:p w14:paraId="4DF5678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1607</w:t>
      </w:r>
    </w:p>
    <w:p w14:paraId="5A91EC9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1607</w:t>
      </w:r>
    </w:p>
    <w:p w14:paraId="2B2EB72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1607</w:t>
      </w:r>
    </w:p>
    <w:p w14:paraId="3A33FEA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1607</w:t>
      </w:r>
    </w:p>
    <w:p w14:paraId="77BDE13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1607</w:t>
      </w:r>
    </w:p>
    <w:p w14:paraId="4A76589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Contention Based Random Access Test for UE category NB1 UEs In-band mode in normal coverage</w:t>
      </w:r>
      <w:r>
        <w:rPr>
          <w:noProof/>
        </w:rPr>
        <w:tab/>
        <w:t>1608</w:t>
      </w:r>
    </w:p>
    <w:p w14:paraId="39328AA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1608</w:t>
      </w:r>
    </w:p>
    <w:p w14:paraId="62FD052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1610</w:t>
      </w:r>
    </w:p>
    <w:p w14:paraId="1FBC5C2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1610</w:t>
      </w:r>
    </w:p>
    <w:p w14:paraId="1827FE9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1611</w:t>
      </w:r>
    </w:p>
    <w:p w14:paraId="515F9A9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1611</w:t>
      </w:r>
    </w:p>
    <w:p w14:paraId="5BBA464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1611</w:t>
      </w:r>
    </w:p>
    <w:p w14:paraId="14261CA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1611</w:t>
      </w:r>
    </w:p>
    <w:p w14:paraId="15271CB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1611</w:t>
      </w:r>
    </w:p>
    <w:p w14:paraId="1885B30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1611</w:t>
      </w:r>
    </w:p>
    <w:p w14:paraId="5C3315B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Contention Based Random Access Test for UE category NB1 UEs In-band mode in enhanced coverage</w:t>
      </w:r>
      <w:r>
        <w:rPr>
          <w:noProof/>
        </w:rPr>
        <w:tab/>
        <w:t>1612</w:t>
      </w:r>
    </w:p>
    <w:p w14:paraId="2ED53AC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1612</w:t>
      </w:r>
    </w:p>
    <w:p w14:paraId="453D366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1614</w:t>
      </w:r>
    </w:p>
    <w:p w14:paraId="585C807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1614</w:t>
      </w:r>
    </w:p>
    <w:p w14:paraId="6FB8D21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1615</w:t>
      </w:r>
    </w:p>
    <w:p w14:paraId="206057B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1615</w:t>
      </w:r>
    </w:p>
    <w:p w14:paraId="2B1179C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1615</w:t>
      </w:r>
    </w:p>
    <w:p w14:paraId="58794B3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1615</w:t>
      </w:r>
    </w:p>
    <w:p w14:paraId="40465B5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1615</w:t>
      </w:r>
    </w:p>
    <w:p w14:paraId="662BB9F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1615</w:t>
      </w:r>
    </w:p>
    <w:p w14:paraId="368A98B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Contention Based Random Access on Non-anchor Carrier Test for UE category NB1 UEs In-band mode in Enhanced Coverage</w:t>
      </w:r>
      <w:r>
        <w:rPr>
          <w:noProof/>
        </w:rPr>
        <w:tab/>
        <w:t>1616</w:t>
      </w:r>
    </w:p>
    <w:p w14:paraId="7E10953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1616</w:t>
      </w:r>
    </w:p>
    <w:p w14:paraId="5D3953C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1618</w:t>
      </w:r>
    </w:p>
    <w:p w14:paraId="7B50737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1618</w:t>
      </w:r>
    </w:p>
    <w:p w14:paraId="586AFC4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1619</w:t>
      </w:r>
    </w:p>
    <w:p w14:paraId="1B5C9AB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1619</w:t>
      </w:r>
    </w:p>
    <w:p w14:paraId="4AA91CE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1619</w:t>
      </w:r>
    </w:p>
    <w:p w14:paraId="54C788E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1619</w:t>
      </w:r>
    </w:p>
    <w:p w14:paraId="05DB4FA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1619</w:t>
      </w:r>
    </w:p>
    <w:p w14:paraId="498C3FD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1619</w:t>
      </w:r>
    </w:p>
    <w:p w14:paraId="247A0A7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1620</w:t>
      </w:r>
    </w:p>
    <w:p w14:paraId="78EFB47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FDD to UTRAN FDD</w:t>
      </w:r>
      <w:r>
        <w:rPr>
          <w:noProof/>
        </w:rPr>
        <w:tab/>
        <w:t>1620</w:t>
      </w:r>
    </w:p>
    <w:p w14:paraId="1EEB3F8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1620</w:t>
      </w:r>
    </w:p>
    <w:p w14:paraId="41EFFE8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1622</w:t>
      </w:r>
    </w:p>
    <w:p w14:paraId="2F04192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TDD to UTRAN FDD</w:t>
      </w:r>
      <w:r>
        <w:rPr>
          <w:noProof/>
        </w:rPr>
        <w:tab/>
        <w:t>1622</w:t>
      </w:r>
    </w:p>
    <w:p w14:paraId="4B46733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lastRenderedPageBreak/>
        <w:t>A.6.3.2.1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1622</w:t>
      </w:r>
    </w:p>
    <w:p w14:paraId="68BE003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1624</w:t>
      </w:r>
    </w:p>
    <w:p w14:paraId="5C1AD03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FDD to GERAN when System Information is provided</w:t>
      </w:r>
      <w:r>
        <w:rPr>
          <w:noProof/>
        </w:rPr>
        <w:tab/>
        <w:t>1624</w:t>
      </w:r>
    </w:p>
    <w:p w14:paraId="0BB1A09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1624</w:t>
      </w:r>
    </w:p>
    <w:p w14:paraId="386ADB4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1625</w:t>
      </w:r>
    </w:p>
    <w:p w14:paraId="766B40D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TDD to GERAN when System Information is provided</w:t>
      </w:r>
      <w:r>
        <w:rPr>
          <w:noProof/>
        </w:rPr>
        <w:tab/>
        <w:t>1626</w:t>
      </w:r>
    </w:p>
    <w:p w14:paraId="0BA3FA6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1626</w:t>
      </w:r>
    </w:p>
    <w:p w14:paraId="2CC95FF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1627</w:t>
      </w:r>
    </w:p>
    <w:p w14:paraId="447247F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RRC connection release redirection to UTRA TDD</w:t>
      </w:r>
      <w:r>
        <w:rPr>
          <w:noProof/>
        </w:rPr>
        <w:tab/>
        <w:t>1628</w:t>
      </w:r>
    </w:p>
    <w:p w14:paraId="6F3F970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1628</w:t>
      </w:r>
    </w:p>
    <w:p w14:paraId="759218F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1630</w:t>
      </w:r>
    </w:p>
    <w:p w14:paraId="00D4E71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RRC connection release redirection to UTRA TDD</w:t>
      </w:r>
      <w:r>
        <w:rPr>
          <w:noProof/>
        </w:rPr>
        <w:tab/>
        <w:t>1630</w:t>
      </w:r>
    </w:p>
    <w:p w14:paraId="02B2471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1630</w:t>
      </w:r>
    </w:p>
    <w:p w14:paraId="0C5DAF6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</w:t>
      </w:r>
      <w:r>
        <w:rPr>
          <w:noProof/>
        </w:rPr>
        <w:t xml:space="preserve"> 6.3.6.2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1633</w:t>
      </w:r>
    </w:p>
    <w:p w14:paraId="011F897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RRC connection release redirection to UTRA TDD without SI provided</w:t>
      </w:r>
      <w:r>
        <w:rPr>
          <w:noProof/>
        </w:rPr>
        <w:tab/>
        <w:t>1633</w:t>
      </w:r>
    </w:p>
    <w:p w14:paraId="31E8EFB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1633</w:t>
      </w:r>
    </w:p>
    <w:p w14:paraId="504138A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1636</w:t>
      </w:r>
    </w:p>
    <w:p w14:paraId="712721E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RRC connection release redirection to UTRA TDD without SI provided</w:t>
      </w:r>
      <w:r>
        <w:rPr>
          <w:noProof/>
        </w:rPr>
        <w:tab/>
        <w:t>1636</w:t>
      </w:r>
    </w:p>
    <w:p w14:paraId="054B8BF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1636</w:t>
      </w:r>
    </w:p>
    <w:p w14:paraId="3E44F9F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1639</w:t>
      </w:r>
    </w:p>
    <w:p w14:paraId="773648E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FDD to UTRAN FDD without System Information</w:t>
      </w:r>
      <w:r>
        <w:rPr>
          <w:noProof/>
        </w:rPr>
        <w:tab/>
        <w:t>1639</w:t>
      </w:r>
    </w:p>
    <w:p w14:paraId="7897AD6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1639</w:t>
      </w:r>
    </w:p>
    <w:p w14:paraId="6DE3CFA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1641</w:t>
      </w:r>
    </w:p>
    <w:p w14:paraId="57A35E3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FDD to GERAN when System Information is not provided</w:t>
      </w:r>
      <w:r>
        <w:rPr>
          <w:noProof/>
        </w:rPr>
        <w:tab/>
        <w:t>1641</w:t>
      </w:r>
    </w:p>
    <w:p w14:paraId="3163392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1641</w:t>
      </w:r>
    </w:p>
    <w:p w14:paraId="4693813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1643</w:t>
      </w:r>
    </w:p>
    <w:p w14:paraId="23D0760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TDD to GERAN when System Information is not provided</w:t>
      </w:r>
      <w:r>
        <w:rPr>
          <w:noProof/>
        </w:rPr>
        <w:tab/>
        <w:t>1643</w:t>
      </w:r>
    </w:p>
    <w:p w14:paraId="0F4D48C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1643</w:t>
      </w:r>
    </w:p>
    <w:p w14:paraId="22EDF0C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1645</w:t>
      </w:r>
    </w:p>
    <w:p w14:paraId="1D39FCA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RRC connection release redirection to UTRAN FDD without SI provided</w:t>
      </w:r>
      <w:r>
        <w:rPr>
          <w:noProof/>
        </w:rPr>
        <w:tab/>
        <w:t>1645</w:t>
      </w:r>
    </w:p>
    <w:p w14:paraId="549D37C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1645</w:t>
      </w:r>
    </w:p>
    <w:p w14:paraId="2E729DB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1648</w:t>
      </w:r>
    </w:p>
    <w:p w14:paraId="7E198B6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 to NR FR1 for redcap UE</w:t>
      </w:r>
      <w:r>
        <w:rPr>
          <w:noProof/>
        </w:rPr>
        <w:tab/>
        <w:t>1648</w:t>
      </w:r>
    </w:p>
    <w:p w14:paraId="350626B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1648</w:t>
      </w:r>
    </w:p>
    <w:p w14:paraId="48091A9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Parameters</w:t>
      </w:r>
      <w:r>
        <w:rPr>
          <w:noProof/>
        </w:rPr>
        <w:tab/>
        <w:t>1648</w:t>
      </w:r>
    </w:p>
    <w:p w14:paraId="204D1AD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1652</w:t>
      </w:r>
    </w:p>
    <w:p w14:paraId="490AC494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1653</w:t>
      </w:r>
    </w:p>
    <w:p w14:paraId="3D2436E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1653</w:t>
      </w:r>
    </w:p>
    <w:p w14:paraId="315A632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</w:t>
      </w:r>
      <w:r>
        <w:rPr>
          <w:noProof/>
        </w:rPr>
        <w:tab/>
        <w:t>1653</w:t>
      </w:r>
    </w:p>
    <w:p w14:paraId="7399B97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1653</w:t>
      </w:r>
    </w:p>
    <w:p w14:paraId="6B6CC0D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1654</w:t>
      </w:r>
    </w:p>
    <w:p w14:paraId="462F551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</w:t>
      </w:r>
      <w:r>
        <w:rPr>
          <w:noProof/>
        </w:rPr>
        <w:tab/>
        <w:t>1655</w:t>
      </w:r>
    </w:p>
    <w:p w14:paraId="20DF605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1655</w:t>
      </w:r>
    </w:p>
    <w:p w14:paraId="347FCA6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1657</w:t>
      </w:r>
    </w:p>
    <w:p w14:paraId="2585120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SCell</w:t>
      </w:r>
      <w:r>
        <w:rPr>
          <w:noProof/>
        </w:rPr>
        <w:tab/>
        <w:t>1658</w:t>
      </w:r>
    </w:p>
    <w:p w14:paraId="7D12A33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1658</w:t>
      </w:r>
    </w:p>
    <w:p w14:paraId="4F0C3FA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1660</w:t>
      </w:r>
    </w:p>
    <w:p w14:paraId="23F3FA2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SCell</w:t>
      </w:r>
      <w:r>
        <w:rPr>
          <w:noProof/>
        </w:rPr>
        <w:tab/>
        <w:t>1661</w:t>
      </w:r>
    </w:p>
    <w:p w14:paraId="61D0CBB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1661</w:t>
      </w:r>
    </w:p>
    <w:p w14:paraId="2223F6A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1662</w:t>
      </w:r>
    </w:p>
    <w:p w14:paraId="58B985C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SCell for 20 MHz + 10 MHz</w:t>
      </w:r>
      <w:r>
        <w:rPr>
          <w:noProof/>
        </w:rPr>
        <w:tab/>
        <w:t>1663</w:t>
      </w:r>
    </w:p>
    <w:p w14:paraId="604F31A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1663</w:t>
      </w:r>
    </w:p>
    <w:p w14:paraId="5931FE7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1663</w:t>
      </w:r>
    </w:p>
    <w:p w14:paraId="6DFBC05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5MHz Bandwidth</w:t>
      </w:r>
      <w:r>
        <w:rPr>
          <w:noProof/>
        </w:rPr>
        <w:tab/>
        <w:t>1663</w:t>
      </w:r>
    </w:p>
    <w:p w14:paraId="6E0DE04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1663</w:t>
      </w:r>
    </w:p>
    <w:p w14:paraId="25610F2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1664</w:t>
      </w:r>
    </w:p>
    <w:p w14:paraId="178E460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SCell in sTAG</w:t>
      </w:r>
      <w:r>
        <w:rPr>
          <w:noProof/>
        </w:rPr>
        <w:tab/>
        <w:t>1664</w:t>
      </w:r>
    </w:p>
    <w:p w14:paraId="4821104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1664</w:t>
      </w:r>
    </w:p>
    <w:p w14:paraId="377A1AD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1666</w:t>
      </w:r>
    </w:p>
    <w:p w14:paraId="6264293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SCell in sTAG</w:t>
      </w:r>
      <w:r>
        <w:rPr>
          <w:noProof/>
        </w:rPr>
        <w:tab/>
        <w:t>1667</w:t>
      </w:r>
    </w:p>
    <w:p w14:paraId="378DA93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1667</w:t>
      </w:r>
    </w:p>
    <w:p w14:paraId="50A0E64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1668</w:t>
      </w:r>
    </w:p>
    <w:p w14:paraId="47AF79C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SCell in sTAG</w:t>
      </w:r>
      <w:r w:rsidRPr="003F046A">
        <w:rPr>
          <w:noProof/>
          <w:snapToGrid w:val="0"/>
        </w:rPr>
        <w:t xml:space="preserve"> for 20MHz +20MHz</w:t>
      </w:r>
      <w:r>
        <w:rPr>
          <w:noProof/>
        </w:rPr>
        <w:tab/>
        <w:t>1669</w:t>
      </w:r>
    </w:p>
    <w:p w14:paraId="31DF996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1669</w:t>
      </w:r>
    </w:p>
    <w:p w14:paraId="6A0D54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1669</w:t>
      </w:r>
    </w:p>
    <w:p w14:paraId="1C698FD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- UE Transmit Timing Accuracy Tests for SCell in sTAG for </w:t>
      </w:r>
      <w:r w:rsidRPr="003F046A">
        <w:rPr>
          <w:noProof/>
          <w:snapToGrid w:val="0"/>
        </w:rPr>
        <w:t>20MHz +10MHz</w:t>
      </w:r>
      <w:r>
        <w:rPr>
          <w:noProof/>
        </w:rPr>
        <w:tab/>
        <w:t>1669</w:t>
      </w:r>
    </w:p>
    <w:p w14:paraId="18BFAC6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1669</w:t>
      </w:r>
    </w:p>
    <w:p w14:paraId="0C44E27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1669</w:t>
      </w:r>
    </w:p>
    <w:p w14:paraId="49B02E1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A.7.1.8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1670</w:t>
      </w:r>
    </w:p>
    <w:p w14:paraId="06E614A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A.7.1.8.1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1670</w:t>
      </w:r>
    </w:p>
    <w:p w14:paraId="43B3501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A.7.1.8.2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1670</w:t>
      </w:r>
    </w:p>
    <w:p w14:paraId="511555A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A.7.1.9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1670</w:t>
      </w:r>
    </w:p>
    <w:p w14:paraId="3A82ED5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A.7.1.9.1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1670</w:t>
      </w:r>
    </w:p>
    <w:p w14:paraId="4BD6D82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A.7.1.9.2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1670</w:t>
      </w:r>
    </w:p>
    <w:p w14:paraId="0C2F0B9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1670</w:t>
      </w:r>
    </w:p>
    <w:p w14:paraId="03DC54E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1670</w:t>
      </w:r>
    </w:p>
    <w:p w14:paraId="36B212D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1672</w:t>
      </w:r>
    </w:p>
    <w:p w14:paraId="68896B5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1672</w:t>
      </w:r>
    </w:p>
    <w:p w14:paraId="7AE6D88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1672</w:t>
      </w:r>
    </w:p>
    <w:p w14:paraId="050D34D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1674</w:t>
      </w:r>
    </w:p>
    <w:p w14:paraId="66B103B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Cat-M1 UE in CEModeA</w:t>
      </w:r>
      <w:r>
        <w:rPr>
          <w:noProof/>
        </w:rPr>
        <w:tab/>
        <w:t>1674</w:t>
      </w:r>
    </w:p>
    <w:p w14:paraId="2FE8FEC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1674</w:t>
      </w:r>
    </w:p>
    <w:p w14:paraId="18836DC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1676</w:t>
      </w:r>
    </w:p>
    <w:p w14:paraId="0516BEA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3DL/3UL TDD CA UE Transmit Timing Accuracy Tests for 2 SCells</w:t>
      </w:r>
      <w:r>
        <w:rPr>
          <w:noProof/>
        </w:rPr>
        <w:tab/>
        <w:t>1676</w:t>
      </w:r>
    </w:p>
    <w:p w14:paraId="549C432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1676</w:t>
      </w:r>
    </w:p>
    <w:p w14:paraId="09C974D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1678</w:t>
      </w:r>
    </w:p>
    <w:p w14:paraId="1093C94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1679</w:t>
      </w:r>
    </w:p>
    <w:p w14:paraId="109E521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1679</w:t>
      </w:r>
    </w:p>
    <w:p w14:paraId="24C0CC6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A.7.1.14.2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1680</w:t>
      </w:r>
    </w:p>
    <w:p w14:paraId="136F135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1680</w:t>
      </w:r>
    </w:p>
    <w:p w14:paraId="2744DA3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1680</w:t>
      </w:r>
    </w:p>
    <w:p w14:paraId="1774A7B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A.7.1.15.2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1681</w:t>
      </w:r>
    </w:p>
    <w:p w14:paraId="71528CE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Cat-M1 UE in CEModeB</w:t>
      </w:r>
      <w:r>
        <w:rPr>
          <w:noProof/>
        </w:rPr>
        <w:tab/>
        <w:t>1682</w:t>
      </w:r>
    </w:p>
    <w:p w14:paraId="06F4D5C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1682</w:t>
      </w:r>
    </w:p>
    <w:p w14:paraId="79B94AE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A.7.1.16.2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1683</w:t>
      </w:r>
    </w:p>
    <w:p w14:paraId="547BF23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Category NB1 UE In-Band mode under normal coverage</w:t>
      </w:r>
      <w:r>
        <w:rPr>
          <w:noProof/>
        </w:rPr>
        <w:tab/>
        <w:t>1684</w:t>
      </w:r>
    </w:p>
    <w:p w14:paraId="3208D21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1684</w:t>
      </w:r>
    </w:p>
    <w:p w14:paraId="1771BF7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1686</w:t>
      </w:r>
    </w:p>
    <w:p w14:paraId="01C9ECC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Category NB1 UE In-band mode under enhanced coverage</w:t>
      </w:r>
      <w:r>
        <w:rPr>
          <w:noProof/>
        </w:rPr>
        <w:tab/>
        <w:t>1687</w:t>
      </w:r>
    </w:p>
    <w:p w14:paraId="3A8E486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1687</w:t>
      </w:r>
    </w:p>
    <w:p w14:paraId="7F7C0EF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1689</w:t>
      </w:r>
    </w:p>
    <w:p w14:paraId="5556835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UE Transmit Timing Accuracy Test for RACH-less Handover</w:t>
      </w:r>
      <w:r>
        <w:rPr>
          <w:noProof/>
        </w:rPr>
        <w:tab/>
        <w:t>1690</w:t>
      </w:r>
    </w:p>
    <w:p w14:paraId="72F8FB8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1690</w:t>
      </w:r>
    </w:p>
    <w:p w14:paraId="54D5D42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1691</w:t>
      </w:r>
    </w:p>
    <w:p w14:paraId="2A39279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 for RACH-less Handover</w:t>
      </w:r>
      <w:r>
        <w:rPr>
          <w:noProof/>
        </w:rPr>
        <w:tab/>
        <w:t>1691</w:t>
      </w:r>
    </w:p>
    <w:p w14:paraId="6DB0F8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1691</w:t>
      </w:r>
    </w:p>
    <w:p w14:paraId="393400B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1693</w:t>
      </w:r>
    </w:p>
    <w:p w14:paraId="1B0B4D1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Cat-M2 UE in CEModeA</w:t>
      </w:r>
      <w:r>
        <w:rPr>
          <w:noProof/>
        </w:rPr>
        <w:tab/>
        <w:t>1693</w:t>
      </w:r>
    </w:p>
    <w:p w14:paraId="1B99F79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1693</w:t>
      </w:r>
    </w:p>
    <w:p w14:paraId="7CBC8CE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1695</w:t>
      </w:r>
    </w:p>
    <w:p w14:paraId="6876A8C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Cat-M2 UE in CEModeA</w:t>
      </w:r>
      <w:r>
        <w:rPr>
          <w:noProof/>
        </w:rPr>
        <w:tab/>
        <w:t>1695</w:t>
      </w:r>
    </w:p>
    <w:p w14:paraId="2B36988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1695</w:t>
      </w:r>
    </w:p>
    <w:p w14:paraId="6885C3D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1697</w:t>
      </w:r>
    </w:p>
    <w:p w14:paraId="6EB6D84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Cat-M2 UE in CEModeA</w:t>
      </w:r>
      <w:r>
        <w:rPr>
          <w:noProof/>
        </w:rPr>
        <w:tab/>
        <w:t>1697</w:t>
      </w:r>
    </w:p>
    <w:p w14:paraId="77953A4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1697</w:t>
      </w:r>
    </w:p>
    <w:p w14:paraId="32EA492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1699</w:t>
      </w:r>
    </w:p>
    <w:p w14:paraId="61054B6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Cat-M2 UE in CEModeB</w:t>
      </w:r>
      <w:r>
        <w:rPr>
          <w:noProof/>
        </w:rPr>
        <w:tab/>
        <w:t>1699</w:t>
      </w:r>
    </w:p>
    <w:p w14:paraId="2329F63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1699</w:t>
      </w:r>
    </w:p>
    <w:p w14:paraId="1BD7B9B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A.7.1.24.2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1700</w:t>
      </w:r>
    </w:p>
    <w:p w14:paraId="3DFC15C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Cat-M2 UE in CEModeB</w:t>
      </w:r>
      <w:r>
        <w:rPr>
          <w:noProof/>
        </w:rPr>
        <w:tab/>
        <w:t>1701</w:t>
      </w:r>
    </w:p>
    <w:p w14:paraId="0ADCD9B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1701</w:t>
      </w:r>
    </w:p>
    <w:p w14:paraId="5598706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lastRenderedPageBreak/>
        <w:t>A.7.1.25.2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1702</w:t>
      </w:r>
    </w:p>
    <w:p w14:paraId="541D317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Cat-M2 UE in CEModeB</w:t>
      </w:r>
      <w:r>
        <w:rPr>
          <w:noProof/>
        </w:rPr>
        <w:tab/>
        <w:t>1703</w:t>
      </w:r>
    </w:p>
    <w:p w14:paraId="7EFF09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1703</w:t>
      </w:r>
    </w:p>
    <w:p w14:paraId="192235B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A.7.1.26.2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1704</w:t>
      </w:r>
    </w:p>
    <w:p w14:paraId="5072A20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Transmit Timing Accuracy Tests for Category NB1 UE In-Band mode under normal coverage</w:t>
      </w:r>
      <w:r>
        <w:rPr>
          <w:noProof/>
        </w:rPr>
        <w:tab/>
        <w:t>1705</w:t>
      </w:r>
    </w:p>
    <w:p w14:paraId="58BF323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1705</w:t>
      </w:r>
    </w:p>
    <w:p w14:paraId="39F59CD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1707</w:t>
      </w:r>
    </w:p>
    <w:p w14:paraId="1E8E43B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Transmit Timing Accuracy Tests for Category NB1 UE In-band mode under enhanced coverage</w:t>
      </w:r>
      <w:r>
        <w:rPr>
          <w:noProof/>
        </w:rPr>
        <w:tab/>
        <w:t>1707</w:t>
      </w:r>
    </w:p>
    <w:p w14:paraId="52C9718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1707</w:t>
      </w:r>
    </w:p>
    <w:p w14:paraId="1514B63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1709</w:t>
      </w:r>
    </w:p>
    <w:p w14:paraId="569F069D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Timing Advance</w:t>
      </w:r>
      <w:r>
        <w:rPr>
          <w:noProof/>
        </w:rPr>
        <w:tab/>
        <w:t>1710</w:t>
      </w:r>
    </w:p>
    <w:p w14:paraId="2DCD9C7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Timing Advance Adjustment Accuracy Test</w:t>
      </w:r>
      <w:r>
        <w:rPr>
          <w:noProof/>
        </w:rPr>
        <w:tab/>
        <w:t>1710</w:t>
      </w:r>
    </w:p>
    <w:p w14:paraId="43F741A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1710</w:t>
      </w:r>
    </w:p>
    <w:p w14:paraId="7F9DF8F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1711</w:t>
      </w:r>
    </w:p>
    <w:p w14:paraId="6A64BAA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Timing Advance Adjustment Accuracy Test</w:t>
      </w:r>
      <w:r>
        <w:rPr>
          <w:noProof/>
        </w:rPr>
        <w:tab/>
        <w:t>1712</w:t>
      </w:r>
    </w:p>
    <w:p w14:paraId="355A597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1712</w:t>
      </w:r>
    </w:p>
    <w:p w14:paraId="6625E85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1714</w:t>
      </w:r>
    </w:p>
    <w:p w14:paraId="574E41F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Timing Advance Adjustment Accuracy Test for 5MHz</w:t>
      </w:r>
      <w:r>
        <w:rPr>
          <w:noProof/>
        </w:rPr>
        <w:tab/>
        <w:t>1714</w:t>
      </w:r>
    </w:p>
    <w:p w14:paraId="7045991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1714</w:t>
      </w:r>
    </w:p>
    <w:p w14:paraId="390DF01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1714</w:t>
      </w:r>
    </w:p>
    <w:p w14:paraId="66BFED1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Timing Advance Adjustment Accuracy Test for SCell in sTAG</w:t>
      </w:r>
      <w:r>
        <w:rPr>
          <w:noProof/>
        </w:rPr>
        <w:tab/>
        <w:t>1714</w:t>
      </w:r>
    </w:p>
    <w:p w14:paraId="6BF712D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1714</w:t>
      </w:r>
    </w:p>
    <w:p w14:paraId="009AEEF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1717</w:t>
      </w:r>
    </w:p>
    <w:p w14:paraId="52CE555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Timing Advance Adjustment Accuracy Test for Scell in sTAG</w:t>
      </w:r>
      <w:r>
        <w:rPr>
          <w:noProof/>
        </w:rPr>
        <w:tab/>
        <w:t>1717</w:t>
      </w:r>
    </w:p>
    <w:p w14:paraId="50ADD69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1717</w:t>
      </w:r>
    </w:p>
    <w:p w14:paraId="380EED5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1719</w:t>
      </w:r>
    </w:p>
    <w:p w14:paraId="2FB43E8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Timing Advance Adjustment Accuracy Test for Scell in sTAG for 20 MHz +20 MHz</w:t>
      </w:r>
      <w:r>
        <w:rPr>
          <w:noProof/>
        </w:rPr>
        <w:tab/>
        <w:t>1719</w:t>
      </w:r>
    </w:p>
    <w:p w14:paraId="30CFC10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1719</w:t>
      </w:r>
    </w:p>
    <w:p w14:paraId="2D2CBFF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1720</w:t>
      </w:r>
    </w:p>
    <w:p w14:paraId="28CC8CA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Timing Advance Adjustment Accuracy Test for Scell in sTAG for 20 MHz +10 MHz</w:t>
      </w:r>
      <w:r>
        <w:rPr>
          <w:noProof/>
        </w:rPr>
        <w:tab/>
        <w:t>1720</w:t>
      </w:r>
    </w:p>
    <w:p w14:paraId="4A3D493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1720</w:t>
      </w:r>
    </w:p>
    <w:p w14:paraId="2C2EE60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1720</w:t>
      </w:r>
    </w:p>
    <w:p w14:paraId="1E3B579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1720</w:t>
      </w:r>
    </w:p>
    <w:p w14:paraId="659CD6E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1720</w:t>
      </w:r>
    </w:p>
    <w:p w14:paraId="4CEE71C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1723</w:t>
      </w:r>
    </w:p>
    <w:p w14:paraId="7290C3A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1723</w:t>
      </w:r>
    </w:p>
    <w:p w14:paraId="36AEB30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1723</w:t>
      </w:r>
    </w:p>
    <w:p w14:paraId="67164FB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1725</w:t>
      </w:r>
    </w:p>
    <w:p w14:paraId="5DFDAA6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Timing Advance Adjustment Accuracy Test for Cat-M1 UE in CEModeA</w:t>
      </w:r>
      <w:r>
        <w:rPr>
          <w:noProof/>
        </w:rPr>
        <w:tab/>
        <w:t>1725</w:t>
      </w:r>
    </w:p>
    <w:p w14:paraId="677DFED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1725</w:t>
      </w:r>
    </w:p>
    <w:p w14:paraId="67A743E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1727</w:t>
      </w:r>
    </w:p>
    <w:p w14:paraId="16E479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1728</w:t>
      </w:r>
    </w:p>
    <w:p w14:paraId="560FCD9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Timing Advance Adjustment Accuracy Test in CEModeB</w:t>
      </w:r>
      <w:r>
        <w:rPr>
          <w:noProof/>
        </w:rPr>
        <w:tab/>
        <w:t>1729</w:t>
      </w:r>
    </w:p>
    <w:p w14:paraId="374E91D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1729</w:t>
      </w:r>
    </w:p>
    <w:p w14:paraId="5C3DAE3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A.7.2.10.2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1730</w:t>
      </w:r>
    </w:p>
    <w:p w14:paraId="4552186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1730</w:t>
      </w:r>
    </w:p>
    <w:p w14:paraId="797FE54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1730</w:t>
      </w:r>
    </w:p>
    <w:p w14:paraId="3A8B291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A.7.2.11.2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1732</w:t>
      </w:r>
    </w:p>
    <w:p w14:paraId="07B4F51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Timing Advance Adjustment Accuracy Test in CEModeB</w:t>
      </w:r>
      <w:r>
        <w:rPr>
          <w:noProof/>
        </w:rPr>
        <w:tab/>
        <w:t>1732</w:t>
      </w:r>
    </w:p>
    <w:p w14:paraId="442A0AC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1732</w:t>
      </w:r>
    </w:p>
    <w:p w14:paraId="1BEC555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A.7.2.12.2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1734</w:t>
      </w:r>
    </w:p>
    <w:p w14:paraId="5492339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 – UE Timing Advance Adjustment delay Test for sTTI and </w:t>
      </w:r>
      <w:r w:rsidRPr="003F046A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1735</w:t>
      </w:r>
    </w:p>
    <w:p w14:paraId="07D2B51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1735</w:t>
      </w:r>
    </w:p>
    <w:p w14:paraId="397965B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A.7.2.13.2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1736</w:t>
      </w:r>
    </w:p>
    <w:p w14:paraId="014089E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– UE Timing Advance Adjustment delay Test for sTTI and </w:t>
      </w:r>
      <w:r w:rsidRPr="003F046A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1737</w:t>
      </w:r>
    </w:p>
    <w:p w14:paraId="23F6598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1737</w:t>
      </w:r>
    </w:p>
    <w:p w14:paraId="3CD4586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lastRenderedPageBreak/>
        <w:t>A.7.2.14.2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1739</w:t>
      </w:r>
    </w:p>
    <w:p w14:paraId="394FF85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UE Timing Advance Adjustment Accuracy Test for UE Category NB1 in Standalone Mode under Enhanced Coverage</w:t>
      </w:r>
      <w:r>
        <w:rPr>
          <w:noProof/>
        </w:rPr>
        <w:tab/>
        <w:t>1739</w:t>
      </w:r>
    </w:p>
    <w:p w14:paraId="4BF6008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1739</w:t>
      </w:r>
    </w:p>
    <w:p w14:paraId="377E673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1741</w:t>
      </w:r>
    </w:p>
    <w:p w14:paraId="0749DF8E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Radio Link Monitoring</w:t>
      </w:r>
      <w:r>
        <w:rPr>
          <w:noProof/>
        </w:rPr>
        <w:tab/>
        <w:t>1741</w:t>
      </w:r>
    </w:p>
    <w:p w14:paraId="3811FDC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E-UTRAN FDD Radio Link Monitoring Test for Out-of-sync</w:t>
      </w:r>
      <w:r>
        <w:rPr>
          <w:noProof/>
        </w:rPr>
        <w:tab/>
        <w:t>1741</w:t>
      </w:r>
    </w:p>
    <w:p w14:paraId="2540FE0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1741</w:t>
      </w:r>
    </w:p>
    <w:p w14:paraId="495D2FE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1745</w:t>
      </w:r>
    </w:p>
    <w:p w14:paraId="1702711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E-UTRAN FDD Radio Link Monitoring Test for In-sync</w:t>
      </w:r>
      <w:r>
        <w:rPr>
          <w:noProof/>
        </w:rPr>
        <w:tab/>
        <w:t>1745</w:t>
      </w:r>
    </w:p>
    <w:p w14:paraId="53B9CC4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1745</w:t>
      </w:r>
    </w:p>
    <w:p w14:paraId="19DEDE3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1749</w:t>
      </w:r>
    </w:p>
    <w:p w14:paraId="15FED73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E-UTRAN TDD Radio Link Monitoring Test for Out-of-sync</w:t>
      </w:r>
      <w:r>
        <w:rPr>
          <w:noProof/>
        </w:rPr>
        <w:tab/>
        <w:t>1749</w:t>
      </w:r>
    </w:p>
    <w:p w14:paraId="6C92410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1749</w:t>
      </w:r>
    </w:p>
    <w:p w14:paraId="41D5754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1753</w:t>
      </w:r>
    </w:p>
    <w:p w14:paraId="3501B0A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E-UTRAN TDD Radio Link Monitoring Test for In-sync</w:t>
      </w:r>
      <w:r>
        <w:rPr>
          <w:noProof/>
        </w:rPr>
        <w:tab/>
        <w:t>1753</w:t>
      </w:r>
    </w:p>
    <w:p w14:paraId="1CE32B3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1753</w:t>
      </w:r>
    </w:p>
    <w:p w14:paraId="51FEE04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1757</w:t>
      </w:r>
    </w:p>
    <w:p w14:paraId="39EF268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Out-of-sync in DRX</w:t>
      </w:r>
      <w:r>
        <w:rPr>
          <w:noProof/>
        </w:rPr>
        <w:tab/>
        <w:t>1757</w:t>
      </w:r>
    </w:p>
    <w:p w14:paraId="26A643B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1757</w:t>
      </w:r>
    </w:p>
    <w:p w14:paraId="537FA2A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1760</w:t>
      </w:r>
    </w:p>
    <w:p w14:paraId="6290F50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in DRX</w:t>
      </w:r>
      <w:r>
        <w:rPr>
          <w:noProof/>
        </w:rPr>
        <w:tab/>
        <w:t>1761</w:t>
      </w:r>
    </w:p>
    <w:p w14:paraId="6E15FFF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1761</w:t>
      </w:r>
    </w:p>
    <w:p w14:paraId="5D0A67F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1764</w:t>
      </w:r>
    </w:p>
    <w:p w14:paraId="7342A36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Out-of-sync in DRX</w:t>
      </w:r>
      <w:r>
        <w:rPr>
          <w:noProof/>
        </w:rPr>
        <w:tab/>
        <w:t>1764</w:t>
      </w:r>
    </w:p>
    <w:p w14:paraId="5E8477B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1764</w:t>
      </w:r>
    </w:p>
    <w:p w14:paraId="1AF2AAA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1767</w:t>
      </w:r>
    </w:p>
    <w:p w14:paraId="6A88F74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in DRX</w:t>
      </w:r>
      <w:r>
        <w:rPr>
          <w:noProof/>
        </w:rPr>
        <w:tab/>
        <w:t>1767</w:t>
      </w:r>
    </w:p>
    <w:p w14:paraId="2383EE6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1767</w:t>
      </w:r>
    </w:p>
    <w:p w14:paraId="175DF6C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1770</w:t>
      </w:r>
    </w:p>
    <w:p w14:paraId="0AD118D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A.7.3.9 E-UTRAN FDD Radio Link Monitoring Test for Out-of-sync under Time Domain Measurement Resource Restriction and Non-MBSFN ABS</w:t>
      </w:r>
      <w:r>
        <w:rPr>
          <w:noProof/>
        </w:rPr>
        <w:tab/>
        <w:t>1770</w:t>
      </w:r>
    </w:p>
    <w:p w14:paraId="12B1F2A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1773</w:t>
      </w:r>
    </w:p>
    <w:p w14:paraId="4FB7AE2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</w:t>
      </w: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3F046A">
        <w:rPr>
          <w:rFonts w:eastAsia="MS Mincho"/>
          <w:noProof/>
        </w:rPr>
        <w:t xml:space="preserve">DD Radio Link Monitoring Test for Out-of-sync under </w:t>
      </w:r>
      <w:r>
        <w:rPr>
          <w:noProof/>
        </w:rPr>
        <w:t>T</w:t>
      </w:r>
      <w:r w:rsidRPr="003F046A">
        <w:rPr>
          <w:rFonts w:eastAsia="MS Mincho"/>
          <w:noProof/>
        </w:rPr>
        <w:t xml:space="preserve">ime </w:t>
      </w:r>
      <w:r>
        <w:rPr>
          <w:noProof/>
        </w:rPr>
        <w:t>D</w:t>
      </w:r>
      <w:r w:rsidRPr="003F046A">
        <w:rPr>
          <w:rFonts w:eastAsia="MS Mincho"/>
          <w:noProof/>
        </w:rPr>
        <w:t xml:space="preserve">omain </w:t>
      </w:r>
      <w:r>
        <w:rPr>
          <w:noProof/>
        </w:rPr>
        <w:t>M</w:t>
      </w:r>
      <w:r w:rsidRPr="003F046A">
        <w:rPr>
          <w:rFonts w:eastAsia="MS Mincho"/>
          <w:noProof/>
        </w:rPr>
        <w:t xml:space="preserve">easurement </w:t>
      </w:r>
      <w:r>
        <w:rPr>
          <w:noProof/>
        </w:rPr>
        <w:t>R</w:t>
      </w:r>
      <w:r w:rsidRPr="003F046A">
        <w:rPr>
          <w:rFonts w:eastAsia="MS Mincho"/>
          <w:noProof/>
        </w:rPr>
        <w:t xml:space="preserve">esource </w:t>
      </w:r>
      <w:r>
        <w:rPr>
          <w:noProof/>
        </w:rPr>
        <w:t>R</w:t>
      </w:r>
      <w:r w:rsidRPr="003F046A">
        <w:rPr>
          <w:rFonts w:eastAsia="MS Mincho"/>
          <w:noProof/>
        </w:rPr>
        <w:t>estriction</w:t>
      </w:r>
      <w:r>
        <w:rPr>
          <w:noProof/>
        </w:rPr>
        <w:t xml:space="preserve"> with Non-MBSFN ABS</w:t>
      </w:r>
      <w:r>
        <w:rPr>
          <w:noProof/>
        </w:rPr>
        <w:tab/>
        <w:t>1773</w:t>
      </w:r>
    </w:p>
    <w:p w14:paraId="54A0660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  <w:snapToGrid w:val="0"/>
        </w:rPr>
        <w:t>A.7.3.</w:t>
      </w:r>
      <w:r w:rsidRPr="003F046A">
        <w:rPr>
          <w:noProof/>
          <w:snapToGrid w:val="0"/>
        </w:rPr>
        <w:t>10</w:t>
      </w:r>
      <w:r w:rsidRPr="003F046A">
        <w:rPr>
          <w:rFonts w:eastAsia="MS Mincho"/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1773</w:t>
      </w:r>
    </w:p>
    <w:p w14:paraId="287626C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for Non-MBSFN ABS</w:t>
      </w:r>
      <w:r>
        <w:rPr>
          <w:noProof/>
        </w:rPr>
        <w:tab/>
        <w:t>1777</w:t>
      </w:r>
    </w:p>
    <w:p w14:paraId="57BA882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1777</w:t>
      </w:r>
    </w:p>
    <w:p w14:paraId="2A05C3D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1782</w:t>
      </w:r>
    </w:p>
    <w:p w14:paraId="3A36E52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for Non-MBSFN ABS</w:t>
      </w:r>
      <w:r>
        <w:rPr>
          <w:noProof/>
        </w:rPr>
        <w:tab/>
        <w:t>1782</w:t>
      </w:r>
    </w:p>
    <w:p w14:paraId="6700C42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1782</w:t>
      </w:r>
    </w:p>
    <w:p w14:paraId="2373047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1787</w:t>
      </w:r>
    </w:p>
    <w:p w14:paraId="0E7EDDF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A.7.3.13 E-UTRAN FDD Radio Link Monitoring Test for Out-of-sync under Time Domain Measurement Resource Restriction with MBSFN ABS</w:t>
      </w:r>
      <w:r>
        <w:rPr>
          <w:noProof/>
        </w:rPr>
        <w:tab/>
        <w:t>1787</w:t>
      </w:r>
    </w:p>
    <w:p w14:paraId="3416F27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1787</w:t>
      </w:r>
    </w:p>
    <w:p w14:paraId="6F6000D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1790</w:t>
      </w:r>
    </w:p>
    <w:p w14:paraId="510C200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A.7.3.14 E-UTRAN TDD Radio Link Monitoring Test for Out-of-sync under Time Domain Measurement Resource Restriction with MBSFN ABS</w:t>
      </w:r>
      <w:r>
        <w:rPr>
          <w:noProof/>
        </w:rPr>
        <w:tab/>
        <w:t>1790</w:t>
      </w:r>
    </w:p>
    <w:p w14:paraId="5934845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1790</w:t>
      </w:r>
    </w:p>
    <w:p w14:paraId="4EC56CA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1793</w:t>
      </w:r>
    </w:p>
    <w:p w14:paraId="06E6DA6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under Time Domain Measurement Resource Restriction with MBSFN ABS</w:t>
      </w:r>
      <w:r>
        <w:rPr>
          <w:noProof/>
        </w:rPr>
        <w:tab/>
        <w:t>1793</w:t>
      </w:r>
    </w:p>
    <w:p w14:paraId="6154712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1793</w:t>
      </w:r>
    </w:p>
    <w:p w14:paraId="7F870FE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1797</w:t>
      </w:r>
    </w:p>
    <w:p w14:paraId="7B793BF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under Time Domain Measurement Resource Restriction with MBSFN ABS</w:t>
      </w:r>
      <w:r>
        <w:rPr>
          <w:noProof/>
        </w:rPr>
        <w:tab/>
        <w:t>1797</w:t>
      </w:r>
    </w:p>
    <w:p w14:paraId="74FDB40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1797</w:t>
      </w:r>
    </w:p>
    <w:p w14:paraId="43EFD61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1802</w:t>
      </w:r>
    </w:p>
    <w:p w14:paraId="62F52C0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Out-of-sync under Time Domain Measurement Resource Restriction with CRS Assistance Information and Non-MBSFN ABS</w:t>
      </w:r>
      <w:r>
        <w:rPr>
          <w:noProof/>
        </w:rPr>
        <w:tab/>
        <w:t>1802</w:t>
      </w:r>
    </w:p>
    <w:p w14:paraId="72A8376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1802</w:t>
      </w:r>
    </w:p>
    <w:p w14:paraId="3A616EB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1806</w:t>
      </w:r>
    </w:p>
    <w:p w14:paraId="46E11A4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Out-of-sync under Time Domain Measurement Resource Restriction with CRS Assistance Information and Non-MBSFN ABS</w:t>
      </w:r>
      <w:r>
        <w:rPr>
          <w:noProof/>
        </w:rPr>
        <w:tab/>
        <w:t>1806</w:t>
      </w:r>
    </w:p>
    <w:p w14:paraId="44BAE22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1806</w:t>
      </w:r>
    </w:p>
    <w:p w14:paraId="5083A8E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1810</w:t>
      </w:r>
    </w:p>
    <w:p w14:paraId="65F33D2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under Time Domain Measurement Resouce Restriction with CRS assistance information and Non-MBSFN ABS</w:t>
      </w:r>
      <w:r>
        <w:rPr>
          <w:noProof/>
        </w:rPr>
        <w:tab/>
        <w:t>1810</w:t>
      </w:r>
    </w:p>
    <w:p w14:paraId="3F7D9A1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1810</w:t>
      </w:r>
    </w:p>
    <w:p w14:paraId="508E5D6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1815</w:t>
      </w:r>
    </w:p>
    <w:p w14:paraId="00A1C62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E-UTRAN TDD Radio Link Monitoring Test for In-sync under Time Domain Measurement Resouce Restriction with CRS assistance information and Non-MBSFN ABS</w:t>
      </w:r>
      <w:r>
        <w:rPr>
          <w:noProof/>
        </w:rPr>
        <w:tab/>
        <w:t>1815</w:t>
      </w:r>
    </w:p>
    <w:p w14:paraId="593AC30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1815</w:t>
      </w:r>
    </w:p>
    <w:p w14:paraId="3E595BC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1820</w:t>
      </w:r>
    </w:p>
    <w:p w14:paraId="0522E45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under Time Domain Measurement Resouce Restriction with CRS assistance information and MBSFN ABS</w:t>
      </w:r>
      <w:r>
        <w:rPr>
          <w:noProof/>
        </w:rPr>
        <w:tab/>
        <w:t>1820</w:t>
      </w:r>
    </w:p>
    <w:p w14:paraId="269ED1E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1820</w:t>
      </w:r>
    </w:p>
    <w:p w14:paraId="35E7146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1825</w:t>
      </w:r>
    </w:p>
    <w:p w14:paraId="7D07C2C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under Time Domain Measurement Resouce Restriction with CRS assistance information and MBSFN ABS</w:t>
      </w:r>
      <w:r>
        <w:rPr>
          <w:noProof/>
        </w:rPr>
        <w:tab/>
        <w:t>1825</w:t>
      </w:r>
    </w:p>
    <w:p w14:paraId="2DC8786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1825</w:t>
      </w:r>
    </w:p>
    <w:p w14:paraId="7EBFEA1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1830</w:t>
      </w:r>
    </w:p>
    <w:p w14:paraId="2384A36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Out-of-sync for 5MHz Bandwidth</w:t>
      </w:r>
      <w:r>
        <w:rPr>
          <w:noProof/>
        </w:rPr>
        <w:tab/>
        <w:t>1830</w:t>
      </w:r>
    </w:p>
    <w:p w14:paraId="327CF2C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1830</w:t>
      </w:r>
    </w:p>
    <w:p w14:paraId="7E7B29D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1831</w:t>
      </w:r>
    </w:p>
    <w:p w14:paraId="5600091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for 5MHz Bandwidth</w:t>
      </w:r>
      <w:r>
        <w:rPr>
          <w:noProof/>
        </w:rPr>
        <w:tab/>
        <w:t>1831</w:t>
      </w:r>
    </w:p>
    <w:p w14:paraId="5A6ACE2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1831</w:t>
      </w:r>
    </w:p>
    <w:p w14:paraId="4E7319C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1832</w:t>
      </w:r>
    </w:p>
    <w:p w14:paraId="30B124A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in DRX for 5MHz Bandwidth</w:t>
      </w:r>
      <w:r>
        <w:rPr>
          <w:noProof/>
        </w:rPr>
        <w:tab/>
        <w:t>1832</w:t>
      </w:r>
    </w:p>
    <w:p w14:paraId="16D75B4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1832</w:t>
      </w:r>
    </w:p>
    <w:p w14:paraId="5ED5995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1833</w:t>
      </w:r>
    </w:p>
    <w:p w14:paraId="43699E8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F046A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1833</w:t>
      </w:r>
    </w:p>
    <w:p w14:paraId="45F3E37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1833</w:t>
      </w:r>
    </w:p>
    <w:p w14:paraId="386ACD3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1836</w:t>
      </w:r>
    </w:p>
    <w:p w14:paraId="745051A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F046A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1836</w:t>
      </w:r>
    </w:p>
    <w:p w14:paraId="485A8D1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1836</w:t>
      </w:r>
    </w:p>
    <w:p w14:paraId="54E2FE5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1839</w:t>
      </w:r>
    </w:p>
    <w:p w14:paraId="234389A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Out-of-sync in DRX for UE category 0</w:t>
      </w:r>
      <w:r>
        <w:rPr>
          <w:noProof/>
        </w:rPr>
        <w:tab/>
        <w:t>1839</w:t>
      </w:r>
    </w:p>
    <w:p w14:paraId="71037FE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1839</w:t>
      </w:r>
    </w:p>
    <w:p w14:paraId="2E4FF89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1842</w:t>
      </w:r>
    </w:p>
    <w:p w14:paraId="4D00DA5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In-sync in DRX for UE Category 0</w:t>
      </w:r>
      <w:r>
        <w:rPr>
          <w:noProof/>
        </w:rPr>
        <w:tab/>
        <w:t>1842</w:t>
      </w:r>
    </w:p>
    <w:p w14:paraId="34C48CB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1842</w:t>
      </w:r>
    </w:p>
    <w:p w14:paraId="7356941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1845</w:t>
      </w:r>
    </w:p>
    <w:p w14:paraId="5B7CAAE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3F046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1845</w:t>
      </w:r>
    </w:p>
    <w:p w14:paraId="58B5F4C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1845</w:t>
      </w:r>
    </w:p>
    <w:p w14:paraId="577C565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1848</w:t>
      </w:r>
    </w:p>
    <w:p w14:paraId="58098F4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3F046A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1848</w:t>
      </w:r>
    </w:p>
    <w:p w14:paraId="01CAE68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1848</w:t>
      </w:r>
    </w:p>
    <w:p w14:paraId="5FF95D1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1851</w:t>
      </w:r>
    </w:p>
    <w:p w14:paraId="7C753C1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Out-of-sync in DRX for UE category 0</w:t>
      </w:r>
      <w:r>
        <w:rPr>
          <w:noProof/>
        </w:rPr>
        <w:tab/>
        <w:t>1851</w:t>
      </w:r>
    </w:p>
    <w:p w14:paraId="388EE4B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1851</w:t>
      </w:r>
    </w:p>
    <w:p w14:paraId="5CE940A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1854</w:t>
      </w:r>
    </w:p>
    <w:p w14:paraId="7B634B3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In-sync in DRX for UE Category 0</w:t>
      </w:r>
      <w:r>
        <w:rPr>
          <w:noProof/>
        </w:rPr>
        <w:tab/>
        <w:t>1854</w:t>
      </w:r>
    </w:p>
    <w:p w14:paraId="2B4A894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1854</w:t>
      </w:r>
    </w:p>
    <w:p w14:paraId="6581371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1857</w:t>
      </w:r>
    </w:p>
    <w:p w14:paraId="292B667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F046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1857</w:t>
      </w:r>
    </w:p>
    <w:p w14:paraId="0105C4E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1857</w:t>
      </w:r>
    </w:p>
    <w:p w14:paraId="555FD98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1860</w:t>
      </w:r>
    </w:p>
    <w:p w14:paraId="5929542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F046A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1860</w:t>
      </w:r>
    </w:p>
    <w:p w14:paraId="218D68D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1860</w:t>
      </w:r>
    </w:p>
    <w:p w14:paraId="48FC5E7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1863</w:t>
      </w:r>
    </w:p>
    <w:p w14:paraId="14C1E5D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Out-of-sync in DRX for UE category 0</w:t>
      </w:r>
      <w:r>
        <w:rPr>
          <w:noProof/>
        </w:rPr>
        <w:tab/>
        <w:t>1863</w:t>
      </w:r>
    </w:p>
    <w:p w14:paraId="6D9A0E7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1863</w:t>
      </w:r>
    </w:p>
    <w:p w14:paraId="4A29C40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1866</w:t>
      </w:r>
    </w:p>
    <w:p w14:paraId="3F51D71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A.7.3.37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in DRX for UE category 0</w:t>
      </w:r>
      <w:r>
        <w:rPr>
          <w:noProof/>
        </w:rPr>
        <w:tab/>
        <w:t>1866</w:t>
      </w:r>
    </w:p>
    <w:p w14:paraId="41B5A76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1866</w:t>
      </w:r>
    </w:p>
    <w:p w14:paraId="70E42C0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1869</w:t>
      </w:r>
    </w:p>
    <w:p w14:paraId="7C78F96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Radio Link Monitoring Test for Out-of-sync in DRX in synchronous DC</w:t>
      </w:r>
      <w:r>
        <w:rPr>
          <w:noProof/>
        </w:rPr>
        <w:tab/>
        <w:t>1869</w:t>
      </w:r>
    </w:p>
    <w:p w14:paraId="4805CD7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1869</w:t>
      </w:r>
    </w:p>
    <w:p w14:paraId="21A9679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1872</w:t>
      </w:r>
    </w:p>
    <w:p w14:paraId="7AF6E4C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Radio Link Monitoring Test for Out-of-sync in DRX in asynchronous DC</w:t>
      </w:r>
      <w:r>
        <w:rPr>
          <w:noProof/>
        </w:rPr>
        <w:tab/>
        <w:t>1872</w:t>
      </w:r>
    </w:p>
    <w:p w14:paraId="6CB30AC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1872</w:t>
      </w:r>
    </w:p>
    <w:p w14:paraId="2BB1F4A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1875</w:t>
      </w:r>
    </w:p>
    <w:p w14:paraId="650260B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Radio Link Monitoring Test for Out-of-sync in DRX in synchronous DC</w:t>
      </w:r>
      <w:r>
        <w:rPr>
          <w:noProof/>
        </w:rPr>
        <w:tab/>
        <w:t>1876</w:t>
      </w:r>
    </w:p>
    <w:p w14:paraId="2745F87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1876</w:t>
      </w:r>
    </w:p>
    <w:p w14:paraId="425ADEB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1878</w:t>
      </w:r>
    </w:p>
    <w:p w14:paraId="331E6C9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Radio Link Monitoring Test for In-sync in DRX in synchronous dual connectivity</w:t>
      </w:r>
      <w:r>
        <w:rPr>
          <w:noProof/>
        </w:rPr>
        <w:tab/>
        <w:t>1879</w:t>
      </w:r>
    </w:p>
    <w:p w14:paraId="3137D3F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1879</w:t>
      </w:r>
    </w:p>
    <w:p w14:paraId="45CB63A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1882</w:t>
      </w:r>
    </w:p>
    <w:p w14:paraId="26BBBF7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Radio Link Monitoring Test for In-sync in DRX in asynchronous DC</w:t>
      </w:r>
      <w:r>
        <w:rPr>
          <w:noProof/>
        </w:rPr>
        <w:tab/>
        <w:t>1882</w:t>
      </w:r>
    </w:p>
    <w:p w14:paraId="0BADD78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1882</w:t>
      </w:r>
    </w:p>
    <w:p w14:paraId="2731597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1885</w:t>
      </w:r>
    </w:p>
    <w:p w14:paraId="2B40F4E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Radio Link Monitoring Test for In-sync in DRX in synchronous dual connectivity</w:t>
      </w:r>
      <w:r>
        <w:rPr>
          <w:noProof/>
        </w:rPr>
        <w:tab/>
        <w:t>1885</w:t>
      </w:r>
    </w:p>
    <w:p w14:paraId="76002C3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1885</w:t>
      </w:r>
    </w:p>
    <w:p w14:paraId="7FAE16B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1888</w:t>
      </w:r>
    </w:p>
    <w:p w14:paraId="54A9924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Radio Link Monitoring Test for Out-of-sync in DRX in synchronous DC with PCell in FDD</w:t>
      </w:r>
      <w:r>
        <w:rPr>
          <w:noProof/>
        </w:rPr>
        <w:tab/>
        <w:t>1888</w:t>
      </w:r>
    </w:p>
    <w:p w14:paraId="085E02D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1888</w:t>
      </w:r>
    </w:p>
    <w:p w14:paraId="199ECEE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1891</w:t>
      </w:r>
    </w:p>
    <w:p w14:paraId="7C74A95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Radio Link Monitoring Test for Out-of-sync in DRX in synchronous DC with PCell in TDD</w:t>
      </w:r>
      <w:r>
        <w:rPr>
          <w:noProof/>
        </w:rPr>
        <w:tab/>
        <w:t>1892</w:t>
      </w:r>
    </w:p>
    <w:p w14:paraId="22907F1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1892</w:t>
      </w:r>
    </w:p>
    <w:p w14:paraId="1C694A9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1894</w:t>
      </w:r>
    </w:p>
    <w:p w14:paraId="0E5F282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Radio Link Monitoring Test for In-sync in DRX for PSCell in synchronous DC with PCell in FDD</w:t>
      </w:r>
      <w:r>
        <w:rPr>
          <w:noProof/>
        </w:rPr>
        <w:tab/>
        <w:t>1895</w:t>
      </w:r>
    </w:p>
    <w:p w14:paraId="7394E4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1895</w:t>
      </w:r>
    </w:p>
    <w:p w14:paraId="3221C94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1898</w:t>
      </w:r>
    </w:p>
    <w:p w14:paraId="55337CF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Radio Link Monitoring Test for In-sync in DRX for PSCell in synchronous DC with PCell in TDD</w:t>
      </w:r>
      <w:r>
        <w:rPr>
          <w:noProof/>
        </w:rPr>
        <w:tab/>
        <w:t>1898</w:t>
      </w:r>
    </w:p>
    <w:p w14:paraId="334CDC5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1898</w:t>
      </w:r>
    </w:p>
    <w:p w14:paraId="26AE486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1901</w:t>
      </w:r>
    </w:p>
    <w:p w14:paraId="071B895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F046A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1901</w:t>
      </w:r>
    </w:p>
    <w:p w14:paraId="467132E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1901</w:t>
      </w:r>
    </w:p>
    <w:p w14:paraId="7FBB001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1904</w:t>
      </w:r>
    </w:p>
    <w:p w14:paraId="43FF5E5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F046A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1904</w:t>
      </w:r>
    </w:p>
    <w:p w14:paraId="36D28C9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1904</w:t>
      </w:r>
    </w:p>
    <w:p w14:paraId="4669438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1907</w:t>
      </w:r>
    </w:p>
    <w:p w14:paraId="4F51038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Out-of-sync in DRX for UE category M1 configured in CEMode A</w:t>
      </w:r>
      <w:r>
        <w:rPr>
          <w:noProof/>
        </w:rPr>
        <w:tab/>
        <w:t>1907</w:t>
      </w:r>
    </w:p>
    <w:p w14:paraId="7201890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1907</w:t>
      </w:r>
    </w:p>
    <w:p w14:paraId="3FF24E0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1910</w:t>
      </w:r>
    </w:p>
    <w:p w14:paraId="4DA8017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In-sync in DRX for UE Category M1 configured in CEMode A</w:t>
      </w:r>
      <w:r>
        <w:rPr>
          <w:noProof/>
        </w:rPr>
        <w:tab/>
        <w:t>1910</w:t>
      </w:r>
    </w:p>
    <w:p w14:paraId="414DF2E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1910</w:t>
      </w:r>
    </w:p>
    <w:p w14:paraId="666D31C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1913</w:t>
      </w:r>
    </w:p>
    <w:p w14:paraId="061ABA2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ab/>
        <w:t>1913</w:t>
      </w:r>
    </w:p>
    <w:p w14:paraId="4A63C8A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1913</w:t>
      </w:r>
    </w:p>
    <w:p w14:paraId="7116674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1916</w:t>
      </w:r>
    </w:p>
    <w:p w14:paraId="0384946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A.7.3.53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3F046A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1916</w:t>
      </w:r>
    </w:p>
    <w:p w14:paraId="103E71F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1916</w:t>
      </w:r>
    </w:p>
    <w:p w14:paraId="46A6C0D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1919</w:t>
      </w:r>
    </w:p>
    <w:p w14:paraId="06409CC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Out-of-sync in DRX for UE category M1 configured in CEMode A</w:t>
      </w:r>
      <w:r>
        <w:rPr>
          <w:noProof/>
        </w:rPr>
        <w:tab/>
        <w:t>1919</w:t>
      </w:r>
    </w:p>
    <w:p w14:paraId="77CA1E6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lastRenderedPageBreak/>
        <w:t>A.7.3.54.1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1919</w:t>
      </w:r>
    </w:p>
    <w:p w14:paraId="1FFD5F8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1922</w:t>
      </w:r>
    </w:p>
    <w:p w14:paraId="5645F57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In-sync in DRX for UE Category M1 configured in CEMode A</w:t>
      </w:r>
      <w:r>
        <w:rPr>
          <w:noProof/>
        </w:rPr>
        <w:tab/>
        <w:t>1922</w:t>
      </w:r>
    </w:p>
    <w:p w14:paraId="54E5A32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1922</w:t>
      </w:r>
    </w:p>
    <w:p w14:paraId="08B0E45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1925</w:t>
      </w:r>
    </w:p>
    <w:p w14:paraId="05358B6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A.7.3.56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F046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1925</w:t>
      </w:r>
    </w:p>
    <w:p w14:paraId="7232543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1925</w:t>
      </w:r>
    </w:p>
    <w:p w14:paraId="0FD5EC1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1928</w:t>
      </w:r>
    </w:p>
    <w:p w14:paraId="1CCE2E9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A.7.3.57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3F046A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1928</w:t>
      </w:r>
    </w:p>
    <w:p w14:paraId="2CDEAF6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1928</w:t>
      </w:r>
    </w:p>
    <w:p w14:paraId="75FBB3A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1931</w:t>
      </w:r>
    </w:p>
    <w:p w14:paraId="5427A7B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Out-of-sync in DRX for UE category M1 configured in CEMode A</w:t>
      </w:r>
      <w:r>
        <w:rPr>
          <w:noProof/>
        </w:rPr>
        <w:tab/>
        <w:t>1931</w:t>
      </w:r>
    </w:p>
    <w:p w14:paraId="105B05F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1931</w:t>
      </w:r>
    </w:p>
    <w:p w14:paraId="0F004A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1934</w:t>
      </w:r>
    </w:p>
    <w:p w14:paraId="1949B49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in DRX for UE Category M1 configured in CEMode A</w:t>
      </w:r>
      <w:r>
        <w:rPr>
          <w:noProof/>
        </w:rPr>
        <w:tab/>
        <w:t>1934</w:t>
      </w:r>
    </w:p>
    <w:p w14:paraId="3BA1AED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1934</w:t>
      </w:r>
    </w:p>
    <w:p w14:paraId="44BC56F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1937</w:t>
      </w:r>
    </w:p>
    <w:p w14:paraId="0861808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Out-of-sync in DRX for UE category NB1 In-band mode in normal coverage</w:t>
      </w:r>
      <w:r>
        <w:rPr>
          <w:noProof/>
        </w:rPr>
        <w:tab/>
        <w:t>1937</w:t>
      </w:r>
    </w:p>
    <w:p w14:paraId="1F8B738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1937</w:t>
      </w:r>
    </w:p>
    <w:p w14:paraId="43DB273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1941</w:t>
      </w:r>
    </w:p>
    <w:p w14:paraId="497CD69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Out-of-sync in DRX for UE category NB1 In-band mode in enhanced coverage</w:t>
      </w:r>
      <w:r>
        <w:rPr>
          <w:noProof/>
        </w:rPr>
        <w:tab/>
        <w:t>1941</w:t>
      </w:r>
    </w:p>
    <w:p w14:paraId="5540C4E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1941</w:t>
      </w:r>
    </w:p>
    <w:p w14:paraId="30CFBE2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1945</w:t>
      </w:r>
    </w:p>
    <w:p w14:paraId="2CBE698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 DRX for UE Category NB1 In-Band mode in Enhanced Coverage</w:t>
      </w:r>
      <w:r>
        <w:rPr>
          <w:noProof/>
        </w:rPr>
        <w:tab/>
        <w:t>1945</w:t>
      </w:r>
    </w:p>
    <w:p w14:paraId="1FE45DC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1945</w:t>
      </w:r>
    </w:p>
    <w:p w14:paraId="16EF6CE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1949</w:t>
      </w:r>
    </w:p>
    <w:p w14:paraId="7A325F5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A.7.3.63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HD-FDD Radio Link Monitoring Test for In-sync with DRX for UE Category NB1 In-Band mode in Normal Coverage</w:t>
      </w:r>
      <w:r>
        <w:rPr>
          <w:noProof/>
        </w:rPr>
        <w:tab/>
        <w:t>1949</w:t>
      </w:r>
    </w:p>
    <w:p w14:paraId="798082F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1949</w:t>
      </w:r>
    </w:p>
    <w:p w14:paraId="522E23D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1953</w:t>
      </w:r>
    </w:p>
    <w:p w14:paraId="4F20BEC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without DRX for UE Category NB1 In-Band mode in Normal Coverage</w:t>
      </w:r>
      <w:r>
        <w:rPr>
          <w:noProof/>
        </w:rPr>
        <w:tab/>
        <w:t>1953</w:t>
      </w:r>
    </w:p>
    <w:p w14:paraId="364488F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1953</w:t>
      </w:r>
    </w:p>
    <w:p w14:paraId="7E46C13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1956</w:t>
      </w:r>
    </w:p>
    <w:p w14:paraId="7B70681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without DRX for UE Category NB1 In-Band mode in Enhanced Coverage</w:t>
      </w:r>
      <w:r>
        <w:rPr>
          <w:noProof/>
        </w:rPr>
        <w:tab/>
        <w:t>1957</w:t>
      </w:r>
    </w:p>
    <w:p w14:paraId="22567B9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1957</w:t>
      </w:r>
    </w:p>
    <w:p w14:paraId="6AD0617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1960</w:t>
      </w:r>
    </w:p>
    <w:p w14:paraId="5737031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A.7.3.66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</w:t>
      </w:r>
      <w:r w:rsidRPr="003F046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1961</w:t>
      </w:r>
    </w:p>
    <w:p w14:paraId="747F726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1961</w:t>
      </w:r>
    </w:p>
    <w:p w14:paraId="5855F2A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1963</w:t>
      </w:r>
    </w:p>
    <w:p w14:paraId="744BB57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A.7.3.67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</w:t>
      </w:r>
      <w:r w:rsidRPr="003F046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1964</w:t>
      </w:r>
    </w:p>
    <w:p w14:paraId="177E19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1964</w:t>
      </w:r>
    </w:p>
    <w:p w14:paraId="5B9EB03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1967</w:t>
      </w:r>
    </w:p>
    <w:p w14:paraId="71DAFBC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A.7.3.68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F046A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1968</w:t>
      </w:r>
    </w:p>
    <w:p w14:paraId="78F909C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1968</w:t>
      </w:r>
    </w:p>
    <w:p w14:paraId="04F9227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1970</w:t>
      </w:r>
    </w:p>
    <w:p w14:paraId="64AAE20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A.7.3.69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3F046A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1970</w:t>
      </w:r>
    </w:p>
    <w:p w14:paraId="0AAD068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1970</w:t>
      </w:r>
    </w:p>
    <w:p w14:paraId="2ADF109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1972</w:t>
      </w:r>
    </w:p>
    <w:p w14:paraId="4A8BBA7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A.7.3.70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F046A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1972</w:t>
      </w:r>
    </w:p>
    <w:p w14:paraId="6D7CF94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1972</w:t>
      </w:r>
    </w:p>
    <w:p w14:paraId="6E745D1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1974</w:t>
      </w:r>
    </w:p>
    <w:p w14:paraId="0124AAC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A.7.3.71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E-UTRAN FD-FDD Early In-Sync reporting Test for Cat-M1 UE in CEModeA</w:t>
      </w:r>
      <w:r>
        <w:rPr>
          <w:noProof/>
        </w:rPr>
        <w:tab/>
        <w:t>1974</w:t>
      </w:r>
    </w:p>
    <w:p w14:paraId="76B76EC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lastRenderedPageBreak/>
        <w:t>A.7.3.71.1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1974</w:t>
      </w:r>
    </w:p>
    <w:p w14:paraId="762198C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1977</w:t>
      </w:r>
    </w:p>
    <w:p w14:paraId="01EE7FB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A.7.3.72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E-UTRAN HD-FDD Early In-Sync reporting Test for Cat-M1 UE in CEModeA</w:t>
      </w:r>
      <w:r>
        <w:rPr>
          <w:noProof/>
        </w:rPr>
        <w:tab/>
        <w:t>1977</w:t>
      </w:r>
    </w:p>
    <w:p w14:paraId="35A6EB6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1977</w:t>
      </w:r>
    </w:p>
    <w:p w14:paraId="5FA15FF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1979</w:t>
      </w:r>
    </w:p>
    <w:p w14:paraId="4CEAF17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A.7.3.73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E-UTRAN TDD Early In-Sync reporting Test for Cat-M1 UE in CEModeA</w:t>
      </w:r>
      <w:r>
        <w:rPr>
          <w:noProof/>
        </w:rPr>
        <w:tab/>
        <w:t>1979</w:t>
      </w:r>
    </w:p>
    <w:p w14:paraId="6C3DB28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1979</w:t>
      </w:r>
    </w:p>
    <w:p w14:paraId="15F5BDA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1981</w:t>
      </w:r>
    </w:p>
    <w:p w14:paraId="0F7991E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A.7.3.74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F046A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1981</w:t>
      </w:r>
    </w:p>
    <w:p w14:paraId="45DF036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1981</w:t>
      </w:r>
    </w:p>
    <w:p w14:paraId="1792D1B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1984</w:t>
      </w:r>
    </w:p>
    <w:p w14:paraId="768391D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A.7.3.75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F046A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1984</w:t>
      </w:r>
    </w:p>
    <w:p w14:paraId="307F192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1984</w:t>
      </w:r>
    </w:p>
    <w:p w14:paraId="16F4FFF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1986</w:t>
      </w:r>
    </w:p>
    <w:p w14:paraId="500C071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A.7.3.76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Out-of-sync in DRX for non-BL CE UE configured in CEMode A</w:t>
      </w:r>
      <w:r>
        <w:rPr>
          <w:noProof/>
        </w:rPr>
        <w:tab/>
        <w:t>1987</w:t>
      </w:r>
    </w:p>
    <w:p w14:paraId="7879A45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1987</w:t>
      </w:r>
    </w:p>
    <w:p w14:paraId="6DA2C8B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1990</w:t>
      </w:r>
    </w:p>
    <w:p w14:paraId="18FBF5C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A.7.3.77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In-sync in DRX for non-BL CE UE configured in CEMode A</w:t>
      </w:r>
      <w:r>
        <w:rPr>
          <w:noProof/>
        </w:rPr>
        <w:tab/>
        <w:t>1990</w:t>
      </w:r>
    </w:p>
    <w:p w14:paraId="15104AD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1990</w:t>
      </w:r>
    </w:p>
    <w:p w14:paraId="2D136CB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1993</w:t>
      </w:r>
    </w:p>
    <w:p w14:paraId="5D3DE60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A.7.3.78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F046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1993</w:t>
      </w:r>
    </w:p>
    <w:p w14:paraId="2AAE233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1993</w:t>
      </w:r>
    </w:p>
    <w:p w14:paraId="758A91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1996</w:t>
      </w:r>
    </w:p>
    <w:p w14:paraId="5FF6503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A.7.3.79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3F046A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1996</w:t>
      </w:r>
    </w:p>
    <w:p w14:paraId="0770C61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1996</w:t>
      </w:r>
    </w:p>
    <w:p w14:paraId="0C6B63D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1999</w:t>
      </w:r>
    </w:p>
    <w:p w14:paraId="0EE173D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A.7.3.80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Out-of-sync in DRX for non-BL CE UE configured in CEMode A</w:t>
      </w:r>
      <w:r>
        <w:rPr>
          <w:noProof/>
        </w:rPr>
        <w:tab/>
        <w:t>1999</w:t>
      </w:r>
    </w:p>
    <w:p w14:paraId="7A25BEF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1999</w:t>
      </w:r>
    </w:p>
    <w:p w14:paraId="151B1A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2002</w:t>
      </w:r>
    </w:p>
    <w:p w14:paraId="4BD304E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A.7.3.81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in DRX for non-BL CE UE configured in CEMode A</w:t>
      </w:r>
      <w:r>
        <w:rPr>
          <w:noProof/>
        </w:rPr>
        <w:tab/>
        <w:t>2002</w:t>
      </w:r>
    </w:p>
    <w:p w14:paraId="796FB1D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2002</w:t>
      </w:r>
    </w:p>
    <w:p w14:paraId="4D06471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2005</w:t>
      </w:r>
    </w:p>
    <w:p w14:paraId="04E324C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A.7.3.82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F046A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</w:t>
      </w:r>
      <w:r>
        <w:rPr>
          <w:noProof/>
        </w:rPr>
        <w:tab/>
        <w:t>2005</w:t>
      </w:r>
    </w:p>
    <w:p w14:paraId="1907198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2005</w:t>
      </w:r>
    </w:p>
    <w:p w14:paraId="406AEFB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2008</w:t>
      </w:r>
    </w:p>
    <w:p w14:paraId="617BF92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A.7.3.83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E-UTRAN FD-FDD Early In-Sync reporting Test for Cat-M1 UE in CEModeB</w:t>
      </w:r>
      <w:r>
        <w:rPr>
          <w:noProof/>
        </w:rPr>
        <w:tab/>
        <w:t>2008</w:t>
      </w:r>
    </w:p>
    <w:p w14:paraId="6C114E2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2008</w:t>
      </w:r>
    </w:p>
    <w:p w14:paraId="6EF07FA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2009</w:t>
      </w:r>
    </w:p>
    <w:p w14:paraId="1B5E97D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A.7.3.84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3F046A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2010</w:t>
      </w:r>
    </w:p>
    <w:p w14:paraId="16F4E3E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2010</w:t>
      </w:r>
    </w:p>
    <w:p w14:paraId="4BD8275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2012</w:t>
      </w:r>
    </w:p>
    <w:p w14:paraId="3E69988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A.7.3.85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E-UTRAN HD-FDD Early In-Sync reporting Test for Cat-M1 UE in CEModeB</w:t>
      </w:r>
      <w:r>
        <w:rPr>
          <w:noProof/>
        </w:rPr>
        <w:tab/>
        <w:t>2012</w:t>
      </w:r>
    </w:p>
    <w:p w14:paraId="740C88A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2012</w:t>
      </w:r>
    </w:p>
    <w:p w14:paraId="1FE2FE7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2013</w:t>
      </w:r>
    </w:p>
    <w:p w14:paraId="624974B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A.7.3.86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F046A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2014</w:t>
      </w:r>
    </w:p>
    <w:p w14:paraId="3710A8D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2014</w:t>
      </w:r>
    </w:p>
    <w:p w14:paraId="152A17B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2016</w:t>
      </w:r>
    </w:p>
    <w:p w14:paraId="0ADBEE7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A.7.3.87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E-UTRAN TDD Early In-Sync reporting Test for Cat-M1 UE in CEModeB</w:t>
      </w:r>
      <w:r>
        <w:rPr>
          <w:noProof/>
        </w:rPr>
        <w:tab/>
        <w:t>2016</w:t>
      </w:r>
    </w:p>
    <w:p w14:paraId="32582D2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2016</w:t>
      </w:r>
    </w:p>
    <w:p w14:paraId="7BC9673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2018</w:t>
      </w:r>
    </w:p>
    <w:p w14:paraId="788A9E3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A.7.3.88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Radio Link Monitoring Test for Out-of-sync in DRX for UE category NB1 In-band mode in normal coverage</w:t>
      </w:r>
      <w:r>
        <w:rPr>
          <w:noProof/>
        </w:rPr>
        <w:tab/>
        <w:t>2019</w:t>
      </w:r>
    </w:p>
    <w:p w14:paraId="78E3DAE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2019</w:t>
      </w:r>
    </w:p>
    <w:p w14:paraId="58528C3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2023</w:t>
      </w:r>
    </w:p>
    <w:p w14:paraId="71D9026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A.7.3.89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Radio Link Monitoring Test for Out-of-sync in DRX for UE category NB1 In-band mode in enhanced coverage</w:t>
      </w:r>
      <w:r>
        <w:rPr>
          <w:noProof/>
        </w:rPr>
        <w:tab/>
        <w:t>2023</w:t>
      </w:r>
    </w:p>
    <w:p w14:paraId="2D3DF1A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2023</w:t>
      </w:r>
    </w:p>
    <w:p w14:paraId="3C6C4B0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2027</w:t>
      </w:r>
    </w:p>
    <w:p w14:paraId="2187A16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lastRenderedPageBreak/>
        <w:t>A.7.3.90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TDD Radio Link Monitoring Test for In-sync with DRX for UE Category NB1 In-Band mode in Normal Coverage</w:t>
      </w:r>
      <w:r>
        <w:rPr>
          <w:noProof/>
        </w:rPr>
        <w:tab/>
        <w:t>2027</w:t>
      </w:r>
    </w:p>
    <w:p w14:paraId="6B473C3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2027</w:t>
      </w:r>
    </w:p>
    <w:p w14:paraId="26DED1D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2031</w:t>
      </w:r>
    </w:p>
    <w:p w14:paraId="4D26061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A.7.3.91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Radio Link Monitoring Test for In-sync with DRX for UE Category NB1 In-Band mode in Enhanced Coverage</w:t>
      </w:r>
      <w:r>
        <w:rPr>
          <w:noProof/>
        </w:rPr>
        <w:tab/>
        <w:t>2031</w:t>
      </w:r>
    </w:p>
    <w:p w14:paraId="46C4956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2031</w:t>
      </w:r>
    </w:p>
    <w:p w14:paraId="7EA412E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2035</w:t>
      </w:r>
    </w:p>
    <w:p w14:paraId="77758E7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A.7.3.92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Radio Link Monitoring Test for In-sync without DRX for UE Category NB1 In-Band mode in Normal Coverage</w:t>
      </w:r>
      <w:r>
        <w:rPr>
          <w:noProof/>
        </w:rPr>
        <w:tab/>
        <w:t>2035</w:t>
      </w:r>
    </w:p>
    <w:p w14:paraId="73E6682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2035</w:t>
      </w:r>
    </w:p>
    <w:p w14:paraId="6937928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2038</w:t>
      </w:r>
    </w:p>
    <w:p w14:paraId="13FD8C4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A.7.3.93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Radio Link Monitoring Test for In-sync without DRX for UE Category NB1 In-Band mode in Enhanced Coverage</w:t>
      </w:r>
      <w:r>
        <w:rPr>
          <w:noProof/>
        </w:rPr>
        <w:tab/>
        <w:t>2039</w:t>
      </w:r>
    </w:p>
    <w:p w14:paraId="00FB58F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2039</w:t>
      </w:r>
    </w:p>
    <w:p w14:paraId="45908E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2042</w:t>
      </w:r>
    </w:p>
    <w:p w14:paraId="55BECE0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A.7.3.94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 w:rsidRPr="003F046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2043</w:t>
      </w:r>
    </w:p>
    <w:p w14:paraId="13F3C56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2043</w:t>
      </w:r>
    </w:p>
    <w:p w14:paraId="09E8E3D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2045</w:t>
      </w:r>
    </w:p>
    <w:p w14:paraId="4679D71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A.7.3.95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 w:rsidRPr="003F046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2046</w:t>
      </w:r>
    </w:p>
    <w:p w14:paraId="4B3D96B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2046</w:t>
      </w:r>
    </w:p>
    <w:p w14:paraId="14CB28D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2049</w:t>
      </w:r>
    </w:p>
    <w:p w14:paraId="50EABBD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A.7.3.96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F046A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2050</w:t>
      </w:r>
    </w:p>
    <w:p w14:paraId="5833F02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2050</w:t>
      </w:r>
    </w:p>
    <w:p w14:paraId="5B900C7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A.7.3.97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 xml:space="preserve"> for MPDCCH performance improvement</w:t>
      </w:r>
      <w:r>
        <w:rPr>
          <w:noProof/>
        </w:rPr>
        <w:tab/>
        <w:t>2051</w:t>
      </w:r>
    </w:p>
    <w:p w14:paraId="403AE8F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2051</w:t>
      </w:r>
    </w:p>
    <w:p w14:paraId="2F089E0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2054</w:t>
      </w:r>
    </w:p>
    <w:p w14:paraId="78A453C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A.7.3.98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F046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2054</w:t>
      </w:r>
    </w:p>
    <w:p w14:paraId="532DF6B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2054</w:t>
      </w:r>
    </w:p>
    <w:p w14:paraId="255DCD9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2057</w:t>
      </w:r>
    </w:p>
    <w:p w14:paraId="1AA4621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A.7.3.99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F046A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2057</w:t>
      </w:r>
    </w:p>
    <w:p w14:paraId="2F54A09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2057</w:t>
      </w:r>
    </w:p>
    <w:p w14:paraId="5CA29C1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2060</w:t>
      </w:r>
    </w:p>
    <w:p w14:paraId="654A541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A.7.3.100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3F046A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2060</w:t>
      </w:r>
    </w:p>
    <w:p w14:paraId="6F89430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A.7.3.100.1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2060</w:t>
      </w:r>
    </w:p>
    <w:p w14:paraId="7FDE799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A.7.3.100.2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2062</w:t>
      </w:r>
    </w:p>
    <w:p w14:paraId="14EB089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A.7.3.101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F046A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2062</w:t>
      </w:r>
    </w:p>
    <w:p w14:paraId="17B5835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A.7.3.101.1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2062</w:t>
      </w:r>
    </w:p>
    <w:p w14:paraId="297D5FF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A.7.3.101.2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2064</w:t>
      </w:r>
    </w:p>
    <w:p w14:paraId="49D6CCF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for Dual Connectivity</w:t>
      </w:r>
      <w:r>
        <w:rPr>
          <w:noProof/>
        </w:rPr>
        <w:tab/>
        <w:t>2064</w:t>
      </w:r>
    </w:p>
    <w:p w14:paraId="5081D17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interruption at transitions between active and non-active during DRX in synchronous DC</w:t>
      </w:r>
      <w:r>
        <w:rPr>
          <w:noProof/>
        </w:rPr>
        <w:tab/>
        <w:t>2064</w:t>
      </w:r>
    </w:p>
    <w:p w14:paraId="1F4E4CE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2064</w:t>
      </w:r>
    </w:p>
    <w:p w14:paraId="19E8FF0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2067</w:t>
      </w:r>
    </w:p>
    <w:p w14:paraId="1A8B8EF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interruption at transitions between active and non-active during DRX in synchronous DC</w:t>
      </w:r>
      <w:r>
        <w:rPr>
          <w:noProof/>
        </w:rPr>
        <w:tab/>
        <w:t>2067</w:t>
      </w:r>
    </w:p>
    <w:p w14:paraId="76F8B67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2067</w:t>
      </w:r>
    </w:p>
    <w:p w14:paraId="3E7D663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2069</w:t>
      </w:r>
    </w:p>
    <w:p w14:paraId="6BC774F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Interruption at transitions between active and non-active during DRX in asynchronous dual connectivity</w:t>
      </w:r>
      <w:r>
        <w:rPr>
          <w:noProof/>
        </w:rPr>
        <w:tab/>
        <w:t>2069</w:t>
      </w:r>
    </w:p>
    <w:p w14:paraId="5DDE326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2069</w:t>
      </w:r>
    </w:p>
    <w:p w14:paraId="3040157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2071</w:t>
      </w:r>
    </w:p>
    <w:p w14:paraId="25839E9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DC interruption at transitions between active and non-active during DRX in synchronous DC</w:t>
      </w:r>
      <w:r>
        <w:rPr>
          <w:noProof/>
        </w:rPr>
        <w:tab/>
        <w:t>2071</w:t>
      </w:r>
    </w:p>
    <w:p w14:paraId="4566E69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lastRenderedPageBreak/>
        <w:t>A.7.4.4.1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2071</w:t>
      </w:r>
    </w:p>
    <w:p w14:paraId="17A8CE0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2074</w:t>
      </w:r>
    </w:p>
    <w:p w14:paraId="41F4AB9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interruption at transitions between active and non-active during DRX in synchronous DC</w:t>
      </w:r>
      <w:r>
        <w:rPr>
          <w:noProof/>
        </w:rPr>
        <w:tab/>
        <w:t>2074</w:t>
      </w:r>
    </w:p>
    <w:p w14:paraId="6267EA3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2074</w:t>
      </w:r>
    </w:p>
    <w:p w14:paraId="4792284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2076</w:t>
      </w:r>
    </w:p>
    <w:p w14:paraId="4D214C1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DC interruption at SRS carrier based switching</w:t>
      </w:r>
      <w:r>
        <w:rPr>
          <w:noProof/>
        </w:rPr>
        <w:tab/>
        <w:t>2076</w:t>
      </w:r>
    </w:p>
    <w:p w14:paraId="1171160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2076</w:t>
      </w:r>
    </w:p>
    <w:p w14:paraId="3A67C8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2078</w:t>
      </w:r>
    </w:p>
    <w:p w14:paraId="3A8AEB3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interruption at SRS carrier based switching</w:t>
      </w:r>
      <w:r>
        <w:rPr>
          <w:noProof/>
        </w:rPr>
        <w:tab/>
        <w:t>2078</w:t>
      </w:r>
    </w:p>
    <w:p w14:paraId="7E6E90A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2078</w:t>
      </w:r>
    </w:p>
    <w:p w14:paraId="72B0DB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2082</w:t>
      </w:r>
    </w:p>
    <w:p w14:paraId="05DB961D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2082</w:t>
      </w:r>
    </w:p>
    <w:p w14:paraId="541A939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ProSe Direct Discovery Transmission Timing Accuracy Test</w:t>
      </w:r>
      <w:r>
        <w:rPr>
          <w:noProof/>
        </w:rPr>
        <w:tab/>
        <w:t>2082</w:t>
      </w:r>
    </w:p>
    <w:p w14:paraId="1A9D563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2082</w:t>
      </w:r>
    </w:p>
    <w:p w14:paraId="2101123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2083</w:t>
      </w:r>
    </w:p>
    <w:p w14:paraId="41255F9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ProSe Direct Discovery Transmission Timing Accuracy Test</w:t>
      </w:r>
      <w:r>
        <w:rPr>
          <w:noProof/>
        </w:rPr>
        <w:tab/>
        <w:t>2084</w:t>
      </w:r>
    </w:p>
    <w:p w14:paraId="51D1DF6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2084</w:t>
      </w:r>
    </w:p>
    <w:p w14:paraId="7B7361C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2084</w:t>
      </w:r>
    </w:p>
    <w:p w14:paraId="147C065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Interruptions due to ProSe Direct Discovery</w:t>
      </w:r>
      <w:r>
        <w:rPr>
          <w:noProof/>
        </w:rPr>
        <w:tab/>
        <w:t>2085</w:t>
      </w:r>
    </w:p>
    <w:p w14:paraId="750AE2E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2085</w:t>
      </w:r>
    </w:p>
    <w:p w14:paraId="3DAEDE4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2086</w:t>
      </w:r>
    </w:p>
    <w:p w14:paraId="789326E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2087</w:t>
      </w:r>
    </w:p>
    <w:p w14:paraId="4047900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2087</w:t>
      </w:r>
    </w:p>
    <w:p w14:paraId="146E4EE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2088</w:t>
      </w:r>
    </w:p>
    <w:p w14:paraId="66D63B1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Interruptions due to ProSe Direct Communication</w:t>
      </w:r>
      <w:r>
        <w:rPr>
          <w:noProof/>
        </w:rPr>
        <w:tab/>
        <w:t>2089</w:t>
      </w:r>
    </w:p>
    <w:p w14:paraId="43A5407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2089</w:t>
      </w:r>
    </w:p>
    <w:p w14:paraId="35A6D2A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2091</w:t>
      </w:r>
    </w:p>
    <w:p w14:paraId="5BECE83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Interruptions due to ProSe Direct Discovery with discovery period less than 320ms</w:t>
      </w:r>
      <w:r>
        <w:rPr>
          <w:noProof/>
        </w:rPr>
        <w:tab/>
        <w:t>2092</w:t>
      </w:r>
    </w:p>
    <w:p w14:paraId="2A95C77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2092</w:t>
      </w:r>
    </w:p>
    <w:p w14:paraId="4F113A1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2093</w:t>
      </w:r>
    </w:p>
    <w:p w14:paraId="62EEE18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- Interruptions due to ProSe Direct Discovery</w:t>
      </w:r>
      <w:r>
        <w:rPr>
          <w:noProof/>
        </w:rPr>
        <w:tab/>
        <w:t>2094</w:t>
      </w:r>
    </w:p>
    <w:p w14:paraId="014F732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2094</w:t>
      </w:r>
    </w:p>
    <w:p w14:paraId="6000867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2096</w:t>
      </w:r>
    </w:p>
    <w:p w14:paraId="0F33560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- Cell reselection and timing accuracy for ProSe Direct Discovery transmission on non-serving frequency</w:t>
      </w:r>
      <w:r>
        <w:rPr>
          <w:noProof/>
        </w:rPr>
        <w:tab/>
        <w:t>2096</w:t>
      </w:r>
    </w:p>
    <w:p w14:paraId="3F7824D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2096</w:t>
      </w:r>
    </w:p>
    <w:p w14:paraId="7F29D47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2098</w:t>
      </w:r>
    </w:p>
    <w:p w14:paraId="02C9F32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FDD-FDD - </w:t>
      </w:r>
      <w:r w:rsidRPr="003F046A">
        <w:rPr>
          <w:noProof/>
          <w:lang w:val="en-US"/>
        </w:rPr>
        <w:t xml:space="preserve">Interruptions due to ProSe Direct Discovery reception on non-serving </w:t>
      </w:r>
      <w:r>
        <w:rPr>
          <w:noProof/>
        </w:rPr>
        <w:t>frequency</w:t>
      </w:r>
      <w:r>
        <w:rPr>
          <w:noProof/>
        </w:rPr>
        <w:tab/>
        <w:t>2099</w:t>
      </w:r>
    </w:p>
    <w:p w14:paraId="188262C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2099</w:t>
      </w:r>
    </w:p>
    <w:p w14:paraId="5D155CC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2101</w:t>
      </w:r>
    </w:p>
    <w:p w14:paraId="1795AE1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FDD-FDD - </w:t>
      </w:r>
      <w:r w:rsidRPr="003F046A">
        <w:rPr>
          <w:noProof/>
          <w:lang w:val="en-US"/>
        </w:rPr>
        <w:t xml:space="preserve">Interruptions due to ProSe Direct Discovery transmission on non-serving </w:t>
      </w:r>
      <w:r>
        <w:rPr>
          <w:noProof/>
        </w:rPr>
        <w:t>frequency</w:t>
      </w:r>
      <w:r>
        <w:rPr>
          <w:noProof/>
        </w:rPr>
        <w:tab/>
        <w:t>2102</w:t>
      </w:r>
    </w:p>
    <w:p w14:paraId="64437F3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2102</w:t>
      </w:r>
    </w:p>
    <w:p w14:paraId="0C7548C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2104</w:t>
      </w:r>
    </w:p>
    <w:p w14:paraId="0A762A0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FDD-FDD - </w:t>
      </w:r>
      <w:r w:rsidRPr="003F046A">
        <w:rPr>
          <w:noProof/>
          <w:lang w:val="en-US"/>
        </w:rPr>
        <w:t xml:space="preserve">Interruptions due to ProSe Direct Communication on non-serving </w:t>
      </w:r>
      <w:r>
        <w:rPr>
          <w:noProof/>
        </w:rPr>
        <w:t>frequency</w:t>
      </w:r>
      <w:r>
        <w:rPr>
          <w:noProof/>
        </w:rPr>
        <w:tab/>
        <w:t>2105</w:t>
      </w:r>
    </w:p>
    <w:p w14:paraId="723619D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2105</w:t>
      </w:r>
    </w:p>
    <w:p w14:paraId="20893C4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2107</w:t>
      </w:r>
    </w:p>
    <w:p w14:paraId="4BD9F8B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Selection / Reselection of ProSe relay UE</w:t>
      </w:r>
      <w:r>
        <w:rPr>
          <w:noProof/>
        </w:rPr>
        <w:tab/>
        <w:t>2107</w:t>
      </w:r>
    </w:p>
    <w:p w14:paraId="0427293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2107</w:t>
      </w:r>
    </w:p>
    <w:p w14:paraId="6D643D2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2111</w:t>
      </w:r>
    </w:p>
    <w:p w14:paraId="398AE0C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for carrier aggregation</w:t>
      </w:r>
      <w:r>
        <w:rPr>
          <w:noProof/>
        </w:rPr>
        <w:tab/>
        <w:t>2112</w:t>
      </w:r>
    </w:p>
    <w:p w14:paraId="1FDE037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CA interruption at SRS carrier based switching</w:t>
      </w:r>
      <w:r>
        <w:rPr>
          <w:noProof/>
        </w:rPr>
        <w:tab/>
        <w:t>2112</w:t>
      </w:r>
    </w:p>
    <w:p w14:paraId="2336D50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2112</w:t>
      </w:r>
    </w:p>
    <w:p w14:paraId="0997324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2115</w:t>
      </w:r>
    </w:p>
    <w:p w14:paraId="086FB0B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CA interruption at SRS carrier based switching</w:t>
      </w:r>
      <w:r>
        <w:rPr>
          <w:noProof/>
        </w:rPr>
        <w:tab/>
        <w:t>2115</w:t>
      </w:r>
    </w:p>
    <w:p w14:paraId="3FDC4D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2115</w:t>
      </w:r>
    </w:p>
    <w:p w14:paraId="019BD7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2118</w:t>
      </w:r>
    </w:p>
    <w:p w14:paraId="52A0C5A6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Measurements Procedures</w:t>
      </w:r>
      <w:r>
        <w:rPr>
          <w:noProof/>
        </w:rPr>
        <w:tab/>
        <w:t>2099</w:t>
      </w:r>
    </w:p>
    <w:p w14:paraId="7CCB4F1D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2099</w:t>
      </w:r>
    </w:p>
    <w:p w14:paraId="1EA700B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</w:t>
      </w:r>
      <w:r>
        <w:rPr>
          <w:noProof/>
        </w:rPr>
        <w:tab/>
        <w:t>2099</w:t>
      </w:r>
    </w:p>
    <w:p w14:paraId="07D3965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2099</w:t>
      </w:r>
    </w:p>
    <w:p w14:paraId="5B3B7F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2100</w:t>
      </w:r>
    </w:p>
    <w:p w14:paraId="1491107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FDD-FDD intra-frequency event triggered reporting under fading propagation conditions in synchronous cells</w:t>
      </w:r>
      <w:r>
        <w:rPr>
          <w:noProof/>
        </w:rPr>
        <w:tab/>
        <w:t>2101</w:t>
      </w:r>
    </w:p>
    <w:p w14:paraId="1C3243C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2101</w:t>
      </w:r>
    </w:p>
    <w:p w14:paraId="4F5E33B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2102</w:t>
      </w:r>
    </w:p>
    <w:p w14:paraId="6BF366F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FDD-FDD intra-frequency event triggered reporting under fading propagation conditions in synchronous cells with DRX</w:t>
      </w:r>
      <w:r>
        <w:rPr>
          <w:noProof/>
        </w:rPr>
        <w:tab/>
        <w:t>2103</w:t>
      </w:r>
    </w:p>
    <w:p w14:paraId="73C32B3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2103</w:t>
      </w:r>
    </w:p>
    <w:p w14:paraId="215DAA1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2105</w:t>
      </w:r>
    </w:p>
    <w:p w14:paraId="2152BE0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Void</w:t>
      </w:r>
      <w:r>
        <w:rPr>
          <w:noProof/>
        </w:rPr>
        <w:tab/>
        <w:t>2105</w:t>
      </w:r>
    </w:p>
    <w:p w14:paraId="7E50B03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>
        <w:rPr>
          <w:noProof/>
        </w:rPr>
        <w:tab/>
        <w:t>2105</w:t>
      </w:r>
    </w:p>
    <w:p w14:paraId="7885051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2105</w:t>
      </w:r>
    </w:p>
    <w:p w14:paraId="222259B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2107</w:t>
      </w:r>
    </w:p>
    <w:p w14:paraId="1AD7B6A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 w:rsidRPr="003F046A">
        <w:rPr>
          <w:rFonts w:cs="v4.2.0"/>
          <w:noProof/>
        </w:rPr>
        <w:t xml:space="preserve"> with DRX</w:t>
      </w:r>
      <w:r>
        <w:rPr>
          <w:noProof/>
        </w:rPr>
        <w:tab/>
        <w:t>2107</w:t>
      </w:r>
    </w:p>
    <w:p w14:paraId="6086752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2107</w:t>
      </w:r>
    </w:p>
    <w:p w14:paraId="21499FF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2109</w:t>
      </w:r>
    </w:p>
    <w:p w14:paraId="208A295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A.8.1.7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Event-Triggered Reporting under Time Domain Measurement Resource Restriction with Non-MBSFN ABS</w:t>
      </w:r>
      <w:r>
        <w:rPr>
          <w:noProof/>
        </w:rPr>
        <w:tab/>
        <w:t>2109</w:t>
      </w:r>
    </w:p>
    <w:p w14:paraId="6F6180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2109</w:t>
      </w:r>
    </w:p>
    <w:p w14:paraId="0A8A51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2111</w:t>
      </w:r>
    </w:p>
    <w:p w14:paraId="7763FBF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Event-Triggered Reporting under Time Domain Measurement Resource Restriction with CRS Assistance Information and Non-MBSFN ABS</w:t>
      </w:r>
      <w:r>
        <w:rPr>
          <w:noProof/>
        </w:rPr>
        <w:tab/>
        <w:t>2112</w:t>
      </w:r>
    </w:p>
    <w:p w14:paraId="51C7679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2112</w:t>
      </w:r>
    </w:p>
    <w:p w14:paraId="69DCD7F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2114</w:t>
      </w:r>
    </w:p>
    <w:p w14:paraId="585580E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5MHz bandwidth</w:t>
      </w:r>
      <w:r>
        <w:rPr>
          <w:noProof/>
        </w:rPr>
        <w:tab/>
        <w:t>2115</w:t>
      </w:r>
    </w:p>
    <w:p w14:paraId="633F393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2115</w:t>
      </w:r>
    </w:p>
    <w:p w14:paraId="0B83EE1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2115</w:t>
      </w:r>
    </w:p>
    <w:p w14:paraId="5F52D2A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with DRX for 5 MHz Bandwidth</w:t>
      </w:r>
      <w:r>
        <w:rPr>
          <w:noProof/>
        </w:rPr>
        <w:tab/>
        <w:t>2115</w:t>
      </w:r>
    </w:p>
    <w:p w14:paraId="0767739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2115</w:t>
      </w:r>
    </w:p>
    <w:p w14:paraId="26CAEA9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2116</w:t>
      </w:r>
    </w:p>
    <w:p w14:paraId="519637D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UE category 0</w:t>
      </w:r>
      <w:r>
        <w:rPr>
          <w:noProof/>
        </w:rPr>
        <w:tab/>
        <w:t>2116</w:t>
      </w:r>
    </w:p>
    <w:p w14:paraId="0AE8E13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2116</w:t>
      </w:r>
    </w:p>
    <w:p w14:paraId="2313BD1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2118</w:t>
      </w:r>
    </w:p>
    <w:p w14:paraId="474AD0B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FDD-FDD intra-frequency event triggered reporting under fading propagation conditions in synchronous cells for UE category 0</w:t>
      </w:r>
      <w:r>
        <w:rPr>
          <w:noProof/>
        </w:rPr>
        <w:tab/>
        <w:t>2119</w:t>
      </w:r>
    </w:p>
    <w:p w14:paraId="1C3695E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2119</w:t>
      </w:r>
    </w:p>
    <w:p w14:paraId="7521EEC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2120</w:t>
      </w:r>
    </w:p>
    <w:p w14:paraId="31D207A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FDD-FDD intra-frequency event triggered reporting under fading propagation conditions in synchronous cells with DRX for UE category 0</w:t>
      </w:r>
      <w:r>
        <w:rPr>
          <w:noProof/>
        </w:rPr>
        <w:tab/>
        <w:t>2121</w:t>
      </w:r>
    </w:p>
    <w:p w14:paraId="617D91D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2121</w:t>
      </w:r>
    </w:p>
    <w:p w14:paraId="29502FE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2123</w:t>
      </w:r>
    </w:p>
    <w:p w14:paraId="044AB27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UE category 0</w:t>
      </w:r>
      <w:r>
        <w:rPr>
          <w:noProof/>
        </w:rPr>
        <w:tab/>
        <w:t>2123</w:t>
      </w:r>
    </w:p>
    <w:p w14:paraId="40AD819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2123</w:t>
      </w:r>
    </w:p>
    <w:p w14:paraId="5B51F33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2125</w:t>
      </w:r>
    </w:p>
    <w:p w14:paraId="71ED8CD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HD-FDD intra-frequency event triggered reporting under fading propagation conditions in synchronous cells for UE category 0</w:t>
      </w:r>
      <w:r>
        <w:rPr>
          <w:noProof/>
        </w:rPr>
        <w:tab/>
        <w:t>2126</w:t>
      </w:r>
    </w:p>
    <w:p w14:paraId="414186A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2126</w:t>
      </w:r>
    </w:p>
    <w:p w14:paraId="09D7671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2127</w:t>
      </w:r>
    </w:p>
    <w:p w14:paraId="279AE6E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HD-FDD intra-frequency event triggered reporting under fading propagation conditions in synchronous cells with DRX for UE category 0</w:t>
      </w:r>
      <w:r>
        <w:rPr>
          <w:noProof/>
        </w:rPr>
        <w:tab/>
        <w:t>2128</w:t>
      </w:r>
    </w:p>
    <w:p w14:paraId="7C99D87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2128</w:t>
      </w:r>
    </w:p>
    <w:p w14:paraId="3511C97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lastRenderedPageBreak/>
        <w:t>A.8.1.16.2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2130</w:t>
      </w:r>
    </w:p>
    <w:p w14:paraId="066B70E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2130</w:t>
      </w:r>
    </w:p>
    <w:p w14:paraId="62D6A24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Void</w:t>
      </w:r>
      <w:r>
        <w:rPr>
          <w:noProof/>
        </w:rPr>
        <w:tab/>
        <w:t>2130</w:t>
      </w:r>
    </w:p>
    <w:p w14:paraId="5F1D957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identification of a new CGI of E-UTRA cell using autonomous gaps for UE category 0</w:t>
      </w:r>
      <w:r>
        <w:rPr>
          <w:noProof/>
        </w:rPr>
        <w:tab/>
        <w:t>2130</w:t>
      </w:r>
    </w:p>
    <w:p w14:paraId="0CFC4EE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2130</w:t>
      </w:r>
    </w:p>
    <w:p w14:paraId="466C994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2132</w:t>
      </w:r>
    </w:p>
    <w:p w14:paraId="4F407DE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 w:rsidRPr="003F046A">
        <w:rPr>
          <w:rFonts w:cs="v4.2.0"/>
          <w:noProof/>
        </w:rPr>
        <w:t xml:space="preserve"> with DRX for UE category 0</w:t>
      </w:r>
      <w:r>
        <w:rPr>
          <w:noProof/>
        </w:rPr>
        <w:tab/>
        <w:t>2133</w:t>
      </w:r>
    </w:p>
    <w:p w14:paraId="782AC33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2133</w:t>
      </w:r>
    </w:p>
    <w:p w14:paraId="1B90B71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2135</w:t>
      </w:r>
    </w:p>
    <w:p w14:paraId="19CD464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for UE category 0</w:t>
      </w:r>
      <w:r>
        <w:rPr>
          <w:noProof/>
        </w:rPr>
        <w:tab/>
        <w:t>2135</w:t>
      </w:r>
    </w:p>
    <w:p w14:paraId="730DBF7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2135</w:t>
      </w:r>
    </w:p>
    <w:p w14:paraId="717863B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2137</w:t>
      </w:r>
    </w:p>
    <w:p w14:paraId="3295878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</w:t>
      </w:r>
      <w:r w:rsidRPr="003F046A">
        <w:rPr>
          <w:rFonts w:cs="v4.2.0"/>
          <w:noProof/>
        </w:rPr>
        <w:t xml:space="preserve"> with DRX for UE category 0</w:t>
      </w:r>
      <w:r>
        <w:rPr>
          <w:noProof/>
        </w:rPr>
        <w:tab/>
        <w:t>2138</w:t>
      </w:r>
    </w:p>
    <w:p w14:paraId="2D7DBE4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2138</w:t>
      </w:r>
    </w:p>
    <w:p w14:paraId="4BF9A16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2140</w:t>
      </w:r>
    </w:p>
    <w:p w14:paraId="42B0DC2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Cat-M1 UE in CEModeA</w:t>
      </w:r>
      <w:r>
        <w:rPr>
          <w:noProof/>
        </w:rPr>
        <w:tab/>
        <w:t>2140</w:t>
      </w:r>
    </w:p>
    <w:p w14:paraId="15FBB7A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2140</w:t>
      </w:r>
    </w:p>
    <w:p w14:paraId="74C1BE4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2141</w:t>
      </w:r>
    </w:p>
    <w:p w14:paraId="47ACF17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for Cat-M1 UE in CEModeA</w:t>
      </w:r>
      <w:r>
        <w:rPr>
          <w:noProof/>
        </w:rPr>
        <w:tab/>
        <w:t>2142</w:t>
      </w:r>
    </w:p>
    <w:p w14:paraId="50B78BD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2142</w:t>
      </w:r>
    </w:p>
    <w:p w14:paraId="2C7C806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2144</w:t>
      </w:r>
    </w:p>
    <w:p w14:paraId="3F56222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for Cat-M1 UE in CEModeA in DRX</w:t>
      </w:r>
      <w:r>
        <w:rPr>
          <w:noProof/>
        </w:rPr>
        <w:tab/>
        <w:t>2144</w:t>
      </w:r>
    </w:p>
    <w:p w14:paraId="66699B0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2144</w:t>
      </w:r>
    </w:p>
    <w:p w14:paraId="7C6DE38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2146</w:t>
      </w:r>
    </w:p>
    <w:p w14:paraId="1EBE15B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Cat-M1 UE in CEModeA</w:t>
      </w:r>
      <w:r>
        <w:rPr>
          <w:noProof/>
        </w:rPr>
        <w:tab/>
        <w:t>2146</w:t>
      </w:r>
    </w:p>
    <w:p w14:paraId="7D541AD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2146</w:t>
      </w:r>
    </w:p>
    <w:p w14:paraId="1E97AD7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synchronous cells for Cat-M1 UE in CEModeA</w:t>
      </w:r>
      <w:r>
        <w:rPr>
          <w:noProof/>
        </w:rPr>
        <w:tab/>
        <w:t>2149</w:t>
      </w:r>
    </w:p>
    <w:p w14:paraId="3BE74B2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2149</w:t>
      </w:r>
    </w:p>
    <w:p w14:paraId="333C1B7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2151</w:t>
      </w:r>
    </w:p>
    <w:p w14:paraId="23F5C84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synchronous cells for Cat-M1 UE in CEModeA in DRX</w:t>
      </w:r>
      <w:r>
        <w:rPr>
          <w:noProof/>
        </w:rPr>
        <w:tab/>
        <w:t>2151</w:t>
      </w:r>
    </w:p>
    <w:p w14:paraId="2711C3F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2151</w:t>
      </w:r>
    </w:p>
    <w:p w14:paraId="6F97584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2153</w:t>
      </w:r>
    </w:p>
    <w:p w14:paraId="1C21B60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CEModeA</w:t>
      </w:r>
      <w:r>
        <w:rPr>
          <w:noProof/>
        </w:rPr>
        <w:tab/>
        <w:t>2153</w:t>
      </w:r>
    </w:p>
    <w:p w14:paraId="5451845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2153</w:t>
      </w:r>
    </w:p>
    <w:p w14:paraId="564F986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2155</w:t>
      </w:r>
    </w:p>
    <w:p w14:paraId="4695D51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CEModeA in DRX</w:t>
      </w:r>
      <w:r>
        <w:rPr>
          <w:noProof/>
        </w:rPr>
        <w:tab/>
        <w:t>2156</w:t>
      </w:r>
    </w:p>
    <w:p w14:paraId="7D1BFBD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2156</w:t>
      </w:r>
    </w:p>
    <w:p w14:paraId="35993AF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2158</w:t>
      </w:r>
    </w:p>
    <w:p w14:paraId="5277600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A.8.1.31 E-UTRAN FDD-FDD intra-frequency event triggered reporting under fading propagation conditions in asynchronous cells for Cat-M1 UE in CEModeB</w:t>
      </w:r>
      <w:r>
        <w:rPr>
          <w:noProof/>
        </w:rPr>
        <w:tab/>
        <w:t>2158</w:t>
      </w:r>
    </w:p>
    <w:p w14:paraId="48AAFD8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2158</w:t>
      </w:r>
    </w:p>
    <w:p w14:paraId="62CBE9F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2160</w:t>
      </w:r>
    </w:p>
    <w:p w14:paraId="43DCB4F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A.8.1.32 E-UTRAN FDD-FDD intra-frequency event triggered reporting under fading propagation conditions in synchronous cells for Cat-M1 UE in CEModeB</w:t>
      </w:r>
      <w:r>
        <w:rPr>
          <w:noProof/>
        </w:rPr>
        <w:tab/>
        <w:t>2161</w:t>
      </w:r>
    </w:p>
    <w:p w14:paraId="0516BBE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2161</w:t>
      </w:r>
    </w:p>
    <w:p w14:paraId="5433366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2162</w:t>
      </w:r>
    </w:p>
    <w:p w14:paraId="4BBBE59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Cat-M1 UE in CEModeB</w:t>
      </w:r>
      <w:r>
        <w:rPr>
          <w:noProof/>
        </w:rPr>
        <w:tab/>
        <w:t>2163</w:t>
      </w:r>
    </w:p>
    <w:p w14:paraId="0262A9B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2163</w:t>
      </w:r>
    </w:p>
    <w:p w14:paraId="1E15BA9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2164</w:t>
      </w:r>
    </w:p>
    <w:p w14:paraId="42A4A01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lastRenderedPageBreak/>
        <w:t>A.8.1.34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HD-FDD intra-frequency event triggered reporting under fading propagation conditions in synchronous cells for Cat-M1 UE in CEModeB</w:t>
      </w:r>
      <w:r>
        <w:rPr>
          <w:noProof/>
        </w:rPr>
        <w:tab/>
        <w:t>2165</w:t>
      </w:r>
    </w:p>
    <w:p w14:paraId="409E12F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2165</w:t>
      </w:r>
    </w:p>
    <w:p w14:paraId="0B4A05D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2166</w:t>
      </w:r>
    </w:p>
    <w:p w14:paraId="31CFC65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CEModeB</w:t>
      </w:r>
      <w:r>
        <w:rPr>
          <w:noProof/>
        </w:rPr>
        <w:tab/>
        <w:t>2167</w:t>
      </w:r>
    </w:p>
    <w:p w14:paraId="0AF9471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2167</w:t>
      </w:r>
    </w:p>
    <w:p w14:paraId="1828C90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2168</w:t>
      </w:r>
    </w:p>
    <w:p w14:paraId="6FB591B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identification of a new CGI of E-UTRA cell using autonomous gaps for Cat-M1 UE in CEModeB</w:t>
      </w:r>
      <w:r>
        <w:rPr>
          <w:noProof/>
        </w:rPr>
        <w:tab/>
        <w:t>2169</w:t>
      </w:r>
    </w:p>
    <w:p w14:paraId="23A4412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2169</w:t>
      </w:r>
    </w:p>
    <w:p w14:paraId="6F64FC3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2170</w:t>
      </w:r>
    </w:p>
    <w:p w14:paraId="102DA66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identification of a new CGI of E-UTRA cell using autonomous gaps with DRX for Cat-M1 UE in CEModeB</w:t>
      </w:r>
      <w:r>
        <w:rPr>
          <w:noProof/>
        </w:rPr>
        <w:tab/>
        <w:t>2171</w:t>
      </w:r>
    </w:p>
    <w:p w14:paraId="425562C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2171</w:t>
      </w:r>
    </w:p>
    <w:p w14:paraId="60BC6B2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2173</w:t>
      </w:r>
    </w:p>
    <w:p w14:paraId="37687E3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for Cat-M1 UE in CEModeB</w:t>
      </w:r>
      <w:r>
        <w:rPr>
          <w:noProof/>
        </w:rPr>
        <w:tab/>
        <w:t>2173</w:t>
      </w:r>
    </w:p>
    <w:p w14:paraId="3EBF71F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2173</w:t>
      </w:r>
    </w:p>
    <w:p w14:paraId="5183734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2174</w:t>
      </w:r>
    </w:p>
    <w:p w14:paraId="3AEA829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with DRX for Cat-M1 UE in CEModeB</w:t>
      </w:r>
      <w:r>
        <w:rPr>
          <w:noProof/>
        </w:rPr>
        <w:tab/>
        <w:t>2175</w:t>
      </w:r>
    </w:p>
    <w:p w14:paraId="51A1019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2175</w:t>
      </w:r>
    </w:p>
    <w:p w14:paraId="28C61DA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2177</w:t>
      </w:r>
    </w:p>
    <w:p w14:paraId="536C3A7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A.8.1.40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 xml:space="preserve">E-UTRAN FDD-FDD intra-frequency event triggered reporting with DRX for UE configured with </w:t>
      </w:r>
      <w:r w:rsidRPr="003F046A">
        <w:rPr>
          <w:rFonts w:cs="Arial"/>
          <w:i/>
          <w:noProof/>
        </w:rPr>
        <w:t>highSpeedEnhancedMeasFlag</w:t>
      </w:r>
      <w:r>
        <w:rPr>
          <w:noProof/>
        </w:rPr>
        <w:tab/>
        <w:t>2177</w:t>
      </w:r>
    </w:p>
    <w:p w14:paraId="7A0B431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  <w:snapToGrid w:val="0"/>
        </w:rPr>
        <w:t>A.8.1.40.1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2177</w:t>
      </w:r>
    </w:p>
    <w:p w14:paraId="1D1A9A9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  <w:snapToGrid w:val="0"/>
        </w:rPr>
        <w:t>A.8.1.40.2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  <w:snapToGrid w:val="0"/>
        </w:rPr>
        <w:t>Test Requirements</w:t>
      </w:r>
      <w:r>
        <w:rPr>
          <w:noProof/>
        </w:rPr>
        <w:tab/>
        <w:t>2179</w:t>
      </w:r>
    </w:p>
    <w:p w14:paraId="20AA1BE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FDD intra-frequency event triggered reporting for serving cell under fading propagation conditions for UE category M1 in CEModeA without gap</w:t>
      </w:r>
      <w:r>
        <w:rPr>
          <w:noProof/>
        </w:rPr>
        <w:tab/>
        <w:t>2179</w:t>
      </w:r>
    </w:p>
    <w:p w14:paraId="38FC4BF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2179</w:t>
      </w:r>
    </w:p>
    <w:p w14:paraId="41FB630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2181</w:t>
      </w:r>
    </w:p>
    <w:p w14:paraId="6411E52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HD-FDD intra-frequency event triggered reporting for serving cell under fading propagation conditions for UE category M1 in CEModeA without gap</w:t>
      </w:r>
      <w:r>
        <w:rPr>
          <w:noProof/>
        </w:rPr>
        <w:tab/>
        <w:t>2181</w:t>
      </w:r>
    </w:p>
    <w:p w14:paraId="1D9096B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2181</w:t>
      </w:r>
    </w:p>
    <w:p w14:paraId="4EF3590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2182</w:t>
      </w:r>
    </w:p>
    <w:p w14:paraId="68AC2EB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A.8.1.4</w:t>
      </w:r>
      <w:r w:rsidRPr="003F046A">
        <w:rPr>
          <w:rFonts w:eastAsia="PMingLiU" w:cs="Arial"/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 xml:space="preserve">E-UTRAN FDD-FDD intra-frequency event triggered reporting with DRX for UE configured with </w:t>
      </w:r>
      <w:r w:rsidRPr="003F046A">
        <w:rPr>
          <w:i/>
          <w:noProof/>
        </w:rPr>
        <w:t>highSpeedEnhMeasFlag</w:t>
      </w:r>
      <w:r w:rsidRPr="003F046A">
        <w:rPr>
          <w:i/>
          <w:noProof/>
          <w:lang w:eastAsia="ja-JP"/>
        </w:rPr>
        <w:t>2</w:t>
      </w:r>
      <w:r w:rsidRPr="003F046A">
        <w:rPr>
          <w:i/>
          <w:noProof/>
        </w:rPr>
        <w:t>-</w:t>
      </w:r>
      <w:r w:rsidRPr="003F046A">
        <w:rPr>
          <w:i/>
          <w:noProof/>
          <w:lang w:eastAsia="ja-JP"/>
        </w:rPr>
        <w:t>r16</w:t>
      </w:r>
      <w:r>
        <w:rPr>
          <w:noProof/>
        </w:rPr>
        <w:tab/>
        <w:t>2182</w:t>
      </w:r>
    </w:p>
    <w:p w14:paraId="308A4C3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  <w:snapToGrid w:val="0"/>
        </w:rPr>
        <w:t>A.8.1.43.1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2182</w:t>
      </w:r>
    </w:p>
    <w:p w14:paraId="449B03B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  <w:snapToGrid w:val="0"/>
        </w:rPr>
        <w:t>A.8.1.43.2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  <w:snapToGrid w:val="0"/>
        </w:rPr>
        <w:t>Test Requirements</w:t>
      </w:r>
      <w:r>
        <w:rPr>
          <w:noProof/>
        </w:rPr>
        <w:tab/>
        <w:t>2185</w:t>
      </w:r>
    </w:p>
    <w:p w14:paraId="09E9871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HD-FDD Intra-frequency neighbour cell measurement for UE category NB1 in In-Band mode under normal coverage</w:t>
      </w:r>
      <w:r>
        <w:rPr>
          <w:noProof/>
        </w:rPr>
        <w:tab/>
        <w:t>2185</w:t>
      </w:r>
    </w:p>
    <w:p w14:paraId="5EF0B63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2185</w:t>
      </w:r>
    </w:p>
    <w:p w14:paraId="538AC6D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2188</w:t>
      </w:r>
    </w:p>
    <w:p w14:paraId="0DFB6A7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HD-FDD Intra-frequency neighbour cell measurement for UE category NB1 in guard-band mode under normal coverage</w:t>
      </w:r>
      <w:r>
        <w:rPr>
          <w:noProof/>
        </w:rPr>
        <w:tab/>
        <w:t>2189</w:t>
      </w:r>
    </w:p>
    <w:p w14:paraId="013140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2189</w:t>
      </w:r>
    </w:p>
    <w:p w14:paraId="598B5C6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2191</w:t>
      </w:r>
    </w:p>
    <w:p w14:paraId="5264CBA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HD-FDD Intra-frequency neighbour cell measurement for UE category NB1 in standalone mode under normal coverage</w:t>
      </w:r>
      <w:r>
        <w:rPr>
          <w:noProof/>
        </w:rPr>
        <w:tab/>
        <w:t>2192</w:t>
      </w:r>
    </w:p>
    <w:p w14:paraId="7FE5FB7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2192</w:t>
      </w:r>
    </w:p>
    <w:p w14:paraId="34EC113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2193</w:t>
      </w:r>
    </w:p>
    <w:p w14:paraId="5F5D4BD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TDD Intra-frequency neighbour cell measurement for UE category NB1 in In-Band mode under normal coverage</w:t>
      </w:r>
      <w:r>
        <w:rPr>
          <w:noProof/>
        </w:rPr>
        <w:tab/>
        <w:t>2194</w:t>
      </w:r>
    </w:p>
    <w:p w14:paraId="193431C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2194</w:t>
      </w:r>
    </w:p>
    <w:p w14:paraId="0267817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2196</w:t>
      </w:r>
    </w:p>
    <w:p w14:paraId="57DF16C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TDD Intra-frequency neighbour cell measurement for UE category NB1 in guard-band mode under normal coverage</w:t>
      </w:r>
      <w:r>
        <w:rPr>
          <w:noProof/>
        </w:rPr>
        <w:tab/>
        <w:t>2197</w:t>
      </w:r>
    </w:p>
    <w:p w14:paraId="247910D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2197</w:t>
      </w:r>
    </w:p>
    <w:p w14:paraId="53878BA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2199</w:t>
      </w:r>
    </w:p>
    <w:p w14:paraId="1204679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TDD Intra-frequency neighbour cell measurement for UE category NB1 in standalone mode under normal coverage</w:t>
      </w:r>
      <w:r>
        <w:rPr>
          <w:noProof/>
        </w:rPr>
        <w:tab/>
        <w:t>2200</w:t>
      </w:r>
    </w:p>
    <w:p w14:paraId="4E061BD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A.8.1.49.1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2200</w:t>
      </w:r>
    </w:p>
    <w:p w14:paraId="5B66CBB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2201</w:t>
      </w:r>
    </w:p>
    <w:p w14:paraId="11A2FA3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HD-FDD Inter-frequency neighbour cell measurement for UE category NB1 in In-Band mode under normal coverage</w:t>
      </w:r>
      <w:r>
        <w:rPr>
          <w:noProof/>
        </w:rPr>
        <w:tab/>
        <w:t>2202</w:t>
      </w:r>
    </w:p>
    <w:p w14:paraId="3464C5D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2202</w:t>
      </w:r>
    </w:p>
    <w:p w14:paraId="190606F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2204</w:t>
      </w:r>
    </w:p>
    <w:p w14:paraId="17453CD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A.8.1.51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HD-FDD Inter-frequency neighbour cell measurement for UE category NB1 in guard-band mode under normal coverage</w:t>
      </w:r>
      <w:r>
        <w:rPr>
          <w:noProof/>
        </w:rPr>
        <w:tab/>
        <w:t>2205</w:t>
      </w:r>
    </w:p>
    <w:p w14:paraId="563BF68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2205</w:t>
      </w:r>
    </w:p>
    <w:p w14:paraId="556D342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2207</w:t>
      </w:r>
    </w:p>
    <w:p w14:paraId="5977260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HD-FDD Inter-frequency neighbour cell measurement for UE category NB1 in standalone mode under normal coverage</w:t>
      </w:r>
      <w:r>
        <w:rPr>
          <w:noProof/>
        </w:rPr>
        <w:tab/>
        <w:t>2208</w:t>
      </w:r>
    </w:p>
    <w:p w14:paraId="4AFA63D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2208</w:t>
      </w:r>
    </w:p>
    <w:p w14:paraId="02D4D04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2209</w:t>
      </w:r>
    </w:p>
    <w:p w14:paraId="3947DF5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A.8.1.53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TDD Inter-frequency neighbour cell measurement for UE category NB1 in In-Band mode under normal coverage</w:t>
      </w:r>
      <w:r>
        <w:rPr>
          <w:noProof/>
        </w:rPr>
        <w:tab/>
        <w:t>2210</w:t>
      </w:r>
    </w:p>
    <w:p w14:paraId="1550878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2210</w:t>
      </w:r>
    </w:p>
    <w:p w14:paraId="4D6CB60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2212</w:t>
      </w:r>
    </w:p>
    <w:p w14:paraId="5E906F9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TDD Inter-frequency neighbour cell measurement for UE category NB1 in guard-band mode under normal coverage</w:t>
      </w:r>
      <w:r>
        <w:rPr>
          <w:noProof/>
        </w:rPr>
        <w:tab/>
        <w:t>2213</w:t>
      </w:r>
    </w:p>
    <w:p w14:paraId="66165C3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2213</w:t>
      </w:r>
    </w:p>
    <w:p w14:paraId="02DC415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2215</w:t>
      </w:r>
    </w:p>
    <w:p w14:paraId="56C433A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TDD Inter-frequency neighbour cell measurement for UE category NB1 in standalone mode under normal coverage</w:t>
      </w:r>
      <w:r>
        <w:rPr>
          <w:noProof/>
        </w:rPr>
        <w:tab/>
        <w:t>2216</w:t>
      </w:r>
    </w:p>
    <w:p w14:paraId="3FFF31B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2216</w:t>
      </w:r>
    </w:p>
    <w:p w14:paraId="3C2411D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2217</w:t>
      </w:r>
    </w:p>
    <w:p w14:paraId="4ECDAB2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2218</w:t>
      </w:r>
    </w:p>
    <w:p w14:paraId="432B60D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</w:t>
      </w:r>
      <w:r>
        <w:rPr>
          <w:noProof/>
        </w:rPr>
        <w:tab/>
        <w:t>2218</w:t>
      </w:r>
    </w:p>
    <w:p w14:paraId="722EECF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2218</w:t>
      </w:r>
    </w:p>
    <w:p w14:paraId="0D46EB2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2219</w:t>
      </w:r>
    </w:p>
    <w:p w14:paraId="74B6E11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TDD-TDD intra-frequency event triggered reporting under fading propagation conditions in synchronous cells with DRX</w:t>
      </w:r>
      <w:r>
        <w:rPr>
          <w:noProof/>
        </w:rPr>
        <w:tab/>
        <w:t>2219</w:t>
      </w:r>
    </w:p>
    <w:p w14:paraId="26E657F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2219</w:t>
      </w:r>
    </w:p>
    <w:p w14:paraId="6DC8AD1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2222</w:t>
      </w:r>
    </w:p>
    <w:p w14:paraId="46A429F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- TDD Intra-frequency identification of a new CGI of E-UTRA cell </w:t>
      </w:r>
      <w:r w:rsidRPr="003F046A">
        <w:rPr>
          <w:noProof/>
          <w:lang w:val="en-US"/>
        </w:rPr>
        <w:t>using autonomous gaps</w:t>
      </w:r>
      <w:r>
        <w:rPr>
          <w:noProof/>
        </w:rPr>
        <w:tab/>
        <w:t>2222</w:t>
      </w:r>
    </w:p>
    <w:p w14:paraId="22EA929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2222</w:t>
      </w:r>
    </w:p>
    <w:p w14:paraId="1C077F7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2224</w:t>
      </w:r>
    </w:p>
    <w:p w14:paraId="66B2617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- TDD Intra-frequency identification of a new CGI of E-UTRA cell </w:t>
      </w:r>
      <w:r w:rsidRPr="003F046A">
        <w:rPr>
          <w:noProof/>
          <w:lang w:val="en-US"/>
        </w:rPr>
        <w:t>using autonomous gaps with DRX</w:t>
      </w:r>
      <w:r>
        <w:rPr>
          <w:noProof/>
        </w:rPr>
        <w:tab/>
        <w:t>2225</w:t>
      </w:r>
    </w:p>
    <w:p w14:paraId="645296A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2225</w:t>
      </w:r>
    </w:p>
    <w:p w14:paraId="4F6B79B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2227</w:t>
      </w:r>
    </w:p>
    <w:p w14:paraId="692A0A0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Intra-Frequency Event-Triggered Reporting under Time Domain Measurement Resource Restriction with Non-MBSFN ABS</w:t>
      </w:r>
      <w:r>
        <w:rPr>
          <w:noProof/>
        </w:rPr>
        <w:tab/>
        <w:t>2227</w:t>
      </w:r>
    </w:p>
    <w:p w14:paraId="0CD045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2227</w:t>
      </w:r>
    </w:p>
    <w:p w14:paraId="2D0CE29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2229</w:t>
      </w:r>
    </w:p>
    <w:p w14:paraId="625DD3A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Intra-Frequency Event-Triggered Reporting under Time Domain Measurement Resource Restriction with CRS Assistance Information and Non-MBSFN ABS</w:t>
      </w:r>
      <w:r>
        <w:rPr>
          <w:noProof/>
        </w:rPr>
        <w:tab/>
        <w:t>2230</w:t>
      </w:r>
    </w:p>
    <w:p w14:paraId="448CD5B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2230</w:t>
      </w:r>
    </w:p>
    <w:p w14:paraId="69EF2AC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2233</w:t>
      </w:r>
    </w:p>
    <w:p w14:paraId="17495D6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3F046A">
        <w:rPr>
          <w:noProof/>
          <w:lang w:val="en-US"/>
        </w:rPr>
        <w:t>using autonomous gaps</w:t>
      </w:r>
      <w:r>
        <w:rPr>
          <w:noProof/>
        </w:rPr>
        <w:tab/>
        <w:t>2234</w:t>
      </w:r>
    </w:p>
    <w:p w14:paraId="7490FFF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2234</w:t>
      </w:r>
    </w:p>
    <w:p w14:paraId="79B8DF3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2235</w:t>
      </w:r>
    </w:p>
    <w:p w14:paraId="4457AF8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3F046A">
        <w:rPr>
          <w:noProof/>
          <w:lang w:val="en-US"/>
        </w:rPr>
        <w:t>using autonomous gaps with DRX</w:t>
      </w:r>
      <w:r>
        <w:rPr>
          <w:noProof/>
        </w:rPr>
        <w:tab/>
        <w:t>2236</w:t>
      </w:r>
    </w:p>
    <w:p w14:paraId="72F5753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2236</w:t>
      </w:r>
    </w:p>
    <w:p w14:paraId="4D9F323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2238</w:t>
      </w:r>
    </w:p>
    <w:p w14:paraId="6F55996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3F046A">
        <w:rPr>
          <w:noProof/>
          <w:lang w:val="en-US"/>
        </w:rPr>
        <w:t>using autonomous gaps for Cat-M1 UE in CEModeB</w:t>
      </w:r>
      <w:r>
        <w:rPr>
          <w:noProof/>
        </w:rPr>
        <w:tab/>
        <w:t>2238</w:t>
      </w:r>
    </w:p>
    <w:p w14:paraId="41EA09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2238</w:t>
      </w:r>
    </w:p>
    <w:p w14:paraId="4A826AB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lastRenderedPageBreak/>
        <w:t>A.8.2.9.2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2240</w:t>
      </w:r>
    </w:p>
    <w:p w14:paraId="08440CA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3F046A">
        <w:rPr>
          <w:noProof/>
          <w:lang w:val="en-US"/>
        </w:rPr>
        <w:t>using autonomous gaps with DRX for Cat-M1 UE in CEModeB</w:t>
      </w:r>
      <w:r>
        <w:rPr>
          <w:noProof/>
        </w:rPr>
        <w:tab/>
        <w:t>2241</w:t>
      </w:r>
    </w:p>
    <w:p w14:paraId="35A5276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2241</w:t>
      </w:r>
    </w:p>
    <w:p w14:paraId="1BE6372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2243</w:t>
      </w:r>
    </w:p>
    <w:p w14:paraId="69DE694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A.8.2.11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 xml:space="preserve">E-UTRAN TDD-TDD intra-frequency event triggered reporting with DRX for UE configured with </w:t>
      </w:r>
      <w:r w:rsidRPr="003F046A">
        <w:rPr>
          <w:rFonts w:cs="Arial"/>
          <w:i/>
          <w:noProof/>
        </w:rPr>
        <w:t>highSpeedEnhancedMeasFlag</w:t>
      </w:r>
      <w:r>
        <w:rPr>
          <w:noProof/>
        </w:rPr>
        <w:tab/>
        <w:t>2243</w:t>
      </w:r>
    </w:p>
    <w:p w14:paraId="14796C5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2243</w:t>
      </w:r>
    </w:p>
    <w:p w14:paraId="113CF04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  <w:snapToGrid w:val="0"/>
        </w:rPr>
        <w:t>A.8.2.11.2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2245</w:t>
      </w:r>
    </w:p>
    <w:p w14:paraId="69DAF55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 for UE category 0</w:t>
      </w:r>
      <w:r>
        <w:rPr>
          <w:noProof/>
        </w:rPr>
        <w:tab/>
        <w:t>2245</w:t>
      </w:r>
    </w:p>
    <w:p w14:paraId="1002D5C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2245</w:t>
      </w:r>
    </w:p>
    <w:p w14:paraId="57CF546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2247</w:t>
      </w:r>
    </w:p>
    <w:p w14:paraId="47E701D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TDD-TDD intra-frequency event triggered reporting under fading propagation conditions in synchronous cells with DRX for UE category 0</w:t>
      </w:r>
      <w:r>
        <w:rPr>
          <w:noProof/>
        </w:rPr>
        <w:tab/>
        <w:t>2248</w:t>
      </w:r>
    </w:p>
    <w:p w14:paraId="043D5A1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2248</w:t>
      </w:r>
    </w:p>
    <w:p w14:paraId="40B5C97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2250</w:t>
      </w:r>
    </w:p>
    <w:p w14:paraId="18FDF0E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TDD intra-frequency event triggered reporting for serving cell under fading propagation conditions for UE category M1 in CEModeA without gap</w:t>
      </w:r>
      <w:r>
        <w:rPr>
          <w:noProof/>
        </w:rPr>
        <w:tab/>
        <w:t>2250</w:t>
      </w:r>
    </w:p>
    <w:p w14:paraId="610ED91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2250</w:t>
      </w:r>
    </w:p>
    <w:p w14:paraId="11ABB3D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2252</w:t>
      </w:r>
    </w:p>
    <w:p w14:paraId="031EAFC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A.8.2.1</w:t>
      </w:r>
      <w:r w:rsidRPr="003F046A">
        <w:rPr>
          <w:rFonts w:eastAsia="PMingLiU" w:cs="Arial"/>
          <w:noProof/>
          <w:lang w:eastAsia="zh-TW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 xml:space="preserve">E-UTRAN TDD-TDD intra-frequency event triggered reporting with DRX for UE configured with </w:t>
      </w:r>
      <w:r w:rsidRPr="003F046A">
        <w:rPr>
          <w:i/>
          <w:noProof/>
        </w:rPr>
        <w:t>highSpeedEnhMeasFlag</w:t>
      </w:r>
      <w:r w:rsidRPr="003F046A">
        <w:rPr>
          <w:i/>
          <w:noProof/>
          <w:lang w:eastAsia="ja-JP"/>
        </w:rPr>
        <w:t>2</w:t>
      </w:r>
      <w:r w:rsidRPr="003F046A">
        <w:rPr>
          <w:i/>
          <w:noProof/>
        </w:rPr>
        <w:t>-</w:t>
      </w:r>
      <w:r w:rsidRPr="003F046A">
        <w:rPr>
          <w:i/>
          <w:noProof/>
          <w:lang w:eastAsia="ja-JP"/>
        </w:rPr>
        <w:t>r16</w:t>
      </w:r>
      <w:r>
        <w:rPr>
          <w:noProof/>
        </w:rPr>
        <w:tab/>
        <w:t>2252</w:t>
      </w:r>
    </w:p>
    <w:p w14:paraId="4B49032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2252</w:t>
      </w:r>
    </w:p>
    <w:p w14:paraId="4B0B0E6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  <w:snapToGrid w:val="0"/>
        </w:rPr>
        <w:t>A.8.2.15.2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2254</w:t>
      </w:r>
    </w:p>
    <w:p w14:paraId="023402A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Inter-frequency Measurements</w:t>
      </w:r>
      <w:r>
        <w:rPr>
          <w:noProof/>
        </w:rPr>
        <w:tab/>
        <w:t>2254</w:t>
      </w:r>
    </w:p>
    <w:p w14:paraId="2056587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2254</w:t>
      </w:r>
    </w:p>
    <w:p w14:paraId="2B8DD0D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2254</w:t>
      </w:r>
    </w:p>
    <w:p w14:paraId="7A91844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2256</w:t>
      </w:r>
    </w:p>
    <w:p w14:paraId="3B8C45C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FDD-FDD Inter-frequency event triggered reporting when DRX is used under fading propagation conditions in asynchronous cells</w:t>
      </w:r>
      <w:r>
        <w:rPr>
          <w:noProof/>
        </w:rPr>
        <w:tab/>
        <w:t>2256</w:t>
      </w:r>
    </w:p>
    <w:p w14:paraId="0F5E91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2256</w:t>
      </w:r>
    </w:p>
    <w:p w14:paraId="39FA24C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2259</w:t>
      </w:r>
    </w:p>
    <w:p w14:paraId="4C6190E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FDD-FDD inter-frequency event triggered reporting under AWGN propagation conditions in asynchronous cells with DRX when L3 filtering is used</w:t>
      </w:r>
      <w:r>
        <w:rPr>
          <w:noProof/>
        </w:rPr>
        <w:tab/>
        <w:t>2259</w:t>
      </w:r>
    </w:p>
    <w:p w14:paraId="5601BB7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2259</w:t>
      </w:r>
    </w:p>
    <w:p w14:paraId="1B82EA7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2262</w:t>
      </w:r>
    </w:p>
    <w:p w14:paraId="08692C8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Inter-frequency identification of a new CGI of E-UTRA cell using autonomous gaps</w:t>
      </w:r>
      <w:r>
        <w:rPr>
          <w:noProof/>
        </w:rPr>
        <w:tab/>
        <w:t>2262</w:t>
      </w:r>
    </w:p>
    <w:p w14:paraId="45DDD5F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2262</w:t>
      </w:r>
    </w:p>
    <w:p w14:paraId="6A67256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2264</w:t>
      </w:r>
    </w:p>
    <w:p w14:paraId="12138A4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Inter-frequency identification of a new CGI of E-UTRA cell using autonomous gaps with DRX</w:t>
      </w:r>
      <w:r>
        <w:rPr>
          <w:noProof/>
        </w:rPr>
        <w:tab/>
        <w:t>2264</w:t>
      </w:r>
    </w:p>
    <w:p w14:paraId="12ABE0A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2266</w:t>
      </w:r>
    </w:p>
    <w:p w14:paraId="66D5C52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without measurement gaps under AWGN propagation conditions in asynchronous cells</w:t>
      </w:r>
      <w:r>
        <w:rPr>
          <w:noProof/>
        </w:rPr>
        <w:tab/>
        <w:t>2266</w:t>
      </w:r>
    </w:p>
    <w:p w14:paraId="31FA21C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2266</w:t>
      </w:r>
    </w:p>
    <w:p w14:paraId="63EE54E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2268</w:t>
      </w:r>
    </w:p>
    <w:p w14:paraId="493C606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Increased Carrier Monitoring without Reduced Performance Group</w:t>
      </w:r>
      <w:r>
        <w:rPr>
          <w:noProof/>
        </w:rPr>
        <w:tab/>
        <w:t>2269</w:t>
      </w:r>
    </w:p>
    <w:p w14:paraId="2C4A85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2269</w:t>
      </w:r>
    </w:p>
    <w:p w14:paraId="41EEF55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2271</w:t>
      </w:r>
    </w:p>
    <w:p w14:paraId="074776B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FDD-FDD Interfrequency correct reporting of measurement events with reduced performance group configured, non DRX</w:t>
      </w:r>
      <w:r>
        <w:rPr>
          <w:noProof/>
        </w:rPr>
        <w:tab/>
        <w:t>2272</w:t>
      </w:r>
    </w:p>
    <w:p w14:paraId="5BA1BEA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2272</w:t>
      </w:r>
    </w:p>
    <w:p w14:paraId="671B7EF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2275</w:t>
      </w:r>
    </w:p>
    <w:p w14:paraId="24E24DA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FDD-FDD Inter-frequency correct reporting of measurement events with reduced performance group configured, DRX</w:t>
      </w:r>
      <w:r>
        <w:rPr>
          <w:noProof/>
        </w:rPr>
        <w:tab/>
        <w:t>2275</w:t>
      </w:r>
    </w:p>
    <w:p w14:paraId="18C8DE0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2275</w:t>
      </w:r>
    </w:p>
    <w:p w14:paraId="6CFB53E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2279</w:t>
      </w:r>
    </w:p>
    <w:p w14:paraId="00CF24E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with MGL=3ms under fading propagation conditions in synchronous cells</w:t>
      </w:r>
      <w:r>
        <w:rPr>
          <w:noProof/>
        </w:rPr>
        <w:tab/>
        <w:t>2280</w:t>
      </w:r>
    </w:p>
    <w:p w14:paraId="25C6A2B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2280</w:t>
      </w:r>
    </w:p>
    <w:p w14:paraId="505DB55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2281</w:t>
      </w:r>
    </w:p>
    <w:p w14:paraId="360325B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with burst gap</w:t>
      </w:r>
      <w:r>
        <w:rPr>
          <w:noProof/>
        </w:rPr>
        <w:tab/>
        <w:t>2281</w:t>
      </w:r>
    </w:p>
    <w:p w14:paraId="31CB6BF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2281</w:t>
      </w:r>
    </w:p>
    <w:p w14:paraId="63F9FEA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2283</w:t>
      </w:r>
    </w:p>
    <w:p w14:paraId="08AB4CA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2284</w:t>
      </w:r>
    </w:p>
    <w:p w14:paraId="2EA8391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2284</w:t>
      </w:r>
    </w:p>
    <w:p w14:paraId="06A24D4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2285</w:t>
      </w:r>
    </w:p>
    <w:p w14:paraId="1B7C035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2286</w:t>
      </w:r>
    </w:p>
    <w:p w14:paraId="7F9943A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2286</w:t>
      </w:r>
    </w:p>
    <w:p w14:paraId="35C51AB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2287</w:t>
      </w:r>
    </w:p>
    <w:p w14:paraId="659F79A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2288</w:t>
      </w:r>
    </w:p>
    <w:p w14:paraId="320A25C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2288</w:t>
      </w:r>
    </w:p>
    <w:p w14:paraId="4A58FD2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2289</w:t>
      </w:r>
    </w:p>
    <w:p w14:paraId="52F5305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2290</w:t>
      </w:r>
    </w:p>
    <w:p w14:paraId="234C4B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2290</w:t>
      </w:r>
    </w:p>
    <w:p w14:paraId="40FF1B8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2291</w:t>
      </w:r>
    </w:p>
    <w:p w14:paraId="15D036C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in CEModeA when DRX is used</w:t>
      </w:r>
      <w:r>
        <w:rPr>
          <w:noProof/>
        </w:rPr>
        <w:tab/>
        <w:t>2292</w:t>
      </w:r>
    </w:p>
    <w:p w14:paraId="6FD157B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2292</w:t>
      </w:r>
    </w:p>
    <w:p w14:paraId="4D1FCE6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2294</w:t>
      </w:r>
    </w:p>
    <w:p w14:paraId="583DBF5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in CEModeA in DRX</w:t>
      </w:r>
      <w:r>
        <w:rPr>
          <w:noProof/>
        </w:rPr>
        <w:tab/>
        <w:t>2294</w:t>
      </w:r>
    </w:p>
    <w:p w14:paraId="53E29E2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2294</w:t>
      </w:r>
    </w:p>
    <w:p w14:paraId="37DB5DA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2297</w:t>
      </w:r>
    </w:p>
    <w:p w14:paraId="75A4645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in CEModeB in DRX</w:t>
      </w:r>
      <w:r>
        <w:rPr>
          <w:noProof/>
        </w:rPr>
        <w:tab/>
        <w:t>2297</w:t>
      </w:r>
    </w:p>
    <w:p w14:paraId="3EAA894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2297</w:t>
      </w:r>
    </w:p>
    <w:p w14:paraId="2F60D4F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2300</w:t>
      </w:r>
    </w:p>
    <w:p w14:paraId="30D5CFD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in CEModeB in DRX</w:t>
      </w:r>
      <w:r>
        <w:rPr>
          <w:noProof/>
        </w:rPr>
        <w:tab/>
        <w:t>2300</w:t>
      </w:r>
    </w:p>
    <w:p w14:paraId="1593E82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2300</w:t>
      </w:r>
    </w:p>
    <w:p w14:paraId="663D6FE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2303</w:t>
      </w:r>
    </w:p>
    <w:p w14:paraId="5DFB3EB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Inter-frequency Measurements</w:t>
      </w:r>
      <w:r>
        <w:rPr>
          <w:noProof/>
        </w:rPr>
        <w:tab/>
        <w:t>2303</w:t>
      </w:r>
    </w:p>
    <w:p w14:paraId="0AA2FDF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2303</w:t>
      </w:r>
    </w:p>
    <w:p w14:paraId="29F547F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2303</w:t>
      </w:r>
    </w:p>
    <w:p w14:paraId="41D5BB4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2305</w:t>
      </w:r>
    </w:p>
    <w:p w14:paraId="3F7E344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TDD-TDD Inter-frequency event triggered reporting when DRX is used under fading propagation conditions in synchronous cells</w:t>
      </w:r>
      <w:r>
        <w:rPr>
          <w:noProof/>
        </w:rPr>
        <w:tab/>
        <w:t>2305</w:t>
      </w:r>
    </w:p>
    <w:p w14:paraId="67A8B5C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2305</w:t>
      </w:r>
    </w:p>
    <w:p w14:paraId="4E52644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2308</w:t>
      </w:r>
    </w:p>
    <w:p w14:paraId="49DE524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AWGN propagation conditions in synchronous cells with DRX when L3 filtering is used</w:t>
      </w:r>
      <w:r>
        <w:rPr>
          <w:noProof/>
        </w:rPr>
        <w:tab/>
        <w:t>2308</w:t>
      </w:r>
    </w:p>
    <w:p w14:paraId="7107877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2308</w:t>
      </w:r>
    </w:p>
    <w:p w14:paraId="48E4F5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2310</w:t>
      </w:r>
    </w:p>
    <w:p w14:paraId="12A4D01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- TDD Inter-frequency identification of a new CGI of E-UTRA cell </w:t>
      </w:r>
      <w:r w:rsidRPr="003F046A">
        <w:rPr>
          <w:noProof/>
          <w:lang w:val="en-US"/>
        </w:rPr>
        <w:t>using autonomous gaps</w:t>
      </w:r>
      <w:r>
        <w:rPr>
          <w:noProof/>
        </w:rPr>
        <w:tab/>
        <w:t>2311</w:t>
      </w:r>
    </w:p>
    <w:p w14:paraId="57CEDE4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2311</w:t>
      </w:r>
    </w:p>
    <w:p w14:paraId="3631921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2313</w:t>
      </w:r>
    </w:p>
    <w:p w14:paraId="26BF8AA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- TDD Inter-frequency identification of a new CGI of E-UTRA cell </w:t>
      </w:r>
      <w:r w:rsidRPr="003F046A">
        <w:rPr>
          <w:noProof/>
          <w:lang w:val="en-US"/>
        </w:rPr>
        <w:t>using autonomous gaps with DRX</w:t>
      </w:r>
      <w:r>
        <w:rPr>
          <w:noProof/>
        </w:rPr>
        <w:tab/>
        <w:t>2314</w:t>
      </w:r>
    </w:p>
    <w:p w14:paraId="1D37D96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2314</w:t>
      </w:r>
    </w:p>
    <w:p w14:paraId="029C13F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2316</w:t>
      </w:r>
    </w:p>
    <w:p w14:paraId="38B7CD5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for TDD UL/DL configuration 0</w:t>
      </w:r>
      <w:r>
        <w:rPr>
          <w:noProof/>
        </w:rPr>
        <w:tab/>
        <w:t>2316</w:t>
      </w:r>
    </w:p>
    <w:p w14:paraId="7E4E5DA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lastRenderedPageBreak/>
        <w:t>A.8.4.6.1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2316</w:t>
      </w:r>
    </w:p>
    <w:p w14:paraId="1F6C8E1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2317</w:t>
      </w:r>
    </w:p>
    <w:p w14:paraId="2294C77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Increased Carrier Monitoring without Reduced Performance Group</w:t>
      </w:r>
      <w:r>
        <w:rPr>
          <w:noProof/>
        </w:rPr>
        <w:tab/>
        <w:t>2317</w:t>
      </w:r>
    </w:p>
    <w:p w14:paraId="40B55E1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2317</w:t>
      </w:r>
    </w:p>
    <w:p w14:paraId="08E7C99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2321</w:t>
      </w:r>
    </w:p>
    <w:p w14:paraId="3F2C630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TDD-TDD Interfrequency correct reporting of measurement events with reduced performance group configured, non DRX</w:t>
      </w:r>
      <w:r>
        <w:rPr>
          <w:noProof/>
        </w:rPr>
        <w:tab/>
        <w:t>2321</w:t>
      </w:r>
    </w:p>
    <w:p w14:paraId="24E06CA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2321</w:t>
      </w:r>
    </w:p>
    <w:p w14:paraId="50B4D30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2324</w:t>
      </w:r>
    </w:p>
    <w:p w14:paraId="440F97C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TDD-TDD Inter-frequency correct reporting of measurement events with reduced performance group configured, DRX</w:t>
      </w:r>
      <w:r>
        <w:rPr>
          <w:noProof/>
        </w:rPr>
        <w:tab/>
        <w:t>2324</w:t>
      </w:r>
    </w:p>
    <w:p w14:paraId="253E223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2324</w:t>
      </w:r>
    </w:p>
    <w:p w14:paraId="5BB3033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2329</w:t>
      </w:r>
    </w:p>
    <w:p w14:paraId="7D8F95D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with MGL=3ms under fading propagation conditions in synchronous cells</w:t>
      </w:r>
      <w:r>
        <w:rPr>
          <w:noProof/>
        </w:rPr>
        <w:tab/>
        <w:t>2329</w:t>
      </w:r>
    </w:p>
    <w:p w14:paraId="08746E2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A.8.4.10.1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2329</w:t>
      </w:r>
    </w:p>
    <w:p w14:paraId="75B2197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A.8.4.10.2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2331</w:t>
      </w:r>
    </w:p>
    <w:p w14:paraId="4C88DC6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with burst gap</w:t>
      </w:r>
      <w:r>
        <w:rPr>
          <w:noProof/>
        </w:rPr>
        <w:tab/>
        <w:t>2331</w:t>
      </w:r>
    </w:p>
    <w:p w14:paraId="397B346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2331</w:t>
      </w:r>
    </w:p>
    <w:p w14:paraId="469631F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2333</w:t>
      </w:r>
    </w:p>
    <w:p w14:paraId="0B08268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2333</w:t>
      </w:r>
    </w:p>
    <w:p w14:paraId="52B9DEC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2333</w:t>
      </w:r>
    </w:p>
    <w:p w14:paraId="3FA56AA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2335</w:t>
      </w:r>
    </w:p>
    <w:p w14:paraId="47F9CFD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2336</w:t>
      </w:r>
    </w:p>
    <w:p w14:paraId="55A6CA3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2336</w:t>
      </w:r>
    </w:p>
    <w:p w14:paraId="7AA85D6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2337</w:t>
      </w:r>
    </w:p>
    <w:p w14:paraId="2814CFF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in CEModeA in DRX</w:t>
      </w:r>
      <w:r>
        <w:rPr>
          <w:noProof/>
        </w:rPr>
        <w:tab/>
        <w:t>2338</w:t>
      </w:r>
    </w:p>
    <w:p w14:paraId="417B784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2338</w:t>
      </w:r>
    </w:p>
    <w:p w14:paraId="38C1CFB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2340</w:t>
      </w:r>
    </w:p>
    <w:p w14:paraId="7E4AD22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in CEModeB in DRX</w:t>
      </w:r>
      <w:r>
        <w:rPr>
          <w:noProof/>
        </w:rPr>
        <w:tab/>
        <w:t>2340</w:t>
      </w:r>
    </w:p>
    <w:p w14:paraId="176E371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2340</w:t>
      </w:r>
    </w:p>
    <w:p w14:paraId="7A43EA9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2343</w:t>
      </w:r>
    </w:p>
    <w:p w14:paraId="1A8B3AA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FDD - UTRAN FDD Measurements</w:t>
      </w:r>
      <w:r>
        <w:rPr>
          <w:noProof/>
        </w:rPr>
        <w:tab/>
        <w:t>2343</w:t>
      </w:r>
    </w:p>
    <w:p w14:paraId="6A571C6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FDD - UTRAN FDD event triggered reporting under fading propagation conditions</w:t>
      </w:r>
      <w:r>
        <w:rPr>
          <w:noProof/>
        </w:rPr>
        <w:tab/>
        <w:t>2343</w:t>
      </w:r>
    </w:p>
    <w:p w14:paraId="2AEA34B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2343</w:t>
      </w:r>
    </w:p>
    <w:p w14:paraId="75F48C3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2345</w:t>
      </w:r>
    </w:p>
    <w:p w14:paraId="41B42E5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FDD SON ANR cell search reporting under AWGN propagation conditions</w:t>
      </w:r>
      <w:r>
        <w:rPr>
          <w:noProof/>
        </w:rPr>
        <w:tab/>
        <w:t>2345</w:t>
      </w:r>
    </w:p>
    <w:p w14:paraId="38628BF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2345</w:t>
      </w:r>
    </w:p>
    <w:p w14:paraId="37A0135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2347</w:t>
      </w:r>
    </w:p>
    <w:p w14:paraId="1313BD1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FDD-UTRAN FDD event triggered reporting when DRX is used under fading propagation conditions</w:t>
      </w:r>
      <w:r>
        <w:rPr>
          <w:noProof/>
        </w:rPr>
        <w:tab/>
        <w:t>2347</w:t>
      </w:r>
    </w:p>
    <w:p w14:paraId="7748E65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2347</w:t>
      </w:r>
    </w:p>
    <w:p w14:paraId="42B9045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2350</w:t>
      </w:r>
    </w:p>
    <w:p w14:paraId="4EE8B07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FDD enhanced cell identification under AWGN propagation conditions</w:t>
      </w:r>
      <w:r>
        <w:rPr>
          <w:noProof/>
        </w:rPr>
        <w:tab/>
        <w:t>2350</w:t>
      </w:r>
    </w:p>
    <w:p w14:paraId="4FC6687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2350</w:t>
      </w:r>
    </w:p>
    <w:p w14:paraId="09A1C57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2352</w:t>
      </w:r>
    </w:p>
    <w:p w14:paraId="1E2231B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 UTRAN FDD - UTRAN FDD identification of a new CGI of UTRAN cell using autonomous gaps</w:t>
      </w:r>
      <w:r>
        <w:rPr>
          <w:noProof/>
        </w:rPr>
        <w:tab/>
        <w:t>2352</w:t>
      </w:r>
    </w:p>
    <w:p w14:paraId="20DA032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2352</w:t>
      </w:r>
    </w:p>
    <w:p w14:paraId="66B71E6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2355</w:t>
      </w:r>
    </w:p>
    <w:p w14:paraId="1A15E9E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FDD event triggered reporting without measurement gaps under AWGN propagation conditions</w:t>
      </w:r>
      <w:r>
        <w:rPr>
          <w:noProof/>
        </w:rPr>
        <w:tab/>
        <w:t>2355</w:t>
      </w:r>
    </w:p>
    <w:p w14:paraId="55BA006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lastRenderedPageBreak/>
        <w:t>A.8.5.6.1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2355</w:t>
      </w:r>
    </w:p>
    <w:p w14:paraId="5BAE5AF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2356</w:t>
      </w:r>
    </w:p>
    <w:p w14:paraId="4AE39C2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FDD Event Triggered Reporting under Fading Propagation Conditions for 5 MHz Bandwidth</w:t>
      </w:r>
      <w:r>
        <w:rPr>
          <w:noProof/>
        </w:rPr>
        <w:tab/>
        <w:t>2357</w:t>
      </w:r>
    </w:p>
    <w:p w14:paraId="18E969E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2357</w:t>
      </w:r>
    </w:p>
    <w:p w14:paraId="4D9029B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2357</w:t>
      </w:r>
    </w:p>
    <w:p w14:paraId="2E9E36A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InterRAT UTRA FDD correct reporting of measurement events with reduced performance group configured, non DRX</w:t>
      </w:r>
      <w:r>
        <w:rPr>
          <w:noProof/>
        </w:rPr>
        <w:tab/>
        <w:t>2357</w:t>
      </w:r>
    </w:p>
    <w:p w14:paraId="06A3ED0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2357</w:t>
      </w:r>
    </w:p>
    <w:p w14:paraId="59C8F42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2360</w:t>
      </w:r>
    </w:p>
    <w:p w14:paraId="0D4AF7AD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TDD - UTRAN FDD Measurements</w:t>
      </w:r>
      <w:r>
        <w:rPr>
          <w:noProof/>
        </w:rPr>
        <w:tab/>
        <w:t>2360</w:t>
      </w:r>
    </w:p>
    <w:p w14:paraId="100C5F3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TDD - UTRAN FDD event triggered reporting under fading propagation conditions</w:t>
      </w:r>
      <w:r>
        <w:rPr>
          <w:noProof/>
        </w:rPr>
        <w:tab/>
        <w:t>2360</w:t>
      </w:r>
    </w:p>
    <w:p w14:paraId="45ADCA1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2360</w:t>
      </w:r>
    </w:p>
    <w:p w14:paraId="372F0A5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2362</w:t>
      </w:r>
    </w:p>
    <w:p w14:paraId="22AD26C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 UTRAN TDD - UTRAN FDD identification of a new CGI of UTRAN cell using autonomous gaps</w:t>
      </w:r>
      <w:r>
        <w:rPr>
          <w:noProof/>
        </w:rPr>
        <w:tab/>
        <w:t>2362</w:t>
      </w:r>
    </w:p>
    <w:p w14:paraId="67B501A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2362</w:t>
      </w:r>
    </w:p>
    <w:p w14:paraId="260D0BF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2365</w:t>
      </w:r>
    </w:p>
    <w:p w14:paraId="5D916B6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InterRAT UTRA FDD correct reporting of measurement events with reduced performance group configured, non DRX</w:t>
      </w:r>
      <w:r>
        <w:rPr>
          <w:noProof/>
        </w:rPr>
        <w:tab/>
        <w:t>2365</w:t>
      </w:r>
    </w:p>
    <w:p w14:paraId="2ED1683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2365</w:t>
      </w:r>
    </w:p>
    <w:p w14:paraId="3297E91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2368</w:t>
      </w:r>
    </w:p>
    <w:p w14:paraId="08D6BCEE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2368</w:t>
      </w:r>
    </w:p>
    <w:p w14:paraId="311A9D3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TDD to UTRAN TDD cell search under fading propagation conditions</w:t>
      </w:r>
      <w:r>
        <w:rPr>
          <w:noProof/>
        </w:rPr>
        <w:tab/>
        <w:t>2368</w:t>
      </w:r>
    </w:p>
    <w:p w14:paraId="650D83D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Purpose and Environment</w:t>
      </w:r>
      <w:r>
        <w:rPr>
          <w:noProof/>
        </w:rPr>
        <w:tab/>
        <w:t>2368</w:t>
      </w:r>
    </w:p>
    <w:p w14:paraId="5287D8E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Void</w:t>
      </w:r>
      <w:r>
        <w:rPr>
          <w:noProof/>
        </w:rPr>
        <w:tab/>
        <w:t>2368</w:t>
      </w:r>
    </w:p>
    <w:p w14:paraId="4098CAD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2368</w:t>
      </w:r>
    </w:p>
    <w:p w14:paraId="40A996E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2370</w:t>
      </w:r>
    </w:p>
    <w:p w14:paraId="450F1A1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2370</w:t>
      </w:r>
    </w:p>
    <w:p w14:paraId="6F69066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Void</w:t>
      </w:r>
      <w:r>
        <w:rPr>
          <w:noProof/>
        </w:rPr>
        <w:tab/>
        <w:t>2370</w:t>
      </w:r>
    </w:p>
    <w:p w14:paraId="2B28592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2370</w:t>
      </w:r>
    </w:p>
    <w:p w14:paraId="45F18AE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Void</w:t>
      </w:r>
      <w:r>
        <w:rPr>
          <w:noProof/>
        </w:rPr>
        <w:tab/>
        <w:t>2370</w:t>
      </w:r>
    </w:p>
    <w:p w14:paraId="5E69C5C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TDD-UTRAN TDD cell search when DRX is used under fading propagation conditions</w:t>
      </w:r>
      <w:r>
        <w:rPr>
          <w:noProof/>
        </w:rPr>
        <w:tab/>
        <w:t>2370</w:t>
      </w:r>
    </w:p>
    <w:p w14:paraId="1AD5870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2370</w:t>
      </w:r>
    </w:p>
    <w:p w14:paraId="0CA9538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2373</w:t>
      </w:r>
    </w:p>
    <w:p w14:paraId="56F57EC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UTRAN TDD SON ANR cell search reporting in AWGN propagation conditions</w:t>
      </w:r>
      <w:r>
        <w:rPr>
          <w:noProof/>
        </w:rPr>
        <w:tab/>
        <w:t>2374</w:t>
      </w:r>
    </w:p>
    <w:p w14:paraId="230CE53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2374</w:t>
      </w:r>
    </w:p>
    <w:p w14:paraId="40C1674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Parameters</w:t>
      </w:r>
      <w:r>
        <w:rPr>
          <w:noProof/>
        </w:rPr>
        <w:tab/>
        <w:t>2374</w:t>
      </w:r>
    </w:p>
    <w:p w14:paraId="56A4373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2375</w:t>
      </w:r>
    </w:p>
    <w:p w14:paraId="74E7B8D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UTRAN TDD enhanced cell identification under AWGN propagation conditions</w:t>
      </w:r>
      <w:r>
        <w:rPr>
          <w:noProof/>
        </w:rPr>
        <w:tab/>
        <w:t>2376</w:t>
      </w:r>
    </w:p>
    <w:p w14:paraId="78ABB55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2376</w:t>
      </w:r>
    </w:p>
    <w:p w14:paraId="6E59FB9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2378</w:t>
      </w:r>
    </w:p>
    <w:p w14:paraId="0D16AAD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InterRAT UTRA TDD correct reporting of measurement events with reduced performance group configured, non DRX</w:t>
      </w:r>
      <w:r>
        <w:rPr>
          <w:noProof/>
        </w:rPr>
        <w:tab/>
        <w:t>2378</w:t>
      </w:r>
    </w:p>
    <w:p w14:paraId="39A5279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2378</w:t>
      </w:r>
    </w:p>
    <w:p w14:paraId="0FEBAC4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2380</w:t>
      </w:r>
    </w:p>
    <w:p w14:paraId="5F3C3DD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2380</w:t>
      </w:r>
    </w:p>
    <w:p w14:paraId="251E119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InterRAT UTRA TDD correct reporting of measurement events with reduced performance group configured, non DRX</w:t>
      </w:r>
      <w:r>
        <w:rPr>
          <w:noProof/>
        </w:rPr>
        <w:tab/>
        <w:t>2380</w:t>
      </w:r>
    </w:p>
    <w:p w14:paraId="0D96951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A.8.7A.1.1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2380</w:t>
      </w:r>
    </w:p>
    <w:p w14:paraId="64E18FA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2383</w:t>
      </w:r>
    </w:p>
    <w:p w14:paraId="3C50074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2383</w:t>
      </w:r>
    </w:p>
    <w:p w14:paraId="6533147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FDD – GSM event triggered reporting in AWGN</w:t>
      </w:r>
      <w:r>
        <w:rPr>
          <w:noProof/>
        </w:rPr>
        <w:tab/>
        <w:t>2383</w:t>
      </w:r>
    </w:p>
    <w:p w14:paraId="73A405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2383</w:t>
      </w:r>
    </w:p>
    <w:p w14:paraId="7686E46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2385</w:t>
      </w:r>
    </w:p>
    <w:p w14:paraId="2FF4F21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FDD-GSM event triggered reporting when DRX is used in AWGN</w:t>
      </w:r>
      <w:r>
        <w:rPr>
          <w:noProof/>
        </w:rPr>
        <w:tab/>
        <w:t>2385</w:t>
      </w:r>
    </w:p>
    <w:p w14:paraId="62F8893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2385</w:t>
      </w:r>
    </w:p>
    <w:p w14:paraId="73B4DE8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2387</w:t>
      </w:r>
    </w:p>
    <w:p w14:paraId="7CCA52F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GSM event triggered reporting in AWGN with enhanced BSIC identification</w:t>
      </w:r>
      <w:r>
        <w:rPr>
          <w:noProof/>
        </w:rPr>
        <w:tab/>
        <w:t>2388</w:t>
      </w:r>
    </w:p>
    <w:p w14:paraId="78DE7B5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2388</w:t>
      </w:r>
    </w:p>
    <w:p w14:paraId="0A2DB05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2389</w:t>
      </w:r>
    </w:p>
    <w:p w14:paraId="15D1B778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val="sv-SE"/>
        </w:rPr>
        <w:t>A.8</w:t>
      </w:r>
      <w:r w:rsidRPr="003F046A">
        <w:rPr>
          <w:noProof/>
          <w:lang w:val="sv-SE"/>
        </w:rPr>
        <w:t>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FDD - UTRAN TDD measurements</w:t>
      </w:r>
      <w:r>
        <w:rPr>
          <w:noProof/>
        </w:rPr>
        <w:tab/>
        <w:t>2390</w:t>
      </w:r>
    </w:p>
    <w:p w14:paraId="2978383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lastRenderedPageBreak/>
        <w:t>A.8.9.1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TDD</w:t>
      </w:r>
      <w:r w:rsidRPr="003F046A">
        <w:rPr>
          <w:rFonts w:cs="v4.2.0"/>
          <w:noProof/>
        </w:rPr>
        <w:t xml:space="preserve"> event triggered reporting in fading propagation conditions</w:t>
      </w:r>
      <w:r>
        <w:rPr>
          <w:noProof/>
        </w:rPr>
        <w:tab/>
        <w:t>2390</w:t>
      </w:r>
    </w:p>
    <w:p w14:paraId="04120DC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2390</w:t>
      </w:r>
    </w:p>
    <w:p w14:paraId="43A70C5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2391</w:t>
      </w:r>
    </w:p>
    <w:p w14:paraId="7A91544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 xml:space="preserve">E-UTRAN FDD - UTRAN TDD </w:t>
      </w:r>
      <w:r>
        <w:rPr>
          <w:noProof/>
        </w:rPr>
        <w:t>enhanced cell identification under AWGN propagation conditions</w:t>
      </w:r>
      <w:r>
        <w:rPr>
          <w:noProof/>
        </w:rPr>
        <w:tab/>
        <w:t>2392</w:t>
      </w:r>
    </w:p>
    <w:p w14:paraId="345AE62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2392</w:t>
      </w:r>
    </w:p>
    <w:p w14:paraId="1E3B84F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2394</w:t>
      </w:r>
    </w:p>
    <w:p w14:paraId="6C69A13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TDD – GSM Measurements</w:t>
      </w:r>
      <w:r>
        <w:rPr>
          <w:noProof/>
        </w:rPr>
        <w:tab/>
        <w:t>2394</w:t>
      </w:r>
    </w:p>
    <w:p w14:paraId="2B59D95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GSM event triggered reporting in AWGN</w:t>
      </w:r>
      <w:r>
        <w:rPr>
          <w:noProof/>
        </w:rPr>
        <w:tab/>
        <w:t>2394</w:t>
      </w:r>
    </w:p>
    <w:p w14:paraId="30F4119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2394</w:t>
      </w:r>
    </w:p>
    <w:p w14:paraId="1E54653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2395</w:t>
      </w:r>
    </w:p>
    <w:p w14:paraId="26BAC24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TDD-GSM event triggered reporting when DRX is used in AWGN</w:t>
      </w:r>
      <w:r>
        <w:rPr>
          <w:noProof/>
        </w:rPr>
        <w:tab/>
        <w:t>2396</w:t>
      </w:r>
    </w:p>
    <w:p w14:paraId="65BBB71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2396</w:t>
      </w:r>
    </w:p>
    <w:p w14:paraId="6D6CE2D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2398</w:t>
      </w:r>
    </w:p>
    <w:p w14:paraId="0548713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A.</w:t>
      </w:r>
      <w:r>
        <w:rPr>
          <w:noProof/>
        </w:rPr>
        <w:t>8.</w:t>
      </w:r>
      <w:r w:rsidRPr="003F046A">
        <w:rPr>
          <w:rFonts w:eastAsia="SimSun"/>
          <w:noProof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Monitoring of Multiple Layers</w:t>
      </w:r>
      <w:r>
        <w:rPr>
          <w:noProof/>
        </w:rPr>
        <w:tab/>
        <w:t>2398</w:t>
      </w:r>
    </w:p>
    <w:p w14:paraId="472BE32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Multiple E-UTRAN FDD-FDD Inter-frequency event triggered reporting under fading propagation conditions</w:t>
      </w:r>
      <w:r>
        <w:rPr>
          <w:noProof/>
        </w:rPr>
        <w:tab/>
        <w:t>2398</w:t>
      </w:r>
    </w:p>
    <w:p w14:paraId="79B74F3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2398</w:t>
      </w:r>
    </w:p>
    <w:p w14:paraId="0868278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2400</w:t>
      </w:r>
    </w:p>
    <w:p w14:paraId="1EC1922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E-UTRAN TDD and E-UTRAN TDD Inter-frequency event triggered reporting under fading propagation conditions</w:t>
      </w:r>
      <w:r>
        <w:rPr>
          <w:noProof/>
        </w:rPr>
        <w:tab/>
        <w:t>2401</w:t>
      </w:r>
    </w:p>
    <w:p w14:paraId="0310C4C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2401</w:t>
      </w:r>
    </w:p>
    <w:p w14:paraId="3559BB4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2402</w:t>
      </w:r>
    </w:p>
    <w:p w14:paraId="4E7209A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FDD-FDD Inter-frequency and UTRAN FDD event triggered reporting under fading propagation conditions</w:t>
      </w:r>
      <w:r>
        <w:rPr>
          <w:noProof/>
        </w:rPr>
        <w:tab/>
        <w:t>2403</w:t>
      </w:r>
    </w:p>
    <w:p w14:paraId="07E9365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2403</w:t>
      </w:r>
    </w:p>
    <w:p w14:paraId="18D780C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2405</w:t>
      </w:r>
    </w:p>
    <w:p w14:paraId="1E750B5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InterRAT E-UTRA TDD to E-UTRA TDD and UTRA TDD cell search test case</w:t>
      </w:r>
      <w:r>
        <w:rPr>
          <w:noProof/>
        </w:rPr>
        <w:tab/>
        <w:t>2405</w:t>
      </w:r>
    </w:p>
    <w:p w14:paraId="0B4104C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2405</w:t>
      </w:r>
    </w:p>
    <w:p w14:paraId="586085D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2408</w:t>
      </w:r>
    </w:p>
    <w:p w14:paraId="09FBF44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Combined E-UTRAN FDD – E-UTRA FDD and GSM cell search. E-UTRA cells in fading; GSM cell in static propagation conditions</w:t>
      </w:r>
      <w:r>
        <w:rPr>
          <w:noProof/>
        </w:rPr>
        <w:tab/>
        <w:t>2408</w:t>
      </w:r>
    </w:p>
    <w:p w14:paraId="21D834B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2408</w:t>
      </w:r>
    </w:p>
    <w:p w14:paraId="7E6A5AC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2410</w:t>
      </w:r>
    </w:p>
    <w:p w14:paraId="512903B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Combined E-UTRAN TDD – E-UTRA TDD and GSM cell search. E-UTRA cells in fading; GSM cell in static propagation conditions</w:t>
      </w:r>
      <w:r>
        <w:rPr>
          <w:noProof/>
        </w:rPr>
        <w:tab/>
        <w:t>2411</w:t>
      </w:r>
    </w:p>
    <w:p w14:paraId="2D7F8C1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2411</w:t>
      </w:r>
    </w:p>
    <w:p w14:paraId="112F4D8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2413</w:t>
      </w:r>
    </w:p>
    <w:p w14:paraId="5EBE7D8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Intra-frequency Measurements</w:t>
      </w:r>
      <w:r>
        <w:rPr>
          <w:noProof/>
        </w:rPr>
        <w:tab/>
        <w:t>2414</w:t>
      </w:r>
    </w:p>
    <w:p w14:paraId="4CE2681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RSTD measurement reporting delay test case</w:t>
      </w:r>
      <w:r>
        <w:rPr>
          <w:noProof/>
        </w:rPr>
        <w:tab/>
        <w:t>2414</w:t>
      </w:r>
    </w:p>
    <w:p w14:paraId="24BF9E6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2414</w:t>
      </w:r>
    </w:p>
    <w:p w14:paraId="662CDF2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2418</w:t>
      </w:r>
    </w:p>
    <w:p w14:paraId="6279160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2418</w:t>
      </w:r>
    </w:p>
    <w:p w14:paraId="5A4E31D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RSTD measurement reporting delay test case</w:t>
      </w:r>
      <w:r>
        <w:rPr>
          <w:noProof/>
        </w:rPr>
        <w:tab/>
        <w:t>2418</w:t>
      </w:r>
    </w:p>
    <w:p w14:paraId="04DA697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2418</w:t>
      </w:r>
    </w:p>
    <w:p w14:paraId="4A0C865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2423</w:t>
      </w:r>
    </w:p>
    <w:p w14:paraId="5D8BAE5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2423</w:t>
      </w:r>
    </w:p>
    <w:p w14:paraId="52AB686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RSTD measurement period test case in CE Mode A</w:t>
      </w:r>
      <w:r>
        <w:rPr>
          <w:noProof/>
        </w:rPr>
        <w:tab/>
        <w:t>2423</w:t>
      </w:r>
    </w:p>
    <w:p w14:paraId="14D08D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2423</w:t>
      </w:r>
    </w:p>
    <w:p w14:paraId="1FD845B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2429</w:t>
      </w:r>
    </w:p>
    <w:p w14:paraId="46F87BB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RSTD measurement period test case in CE Mode A</w:t>
      </w:r>
      <w:r>
        <w:rPr>
          <w:noProof/>
        </w:rPr>
        <w:tab/>
        <w:t>2429</w:t>
      </w:r>
    </w:p>
    <w:p w14:paraId="45ADFDD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2429</w:t>
      </w:r>
    </w:p>
    <w:p w14:paraId="3EEFA7A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2434</w:t>
      </w:r>
    </w:p>
    <w:p w14:paraId="0AFE776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RSTD measurement period test case in CE Mode A</w:t>
      </w:r>
      <w:r>
        <w:rPr>
          <w:noProof/>
        </w:rPr>
        <w:tab/>
        <w:t>2434</w:t>
      </w:r>
    </w:p>
    <w:p w14:paraId="5F37487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2434</w:t>
      </w:r>
    </w:p>
    <w:p w14:paraId="66E3D0D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2439</w:t>
      </w:r>
    </w:p>
    <w:p w14:paraId="4CD009F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RSTD measurement period test case in CE Mode B</w:t>
      </w:r>
      <w:r>
        <w:rPr>
          <w:noProof/>
        </w:rPr>
        <w:tab/>
        <w:t>2439</w:t>
      </w:r>
    </w:p>
    <w:p w14:paraId="641A5F1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2439</w:t>
      </w:r>
    </w:p>
    <w:p w14:paraId="62BE7E1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2444</w:t>
      </w:r>
    </w:p>
    <w:p w14:paraId="40F94EC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RSTD measurement period test case in CE Mode B</w:t>
      </w:r>
      <w:r>
        <w:rPr>
          <w:noProof/>
        </w:rPr>
        <w:tab/>
        <w:t>2444</w:t>
      </w:r>
    </w:p>
    <w:p w14:paraId="374F976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2444</w:t>
      </w:r>
    </w:p>
    <w:p w14:paraId="03715C3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2449</w:t>
      </w:r>
    </w:p>
    <w:p w14:paraId="2EEA4F4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RSTD measurement period test case in CE Mode B</w:t>
      </w:r>
      <w:r>
        <w:rPr>
          <w:noProof/>
        </w:rPr>
        <w:tab/>
        <w:t>2449</w:t>
      </w:r>
    </w:p>
    <w:p w14:paraId="6DEFB58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2449</w:t>
      </w:r>
    </w:p>
    <w:p w14:paraId="2013BD0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2454</w:t>
      </w:r>
    </w:p>
    <w:p w14:paraId="3046BBC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RSTD measurement period test case in CE Mode A with longer PRS occasions</w:t>
      </w:r>
      <w:r>
        <w:rPr>
          <w:noProof/>
        </w:rPr>
        <w:tab/>
        <w:t>2454</w:t>
      </w:r>
    </w:p>
    <w:p w14:paraId="249EE17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2454</w:t>
      </w:r>
    </w:p>
    <w:p w14:paraId="7E3D5F9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2459</w:t>
      </w:r>
    </w:p>
    <w:p w14:paraId="1388DBE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RSTD measurement period test case in CE Mode A with longer PRS occasions</w:t>
      </w:r>
      <w:r>
        <w:rPr>
          <w:noProof/>
        </w:rPr>
        <w:tab/>
        <w:t>2459</w:t>
      </w:r>
    </w:p>
    <w:p w14:paraId="046901A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2459</w:t>
      </w:r>
    </w:p>
    <w:p w14:paraId="4B719AF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2464</w:t>
      </w:r>
    </w:p>
    <w:p w14:paraId="6051F4A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RSTD measurement period test case in CE Mode A with longer PRS occasions</w:t>
      </w:r>
      <w:r>
        <w:rPr>
          <w:noProof/>
        </w:rPr>
        <w:tab/>
        <w:t>2464</w:t>
      </w:r>
    </w:p>
    <w:p w14:paraId="43229F9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2464</w:t>
      </w:r>
    </w:p>
    <w:p w14:paraId="2251AB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2469</w:t>
      </w:r>
    </w:p>
    <w:p w14:paraId="323FE8F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RSTD measurement period test case in CE Mode B with longer PRS occasions</w:t>
      </w:r>
      <w:r>
        <w:rPr>
          <w:noProof/>
        </w:rPr>
        <w:tab/>
        <w:t>2469</w:t>
      </w:r>
    </w:p>
    <w:p w14:paraId="58D946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2469</w:t>
      </w:r>
    </w:p>
    <w:p w14:paraId="2279AA8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2474</w:t>
      </w:r>
    </w:p>
    <w:p w14:paraId="3090AA2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RSTD measurement period test case in CE Mode B with longer PRS occasions</w:t>
      </w:r>
      <w:r>
        <w:rPr>
          <w:noProof/>
        </w:rPr>
        <w:tab/>
        <w:t>2474</w:t>
      </w:r>
    </w:p>
    <w:p w14:paraId="38DD811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2474</w:t>
      </w:r>
    </w:p>
    <w:p w14:paraId="24AD91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2479</w:t>
      </w:r>
    </w:p>
    <w:p w14:paraId="31C679D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RSTD measurement period test case in CE Mode B with longer PRS occasions</w:t>
      </w:r>
      <w:r>
        <w:rPr>
          <w:noProof/>
        </w:rPr>
        <w:tab/>
        <w:t>2479</w:t>
      </w:r>
    </w:p>
    <w:p w14:paraId="263C17C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2479</w:t>
      </w:r>
    </w:p>
    <w:p w14:paraId="6A68E06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2484</w:t>
      </w:r>
    </w:p>
    <w:p w14:paraId="547557E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Inter-frequency Measurements</w:t>
      </w:r>
      <w:r>
        <w:rPr>
          <w:noProof/>
        </w:rPr>
        <w:tab/>
        <w:t>2484</w:t>
      </w:r>
    </w:p>
    <w:p w14:paraId="34B9671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RSTD measurement reporting delay test case with the reference cell on the serving carrier frequency</w:t>
      </w:r>
      <w:r>
        <w:rPr>
          <w:noProof/>
        </w:rPr>
        <w:tab/>
        <w:t>2484</w:t>
      </w:r>
    </w:p>
    <w:p w14:paraId="47B4F66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2484</w:t>
      </w:r>
    </w:p>
    <w:p w14:paraId="045EDD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2489</w:t>
      </w:r>
    </w:p>
    <w:p w14:paraId="466B68D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2489</w:t>
      </w:r>
    </w:p>
    <w:p w14:paraId="21A24AB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RSTD measurement reporting delay test case with the reference cell on the serving carrier frequency</w:t>
      </w:r>
      <w:r>
        <w:rPr>
          <w:noProof/>
        </w:rPr>
        <w:tab/>
        <w:t>2489</w:t>
      </w:r>
    </w:p>
    <w:p w14:paraId="6A1907F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2489</w:t>
      </w:r>
    </w:p>
    <w:p w14:paraId="5D52DB5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2495</w:t>
      </w:r>
    </w:p>
    <w:p w14:paraId="4EB50E7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2495</w:t>
      </w:r>
    </w:p>
    <w:p w14:paraId="12F9BD9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RSTD measurement period test case in CE Mode A</w:t>
      </w:r>
      <w:r>
        <w:rPr>
          <w:noProof/>
        </w:rPr>
        <w:tab/>
        <w:t>2495</w:t>
      </w:r>
    </w:p>
    <w:p w14:paraId="11EBC83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2495</w:t>
      </w:r>
    </w:p>
    <w:p w14:paraId="1D6D99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2502</w:t>
      </w:r>
    </w:p>
    <w:p w14:paraId="10A0558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RSTD measurement period test case in CE Mode A</w:t>
      </w:r>
      <w:r>
        <w:rPr>
          <w:noProof/>
        </w:rPr>
        <w:tab/>
        <w:t>2502</w:t>
      </w:r>
    </w:p>
    <w:p w14:paraId="71FDFB5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2502</w:t>
      </w:r>
    </w:p>
    <w:p w14:paraId="37A087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2508</w:t>
      </w:r>
    </w:p>
    <w:p w14:paraId="2474A76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RSTD measurement period test case in CE Mode A</w:t>
      </w:r>
      <w:r>
        <w:rPr>
          <w:noProof/>
        </w:rPr>
        <w:tab/>
        <w:t>2508</w:t>
      </w:r>
    </w:p>
    <w:p w14:paraId="2A4757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2508</w:t>
      </w:r>
    </w:p>
    <w:p w14:paraId="0DFBCE0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2514</w:t>
      </w:r>
    </w:p>
    <w:p w14:paraId="101BF39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RSTD measurement period test case in CE Mode B</w:t>
      </w:r>
      <w:r>
        <w:rPr>
          <w:noProof/>
        </w:rPr>
        <w:tab/>
        <w:t>2514</w:t>
      </w:r>
    </w:p>
    <w:p w14:paraId="1B5D4DF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2514</w:t>
      </w:r>
    </w:p>
    <w:p w14:paraId="6584A93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2520</w:t>
      </w:r>
    </w:p>
    <w:p w14:paraId="2D5D5EF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RSTD measurement period test case in CE Mode B</w:t>
      </w:r>
      <w:r>
        <w:rPr>
          <w:noProof/>
        </w:rPr>
        <w:tab/>
        <w:t>2520</w:t>
      </w:r>
    </w:p>
    <w:p w14:paraId="72108F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2520</w:t>
      </w:r>
    </w:p>
    <w:p w14:paraId="0063F1C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2526</w:t>
      </w:r>
    </w:p>
    <w:p w14:paraId="153F3FB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RSTD measurement period test case in CE Mode B</w:t>
      </w:r>
      <w:r>
        <w:rPr>
          <w:noProof/>
        </w:rPr>
        <w:tab/>
        <w:t>2526</w:t>
      </w:r>
    </w:p>
    <w:p w14:paraId="367C93A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2526</w:t>
      </w:r>
    </w:p>
    <w:p w14:paraId="6438F75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2532</w:t>
      </w:r>
    </w:p>
    <w:p w14:paraId="7874AA5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RSTD measurement period test case in CE Mode A with longer PRS occasions</w:t>
      </w:r>
      <w:r>
        <w:rPr>
          <w:noProof/>
        </w:rPr>
        <w:tab/>
        <w:t>2532</w:t>
      </w:r>
    </w:p>
    <w:p w14:paraId="2EB7326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2532</w:t>
      </w:r>
    </w:p>
    <w:p w14:paraId="45167E9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2538</w:t>
      </w:r>
    </w:p>
    <w:p w14:paraId="0B03AF3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RSTD measurement period test case in CE Mode A with longer PRS occasions</w:t>
      </w:r>
      <w:r>
        <w:rPr>
          <w:noProof/>
        </w:rPr>
        <w:tab/>
        <w:t>2538</w:t>
      </w:r>
    </w:p>
    <w:p w14:paraId="27659F9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2538</w:t>
      </w:r>
    </w:p>
    <w:p w14:paraId="00A7DF5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2544</w:t>
      </w:r>
    </w:p>
    <w:p w14:paraId="4330AA2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RSTD measurement period test case in CE Mode A with longer PRS occasions</w:t>
      </w:r>
      <w:r>
        <w:rPr>
          <w:noProof/>
        </w:rPr>
        <w:tab/>
        <w:t>2544</w:t>
      </w:r>
    </w:p>
    <w:p w14:paraId="3CFCA34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2544</w:t>
      </w:r>
    </w:p>
    <w:p w14:paraId="43111C4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2550</w:t>
      </w:r>
    </w:p>
    <w:p w14:paraId="0275E9A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RSTD measurement period test case in CE Mode B with longer PRS occasions</w:t>
      </w:r>
      <w:r>
        <w:rPr>
          <w:noProof/>
        </w:rPr>
        <w:tab/>
        <w:t>2550</w:t>
      </w:r>
    </w:p>
    <w:p w14:paraId="009208D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2550</w:t>
      </w:r>
    </w:p>
    <w:p w14:paraId="7D6A9B3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2556</w:t>
      </w:r>
    </w:p>
    <w:p w14:paraId="7DD08B4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RSTD measurement period test case in CE Mode B with longer PRS occasions</w:t>
      </w:r>
      <w:r>
        <w:rPr>
          <w:noProof/>
        </w:rPr>
        <w:tab/>
        <w:t>2556</w:t>
      </w:r>
    </w:p>
    <w:p w14:paraId="447BD96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2556</w:t>
      </w:r>
    </w:p>
    <w:p w14:paraId="5E50A16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2562</w:t>
      </w:r>
    </w:p>
    <w:p w14:paraId="564BF95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RSTD measurement period test case in CE Mode B with longer PRS occasions</w:t>
      </w:r>
      <w:r>
        <w:rPr>
          <w:noProof/>
        </w:rPr>
        <w:tab/>
        <w:t>2562</w:t>
      </w:r>
    </w:p>
    <w:p w14:paraId="3BA8E55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2562</w:t>
      </w:r>
    </w:p>
    <w:p w14:paraId="5973A5B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2568</w:t>
      </w:r>
    </w:p>
    <w:p w14:paraId="44A9D05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FDD Inter-frequency Measurements</w:t>
      </w:r>
      <w:r>
        <w:rPr>
          <w:noProof/>
        </w:rPr>
        <w:tab/>
        <w:t>2568</w:t>
      </w:r>
    </w:p>
    <w:p w14:paraId="41A9CE6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Inter-frequency event triggered reporting under fading propagation conditions in asynchronous cells</w:t>
      </w:r>
      <w:r>
        <w:rPr>
          <w:noProof/>
        </w:rPr>
        <w:tab/>
        <w:t>2568</w:t>
      </w:r>
    </w:p>
    <w:p w14:paraId="2A5F2A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2568</w:t>
      </w:r>
    </w:p>
    <w:p w14:paraId="20011E4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2570</w:t>
      </w:r>
    </w:p>
    <w:p w14:paraId="65F25E2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Inter-frequency event triggered reporting when DRX is used under fading propagation conditions in asynchronous cells</w:t>
      </w:r>
      <w:r>
        <w:rPr>
          <w:noProof/>
        </w:rPr>
        <w:tab/>
        <w:t>2570</w:t>
      </w:r>
    </w:p>
    <w:p w14:paraId="1E1212E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2570</w:t>
      </w:r>
    </w:p>
    <w:p w14:paraId="366ACAA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2573</w:t>
      </w:r>
    </w:p>
    <w:p w14:paraId="39ED5A1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FDD Inter-frequency identification of a new CGI of E-UTRA cell using autonomous gaps</w:t>
      </w:r>
      <w:r>
        <w:rPr>
          <w:noProof/>
        </w:rPr>
        <w:tab/>
        <w:t>2573</w:t>
      </w:r>
    </w:p>
    <w:p w14:paraId="61A6BE2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2573</w:t>
      </w:r>
    </w:p>
    <w:p w14:paraId="54DA0A8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2575</w:t>
      </w:r>
    </w:p>
    <w:p w14:paraId="4BD1C80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TDD Inter-frequency Measurements</w:t>
      </w:r>
      <w:r>
        <w:rPr>
          <w:noProof/>
        </w:rPr>
        <w:tab/>
        <w:t>2576</w:t>
      </w:r>
    </w:p>
    <w:p w14:paraId="49F2EA1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Inter-frequency event triggered reporting under fading propagation conditions in asynchronous cells</w:t>
      </w:r>
      <w:r>
        <w:rPr>
          <w:noProof/>
        </w:rPr>
        <w:tab/>
        <w:t>2576</w:t>
      </w:r>
    </w:p>
    <w:p w14:paraId="070A52E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2576</w:t>
      </w:r>
    </w:p>
    <w:p w14:paraId="321A979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2577</w:t>
      </w:r>
    </w:p>
    <w:p w14:paraId="413686D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Inter-frequency event triggered reporting when DRX is used under fading propagation conditions in asynchronous cells</w:t>
      </w:r>
      <w:r>
        <w:rPr>
          <w:noProof/>
        </w:rPr>
        <w:tab/>
        <w:t>2577</w:t>
      </w:r>
    </w:p>
    <w:p w14:paraId="63E00A7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2577</w:t>
      </w:r>
    </w:p>
    <w:p w14:paraId="24FF97E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2580</w:t>
      </w:r>
    </w:p>
    <w:p w14:paraId="7C737D1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TDD Inter-frequency identification of a new CGI of E-UTRA cell using autonomous gaps</w:t>
      </w:r>
      <w:r>
        <w:rPr>
          <w:noProof/>
        </w:rPr>
        <w:tab/>
        <w:t>2580</w:t>
      </w:r>
    </w:p>
    <w:p w14:paraId="7592C51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2580</w:t>
      </w:r>
    </w:p>
    <w:p w14:paraId="1A9F757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2582</w:t>
      </w:r>
    </w:p>
    <w:p w14:paraId="726B4BE5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Carrier Aggregation Measurements</w:t>
      </w:r>
      <w:r>
        <w:rPr>
          <w:noProof/>
        </w:rPr>
        <w:tab/>
        <w:t>2583</w:t>
      </w:r>
    </w:p>
    <w:p w14:paraId="194B8A5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under deactivated SCell in non-DRX</w:t>
      </w:r>
      <w:r>
        <w:rPr>
          <w:noProof/>
        </w:rPr>
        <w:tab/>
        <w:t>2583</w:t>
      </w:r>
    </w:p>
    <w:p w14:paraId="02066E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2583</w:t>
      </w:r>
    </w:p>
    <w:p w14:paraId="4BDCBBC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2585</w:t>
      </w:r>
    </w:p>
    <w:p w14:paraId="6E1C68E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</w:t>
      </w:r>
      <w:r>
        <w:rPr>
          <w:noProof/>
        </w:rPr>
        <w:tab/>
        <w:t>2585</w:t>
      </w:r>
    </w:p>
    <w:p w14:paraId="52F266A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2585</w:t>
      </w:r>
    </w:p>
    <w:p w14:paraId="3859CA3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2587</w:t>
      </w:r>
    </w:p>
    <w:p w14:paraId="67AEC7B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Event triggered reporting on deactivated SCell with PCell interruption in non-DRX</w:t>
      </w:r>
      <w:r>
        <w:rPr>
          <w:noProof/>
        </w:rPr>
        <w:tab/>
        <w:t>2587</w:t>
      </w:r>
    </w:p>
    <w:p w14:paraId="3730925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2587</w:t>
      </w:r>
    </w:p>
    <w:p w14:paraId="5D6C06A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2589</w:t>
      </w:r>
    </w:p>
    <w:p w14:paraId="1447FAB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Event triggered reporting on deactivated SCell with network controlled PCell interruption in non-DRX</w:t>
      </w:r>
      <w:r>
        <w:rPr>
          <w:noProof/>
        </w:rPr>
        <w:tab/>
        <w:t>2590</w:t>
      </w:r>
    </w:p>
    <w:p w14:paraId="286A850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2590</w:t>
      </w:r>
    </w:p>
    <w:p w14:paraId="197EB7D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2591</w:t>
      </w:r>
    </w:p>
    <w:p w14:paraId="2D5E5E9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Event triggered reporting on deactivated SCell  with PCell interruption in non-DRX</w:t>
      </w:r>
      <w:r>
        <w:rPr>
          <w:noProof/>
        </w:rPr>
        <w:tab/>
        <w:t>2592</w:t>
      </w:r>
    </w:p>
    <w:p w14:paraId="18605B6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2592</w:t>
      </w:r>
    </w:p>
    <w:p w14:paraId="439FDC0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2593</w:t>
      </w:r>
    </w:p>
    <w:p w14:paraId="66C9EA2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Event triggered reporting on deactivated SCell with PCell interruption in non-DRX</w:t>
      </w:r>
      <w:r>
        <w:rPr>
          <w:noProof/>
        </w:rPr>
        <w:tab/>
        <w:t>2594</w:t>
      </w:r>
    </w:p>
    <w:p w14:paraId="6B29285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2594</w:t>
      </w:r>
    </w:p>
    <w:p w14:paraId="24FE998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2596</w:t>
      </w:r>
    </w:p>
    <w:p w14:paraId="5655BCB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under deactivated SCell in non-DRX for 20 MHz bandwidth</w:t>
      </w:r>
      <w:r>
        <w:rPr>
          <w:noProof/>
        </w:rPr>
        <w:tab/>
        <w:t>2597</w:t>
      </w:r>
    </w:p>
    <w:p w14:paraId="3235BA6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2597</w:t>
      </w:r>
    </w:p>
    <w:p w14:paraId="523D004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2597</w:t>
      </w:r>
    </w:p>
    <w:p w14:paraId="094044C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 for 20 MHz bandwidth</w:t>
      </w:r>
      <w:r>
        <w:rPr>
          <w:noProof/>
        </w:rPr>
        <w:tab/>
        <w:t>2597</w:t>
      </w:r>
    </w:p>
    <w:p w14:paraId="019AC3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2597</w:t>
      </w:r>
    </w:p>
    <w:p w14:paraId="2951D80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2598</w:t>
      </w:r>
    </w:p>
    <w:p w14:paraId="43DA75D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event triggered reporting on deactivated SCell with PCell interruption in non-DRX for 20 MHz bandwidth</w:t>
      </w:r>
      <w:r>
        <w:rPr>
          <w:noProof/>
        </w:rPr>
        <w:tab/>
        <w:t>2598</w:t>
      </w:r>
    </w:p>
    <w:p w14:paraId="2EE8906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2598</w:t>
      </w:r>
    </w:p>
    <w:p w14:paraId="2AF81A1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2599</w:t>
      </w:r>
    </w:p>
    <w:p w14:paraId="0B0E461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event triggered reporting on deactivated SCell with PCell interruption in non-DRX for 20 MHz bandwidth</w:t>
      </w:r>
      <w:r>
        <w:rPr>
          <w:noProof/>
        </w:rPr>
        <w:tab/>
        <w:t>2599</w:t>
      </w:r>
    </w:p>
    <w:p w14:paraId="3DA4AB3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2599</w:t>
      </w:r>
    </w:p>
    <w:p w14:paraId="714A21C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2600</w:t>
      </w:r>
    </w:p>
    <w:p w14:paraId="43FF526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under deactivated SCell in non-DRX for 10MHz+5MHz</w:t>
      </w:r>
      <w:r>
        <w:rPr>
          <w:noProof/>
        </w:rPr>
        <w:tab/>
        <w:t>2600</w:t>
      </w:r>
    </w:p>
    <w:p w14:paraId="3508CB0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2600</w:t>
      </w:r>
    </w:p>
    <w:p w14:paraId="2D61995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2601</w:t>
      </w:r>
    </w:p>
    <w:p w14:paraId="1443A71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 for 10MHz+5MHz</w:t>
      </w:r>
      <w:r>
        <w:rPr>
          <w:noProof/>
        </w:rPr>
        <w:tab/>
        <w:t>2601</w:t>
      </w:r>
    </w:p>
    <w:p w14:paraId="026E286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2601</w:t>
      </w:r>
    </w:p>
    <w:p w14:paraId="571195D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2602</w:t>
      </w:r>
    </w:p>
    <w:p w14:paraId="58AF4F4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on deactivating SCell with PCell interruption in non-DRX for 10MHz+5MHz</w:t>
      </w:r>
      <w:r>
        <w:rPr>
          <w:noProof/>
        </w:rPr>
        <w:tab/>
        <w:t>2602</w:t>
      </w:r>
    </w:p>
    <w:p w14:paraId="58820BC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2602</w:t>
      </w:r>
    </w:p>
    <w:p w14:paraId="100B6E4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2603</w:t>
      </w:r>
    </w:p>
    <w:p w14:paraId="2191384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on deactivating SCell with PCell interruption in non-DRX for 10MHz+5MHz</w:t>
      </w:r>
      <w:r>
        <w:rPr>
          <w:noProof/>
        </w:rPr>
        <w:tab/>
        <w:t>2603</w:t>
      </w:r>
    </w:p>
    <w:p w14:paraId="5B281FD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2603</w:t>
      </w:r>
    </w:p>
    <w:p w14:paraId="2D5AF34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2603</w:t>
      </w:r>
    </w:p>
    <w:p w14:paraId="1533685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under deactivated SCell in non-DRX for 5MHz +5 MHz bandwidth</w:t>
      </w:r>
      <w:r>
        <w:rPr>
          <w:noProof/>
        </w:rPr>
        <w:tab/>
        <w:t>2603</w:t>
      </w:r>
    </w:p>
    <w:p w14:paraId="7035EBD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2603</w:t>
      </w:r>
    </w:p>
    <w:p w14:paraId="5FA5F0C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2604</w:t>
      </w:r>
    </w:p>
    <w:p w14:paraId="7C12A90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 for 5 MHz +5 MHz bandwidth</w:t>
      </w:r>
      <w:r>
        <w:rPr>
          <w:noProof/>
        </w:rPr>
        <w:tab/>
        <w:t>2604</w:t>
      </w:r>
    </w:p>
    <w:p w14:paraId="72EB6E3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2604</w:t>
      </w:r>
    </w:p>
    <w:p w14:paraId="4CF0642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2605</w:t>
      </w:r>
    </w:p>
    <w:p w14:paraId="3D3E6E0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event triggered reporting on deactivated SCell with PCell interruption in non-DRX for 5 +5 MHz bandwidth</w:t>
      </w:r>
      <w:r>
        <w:rPr>
          <w:noProof/>
        </w:rPr>
        <w:tab/>
        <w:t>2605</w:t>
      </w:r>
    </w:p>
    <w:p w14:paraId="1F10D2A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2605</w:t>
      </w:r>
    </w:p>
    <w:p w14:paraId="636EE42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2605</w:t>
      </w:r>
    </w:p>
    <w:p w14:paraId="30348E6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event triggered reporting on deactivated SCell with PCell interruption in non-DRX for 5+5 MHz bandwidth</w:t>
      </w:r>
      <w:r>
        <w:rPr>
          <w:noProof/>
        </w:rPr>
        <w:tab/>
        <w:t>2605</w:t>
      </w:r>
    </w:p>
    <w:p w14:paraId="6B48E40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2605</w:t>
      </w:r>
    </w:p>
    <w:p w14:paraId="665FF69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2606</w:t>
      </w:r>
    </w:p>
    <w:p w14:paraId="0A84055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known SCell in non-DRX</w:t>
      </w:r>
      <w:r>
        <w:rPr>
          <w:noProof/>
        </w:rPr>
        <w:tab/>
        <w:t>2606</w:t>
      </w:r>
    </w:p>
    <w:p w14:paraId="05CE294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2606</w:t>
      </w:r>
    </w:p>
    <w:p w14:paraId="5111A1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2608</w:t>
      </w:r>
    </w:p>
    <w:p w14:paraId="2C6C3FE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known SCell in non-DRX for 20MHz</w:t>
      </w:r>
      <w:r>
        <w:rPr>
          <w:noProof/>
        </w:rPr>
        <w:tab/>
        <w:t>2609</w:t>
      </w:r>
    </w:p>
    <w:p w14:paraId="4FDD3DF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2609</w:t>
      </w:r>
    </w:p>
    <w:p w14:paraId="759E0E0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2609</w:t>
      </w:r>
    </w:p>
    <w:p w14:paraId="4B8D2DA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known SCell in non-DRX for 10MHz + 5MHz</w:t>
      </w:r>
      <w:r>
        <w:rPr>
          <w:noProof/>
        </w:rPr>
        <w:tab/>
        <w:t>2609</w:t>
      </w:r>
    </w:p>
    <w:p w14:paraId="021E784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2609</w:t>
      </w:r>
    </w:p>
    <w:p w14:paraId="65F81BB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2610</w:t>
      </w:r>
    </w:p>
    <w:p w14:paraId="7A4D48D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known SCell in non-DRX for 5MHz + 5MHz</w:t>
      </w:r>
      <w:r>
        <w:rPr>
          <w:noProof/>
        </w:rPr>
        <w:tab/>
        <w:t>2610</w:t>
      </w:r>
    </w:p>
    <w:p w14:paraId="01EFC0B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2610</w:t>
      </w:r>
    </w:p>
    <w:p w14:paraId="65C0DBE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2610</w:t>
      </w:r>
    </w:p>
    <w:p w14:paraId="32C152A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known SCell in non-DRX</w:t>
      </w:r>
      <w:r>
        <w:rPr>
          <w:noProof/>
        </w:rPr>
        <w:tab/>
        <w:t>2610</w:t>
      </w:r>
    </w:p>
    <w:p w14:paraId="3D8D062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2610</w:t>
      </w:r>
    </w:p>
    <w:p w14:paraId="663190B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2612</w:t>
      </w:r>
    </w:p>
    <w:p w14:paraId="168A473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known SCell in non-DRX for 20MHz</w:t>
      </w:r>
      <w:r>
        <w:rPr>
          <w:noProof/>
        </w:rPr>
        <w:tab/>
        <w:t>2613</w:t>
      </w:r>
    </w:p>
    <w:p w14:paraId="51DB481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2613</w:t>
      </w:r>
    </w:p>
    <w:p w14:paraId="646AB51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2613</w:t>
      </w:r>
    </w:p>
    <w:p w14:paraId="6CB2E9E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known SCell in non-DRX for 10MHz + 5MHz</w:t>
      </w:r>
      <w:r>
        <w:rPr>
          <w:noProof/>
        </w:rPr>
        <w:tab/>
        <w:t>2613</w:t>
      </w:r>
    </w:p>
    <w:p w14:paraId="26C54BD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2613</w:t>
      </w:r>
    </w:p>
    <w:p w14:paraId="79FB650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2614</w:t>
      </w:r>
    </w:p>
    <w:p w14:paraId="3C5F82E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known SCell in non-DRX for 5MHz + 5MHz</w:t>
      </w:r>
      <w:r>
        <w:rPr>
          <w:noProof/>
        </w:rPr>
        <w:tab/>
        <w:t>2614</w:t>
      </w:r>
    </w:p>
    <w:p w14:paraId="372E9FB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2614</w:t>
      </w:r>
    </w:p>
    <w:p w14:paraId="12B2966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2614</w:t>
      </w:r>
    </w:p>
    <w:p w14:paraId="68410CF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known SCell in non-DRX for 20MHz + 10MHz</w:t>
      </w:r>
      <w:r>
        <w:rPr>
          <w:noProof/>
        </w:rPr>
        <w:tab/>
        <w:t>2614</w:t>
      </w:r>
    </w:p>
    <w:p w14:paraId="229A486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2614</w:t>
      </w:r>
    </w:p>
    <w:p w14:paraId="13D7680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2615</w:t>
      </w:r>
    </w:p>
    <w:p w14:paraId="49BE0C7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unknown SCell in non-DRX</w:t>
      </w:r>
      <w:r>
        <w:rPr>
          <w:noProof/>
        </w:rPr>
        <w:tab/>
        <w:t>2615</w:t>
      </w:r>
    </w:p>
    <w:p w14:paraId="1AF0EEC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2615</w:t>
      </w:r>
    </w:p>
    <w:p w14:paraId="2803F41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2617</w:t>
      </w:r>
    </w:p>
    <w:p w14:paraId="3AB82D5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unknown SCell in non-DRX for 20MHz</w:t>
      </w:r>
      <w:r>
        <w:rPr>
          <w:noProof/>
        </w:rPr>
        <w:tab/>
        <w:t>2617</w:t>
      </w:r>
    </w:p>
    <w:p w14:paraId="46B0164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2617</w:t>
      </w:r>
    </w:p>
    <w:p w14:paraId="6C5494E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2618</w:t>
      </w:r>
    </w:p>
    <w:p w14:paraId="03E1A20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A.8.16.19B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unknown SCell in non-DRX for 10MHz + 5MHz</w:t>
      </w:r>
      <w:r>
        <w:rPr>
          <w:noProof/>
        </w:rPr>
        <w:tab/>
        <w:t>2618</w:t>
      </w:r>
    </w:p>
    <w:p w14:paraId="0212029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2618</w:t>
      </w:r>
    </w:p>
    <w:p w14:paraId="07FB4EF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2618</w:t>
      </w:r>
    </w:p>
    <w:p w14:paraId="4F109B2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unknown SCell in non-DRX for 5MHz + 5MHz</w:t>
      </w:r>
      <w:r>
        <w:rPr>
          <w:noProof/>
        </w:rPr>
        <w:tab/>
        <w:t>2618</w:t>
      </w:r>
    </w:p>
    <w:p w14:paraId="4B1D97C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2618</w:t>
      </w:r>
    </w:p>
    <w:p w14:paraId="49539B2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2619</w:t>
      </w:r>
    </w:p>
    <w:p w14:paraId="27752C4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unknown SCell in non-DRX</w:t>
      </w:r>
      <w:r>
        <w:rPr>
          <w:noProof/>
        </w:rPr>
        <w:tab/>
        <w:t>2619</w:t>
      </w:r>
    </w:p>
    <w:p w14:paraId="553036D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2619</w:t>
      </w:r>
    </w:p>
    <w:p w14:paraId="35B5E0C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2621</w:t>
      </w:r>
    </w:p>
    <w:p w14:paraId="1D7C1A7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unknown SCell in non-DRX for 20MHz</w:t>
      </w:r>
      <w:r>
        <w:rPr>
          <w:noProof/>
        </w:rPr>
        <w:tab/>
        <w:t>2622</w:t>
      </w:r>
    </w:p>
    <w:p w14:paraId="3D11071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2622</w:t>
      </w:r>
    </w:p>
    <w:p w14:paraId="514A342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2622</w:t>
      </w:r>
    </w:p>
    <w:p w14:paraId="26C0AA5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unknown SCell in non-DRX for 10MHz + 5MHz</w:t>
      </w:r>
      <w:r>
        <w:rPr>
          <w:noProof/>
        </w:rPr>
        <w:tab/>
        <w:t>2622</w:t>
      </w:r>
    </w:p>
    <w:p w14:paraId="4853BF7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2622</w:t>
      </w:r>
    </w:p>
    <w:p w14:paraId="4FE44B3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2623</w:t>
      </w:r>
    </w:p>
    <w:p w14:paraId="0426257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unknown SCell in non-DRX for 5MHz + 5MHz</w:t>
      </w:r>
      <w:r>
        <w:rPr>
          <w:noProof/>
        </w:rPr>
        <w:tab/>
        <w:t>2623</w:t>
      </w:r>
    </w:p>
    <w:p w14:paraId="46773D3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2623</w:t>
      </w:r>
    </w:p>
    <w:p w14:paraId="67732BC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2623</w:t>
      </w:r>
    </w:p>
    <w:p w14:paraId="4864881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unknown SCell in non-DRX for 20MHz + 10MHz</w:t>
      </w:r>
      <w:r>
        <w:rPr>
          <w:noProof/>
        </w:rPr>
        <w:tab/>
        <w:t>2623</w:t>
      </w:r>
    </w:p>
    <w:p w14:paraId="53C545F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2623</w:t>
      </w:r>
    </w:p>
    <w:p w14:paraId="521A521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2624</w:t>
      </w:r>
    </w:p>
    <w:p w14:paraId="56CB7CF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 for 20MHz+10MHz</w:t>
      </w:r>
      <w:r>
        <w:rPr>
          <w:noProof/>
        </w:rPr>
        <w:tab/>
        <w:t>2624</w:t>
      </w:r>
    </w:p>
    <w:p w14:paraId="5785F64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2624</w:t>
      </w:r>
    </w:p>
    <w:p w14:paraId="494701B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2626</w:t>
      </w:r>
    </w:p>
    <w:p w14:paraId="441A0BE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on deactivating SCell with PCell interruption in non-DRX for 20MHz+10MHz</w:t>
      </w:r>
      <w:r>
        <w:rPr>
          <w:noProof/>
        </w:rPr>
        <w:tab/>
        <w:t>2626</w:t>
      </w:r>
    </w:p>
    <w:p w14:paraId="36481DE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2626</w:t>
      </w:r>
    </w:p>
    <w:p w14:paraId="07B0C1A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2628</w:t>
      </w:r>
    </w:p>
    <w:p w14:paraId="2300D74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Event Triggered Reporting Under Deactivated SCell in Non-DRX with PCell in FDD</w:t>
      </w:r>
      <w:r>
        <w:rPr>
          <w:noProof/>
        </w:rPr>
        <w:tab/>
        <w:t>2628</w:t>
      </w:r>
    </w:p>
    <w:p w14:paraId="724F11C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2628</w:t>
      </w:r>
    </w:p>
    <w:p w14:paraId="5E69394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2631</w:t>
      </w:r>
    </w:p>
    <w:p w14:paraId="05C8730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Event Triggered Reporting Under Deactivated SCell in Non-DRX with PCell in TDD</w:t>
      </w:r>
      <w:r>
        <w:rPr>
          <w:noProof/>
        </w:rPr>
        <w:tab/>
        <w:t>2631</w:t>
      </w:r>
    </w:p>
    <w:p w14:paraId="75F1998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2631</w:t>
      </w:r>
    </w:p>
    <w:p w14:paraId="509B9C8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2634</w:t>
      </w:r>
    </w:p>
    <w:p w14:paraId="7CD16BD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Event triggered reporting on deactivated SCell with PCell interruption in non-DRX with PCell in FDD</w:t>
      </w:r>
      <w:r>
        <w:rPr>
          <w:noProof/>
        </w:rPr>
        <w:tab/>
        <w:t>2634</w:t>
      </w:r>
    </w:p>
    <w:p w14:paraId="092408A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2634</w:t>
      </w:r>
    </w:p>
    <w:p w14:paraId="466CC2D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2637</w:t>
      </w:r>
    </w:p>
    <w:p w14:paraId="557A7EB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Event triggered reporting on deactivated SCell with PCell interruption in non-DRX with PCell in TDD</w:t>
      </w:r>
      <w:r>
        <w:rPr>
          <w:noProof/>
        </w:rPr>
        <w:tab/>
        <w:t>2637</w:t>
      </w:r>
    </w:p>
    <w:p w14:paraId="575C854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2637</w:t>
      </w:r>
    </w:p>
    <w:p w14:paraId="1370E6B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2640</w:t>
      </w:r>
    </w:p>
    <w:p w14:paraId="6D505EC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FDD CA Event Triggered Reporting with 2 Deactivated SCells in Non-DRX</w:t>
      </w:r>
      <w:r>
        <w:rPr>
          <w:noProof/>
        </w:rPr>
        <w:tab/>
        <w:t>2640</w:t>
      </w:r>
    </w:p>
    <w:p w14:paraId="3F51307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2640</w:t>
      </w:r>
    </w:p>
    <w:p w14:paraId="28BD315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A.8.16.27.2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Test Requirements</w:t>
      </w:r>
      <w:r>
        <w:rPr>
          <w:noProof/>
        </w:rPr>
        <w:tab/>
        <w:t>2645</w:t>
      </w:r>
    </w:p>
    <w:p w14:paraId="7D1B27A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TDD CA Event Triggered Reporting with 2 Deactivated SCells in Non-DRX</w:t>
      </w:r>
      <w:r>
        <w:rPr>
          <w:noProof/>
        </w:rPr>
        <w:tab/>
        <w:t>2645</w:t>
      </w:r>
    </w:p>
    <w:p w14:paraId="15CD29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2645</w:t>
      </w:r>
    </w:p>
    <w:p w14:paraId="7AB7588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A.8.16.28.2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Test Requirements</w:t>
      </w:r>
      <w:r>
        <w:rPr>
          <w:noProof/>
        </w:rPr>
        <w:tab/>
        <w:t>2650</w:t>
      </w:r>
    </w:p>
    <w:p w14:paraId="66CB104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FDD CA Event Triggered Reporting under Deactivated SCells in Non-DRX</w:t>
      </w:r>
      <w:r>
        <w:rPr>
          <w:noProof/>
        </w:rPr>
        <w:tab/>
        <w:t>2650</w:t>
      </w:r>
    </w:p>
    <w:p w14:paraId="173D1FB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2650</w:t>
      </w:r>
    </w:p>
    <w:p w14:paraId="1EF726E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2655</w:t>
      </w:r>
    </w:p>
    <w:p w14:paraId="0A9BF07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TDD CA Event Triggered Reporting under Deactivated SCells in Non-DRX</w:t>
      </w:r>
      <w:r>
        <w:rPr>
          <w:noProof/>
        </w:rPr>
        <w:tab/>
        <w:t>2655</w:t>
      </w:r>
    </w:p>
    <w:p w14:paraId="1B65C85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2655</w:t>
      </w:r>
    </w:p>
    <w:p w14:paraId="2AC2D49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2660</w:t>
      </w:r>
    </w:p>
    <w:p w14:paraId="0F63A1A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3 DL CA Event Triggered Reporting on Deactivated SCell with PCell and SCell Interruptions in Non-DRX and with PCell in FDD</w:t>
      </w:r>
      <w:r>
        <w:rPr>
          <w:noProof/>
        </w:rPr>
        <w:tab/>
        <w:t>2660</w:t>
      </w:r>
    </w:p>
    <w:p w14:paraId="7C3CEE2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2660</w:t>
      </w:r>
    </w:p>
    <w:p w14:paraId="4889961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2665</w:t>
      </w:r>
    </w:p>
    <w:p w14:paraId="614F486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3 DL CA Event Triggered Reporting on Deactivated SCell with PCell and SCell Interruptions in Non-DRX and with PCell in TDD</w:t>
      </w:r>
      <w:r>
        <w:rPr>
          <w:noProof/>
        </w:rPr>
        <w:tab/>
        <w:t>2665</w:t>
      </w:r>
    </w:p>
    <w:p w14:paraId="399A11D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2665</w:t>
      </w:r>
    </w:p>
    <w:p w14:paraId="66AACD8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2670</w:t>
      </w:r>
    </w:p>
    <w:p w14:paraId="419A9F6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3 DL CA Event Triggered Reporting on Deactivated SCell with PCell and SCell Interruptions in Non-DRX</w:t>
      </w:r>
      <w:r>
        <w:rPr>
          <w:noProof/>
        </w:rPr>
        <w:tab/>
        <w:t>2670</w:t>
      </w:r>
    </w:p>
    <w:p w14:paraId="63E1646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2670</w:t>
      </w:r>
    </w:p>
    <w:p w14:paraId="58D633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2675</w:t>
      </w:r>
    </w:p>
    <w:p w14:paraId="2C7C5B9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3 DL CA Event Triggered Reporting on Deactivated SCell with PCell and SCell Interruptions in Non-DRX</w:t>
      </w:r>
      <w:r>
        <w:rPr>
          <w:noProof/>
        </w:rPr>
        <w:tab/>
        <w:t>2675</w:t>
      </w:r>
    </w:p>
    <w:p w14:paraId="39D342B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2675</w:t>
      </w:r>
    </w:p>
    <w:p w14:paraId="78B2640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2680</w:t>
      </w:r>
    </w:p>
    <w:p w14:paraId="6EB457A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FDD CA Activation and Deactivation of Known SCell in Non-DRX</w:t>
      </w:r>
      <w:r>
        <w:rPr>
          <w:noProof/>
        </w:rPr>
        <w:tab/>
        <w:t>2680</w:t>
      </w:r>
    </w:p>
    <w:p w14:paraId="179480D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2680</w:t>
      </w:r>
    </w:p>
    <w:p w14:paraId="372038E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2682</w:t>
      </w:r>
    </w:p>
    <w:p w14:paraId="6A33227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TDD CA Activation and Deactivation of Known SCell in Non-DRX</w:t>
      </w:r>
      <w:r>
        <w:rPr>
          <w:noProof/>
        </w:rPr>
        <w:tab/>
        <w:t>2683</w:t>
      </w:r>
    </w:p>
    <w:p w14:paraId="46BD624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2683</w:t>
      </w:r>
    </w:p>
    <w:p w14:paraId="6A70291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2685</w:t>
      </w:r>
    </w:p>
    <w:p w14:paraId="6BE5356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FDD CA activation and deactivation of known SCell in non-DRX</w:t>
      </w:r>
      <w:r>
        <w:rPr>
          <w:noProof/>
        </w:rPr>
        <w:tab/>
        <w:t>2686</w:t>
      </w:r>
    </w:p>
    <w:p w14:paraId="533E159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2686</w:t>
      </w:r>
    </w:p>
    <w:p w14:paraId="0FCF412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2688</w:t>
      </w:r>
    </w:p>
    <w:p w14:paraId="1D038CA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TDD CA activation and deactivation of known SCell in non-DRX</w:t>
      </w:r>
      <w:r>
        <w:rPr>
          <w:noProof/>
        </w:rPr>
        <w:tab/>
        <w:t>2689</w:t>
      </w:r>
    </w:p>
    <w:p w14:paraId="2C3886F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2689</w:t>
      </w:r>
    </w:p>
    <w:p w14:paraId="0F9E7B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2691</w:t>
      </w:r>
    </w:p>
    <w:p w14:paraId="4DF32D8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TDD-FDD 3DL CA Activation and Deactivation of Unknown SCell in Non-DRX with PCell in FDD</w:t>
      </w:r>
      <w:r>
        <w:rPr>
          <w:noProof/>
        </w:rPr>
        <w:tab/>
        <w:t>2692</w:t>
      </w:r>
    </w:p>
    <w:p w14:paraId="0525FE0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2692</w:t>
      </w:r>
    </w:p>
    <w:p w14:paraId="1D8EA9D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2695</w:t>
      </w:r>
    </w:p>
    <w:p w14:paraId="05171E9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TDD-FDD 3DL CA Activation and Deactivation of Unknown SCell in Non-DRX with PCell in TDD</w:t>
      </w:r>
      <w:r>
        <w:rPr>
          <w:noProof/>
        </w:rPr>
        <w:tab/>
        <w:t>2695</w:t>
      </w:r>
    </w:p>
    <w:p w14:paraId="62FC324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2695</w:t>
      </w:r>
    </w:p>
    <w:p w14:paraId="0021E84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2698</w:t>
      </w:r>
    </w:p>
    <w:p w14:paraId="2FD973E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FDD CA activation and deactivation of unknown SCell in non-DRX</w:t>
      </w:r>
      <w:r>
        <w:rPr>
          <w:noProof/>
        </w:rPr>
        <w:tab/>
        <w:t>2698</w:t>
      </w:r>
    </w:p>
    <w:p w14:paraId="4440BCB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2698</w:t>
      </w:r>
    </w:p>
    <w:p w14:paraId="02947F2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2700</w:t>
      </w:r>
    </w:p>
    <w:p w14:paraId="15DE469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TDD CA activation and deactivation of unknown SCell in non-DRX</w:t>
      </w:r>
      <w:r>
        <w:rPr>
          <w:noProof/>
        </w:rPr>
        <w:tab/>
        <w:t>2701</w:t>
      </w:r>
    </w:p>
    <w:p w14:paraId="0B46154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2701</w:t>
      </w:r>
    </w:p>
    <w:p w14:paraId="1AAA0A4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2703</w:t>
      </w:r>
    </w:p>
    <w:p w14:paraId="0859DB7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activation and deactivation of known SCell in non-DRX with PCell in FDD</w:t>
      </w:r>
      <w:r>
        <w:rPr>
          <w:noProof/>
        </w:rPr>
        <w:tab/>
        <w:t>2704</w:t>
      </w:r>
    </w:p>
    <w:p w14:paraId="7A45B74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2704</w:t>
      </w:r>
    </w:p>
    <w:p w14:paraId="5F95F8F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2707</w:t>
      </w:r>
    </w:p>
    <w:p w14:paraId="177CD61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activation and deactivation of unknown SCell in non-DRX with PCell in FDD</w:t>
      </w:r>
      <w:r>
        <w:rPr>
          <w:noProof/>
        </w:rPr>
        <w:tab/>
        <w:t>2707</w:t>
      </w:r>
    </w:p>
    <w:p w14:paraId="2B2E6A0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2707</w:t>
      </w:r>
    </w:p>
    <w:p w14:paraId="2EA66C6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2710</w:t>
      </w:r>
    </w:p>
    <w:p w14:paraId="419A824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activation and deactivation of known SCell in non-DRX with PCell in TDD</w:t>
      </w:r>
      <w:r>
        <w:rPr>
          <w:noProof/>
        </w:rPr>
        <w:tab/>
        <w:t>2710</w:t>
      </w:r>
    </w:p>
    <w:p w14:paraId="5F8531E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2710</w:t>
      </w:r>
    </w:p>
    <w:p w14:paraId="13D8C0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2713</w:t>
      </w:r>
    </w:p>
    <w:p w14:paraId="7D5C62A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activation and deactivation of unknown SCell in non-DRX with PCell in TDD</w:t>
      </w:r>
      <w:r>
        <w:rPr>
          <w:noProof/>
        </w:rPr>
        <w:tab/>
        <w:t>2713</w:t>
      </w:r>
    </w:p>
    <w:p w14:paraId="5C40ACA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2713</w:t>
      </w:r>
    </w:p>
    <w:p w14:paraId="382D622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2715</w:t>
      </w:r>
    </w:p>
    <w:p w14:paraId="401B754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2DL/2UL FDD CA activation and deactivation of known PUCCH SCell without valid TA in non-DRX</w:t>
      </w:r>
      <w:r>
        <w:rPr>
          <w:noProof/>
        </w:rPr>
        <w:tab/>
        <w:t>2716</w:t>
      </w:r>
    </w:p>
    <w:p w14:paraId="786F932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2716</w:t>
      </w:r>
    </w:p>
    <w:p w14:paraId="6B6C9E3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2718</w:t>
      </w:r>
    </w:p>
    <w:p w14:paraId="40FDE75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A.8.16.48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2DL/2UL TDD CA activation and deactivation of known PUCCH SCell without valid TA in non-DRX</w:t>
      </w:r>
      <w:r>
        <w:rPr>
          <w:noProof/>
        </w:rPr>
        <w:tab/>
        <w:t>2719</w:t>
      </w:r>
    </w:p>
    <w:p w14:paraId="67A1B6B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A.8.16.48.1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Test Purpose and Environment</w:t>
      </w:r>
      <w:r>
        <w:rPr>
          <w:noProof/>
        </w:rPr>
        <w:tab/>
        <w:t>2719</w:t>
      </w:r>
    </w:p>
    <w:p w14:paraId="41EBAC2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A.8.16.48.2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Test Requirements</w:t>
      </w:r>
      <w:r>
        <w:rPr>
          <w:noProof/>
        </w:rPr>
        <w:tab/>
        <w:t>2721</w:t>
      </w:r>
    </w:p>
    <w:p w14:paraId="0939137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2DL/2UL TDD-FDD CA (FDD PCell) activation and deactivation of known PUCCH SCell without valid TA in non-DRX</w:t>
      </w:r>
      <w:r>
        <w:rPr>
          <w:noProof/>
        </w:rPr>
        <w:tab/>
        <w:t>2722</w:t>
      </w:r>
    </w:p>
    <w:p w14:paraId="6DAB886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2722</w:t>
      </w:r>
    </w:p>
    <w:p w14:paraId="689CB3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2725</w:t>
      </w:r>
    </w:p>
    <w:p w14:paraId="5EA4FE9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2DL/2UL TDD-FDD CA (TDD PCell) activation and deactivation of known PUCCH SCell without valid TA in non-DRX</w:t>
      </w:r>
      <w:r>
        <w:rPr>
          <w:noProof/>
        </w:rPr>
        <w:tab/>
        <w:t>2725</w:t>
      </w:r>
    </w:p>
    <w:p w14:paraId="7AC7901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2725</w:t>
      </w:r>
    </w:p>
    <w:p w14:paraId="54EEB24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2727</w:t>
      </w:r>
    </w:p>
    <w:p w14:paraId="6439CFA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4 DL FDD CA Event Triggered Reporting with 3 deactivated SCells in Non-DRX</w:t>
      </w:r>
      <w:r>
        <w:rPr>
          <w:noProof/>
        </w:rPr>
        <w:tab/>
        <w:t>2728</w:t>
      </w:r>
    </w:p>
    <w:p w14:paraId="18E09B5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2728</w:t>
      </w:r>
    </w:p>
    <w:p w14:paraId="7BB4A96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2733</w:t>
      </w:r>
    </w:p>
    <w:p w14:paraId="5CD4C3B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4 DL TDD CA Event Triggered Reporting with 3 deactivated SCells in Non-DRX</w:t>
      </w:r>
      <w:r>
        <w:rPr>
          <w:noProof/>
        </w:rPr>
        <w:tab/>
        <w:t>2733</w:t>
      </w:r>
    </w:p>
    <w:p w14:paraId="69652CE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2733</w:t>
      </w:r>
    </w:p>
    <w:p w14:paraId="6978898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2738</w:t>
      </w:r>
    </w:p>
    <w:p w14:paraId="5042258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PCell in FDD CA Event Triggered Reporting with 3 Deactivated SCells in Non-DRX</w:t>
      </w:r>
      <w:r>
        <w:rPr>
          <w:noProof/>
        </w:rPr>
        <w:tab/>
        <w:t>2738</w:t>
      </w:r>
    </w:p>
    <w:p w14:paraId="14A6086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2738</w:t>
      </w:r>
    </w:p>
    <w:p w14:paraId="409C396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A.8.16.53.2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Test Requirements</w:t>
      </w:r>
      <w:r>
        <w:rPr>
          <w:noProof/>
        </w:rPr>
        <w:tab/>
        <w:t>2742</w:t>
      </w:r>
    </w:p>
    <w:p w14:paraId="4452AE7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PCell in TDD CA Event Triggered Reporting with 3 Deactivated SCells in Non-DRX</w:t>
      </w:r>
      <w:r>
        <w:rPr>
          <w:noProof/>
        </w:rPr>
        <w:tab/>
        <w:t>2742</w:t>
      </w:r>
    </w:p>
    <w:p w14:paraId="32FBA56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2742</w:t>
      </w:r>
    </w:p>
    <w:p w14:paraId="7B04632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A.8.16.54.2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Test Requirements</w:t>
      </w:r>
      <w:r>
        <w:rPr>
          <w:noProof/>
        </w:rPr>
        <w:tab/>
        <w:t>2746</w:t>
      </w:r>
    </w:p>
    <w:p w14:paraId="725C1AF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4 DL CA Event Triggered Reporting on Deactivated SCell with PCell and SCell Interruptions in Non-DRX</w:t>
      </w:r>
      <w:r>
        <w:rPr>
          <w:noProof/>
        </w:rPr>
        <w:tab/>
        <w:t>2746</w:t>
      </w:r>
    </w:p>
    <w:p w14:paraId="528278A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2746</w:t>
      </w:r>
    </w:p>
    <w:p w14:paraId="725C58B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A.8.16.55.2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2752</w:t>
      </w:r>
    </w:p>
    <w:p w14:paraId="5BC361F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4 DL CA Event Triggered Reporting on Deactivated SCell with PCell and SCell Interruptions in Non-DRX</w:t>
      </w:r>
      <w:r>
        <w:rPr>
          <w:noProof/>
        </w:rPr>
        <w:tab/>
        <w:t>2752</w:t>
      </w:r>
    </w:p>
    <w:p w14:paraId="7191BDF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2752</w:t>
      </w:r>
    </w:p>
    <w:p w14:paraId="7F31448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A.8.16.56.2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2758</w:t>
      </w:r>
    </w:p>
    <w:p w14:paraId="201FF2C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4DL CA activation and deactivation of know SCell in non-DRX</w:t>
      </w:r>
      <w:r>
        <w:rPr>
          <w:noProof/>
        </w:rPr>
        <w:tab/>
        <w:t>2758</w:t>
      </w:r>
    </w:p>
    <w:p w14:paraId="04B255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2758</w:t>
      </w:r>
    </w:p>
    <w:p w14:paraId="488C9D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2760</w:t>
      </w:r>
    </w:p>
    <w:p w14:paraId="5581C81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4DL CA activation and deactivation of know SCell in non-DRX</w:t>
      </w:r>
      <w:r>
        <w:rPr>
          <w:noProof/>
        </w:rPr>
        <w:tab/>
        <w:t>2761</w:t>
      </w:r>
    </w:p>
    <w:p w14:paraId="6EE6808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2761</w:t>
      </w:r>
    </w:p>
    <w:p w14:paraId="1BDDE19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2763</w:t>
      </w:r>
    </w:p>
    <w:p w14:paraId="2A24EF6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FDD FDD-TDD 4 DL CA activation and deactivation of known SCell in non-DRX</w:t>
      </w:r>
      <w:r>
        <w:rPr>
          <w:noProof/>
        </w:rPr>
        <w:tab/>
        <w:t>2764</w:t>
      </w:r>
    </w:p>
    <w:p w14:paraId="6601BC3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2764</w:t>
      </w:r>
    </w:p>
    <w:p w14:paraId="6B9EED8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2768</w:t>
      </w:r>
    </w:p>
    <w:p w14:paraId="4B0B934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TDD FDD-TDD 4 DL CA activation and deactivation of known SCell in non-DRX</w:t>
      </w:r>
      <w:r>
        <w:rPr>
          <w:noProof/>
        </w:rPr>
        <w:tab/>
        <w:t>2769</w:t>
      </w:r>
    </w:p>
    <w:p w14:paraId="161D39C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2769</w:t>
      </w:r>
    </w:p>
    <w:p w14:paraId="7A3F136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2772</w:t>
      </w:r>
    </w:p>
    <w:p w14:paraId="60D7935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A.8.16.61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4DL CA activation and deactivation of unknown SCell in non-DRX</w:t>
      </w:r>
      <w:r>
        <w:rPr>
          <w:noProof/>
        </w:rPr>
        <w:tab/>
        <w:t>2773</w:t>
      </w:r>
    </w:p>
    <w:p w14:paraId="493CF48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2773</w:t>
      </w:r>
    </w:p>
    <w:p w14:paraId="427DE38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2776</w:t>
      </w:r>
    </w:p>
    <w:p w14:paraId="728E1E2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4DL CA activation and deactivation of unknown SCell in non-DRX</w:t>
      </w:r>
      <w:r>
        <w:rPr>
          <w:noProof/>
        </w:rPr>
        <w:tab/>
        <w:t>2776</w:t>
      </w:r>
    </w:p>
    <w:p w14:paraId="5128EC1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2776</w:t>
      </w:r>
    </w:p>
    <w:p w14:paraId="29F6AB8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2778</w:t>
      </w:r>
    </w:p>
    <w:p w14:paraId="771F9DE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FDD FDD-TDD 4 DL CA activation and deactivation of unknown SCell in non-DRX</w:t>
      </w:r>
      <w:r>
        <w:rPr>
          <w:noProof/>
        </w:rPr>
        <w:tab/>
        <w:t>2779</w:t>
      </w:r>
    </w:p>
    <w:p w14:paraId="12F99FC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2779</w:t>
      </w:r>
    </w:p>
    <w:p w14:paraId="0D736E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2782</w:t>
      </w:r>
    </w:p>
    <w:p w14:paraId="2069FDC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TDD FDD-TDD 4 DL CA activation and deactivation of unknown SCell in non-DRX</w:t>
      </w:r>
      <w:r>
        <w:rPr>
          <w:noProof/>
        </w:rPr>
        <w:tab/>
        <w:t>2783</w:t>
      </w:r>
    </w:p>
    <w:p w14:paraId="1D3A6D3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2783</w:t>
      </w:r>
    </w:p>
    <w:p w14:paraId="657D160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2787</w:t>
      </w:r>
    </w:p>
    <w:p w14:paraId="0AC3AB3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FDD CA Event Triggered Reporting with 4 Deactivated SCells in Non-DRX</w:t>
      </w:r>
      <w:r>
        <w:rPr>
          <w:noProof/>
        </w:rPr>
        <w:tab/>
        <w:t>2787</w:t>
      </w:r>
    </w:p>
    <w:p w14:paraId="0F8D3E0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2787</w:t>
      </w:r>
    </w:p>
    <w:p w14:paraId="389201A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A.8.16.65.2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Test Requirements</w:t>
      </w:r>
      <w:r>
        <w:rPr>
          <w:noProof/>
        </w:rPr>
        <w:tab/>
        <w:t>2792</w:t>
      </w:r>
    </w:p>
    <w:p w14:paraId="5455BBA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TDD CA Event Triggered Reporting with 4 Deactivated SCells in Non-DRX</w:t>
      </w:r>
      <w:r>
        <w:rPr>
          <w:noProof/>
        </w:rPr>
        <w:tab/>
        <w:t>2792</w:t>
      </w:r>
    </w:p>
    <w:p w14:paraId="780CF60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2792</w:t>
      </w:r>
    </w:p>
    <w:p w14:paraId="2446FD6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A.8.16.66.2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Test Requirements</w:t>
      </w:r>
      <w:r>
        <w:rPr>
          <w:noProof/>
        </w:rPr>
        <w:tab/>
        <w:t>2797</w:t>
      </w:r>
    </w:p>
    <w:p w14:paraId="52750FB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FDD CA activation and deactivation of Unknown SCell in non-DRX</w:t>
      </w:r>
      <w:r>
        <w:rPr>
          <w:noProof/>
        </w:rPr>
        <w:tab/>
        <w:t>2797</w:t>
      </w:r>
    </w:p>
    <w:p w14:paraId="6FE9E15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2797</w:t>
      </w:r>
    </w:p>
    <w:p w14:paraId="7A77717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2802</w:t>
      </w:r>
    </w:p>
    <w:p w14:paraId="5349DE5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TDD CA activation and deactivation of Unknown SCell in non-DRX</w:t>
      </w:r>
      <w:r>
        <w:rPr>
          <w:noProof/>
        </w:rPr>
        <w:tab/>
        <w:t>2802</w:t>
      </w:r>
    </w:p>
    <w:p w14:paraId="53E39B4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2802</w:t>
      </w:r>
    </w:p>
    <w:p w14:paraId="5DC8CD4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2807</w:t>
      </w:r>
    </w:p>
    <w:p w14:paraId="7B79135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CA activation and deactivation of unknown SCell in non-DRX</w:t>
      </w:r>
      <w:r>
        <w:rPr>
          <w:noProof/>
        </w:rPr>
        <w:tab/>
        <w:t>2807</w:t>
      </w:r>
    </w:p>
    <w:p w14:paraId="6EE88B1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2807</w:t>
      </w:r>
    </w:p>
    <w:p w14:paraId="6A2C9CB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2811</w:t>
      </w:r>
    </w:p>
    <w:p w14:paraId="4C85DF1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CA activation and deactivation of unknown SCell in non-DRX</w:t>
      </w:r>
      <w:r>
        <w:rPr>
          <w:noProof/>
        </w:rPr>
        <w:tab/>
        <w:t>2811</w:t>
      </w:r>
    </w:p>
    <w:p w14:paraId="46CC6CC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2811</w:t>
      </w:r>
    </w:p>
    <w:p w14:paraId="2B766FC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2815</w:t>
      </w:r>
    </w:p>
    <w:p w14:paraId="79AA07F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CA Event Triggered Reporting with Deactivated SCells in Non-DRX</w:t>
      </w:r>
      <w:r>
        <w:rPr>
          <w:noProof/>
        </w:rPr>
        <w:tab/>
        <w:t>2815</w:t>
      </w:r>
    </w:p>
    <w:p w14:paraId="0AFF97A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2815</w:t>
      </w:r>
    </w:p>
    <w:p w14:paraId="0A6A635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2820</w:t>
      </w:r>
    </w:p>
    <w:p w14:paraId="2E721A3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CA Event Triggered Reporting with Deactivated SCells in Non-DRX</w:t>
      </w:r>
      <w:r>
        <w:rPr>
          <w:noProof/>
        </w:rPr>
        <w:tab/>
        <w:t>2820</w:t>
      </w:r>
    </w:p>
    <w:p w14:paraId="6A644B0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2820</w:t>
      </w:r>
    </w:p>
    <w:p w14:paraId="249F3B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2825</w:t>
      </w:r>
    </w:p>
    <w:p w14:paraId="0BB42C6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CA Event Triggered Reporting on Deactivated SCell with PCell and SCell Interruptions in Non-DRX</w:t>
      </w:r>
      <w:r>
        <w:rPr>
          <w:noProof/>
        </w:rPr>
        <w:tab/>
        <w:t>2825</w:t>
      </w:r>
    </w:p>
    <w:p w14:paraId="1A1772C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2825</w:t>
      </w:r>
    </w:p>
    <w:p w14:paraId="109B51E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A.8.16.73.2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2832</w:t>
      </w:r>
    </w:p>
    <w:p w14:paraId="31A2C0D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CA Event Triggered Reporting on Deactivated SCell with PCell and SCell Interruptions in Non-DRX</w:t>
      </w:r>
      <w:r>
        <w:rPr>
          <w:noProof/>
        </w:rPr>
        <w:tab/>
        <w:t>2832</w:t>
      </w:r>
    </w:p>
    <w:p w14:paraId="4BCC1C5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2832</w:t>
      </w:r>
    </w:p>
    <w:p w14:paraId="70673C1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A.8.16.74.2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2838</w:t>
      </w:r>
    </w:p>
    <w:p w14:paraId="437866E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FDD CA activation and deactivation of known SCell in non-DRX</w:t>
      </w:r>
      <w:r>
        <w:rPr>
          <w:noProof/>
        </w:rPr>
        <w:tab/>
        <w:t>2838</w:t>
      </w:r>
    </w:p>
    <w:p w14:paraId="7D10F9E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2838</w:t>
      </w:r>
    </w:p>
    <w:p w14:paraId="0F4FACB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2844</w:t>
      </w:r>
    </w:p>
    <w:p w14:paraId="7EA0EEB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TDD CA activation and deactivation of known SCell in non-DRX</w:t>
      </w:r>
      <w:r>
        <w:rPr>
          <w:noProof/>
        </w:rPr>
        <w:tab/>
        <w:t>2844</w:t>
      </w:r>
    </w:p>
    <w:p w14:paraId="7EF302A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2844</w:t>
      </w:r>
    </w:p>
    <w:p w14:paraId="4BBA8E2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2850</w:t>
      </w:r>
    </w:p>
    <w:p w14:paraId="4EED1A6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CA activation and deactivation of know SCell in non-DRX</w:t>
      </w:r>
      <w:r>
        <w:rPr>
          <w:noProof/>
        </w:rPr>
        <w:tab/>
        <w:t>2850</w:t>
      </w:r>
    </w:p>
    <w:p w14:paraId="791ADB4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2850</w:t>
      </w:r>
    </w:p>
    <w:p w14:paraId="165A0D6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2854</w:t>
      </w:r>
    </w:p>
    <w:p w14:paraId="17C1ED1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CA activation and deactivation of know SCell in non-DRX</w:t>
      </w:r>
      <w:r>
        <w:rPr>
          <w:noProof/>
        </w:rPr>
        <w:tab/>
        <w:t>2854</w:t>
      </w:r>
    </w:p>
    <w:p w14:paraId="05B11A5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2854</w:t>
      </w:r>
    </w:p>
    <w:p w14:paraId="764C620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2856</w:t>
      </w:r>
    </w:p>
    <w:p w14:paraId="6B59B25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FDD FDD-TDD 4 DL CA Event Triggered Reporting on Deactivated SCell with PCell and SCell Interruptions in Non-DRX</w:t>
      </w:r>
      <w:r>
        <w:rPr>
          <w:noProof/>
        </w:rPr>
        <w:tab/>
        <w:t>2857</w:t>
      </w:r>
    </w:p>
    <w:p w14:paraId="6B1C4B2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A.8.16.79.1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2857</w:t>
      </w:r>
    </w:p>
    <w:p w14:paraId="377C58B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A.8.16.79.2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2864</w:t>
      </w:r>
    </w:p>
    <w:p w14:paraId="3863F87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TDD TDD-FDD 4 DL CA Event Triggered Reporting on Deactivated SCell with PCell and SCell Interruptions in Non-DRX</w:t>
      </w:r>
      <w:r>
        <w:rPr>
          <w:noProof/>
        </w:rPr>
        <w:tab/>
        <w:t>2864</w:t>
      </w:r>
    </w:p>
    <w:p w14:paraId="6E4099F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2864</w:t>
      </w:r>
    </w:p>
    <w:p w14:paraId="3F60832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A.8.16.80.2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2871</w:t>
      </w:r>
    </w:p>
    <w:p w14:paraId="7494864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FDD FDD-TDD 5 DL CA Event Triggered Reporting on Deactivated SCell with PCell and SCell Interruptions in Non-DRX</w:t>
      </w:r>
      <w:r>
        <w:rPr>
          <w:noProof/>
        </w:rPr>
        <w:tab/>
        <w:t>2871</w:t>
      </w:r>
    </w:p>
    <w:p w14:paraId="00F0F99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2871</w:t>
      </w:r>
    </w:p>
    <w:p w14:paraId="37A4B40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A.8.16.81.2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2877</w:t>
      </w:r>
    </w:p>
    <w:p w14:paraId="449A7E8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TDD TDD-FDD 5 DL CA Event Triggered Reporting on Deactivated SCell with PCell and SCell Interruptions in Non-DRX</w:t>
      </w:r>
      <w:r>
        <w:rPr>
          <w:noProof/>
        </w:rPr>
        <w:tab/>
        <w:t>2877</w:t>
      </w:r>
    </w:p>
    <w:p w14:paraId="75F3EEA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2877</w:t>
      </w:r>
    </w:p>
    <w:p w14:paraId="2A16998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A.8.16.82.2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2883</w:t>
      </w:r>
    </w:p>
    <w:p w14:paraId="400D112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CA Event Triggered Reporting under Deactivated SCells in Non-DRX with generic duplex modes</w:t>
      </w:r>
      <w:r>
        <w:rPr>
          <w:noProof/>
        </w:rPr>
        <w:tab/>
        <w:t>2883</w:t>
      </w:r>
    </w:p>
    <w:p w14:paraId="5057229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2883</w:t>
      </w:r>
    </w:p>
    <w:p w14:paraId="39D5C6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A.8.16.83.2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Test Requirements</w:t>
      </w:r>
      <w:r>
        <w:rPr>
          <w:noProof/>
        </w:rPr>
        <w:tab/>
        <w:t>2888</w:t>
      </w:r>
    </w:p>
    <w:p w14:paraId="5932D46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CA Event Triggered Reporting on Deactivated SCell with PCell and SCell Interruptions in Non-DRX with generic duplex modes</w:t>
      </w:r>
      <w:r>
        <w:rPr>
          <w:noProof/>
        </w:rPr>
        <w:tab/>
        <w:t>2888</w:t>
      </w:r>
    </w:p>
    <w:p w14:paraId="0E0C38A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2888</w:t>
      </w:r>
    </w:p>
    <w:p w14:paraId="05E7584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A.8.16.84.2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2894</w:t>
      </w:r>
    </w:p>
    <w:p w14:paraId="1733942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CA Activation and Deactivation of Known SCell in Non-DRX with generic duplex modes</w:t>
      </w:r>
      <w:r>
        <w:rPr>
          <w:noProof/>
        </w:rPr>
        <w:tab/>
        <w:t>2894</w:t>
      </w:r>
    </w:p>
    <w:p w14:paraId="30C7AAF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2894</w:t>
      </w:r>
    </w:p>
    <w:p w14:paraId="76F740F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2898</w:t>
      </w:r>
    </w:p>
    <w:p w14:paraId="06841F2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CA Activation and Deactivation of Unknown SCell in Non-DRX with generic duplex modes</w:t>
      </w:r>
      <w:r>
        <w:rPr>
          <w:noProof/>
        </w:rPr>
        <w:tab/>
        <w:t>2898</w:t>
      </w:r>
    </w:p>
    <w:p w14:paraId="15AB98F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2898</w:t>
      </w:r>
    </w:p>
    <w:p w14:paraId="73193E3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2901</w:t>
      </w:r>
    </w:p>
    <w:p w14:paraId="2A7473B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Event Triggered Reporting under Deactivated SCells in Non-DRX with generic duplex modes</w:t>
      </w:r>
      <w:r>
        <w:rPr>
          <w:noProof/>
        </w:rPr>
        <w:tab/>
        <w:t>2901</w:t>
      </w:r>
    </w:p>
    <w:p w14:paraId="5087DBB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2901</w:t>
      </w:r>
    </w:p>
    <w:p w14:paraId="0704EA1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A.8.16.87.2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Test Requirements</w:t>
      </w:r>
      <w:r>
        <w:rPr>
          <w:noProof/>
        </w:rPr>
        <w:tab/>
        <w:t>2907</w:t>
      </w:r>
    </w:p>
    <w:p w14:paraId="6294B8A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  <w:lang w:eastAsia="ja-JP"/>
        </w:rPr>
        <w:t>4 DL CA Event Triggered Reporting on Deactivated SCell with PCell and SCell Interruptions in Non-DRX with generic duplex modes</w:t>
      </w:r>
      <w:r>
        <w:rPr>
          <w:noProof/>
        </w:rPr>
        <w:tab/>
        <w:t>2907</w:t>
      </w:r>
    </w:p>
    <w:p w14:paraId="7E7C27F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2907</w:t>
      </w:r>
    </w:p>
    <w:p w14:paraId="7C163E5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A.8.16.88.2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2915</w:t>
      </w:r>
    </w:p>
    <w:p w14:paraId="7C637DE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Activation and Deactivation of Known SCell in Non-DRX with generic duplex modes</w:t>
      </w:r>
      <w:r>
        <w:rPr>
          <w:noProof/>
        </w:rPr>
        <w:tab/>
        <w:t>2915</w:t>
      </w:r>
    </w:p>
    <w:p w14:paraId="0FE2EEF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2915</w:t>
      </w:r>
    </w:p>
    <w:p w14:paraId="0FF5B1E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2922</w:t>
      </w:r>
    </w:p>
    <w:p w14:paraId="5FB5B0C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Activation and Deactivation of Unknown SCell in Non-DRX with generic duplex modes</w:t>
      </w:r>
      <w:r>
        <w:rPr>
          <w:noProof/>
        </w:rPr>
        <w:tab/>
        <w:t>2922</w:t>
      </w:r>
    </w:p>
    <w:p w14:paraId="584C547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2922</w:t>
      </w:r>
    </w:p>
    <w:p w14:paraId="0350D7E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2929</w:t>
      </w:r>
    </w:p>
    <w:p w14:paraId="4F76C89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CA Event Triggered Reporting under Deactivated SCells in Non-DRX with generic duplex modes</w:t>
      </w:r>
      <w:r>
        <w:rPr>
          <w:noProof/>
        </w:rPr>
        <w:tab/>
        <w:t>2929</w:t>
      </w:r>
    </w:p>
    <w:p w14:paraId="1AFA8B1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2929</w:t>
      </w:r>
    </w:p>
    <w:p w14:paraId="18B61B3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A.8.16.91.2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Test Requirements</w:t>
      </w:r>
      <w:r>
        <w:rPr>
          <w:noProof/>
        </w:rPr>
        <w:tab/>
        <w:t>2935</w:t>
      </w:r>
    </w:p>
    <w:p w14:paraId="1D3DDEA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CA Event Triggered Reporting on Deactivated SCell with PCell and SCell Interruptions in Non-DRX with generic duplex modes</w:t>
      </w:r>
      <w:r>
        <w:rPr>
          <w:noProof/>
        </w:rPr>
        <w:tab/>
        <w:t>2935</w:t>
      </w:r>
    </w:p>
    <w:p w14:paraId="69925FF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2935</w:t>
      </w:r>
    </w:p>
    <w:p w14:paraId="2F78574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A.8.16.92.2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2943</w:t>
      </w:r>
    </w:p>
    <w:p w14:paraId="36B922C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CA Activation and Deactivation of Known SCell in Non-DRX with generic duplex modes</w:t>
      </w:r>
      <w:r>
        <w:rPr>
          <w:noProof/>
        </w:rPr>
        <w:tab/>
        <w:t>2943</w:t>
      </w:r>
    </w:p>
    <w:p w14:paraId="7776DF1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2943</w:t>
      </w:r>
    </w:p>
    <w:p w14:paraId="2658555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2950</w:t>
      </w:r>
    </w:p>
    <w:p w14:paraId="25CD922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CA Activation and Deactivation of Unknown SCell in Non-DRX with generic duplex modes</w:t>
      </w:r>
      <w:r>
        <w:rPr>
          <w:noProof/>
        </w:rPr>
        <w:tab/>
        <w:t>2950</w:t>
      </w:r>
    </w:p>
    <w:p w14:paraId="5A6C2BC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2950</w:t>
      </w:r>
    </w:p>
    <w:p w14:paraId="02D8035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2957</w:t>
      </w:r>
    </w:p>
    <w:p w14:paraId="340564E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CA Event Triggered Reporting under Deactivated SCells in Non-DRX with generic duplex modes</w:t>
      </w:r>
      <w:r>
        <w:rPr>
          <w:noProof/>
        </w:rPr>
        <w:tab/>
        <w:t>2957</w:t>
      </w:r>
    </w:p>
    <w:p w14:paraId="4DFD615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2957</w:t>
      </w:r>
    </w:p>
    <w:p w14:paraId="0C8B380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2965</w:t>
      </w:r>
    </w:p>
    <w:p w14:paraId="53F0D84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CA Event Triggered Reporting on Deactivated SCell with PCell and SCell Interruptions in Non-DRX with generic duplex modes</w:t>
      </w:r>
      <w:r>
        <w:rPr>
          <w:noProof/>
        </w:rPr>
        <w:tab/>
        <w:t>2965</w:t>
      </w:r>
    </w:p>
    <w:p w14:paraId="59A5178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A.8.16.96.1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2965</w:t>
      </w:r>
    </w:p>
    <w:p w14:paraId="2D8518D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A.8.16.96.2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2974</w:t>
      </w:r>
    </w:p>
    <w:p w14:paraId="6616FF2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CA Activation and Deactivation of Known SCell in Non-DRX with generic duplex modes</w:t>
      </w:r>
      <w:r>
        <w:rPr>
          <w:noProof/>
        </w:rPr>
        <w:tab/>
        <w:t>2974</w:t>
      </w:r>
    </w:p>
    <w:p w14:paraId="1B46FEC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2974</w:t>
      </w:r>
    </w:p>
    <w:p w14:paraId="0DA8744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2981</w:t>
      </w:r>
    </w:p>
    <w:p w14:paraId="1280AD4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CA Activation and Deactivation of Unknown SCell in Non-DRX with generic duplex modes</w:t>
      </w:r>
      <w:r>
        <w:rPr>
          <w:noProof/>
        </w:rPr>
        <w:tab/>
        <w:t>2981</w:t>
      </w:r>
    </w:p>
    <w:p w14:paraId="6D84DB4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2981</w:t>
      </w:r>
    </w:p>
    <w:p w14:paraId="1CDC319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2989</w:t>
      </w:r>
    </w:p>
    <w:p w14:paraId="46684E8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CA Event Triggered Reporting under Deactivated SCells in Non-DRX with generic duplex modes</w:t>
      </w:r>
      <w:r>
        <w:rPr>
          <w:noProof/>
        </w:rPr>
        <w:tab/>
        <w:t>2989</w:t>
      </w:r>
    </w:p>
    <w:p w14:paraId="2A9A03A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2989</w:t>
      </w:r>
    </w:p>
    <w:p w14:paraId="718B4A1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2999</w:t>
      </w:r>
    </w:p>
    <w:p w14:paraId="07A5B96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CA Event Triggered Reporting on Deactivated SCell with PCell and SCell Interruptions in Non-DRX with generic duplex modes</w:t>
      </w:r>
      <w:r>
        <w:rPr>
          <w:noProof/>
        </w:rPr>
        <w:tab/>
        <w:t>2999</w:t>
      </w:r>
    </w:p>
    <w:p w14:paraId="7BC5AF7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2999</w:t>
      </w:r>
    </w:p>
    <w:p w14:paraId="69E8E09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A.8.16.100.2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3009</w:t>
      </w:r>
    </w:p>
    <w:p w14:paraId="25FCC69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CA Activation and Deactivation of Known SCell in Non-DRX with generic duplex modes</w:t>
      </w:r>
      <w:r>
        <w:rPr>
          <w:noProof/>
        </w:rPr>
        <w:tab/>
        <w:t>3009</w:t>
      </w:r>
    </w:p>
    <w:p w14:paraId="6D5C52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3009</w:t>
      </w:r>
    </w:p>
    <w:p w14:paraId="09E8D1F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3019</w:t>
      </w:r>
    </w:p>
    <w:p w14:paraId="43CA9AC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CA Activation and Deactivation of Unknown SCell in Non-DRX with generic duplex modes</w:t>
      </w:r>
      <w:r>
        <w:rPr>
          <w:noProof/>
        </w:rPr>
        <w:tab/>
        <w:t>3019</w:t>
      </w:r>
    </w:p>
    <w:p w14:paraId="4EA1E0F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3019</w:t>
      </w:r>
    </w:p>
    <w:p w14:paraId="334182C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3030</w:t>
      </w:r>
    </w:p>
    <w:p w14:paraId="73422A6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Hibernation and Activation of Known SCell in Non-DRX with generic duplex modes</w:t>
      </w:r>
      <w:r>
        <w:rPr>
          <w:noProof/>
        </w:rPr>
        <w:tab/>
        <w:t>3030</w:t>
      </w:r>
    </w:p>
    <w:p w14:paraId="4C62DBF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3030</w:t>
      </w:r>
    </w:p>
    <w:p w14:paraId="079E2F8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3035</w:t>
      </w:r>
    </w:p>
    <w:p w14:paraId="5A925E3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Hibernation and Activation of Unknown SCell in Non-DRX with generic duplex modes</w:t>
      </w:r>
      <w:r>
        <w:rPr>
          <w:noProof/>
        </w:rPr>
        <w:tab/>
        <w:t>3036</w:t>
      </w:r>
    </w:p>
    <w:p w14:paraId="3C34DD0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3036</w:t>
      </w:r>
    </w:p>
    <w:p w14:paraId="530F9A0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3040</w:t>
      </w:r>
    </w:p>
    <w:p w14:paraId="1895B60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A.8.16.105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Idle Mode measurements of inter-frequency CA candidate cells for early reporting</w:t>
      </w:r>
      <w:r>
        <w:rPr>
          <w:noProof/>
        </w:rPr>
        <w:tab/>
        <w:t>3041</w:t>
      </w:r>
    </w:p>
    <w:p w14:paraId="4274BAB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A.8.16.105.1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3041</w:t>
      </w:r>
    </w:p>
    <w:p w14:paraId="132C546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</w:t>
      </w:r>
      <w:r>
        <w:rPr>
          <w:noProof/>
        </w:rPr>
        <w:t>8.16.105</w:t>
      </w:r>
      <w:r w:rsidRPr="003F046A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3045</w:t>
      </w:r>
    </w:p>
    <w:p w14:paraId="26AEBD4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Activation of Known SCell in Non-DRX with generic duplex modes</w:t>
      </w:r>
      <w:r>
        <w:rPr>
          <w:noProof/>
        </w:rPr>
        <w:tab/>
        <w:t>3046</w:t>
      </w:r>
    </w:p>
    <w:p w14:paraId="18A0EA3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3046</w:t>
      </w:r>
    </w:p>
    <w:p w14:paraId="704554F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3050</w:t>
      </w:r>
    </w:p>
    <w:p w14:paraId="2EDA12B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 event triggered reporting under deactivated SCell in non-DRX </w:t>
      </w:r>
      <w:r w:rsidRPr="003F046A">
        <w:rPr>
          <w:rFonts w:cs="Arial"/>
          <w:noProof/>
        </w:rPr>
        <w:t xml:space="preserve">with </w:t>
      </w:r>
      <w:r w:rsidRPr="003F046A">
        <w:rPr>
          <w:i/>
          <w:noProof/>
        </w:rPr>
        <w:t>highSpeedEnhMeasFlag</w:t>
      </w:r>
      <w:r w:rsidRPr="003F046A">
        <w:rPr>
          <w:i/>
          <w:noProof/>
          <w:lang w:eastAsia="ja-JP"/>
        </w:rPr>
        <w:t>2</w:t>
      </w:r>
      <w:r w:rsidRPr="003F046A">
        <w:rPr>
          <w:i/>
          <w:noProof/>
        </w:rPr>
        <w:t>-</w:t>
      </w:r>
      <w:r w:rsidRPr="003F046A">
        <w:rPr>
          <w:i/>
          <w:noProof/>
          <w:lang w:eastAsia="ja-JP"/>
        </w:rPr>
        <w:t>r16</w:t>
      </w:r>
      <w:r>
        <w:rPr>
          <w:noProof/>
        </w:rPr>
        <w:tab/>
        <w:t>3050</w:t>
      </w:r>
    </w:p>
    <w:p w14:paraId="7F0C3E0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3050</w:t>
      </w:r>
    </w:p>
    <w:p w14:paraId="13B5A7E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3052</w:t>
      </w:r>
    </w:p>
    <w:p w14:paraId="3AF73CD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event triggered reporting under deactivated SCell in non-DRX with </w:t>
      </w:r>
      <w:r w:rsidRPr="003F046A">
        <w:rPr>
          <w:i/>
          <w:noProof/>
        </w:rPr>
        <w:t>highSpeedEnhMeasFlag</w:t>
      </w:r>
      <w:r w:rsidRPr="003F046A">
        <w:rPr>
          <w:i/>
          <w:noProof/>
          <w:lang w:eastAsia="ja-JP"/>
        </w:rPr>
        <w:t>2</w:t>
      </w:r>
      <w:r w:rsidRPr="003F046A">
        <w:rPr>
          <w:i/>
          <w:noProof/>
        </w:rPr>
        <w:t>-</w:t>
      </w:r>
      <w:r w:rsidRPr="003F046A">
        <w:rPr>
          <w:i/>
          <w:noProof/>
          <w:lang w:eastAsia="ja-JP"/>
        </w:rPr>
        <w:t>r16</w:t>
      </w:r>
      <w:r>
        <w:rPr>
          <w:noProof/>
        </w:rPr>
        <w:tab/>
        <w:t>3053</w:t>
      </w:r>
    </w:p>
    <w:p w14:paraId="39E5912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3053</w:t>
      </w:r>
    </w:p>
    <w:p w14:paraId="36FE032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3055</w:t>
      </w:r>
    </w:p>
    <w:p w14:paraId="49CB7FF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 for E-UTRAN Carrier Aggregation</w:t>
      </w:r>
      <w:r>
        <w:rPr>
          <w:noProof/>
        </w:rPr>
        <w:tab/>
        <w:t>3056</w:t>
      </w:r>
    </w:p>
    <w:p w14:paraId="1EF8817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measurement reporting delay test case</w:t>
      </w:r>
      <w:r>
        <w:rPr>
          <w:noProof/>
        </w:rPr>
        <w:tab/>
        <w:t>3056</w:t>
      </w:r>
    </w:p>
    <w:p w14:paraId="3E8C8E0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3056</w:t>
      </w:r>
    </w:p>
    <w:p w14:paraId="313242F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3062</w:t>
      </w:r>
    </w:p>
    <w:p w14:paraId="703EF68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reporting delay test case</w:t>
      </w:r>
      <w:r>
        <w:rPr>
          <w:noProof/>
        </w:rPr>
        <w:tab/>
        <w:t>3062</w:t>
      </w:r>
    </w:p>
    <w:p w14:paraId="3A85B21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3062</w:t>
      </w:r>
    </w:p>
    <w:p w14:paraId="360D72E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3069</w:t>
      </w:r>
    </w:p>
    <w:p w14:paraId="3CFE906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Measurement Reporting Test Case for 20 MHz</w:t>
      </w:r>
      <w:r>
        <w:rPr>
          <w:noProof/>
        </w:rPr>
        <w:tab/>
        <w:t>3069</w:t>
      </w:r>
    </w:p>
    <w:p w14:paraId="0CF713B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3069</w:t>
      </w:r>
    </w:p>
    <w:p w14:paraId="7DBB375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3070</w:t>
      </w:r>
    </w:p>
    <w:p w14:paraId="12467D0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Reporting Test Case for 20 MHz</w:t>
      </w:r>
      <w:r>
        <w:rPr>
          <w:noProof/>
        </w:rPr>
        <w:tab/>
        <w:t>3070</w:t>
      </w:r>
    </w:p>
    <w:p w14:paraId="3537B54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3070</w:t>
      </w:r>
    </w:p>
    <w:p w14:paraId="3532846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3071</w:t>
      </w:r>
    </w:p>
    <w:p w14:paraId="6E0DC61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Measurement Reporting Test Case for 10MHz+5MHz</w:t>
      </w:r>
      <w:r>
        <w:rPr>
          <w:noProof/>
        </w:rPr>
        <w:tab/>
        <w:t>3071</w:t>
      </w:r>
    </w:p>
    <w:p w14:paraId="21766C4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3071</w:t>
      </w:r>
    </w:p>
    <w:p w14:paraId="5724B18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3072</w:t>
      </w:r>
    </w:p>
    <w:p w14:paraId="35BBDB7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Reporting Test Case for 10MHz+5MHz</w:t>
      </w:r>
      <w:r>
        <w:rPr>
          <w:noProof/>
        </w:rPr>
        <w:tab/>
        <w:t>3072</w:t>
      </w:r>
    </w:p>
    <w:p w14:paraId="02E03AE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3072</w:t>
      </w:r>
    </w:p>
    <w:p w14:paraId="6F3F95D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3073</w:t>
      </w:r>
    </w:p>
    <w:p w14:paraId="75652E1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Measurement Reporting Test Case for 5 + 5 MHz Bandwidth</w:t>
      </w:r>
      <w:r>
        <w:rPr>
          <w:noProof/>
        </w:rPr>
        <w:tab/>
        <w:t>3074</w:t>
      </w:r>
    </w:p>
    <w:p w14:paraId="45A6A51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3074</w:t>
      </w:r>
    </w:p>
    <w:p w14:paraId="251830C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3074</w:t>
      </w:r>
    </w:p>
    <w:p w14:paraId="2C134E4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Reporting Test Case for 5+5 MHz bandwidth</w:t>
      </w:r>
      <w:r>
        <w:rPr>
          <w:noProof/>
        </w:rPr>
        <w:tab/>
        <w:t>3075</w:t>
      </w:r>
    </w:p>
    <w:p w14:paraId="7BAFD94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3075</w:t>
      </w:r>
    </w:p>
    <w:p w14:paraId="242F7BE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3075</w:t>
      </w:r>
    </w:p>
    <w:p w14:paraId="4CB1BB6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Reporting Test Case for 20MHz+10MHz</w:t>
      </w:r>
      <w:r>
        <w:rPr>
          <w:noProof/>
        </w:rPr>
        <w:tab/>
        <w:t>3076</w:t>
      </w:r>
    </w:p>
    <w:p w14:paraId="596FB19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3076</w:t>
      </w:r>
    </w:p>
    <w:p w14:paraId="2CFBDC4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3077</w:t>
      </w:r>
    </w:p>
    <w:p w14:paraId="553E1FA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3 DL FDD CA RSTD Measurement Reporting Delay Test Case</w:t>
      </w:r>
      <w:r>
        <w:rPr>
          <w:noProof/>
        </w:rPr>
        <w:tab/>
        <w:t>3077</w:t>
      </w:r>
    </w:p>
    <w:p w14:paraId="4B521D2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3077</w:t>
      </w:r>
    </w:p>
    <w:p w14:paraId="2835D4F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3084</w:t>
      </w:r>
    </w:p>
    <w:p w14:paraId="3438A3A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3 DL TDD CA RSTD Measurement Reporting Delay Test Case</w:t>
      </w:r>
      <w:r>
        <w:rPr>
          <w:noProof/>
        </w:rPr>
        <w:tab/>
        <w:t>3085</w:t>
      </w:r>
    </w:p>
    <w:p w14:paraId="7BEA60C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3085</w:t>
      </w:r>
    </w:p>
    <w:p w14:paraId="698EC35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3091</w:t>
      </w:r>
    </w:p>
    <w:p w14:paraId="24E820B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3092</w:t>
      </w:r>
    </w:p>
    <w:p w14:paraId="783B027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TDD-HRPD event triggered reporting under fading propagation conditions</w:t>
      </w:r>
      <w:r>
        <w:rPr>
          <w:noProof/>
        </w:rPr>
        <w:tab/>
        <w:t>3092</w:t>
      </w:r>
    </w:p>
    <w:p w14:paraId="0ADA52B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3092</w:t>
      </w:r>
    </w:p>
    <w:p w14:paraId="74A50FD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3094</w:t>
      </w:r>
    </w:p>
    <w:p w14:paraId="7B5CF275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CDMA2000 1X Measurements</w:t>
      </w:r>
      <w:r>
        <w:rPr>
          <w:noProof/>
        </w:rPr>
        <w:tab/>
        <w:t>3094</w:t>
      </w:r>
    </w:p>
    <w:p w14:paraId="37CE666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CDMA2000 1X event triggered reporting under fading propagation conditions</w:t>
      </w:r>
      <w:r>
        <w:rPr>
          <w:noProof/>
        </w:rPr>
        <w:tab/>
        <w:t>3094</w:t>
      </w:r>
    </w:p>
    <w:p w14:paraId="043BF0B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3094</w:t>
      </w:r>
    </w:p>
    <w:p w14:paraId="0A8E47C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3095</w:t>
      </w:r>
    </w:p>
    <w:p w14:paraId="0F64E9C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Inter-frequency/RAT Measurements in CA mode</w:t>
      </w:r>
      <w:r>
        <w:rPr>
          <w:noProof/>
        </w:rPr>
        <w:tab/>
        <w:t>3096</w:t>
      </w:r>
    </w:p>
    <w:p w14:paraId="2D691F2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3096</w:t>
      </w:r>
    </w:p>
    <w:p w14:paraId="34DD0D4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3096</w:t>
      </w:r>
    </w:p>
    <w:p w14:paraId="1F53758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3097</w:t>
      </w:r>
    </w:p>
    <w:p w14:paraId="5FCF6A0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3097</w:t>
      </w:r>
    </w:p>
    <w:p w14:paraId="332316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3098</w:t>
      </w:r>
    </w:p>
    <w:p w14:paraId="641CB6E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3099</w:t>
      </w:r>
    </w:p>
    <w:p w14:paraId="3CA0ED8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20 MHz +20 MHz bandwidth.</w:t>
      </w:r>
      <w:r>
        <w:rPr>
          <w:noProof/>
        </w:rPr>
        <w:tab/>
        <w:t>3100</w:t>
      </w:r>
    </w:p>
    <w:p w14:paraId="04C5C77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A.8.20.2A.1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3100</w:t>
      </w:r>
    </w:p>
    <w:p w14:paraId="3282BFA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A.8.20.2A.2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3100</w:t>
      </w:r>
    </w:p>
    <w:p w14:paraId="5CFF612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20 MHz +10 MHz bandwidth.</w:t>
      </w:r>
      <w:r>
        <w:rPr>
          <w:noProof/>
        </w:rPr>
        <w:tab/>
        <w:t>3100</w:t>
      </w:r>
    </w:p>
    <w:p w14:paraId="4C3FF0A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A.8.20.2B.1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3100</w:t>
      </w:r>
    </w:p>
    <w:p w14:paraId="4C0154A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A.8.20.2B.2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3103</w:t>
      </w:r>
    </w:p>
    <w:p w14:paraId="6A192D6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FDD event triggered reporting under fading propagation conditions</w:t>
      </w:r>
      <w:r>
        <w:rPr>
          <w:noProof/>
        </w:rPr>
        <w:tab/>
        <w:t>3103</w:t>
      </w:r>
    </w:p>
    <w:p w14:paraId="62F0DFF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3103</w:t>
      </w:r>
    </w:p>
    <w:p w14:paraId="4DCC6B4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3105</w:t>
      </w:r>
    </w:p>
    <w:p w14:paraId="363D7D1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to UTRAN TDD cell search under fading propagation conditions</w:t>
      </w:r>
      <w:r>
        <w:rPr>
          <w:noProof/>
        </w:rPr>
        <w:tab/>
        <w:t>3105</w:t>
      </w:r>
    </w:p>
    <w:p w14:paraId="6FF5529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3105</w:t>
      </w:r>
    </w:p>
    <w:p w14:paraId="316F612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3105</w:t>
      </w:r>
    </w:p>
    <w:p w14:paraId="18EDC77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3107</w:t>
      </w:r>
    </w:p>
    <w:p w14:paraId="750AEF7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3107</w:t>
      </w:r>
    </w:p>
    <w:p w14:paraId="3F914EA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with 20 MHz +20 MHz bandwidth to UTRAN TDD cell search under fading propagation conditions</w:t>
      </w:r>
      <w:r>
        <w:rPr>
          <w:noProof/>
        </w:rPr>
        <w:tab/>
        <w:t>3107</w:t>
      </w:r>
    </w:p>
    <w:p w14:paraId="4483D70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3107</w:t>
      </w:r>
    </w:p>
    <w:p w14:paraId="10DC15E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3107</w:t>
      </w:r>
    </w:p>
    <w:p w14:paraId="664054B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3107</w:t>
      </w:r>
    </w:p>
    <w:p w14:paraId="4CFFEE7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3107</w:t>
      </w:r>
    </w:p>
    <w:p w14:paraId="116C253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with 20 MHz +10 MHz bandwidth to UTRAN TDD cell search under fading propagation conditions</w:t>
      </w:r>
      <w:r>
        <w:rPr>
          <w:noProof/>
        </w:rPr>
        <w:tab/>
        <w:t>3108</w:t>
      </w:r>
    </w:p>
    <w:p w14:paraId="7CDCB4F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3108</w:t>
      </w:r>
    </w:p>
    <w:p w14:paraId="3A16C5C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3108</w:t>
      </w:r>
    </w:p>
    <w:p w14:paraId="16AEA56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3110</w:t>
      </w:r>
    </w:p>
    <w:p w14:paraId="450D5F0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3110</w:t>
      </w:r>
    </w:p>
    <w:p w14:paraId="2D026E6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CSG Proximity Indication Testing Case for E-UTRAN FDD – FDD Inter frequency</w:t>
      </w:r>
      <w:r>
        <w:rPr>
          <w:noProof/>
        </w:rPr>
        <w:tab/>
        <w:t>3110</w:t>
      </w:r>
    </w:p>
    <w:p w14:paraId="5151178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Purpose and Environment</w:t>
      </w:r>
      <w:r>
        <w:rPr>
          <w:noProof/>
        </w:rPr>
        <w:tab/>
        <w:t>3110</w:t>
      </w:r>
    </w:p>
    <w:p w14:paraId="2EFFF71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A.8.21.2 Test Requirements</w:t>
      </w:r>
      <w:r>
        <w:rPr>
          <w:noProof/>
        </w:rPr>
        <w:tab/>
        <w:t>3114</w:t>
      </w:r>
    </w:p>
    <w:p w14:paraId="2CB7534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Discovery Signal Measurements</w:t>
      </w:r>
      <w:r>
        <w:rPr>
          <w:noProof/>
        </w:rPr>
        <w:tab/>
        <w:t>3114</w:t>
      </w:r>
    </w:p>
    <w:p w14:paraId="1001779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in DRX based on CRS based discovery signal</w:t>
      </w:r>
      <w:r>
        <w:rPr>
          <w:noProof/>
        </w:rPr>
        <w:tab/>
        <w:t>3114</w:t>
      </w:r>
    </w:p>
    <w:p w14:paraId="2354F42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3114</w:t>
      </w:r>
    </w:p>
    <w:p w14:paraId="0D276D6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3117</w:t>
      </w:r>
    </w:p>
    <w:p w14:paraId="3C9C340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 in DRX based on CRS based discovery signal</w:t>
      </w:r>
      <w:r>
        <w:rPr>
          <w:noProof/>
        </w:rPr>
        <w:tab/>
        <w:t>3117</w:t>
      </w:r>
    </w:p>
    <w:p w14:paraId="4F859C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3117</w:t>
      </w:r>
    </w:p>
    <w:p w14:paraId="53CB38E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3120</w:t>
      </w:r>
    </w:p>
    <w:p w14:paraId="3652CF7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DRX based on CRS based discovery signal</w:t>
      </w:r>
      <w:r>
        <w:rPr>
          <w:noProof/>
        </w:rPr>
        <w:tab/>
        <w:t>3120</w:t>
      </w:r>
    </w:p>
    <w:p w14:paraId="21ED97A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3120</w:t>
      </w:r>
    </w:p>
    <w:p w14:paraId="32E03EA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3123</w:t>
      </w:r>
    </w:p>
    <w:p w14:paraId="5FCF999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DRX based on CRS based discovery signal</w:t>
      </w:r>
      <w:r>
        <w:rPr>
          <w:noProof/>
        </w:rPr>
        <w:tab/>
        <w:t>3123</w:t>
      </w:r>
    </w:p>
    <w:p w14:paraId="3A439C9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3123</w:t>
      </w:r>
    </w:p>
    <w:p w14:paraId="4EDBB7F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3126</w:t>
      </w:r>
    </w:p>
    <w:p w14:paraId="5E2DF19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FDD-FDD intra-frequency event triggered reporting </w:t>
      </w:r>
      <w:r w:rsidRPr="003F046A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3126</w:t>
      </w:r>
    </w:p>
    <w:p w14:paraId="239962A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3126</w:t>
      </w:r>
    </w:p>
    <w:p w14:paraId="4E69863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3130</w:t>
      </w:r>
    </w:p>
    <w:p w14:paraId="414FC48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TDD-TDD intra-frequency event triggered reporting </w:t>
      </w:r>
      <w:r w:rsidRPr="003F046A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3130</w:t>
      </w:r>
    </w:p>
    <w:p w14:paraId="2C32436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3130</w:t>
      </w:r>
    </w:p>
    <w:p w14:paraId="1F4FDB1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A.8.22.6.2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3134</w:t>
      </w:r>
    </w:p>
    <w:p w14:paraId="559609E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in DRX based on</w:t>
      </w:r>
      <w:r w:rsidRPr="003F046A">
        <w:rPr>
          <w:bCs/>
          <w:noProof/>
        </w:rPr>
        <w:t xml:space="preserve"> CSI-RS based discovery signal</w:t>
      </w:r>
      <w:r>
        <w:rPr>
          <w:noProof/>
        </w:rPr>
        <w:tab/>
        <w:t>3134</w:t>
      </w:r>
    </w:p>
    <w:p w14:paraId="7806D45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3134</w:t>
      </w:r>
    </w:p>
    <w:p w14:paraId="390DA76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3138</w:t>
      </w:r>
    </w:p>
    <w:p w14:paraId="5BDC46D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bCs/>
          <w:noProof/>
        </w:rPr>
        <w:t>E-UTRAN TDD-TDD inter-frequency event triggered reporting under fading propagation condition in DRX based on CSI-RS based discovery signal</w:t>
      </w:r>
      <w:r>
        <w:rPr>
          <w:noProof/>
        </w:rPr>
        <w:tab/>
        <w:t>3138</w:t>
      </w:r>
    </w:p>
    <w:p w14:paraId="2C960B2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A.8.22.8.1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3138</w:t>
      </w:r>
    </w:p>
    <w:p w14:paraId="1335E23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3142</w:t>
      </w:r>
    </w:p>
    <w:p w14:paraId="1533D05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under deactivated SCell in non-DRX based on CRS based discovery signal</w:t>
      </w:r>
      <w:r>
        <w:rPr>
          <w:noProof/>
        </w:rPr>
        <w:tab/>
        <w:t>3142</w:t>
      </w:r>
    </w:p>
    <w:p w14:paraId="7FCC5F3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3142</w:t>
      </w:r>
    </w:p>
    <w:p w14:paraId="5E6D910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3144</w:t>
      </w:r>
    </w:p>
    <w:p w14:paraId="2C60ACE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 based on CRS based discovery signal</w:t>
      </w:r>
      <w:r>
        <w:rPr>
          <w:noProof/>
        </w:rPr>
        <w:tab/>
        <w:t>3145</w:t>
      </w:r>
    </w:p>
    <w:p w14:paraId="13D5F61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3145</w:t>
      </w:r>
    </w:p>
    <w:p w14:paraId="124E472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3147</w:t>
      </w:r>
    </w:p>
    <w:p w14:paraId="600BFCC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bCs/>
          <w:noProof/>
        </w:rPr>
        <w:t>E-UTRAN FDD event triggered reporting under deactivated SCell in non-DRX based on CSI-RS based discovery signal</w:t>
      </w:r>
      <w:r>
        <w:rPr>
          <w:noProof/>
        </w:rPr>
        <w:tab/>
        <w:t>3148</w:t>
      </w:r>
    </w:p>
    <w:p w14:paraId="46EE44A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3148</w:t>
      </w:r>
    </w:p>
    <w:p w14:paraId="3DCD728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3151</w:t>
      </w:r>
    </w:p>
    <w:p w14:paraId="0DAF31B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bCs/>
          <w:noProof/>
        </w:rPr>
        <w:t>E-UTRAN TDD event triggered reporting under deactivated SCell in non-DRX based on CSI-RS based discovery signal</w:t>
      </w:r>
      <w:r>
        <w:rPr>
          <w:noProof/>
        </w:rPr>
        <w:tab/>
        <w:t>3151</w:t>
      </w:r>
    </w:p>
    <w:p w14:paraId="1512BAF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3151</w:t>
      </w:r>
    </w:p>
    <w:p w14:paraId="0A9BFAF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3155</w:t>
      </w:r>
    </w:p>
    <w:p w14:paraId="1CF6952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Dual Connectivity Measurements</w:t>
      </w:r>
      <w:r>
        <w:rPr>
          <w:noProof/>
        </w:rPr>
        <w:tab/>
        <w:t>3155</w:t>
      </w:r>
    </w:p>
    <w:p w14:paraId="3AC54D2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intra-frequency event triggered reporting with DRX in synchronous DC</w:t>
      </w:r>
      <w:r>
        <w:rPr>
          <w:noProof/>
        </w:rPr>
        <w:tab/>
        <w:t>3155</w:t>
      </w:r>
    </w:p>
    <w:p w14:paraId="3E2D329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3155</w:t>
      </w:r>
    </w:p>
    <w:p w14:paraId="66FAED3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3158</w:t>
      </w:r>
    </w:p>
    <w:p w14:paraId="436B952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intra-frequency event triggered reporting with DRX in asynchronous DC</w:t>
      </w:r>
      <w:r>
        <w:rPr>
          <w:noProof/>
        </w:rPr>
        <w:tab/>
        <w:t>3158</w:t>
      </w:r>
    </w:p>
    <w:p w14:paraId="1145ACC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3158</w:t>
      </w:r>
    </w:p>
    <w:p w14:paraId="3902C75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3161</w:t>
      </w:r>
    </w:p>
    <w:p w14:paraId="3AA6BF3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intra-frequency event triggered reporting with DRX in synchronous DC</w:t>
      </w:r>
      <w:r>
        <w:rPr>
          <w:noProof/>
        </w:rPr>
        <w:tab/>
        <w:t>3161</w:t>
      </w:r>
    </w:p>
    <w:p w14:paraId="2A02233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3161</w:t>
      </w:r>
    </w:p>
    <w:p w14:paraId="2F0E532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3164</w:t>
      </w:r>
    </w:p>
    <w:p w14:paraId="53987B9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inter-frequency event triggered reporting with DRX in synchronous DC</w:t>
      </w:r>
      <w:r>
        <w:rPr>
          <w:noProof/>
        </w:rPr>
        <w:tab/>
        <w:t>3164</w:t>
      </w:r>
    </w:p>
    <w:p w14:paraId="1BC974A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3164</w:t>
      </w:r>
    </w:p>
    <w:p w14:paraId="1A8D9BC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3167</w:t>
      </w:r>
    </w:p>
    <w:p w14:paraId="459E5BC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A.8.23.5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inter-frequency event triggered reporting with DRX in asynchronous DC</w:t>
      </w:r>
      <w:r>
        <w:rPr>
          <w:noProof/>
        </w:rPr>
        <w:tab/>
        <w:t>3167</w:t>
      </w:r>
    </w:p>
    <w:p w14:paraId="6734323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3167</w:t>
      </w:r>
    </w:p>
    <w:p w14:paraId="58766B8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3170</w:t>
      </w:r>
    </w:p>
    <w:p w14:paraId="5207D8D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inter-frequency event triggered reporting with DRX in synchronous DC</w:t>
      </w:r>
      <w:r>
        <w:rPr>
          <w:noProof/>
        </w:rPr>
        <w:tab/>
        <w:t>3170</w:t>
      </w:r>
    </w:p>
    <w:p w14:paraId="121645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3170</w:t>
      </w:r>
    </w:p>
    <w:p w14:paraId="7B7390C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3173</w:t>
      </w:r>
    </w:p>
    <w:p w14:paraId="1B8675D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Addition and Release Delay of known PSCell in Synchronous DC</w:t>
      </w:r>
      <w:r>
        <w:rPr>
          <w:noProof/>
        </w:rPr>
        <w:tab/>
        <w:t>3173</w:t>
      </w:r>
    </w:p>
    <w:p w14:paraId="1062A41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3173</w:t>
      </w:r>
    </w:p>
    <w:p w14:paraId="333D3BE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3175</w:t>
      </w:r>
    </w:p>
    <w:p w14:paraId="4F2EEB7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Addition and Release Delay of known PSCell in Asynchronous DC</w:t>
      </w:r>
      <w:r>
        <w:rPr>
          <w:noProof/>
        </w:rPr>
        <w:tab/>
        <w:t>3176</w:t>
      </w:r>
    </w:p>
    <w:p w14:paraId="560B63E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3176</w:t>
      </w:r>
    </w:p>
    <w:p w14:paraId="0E049FE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3178</w:t>
      </w:r>
    </w:p>
    <w:p w14:paraId="6277854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Addition and Release Delay of known PSCell in Synchronous DC</w:t>
      </w:r>
      <w:r>
        <w:rPr>
          <w:noProof/>
        </w:rPr>
        <w:tab/>
        <w:t>3179</w:t>
      </w:r>
    </w:p>
    <w:p w14:paraId="1E42157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3179</w:t>
      </w:r>
    </w:p>
    <w:p w14:paraId="683E7A6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3182</w:t>
      </w:r>
    </w:p>
    <w:p w14:paraId="3FEAAB2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intra-frequency event triggered reporting with DRX in synchronous DC with PCell in FDD</w:t>
      </w:r>
      <w:r>
        <w:rPr>
          <w:noProof/>
        </w:rPr>
        <w:tab/>
        <w:t>3182</w:t>
      </w:r>
    </w:p>
    <w:p w14:paraId="28B4693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3182</w:t>
      </w:r>
    </w:p>
    <w:p w14:paraId="2C35DE8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3185</w:t>
      </w:r>
    </w:p>
    <w:p w14:paraId="29A63EE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intra-frequency event triggered reporting with DRX in synchronous DC with PCell in TDD</w:t>
      </w:r>
      <w:r>
        <w:rPr>
          <w:noProof/>
        </w:rPr>
        <w:tab/>
        <w:t>3185</w:t>
      </w:r>
    </w:p>
    <w:p w14:paraId="69C6F7C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3185</w:t>
      </w:r>
    </w:p>
    <w:p w14:paraId="111D914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3188</w:t>
      </w:r>
    </w:p>
    <w:p w14:paraId="365AF27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inter-frequency event triggered reporting with DRX in synchronous DC with PCell in FDD</w:t>
      </w:r>
      <w:r>
        <w:rPr>
          <w:noProof/>
        </w:rPr>
        <w:tab/>
        <w:t>3188</w:t>
      </w:r>
    </w:p>
    <w:p w14:paraId="5A137B8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3188</w:t>
      </w:r>
    </w:p>
    <w:p w14:paraId="3876661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3191</w:t>
      </w:r>
    </w:p>
    <w:p w14:paraId="3136A8B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inter-frequency event triggered reporting with DRX in synchronous DC with PCell in TDD</w:t>
      </w:r>
      <w:r>
        <w:rPr>
          <w:noProof/>
        </w:rPr>
        <w:tab/>
        <w:t>3191</w:t>
      </w:r>
    </w:p>
    <w:p w14:paraId="18F2543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3191</w:t>
      </w:r>
    </w:p>
    <w:p w14:paraId="2395612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3194</w:t>
      </w:r>
    </w:p>
    <w:p w14:paraId="34BCDE3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Addition and Release Delay of known PSCell in Synchronous DC with PCell in FDD</w:t>
      </w:r>
      <w:r>
        <w:rPr>
          <w:noProof/>
        </w:rPr>
        <w:tab/>
        <w:t>3194</w:t>
      </w:r>
    </w:p>
    <w:p w14:paraId="4CA60E5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3194</w:t>
      </w:r>
    </w:p>
    <w:p w14:paraId="198207F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3197</w:t>
      </w:r>
    </w:p>
    <w:p w14:paraId="2C77493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Addition and Release Delay of known PSCell in Synchronous DC with PCell in TDD</w:t>
      </w:r>
      <w:r>
        <w:rPr>
          <w:noProof/>
        </w:rPr>
        <w:tab/>
        <w:t>3197</w:t>
      </w:r>
    </w:p>
    <w:p w14:paraId="7740CAA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3197</w:t>
      </w:r>
    </w:p>
    <w:p w14:paraId="0BAC26D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3200</w:t>
      </w:r>
    </w:p>
    <w:p w14:paraId="6659DCF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SSTD measurement reporting delay with no DRX in asynchronous DC</w:t>
      </w:r>
      <w:r>
        <w:rPr>
          <w:noProof/>
        </w:rPr>
        <w:tab/>
        <w:t>3200</w:t>
      </w:r>
    </w:p>
    <w:p w14:paraId="207FD78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3200</w:t>
      </w:r>
    </w:p>
    <w:p w14:paraId="637C85B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3201</w:t>
      </w:r>
    </w:p>
    <w:p w14:paraId="3B23EE9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SSTD measurement reporting delay with DRX in asynchronous DC</w:t>
      </w:r>
      <w:r>
        <w:rPr>
          <w:noProof/>
        </w:rPr>
        <w:tab/>
        <w:t>3202</w:t>
      </w:r>
    </w:p>
    <w:p w14:paraId="6C84060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3202</w:t>
      </w:r>
    </w:p>
    <w:p w14:paraId="1FE7C36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3204</w:t>
      </w:r>
    </w:p>
    <w:p w14:paraId="193F713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DC Intra-frequency identification of a new CGI of E-UTRA cell using autonomous gaps in synchronous DC</w:t>
      </w:r>
      <w:r>
        <w:rPr>
          <w:noProof/>
        </w:rPr>
        <w:tab/>
        <w:t>3204</w:t>
      </w:r>
    </w:p>
    <w:p w14:paraId="31E783C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3204</w:t>
      </w:r>
    </w:p>
    <w:p w14:paraId="19B65A1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3205</w:t>
      </w:r>
    </w:p>
    <w:p w14:paraId="03AB933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DC Intra-frequency identification of a new CGI of E-UTRA cell using autonomous gaps in asynchronous DC</w:t>
      </w:r>
      <w:r>
        <w:rPr>
          <w:noProof/>
        </w:rPr>
        <w:tab/>
        <w:t>3206</w:t>
      </w:r>
    </w:p>
    <w:p w14:paraId="683BF49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3206</w:t>
      </w:r>
    </w:p>
    <w:p w14:paraId="5F23C4A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3207</w:t>
      </w:r>
    </w:p>
    <w:p w14:paraId="7A3C65E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DC Intra-frequency identification of a new CGI of E-UTRA cell using autonomous gaps in synchronous DC</w:t>
      </w:r>
      <w:r>
        <w:rPr>
          <w:noProof/>
        </w:rPr>
        <w:tab/>
        <w:t>3208</w:t>
      </w:r>
    </w:p>
    <w:p w14:paraId="7A1D447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3208</w:t>
      </w:r>
    </w:p>
    <w:p w14:paraId="4FD7D63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3209</w:t>
      </w:r>
    </w:p>
    <w:p w14:paraId="26416E6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DC Inter-frequency identification of a new CGI of E-UTRA cell using autonomous gaps in synchronous DC</w:t>
      </w:r>
      <w:r>
        <w:rPr>
          <w:noProof/>
        </w:rPr>
        <w:tab/>
        <w:t>3210</w:t>
      </w:r>
    </w:p>
    <w:p w14:paraId="3735DD6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3210</w:t>
      </w:r>
    </w:p>
    <w:p w14:paraId="287CA7A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A.8.23.21</w:t>
      </w:r>
      <w:r w:rsidRPr="003F046A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3211</w:t>
      </w:r>
    </w:p>
    <w:p w14:paraId="513820E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lastRenderedPageBreak/>
        <w:t>A.8.23.22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DC Inter-frequency identification of a new CGI of E-UTRA cell using autonomous gaps in asynchronous DC</w:t>
      </w:r>
      <w:r>
        <w:rPr>
          <w:noProof/>
        </w:rPr>
        <w:tab/>
        <w:t>3212</w:t>
      </w:r>
    </w:p>
    <w:p w14:paraId="715263E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3212</w:t>
      </w:r>
    </w:p>
    <w:p w14:paraId="00D0758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A.8.23.22</w:t>
      </w:r>
      <w:r w:rsidRPr="003F046A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3213</w:t>
      </w:r>
    </w:p>
    <w:p w14:paraId="5839B4C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DC Inter-frequency identification of a new CGI of E-UTRA cell using autonomous gaps in synchronous DC</w:t>
      </w:r>
      <w:r>
        <w:rPr>
          <w:noProof/>
        </w:rPr>
        <w:tab/>
        <w:t>3214</w:t>
      </w:r>
    </w:p>
    <w:p w14:paraId="38D81B7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3214</w:t>
      </w:r>
    </w:p>
    <w:p w14:paraId="55A38BB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3215</w:t>
      </w:r>
    </w:p>
    <w:p w14:paraId="7E3498C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activation and deactivation of known SCell in Non-DRX in synchronous DC</w:t>
      </w:r>
      <w:r>
        <w:rPr>
          <w:noProof/>
        </w:rPr>
        <w:tab/>
        <w:t>3216</w:t>
      </w:r>
    </w:p>
    <w:p w14:paraId="42D57F8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3216</w:t>
      </w:r>
    </w:p>
    <w:p w14:paraId="13894BB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3218</w:t>
      </w:r>
    </w:p>
    <w:p w14:paraId="152A426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activation and deactivation of known SCell in Non-DRX in asynchronous DC</w:t>
      </w:r>
      <w:r>
        <w:rPr>
          <w:noProof/>
        </w:rPr>
        <w:tab/>
        <w:t>3219</w:t>
      </w:r>
    </w:p>
    <w:p w14:paraId="11427FF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3219</w:t>
      </w:r>
    </w:p>
    <w:p w14:paraId="3F3363E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3221</w:t>
      </w:r>
    </w:p>
    <w:p w14:paraId="318C212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activation and deactivation of known SCell in Non-DRX in synchronous DC</w:t>
      </w:r>
      <w:r>
        <w:rPr>
          <w:noProof/>
        </w:rPr>
        <w:tab/>
        <w:t>3222</w:t>
      </w:r>
    </w:p>
    <w:p w14:paraId="67DFE02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3222</w:t>
      </w:r>
    </w:p>
    <w:p w14:paraId="12A6367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3224</w:t>
      </w:r>
    </w:p>
    <w:p w14:paraId="0D84635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event triggered reporting under deactivated SCell with PCell and PSCell interruption in non-DRX in synchronous DC</w:t>
      </w:r>
      <w:r>
        <w:rPr>
          <w:noProof/>
        </w:rPr>
        <w:tab/>
        <w:t>3225</w:t>
      </w:r>
    </w:p>
    <w:p w14:paraId="2AE336C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3225</w:t>
      </w:r>
    </w:p>
    <w:p w14:paraId="69BA338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3228</w:t>
      </w:r>
    </w:p>
    <w:p w14:paraId="2757D92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event triggered reporting under deactivated SCell with PCell and PSCell interruption in non-DRX in asynchronous DC</w:t>
      </w:r>
      <w:r>
        <w:rPr>
          <w:noProof/>
        </w:rPr>
        <w:tab/>
        <w:t>3228</w:t>
      </w:r>
    </w:p>
    <w:p w14:paraId="703354F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3228</w:t>
      </w:r>
    </w:p>
    <w:p w14:paraId="7C5025E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3232</w:t>
      </w:r>
    </w:p>
    <w:p w14:paraId="29CA1CF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event triggered reporting under deactivated SCell with PCell and PSCell interruption in non-DRX in synchronous DC</w:t>
      </w:r>
      <w:r>
        <w:rPr>
          <w:noProof/>
        </w:rPr>
        <w:tab/>
        <w:t>3232</w:t>
      </w:r>
    </w:p>
    <w:p w14:paraId="49C58BF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3232</w:t>
      </w:r>
    </w:p>
    <w:p w14:paraId="3A98507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3236</w:t>
      </w:r>
    </w:p>
    <w:p w14:paraId="005399C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3236</w:t>
      </w:r>
    </w:p>
    <w:p w14:paraId="223E679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Initiation/Cease of SLSS Transmission with ProSe Direct Discovery</w:t>
      </w:r>
      <w:r>
        <w:rPr>
          <w:noProof/>
        </w:rPr>
        <w:tab/>
        <w:t>3236</w:t>
      </w:r>
    </w:p>
    <w:p w14:paraId="4F19DE7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3236</w:t>
      </w:r>
    </w:p>
    <w:p w14:paraId="2E78105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3237</w:t>
      </w:r>
    </w:p>
    <w:p w14:paraId="4F187BC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Initiation/Cease of SLSS Transmission with ProSe Direct Discovery</w:t>
      </w:r>
      <w:r>
        <w:rPr>
          <w:noProof/>
        </w:rPr>
        <w:tab/>
        <w:t>3238</w:t>
      </w:r>
    </w:p>
    <w:p w14:paraId="7952544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3238</w:t>
      </w:r>
    </w:p>
    <w:p w14:paraId="6677AB0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3239</w:t>
      </w:r>
    </w:p>
    <w:p w14:paraId="17E88B1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Initiation/Cease of SLSS Transmission with ProSe Direct Communication</w:t>
      </w:r>
      <w:r>
        <w:rPr>
          <w:noProof/>
        </w:rPr>
        <w:tab/>
        <w:t>3239</w:t>
      </w:r>
    </w:p>
    <w:p w14:paraId="4F2D25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3240</w:t>
      </w:r>
    </w:p>
    <w:p w14:paraId="11FE134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3241</w:t>
      </w:r>
    </w:p>
    <w:p w14:paraId="5B359B9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E-UTRAN-WLAN Measurements</w:t>
      </w:r>
      <w:r>
        <w:rPr>
          <w:noProof/>
        </w:rPr>
        <w:tab/>
        <w:t>3242</w:t>
      </w:r>
    </w:p>
    <w:p w14:paraId="329F278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FDD-WLAN Event Triggered Reporting in non-DRX under AWGN</w:t>
      </w:r>
      <w:r>
        <w:rPr>
          <w:noProof/>
        </w:rPr>
        <w:tab/>
        <w:t>3242</w:t>
      </w:r>
    </w:p>
    <w:p w14:paraId="1EBB616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3242</w:t>
      </w:r>
    </w:p>
    <w:p w14:paraId="159532B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A.8.25.1.2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Test Requirements</w:t>
      </w:r>
      <w:r>
        <w:rPr>
          <w:noProof/>
        </w:rPr>
        <w:tab/>
        <w:t>3244</w:t>
      </w:r>
    </w:p>
    <w:p w14:paraId="17C879F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TDD-WLAN Event Triggered Reporting in non-DRX under AWGN</w:t>
      </w:r>
      <w:r>
        <w:rPr>
          <w:noProof/>
        </w:rPr>
        <w:tab/>
        <w:t>3244</w:t>
      </w:r>
    </w:p>
    <w:p w14:paraId="00FAE10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3244</w:t>
      </w:r>
    </w:p>
    <w:p w14:paraId="33969DA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A.8.25.2.2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Test Requirements</w:t>
      </w:r>
      <w:r>
        <w:rPr>
          <w:noProof/>
        </w:rPr>
        <w:tab/>
        <w:t>3246</w:t>
      </w:r>
    </w:p>
    <w:p w14:paraId="342B1C0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 Frame Structure 3 (FS3)</w:t>
      </w:r>
      <w:r>
        <w:rPr>
          <w:noProof/>
        </w:rPr>
        <w:tab/>
        <w:t>3246</w:t>
      </w:r>
    </w:p>
    <w:p w14:paraId="74DE663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Activation and deactivation of known FS3 SCell with FDD PCell in non-DRX</w:t>
      </w:r>
      <w:r>
        <w:rPr>
          <w:noProof/>
        </w:rPr>
        <w:tab/>
        <w:t>3246</w:t>
      </w:r>
    </w:p>
    <w:p w14:paraId="1304E46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3246</w:t>
      </w:r>
    </w:p>
    <w:p w14:paraId="3DBB022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3248</w:t>
      </w:r>
    </w:p>
    <w:p w14:paraId="4A4DAD7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Activation and deactivation of known FS3 SCell with TDD PCell in non-DRX</w:t>
      </w:r>
      <w:r>
        <w:rPr>
          <w:noProof/>
        </w:rPr>
        <w:tab/>
        <w:t>3249</w:t>
      </w:r>
    </w:p>
    <w:p w14:paraId="2104834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3249</w:t>
      </w:r>
    </w:p>
    <w:p w14:paraId="452CF47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3251</w:t>
      </w:r>
    </w:p>
    <w:p w14:paraId="68AC340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Event triggered reporting on deactivated FS3 SCell and FDD PCell interruption in non-DRX</w:t>
      </w:r>
      <w:r>
        <w:rPr>
          <w:noProof/>
        </w:rPr>
        <w:tab/>
        <w:t>3252</w:t>
      </w:r>
    </w:p>
    <w:p w14:paraId="3153E6F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3252</w:t>
      </w:r>
    </w:p>
    <w:p w14:paraId="7AD0CBC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3255</w:t>
      </w:r>
    </w:p>
    <w:p w14:paraId="37266BA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3DL Event triggered reporting on deactivated FS3 SCell and FDD PCell interruption in non-DRX</w:t>
      </w:r>
      <w:r>
        <w:rPr>
          <w:noProof/>
        </w:rPr>
        <w:tab/>
        <w:t>3255</w:t>
      </w:r>
    </w:p>
    <w:p w14:paraId="57FCE84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A.8.26.3A.1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3255</w:t>
      </w:r>
    </w:p>
    <w:p w14:paraId="1C67698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3258</w:t>
      </w:r>
    </w:p>
    <w:p w14:paraId="4648E87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Event triggered reporting on deactivated FS3 SCell and TDD PCell interruption in non-DRX</w:t>
      </w:r>
      <w:r>
        <w:rPr>
          <w:noProof/>
        </w:rPr>
        <w:tab/>
        <w:t>3258</w:t>
      </w:r>
    </w:p>
    <w:p w14:paraId="760AF77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3258</w:t>
      </w:r>
    </w:p>
    <w:p w14:paraId="1DC39E9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3262</w:t>
      </w:r>
    </w:p>
    <w:p w14:paraId="74A6E58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3DL Event triggered reporting on deactivated FS3 SCell and FDD PCell interruption in non-DRX</w:t>
      </w:r>
      <w:r>
        <w:rPr>
          <w:noProof/>
        </w:rPr>
        <w:tab/>
        <w:t>3262</w:t>
      </w:r>
    </w:p>
    <w:p w14:paraId="41C08FD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3262</w:t>
      </w:r>
    </w:p>
    <w:p w14:paraId="135AE14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3266</w:t>
      </w:r>
    </w:p>
    <w:p w14:paraId="2081472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Intra-frequency event triggered reporting in non-DRX for CRS based discovery signal</w:t>
      </w:r>
      <w:r>
        <w:rPr>
          <w:noProof/>
        </w:rPr>
        <w:tab/>
        <w:t>3266</w:t>
      </w:r>
    </w:p>
    <w:p w14:paraId="1A9334E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3266</w:t>
      </w:r>
    </w:p>
    <w:p w14:paraId="1C6243D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3269</w:t>
      </w:r>
    </w:p>
    <w:p w14:paraId="00D042A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Intra-frequency event triggered reporting in non-DRX for CRS based discovery signal with 2 SCells</w:t>
      </w:r>
      <w:r>
        <w:rPr>
          <w:noProof/>
        </w:rPr>
        <w:tab/>
        <w:t>3269</w:t>
      </w:r>
    </w:p>
    <w:p w14:paraId="5098D99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3269</w:t>
      </w:r>
    </w:p>
    <w:p w14:paraId="12DFDA5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3273</w:t>
      </w:r>
    </w:p>
    <w:p w14:paraId="30C8C75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Intra-frequency event triggered reporting in non-DRX for CRS based discovery signal</w:t>
      </w:r>
      <w:r>
        <w:rPr>
          <w:noProof/>
        </w:rPr>
        <w:tab/>
        <w:t>3273</w:t>
      </w:r>
    </w:p>
    <w:p w14:paraId="2193951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3273</w:t>
      </w:r>
    </w:p>
    <w:p w14:paraId="35CA85D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3277</w:t>
      </w:r>
    </w:p>
    <w:p w14:paraId="357C783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Intra-frequency event triggered reporting in non-DRX for CRS based discovery signal with 2 SCells</w:t>
      </w:r>
      <w:r>
        <w:rPr>
          <w:noProof/>
        </w:rPr>
        <w:tab/>
        <w:t>3277</w:t>
      </w:r>
    </w:p>
    <w:p w14:paraId="031BE4C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3277</w:t>
      </w:r>
    </w:p>
    <w:p w14:paraId="6023FB6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3281</w:t>
      </w:r>
    </w:p>
    <w:p w14:paraId="5F71AF0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Intra-frequency event triggered reporting in DRX for CRS based discovery signal</w:t>
      </w:r>
      <w:r>
        <w:rPr>
          <w:noProof/>
        </w:rPr>
        <w:tab/>
        <w:t>3281</w:t>
      </w:r>
    </w:p>
    <w:p w14:paraId="2755CC3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3281</w:t>
      </w:r>
    </w:p>
    <w:p w14:paraId="2187ED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3284</w:t>
      </w:r>
    </w:p>
    <w:p w14:paraId="76ADAA6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Intra-frequency event triggered reporting in DRX for CRS based discovery signal</w:t>
      </w:r>
      <w:r>
        <w:rPr>
          <w:noProof/>
        </w:rPr>
        <w:tab/>
        <w:t>3284</w:t>
      </w:r>
    </w:p>
    <w:p w14:paraId="7F6EDF6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3284</w:t>
      </w:r>
    </w:p>
    <w:p w14:paraId="5B7E207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3288</w:t>
      </w:r>
    </w:p>
    <w:p w14:paraId="10AFE37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Inter-frequency event triggered reporting under fading propagation conditions in synchronous cells</w:t>
      </w:r>
      <w:r>
        <w:rPr>
          <w:noProof/>
        </w:rPr>
        <w:tab/>
        <w:t>3288</w:t>
      </w:r>
    </w:p>
    <w:p w14:paraId="46B670E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A.8.26.9.1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3288</w:t>
      </w:r>
    </w:p>
    <w:p w14:paraId="6016F10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A.8.26.9.2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3291</w:t>
      </w:r>
    </w:p>
    <w:p w14:paraId="6B28F3C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inter-frequency event triggered reporting under fading propagation conditions in synchronous cells</w:t>
      </w:r>
      <w:r>
        <w:rPr>
          <w:noProof/>
        </w:rPr>
        <w:tab/>
        <w:t>3291</w:t>
      </w:r>
    </w:p>
    <w:p w14:paraId="1D1D048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3291</w:t>
      </w:r>
    </w:p>
    <w:p w14:paraId="7D43131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A.8.26.10.2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3294</w:t>
      </w:r>
    </w:p>
    <w:p w14:paraId="11406314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3295</w:t>
      </w:r>
    </w:p>
    <w:p w14:paraId="6E25A458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</w:t>
      </w:r>
      <w:r>
        <w:rPr>
          <w:noProof/>
        </w:rPr>
        <w:tab/>
        <w:t>3295</w:t>
      </w:r>
    </w:p>
    <w:p w14:paraId="351EB90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</w:t>
      </w:r>
      <w:r>
        <w:rPr>
          <w:noProof/>
        </w:rPr>
        <w:tab/>
        <w:t>3295</w:t>
      </w:r>
    </w:p>
    <w:p w14:paraId="76AC511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3295</w:t>
      </w:r>
    </w:p>
    <w:p w14:paraId="4BAF2D7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3295</w:t>
      </w:r>
    </w:p>
    <w:p w14:paraId="1A6F962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3298</w:t>
      </w:r>
    </w:p>
    <w:p w14:paraId="45E130C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</w:t>
      </w:r>
      <w:r>
        <w:rPr>
          <w:noProof/>
        </w:rPr>
        <w:tab/>
        <w:t>3298</w:t>
      </w:r>
    </w:p>
    <w:p w14:paraId="6B19733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3298</w:t>
      </w:r>
    </w:p>
    <w:p w14:paraId="4A653FB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3298</w:t>
      </w:r>
    </w:p>
    <w:p w14:paraId="294B628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3299</w:t>
      </w:r>
    </w:p>
    <w:p w14:paraId="4C0F63E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3300</w:t>
      </w:r>
    </w:p>
    <w:p w14:paraId="0577873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3300</w:t>
      </w:r>
    </w:p>
    <w:p w14:paraId="558BA9C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3300</w:t>
      </w:r>
    </w:p>
    <w:p w14:paraId="69FC9B0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3303</w:t>
      </w:r>
    </w:p>
    <w:p w14:paraId="1AD4E2D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3303</w:t>
      </w:r>
    </w:p>
    <w:p w14:paraId="740F36E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3303</w:t>
      </w:r>
    </w:p>
    <w:p w14:paraId="06B961B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3303</w:t>
      </w:r>
    </w:p>
    <w:p w14:paraId="10E61BE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3305</w:t>
      </w:r>
    </w:p>
    <w:p w14:paraId="66C9E4E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3306</w:t>
      </w:r>
    </w:p>
    <w:p w14:paraId="6A60612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3306</w:t>
      </w:r>
    </w:p>
    <w:p w14:paraId="0E7B846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3306</w:t>
      </w:r>
    </w:p>
    <w:p w14:paraId="3392896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3307</w:t>
      </w:r>
    </w:p>
    <w:p w14:paraId="17AF150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for E-UTRAN Carrier Aggregation</w:t>
      </w:r>
      <w:r>
        <w:rPr>
          <w:noProof/>
        </w:rPr>
        <w:tab/>
        <w:t>3308</w:t>
      </w:r>
    </w:p>
    <w:p w14:paraId="32C6A61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3308</w:t>
      </w:r>
    </w:p>
    <w:p w14:paraId="09DF174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3308</w:t>
      </w:r>
    </w:p>
    <w:p w14:paraId="4E8BC9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3311</w:t>
      </w:r>
    </w:p>
    <w:p w14:paraId="63D0E3A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for E-UTRAN Carrier Aggregation</w:t>
      </w:r>
      <w:r>
        <w:rPr>
          <w:noProof/>
        </w:rPr>
        <w:tab/>
        <w:t>3311</w:t>
      </w:r>
    </w:p>
    <w:p w14:paraId="5FBA30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3311</w:t>
      </w:r>
    </w:p>
    <w:p w14:paraId="04F66A6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3311</w:t>
      </w:r>
    </w:p>
    <w:p w14:paraId="7C5BA02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3314</w:t>
      </w:r>
    </w:p>
    <w:p w14:paraId="621B78E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under Time-Domain Measurement Resource Restriction with Non-MBSFN ABS</w:t>
      </w:r>
      <w:r>
        <w:rPr>
          <w:noProof/>
        </w:rPr>
        <w:tab/>
        <w:t>3314</w:t>
      </w:r>
    </w:p>
    <w:p w14:paraId="52FAA25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3314</w:t>
      </w:r>
    </w:p>
    <w:p w14:paraId="7431DA2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3314</w:t>
      </w:r>
    </w:p>
    <w:p w14:paraId="378C38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3318</w:t>
      </w:r>
    </w:p>
    <w:p w14:paraId="1959E71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under Time-Domain Measurement Resource Restriction with Non-MBSFN ABS</w:t>
      </w:r>
      <w:r>
        <w:rPr>
          <w:noProof/>
        </w:rPr>
        <w:tab/>
        <w:t>3318</w:t>
      </w:r>
    </w:p>
    <w:p w14:paraId="2902A7B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3318</w:t>
      </w:r>
    </w:p>
    <w:p w14:paraId="65E8A27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3318</w:t>
      </w:r>
    </w:p>
    <w:p w14:paraId="28AEB08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3321</w:t>
      </w:r>
    </w:p>
    <w:p w14:paraId="50B66B4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under Time-Domain Measurement Resource Restriction with MBSFN ABS</w:t>
      </w:r>
      <w:r>
        <w:rPr>
          <w:noProof/>
        </w:rPr>
        <w:tab/>
        <w:t>3321</w:t>
      </w:r>
    </w:p>
    <w:p w14:paraId="013E6CE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3321</w:t>
      </w:r>
    </w:p>
    <w:p w14:paraId="52E4487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3321</w:t>
      </w:r>
    </w:p>
    <w:p w14:paraId="1ABCA45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3324</w:t>
      </w:r>
    </w:p>
    <w:p w14:paraId="51F9A23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under Time-Domain Measurement Resource Restriction with MBSFN ABS</w:t>
      </w:r>
      <w:r>
        <w:rPr>
          <w:noProof/>
        </w:rPr>
        <w:tab/>
        <w:t>3324</w:t>
      </w:r>
    </w:p>
    <w:p w14:paraId="70D1783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3324</w:t>
      </w:r>
    </w:p>
    <w:p w14:paraId="2EFEAEF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3324</w:t>
      </w:r>
    </w:p>
    <w:p w14:paraId="7B8A849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3328</w:t>
      </w:r>
    </w:p>
    <w:p w14:paraId="0C0E107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for E-UTRAN Carrier Aggregation for 20MHz</w:t>
      </w:r>
      <w:r>
        <w:rPr>
          <w:noProof/>
        </w:rPr>
        <w:tab/>
        <w:t>3328</w:t>
      </w:r>
    </w:p>
    <w:p w14:paraId="129A7D4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3328</w:t>
      </w:r>
    </w:p>
    <w:p w14:paraId="4BC4AA5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3328</w:t>
      </w:r>
    </w:p>
    <w:p w14:paraId="52C6AEA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3329</w:t>
      </w:r>
    </w:p>
    <w:p w14:paraId="2B26421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for E-UTRAN Carrier Aggregation for 20MHz</w:t>
      </w:r>
      <w:r>
        <w:rPr>
          <w:noProof/>
        </w:rPr>
        <w:tab/>
        <w:t>3329</w:t>
      </w:r>
    </w:p>
    <w:p w14:paraId="75C2198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3329</w:t>
      </w:r>
    </w:p>
    <w:p w14:paraId="325A8AE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3329</w:t>
      </w:r>
    </w:p>
    <w:p w14:paraId="56900D7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3330</w:t>
      </w:r>
    </w:p>
    <w:p w14:paraId="6F60B17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under Time-Domain Measurement Resource Restriction with CRS Assistance Information and Non-MBSFN ABS</w:t>
      </w:r>
      <w:r>
        <w:rPr>
          <w:noProof/>
        </w:rPr>
        <w:tab/>
        <w:t>3330</w:t>
      </w:r>
    </w:p>
    <w:p w14:paraId="6B85276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3330</w:t>
      </w:r>
    </w:p>
    <w:p w14:paraId="6E44858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3330</w:t>
      </w:r>
    </w:p>
    <w:p w14:paraId="55C3B5C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3334</w:t>
      </w:r>
    </w:p>
    <w:p w14:paraId="502096F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under Time-Domain Measurement Resource Restriction with CRS Assistance Information and Non-MBSFN ABS</w:t>
      </w:r>
      <w:r>
        <w:rPr>
          <w:noProof/>
        </w:rPr>
        <w:tab/>
        <w:t>3334</w:t>
      </w:r>
    </w:p>
    <w:p w14:paraId="0D4D34A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3334</w:t>
      </w:r>
    </w:p>
    <w:p w14:paraId="65E92B0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3334</w:t>
      </w:r>
    </w:p>
    <w:p w14:paraId="3D2589C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3336</w:t>
      </w:r>
    </w:p>
    <w:p w14:paraId="6422B0D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 for 5MHz Bandwidth</w:t>
      </w:r>
      <w:r>
        <w:rPr>
          <w:noProof/>
        </w:rPr>
        <w:tab/>
        <w:t>3337</w:t>
      </w:r>
    </w:p>
    <w:p w14:paraId="21E802E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3337</w:t>
      </w:r>
    </w:p>
    <w:p w14:paraId="5CC3172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3337</w:t>
      </w:r>
    </w:p>
    <w:p w14:paraId="435B18F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3338</w:t>
      </w:r>
    </w:p>
    <w:p w14:paraId="18D99C9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3338</w:t>
      </w:r>
    </w:p>
    <w:p w14:paraId="6F5A078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3338</w:t>
      </w:r>
    </w:p>
    <w:p w14:paraId="6BE0A83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3339</w:t>
      </w:r>
    </w:p>
    <w:p w14:paraId="24A2AA9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3340</w:t>
      </w:r>
    </w:p>
    <w:p w14:paraId="0F771D8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for E-UTRAN Carrier Aggregation for 10MHz + 5MHz</w:t>
      </w:r>
      <w:r>
        <w:rPr>
          <w:noProof/>
        </w:rPr>
        <w:tab/>
        <w:t>3340</w:t>
      </w:r>
    </w:p>
    <w:p w14:paraId="67B4802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3340</w:t>
      </w:r>
    </w:p>
    <w:p w14:paraId="12A48C1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3340</w:t>
      </w:r>
    </w:p>
    <w:p w14:paraId="4DA026B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3341</w:t>
      </w:r>
    </w:p>
    <w:p w14:paraId="13FA808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for E-UTRAN Carrier Aggregation for 10MHz + 5MHz</w:t>
      </w:r>
      <w:r>
        <w:rPr>
          <w:noProof/>
        </w:rPr>
        <w:tab/>
        <w:t>3342</w:t>
      </w:r>
    </w:p>
    <w:p w14:paraId="0C2124B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3342</w:t>
      </w:r>
    </w:p>
    <w:p w14:paraId="6E8A555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3342</w:t>
      </w:r>
    </w:p>
    <w:p w14:paraId="4BFA15F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3342</w:t>
      </w:r>
    </w:p>
    <w:p w14:paraId="542AB47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for E-UTRAN Carrier Aggregation for 5MHz + 5MHz bandwidth</w:t>
      </w:r>
      <w:r>
        <w:rPr>
          <w:noProof/>
        </w:rPr>
        <w:tab/>
        <w:t>3342</w:t>
      </w:r>
    </w:p>
    <w:p w14:paraId="055A61D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3342</w:t>
      </w:r>
    </w:p>
    <w:p w14:paraId="7767834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3342</w:t>
      </w:r>
    </w:p>
    <w:p w14:paraId="59248B1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3344</w:t>
      </w:r>
    </w:p>
    <w:p w14:paraId="69F8F00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for E-UTRAN Carrier Aggregation for 5MHz + 5MHz bandwidth</w:t>
      </w:r>
      <w:r>
        <w:rPr>
          <w:noProof/>
        </w:rPr>
        <w:tab/>
        <w:t>3344</w:t>
      </w:r>
    </w:p>
    <w:p w14:paraId="0E1E4F3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3344</w:t>
      </w:r>
    </w:p>
    <w:p w14:paraId="3BD183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3344</w:t>
      </w:r>
    </w:p>
    <w:p w14:paraId="6FA867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3344</w:t>
      </w:r>
    </w:p>
    <w:p w14:paraId="2A913A1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for E-UTRAN TDD-FDD Carrier Aggregation with PCell in FDD</w:t>
      </w:r>
      <w:r>
        <w:rPr>
          <w:noProof/>
        </w:rPr>
        <w:tab/>
        <w:t>3344</w:t>
      </w:r>
    </w:p>
    <w:p w14:paraId="206D60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3344</w:t>
      </w:r>
    </w:p>
    <w:p w14:paraId="1F15ABF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3345</w:t>
      </w:r>
    </w:p>
    <w:p w14:paraId="1D74069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3349</w:t>
      </w:r>
    </w:p>
    <w:p w14:paraId="072CB39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A.9.1.23 RSRP for E-UTRAN TDD-FDD Carrier Aggregation with PCell in TDD</w:t>
      </w:r>
      <w:r>
        <w:rPr>
          <w:noProof/>
        </w:rPr>
        <w:tab/>
        <w:t>3349</w:t>
      </w:r>
    </w:p>
    <w:p w14:paraId="58F30D5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3349</w:t>
      </w:r>
    </w:p>
    <w:p w14:paraId="7F546A4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3349</w:t>
      </w:r>
    </w:p>
    <w:p w14:paraId="647DCFD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3353</w:t>
      </w:r>
    </w:p>
    <w:p w14:paraId="499ACE1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for E-UTRAN Carrier Aggregation for 20MHz + 10MHz</w:t>
      </w:r>
      <w:r>
        <w:rPr>
          <w:noProof/>
        </w:rPr>
        <w:tab/>
        <w:t>3353</w:t>
      </w:r>
    </w:p>
    <w:p w14:paraId="52E1D6B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3353</w:t>
      </w:r>
    </w:p>
    <w:p w14:paraId="3CF6524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3353</w:t>
      </w:r>
    </w:p>
    <w:p w14:paraId="50BFC2B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3354</w:t>
      </w:r>
    </w:p>
    <w:p w14:paraId="679EAF0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intra-frequency absolute and relative RSRP accuracies in CRS based discovery signal</w:t>
      </w:r>
      <w:r>
        <w:rPr>
          <w:noProof/>
        </w:rPr>
        <w:tab/>
        <w:t>3354</w:t>
      </w:r>
    </w:p>
    <w:p w14:paraId="4DADFF6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3354</w:t>
      </w:r>
    </w:p>
    <w:p w14:paraId="272CEEE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3354</w:t>
      </w:r>
    </w:p>
    <w:p w14:paraId="01D6333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3357</w:t>
      </w:r>
    </w:p>
    <w:p w14:paraId="1177A54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intra-frequency absolute and relative RSRP accuracies in CRS based discovery signal</w:t>
      </w:r>
      <w:r>
        <w:rPr>
          <w:noProof/>
        </w:rPr>
        <w:tab/>
        <w:t>3357</w:t>
      </w:r>
    </w:p>
    <w:p w14:paraId="360BE4D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3357</w:t>
      </w:r>
    </w:p>
    <w:p w14:paraId="0156F35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3357</w:t>
      </w:r>
    </w:p>
    <w:p w14:paraId="7FC2CF6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3360</w:t>
      </w:r>
    </w:p>
    <w:p w14:paraId="6F9CCC4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inter-frequency absolute and relative RSRP accuracies in CRS based discovery signal</w:t>
      </w:r>
      <w:r>
        <w:rPr>
          <w:noProof/>
        </w:rPr>
        <w:tab/>
        <w:t>3360</w:t>
      </w:r>
    </w:p>
    <w:p w14:paraId="6D56E92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3360</w:t>
      </w:r>
    </w:p>
    <w:p w14:paraId="3A3BAA7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3360</w:t>
      </w:r>
    </w:p>
    <w:p w14:paraId="1E07E96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3363</w:t>
      </w:r>
    </w:p>
    <w:p w14:paraId="3092018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inter-frequency absolute and relative  RSRP accuracies in CRS based discovery signal</w:t>
      </w:r>
      <w:r>
        <w:rPr>
          <w:noProof/>
        </w:rPr>
        <w:tab/>
        <w:t>3363</w:t>
      </w:r>
    </w:p>
    <w:p w14:paraId="6C50EA6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3363</w:t>
      </w:r>
    </w:p>
    <w:p w14:paraId="773DA69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3363</w:t>
      </w:r>
    </w:p>
    <w:p w14:paraId="132CF72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3366</w:t>
      </w:r>
    </w:p>
    <w:p w14:paraId="3F12563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absolute and relative CSI-RSRP accuracies in CSI-RS based discovery signal</w:t>
      </w:r>
      <w:r>
        <w:rPr>
          <w:noProof/>
        </w:rPr>
        <w:tab/>
        <w:t>3366</w:t>
      </w:r>
    </w:p>
    <w:p w14:paraId="3D82DEB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3366</w:t>
      </w:r>
    </w:p>
    <w:p w14:paraId="60A6DEA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3366</w:t>
      </w:r>
    </w:p>
    <w:p w14:paraId="7CB9AEF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3369</w:t>
      </w:r>
    </w:p>
    <w:p w14:paraId="7A7B5B2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absolute and relative CSI-RSRP accuracies in CSI-RS based discovery signal</w:t>
      </w:r>
      <w:r>
        <w:rPr>
          <w:noProof/>
        </w:rPr>
        <w:tab/>
        <w:t>3369</w:t>
      </w:r>
    </w:p>
    <w:p w14:paraId="6964E45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3369</w:t>
      </w:r>
    </w:p>
    <w:p w14:paraId="5E99FE6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3370</w:t>
      </w:r>
    </w:p>
    <w:p w14:paraId="54C2ADB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3373</w:t>
      </w:r>
    </w:p>
    <w:p w14:paraId="4B8EDA3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inter-frequency absolute and relative CSI-RSRP accuracies in CSI-RS based discovery signal</w:t>
      </w:r>
      <w:r>
        <w:rPr>
          <w:noProof/>
        </w:rPr>
        <w:tab/>
        <w:t>3373</w:t>
      </w:r>
    </w:p>
    <w:p w14:paraId="425715B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3373</w:t>
      </w:r>
    </w:p>
    <w:p w14:paraId="21E84F1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3373</w:t>
      </w:r>
    </w:p>
    <w:p w14:paraId="682E0D4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3376</w:t>
      </w:r>
    </w:p>
    <w:p w14:paraId="49BF346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inter-frequency absolute and relative  CSI-RSRP accuracies in CSI-RS based discovery signal</w:t>
      </w:r>
      <w:r>
        <w:rPr>
          <w:noProof/>
        </w:rPr>
        <w:tab/>
        <w:t>3377</w:t>
      </w:r>
    </w:p>
    <w:p w14:paraId="474B342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3377</w:t>
      </w:r>
    </w:p>
    <w:p w14:paraId="2B1DA8D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3377</w:t>
      </w:r>
    </w:p>
    <w:p w14:paraId="2BE3420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3380</w:t>
      </w:r>
    </w:p>
    <w:p w14:paraId="4869056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absolute and relative RSRP accuracies for E-UTRAN Carrier Aggregation in CRS based discovery signal</w:t>
      </w:r>
      <w:r>
        <w:rPr>
          <w:noProof/>
        </w:rPr>
        <w:tab/>
        <w:t>3380</w:t>
      </w:r>
    </w:p>
    <w:p w14:paraId="0000E16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3380</w:t>
      </w:r>
    </w:p>
    <w:p w14:paraId="3CD369C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3380</w:t>
      </w:r>
    </w:p>
    <w:p w14:paraId="158EF1A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3383</w:t>
      </w:r>
    </w:p>
    <w:p w14:paraId="27DA92C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absolute and relative RSRP accuracies for E-UTRAN Carrier Aggregation in CRS based discovery signal</w:t>
      </w:r>
      <w:r>
        <w:rPr>
          <w:noProof/>
        </w:rPr>
        <w:tab/>
        <w:t>3383</w:t>
      </w:r>
    </w:p>
    <w:p w14:paraId="073DABB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3383</w:t>
      </w:r>
    </w:p>
    <w:p w14:paraId="63F179F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3383</w:t>
      </w:r>
    </w:p>
    <w:p w14:paraId="41E228C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3386</w:t>
      </w:r>
    </w:p>
    <w:p w14:paraId="1C42CE1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absolute and relative CSI-RSRP accuracies for E-UTRAN Carrier Aggregation in CSI-RS based discovery signal</w:t>
      </w:r>
      <w:r>
        <w:rPr>
          <w:noProof/>
        </w:rPr>
        <w:tab/>
        <w:t>3386</w:t>
      </w:r>
    </w:p>
    <w:p w14:paraId="49E8BE2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3386</w:t>
      </w:r>
    </w:p>
    <w:p w14:paraId="00D4367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3386</w:t>
      </w:r>
    </w:p>
    <w:p w14:paraId="683B1C1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3389</w:t>
      </w:r>
    </w:p>
    <w:p w14:paraId="3EB1B7E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absolute and relative CSI-RSRP accuracies for E-UTRAN Carrier Aggregation in CSI-RS based discovery signal</w:t>
      </w:r>
      <w:r>
        <w:rPr>
          <w:noProof/>
        </w:rPr>
        <w:tab/>
        <w:t>3390</w:t>
      </w:r>
    </w:p>
    <w:p w14:paraId="42E8456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3390</w:t>
      </w:r>
    </w:p>
    <w:p w14:paraId="63BA396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3390</w:t>
      </w:r>
    </w:p>
    <w:p w14:paraId="7A393A3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3393</w:t>
      </w:r>
    </w:p>
    <w:p w14:paraId="007A943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FDD RSRP for E-UTRAN in Carrier Aggregation</w:t>
      </w:r>
      <w:r>
        <w:rPr>
          <w:noProof/>
        </w:rPr>
        <w:tab/>
        <w:t>3393</w:t>
      </w:r>
    </w:p>
    <w:p w14:paraId="7993D15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3393</w:t>
      </w:r>
    </w:p>
    <w:p w14:paraId="36D424D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3393</w:t>
      </w:r>
    </w:p>
    <w:p w14:paraId="0396571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3396</w:t>
      </w:r>
    </w:p>
    <w:p w14:paraId="399831C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TDD RSRP for E-UTRAN in Carrier Aggregation</w:t>
      </w:r>
      <w:r>
        <w:rPr>
          <w:noProof/>
        </w:rPr>
        <w:tab/>
        <w:t>3397</w:t>
      </w:r>
    </w:p>
    <w:p w14:paraId="1EB95A2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3397</w:t>
      </w:r>
    </w:p>
    <w:p w14:paraId="47C48E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3397</w:t>
      </w:r>
    </w:p>
    <w:p w14:paraId="5A95895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3400</w:t>
      </w:r>
    </w:p>
    <w:p w14:paraId="35C240A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FDD RSRP for E-UTRAN in Carrier Aggregation</w:t>
      </w:r>
      <w:r>
        <w:rPr>
          <w:noProof/>
        </w:rPr>
        <w:tab/>
        <w:t>3401</w:t>
      </w:r>
    </w:p>
    <w:p w14:paraId="7837C23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3401</w:t>
      </w:r>
    </w:p>
    <w:p w14:paraId="0E2215D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3401</w:t>
      </w:r>
    </w:p>
    <w:p w14:paraId="4CABACF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3407</w:t>
      </w:r>
    </w:p>
    <w:p w14:paraId="711883B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TDD RSRP for E-UTRAN in Carrier Aggregation</w:t>
      </w:r>
      <w:r>
        <w:rPr>
          <w:noProof/>
        </w:rPr>
        <w:tab/>
        <w:t>3407</w:t>
      </w:r>
    </w:p>
    <w:p w14:paraId="5481A51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3407</w:t>
      </w:r>
    </w:p>
    <w:p w14:paraId="0CA8858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3408</w:t>
      </w:r>
    </w:p>
    <w:p w14:paraId="3817822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3414</w:t>
      </w:r>
    </w:p>
    <w:p w14:paraId="78E8100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Intra frequency case for UE category 0</w:t>
      </w:r>
      <w:r>
        <w:rPr>
          <w:noProof/>
        </w:rPr>
        <w:tab/>
        <w:t>3414</w:t>
      </w:r>
    </w:p>
    <w:p w14:paraId="79BB561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3414</w:t>
      </w:r>
    </w:p>
    <w:p w14:paraId="22E2E59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3414</w:t>
      </w:r>
    </w:p>
    <w:p w14:paraId="758F542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3417</w:t>
      </w:r>
    </w:p>
    <w:p w14:paraId="169B7A9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Intra frequency case for UE category 0</w:t>
      </w:r>
      <w:r>
        <w:rPr>
          <w:noProof/>
        </w:rPr>
        <w:tab/>
        <w:t>3417</w:t>
      </w:r>
    </w:p>
    <w:p w14:paraId="65BB9F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3417</w:t>
      </w:r>
    </w:p>
    <w:p w14:paraId="69F5ADA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3417</w:t>
      </w:r>
    </w:p>
    <w:p w14:paraId="1113224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3420</w:t>
      </w:r>
    </w:p>
    <w:p w14:paraId="2617C6E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Intra frequency case for UE category 0</w:t>
      </w:r>
      <w:r>
        <w:rPr>
          <w:noProof/>
        </w:rPr>
        <w:tab/>
        <w:t>3420</w:t>
      </w:r>
    </w:p>
    <w:p w14:paraId="7935769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3420</w:t>
      </w:r>
    </w:p>
    <w:p w14:paraId="131331F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3420</w:t>
      </w:r>
    </w:p>
    <w:p w14:paraId="6270595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3421</w:t>
      </w:r>
    </w:p>
    <w:p w14:paraId="0B2080E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PCell in FDD FDD-TDD RSRP for E-UTRAN in Carrier Aggregation</w:t>
      </w:r>
      <w:r>
        <w:rPr>
          <w:noProof/>
        </w:rPr>
        <w:tab/>
        <w:t>3422</w:t>
      </w:r>
    </w:p>
    <w:p w14:paraId="78FDE20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3422</w:t>
      </w:r>
    </w:p>
    <w:p w14:paraId="3ED504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3422</w:t>
      </w:r>
    </w:p>
    <w:p w14:paraId="0D2059E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3427</w:t>
      </w:r>
    </w:p>
    <w:p w14:paraId="2D25C79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PCell in TDD FDD-TDD RSRP for E-UTRAN in Carrier Aggregation</w:t>
      </w:r>
      <w:r>
        <w:rPr>
          <w:noProof/>
        </w:rPr>
        <w:tab/>
        <w:t>3427</w:t>
      </w:r>
    </w:p>
    <w:p w14:paraId="1D66A91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3427</w:t>
      </w:r>
    </w:p>
    <w:p w14:paraId="067100B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3427</w:t>
      </w:r>
    </w:p>
    <w:p w14:paraId="38362D6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3432</w:t>
      </w:r>
    </w:p>
    <w:p w14:paraId="11787AA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FDD RSRP for E-UTRAN in Carrier Aggregation</w:t>
      </w:r>
      <w:r>
        <w:rPr>
          <w:noProof/>
        </w:rPr>
        <w:tab/>
        <w:t>3432</w:t>
      </w:r>
    </w:p>
    <w:p w14:paraId="5604F41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3432</w:t>
      </w:r>
    </w:p>
    <w:p w14:paraId="1713DC8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3432</w:t>
      </w:r>
    </w:p>
    <w:p w14:paraId="70003BA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3441</w:t>
      </w:r>
    </w:p>
    <w:p w14:paraId="53FC4A6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TDD RSRP for E-UTRAN in Carrier Aggregation</w:t>
      </w:r>
      <w:r>
        <w:rPr>
          <w:noProof/>
        </w:rPr>
        <w:tab/>
        <w:t>3442</w:t>
      </w:r>
    </w:p>
    <w:p w14:paraId="10BE62C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3442</w:t>
      </w:r>
    </w:p>
    <w:p w14:paraId="72DF2EB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3442</w:t>
      </w:r>
    </w:p>
    <w:p w14:paraId="77105A4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3451</w:t>
      </w:r>
    </w:p>
    <w:p w14:paraId="4964455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FDD RSRP for E-UTRAN in Carrier Aggregation</w:t>
      </w:r>
      <w:r>
        <w:rPr>
          <w:noProof/>
        </w:rPr>
        <w:tab/>
        <w:t>3451</w:t>
      </w:r>
    </w:p>
    <w:p w14:paraId="26C5C61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3451</w:t>
      </w:r>
    </w:p>
    <w:p w14:paraId="0C4D613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3452</w:t>
      </w:r>
    </w:p>
    <w:p w14:paraId="0F97FE7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3462</w:t>
      </w:r>
    </w:p>
    <w:p w14:paraId="5509A92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TDD RSRP for E-UTRAN in Carrier Aggregation</w:t>
      </w:r>
      <w:r>
        <w:rPr>
          <w:noProof/>
        </w:rPr>
        <w:tab/>
        <w:t>3463</w:t>
      </w:r>
    </w:p>
    <w:p w14:paraId="6EABA83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3463</w:t>
      </w:r>
    </w:p>
    <w:p w14:paraId="4A613EC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3463</w:t>
      </w:r>
    </w:p>
    <w:p w14:paraId="0FB1B78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A.9.1.49.3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3473</w:t>
      </w:r>
    </w:p>
    <w:p w14:paraId="2FDB679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RSRP for E-UTRAN in Carrier Aggregation</w:t>
      </w:r>
      <w:r>
        <w:rPr>
          <w:noProof/>
        </w:rPr>
        <w:tab/>
        <w:t>3474</w:t>
      </w:r>
    </w:p>
    <w:p w14:paraId="0F224E7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3474</w:t>
      </w:r>
    </w:p>
    <w:p w14:paraId="32283A8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3474</w:t>
      </w:r>
    </w:p>
    <w:p w14:paraId="4C5A92C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3481</w:t>
      </w:r>
    </w:p>
    <w:p w14:paraId="49BDC38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RSRP for E-UTRAN in Carrier Aggregation</w:t>
      </w:r>
      <w:r>
        <w:rPr>
          <w:noProof/>
        </w:rPr>
        <w:tab/>
        <w:t>3482</w:t>
      </w:r>
    </w:p>
    <w:p w14:paraId="100390E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3482</w:t>
      </w:r>
    </w:p>
    <w:p w14:paraId="73D9B1F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3482</w:t>
      </w:r>
    </w:p>
    <w:p w14:paraId="018E6E9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3488</w:t>
      </w:r>
    </w:p>
    <w:p w14:paraId="5034459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Intra frequency case for Cat-M1 UE in CEModeA</w:t>
      </w:r>
      <w:r>
        <w:rPr>
          <w:noProof/>
        </w:rPr>
        <w:tab/>
        <w:t>3489</w:t>
      </w:r>
    </w:p>
    <w:p w14:paraId="005E329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3489</w:t>
      </w:r>
    </w:p>
    <w:p w14:paraId="38C8429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3489</w:t>
      </w:r>
    </w:p>
    <w:p w14:paraId="75AEA1D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3492</w:t>
      </w:r>
    </w:p>
    <w:p w14:paraId="4783DCA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Intra frequency case for Cat-M1 UE for 5MHz Bandwidth in CEModeA</w:t>
      </w:r>
      <w:r>
        <w:rPr>
          <w:noProof/>
        </w:rPr>
        <w:tab/>
        <w:t>3492</w:t>
      </w:r>
    </w:p>
    <w:p w14:paraId="28B4857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3492</w:t>
      </w:r>
    </w:p>
    <w:p w14:paraId="3071638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3492</w:t>
      </w:r>
    </w:p>
    <w:p w14:paraId="0902F89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3493</w:t>
      </w:r>
    </w:p>
    <w:p w14:paraId="5207C9E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Intra frequency case for Cat-M1 UE in CEModeA</w:t>
      </w:r>
      <w:r>
        <w:rPr>
          <w:noProof/>
        </w:rPr>
        <w:tab/>
        <w:t>3493</w:t>
      </w:r>
    </w:p>
    <w:p w14:paraId="0FDA090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3493</w:t>
      </w:r>
    </w:p>
    <w:p w14:paraId="3A98FE0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3494</w:t>
      </w:r>
    </w:p>
    <w:p w14:paraId="1A570E8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3497</w:t>
      </w:r>
    </w:p>
    <w:p w14:paraId="18D4B6F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Intra frequency case for Cat-M1 UE for 5MHz Bandwidth in CEModeA</w:t>
      </w:r>
      <w:r>
        <w:rPr>
          <w:noProof/>
        </w:rPr>
        <w:tab/>
        <w:t>3497</w:t>
      </w:r>
    </w:p>
    <w:p w14:paraId="337C19D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3497</w:t>
      </w:r>
    </w:p>
    <w:p w14:paraId="3AF82D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3497</w:t>
      </w:r>
    </w:p>
    <w:p w14:paraId="5DF4F8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3498</w:t>
      </w:r>
    </w:p>
    <w:p w14:paraId="19E7C75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Intra frequency case for Cat-M1 UE in CEModeA</w:t>
      </w:r>
      <w:r>
        <w:rPr>
          <w:noProof/>
        </w:rPr>
        <w:tab/>
        <w:t>3499</w:t>
      </w:r>
    </w:p>
    <w:p w14:paraId="6BD84FF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3499</w:t>
      </w:r>
    </w:p>
    <w:p w14:paraId="6480A95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3499</w:t>
      </w:r>
    </w:p>
    <w:p w14:paraId="36EE780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3501</w:t>
      </w:r>
    </w:p>
    <w:p w14:paraId="7580830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Intra frequency absolute and relative RSRP accuracies with FDD PCell</w:t>
      </w:r>
      <w:r>
        <w:rPr>
          <w:noProof/>
        </w:rPr>
        <w:tab/>
        <w:t>3501</w:t>
      </w:r>
    </w:p>
    <w:p w14:paraId="5E30A55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3501</w:t>
      </w:r>
    </w:p>
    <w:p w14:paraId="0B442B8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3501</w:t>
      </w:r>
    </w:p>
    <w:p w14:paraId="514614C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3505</w:t>
      </w:r>
    </w:p>
    <w:p w14:paraId="0899295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Intra frequency absolute and relative RSRP accuracies with TDD PCell</w:t>
      </w:r>
      <w:r>
        <w:rPr>
          <w:noProof/>
        </w:rPr>
        <w:tab/>
        <w:t>3505</w:t>
      </w:r>
    </w:p>
    <w:p w14:paraId="76D37D7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3505</w:t>
      </w:r>
    </w:p>
    <w:p w14:paraId="2A80308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3505</w:t>
      </w:r>
    </w:p>
    <w:p w14:paraId="12D30BE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3508</w:t>
      </w:r>
    </w:p>
    <w:p w14:paraId="457C7AB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Intra frequency case for Cat-M1 UE in CEModeB</w:t>
      </w:r>
      <w:r>
        <w:rPr>
          <w:noProof/>
        </w:rPr>
        <w:tab/>
        <w:t>3509</w:t>
      </w:r>
    </w:p>
    <w:p w14:paraId="537D1B4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3509</w:t>
      </w:r>
    </w:p>
    <w:p w14:paraId="018CF16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3509</w:t>
      </w:r>
    </w:p>
    <w:p w14:paraId="1715B82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3512</w:t>
      </w:r>
    </w:p>
    <w:p w14:paraId="3745E7A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Intra frequency case for Cat-M1 UE for 5MHz Bandwidth in CEModeB</w:t>
      </w:r>
      <w:r>
        <w:rPr>
          <w:noProof/>
        </w:rPr>
        <w:tab/>
        <w:t>3512</w:t>
      </w:r>
    </w:p>
    <w:p w14:paraId="0FD4442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3512</w:t>
      </w:r>
    </w:p>
    <w:p w14:paraId="5D47459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3512</w:t>
      </w:r>
    </w:p>
    <w:p w14:paraId="1244846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3513</w:t>
      </w:r>
    </w:p>
    <w:p w14:paraId="699803C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Intra frequency case for Cat-M1 UE in CEModeB</w:t>
      </w:r>
      <w:r>
        <w:rPr>
          <w:noProof/>
        </w:rPr>
        <w:tab/>
        <w:t>3513</w:t>
      </w:r>
    </w:p>
    <w:p w14:paraId="07D621D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3513</w:t>
      </w:r>
    </w:p>
    <w:p w14:paraId="3CDD1D8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3514</w:t>
      </w:r>
    </w:p>
    <w:p w14:paraId="09C3B25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3517</w:t>
      </w:r>
    </w:p>
    <w:p w14:paraId="339E9B9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Intra frequency case for Cat-M1 UE for 5MHz Bandwidth in CEModeB</w:t>
      </w:r>
      <w:r>
        <w:rPr>
          <w:noProof/>
        </w:rPr>
        <w:tab/>
        <w:t>3517</w:t>
      </w:r>
    </w:p>
    <w:p w14:paraId="66C2ADD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3517</w:t>
      </w:r>
    </w:p>
    <w:p w14:paraId="5594ED3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3517</w:t>
      </w:r>
    </w:p>
    <w:p w14:paraId="4D5D79C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3518</w:t>
      </w:r>
    </w:p>
    <w:p w14:paraId="16167C0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Intra frequency case for Cat-M1 UE in CEModeB</w:t>
      </w:r>
      <w:r>
        <w:rPr>
          <w:noProof/>
        </w:rPr>
        <w:tab/>
        <w:t>3518</w:t>
      </w:r>
    </w:p>
    <w:p w14:paraId="779FCD4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3518</w:t>
      </w:r>
    </w:p>
    <w:p w14:paraId="4892653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3519</w:t>
      </w:r>
    </w:p>
    <w:p w14:paraId="334111B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3521</w:t>
      </w:r>
    </w:p>
    <w:p w14:paraId="6250AE0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Absolute and relative CSI-RSRP accuracies in CSI-RS based discovery signal with FDD PCell</w:t>
      </w:r>
      <w:r>
        <w:rPr>
          <w:noProof/>
        </w:rPr>
        <w:tab/>
        <w:t>3521</w:t>
      </w:r>
    </w:p>
    <w:p w14:paraId="4C3156F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3521</w:t>
      </w:r>
    </w:p>
    <w:p w14:paraId="1BE2882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3521</w:t>
      </w:r>
    </w:p>
    <w:p w14:paraId="5C8DA65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3524</w:t>
      </w:r>
    </w:p>
    <w:p w14:paraId="4132581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Absolute and relative CSI-RSRP accuracies in CSI-RS based discovery signal with TDD PCell</w:t>
      </w:r>
      <w:r>
        <w:rPr>
          <w:noProof/>
        </w:rPr>
        <w:tab/>
        <w:t>3525</w:t>
      </w:r>
    </w:p>
    <w:p w14:paraId="4369CB4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A.9.1.61.1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3525</w:t>
      </w:r>
    </w:p>
    <w:p w14:paraId="4CA7949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3525</w:t>
      </w:r>
    </w:p>
    <w:p w14:paraId="53FB669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3528</w:t>
      </w:r>
    </w:p>
    <w:p w14:paraId="6E9BF94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Inter frequency case for Cat-M1 UE in CEModeA</w:t>
      </w:r>
      <w:r>
        <w:rPr>
          <w:noProof/>
        </w:rPr>
        <w:tab/>
        <w:t>3528</w:t>
      </w:r>
    </w:p>
    <w:p w14:paraId="70B843F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3528</w:t>
      </w:r>
    </w:p>
    <w:p w14:paraId="6813FC5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3528</w:t>
      </w:r>
    </w:p>
    <w:p w14:paraId="61C5B7C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3531</w:t>
      </w:r>
    </w:p>
    <w:p w14:paraId="7928436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Inter frequency case for Cat-M1 UE in CEModeA</w:t>
      </w:r>
      <w:r>
        <w:rPr>
          <w:noProof/>
        </w:rPr>
        <w:tab/>
        <w:t>3531</w:t>
      </w:r>
    </w:p>
    <w:p w14:paraId="18ADC44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3531</w:t>
      </w:r>
    </w:p>
    <w:p w14:paraId="5D4F516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3531</w:t>
      </w:r>
    </w:p>
    <w:p w14:paraId="46F38B9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3534</w:t>
      </w:r>
    </w:p>
    <w:p w14:paraId="083E837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Inter frequency case for Cat-M1 UE in CEModeA</w:t>
      </w:r>
      <w:r>
        <w:rPr>
          <w:noProof/>
        </w:rPr>
        <w:tab/>
        <w:t>3534</w:t>
      </w:r>
    </w:p>
    <w:p w14:paraId="6145FF6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3534</w:t>
      </w:r>
    </w:p>
    <w:p w14:paraId="55644C2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3534</w:t>
      </w:r>
    </w:p>
    <w:p w14:paraId="03CACC1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3535</w:t>
      </w:r>
    </w:p>
    <w:p w14:paraId="16053AB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Inter frequency case for Cat-M1 UE in CEModeB</w:t>
      </w:r>
      <w:r>
        <w:rPr>
          <w:noProof/>
        </w:rPr>
        <w:tab/>
        <w:t>3536</w:t>
      </w:r>
    </w:p>
    <w:p w14:paraId="61AB6C6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3536</w:t>
      </w:r>
    </w:p>
    <w:p w14:paraId="086B96E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3536</w:t>
      </w:r>
    </w:p>
    <w:p w14:paraId="2288AE5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3542</w:t>
      </w:r>
    </w:p>
    <w:p w14:paraId="7095806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Inter frequency case for Cat-M1 UE in CEModeB</w:t>
      </w:r>
      <w:r>
        <w:rPr>
          <w:noProof/>
        </w:rPr>
        <w:tab/>
        <w:t>3542</w:t>
      </w:r>
    </w:p>
    <w:p w14:paraId="326B8A6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3542</w:t>
      </w:r>
    </w:p>
    <w:p w14:paraId="62A9072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3542</w:t>
      </w:r>
    </w:p>
    <w:p w14:paraId="0984416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3548</w:t>
      </w:r>
    </w:p>
    <w:p w14:paraId="31CEDFC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Inter frequency case for Cat-M1 UE in CEModeB</w:t>
      </w:r>
      <w:r>
        <w:rPr>
          <w:noProof/>
        </w:rPr>
        <w:tab/>
        <w:t>3548</w:t>
      </w:r>
    </w:p>
    <w:p w14:paraId="686B54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3548</w:t>
      </w:r>
    </w:p>
    <w:p w14:paraId="78A8789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3548</w:t>
      </w:r>
    </w:p>
    <w:p w14:paraId="72278E1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3549</w:t>
      </w:r>
    </w:p>
    <w:p w14:paraId="7283537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RSRP for E-UTRAN in Carrier Aggregation with generic duplex modes</w:t>
      </w:r>
      <w:r>
        <w:rPr>
          <w:noProof/>
        </w:rPr>
        <w:tab/>
        <w:t>3550</w:t>
      </w:r>
    </w:p>
    <w:p w14:paraId="3326A65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3550</w:t>
      </w:r>
    </w:p>
    <w:p w14:paraId="6CC95AC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3550</w:t>
      </w:r>
    </w:p>
    <w:p w14:paraId="03ABB2E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3554</w:t>
      </w:r>
    </w:p>
    <w:p w14:paraId="6CFBD7A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RSRP for E-UTRAN in Carrier Aggregation with generic duplex modes</w:t>
      </w:r>
      <w:r>
        <w:rPr>
          <w:noProof/>
        </w:rPr>
        <w:tab/>
        <w:t>3554</w:t>
      </w:r>
    </w:p>
    <w:p w14:paraId="148E272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3554</w:t>
      </w:r>
    </w:p>
    <w:p w14:paraId="2C8096E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3554</w:t>
      </w:r>
    </w:p>
    <w:p w14:paraId="5C28E07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3558</w:t>
      </w:r>
    </w:p>
    <w:p w14:paraId="273763C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RSRP for E-UTRAN in Carrier Aggregation with generic duplex modes</w:t>
      </w:r>
      <w:r>
        <w:rPr>
          <w:noProof/>
        </w:rPr>
        <w:tab/>
        <w:t>3559</w:t>
      </w:r>
    </w:p>
    <w:p w14:paraId="12FBDED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3559</w:t>
      </w:r>
    </w:p>
    <w:p w14:paraId="63A119F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3559</w:t>
      </w:r>
    </w:p>
    <w:p w14:paraId="366D676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3571</w:t>
      </w:r>
    </w:p>
    <w:p w14:paraId="1E25ACD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RSRP for E-UTRAN in Carrier Aggregation with generic duplex modes</w:t>
      </w:r>
      <w:r>
        <w:rPr>
          <w:noProof/>
        </w:rPr>
        <w:tab/>
        <w:t>3572</w:t>
      </w:r>
    </w:p>
    <w:p w14:paraId="2665AC8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3572</w:t>
      </w:r>
    </w:p>
    <w:p w14:paraId="25993FE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3572</w:t>
      </w:r>
    </w:p>
    <w:p w14:paraId="0335D1A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3584</w:t>
      </w:r>
    </w:p>
    <w:p w14:paraId="42B968E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RSRP for E-UTRAN in Carrier Aggregation with generic duplex modes</w:t>
      </w:r>
      <w:r>
        <w:rPr>
          <w:noProof/>
        </w:rPr>
        <w:tab/>
        <w:t>3585</w:t>
      </w:r>
    </w:p>
    <w:p w14:paraId="5DFA79A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3585</w:t>
      </w:r>
    </w:p>
    <w:p w14:paraId="6D1ADA2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3585</w:t>
      </w:r>
    </w:p>
    <w:p w14:paraId="3A310BF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3597</w:t>
      </w:r>
    </w:p>
    <w:p w14:paraId="06A533A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3598</w:t>
      </w:r>
    </w:p>
    <w:p w14:paraId="0ABAC87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3598</w:t>
      </w:r>
    </w:p>
    <w:p w14:paraId="3AA82A7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3598</w:t>
      </w:r>
    </w:p>
    <w:p w14:paraId="6071A61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3601</w:t>
      </w:r>
    </w:p>
    <w:p w14:paraId="02FCB2A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CA Idle Mode Measurements for overlapping carrier</w:t>
      </w:r>
      <w:r>
        <w:rPr>
          <w:noProof/>
        </w:rPr>
        <w:tab/>
        <w:t>3601</w:t>
      </w:r>
    </w:p>
    <w:p w14:paraId="335F117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3601</w:t>
      </w:r>
    </w:p>
    <w:p w14:paraId="612D65F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3601</w:t>
      </w:r>
    </w:p>
    <w:p w14:paraId="25AE530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3602</w:t>
      </w:r>
    </w:p>
    <w:p w14:paraId="2BB4359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CA Idle Mode Measurements for non-overlapping carrier</w:t>
      </w:r>
      <w:r>
        <w:rPr>
          <w:noProof/>
        </w:rPr>
        <w:tab/>
        <w:t>3602</w:t>
      </w:r>
    </w:p>
    <w:p w14:paraId="3B79D4D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3602</w:t>
      </w:r>
    </w:p>
    <w:p w14:paraId="4BE6881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3603</w:t>
      </w:r>
    </w:p>
    <w:p w14:paraId="66004B6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3604</w:t>
      </w:r>
    </w:p>
    <w:p w14:paraId="34596ED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RSS based RSRP Intra frequency case for Cat-M1 UE in CEModeA</w:t>
      </w:r>
      <w:r>
        <w:rPr>
          <w:noProof/>
        </w:rPr>
        <w:tab/>
        <w:t>3604</w:t>
      </w:r>
    </w:p>
    <w:p w14:paraId="65FEA97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3604</w:t>
      </w:r>
    </w:p>
    <w:p w14:paraId="75B909C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3604</w:t>
      </w:r>
    </w:p>
    <w:p w14:paraId="56B8402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A.9.1.76.3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3607</w:t>
      </w:r>
    </w:p>
    <w:p w14:paraId="7581E89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RSS based RSRP Intra frequency case for Cat-M1 UE in CEModeA</w:t>
      </w:r>
      <w:r>
        <w:rPr>
          <w:noProof/>
        </w:rPr>
        <w:tab/>
        <w:t>3607</w:t>
      </w:r>
    </w:p>
    <w:p w14:paraId="13C3D8B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3607</w:t>
      </w:r>
    </w:p>
    <w:p w14:paraId="5B5CEC3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3607</w:t>
      </w:r>
    </w:p>
    <w:p w14:paraId="16DF0C1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3610</w:t>
      </w:r>
    </w:p>
    <w:p w14:paraId="05DFAFD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RSS based RSRP Intra frequency case for Cat-M1 UE in CEModeA</w:t>
      </w:r>
      <w:r>
        <w:rPr>
          <w:noProof/>
        </w:rPr>
        <w:tab/>
        <w:t>3610</w:t>
      </w:r>
    </w:p>
    <w:p w14:paraId="71698AA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3610</w:t>
      </w:r>
    </w:p>
    <w:p w14:paraId="78F8B6F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3610</w:t>
      </w:r>
    </w:p>
    <w:p w14:paraId="789089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3613</w:t>
      </w:r>
    </w:p>
    <w:p w14:paraId="5BF16D1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RSS based RSRP Intra frequency case for Cat-M1 UE in CEModeB</w:t>
      </w:r>
      <w:r>
        <w:rPr>
          <w:noProof/>
        </w:rPr>
        <w:tab/>
        <w:t>3613</w:t>
      </w:r>
    </w:p>
    <w:p w14:paraId="57F3559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3613</w:t>
      </w:r>
    </w:p>
    <w:p w14:paraId="2D273ED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3613</w:t>
      </w:r>
    </w:p>
    <w:p w14:paraId="55A2DF2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3616</w:t>
      </w:r>
    </w:p>
    <w:p w14:paraId="6456B5B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RSS based RSRP Intra frequency case for Cat-M1 UE in CEModeB</w:t>
      </w:r>
      <w:r>
        <w:rPr>
          <w:noProof/>
        </w:rPr>
        <w:tab/>
        <w:t>3616</w:t>
      </w:r>
    </w:p>
    <w:p w14:paraId="6D86780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3616</w:t>
      </w:r>
    </w:p>
    <w:p w14:paraId="5AB6E3F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3616</w:t>
      </w:r>
    </w:p>
    <w:p w14:paraId="3553F1F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3619</w:t>
      </w:r>
    </w:p>
    <w:p w14:paraId="707660E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RSS based RSRP Intra frequency case for Cat-M1 UE in CEModeB</w:t>
      </w:r>
      <w:r>
        <w:rPr>
          <w:noProof/>
        </w:rPr>
        <w:tab/>
        <w:t>3619</w:t>
      </w:r>
    </w:p>
    <w:p w14:paraId="0870656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3619</w:t>
      </w:r>
    </w:p>
    <w:p w14:paraId="5AEEA7A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3619</w:t>
      </w:r>
    </w:p>
    <w:p w14:paraId="10A3D62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3622</w:t>
      </w:r>
    </w:p>
    <w:p w14:paraId="785BF12E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</w:t>
      </w:r>
      <w:r>
        <w:rPr>
          <w:noProof/>
        </w:rPr>
        <w:tab/>
        <w:t>3622</w:t>
      </w:r>
    </w:p>
    <w:p w14:paraId="7A406F7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</w:t>
      </w:r>
      <w:r>
        <w:rPr>
          <w:noProof/>
        </w:rPr>
        <w:tab/>
        <w:t>3622</w:t>
      </w:r>
    </w:p>
    <w:p w14:paraId="1500141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3622</w:t>
      </w:r>
    </w:p>
    <w:p w14:paraId="3F0FD90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3622</w:t>
      </w:r>
    </w:p>
    <w:p w14:paraId="5E05A22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3625</w:t>
      </w:r>
    </w:p>
    <w:p w14:paraId="1929BBD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</w:t>
      </w:r>
      <w:r>
        <w:rPr>
          <w:noProof/>
        </w:rPr>
        <w:tab/>
        <w:t>3625</w:t>
      </w:r>
    </w:p>
    <w:p w14:paraId="7118A1A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3625</w:t>
      </w:r>
    </w:p>
    <w:p w14:paraId="58FEE02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3625</w:t>
      </w:r>
    </w:p>
    <w:p w14:paraId="44EB346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3627</w:t>
      </w:r>
    </w:p>
    <w:p w14:paraId="0E47332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3627</w:t>
      </w:r>
    </w:p>
    <w:p w14:paraId="5C816A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3627</w:t>
      </w:r>
    </w:p>
    <w:p w14:paraId="6BE5778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3627</w:t>
      </w:r>
    </w:p>
    <w:p w14:paraId="5D28A28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3630</w:t>
      </w:r>
    </w:p>
    <w:p w14:paraId="7AF11A4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3630</w:t>
      </w:r>
    </w:p>
    <w:p w14:paraId="0E8AA0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3630</w:t>
      </w:r>
    </w:p>
    <w:p w14:paraId="774ED98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3630</w:t>
      </w:r>
    </w:p>
    <w:p w14:paraId="26FD200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3632</w:t>
      </w:r>
    </w:p>
    <w:p w14:paraId="57C1DDA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3633</w:t>
      </w:r>
    </w:p>
    <w:p w14:paraId="4360D28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3633</w:t>
      </w:r>
    </w:p>
    <w:p w14:paraId="7478E80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3633</w:t>
      </w:r>
    </w:p>
    <w:p w14:paraId="5D6AE2E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3635</w:t>
      </w:r>
    </w:p>
    <w:p w14:paraId="688EDFB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for E-UTRA Carrier Aggregation</w:t>
      </w:r>
      <w:r>
        <w:rPr>
          <w:noProof/>
        </w:rPr>
        <w:tab/>
        <w:t>3635</w:t>
      </w:r>
    </w:p>
    <w:p w14:paraId="4C29C46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3635</w:t>
      </w:r>
    </w:p>
    <w:p w14:paraId="79616BF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3636</w:t>
      </w:r>
    </w:p>
    <w:p w14:paraId="2978429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3639</w:t>
      </w:r>
    </w:p>
    <w:p w14:paraId="05A0775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for E-UTRA Carrier Aggregation</w:t>
      </w:r>
      <w:r>
        <w:rPr>
          <w:noProof/>
        </w:rPr>
        <w:tab/>
        <w:t>3639</w:t>
      </w:r>
    </w:p>
    <w:p w14:paraId="780F63E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3639</w:t>
      </w:r>
    </w:p>
    <w:p w14:paraId="0178753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3639</w:t>
      </w:r>
    </w:p>
    <w:p w14:paraId="05350F1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3642</w:t>
      </w:r>
    </w:p>
    <w:p w14:paraId="5F912FA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under Time Domain Measurement Resource Restriction with Non-MBSFN ABS</w:t>
      </w:r>
      <w:r>
        <w:rPr>
          <w:noProof/>
        </w:rPr>
        <w:tab/>
        <w:t>3642</w:t>
      </w:r>
    </w:p>
    <w:p w14:paraId="5FDE5C3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3642</w:t>
      </w:r>
    </w:p>
    <w:p w14:paraId="7084813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3642</w:t>
      </w:r>
    </w:p>
    <w:p w14:paraId="265D457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3646</w:t>
      </w:r>
    </w:p>
    <w:p w14:paraId="633F9CA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under Time Domain Measurement Resource Restriction with Non-MBSFN ABS</w:t>
      </w:r>
      <w:r>
        <w:rPr>
          <w:noProof/>
        </w:rPr>
        <w:tab/>
        <w:t>3646</w:t>
      </w:r>
    </w:p>
    <w:p w14:paraId="1A69C77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3646</w:t>
      </w:r>
    </w:p>
    <w:p w14:paraId="6716631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3646</w:t>
      </w:r>
    </w:p>
    <w:p w14:paraId="60E560E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3650</w:t>
      </w:r>
    </w:p>
    <w:p w14:paraId="5AC319B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under Time Domain Measurement Resource Restriction with MBSFN ABS</w:t>
      </w:r>
      <w:r>
        <w:rPr>
          <w:noProof/>
        </w:rPr>
        <w:tab/>
        <w:t>3650</w:t>
      </w:r>
    </w:p>
    <w:p w14:paraId="09BE6A3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3650</w:t>
      </w:r>
    </w:p>
    <w:p w14:paraId="68FE30B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3650</w:t>
      </w:r>
    </w:p>
    <w:p w14:paraId="7AA01A7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3654</w:t>
      </w:r>
    </w:p>
    <w:p w14:paraId="6B256C8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 under time domain measurement resource restriction with MBSFN ABS</w:t>
      </w:r>
      <w:r>
        <w:rPr>
          <w:noProof/>
        </w:rPr>
        <w:tab/>
        <w:t>3654</w:t>
      </w:r>
    </w:p>
    <w:p w14:paraId="15C2452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3654</w:t>
      </w:r>
    </w:p>
    <w:p w14:paraId="58E39A3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3654</w:t>
      </w:r>
    </w:p>
    <w:p w14:paraId="2EA13BC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3658</w:t>
      </w:r>
    </w:p>
    <w:p w14:paraId="7A7E1EE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for E-UTRA Carrier Aggregation (20MHz bandwidth)</w:t>
      </w:r>
      <w:r>
        <w:rPr>
          <w:noProof/>
        </w:rPr>
        <w:tab/>
        <w:t>3658</w:t>
      </w:r>
    </w:p>
    <w:p w14:paraId="53752C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3658</w:t>
      </w:r>
    </w:p>
    <w:p w14:paraId="5132A89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3658</w:t>
      </w:r>
    </w:p>
    <w:p w14:paraId="1F7AC8C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3659</w:t>
      </w:r>
    </w:p>
    <w:p w14:paraId="44745F6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for E-UTRA Carrier Aggregation (20MHz bandwidth)</w:t>
      </w:r>
      <w:r>
        <w:rPr>
          <w:noProof/>
        </w:rPr>
        <w:tab/>
        <w:t>3659</w:t>
      </w:r>
    </w:p>
    <w:p w14:paraId="3F7D546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3659</w:t>
      </w:r>
    </w:p>
    <w:p w14:paraId="461BC6A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3660</w:t>
      </w:r>
    </w:p>
    <w:p w14:paraId="32A13A0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3660</w:t>
      </w:r>
    </w:p>
    <w:p w14:paraId="6E3C095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A.9.2.13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103E3C0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A.9.2.13.1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3E92671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A.9.2.13.2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118A735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A.9.2.13.3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0777A61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A.9.2.14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142BF09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A.9.2.14.1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74B98CB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A.9.2.14.2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0D58741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A.9.2.14.3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1569888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under Time Domain Measurement Resource Restriction with CRS Assistance Information and Non-MBSFN ABS</w:t>
      </w:r>
      <w:r>
        <w:rPr>
          <w:noProof/>
        </w:rPr>
        <w:tab/>
        <w:t>3661</w:t>
      </w:r>
    </w:p>
    <w:p w14:paraId="0CA70FB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3661</w:t>
      </w:r>
    </w:p>
    <w:p w14:paraId="0012983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3661</w:t>
      </w:r>
    </w:p>
    <w:p w14:paraId="6465C99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3665</w:t>
      </w:r>
    </w:p>
    <w:p w14:paraId="2FF4C49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under Time Domain Measurement Resource Restriction with CRS Assistance Information and Non-MBSFN ABS</w:t>
      </w:r>
      <w:r>
        <w:rPr>
          <w:noProof/>
        </w:rPr>
        <w:tab/>
        <w:t>3665</w:t>
      </w:r>
    </w:p>
    <w:p w14:paraId="5C267E3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3665</w:t>
      </w:r>
    </w:p>
    <w:p w14:paraId="4BC4E80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3665</w:t>
      </w:r>
    </w:p>
    <w:p w14:paraId="5C05815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3670</w:t>
      </w:r>
    </w:p>
    <w:p w14:paraId="5A4101E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 for 5 MHz bandwidth</w:t>
      </w:r>
      <w:r>
        <w:rPr>
          <w:noProof/>
        </w:rPr>
        <w:tab/>
        <w:t>3670</w:t>
      </w:r>
    </w:p>
    <w:p w14:paraId="0AF23C4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3670</w:t>
      </w:r>
    </w:p>
    <w:p w14:paraId="09FF4F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3670</w:t>
      </w:r>
    </w:p>
    <w:p w14:paraId="229313B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3672</w:t>
      </w:r>
    </w:p>
    <w:p w14:paraId="7F6766C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3672</w:t>
      </w:r>
    </w:p>
    <w:p w14:paraId="3CDE0B2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3672</w:t>
      </w:r>
    </w:p>
    <w:p w14:paraId="2D5F8A0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3672</w:t>
      </w:r>
    </w:p>
    <w:p w14:paraId="453DF4D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3675</w:t>
      </w:r>
    </w:p>
    <w:p w14:paraId="74E7E4C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FDD-FDD Inter Frequency WB-RSRQ</w:t>
      </w:r>
      <w:r>
        <w:rPr>
          <w:noProof/>
        </w:rPr>
        <w:tab/>
        <w:t>3675</w:t>
      </w:r>
    </w:p>
    <w:p w14:paraId="7F418BD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3675</w:t>
      </w:r>
    </w:p>
    <w:p w14:paraId="109EFBF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3675</w:t>
      </w:r>
    </w:p>
    <w:p w14:paraId="3E342CF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3677</w:t>
      </w:r>
    </w:p>
    <w:p w14:paraId="72AE909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WB-RSRQ</w:t>
      </w:r>
      <w:r>
        <w:rPr>
          <w:noProof/>
        </w:rPr>
        <w:tab/>
        <w:t>3677</w:t>
      </w:r>
    </w:p>
    <w:p w14:paraId="2DEEEBC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3677</w:t>
      </w:r>
    </w:p>
    <w:p w14:paraId="41D7AD7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3677</w:t>
      </w:r>
    </w:p>
    <w:p w14:paraId="0A26CAA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3680</w:t>
      </w:r>
    </w:p>
    <w:p w14:paraId="0D3A593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for E-UTRAN Carrier Aggregation for 10MHz+5MHz</w:t>
      </w:r>
      <w:r>
        <w:rPr>
          <w:noProof/>
        </w:rPr>
        <w:tab/>
        <w:t>3680</w:t>
      </w:r>
    </w:p>
    <w:p w14:paraId="127E65C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3680</w:t>
      </w:r>
    </w:p>
    <w:p w14:paraId="1614783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3680</w:t>
      </w:r>
    </w:p>
    <w:p w14:paraId="2A548A6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3683</w:t>
      </w:r>
    </w:p>
    <w:p w14:paraId="084F7D8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for E-UTRAN Carrier Aggregation for 10MHz+5MHz</w:t>
      </w:r>
      <w:r>
        <w:rPr>
          <w:noProof/>
        </w:rPr>
        <w:tab/>
        <w:t>3683</w:t>
      </w:r>
    </w:p>
    <w:p w14:paraId="6C8E3B5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3684</w:t>
      </w:r>
    </w:p>
    <w:p w14:paraId="2786658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3684</w:t>
      </w:r>
    </w:p>
    <w:p w14:paraId="69F18A1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3684</w:t>
      </w:r>
    </w:p>
    <w:p w14:paraId="724B67F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for E-UTRA Carrier Aggregation (5MHz + 5MHz bandwidth)</w:t>
      </w:r>
      <w:r>
        <w:rPr>
          <w:noProof/>
        </w:rPr>
        <w:tab/>
        <w:t>3684</w:t>
      </w:r>
    </w:p>
    <w:p w14:paraId="51E0B09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3684</w:t>
      </w:r>
    </w:p>
    <w:p w14:paraId="33E2A74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3684</w:t>
      </w:r>
    </w:p>
    <w:p w14:paraId="1938519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3687</w:t>
      </w:r>
    </w:p>
    <w:p w14:paraId="209FF9C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for E-UTRA Carrier Aggregation (5MHz + 5MHz bandwidth)</w:t>
      </w:r>
      <w:r>
        <w:rPr>
          <w:noProof/>
        </w:rPr>
        <w:tab/>
        <w:t>3687</w:t>
      </w:r>
    </w:p>
    <w:p w14:paraId="343E504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3687</w:t>
      </w:r>
    </w:p>
    <w:p w14:paraId="5599F5A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3687</w:t>
      </w:r>
    </w:p>
    <w:p w14:paraId="0E72D7C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3688</w:t>
      </w:r>
    </w:p>
    <w:p w14:paraId="66CD80C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A.9.2.25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for E-UTRAN TDD-FDD Carrier Aggregation with PCell in FDD</w:t>
      </w:r>
      <w:r>
        <w:rPr>
          <w:noProof/>
        </w:rPr>
        <w:tab/>
        <w:t>3688</w:t>
      </w:r>
    </w:p>
    <w:p w14:paraId="74D3348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3688</w:t>
      </w:r>
    </w:p>
    <w:p w14:paraId="6593FDA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3688</w:t>
      </w:r>
    </w:p>
    <w:p w14:paraId="797605C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3693</w:t>
      </w:r>
    </w:p>
    <w:p w14:paraId="3FC923B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for E-UTRAN TDD-FDD Carrier Aggregation with PCell in TDD</w:t>
      </w:r>
      <w:r>
        <w:rPr>
          <w:noProof/>
        </w:rPr>
        <w:tab/>
        <w:t>3693</w:t>
      </w:r>
    </w:p>
    <w:p w14:paraId="226B53A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3693</w:t>
      </w:r>
    </w:p>
    <w:p w14:paraId="0A76294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3693</w:t>
      </w:r>
    </w:p>
    <w:p w14:paraId="721983C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3697</w:t>
      </w:r>
    </w:p>
    <w:p w14:paraId="57E1F32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for E-UTRAN Carrier Aggregation for 20MHz+10MHz</w:t>
      </w:r>
      <w:r>
        <w:rPr>
          <w:noProof/>
        </w:rPr>
        <w:tab/>
        <w:t>3697</w:t>
      </w:r>
    </w:p>
    <w:p w14:paraId="1239713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3697</w:t>
      </w:r>
    </w:p>
    <w:p w14:paraId="40B9FDB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3697</w:t>
      </w:r>
    </w:p>
    <w:p w14:paraId="3A48079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3698</w:t>
      </w:r>
    </w:p>
    <w:p w14:paraId="7856F93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intra-frequency absolute RSRQ accuracy with CRS based discovery signal</w:t>
      </w:r>
      <w:r>
        <w:rPr>
          <w:noProof/>
        </w:rPr>
        <w:tab/>
        <w:t>3698</w:t>
      </w:r>
    </w:p>
    <w:p w14:paraId="3BA3FEB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3698</w:t>
      </w:r>
    </w:p>
    <w:p w14:paraId="1D6F61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3698</w:t>
      </w:r>
    </w:p>
    <w:p w14:paraId="54FAC16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3701</w:t>
      </w:r>
    </w:p>
    <w:p w14:paraId="32DBA9C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intra-frequency absolute RSRQ accuracy with CRS based discovery signal</w:t>
      </w:r>
      <w:r>
        <w:rPr>
          <w:noProof/>
        </w:rPr>
        <w:tab/>
        <w:t>3701</w:t>
      </w:r>
    </w:p>
    <w:p w14:paraId="300DD53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3701</w:t>
      </w:r>
    </w:p>
    <w:p w14:paraId="1DB9A49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3701</w:t>
      </w:r>
    </w:p>
    <w:p w14:paraId="75EB966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3704</w:t>
      </w:r>
    </w:p>
    <w:p w14:paraId="69F703E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FDD-FDD inter-frequency absolute and relative RSRQ accuracies with CRS based discovery signal</w:t>
      </w:r>
      <w:r>
        <w:rPr>
          <w:noProof/>
        </w:rPr>
        <w:tab/>
        <w:t>3704</w:t>
      </w:r>
    </w:p>
    <w:p w14:paraId="445D9E3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3704</w:t>
      </w:r>
    </w:p>
    <w:p w14:paraId="568A9F8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3704</w:t>
      </w:r>
    </w:p>
    <w:p w14:paraId="1F1612A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3707</w:t>
      </w:r>
    </w:p>
    <w:p w14:paraId="2CD71F2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TDD-TDD inter-frequency absolute and relative RSRQ accuracies with CRS based discovery signal</w:t>
      </w:r>
      <w:r>
        <w:rPr>
          <w:noProof/>
        </w:rPr>
        <w:tab/>
        <w:t>3707</w:t>
      </w:r>
    </w:p>
    <w:p w14:paraId="53D3371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3707</w:t>
      </w:r>
    </w:p>
    <w:p w14:paraId="68F56D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3707</w:t>
      </w:r>
    </w:p>
    <w:p w14:paraId="2A70390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3710</w:t>
      </w:r>
    </w:p>
    <w:p w14:paraId="2E47E77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absolute and relative RSRQ accuracy for E-UTRAN Carrier Aggregation in CRS based discovery signal</w:t>
      </w:r>
      <w:r>
        <w:rPr>
          <w:noProof/>
        </w:rPr>
        <w:tab/>
        <w:t>3710</w:t>
      </w:r>
    </w:p>
    <w:p w14:paraId="178826C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3710</w:t>
      </w:r>
    </w:p>
    <w:p w14:paraId="5D44C3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3710</w:t>
      </w:r>
    </w:p>
    <w:p w14:paraId="32069DA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3713</w:t>
      </w:r>
    </w:p>
    <w:p w14:paraId="42DBAAB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absolute and relative RSRQ accuracy for E-UTRAN Carrier Aggregation in CRS based discovery signal</w:t>
      </w:r>
      <w:r>
        <w:rPr>
          <w:noProof/>
        </w:rPr>
        <w:tab/>
        <w:t>3713</w:t>
      </w:r>
    </w:p>
    <w:p w14:paraId="0032445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3713</w:t>
      </w:r>
    </w:p>
    <w:p w14:paraId="2375A1F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3713</w:t>
      </w:r>
    </w:p>
    <w:p w14:paraId="72D3561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3717</w:t>
      </w:r>
    </w:p>
    <w:p w14:paraId="3099FAD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new RSRQ</w:t>
      </w:r>
      <w:r>
        <w:rPr>
          <w:noProof/>
        </w:rPr>
        <w:tab/>
        <w:t>3717</w:t>
      </w:r>
    </w:p>
    <w:p w14:paraId="1E39896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3717</w:t>
      </w:r>
    </w:p>
    <w:p w14:paraId="20586F0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3717</w:t>
      </w:r>
    </w:p>
    <w:p w14:paraId="7BA87E7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3720</w:t>
      </w:r>
    </w:p>
    <w:p w14:paraId="0A087F0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new RSRQ</w:t>
      </w:r>
      <w:r>
        <w:rPr>
          <w:noProof/>
        </w:rPr>
        <w:tab/>
        <w:t>3720</w:t>
      </w:r>
    </w:p>
    <w:p w14:paraId="02FE540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3720</w:t>
      </w:r>
    </w:p>
    <w:p w14:paraId="71E9C57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3720</w:t>
      </w:r>
    </w:p>
    <w:p w14:paraId="30493FE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3723</w:t>
      </w:r>
    </w:p>
    <w:p w14:paraId="05261B7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RSRQ measured on all OFDM symbols</w:t>
      </w:r>
      <w:r>
        <w:rPr>
          <w:noProof/>
        </w:rPr>
        <w:tab/>
        <w:t>3723</w:t>
      </w:r>
    </w:p>
    <w:p w14:paraId="21F8C98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3723</w:t>
      </w:r>
    </w:p>
    <w:p w14:paraId="6057E7F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3723</w:t>
      </w:r>
    </w:p>
    <w:p w14:paraId="276B5AE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3724</w:t>
      </w:r>
    </w:p>
    <w:p w14:paraId="5C8B3E2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RSRQ measurement on all OFDM symbols</w:t>
      </w:r>
      <w:r>
        <w:rPr>
          <w:noProof/>
        </w:rPr>
        <w:tab/>
        <w:t>3725</w:t>
      </w:r>
    </w:p>
    <w:p w14:paraId="64DBA5F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3725</w:t>
      </w:r>
    </w:p>
    <w:p w14:paraId="597B127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3725</w:t>
      </w:r>
    </w:p>
    <w:p w14:paraId="617FD38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3726</w:t>
      </w:r>
    </w:p>
    <w:p w14:paraId="7FE3487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FDD RSRQ for E-UTRAN in Carrier Aggregation</w:t>
      </w:r>
      <w:r>
        <w:rPr>
          <w:noProof/>
        </w:rPr>
        <w:tab/>
        <w:t>3727</w:t>
      </w:r>
    </w:p>
    <w:p w14:paraId="4D5F2C2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3727</w:t>
      </w:r>
    </w:p>
    <w:p w14:paraId="572DE65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3727</w:t>
      </w:r>
    </w:p>
    <w:p w14:paraId="16EAF32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3731</w:t>
      </w:r>
    </w:p>
    <w:p w14:paraId="4E7EB43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TDD RSRQ for E-UTRAN in Carrier Aggregation</w:t>
      </w:r>
      <w:r>
        <w:rPr>
          <w:noProof/>
        </w:rPr>
        <w:tab/>
        <w:t>3731</w:t>
      </w:r>
    </w:p>
    <w:p w14:paraId="6DD4CA1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3731</w:t>
      </w:r>
    </w:p>
    <w:p w14:paraId="175AD1D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3731</w:t>
      </w:r>
    </w:p>
    <w:p w14:paraId="12300E9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3735</w:t>
      </w:r>
    </w:p>
    <w:p w14:paraId="58ABFA7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A.9.2.40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FDD RSRQ for E-UTRAN in Carrier Aggregation</w:t>
      </w:r>
      <w:r>
        <w:rPr>
          <w:noProof/>
        </w:rPr>
        <w:tab/>
        <w:t>3735</w:t>
      </w:r>
    </w:p>
    <w:p w14:paraId="58B471A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3735</w:t>
      </w:r>
    </w:p>
    <w:p w14:paraId="1D783BD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3735</w:t>
      </w:r>
    </w:p>
    <w:p w14:paraId="289CF88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3738</w:t>
      </w:r>
    </w:p>
    <w:p w14:paraId="28F7472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TDD RSRQ for E-UTRAN in Carrier Aggregation</w:t>
      </w:r>
      <w:r>
        <w:rPr>
          <w:noProof/>
        </w:rPr>
        <w:tab/>
        <w:t>3739</w:t>
      </w:r>
    </w:p>
    <w:p w14:paraId="31729E6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3739</w:t>
      </w:r>
    </w:p>
    <w:p w14:paraId="1532D3F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3739</w:t>
      </w:r>
    </w:p>
    <w:p w14:paraId="59F9A32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3742</w:t>
      </w:r>
    </w:p>
    <w:p w14:paraId="58F62BB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RSRQ Intra frequency case for UE category 0</w:t>
      </w:r>
      <w:r>
        <w:rPr>
          <w:noProof/>
        </w:rPr>
        <w:tab/>
        <w:t>3742</w:t>
      </w:r>
    </w:p>
    <w:p w14:paraId="76F8366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3742</w:t>
      </w:r>
    </w:p>
    <w:p w14:paraId="2B4B808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3742</w:t>
      </w:r>
    </w:p>
    <w:p w14:paraId="0A8EB1F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3745</w:t>
      </w:r>
    </w:p>
    <w:p w14:paraId="1F4DC19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RSRQ Intra frequency case for UE category 0</w:t>
      </w:r>
      <w:r>
        <w:rPr>
          <w:noProof/>
        </w:rPr>
        <w:tab/>
        <w:t>3745</w:t>
      </w:r>
    </w:p>
    <w:p w14:paraId="0508C9E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3745</w:t>
      </w:r>
    </w:p>
    <w:p w14:paraId="3D3642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3745</w:t>
      </w:r>
    </w:p>
    <w:p w14:paraId="65A9346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3748</w:t>
      </w:r>
    </w:p>
    <w:p w14:paraId="274B29E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Intra frequency case for UE category 0</w:t>
      </w:r>
      <w:r>
        <w:rPr>
          <w:noProof/>
        </w:rPr>
        <w:tab/>
        <w:t>3748</w:t>
      </w:r>
    </w:p>
    <w:p w14:paraId="09946E4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3748</w:t>
      </w:r>
    </w:p>
    <w:p w14:paraId="1E56381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3748</w:t>
      </w:r>
    </w:p>
    <w:p w14:paraId="6CB3601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3750</w:t>
      </w:r>
    </w:p>
    <w:p w14:paraId="387B1F7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PCell in FDD FDD-TDD RSRQ for E-UTRAN in Carrier Aggregation</w:t>
      </w:r>
      <w:r>
        <w:rPr>
          <w:noProof/>
        </w:rPr>
        <w:tab/>
        <w:t>3750</w:t>
      </w:r>
    </w:p>
    <w:p w14:paraId="6673C81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3750</w:t>
      </w:r>
    </w:p>
    <w:p w14:paraId="02CEFCD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3750</w:t>
      </w:r>
    </w:p>
    <w:p w14:paraId="59C73EB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3754</w:t>
      </w:r>
    </w:p>
    <w:p w14:paraId="4BBEC90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PCell in TDD TDD-FDD RSRQ for E-UTRAN in Carrier Aggregation</w:t>
      </w:r>
      <w:r>
        <w:rPr>
          <w:noProof/>
        </w:rPr>
        <w:tab/>
        <w:t>3755</w:t>
      </w:r>
    </w:p>
    <w:p w14:paraId="7133FA3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3755</w:t>
      </w:r>
    </w:p>
    <w:p w14:paraId="72142CC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3755</w:t>
      </w:r>
    </w:p>
    <w:p w14:paraId="0B0601A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3759</w:t>
      </w:r>
    </w:p>
    <w:p w14:paraId="0079D17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FDD RSRQ for E-UTRAN in Carrier Aggregation</w:t>
      </w:r>
      <w:r>
        <w:rPr>
          <w:noProof/>
        </w:rPr>
        <w:tab/>
        <w:t>3760</w:t>
      </w:r>
    </w:p>
    <w:p w14:paraId="5C65706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3760</w:t>
      </w:r>
    </w:p>
    <w:p w14:paraId="3A955B9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3760</w:t>
      </w:r>
    </w:p>
    <w:p w14:paraId="0EE8463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3764</w:t>
      </w:r>
    </w:p>
    <w:p w14:paraId="7FDA7DF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TDD RSRQ for E-UTRAN in Carrier Aggregation</w:t>
      </w:r>
      <w:r>
        <w:rPr>
          <w:noProof/>
        </w:rPr>
        <w:tab/>
        <w:t>3764</w:t>
      </w:r>
    </w:p>
    <w:p w14:paraId="7C1EC88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3764</w:t>
      </w:r>
    </w:p>
    <w:p w14:paraId="44003A5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3765</w:t>
      </w:r>
    </w:p>
    <w:p w14:paraId="57C9E35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3769</w:t>
      </w:r>
    </w:p>
    <w:p w14:paraId="7724012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RSRQ for E-UTRAN in Carrier Aggregation</w:t>
      </w:r>
      <w:r>
        <w:rPr>
          <w:noProof/>
        </w:rPr>
        <w:tab/>
        <w:t>3770</w:t>
      </w:r>
    </w:p>
    <w:p w14:paraId="3B4D59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3770</w:t>
      </w:r>
    </w:p>
    <w:p w14:paraId="2169112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3770</w:t>
      </w:r>
    </w:p>
    <w:p w14:paraId="56C502D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3776</w:t>
      </w:r>
    </w:p>
    <w:p w14:paraId="5F0B49A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RSRQ for E-UTRAN in Carrier Aggregation</w:t>
      </w:r>
      <w:r>
        <w:rPr>
          <w:noProof/>
        </w:rPr>
        <w:tab/>
        <w:t>3777</w:t>
      </w:r>
    </w:p>
    <w:p w14:paraId="4F163B9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3777</w:t>
      </w:r>
    </w:p>
    <w:p w14:paraId="22F86C6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3777</w:t>
      </w:r>
    </w:p>
    <w:p w14:paraId="2F63FB9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3783</w:t>
      </w:r>
    </w:p>
    <w:p w14:paraId="29B6DA7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Intra frequency absolute and relative RSRQ accuracies with FDD PCell</w:t>
      </w:r>
      <w:r>
        <w:rPr>
          <w:noProof/>
        </w:rPr>
        <w:tab/>
        <w:t>3783</w:t>
      </w:r>
    </w:p>
    <w:p w14:paraId="66E7090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3783</w:t>
      </w:r>
    </w:p>
    <w:p w14:paraId="4853160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3784</w:t>
      </w:r>
    </w:p>
    <w:p w14:paraId="36820B3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3788</w:t>
      </w:r>
    </w:p>
    <w:p w14:paraId="35F5786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Intra frequency absolute and relative RSRQ accuracies with TDD PCell</w:t>
      </w:r>
      <w:r>
        <w:rPr>
          <w:noProof/>
        </w:rPr>
        <w:tab/>
        <w:t>3788</w:t>
      </w:r>
    </w:p>
    <w:p w14:paraId="2517DF9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3788</w:t>
      </w:r>
    </w:p>
    <w:p w14:paraId="1FE90F6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3788</w:t>
      </w:r>
    </w:p>
    <w:p w14:paraId="4B00A5B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3791</w:t>
      </w:r>
    </w:p>
    <w:p w14:paraId="72E1C89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4DL FDD RSRQ for E-UTRAN in Carrier Aggregation</w:t>
      </w:r>
      <w:r>
        <w:rPr>
          <w:noProof/>
        </w:rPr>
        <w:tab/>
        <w:t>3792</w:t>
      </w:r>
    </w:p>
    <w:p w14:paraId="5AD8959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3792</w:t>
      </w:r>
    </w:p>
    <w:p w14:paraId="41F02BD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3792</w:t>
      </w:r>
    </w:p>
    <w:p w14:paraId="35CF548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3798</w:t>
      </w:r>
    </w:p>
    <w:p w14:paraId="6DEA0B4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4DL TDD RSRQ for E-UTRAN in Carrier Aggregation</w:t>
      </w:r>
      <w:r>
        <w:rPr>
          <w:noProof/>
        </w:rPr>
        <w:tab/>
        <w:t>3799</w:t>
      </w:r>
    </w:p>
    <w:p w14:paraId="46BF1C3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3799</w:t>
      </w:r>
    </w:p>
    <w:p w14:paraId="2CA9AAF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3799</w:t>
      </w:r>
    </w:p>
    <w:p w14:paraId="0410A8C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3805</w:t>
      </w:r>
    </w:p>
    <w:p w14:paraId="0E2805C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RSRQ for E-UTRAN in Carrier Aggregation with generic duplex modes</w:t>
      </w:r>
      <w:r>
        <w:rPr>
          <w:noProof/>
        </w:rPr>
        <w:tab/>
        <w:t>3805</w:t>
      </w:r>
    </w:p>
    <w:p w14:paraId="3073810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3805</w:t>
      </w:r>
    </w:p>
    <w:p w14:paraId="5A2AF26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A.9.2.55.2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3806</w:t>
      </w:r>
    </w:p>
    <w:p w14:paraId="3CA1CD4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3811</w:t>
      </w:r>
    </w:p>
    <w:p w14:paraId="264D0CA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RSRQ for E-UTRAN in Carrier Aggregation with generic duplex modes</w:t>
      </w:r>
      <w:r>
        <w:rPr>
          <w:noProof/>
        </w:rPr>
        <w:tab/>
        <w:t>3811</w:t>
      </w:r>
    </w:p>
    <w:p w14:paraId="74EB908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3811</w:t>
      </w:r>
    </w:p>
    <w:p w14:paraId="0C1367E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3811</w:t>
      </w:r>
    </w:p>
    <w:p w14:paraId="5F86B87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3816</w:t>
      </w:r>
    </w:p>
    <w:p w14:paraId="4E5F0D4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RSRQ for E-UTRAN in Carrier Aggregation with generic duplex modes</w:t>
      </w:r>
      <w:r>
        <w:rPr>
          <w:noProof/>
        </w:rPr>
        <w:tab/>
        <w:t>3816</w:t>
      </w:r>
    </w:p>
    <w:p w14:paraId="2F8E815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3816</w:t>
      </w:r>
    </w:p>
    <w:p w14:paraId="0905BBA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3817</w:t>
      </w:r>
    </w:p>
    <w:p w14:paraId="3BFDD57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3821</w:t>
      </w:r>
    </w:p>
    <w:p w14:paraId="13F2BBC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RSRQ for E-UTRAN in Carrier Aggregation with generic duplex modes</w:t>
      </w:r>
      <w:r>
        <w:rPr>
          <w:noProof/>
        </w:rPr>
        <w:tab/>
        <w:t>3822</w:t>
      </w:r>
    </w:p>
    <w:p w14:paraId="621A85B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3822</w:t>
      </w:r>
    </w:p>
    <w:p w14:paraId="2E881E0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3822</w:t>
      </w:r>
    </w:p>
    <w:p w14:paraId="36F427D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3826</w:t>
      </w:r>
    </w:p>
    <w:p w14:paraId="4FA9394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RSRQ for E-UTRAN in Carrier Aggregation with generic duplex modes</w:t>
      </w:r>
      <w:r>
        <w:rPr>
          <w:noProof/>
        </w:rPr>
        <w:tab/>
        <w:t>3827</w:t>
      </w:r>
    </w:p>
    <w:p w14:paraId="2A0707E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3827</w:t>
      </w:r>
    </w:p>
    <w:p w14:paraId="6AC7CC3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3827</w:t>
      </w:r>
    </w:p>
    <w:p w14:paraId="0DF3226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3832</w:t>
      </w:r>
    </w:p>
    <w:p w14:paraId="437B354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3833</w:t>
      </w:r>
    </w:p>
    <w:p w14:paraId="68B72A7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3833</w:t>
      </w:r>
    </w:p>
    <w:p w14:paraId="55E63E3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3833</w:t>
      </w:r>
    </w:p>
    <w:p w14:paraId="7CED123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3836</w:t>
      </w:r>
    </w:p>
    <w:p w14:paraId="2DE123E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CA Idle Mode Measurements on overlapping carrier</w:t>
      </w:r>
      <w:r>
        <w:rPr>
          <w:noProof/>
        </w:rPr>
        <w:tab/>
        <w:t>3836</w:t>
      </w:r>
    </w:p>
    <w:p w14:paraId="312AE68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3836</w:t>
      </w:r>
    </w:p>
    <w:p w14:paraId="55DA96D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3836</w:t>
      </w:r>
    </w:p>
    <w:p w14:paraId="3DD8BE9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3839</w:t>
      </w:r>
    </w:p>
    <w:p w14:paraId="3F14B1E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CA Idle Mode Measurements on non-overlapping carrier</w:t>
      </w:r>
      <w:r>
        <w:rPr>
          <w:noProof/>
        </w:rPr>
        <w:tab/>
        <w:t>3839</w:t>
      </w:r>
    </w:p>
    <w:p w14:paraId="17FA895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3839</w:t>
      </w:r>
    </w:p>
    <w:p w14:paraId="0174C4C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3839</w:t>
      </w:r>
    </w:p>
    <w:p w14:paraId="77AEA44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3842</w:t>
      </w:r>
    </w:p>
    <w:p w14:paraId="01E1B77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  <w:lang w:val="sv-SE"/>
        </w:rPr>
        <w:t>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  <w:lang w:val="sv-SE"/>
        </w:rPr>
        <w:t>UTRAN FDD CPICH RSCP</w:t>
      </w:r>
      <w:r>
        <w:rPr>
          <w:noProof/>
        </w:rPr>
        <w:tab/>
        <w:t>3842</w:t>
      </w:r>
    </w:p>
    <w:p w14:paraId="4B4792D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bCs/>
          <w:noProof/>
          <w:lang w:val="sv-SE"/>
        </w:rPr>
        <w:t>E-UTRAN FDD</w:t>
      </w:r>
      <w:r>
        <w:rPr>
          <w:noProof/>
        </w:rPr>
        <w:tab/>
        <w:t>3842</w:t>
      </w:r>
    </w:p>
    <w:p w14:paraId="13DA0B3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A.9.3.1.1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3842</w:t>
      </w:r>
    </w:p>
    <w:p w14:paraId="2EEC3E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A.9.3.1.2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Parameters</w:t>
      </w:r>
      <w:r>
        <w:rPr>
          <w:noProof/>
        </w:rPr>
        <w:tab/>
        <w:t>3842</w:t>
      </w:r>
    </w:p>
    <w:p w14:paraId="382C5D1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A.9.3.1.3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3845</w:t>
      </w:r>
    </w:p>
    <w:p w14:paraId="18FB2B3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A.9.3.2 </w:t>
      </w:r>
      <w:r w:rsidRPr="003F046A">
        <w:rPr>
          <w:bCs/>
          <w:noProof/>
        </w:rPr>
        <w:t>E-UTRAN TDD</w:t>
      </w:r>
      <w:r>
        <w:rPr>
          <w:noProof/>
        </w:rPr>
        <w:tab/>
        <w:t>3845</w:t>
      </w:r>
    </w:p>
    <w:p w14:paraId="76B4E4B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3845</w:t>
      </w:r>
    </w:p>
    <w:p w14:paraId="14B7529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Parameters</w:t>
      </w:r>
      <w:r>
        <w:rPr>
          <w:noProof/>
        </w:rPr>
        <w:tab/>
        <w:t>3845</w:t>
      </w:r>
    </w:p>
    <w:p w14:paraId="57E84C7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A.9.3.2.3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3848</w:t>
      </w:r>
    </w:p>
    <w:p w14:paraId="05CB24E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de-DE"/>
        </w:rPr>
        <w:t>A.9.3.3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de-DE"/>
        </w:rPr>
        <w:t>E-UTRAN FDD for 5MHz Bandwidth</w:t>
      </w:r>
      <w:r>
        <w:rPr>
          <w:noProof/>
        </w:rPr>
        <w:tab/>
        <w:t>3848</w:t>
      </w:r>
    </w:p>
    <w:p w14:paraId="5D52EB4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A.9.3.3.1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3848</w:t>
      </w:r>
    </w:p>
    <w:p w14:paraId="5118382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A.9.3.3.2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Parameters</w:t>
      </w:r>
      <w:r>
        <w:rPr>
          <w:noProof/>
        </w:rPr>
        <w:tab/>
        <w:t>3848</w:t>
      </w:r>
    </w:p>
    <w:p w14:paraId="292F806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A.9.3.3.3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3849</w:t>
      </w:r>
    </w:p>
    <w:p w14:paraId="1E5D741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UTRAN FDD CPICH Ec/No</w:t>
      </w:r>
      <w:r>
        <w:rPr>
          <w:noProof/>
        </w:rPr>
        <w:tab/>
        <w:t>3850</w:t>
      </w:r>
    </w:p>
    <w:p w14:paraId="023A6DB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</w:t>
      </w:r>
      <w:r>
        <w:rPr>
          <w:noProof/>
        </w:rPr>
        <w:tab/>
        <w:t>3850</w:t>
      </w:r>
    </w:p>
    <w:p w14:paraId="168EFE0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A.9.4.1.1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3850</w:t>
      </w:r>
    </w:p>
    <w:p w14:paraId="06B3835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A.9.4.1.2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Parameters</w:t>
      </w:r>
      <w:r>
        <w:rPr>
          <w:noProof/>
        </w:rPr>
        <w:tab/>
        <w:t>3850</w:t>
      </w:r>
    </w:p>
    <w:p w14:paraId="2FC2B80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A.9.4.1.3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3852</w:t>
      </w:r>
    </w:p>
    <w:p w14:paraId="5C1B0EC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</w:t>
      </w:r>
      <w:r>
        <w:rPr>
          <w:noProof/>
        </w:rPr>
        <w:tab/>
        <w:t>3853</w:t>
      </w:r>
    </w:p>
    <w:p w14:paraId="1512DC8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3853</w:t>
      </w:r>
    </w:p>
    <w:p w14:paraId="0FA2368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Parameters</w:t>
      </w:r>
      <w:r>
        <w:rPr>
          <w:noProof/>
        </w:rPr>
        <w:tab/>
        <w:t>3853</w:t>
      </w:r>
    </w:p>
    <w:p w14:paraId="5D11AD1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3855</w:t>
      </w:r>
    </w:p>
    <w:p w14:paraId="0A29DDA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de-DE"/>
        </w:rPr>
        <w:t>A.9.4.3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de-DE"/>
        </w:rPr>
        <w:t>E-UTRAN FDD for 5MHz Bandwidth</w:t>
      </w:r>
      <w:r>
        <w:rPr>
          <w:noProof/>
        </w:rPr>
        <w:tab/>
        <w:t>3856</w:t>
      </w:r>
    </w:p>
    <w:p w14:paraId="03289C5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A.9.4.3.1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3856</w:t>
      </w:r>
    </w:p>
    <w:p w14:paraId="4802A58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A.9.4.3.2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Parameters</w:t>
      </w:r>
      <w:r>
        <w:rPr>
          <w:noProof/>
        </w:rPr>
        <w:tab/>
        <w:t>3856</w:t>
      </w:r>
    </w:p>
    <w:p w14:paraId="2895D3F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A.9.4.3.3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3857</w:t>
      </w:r>
    </w:p>
    <w:p w14:paraId="16F0742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TDD measurement</w:t>
      </w:r>
      <w:r>
        <w:rPr>
          <w:noProof/>
        </w:rPr>
        <w:tab/>
        <w:t>3857</w:t>
      </w:r>
    </w:p>
    <w:p w14:paraId="21A3FCF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P-CCPCH RSCP absolute accuracy for E-UTRAN FDD</w:t>
      </w:r>
      <w:r>
        <w:rPr>
          <w:noProof/>
        </w:rPr>
        <w:tab/>
        <w:t>3857</w:t>
      </w:r>
    </w:p>
    <w:p w14:paraId="2B2B730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3857</w:t>
      </w:r>
    </w:p>
    <w:p w14:paraId="3CE9C13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3857</w:t>
      </w:r>
    </w:p>
    <w:p w14:paraId="6EA55E3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3859</w:t>
      </w:r>
    </w:p>
    <w:p w14:paraId="591CA05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P-CCPCH RSCP absolute accuracy for E-UTRAN TDD</w:t>
      </w:r>
      <w:r>
        <w:rPr>
          <w:noProof/>
        </w:rPr>
        <w:tab/>
        <w:t>3859</w:t>
      </w:r>
    </w:p>
    <w:p w14:paraId="3A40690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3859</w:t>
      </w:r>
    </w:p>
    <w:p w14:paraId="540ACEB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3859</w:t>
      </w:r>
    </w:p>
    <w:p w14:paraId="3DA94F1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3861</w:t>
      </w:r>
    </w:p>
    <w:p w14:paraId="234D2FC8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it-IT"/>
        </w:rPr>
        <w:t>A.9.6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it-IT"/>
        </w:rPr>
        <w:t>GSM Carrier RSSI</w:t>
      </w:r>
      <w:r>
        <w:rPr>
          <w:noProof/>
        </w:rPr>
        <w:tab/>
        <w:t>3862</w:t>
      </w:r>
    </w:p>
    <w:p w14:paraId="632EC52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bCs/>
          <w:noProof/>
          <w:lang w:val="it-IT"/>
        </w:rPr>
        <w:t>A.9.6.1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bCs/>
          <w:noProof/>
          <w:lang w:val="it-IT"/>
        </w:rPr>
        <w:t>E-UTRAN FDD</w:t>
      </w:r>
      <w:r>
        <w:rPr>
          <w:noProof/>
        </w:rPr>
        <w:tab/>
        <w:t>3862</w:t>
      </w:r>
    </w:p>
    <w:p w14:paraId="144D42A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bCs/>
          <w:noProof/>
        </w:rPr>
        <w:t>A.9.6.1.1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bCs/>
          <w:noProof/>
        </w:rPr>
        <w:t>Test Purpose and Environment</w:t>
      </w:r>
      <w:r>
        <w:rPr>
          <w:noProof/>
        </w:rPr>
        <w:tab/>
        <w:t>3862</w:t>
      </w:r>
    </w:p>
    <w:p w14:paraId="7303CFD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bCs/>
          <w:noProof/>
        </w:rPr>
        <w:t>A.9.6.1.2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bCs/>
          <w:noProof/>
        </w:rPr>
        <w:t>Test Requirements</w:t>
      </w:r>
      <w:r>
        <w:rPr>
          <w:noProof/>
        </w:rPr>
        <w:tab/>
        <w:t>3863</w:t>
      </w:r>
    </w:p>
    <w:p w14:paraId="7448977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bCs/>
          <w:noProof/>
        </w:rPr>
        <w:t>A.9.6.2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bCs/>
          <w:noProof/>
        </w:rPr>
        <w:t>E-UTRAN TDD</w:t>
      </w:r>
      <w:r>
        <w:rPr>
          <w:noProof/>
        </w:rPr>
        <w:tab/>
        <w:t>3863</w:t>
      </w:r>
    </w:p>
    <w:p w14:paraId="1FE854F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bCs/>
          <w:noProof/>
        </w:rPr>
        <w:t>A.9.6.2.1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bCs/>
          <w:noProof/>
        </w:rPr>
        <w:t>Test Purpose and Environment</w:t>
      </w:r>
      <w:r>
        <w:rPr>
          <w:noProof/>
        </w:rPr>
        <w:tab/>
        <w:t>3863</w:t>
      </w:r>
    </w:p>
    <w:p w14:paraId="2F10C81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bCs/>
          <w:noProof/>
        </w:rPr>
        <w:t>A.9.6.2.2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bCs/>
          <w:noProof/>
        </w:rPr>
        <w:t>Test Requirements</w:t>
      </w:r>
      <w:r>
        <w:rPr>
          <w:noProof/>
        </w:rPr>
        <w:tab/>
        <w:t>3865</w:t>
      </w:r>
    </w:p>
    <w:p w14:paraId="31D83EC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UE Rx </w:t>
      </w:r>
      <w:r w:rsidRPr="003F046A">
        <w:rPr>
          <w:b/>
          <w:noProof/>
        </w:rPr>
        <w:t xml:space="preserve">– </w:t>
      </w:r>
      <w:r>
        <w:rPr>
          <w:noProof/>
        </w:rPr>
        <w:t>Tx Time Difference</w:t>
      </w:r>
      <w:r>
        <w:rPr>
          <w:noProof/>
        </w:rPr>
        <w:tab/>
        <w:t>3866</w:t>
      </w:r>
    </w:p>
    <w:p w14:paraId="4FEDCCE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 UE Rx </w:t>
      </w:r>
      <w:r w:rsidRPr="003F046A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3866</w:t>
      </w:r>
    </w:p>
    <w:p w14:paraId="70DBC8D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3866</w:t>
      </w:r>
    </w:p>
    <w:p w14:paraId="3AB495A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3866</w:t>
      </w:r>
    </w:p>
    <w:p w14:paraId="3CDF094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3867</w:t>
      </w:r>
    </w:p>
    <w:p w14:paraId="5372E2A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 TDD UE Rx </w:t>
      </w:r>
      <w:r w:rsidRPr="003F046A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3867</w:t>
      </w:r>
    </w:p>
    <w:p w14:paraId="796EB51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3867</w:t>
      </w:r>
    </w:p>
    <w:p w14:paraId="27259CE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3867</w:t>
      </w:r>
    </w:p>
    <w:p w14:paraId="69002AB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3869</w:t>
      </w:r>
    </w:p>
    <w:p w14:paraId="4672C90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Rx–Tx Time Difference under Time-Domain Measurement Resource Restriction with Non-MBSFN ABS</w:t>
      </w:r>
      <w:r>
        <w:rPr>
          <w:noProof/>
        </w:rPr>
        <w:tab/>
        <w:t>3869</w:t>
      </w:r>
    </w:p>
    <w:p w14:paraId="3C96EDA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3869</w:t>
      </w:r>
    </w:p>
    <w:p w14:paraId="05271C6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3869</w:t>
      </w:r>
    </w:p>
    <w:p w14:paraId="48791F8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3872</w:t>
      </w:r>
    </w:p>
    <w:p w14:paraId="69BBCA9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under Time-Domain Measurement Resource Restriction with Non-MBSFN ABS</w:t>
      </w:r>
      <w:r>
        <w:rPr>
          <w:noProof/>
        </w:rPr>
        <w:tab/>
        <w:t>3872</w:t>
      </w:r>
    </w:p>
    <w:p w14:paraId="645824C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3872</w:t>
      </w:r>
    </w:p>
    <w:p w14:paraId="2487ADE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3872</w:t>
      </w:r>
    </w:p>
    <w:p w14:paraId="0428297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3875</w:t>
      </w:r>
    </w:p>
    <w:p w14:paraId="13CAFE2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</w:t>
      </w:r>
      <w:r w:rsidRPr="003F046A">
        <w:rPr>
          <w:b/>
          <w:noProof/>
        </w:rPr>
        <w:t>–</w:t>
      </w:r>
      <w:r>
        <w:rPr>
          <w:noProof/>
        </w:rPr>
        <w:t>Tx time difference under Time Domain Measurement Resource Restriction with CRS Assistance Information and Non-MBSFN ABS</w:t>
      </w:r>
      <w:r>
        <w:rPr>
          <w:noProof/>
        </w:rPr>
        <w:tab/>
        <w:t>3875</w:t>
      </w:r>
    </w:p>
    <w:p w14:paraId="6D846AF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3875</w:t>
      </w:r>
    </w:p>
    <w:p w14:paraId="0C0969C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3875</w:t>
      </w:r>
    </w:p>
    <w:p w14:paraId="602C4A3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3878</w:t>
      </w:r>
    </w:p>
    <w:p w14:paraId="1E28060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under Time-Domain Measurement Resource Restriction with CRS Assistance Information and Non-MBSFN ABS</w:t>
      </w:r>
      <w:r>
        <w:rPr>
          <w:noProof/>
        </w:rPr>
        <w:tab/>
        <w:t>3878</w:t>
      </w:r>
    </w:p>
    <w:p w14:paraId="007C49E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3878</w:t>
      </w:r>
    </w:p>
    <w:p w14:paraId="3B2B28E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3878</w:t>
      </w:r>
    </w:p>
    <w:p w14:paraId="01CE3DC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3881</w:t>
      </w:r>
    </w:p>
    <w:p w14:paraId="6023EDC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case for Cat-M1/M2 UE in CEModeA</w:t>
      </w:r>
      <w:r>
        <w:rPr>
          <w:noProof/>
        </w:rPr>
        <w:tab/>
        <w:t>3881</w:t>
      </w:r>
    </w:p>
    <w:p w14:paraId="5D64DA6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3881</w:t>
      </w:r>
    </w:p>
    <w:p w14:paraId="011AC73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3881</w:t>
      </w:r>
    </w:p>
    <w:p w14:paraId="7B58FB6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3882</w:t>
      </w:r>
    </w:p>
    <w:p w14:paraId="1FB2166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Rx-Tx time difference case for Cat-M1/M2 UE in CEModeA</w:t>
      </w:r>
      <w:r>
        <w:rPr>
          <w:noProof/>
        </w:rPr>
        <w:tab/>
        <w:t>3883</w:t>
      </w:r>
    </w:p>
    <w:p w14:paraId="0E13682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3883</w:t>
      </w:r>
    </w:p>
    <w:p w14:paraId="19908DF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3883</w:t>
      </w:r>
    </w:p>
    <w:p w14:paraId="59A3341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3884</w:t>
      </w:r>
    </w:p>
    <w:p w14:paraId="65123DC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case for Cat-M1/M2 UE in CEModeA</w:t>
      </w:r>
      <w:r>
        <w:rPr>
          <w:noProof/>
        </w:rPr>
        <w:tab/>
        <w:t>3884</w:t>
      </w:r>
    </w:p>
    <w:p w14:paraId="07D8086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3884</w:t>
      </w:r>
    </w:p>
    <w:p w14:paraId="05C82C5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3884</w:t>
      </w:r>
    </w:p>
    <w:p w14:paraId="6B59F14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3885</w:t>
      </w:r>
    </w:p>
    <w:p w14:paraId="748A0B4E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</w:t>
      </w:r>
      <w:r>
        <w:rPr>
          <w:noProof/>
        </w:rPr>
        <w:tab/>
        <w:t>3886</w:t>
      </w:r>
    </w:p>
    <w:p w14:paraId="6EE0995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intra frequency case</w:t>
      </w:r>
      <w:r>
        <w:rPr>
          <w:noProof/>
        </w:rPr>
        <w:tab/>
        <w:t>3886</w:t>
      </w:r>
    </w:p>
    <w:p w14:paraId="3968392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3886</w:t>
      </w:r>
    </w:p>
    <w:p w14:paraId="6E65B28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3888</w:t>
      </w:r>
    </w:p>
    <w:p w14:paraId="4E7F070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3888</w:t>
      </w:r>
    </w:p>
    <w:p w14:paraId="7A3DD96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intra frequency case</w:t>
      </w:r>
      <w:r>
        <w:rPr>
          <w:noProof/>
        </w:rPr>
        <w:tab/>
        <w:t>3889</w:t>
      </w:r>
    </w:p>
    <w:p w14:paraId="31C95AC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3889</w:t>
      </w:r>
    </w:p>
    <w:p w14:paraId="14AC0D3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3892</w:t>
      </w:r>
    </w:p>
    <w:p w14:paraId="27839BB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3892</w:t>
      </w:r>
    </w:p>
    <w:p w14:paraId="7EF8D5A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A.9.8.3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FDD-FDD RSTD inter frequency case</w:t>
      </w:r>
      <w:r>
        <w:rPr>
          <w:noProof/>
        </w:rPr>
        <w:tab/>
        <w:t>3893</w:t>
      </w:r>
    </w:p>
    <w:p w14:paraId="2B29474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3893</w:t>
      </w:r>
    </w:p>
    <w:p w14:paraId="69A03FF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3895</w:t>
      </w:r>
    </w:p>
    <w:p w14:paraId="43C1CF8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3895</w:t>
      </w:r>
    </w:p>
    <w:p w14:paraId="7D4332C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A.9.8.4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TDD-TDD RSTD inter frequency case</w:t>
      </w:r>
      <w:r>
        <w:rPr>
          <w:noProof/>
        </w:rPr>
        <w:tab/>
        <w:t>3896</w:t>
      </w:r>
    </w:p>
    <w:p w14:paraId="15FEDF3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3896</w:t>
      </w:r>
    </w:p>
    <w:p w14:paraId="6DC7322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3898</w:t>
      </w:r>
    </w:p>
    <w:p w14:paraId="0DDBD9D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3898</w:t>
      </w:r>
    </w:p>
    <w:p w14:paraId="4640AE4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A.9.8.5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FDD RSTD Measurement Accuracy in Carrier Aggregation</w:t>
      </w:r>
      <w:r>
        <w:rPr>
          <w:noProof/>
        </w:rPr>
        <w:tab/>
        <w:t>3899</w:t>
      </w:r>
    </w:p>
    <w:p w14:paraId="3A6B855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3899</w:t>
      </w:r>
    </w:p>
    <w:p w14:paraId="49E7D58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3901</w:t>
      </w:r>
    </w:p>
    <w:p w14:paraId="5DF7F50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A.9.8.6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TDD RSTD Measurement Accuracy in Carrier Aggregation</w:t>
      </w:r>
      <w:r>
        <w:rPr>
          <w:noProof/>
        </w:rPr>
        <w:tab/>
        <w:t>3901</w:t>
      </w:r>
    </w:p>
    <w:p w14:paraId="0C80355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3901</w:t>
      </w:r>
    </w:p>
    <w:p w14:paraId="2D89E5C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3904</w:t>
      </w:r>
    </w:p>
    <w:p w14:paraId="1E40C11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A.9.8.7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FDD RSTD Measurement Accuracy in Carrier Aggregation for 20MHz bandwidth</w:t>
      </w:r>
      <w:r>
        <w:rPr>
          <w:noProof/>
        </w:rPr>
        <w:tab/>
        <w:t>3904</w:t>
      </w:r>
    </w:p>
    <w:p w14:paraId="353D236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3904</w:t>
      </w:r>
    </w:p>
    <w:p w14:paraId="058393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3905</w:t>
      </w:r>
    </w:p>
    <w:p w14:paraId="23BCF16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A.9.8.8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TDD RSTD Measurement Accuracy in Carrier Aggregation for 20MHz bandwidth</w:t>
      </w:r>
      <w:r>
        <w:rPr>
          <w:noProof/>
        </w:rPr>
        <w:tab/>
        <w:t>3905</w:t>
      </w:r>
    </w:p>
    <w:p w14:paraId="2286E17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3905</w:t>
      </w:r>
    </w:p>
    <w:p w14:paraId="2B83E67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3906</w:t>
      </w:r>
    </w:p>
    <w:p w14:paraId="7E2D86C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A.9.8.9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FDD RSTD Measurement Accuracy in Carrier Aggregation for 10MHz+5MHz</w:t>
      </w:r>
      <w:r>
        <w:rPr>
          <w:noProof/>
        </w:rPr>
        <w:tab/>
        <w:t>3906</w:t>
      </w:r>
    </w:p>
    <w:p w14:paraId="33992DF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3906</w:t>
      </w:r>
    </w:p>
    <w:p w14:paraId="1684CE9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3907</w:t>
      </w:r>
    </w:p>
    <w:p w14:paraId="7FF5843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A.9.8.10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TDD RSTD Measurement Accuracy in Carrier Aggregation for 10MHz+5MHz</w:t>
      </w:r>
      <w:r>
        <w:rPr>
          <w:noProof/>
        </w:rPr>
        <w:tab/>
        <w:t>3907</w:t>
      </w:r>
    </w:p>
    <w:p w14:paraId="08DE0F4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3907</w:t>
      </w:r>
    </w:p>
    <w:p w14:paraId="49FC831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3908</w:t>
      </w:r>
    </w:p>
    <w:p w14:paraId="773DC59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A.9.8.11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FDD RSTD Measurement Accuracy in Carrier Aggregation for 5 + 5MHz bandwidth</w:t>
      </w:r>
      <w:r>
        <w:rPr>
          <w:noProof/>
        </w:rPr>
        <w:tab/>
        <w:t>3908</w:t>
      </w:r>
    </w:p>
    <w:p w14:paraId="17D259E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3908</w:t>
      </w:r>
    </w:p>
    <w:p w14:paraId="7BD0766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3909</w:t>
      </w:r>
    </w:p>
    <w:p w14:paraId="075ADB5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A.9.8.12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TDD RSTD Measurement Accuracy in Carrier Aggregation for 5+5MHz bandwidth</w:t>
      </w:r>
      <w:r>
        <w:rPr>
          <w:noProof/>
        </w:rPr>
        <w:tab/>
        <w:t>3909</w:t>
      </w:r>
    </w:p>
    <w:p w14:paraId="439E03C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3909</w:t>
      </w:r>
    </w:p>
    <w:p w14:paraId="2004D63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3910</w:t>
      </w:r>
    </w:p>
    <w:p w14:paraId="749A064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Accuracy in Carrier Aggregation for 20MHz+10MHz</w:t>
      </w:r>
      <w:r>
        <w:rPr>
          <w:noProof/>
        </w:rPr>
        <w:tab/>
        <w:t>3910</w:t>
      </w:r>
    </w:p>
    <w:p w14:paraId="53EF513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3910</w:t>
      </w:r>
    </w:p>
    <w:p w14:paraId="1F0AB39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3911</w:t>
      </w:r>
    </w:p>
    <w:p w14:paraId="7899A70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A.9.8.14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FDD RSTD Measurement Accuracy in 3DL Carrier Aggregation</w:t>
      </w:r>
      <w:r>
        <w:rPr>
          <w:noProof/>
        </w:rPr>
        <w:tab/>
        <w:t>3911</w:t>
      </w:r>
    </w:p>
    <w:p w14:paraId="39AA010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3911</w:t>
      </w:r>
    </w:p>
    <w:p w14:paraId="49F62D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3918</w:t>
      </w:r>
    </w:p>
    <w:p w14:paraId="04423DC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A.9.8.15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TDD RSTD Measurement Accuracy in 3DL Carrier Aggregation</w:t>
      </w:r>
      <w:r>
        <w:rPr>
          <w:noProof/>
        </w:rPr>
        <w:tab/>
        <w:t>3918</w:t>
      </w:r>
    </w:p>
    <w:p w14:paraId="7C48DA8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3918</w:t>
      </w:r>
    </w:p>
    <w:p w14:paraId="11F441B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3924</w:t>
      </w:r>
    </w:p>
    <w:p w14:paraId="6289C6D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inband mode in normal coverage</w:t>
      </w:r>
      <w:r>
        <w:rPr>
          <w:noProof/>
        </w:rPr>
        <w:tab/>
        <w:t>3924</w:t>
      </w:r>
    </w:p>
    <w:p w14:paraId="5A9E439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3924</w:t>
      </w:r>
    </w:p>
    <w:p w14:paraId="049463C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3927</w:t>
      </w:r>
    </w:p>
    <w:p w14:paraId="4BC5AF2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inband mode in normal coverage</w:t>
      </w:r>
      <w:r>
        <w:rPr>
          <w:noProof/>
        </w:rPr>
        <w:tab/>
        <w:t>3927</w:t>
      </w:r>
    </w:p>
    <w:p w14:paraId="79DD326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3927</w:t>
      </w:r>
    </w:p>
    <w:p w14:paraId="35E44F7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3930</w:t>
      </w:r>
    </w:p>
    <w:p w14:paraId="12C9A0B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inband mode in enhanced coverage</w:t>
      </w:r>
      <w:r>
        <w:rPr>
          <w:noProof/>
        </w:rPr>
        <w:tab/>
        <w:t>3930</w:t>
      </w:r>
    </w:p>
    <w:p w14:paraId="5C27321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3930</w:t>
      </w:r>
    </w:p>
    <w:p w14:paraId="66B9A39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3933</w:t>
      </w:r>
    </w:p>
    <w:p w14:paraId="7AC61F7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inband mode in enhanced coverage</w:t>
      </w:r>
      <w:r>
        <w:rPr>
          <w:noProof/>
        </w:rPr>
        <w:tab/>
        <w:t>3933</w:t>
      </w:r>
    </w:p>
    <w:p w14:paraId="1DB1EDE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3933</w:t>
      </w:r>
    </w:p>
    <w:p w14:paraId="4DFF758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3936</w:t>
      </w:r>
    </w:p>
    <w:p w14:paraId="5C4C9D0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intra-frequency measurement accuracy in CE Mode A</w:t>
      </w:r>
      <w:r>
        <w:rPr>
          <w:noProof/>
        </w:rPr>
        <w:tab/>
        <w:t>3936</w:t>
      </w:r>
    </w:p>
    <w:p w14:paraId="022FE47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3936</w:t>
      </w:r>
    </w:p>
    <w:p w14:paraId="025D60F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3939</w:t>
      </w:r>
    </w:p>
    <w:p w14:paraId="535C7C4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RSTD intra-frequency measurement accuracy in CEModeA</w:t>
      </w:r>
      <w:r>
        <w:rPr>
          <w:noProof/>
        </w:rPr>
        <w:tab/>
        <w:t>3940</w:t>
      </w:r>
    </w:p>
    <w:p w14:paraId="1E189D4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3940</w:t>
      </w:r>
    </w:p>
    <w:p w14:paraId="3155CDA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3943</w:t>
      </w:r>
    </w:p>
    <w:p w14:paraId="43BEA5D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intra-frequency measurement accuracy in CE Mode A</w:t>
      </w:r>
      <w:r>
        <w:rPr>
          <w:noProof/>
        </w:rPr>
        <w:tab/>
        <w:t>3944</w:t>
      </w:r>
    </w:p>
    <w:p w14:paraId="03EC980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3944</w:t>
      </w:r>
    </w:p>
    <w:p w14:paraId="2690E82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3947</w:t>
      </w:r>
    </w:p>
    <w:p w14:paraId="202644E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intra-frequency measurement accuracy in CE Mode B</w:t>
      </w:r>
      <w:r>
        <w:rPr>
          <w:noProof/>
        </w:rPr>
        <w:tab/>
        <w:t>3948</w:t>
      </w:r>
    </w:p>
    <w:p w14:paraId="772E48F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3948</w:t>
      </w:r>
    </w:p>
    <w:p w14:paraId="45B290B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A.9.8.23.2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3951</w:t>
      </w:r>
    </w:p>
    <w:p w14:paraId="6E66738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RSTD intra-frequency measurement accuracy in CE Mode B</w:t>
      </w:r>
      <w:r>
        <w:rPr>
          <w:noProof/>
        </w:rPr>
        <w:tab/>
        <w:t>3951</w:t>
      </w:r>
    </w:p>
    <w:p w14:paraId="6B6BD5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3951</w:t>
      </w:r>
    </w:p>
    <w:p w14:paraId="22E9302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3955</w:t>
      </w:r>
    </w:p>
    <w:p w14:paraId="66E89CE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intra-frequency measurement accuracy in CE Mode B</w:t>
      </w:r>
      <w:r>
        <w:rPr>
          <w:noProof/>
        </w:rPr>
        <w:tab/>
        <w:t>3956</w:t>
      </w:r>
    </w:p>
    <w:p w14:paraId="04D95E1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3956</w:t>
      </w:r>
    </w:p>
    <w:p w14:paraId="21FB1CA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3959</w:t>
      </w:r>
    </w:p>
    <w:p w14:paraId="39860D8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RSTD inter-frequency measurement accuracy in CE Mode A</w:t>
      </w:r>
      <w:r>
        <w:rPr>
          <w:noProof/>
        </w:rPr>
        <w:tab/>
        <w:t>3960</w:t>
      </w:r>
    </w:p>
    <w:p w14:paraId="66C1C0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3960</w:t>
      </w:r>
    </w:p>
    <w:p w14:paraId="3215BF0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3962</w:t>
      </w:r>
    </w:p>
    <w:p w14:paraId="074DE82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RSTD inter-frequency measurement accuracy in CE Mode A</w:t>
      </w:r>
      <w:r>
        <w:rPr>
          <w:noProof/>
        </w:rPr>
        <w:tab/>
        <w:t>3962</w:t>
      </w:r>
    </w:p>
    <w:p w14:paraId="52CEEE2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3962</w:t>
      </w:r>
    </w:p>
    <w:p w14:paraId="67929EB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3965</w:t>
      </w:r>
    </w:p>
    <w:p w14:paraId="7EE0935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inter-frequency measurement accuracy in CE Mode A</w:t>
      </w:r>
      <w:r>
        <w:rPr>
          <w:noProof/>
        </w:rPr>
        <w:tab/>
        <w:t>3965</w:t>
      </w:r>
    </w:p>
    <w:p w14:paraId="0880A8C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3965</w:t>
      </w:r>
    </w:p>
    <w:p w14:paraId="4AD6A03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3968</w:t>
      </w:r>
    </w:p>
    <w:p w14:paraId="26CE6A3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RSTD inter-frequency measurement accuracy in CE Mode B</w:t>
      </w:r>
      <w:r>
        <w:rPr>
          <w:noProof/>
        </w:rPr>
        <w:tab/>
        <w:t>3968</w:t>
      </w:r>
    </w:p>
    <w:p w14:paraId="57CD142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3968</w:t>
      </w:r>
    </w:p>
    <w:p w14:paraId="718AC5A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3972</w:t>
      </w:r>
    </w:p>
    <w:p w14:paraId="73CE6FD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RSTD inter-frequency measurement accuracy in CE Mode B</w:t>
      </w:r>
      <w:r>
        <w:rPr>
          <w:noProof/>
        </w:rPr>
        <w:tab/>
        <w:t>3973</w:t>
      </w:r>
    </w:p>
    <w:p w14:paraId="51A4630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3973</w:t>
      </w:r>
    </w:p>
    <w:p w14:paraId="2A7866C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3976</w:t>
      </w:r>
    </w:p>
    <w:p w14:paraId="680C9D1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inter-frequency measurement accuracy in CE Mode B</w:t>
      </w:r>
      <w:r>
        <w:rPr>
          <w:noProof/>
        </w:rPr>
        <w:tab/>
        <w:t>3977</w:t>
      </w:r>
    </w:p>
    <w:p w14:paraId="46F3544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3977</w:t>
      </w:r>
    </w:p>
    <w:p w14:paraId="7FF5B26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3981</w:t>
      </w:r>
    </w:p>
    <w:p w14:paraId="0FC9647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 for UE Category NB1 inband mode in normal coverage</w:t>
      </w:r>
      <w:r>
        <w:rPr>
          <w:noProof/>
        </w:rPr>
        <w:tab/>
        <w:t>3981</w:t>
      </w:r>
    </w:p>
    <w:p w14:paraId="3C1F333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3981</w:t>
      </w:r>
    </w:p>
    <w:p w14:paraId="13FCC1F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3984</w:t>
      </w:r>
    </w:p>
    <w:p w14:paraId="62A9D34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Inter frequency case for UE Category NB1 inband mode in normal coverage</w:t>
      </w:r>
      <w:r>
        <w:rPr>
          <w:noProof/>
        </w:rPr>
        <w:tab/>
        <w:t>3984</w:t>
      </w:r>
    </w:p>
    <w:p w14:paraId="281C487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3984</w:t>
      </w:r>
    </w:p>
    <w:p w14:paraId="601554C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3987</w:t>
      </w:r>
    </w:p>
    <w:p w14:paraId="2D63063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 for UE Category NB1 inband mode in enhanced coverage</w:t>
      </w:r>
      <w:r>
        <w:rPr>
          <w:noProof/>
        </w:rPr>
        <w:tab/>
        <w:t>3987</w:t>
      </w:r>
    </w:p>
    <w:p w14:paraId="4AF1C88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3987</w:t>
      </w:r>
    </w:p>
    <w:p w14:paraId="38A7333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3990</w:t>
      </w:r>
    </w:p>
    <w:p w14:paraId="0163CF9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Inter frequency case for UE Category NB1 inband mode in enhanced coverage</w:t>
      </w:r>
      <w:r>
        <w:rPr>
          <w:noProof/>
        </w:rPr>
        <w:tab/>
        <w:t>3990</w:t>
      </w:r>
    </w:p>
    <w:p w14:paraId="6D1ED5A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3990</w:t>
      </w:r>
    </w:p>
    <w:p w14:paraId="52F82C2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3993</w:t>
      </w:r>
    </w:p>
    <w:p w14:paraId="15C3E07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and RSRQ on the serving cell</w:t>
      </w:r>
      <w:r>
        <w:rPr>
          <w:noProof/>
        </w:rPr>
        <w:tab/>
        <w:t>3993</w:t>
      </w:r>
    </w:p>
    <w:p w14:paraId="1687037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serving cell case</w:t>
      </w:r>
      <w:r>
        <w:rPr>
          <w:noProof/>
        </w:rPr>
        <w:tab/>
        <w:t>3993</w:t>
      </w:r>
    </w:p>
    <w:p w14:paraId="549C6B4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3993</w:t>
      </w:r>
    </w:p>
    <w:p w14:paraId="0FCB8EF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3993</w:t>
      </w:r>
    </w:p>
    <w:p w14:paraId="0F38078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3996</w:t>
      </w:r>
    </w:p>
    <w:p w14:paraId="7385743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serving cell case</w:t>
      </w:r>
      <w:r>
        <w:rPr>
          <w:noProof/>
        </w:rPr>
        <w:tab/>
        <w:t>3996</w:t>
      </w:r>
    </w:p>
    <w:p w14:paraId="61C79E2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3996</w:t>
      </w:r>
    </w:p>
    <w:p w14:paraId="420BC92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3996</w:t>
      </w:r>
    </w:p>
    <w:p w14:paraId="593024A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3998</w:t>
      </w:r>
    </w:p>
    <w:p w14:paraId="26FBB5F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</w:t>
      </w:r>
      <w:r>
        <w:rPr>
          <w:noProof/>
        </w:rPr>
        <w:tab/>
        <w:t>3998</w:t>
      </w:r>
    </w:p>
    <w:p w14:paraId="2180E2F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EUTRAN FDD-FDD SSTD accuracy in asynchronous DC</w:t>
      </w:r>
      <w:r>
        <w:rPr>
          <w:noProof/>
        </w:rPr>
        <w:tab/>
        <w:t>3998</w:t>
      </w:r>
    </w:p>
    <w:p w14:paraId="689082A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3998</w:t>
      </w:r>
    </w:p>
    <w:p w14:paraId="0AF07D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3998</w:t>
      </w:r>
    </w:p>
    <w:p w14:paraId="47126D9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4000</w:t>
      </w:r>
    </w:p>
    <w:p w14:paraId="290299C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A.9.10.2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4000</w:t>
      </w:r>
    </w:p>
    <w:p w14:paraId="63D297B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A.9.10.3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4000</w:t>
      </w:r>
    </w:p>
    <w:p w14:paraId="2114718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A.9.10.4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4000</w:t>
      </w:r>
    </w:p>
    <w:p w14:paraId="2853F42D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 RSSI</w:t>
      </w:r>
      <w:r>
        <w:rPr>
          <w:noProof/>
        </w:rPr>
        <w:tab/>
        <w:t>4000</w:t>
      </w:r>
    </w:p>
    <w:p w14:paraId="37CB3BA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average RSSI accuracy case (PCell using FDD)</w:t>
      </w:r>
      <w:r>
        <w:rPr>
          <w:noProof/>
        </w:rPr>
        <w:tab/>
        <w:t>4000</w:t>
      </w:r>
    </w:p>
    <w:p w14:paraId="0ABCB00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4000</w:t>
      </w:r>
    </w:p>
    <w:p w14:paraId="03B959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4000</w:t>
      </w:r>
    </w:p>
    <w:p w14:paraId="78A4B71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4003</w:t>
      </w:r>
    </w:p>
    <w:p w14:paraId="6211DE4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average RSSI accuracy case (PCell using TDD)</w:t>
      </w:r>
      <w:r>
        <w:rPr>
          <w:noProof/>
        </w:rPr>
        <w:tab/>
        <w:t>4003</w:t>
      </w:r>
    </w:p>
    <w:p w14:paraId="628A191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4003</w:t>
      </w:r>
    </w:p>
    <w:p w14:paraId="66F1A7D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4003</w:t>
      </w:r>
    </w:p>
    <w:p w14:paraId="5FC132E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occupancy</w:t>
      </w:r>
      <w:r>
        <w:rPr>
          <w:noProof/>
        </w:rPr>
        <w:tab/>
        <w:t>4006</w:t>
      </w:r>
    </w:p>
    <w:p w14:paraId="11C9D60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channel occupancy test (PCell using FDD)</w:t>
      </w:r>
      <w:r>
        <w:rPr>
          <w:noProof/>
        </w:rPr>
        <w:tab/>
        <w:t>4006</w:t>
      </w:r>
    </w:p>
    <w:p w14:paraId="0724A0C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4006</w:t>
      </w:r>
    </w:p>
    <w:p w14:paraId="23391B7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4006</w:t>
      </w:r>
    </w:p>
    <w:p w14:paraId="60E01D1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4009</w:t>
      </w:r>
    </w:p>
    <w:p w14:paraId="10C7F7C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channel occupancy test (PCell using TDD)</w:t>
      </w:r>
      <w:r>
        <w:rPr>
          <w:noProof/>
        </w:rPr>
        <w:tab/>
        <w:t>4009</w:t>
      </w:r>
    </w:p>
    <w:p w14:paraId="62798E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4009</w:t>
      </w:r>
    </w:p>
    <w:p w14:paraId="6C6F903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4009</w:t>
      </w:r>
    </w:p>
    <w:p w14:paraId="0EFCAE6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4012</w:t>
      </w:r>
    </w:p>
    <w:p w14:paraId="0EBB7B3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RS-SINR</w:t>
      </w:r>
      <w:r>
        <w:rPr>
          <w:noProof/>
        </w:rPr>
        <w:tab/>
        <w:t>4012</w:t>
      </w:r>
    </w:p>
    <w:p w14:paraId="49729FA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Intra-Frequency Case</w:t>
      </w:r>
      <w:r>
        <w:rPr>
          <w:noProof/>
        </w:rPr>
        <w:tab/>
        <w:t>4012</w:t>
      </w:r>
    </w:p>
    <w:p w14:paraId="4D62DB9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4012</w:t>
      </w:r>
    </w:p>
    <w:p w14:paraId="648F5CF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4012</w:t>
      </w:r>
    </w:p>
    <w:p w14:paraId="6AED53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4015</w:t>
      </w:r>
    </w:p>
    <w:p w14:paraId="2DAF202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Intra-Frequency Case</w:t>
      </w:r>
      <w:r>
        <w:rPr>
          <w:noProof/>
        </w:rPr>
        <w:tab/>
        <w:t>4015</w:t>
      </w:r>
    </w:p>
    <w:p w14:paraId="32718D5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4015</w:t>
      </w:r>
    </w:p>
    <w:p w14:paraId="494881F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4015</w:t>
      </w:r>
    </w:p>
    <w:p w14:paraId="7DAF03D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4018</w:t>
      </w:r>
    </w:p>
    <w:p w14:paraId="3E33863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4018</w:t>
      </w:r>
    </w:p>
    <w:p w14:paraId="59B15C9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4018</w:t>
      </w:r>
    </w:p>
    <w:p w14:paraId="043956C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4018</w:t>
      </w:r>
    </w:p>
    <w:p w14:paraId="26C224C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4021</w:t>
      </w:r>
    </w:p>
    <w:p w14:paraId="010980A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4021</w:t>
      </w:r>
    </w:p>
    <w:p w14:paraId="6499F78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4021</w:t>
      </w:r>
    </w:p>
    <w:p w14:paraId="01BB282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4021</w:t>
      </w:r>
    </w:p>
    <w:p w14:paraId="04013BF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4025</w:t>
      </w:r>
    </w:p>
    <w:p w14:paraId="3E67132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4026</w:t>
      </w:r>
    </w:p>
    <w:p w14:paraId="1355CE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4026</w:t>
      </w:r>
    </w:p>
    <w:p w14:paraId="5DF2B40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4026</w:t>
      </w:r>
    </w:p>
    <w:p w14:paraId="42F21F0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4032</w:t>
      </w:r>
    </w:p>
    <w:p w14:paraId="5D9D343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TDD—FDD Inter frequency case</w:t>
      </w:r>
      <w:r>
        <w:rPr>
          <w:noProof/>
        </w:rPr>
        <w:tab/>
        <w:t>4032</w:t>
      </w:r>
    </w:p>
    <w:p w14:paraId="72EA338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4032</w:t>
      </w:r>
    </w:p>
    <w:p w14:paraId="1DC75EF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4032</w:t>
      </w:r>
    </w:p>
    <w:p w14:paraId="0493081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4036</w:t>
      </w:r>
    </w:p>
    <w:p w14:paraId="17A941F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reporting accuracy</w:t>
      </w:r>
      <w:r>
        <w:rPr>
          <w:noProof/>
        </w:rPr>
        <w:tab/>
        <w:t>4036</w:t>
      </w:r>
    </w:p>
    <w:p w14:paraId="5353F5F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normal coverage</w:t>
      </w:r>
      <w:r>
        <w:rPr>
          <w:noProof/>
        </w:rPr>
        <w:tab/>
        <w:t>4036</w:t>
      </w:r>
    </w:p>
    <w:p w14:paraId="570F299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4036</w:t>
      </w:r>
    </w:p>
    <w:p w14:paraId="7BBC710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4037</w:t>
      </w:r>
    </w:p>
    <w:p w14:paraId="0749298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4037</w:t>
      </w:r>
    </w:p>
    <w:p w14:paraId="1CCC0AE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enhanced coverage</w:t>
      </w:r>
      <w:r>
        <w:rPr>
          <w:noProof/>
        </w:rPr>
        <w:tab/>
        <w:t>4038</w:t>
      </w:r>
    </w:p>
    <w:p w14:paraId="5ACBCD8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4038</w:t>
      </w:r>
    </w:p>
    <w:p w14:paraId="5797E2E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4038</w:t>
      </w:r>
    </w:p>
    <w:p w14:paraId="78E84FE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4039</w:t>
      </w:r>
    </w:p>
    <w:p w14:paraId="034DE2D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normal coverage</w:t>
      </w:r>
      <w:r>
        <w:rPr>
          <w:noProof/>
        </w:rPr>
        <w:tab/>
        <w:t>4039</w:t>
      </w:r>
    </w:p>
    <w:p w14:paraId="5E03A26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4039</w:t>
      </w:r>
    </w:p>
    <w:p w14:paraId="4C79220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4039</w:t>
      </w:r>
    </w:p>
    <w:p w14:paraId="5E1B5FA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4040</w:t>
      </w:r>
    </w:p>
    <w:p w14:paraId="5B306B5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enhanced coverage</w:t>
      </w:r>
      <w:r>
        <w:rPr>
          <w:noProof/>
        </w:rPr>
        <w:tab/>
        <w:t>4040</w:t>
      </w:r>
    </w:p>
    <w:p w14:paraId="6B92F03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4040</w:t>
      </w:r>
    </w:p>
    <w:p w14:paraId="7F16B21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4040</w:t>
      </w:r>
    </w:p>
    <w:p w14:paraId="24BA1D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4041</w:t>
      </w:r>
    </w:p>
    <w:p w14:paraId="131063AA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 in Any Cell Selection State</w:t>
      </w:r>
      <w:r>
        <w:rPr>
          <w:noProof/>
        </w:rPr>
        <w:tab/>
        <w:t>4064</w:t>
      </w:r>
    </w:p>
    <w:p w14:paraId="76CC3BF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4064</w:t>
      </w:r>
    </w:p>
    <w:p w14:paraId="14261A7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4064</w:t>
      </w:r>
    </w:p>
    <w:p w14:paraId="14D26B6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4065</w:t>
      </w:r>
    </w:p>
    <w:p w14:paraId="676F00E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Initiation/Cease of SLSS Transmission with ProSe Direct Communication</w:t>
      </w:r>
      <w:r>
        <w:rPr>
          <w:noProof/>
        </w:rPr>
        <w:tab/>
        <w:t>4066</w:t>
      </w:r>
    </w:p>
    <w:p w14:paraId="2883218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4066</w:t>
      </w:r>
    </w:p>
    <w:p w14:paraId="49AABA1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4067</w:t>
      </w:r>
    </w:p>
    <w:p w14:paraId="35B21A7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SyncRef UE Selection / Reselection Test</w:t>
      </w:r>
      <w:r>
        <w:rPr>
          <w:noProof/>
        </w:rPr>
        <w:tab/>
        <w:t>4067</w:t>
      </w:r>
    </w:p>
    <w:p w14:paraId="0CAD0DD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4067</w:t>
      </w:r>
    </w:p>
    <w:p w14:paraId="65F97C3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4069</w:t>
      </w:r>
    </w:p>
    <w:p w14:paraId="2F1F859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Cell Identification on downlink frequency associated with ProSe frequency (when UE is transmitting for ProSe)</w:t>
      </w:r>
      <w:r>
        <w:rPr>
          <w:noProof/>
        </w:rPr>
        <w:tab/>
        <w:t>4070</w:t>
      </w:r>
    </w:p>
    <w:p w14:paraId="6755383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4070</w:t>
      </w:r>
    </w:p>
    <w:p w14:paraId="4B59821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4072</w:t>
      </w:r>
    </w:p>
    <w:p w14:paraId="43DFD750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V2V Sidelink Communication for V2V Operation on Dedicated V2V Carrier</w:t>
      </w:r>
      <w:r>
        <w:rPr>
          <w:noProof/>
        </w:rPr>
        <w:tab/>
        <w:t>4072</w:t>
      </w:r>
    </w:p>
    <w:p w14:paraId="7D53EBAE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V2V UE Transmission Timing Accuracy Test</w:t>
      </w:r>
      <w:r>
        <w:rPr>
          <w:noProof/>
        </w:rPr>
        <w:tab/>
        <w:t>4072</w:t>
      </w:r>
    </w:p>
    <w:p w14:paraId="1785675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4072</w:t>
      </w:r>
    </w:p>
    <w:p w14:paraId="73D9B16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4073</w:t>
      </w:r>
    </w:p>
    <w:p w14:paraId="01774C28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Interruptions due to V2V sidelink communication</w:t>
      </w:r>
      <w:r>
        <w:rPr>
          <w:noProof/>
        </w:rPr>
        <w:tab/>
        <w:t>4073</w:t>
      </w:r>
    </w:p>
    <w:p w14:paraId="58B153B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4073</w:t>
      </w:r>
    </w:p>
    <w:p w14:paraId="25E4EA9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4075</w:t>
      </w:r>
    </w:p>
    <w:p w14:paraId="5A07C199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</w:t>
      </w:r>
      <w:r>
        <w:rPr>
          <w:noProof/>
        </w:rPr>
        <w:tab/>
        <w:t>4075</w:t>
      </w:r>
    </w:p>
    <w:p w14:paraId="769AED4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Transmission Timing Accuracy Test</w:t>
      </w:r>
      <w:r>
        <w:rPr>
          <w:noProof/>
        </w:rPr>
        <w:tab/>
        <w:t>4075</w:t>
      </w:r>
    </w:p>
    <w:p w14:paraId="308D05A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Transmission Timing Accuracy Test for eNB as Timing Reference</w:t>
      </w:r>
      <w:r>
        <w:rPr>
          <w:noProof/>
        </w:rPr>
        <w:tab/>
        <w:t>4075</w:t>
      </w:r>
    </w:p>
    <w:p w14:paraId="2D1E70C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4075</w:t>
      </w:r>
    </w:p>
    <w:p w14:paraId="03D909A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4076</w:t>
      </w:r>
    </w:p>
    <w:p w14:paraId="3853846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Transmission Timing Accuracy Test for SyncRef UE as Timing Reference</w:t>
      </w:r>
      <w:r>
        <w:rPr>
          <w:noProof/>
        </w:rPr>
        <w:tab/>
        <w:t>4077</w:t>
      </w:r>
    </w:p>
    <w:p w14:paraId="770B93F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4077</w:t>
      </w:r>
    </w:p>
    <w:p w14:paraId="1237A90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4077</w:t>
      </w:r>
    </w:p>
    <w:p w14:paraId="7C5BF34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 with V2X Sidelink Communication</w:t>
      </w:r>
      <w:r>
        <w:rPr>
          <w:noProof/>
        </w:rPr>
        <w:tab/>
        <w:t>4078</w:t>
      </w:r>
    </w:p>
    <w:p w14:paraId="6E90585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 with V2X Sidelink Communication for eNB as Timing Reference</w:t>
      </w:r>
      <w:r>
        <w:rPr>
          <w:noProof/>
        </w:rPr>
        <w:tab/>
        <w:t>4078</w:t>
      </w:r>
    </w:p>
    <w:p w14:paraId="329AA78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4078</w:t>
      </w:r>
    </w:p>
    <w:p w14:paraId="721A95E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4079</w:t>
      </w:r>
    </w:p>
    <w:p w14:paraId="00F4A16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 with V2X Sidelink Communication for SyncRef UE as Timing Reference</w:t>
      </w:r>
      <w:r>
        <w:rPr>
          <w:noProof/>
        </w:rPr>
        <w:tab/>
        <w:t>4080</w:t>
      </w:r>
    </w:p>
    <w:p w14:paraId="43E1673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4080</w:t>
      </w:r>
    </w:p>
    <w:p w14:paraId="39410DD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4081</w:t>
      </w:r>
    </w:p>
    <w:p w14:paraId="0FBD794E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Synchronization Reference Selection/Reselection Tests</w:t>
      </w:r>
      <w:r>
        <w:rPr>
          <w:noProof/>
        </w:rPr>
        <w:tab/>
        <w:t>4081</w:t>
      </w:r>
    </w:p>
    <w:p w14:paraId="72E36AA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Synchronization Reference Selection/Reselection Tests for GNSS configured as the highest priority</w:t>
      </w:r>
      <w:r>
        <w:rPr>
          <w:noProof/>
        </w:rPr>
        <w:tab/>
        <w:t>4081</w:t>
      </w:r>
    </w:p>
    <w:p w14:paraId="197F167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4081</w:t>
      </w:r>
    </w:p>
    <w:p w14:paraId="3B8D4A2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4084</w:t>
      </w:r>
    </w:p>
    <w:p w14:paraId="366307E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Synchronization Reference Selection/Reselection Tests for eNB configured as the highest priority</w:t>
      </w:r>
      <w:r>
        <w:rPr>
          <w:noProof/>
        </w:rPr>
        <w:tab/>
        <w:t>4085</w:t>
      </w:r>
    </w:p>
    <w:p w14:paraId="1033BA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4085</w:t>
      </w:r>
    </w:p>
    <w:p w14:paraId="2B80214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4087</w:t>
      </w:r>
    </w:p>
    <w:p w14:paraId="6D8A595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Congestion Control Measurement Test for V2X UE</w:t>
      </w:r>
      <w:r>
        <w:rPr>
          <w:noProof/>
        </w:rPr>
        <w:tab/>
        <w:t>4087</w:t>
      </w:r>
    </w:p>
    <w:p w14:paraId="6F916A2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4087</w:t>
      </w:r>
    </w:p>
    <w:p w14:paraId="38A2C34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4089</w:t>
      </w:r>
    </w:p>
    <w:p w14:paraId="572A0B3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V2X Sidelink Communication</w:t>
      </w:r>
      <w:r>
        <w:rPr>
          <w:noProof/>
        </w:rPr>
        <w:tab/>
        <w:t>4089</w:t>
      </w:r>
    </w:p>
    <w:p w14:paraId="02FC9B4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4089</w:t>
      </w:r>
    </w:p>
    <w:p w14:paraId="2FDD3D3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4091</w:t>
      </w:r>
    </w:p>
    <w:p w14:paraId="55826C0E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Autonomous Resource Selection/Reselection Measurement Test</w:t>
      </w:r>
      <w:r>
        <w:rPr>
          <w:noProof/>
        </w:rPr>
        <w:tab/>
        <w:t>4091</w:t>
      </w:r>
    </w:p>
    <w:p w14:paraId="0778365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Autonomous Resource Selection/Reselection Tests for PSSCH-RSRP measurements</w:t>
      </w:r>
      <w:r>
        <w:rPr>
          <w:noProof/>
        </w:rPr>
        <w:tab/>
        <w:t>4091</w:t>
      </w:r>
    </w:p>
    <w:p w14:paraId="29C99EF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4091</w:t>
      </w:r>
    </w:p>
    <w:p w14:paraId="36E4512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4093</w:t>
      </w:r>
    </w:p>
    <w:p w14:paraId="7009524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Autonomous Resource Selection/Reselection Tests for S-RSSI measurements</w:t>
      </w:r>
      <w:r>
        <w:rPr>
          <w:noProof/>
        </w:rPr>
        <w:tab/>
        <w:t>4093</w:t>
      </w:r>
    </w:p>
    <w:p w14:paraId="30A742B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4093</w:t>
      </w:r>
    </w:p>
    <w:p w14:paraId="1BB7524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4095</w:t>
      </w:r>
    </w:p>
    <w:p w14:paraId="62DD3C6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Synchronization Reference Selection/Reselection Tests for V2X Carrier Aggregation</w:t>
      </w:r>
      <w:r>
        <w:rPr>
          <w:noProof/>
        </w:rPr>
        <w:tab/>
        <w:t>4095</w:t>
      </w:r>
    </w:p>
    <w:p w14:paraId="5C63DD0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4095</w:t>
      </w:r>
    </w:p>
    <w:p w14:paraId="7E22BDD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4098</w:t>
      </w:r>
    </w:p>
    <w:p w14:paraId="15DAB83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V2X Carrier Aggregation</w:t>
      </w:r>
      <w:r>
        <w:rPr>
          <w:noProof/>
        </w:rPr>
        <w:tab/>
        <w:t>4099</w:t>
      </w:r>
    </w:p>
    <w:p w14:paraId="02D9728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on a FDD PCell</w:t>
      </w:r>
      <w:r>
        <w:rPr>
          <w:noProof/>
        </w:rPr>
        <w:tab/>
        <w:t>4099</w:t>
      </w:r>
    </w:p>
    <w:p w14:paraId="6B0BF53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4099</w:t>
      </w:r>
    </w:p>
    <w:p w14:paraId="44CA499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A.12.8.1.2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4100</w:t>
      </w:r>
    </w:p>
    <w:p w14:paraId="1F753EA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on a TDD PCell</w:t>
      </w:r>
      <w:r>
        <w:rPr>
          <w:noProof/>
        </w:rPr>
        <w:tab/>
        <w:t>4100</w:t>
      </w:r>
    </w:p>
    <w:p w14:paraId="6FF26E7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4100</w:t>
      </w:r>
    </w:p>
    <w:p w14:paraId="4285334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4102</w:t>
      </w:r>
    </w:p>
    <w:p w14:paraId="0B0D3FD4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</w:t>
      </w:r>
      <w:r w:rsidRPr="003F046A">
        <w:rPr>
          <w:rFonts w:eastAsiaTheme="minorEastAsia"/>
          <w:noProof/>
        </w:rPr>
        <w:t>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Standalone Tests for UE Category NB for Satellite Access</w:t>
      </w:r>
      <w:r>
        <w:rPr>
          <w:noProof/>
        </w:rPr>
        <w:tab/>
        <w:t>4103</w:t>
      </w:r>
    </w:p>
    <w:p w14:paraId="1656665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A.13.1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RRC_IDLE state for satellite access</w:t>
      </w:r>
      <w:r>
        <w:rPr>
          <w:noProof/>
        </w:rPr>
        <w:tab/>
        <w:t>4103</w:t>
      </w:r>
    </w:p>
    <w:p w14:paraId="0BA18FB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>Cell re-selection for satellite access</w:t>
      </w:r>
      <w:r>
        <w:rPr>
          <w:noProof/>
        </w:rPr>
        <w:tab/>
        <w:t>4103</w:t>
      </w:r>
    </w:p>
    <w:p w14:paraId="501262F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Standalone mode in normal coverage</w:t>
      </w:r>
      <w:r>
        <w:rPr>
          <w:noProof/>
        </w:rPr>
        <w:tab/>
        <w:t>4103</w:t>
      </w:r>
    </w:p>
    <w:p w14:paraId="6C6AE27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4103</w:t>
      </w:r>
    </w:p>
    <w:p w14:paraId="5B7EAF1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4105</w:t>
      </w:r>
    </w:p>
    <w:p w14:paraId="260F161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Standalone mode in normal coverage with serving cell RRM measurement relaxation</w:t>
      </w:r>
      <w:r>
        <w:rPr>
          <w:noProof/>
        </w:rPr>
        <w:tab/>
        <w:t>4106</w:t>
      </w:r>
    </w:p>
    <w:p w14:paraId="2BCF2DF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4106</w:t>
      </w:r>
    </w:p>
    <w:p w14:paraId="4622829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Standalone mode in normal coverage with UE specific DRX</w:t>
      </w:r>
      <w:r>
        <w:rPr>
          <w:noProof/>
        </w:rPr>
        <w:tab/>
        <w:t>4109</w:t>
      </w:r>
    </w:p>
    <w:p w14:paraId="34F8C75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4109</w:t>
      </w:r>
    </w:p>
    <w:p w14:paraId="4704A22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4111</w:t>
      </w:r>
    </w:p>
    <w:p w14:paraId="17CCD56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Standalone mode in normal coverage</w:t>
      </w:r>
      <w:r>
        <w:rPr>
          <w:noProof/>
        </w:rPr>
        <w:tab/>
        <w:t>4112</w:t>
      </w:r>
    </w:p>
    <w:p w14:paraId="2823D59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4112</w:t>
      </w:r>
    </w:p>
    <w:p w14:paraId="01C4ECE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4113</w:t>
      </w:r>
    </w:p>
    <w:p w14:paraId="7AC1097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Standalone mode in enhanced coverage, location-based cell reselection for NGSO</w:t>
      </w:r>
      <w:r>
        <w:rPr>
          <w:noProof/>
        </w:rPr>
        <w:tab/>
        <w:t>4114</w:t>
      </w:r>
    </w:p>
    <w:p w14:paraId="5A96341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4114</w:t>
      </w:r>
    </w:p>
    <w:p w14:paraId="4F5936F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4115</w:t>
      </w:r>
    </w:p>
    <w:p w14:paraId="2C9D743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Standalone mode in enhanced coverage, time-based cell reselection for NGSO</w:t>
      </w:r>
      <w:r>
        <w:rPr>
          <w:noProof/>
        </w:rPr>
        <w:tab/>
        <w:t>4116</w:t>
      </w:r>
    </w:p>
    <w:p w14:paraId="2F7F884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4116</w:t>
      </w:r>
    </w:p>
    <w:p w14:paraId="4A9C6ED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4117</w:t>
      </w:r>
    </w:p>
    <w:p w14:paraId="6E547CB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A.13.2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4118</w:t>
      </w:r>
    </w:p>
    <w:p w14:paraId="3A41D0E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A.13.3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 for satellite access</w:t>
      </w:r>
      <w:r>
        <w:rPr>
          <w:noProof/>
        </w:rPr>
        <w:tab/>
        <w:t>4118</w:t>
      </w:r>
    </w:p>
    <w:p w14:paraId="09F6EB0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A.13.3.1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>RRC re-establishment for satellite access</w:t>
      </w:r>
      <w:r>
        <w:rPr>
          <w:noProof/>
        </w:rPr>
        <w:tab/>
        <w:t>4118</w:t>
      </w:r>
    </w:p>
    <w:p w14:paraId="60A35A9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Intra-frequency RRC Re-establishment for UE category NB1 in Standalone mode under normal coverage</w:t>
      </w:r>
      <w:r>
        <w:rPr>
          <w:noProof/>
        </w:rPr>
        <w:tab/>
        <w:t>4118</w:t>
      </w:r>
    </w:p>
    <w:p w14:paraId="75D70DA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4118</w:t>
      </w:r>
    </w:p>
    <w:p w14:paraId="56346FE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4119</w:t>
      </w:r>
    </w:p>
    <w:p w14:paraId="34B4CFE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Intra-frequency RRC Re-establishment for UE category NB1 in Standalone mode under enhanced coverage</w:t>
      </w:r>
      <w:r>
        <w:rPr>
          <w:noProof/>
        </w:rPr>
        <w:tab/>
        <w:t>4120</w:t>
      </w:r>
    </w:p>
    <w:p w14:paraId="1798772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4120</w:t>
      </w:r>
    </w:p>
    <w:p w14:paraId="4F1F1F4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4121</w:t>
      </w:r>
    </w:p>
    <w:p w14:paraId="77FEDA8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Inter-frequency RRC Re-establishment for UE category NB1 in Standalone mode under enhanced coverage</w:t>
      </w:r>
      <w:r>
        <w:rPr>
          <w:noProof/>
        </w:rPr>
        <w:tab/>
        <w:t>4122</w:t>
      </w:r>
    </w:p>
    <w:p w14:paraId="071245B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4122</w:t>
      </w:r>
    </w:p>
    <w:p w14:paraId="63081FE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4123</w:t>
      </w:r>
    </w:p>
    <w:p w14:paraId="49BD4FF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for Satellite Access</w:t>
      </w:r>
      <w:r>
        <w:rPr>
          <w:noProof/>
        </w:rPr>
        <w:tab/>
        <w:t>4123</w:t>
      </w:r>
    </w:p>
    <w:p w14:paraId="7EB094A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 Test for UE category NB1 UEs in Satellite Access - Standalone mode in normal coverage</w:t>
      </w:r>
      <w:r>
        <w:rPr>
          <w:noProof/>
        </w:rPr>
        <w:tab/>
        <w:t>4124</w:t>
      </w:r>
    </w:p>
    <w:p w14:paraId="5743F58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4124</w:t>
      </w:r>
    </w:p>
    <w:p w14:paraId="652E351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4126</w:t>
      </w:r>
    </w:p>
    <w:p w14:paraId="38B7D4C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 Test for UE category NB1 UEs in Satellite Access - Standalone mode in Enhanced Coverage</w:t>
      </w:r>
      <w:r>
        <w:rPr>
          <w:noProof/>
        </w:rPr>
        <w:tab/>
        <w:t>4128</w:t>
      </w:r>
    </w:p>
    <w:p w14:paraId="7F69AD5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4128</w:t>
      </w:r>
    </w:p>
    <w:p w14:paraId="142B58B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4129</w:t>
      </w:r>
    </w:p>
    <w:p w14:paraId="5DF73F3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 on Non-anchor Carrier Test for UE category NB1 UEs Standalone mode in Enhanced Coverage</w:t>
      </w:r>
      <w:r>
        <w:rPr>
          <w:noProof/>
        </w:rPr>
        <w:tab/>
        <w:t>4131</w:t>
      </w:r>
    </w:p>
    <w:p w14:paraId="71411FE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4131</w:t>
      </w:r>
    </w:p>
    <w:p w14:paraId="6A71FBF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4132</w:t>
      </w:r>
    </w:p>
    <w:p w14:paraId="31DB45B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and signalling characteristics for satellite access</w:t>
      </w:r>
      <w:r>
        <w:rPr>
          <w:noProof/>
        </w:rPr>
        <w:tab/>
        <w:t>4134</w:t>
      </w:r>
    </w:p>
    <w:p w14:paraId="440E25F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satellite access</w:t>
      </w:r>
      <w:r>
        <w:rPr>
          <w:noProof/>
        </w:rPr>
        <w:tab/>
        <w:t>4134</w:t>
      </w:r>
    </w:p>
    <w:p w14:paraId="6DD26BA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Category NB1 UE Standalone mode under normal coverage for Satellite Access</w:t>
      </w:r>
      <w:r>
        <w:rPr>
          <w:noProof/>
        </w:rPr>
        <w:tab/>
        <w:t>4134</w:t>
      </w:r>
    </w:p>
    <w:p w14:paraId="3C7A104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4134</w:t>
      </w:r>
    </w:p>
    <w:p w14:paraId="31D08AB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A.13.4.1.1.2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4135</w:t>
      </w:r>
    </w:p>
    <w:p w14:paraId="2866EE3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Category NB1 UE Standalone mode under enhanced coverage for Satellite Access</w:t>
      </w:r>
      <w:r>
        <w:rPr>
          <w:noProof/>
        </w:rPr>
        <w:tab/>
        <w:t>4136</w:t>
      </w:r>
    </w:p>
    <w:p w14:paraId="0FCD9C5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4136</w:t>
      </w:r>
    </w:p>
    <w:p w14:paraId="5DF429D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4137</w:t>
      </w:r>
    </w:p>
    <w:p w14:paraId="7AF72F8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Category NB1 UE Standalone mode under enhanced coverage with segment transmission in NGSO for Satellite Access</w:t>
      </w:r>
      <w:r>
        <w:rPr>
          <w:noProof/>
        </w:rPr>
        <w:tab/>
        <w:t>4138</w:t>
      </w:r>
    </w:p>
    <w:p w14:paraId="77E7D80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4138</w:t>
      </w:r>
    </w:p>
    <w:p w14:paraId="1457CAE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4139</w:t>
      </w:r>
    </w:p>
    <w:p w14:paraId="070EEC1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timing advance for satellite access</w:t>
      </w:r>
      <w:r>
        <w:rPr>
          <w:noProof/>
        </w:rPr>
        <w:tab/>
        <w:t>4140</w:t>
      </w:r>
    </w:p>
    <w:p w14:paraId="6283D35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UE Timing Advance Adjustment Accuracy Test for UE Category NB1 in Standalone Mode under Normal Coverage for Satellite Access</w:t>
      </w:r>
      <w:r>
        <w:rPr>
          <w:noProof/>
        </w:rPr>
        <w:tab/>
        <w:t>4140</w:t>
      </w:r>
    </w:p>
    <w:p w14:paraId="7650B30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4140</w:t>
      </w:r>
    </w:p>
    <w:p w14:paraId="10F0493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4142</w:t>
      </w:r>
    </w:p>
    <w:p w14:paraId="6D3595A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UE Timing Advance Adjustment Accuracy Test for UE Category NB1 in Standalone Mode under Enhance Coverage for Satellite Access</w:t>
      </w:r>
      <w:r>
        <w:rPr>
          <w:noProof/>
        </w:rPr>
        <w:tab/>
        <w:t>4142</w:t>
      </w:r>
    </w:p>
    <w:p w14:paraId="3BBA026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4142</w:t>
      </w:r>
    </w:p>
    <w:p w14:paraId="69FA026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4144</w:t>
      </w:r>
    </w:p>
    <w:p w14:paraId="373B07F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4144</w:t>
      </w:r>
    </w:p>
    <w:p w14:paraId="6EADE48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Out-of-sync in DRX for UE category NB1 Standalone mode in normal coverage</w:t>
      </w:r>
      <w:r>
        <w:rPr>
          <w:noProof/>
        </w:rPr>
        <w:tab/>
        <w:t>4144</w:t>
      </w:r>
    </w:p>
    <w:p w14:paraId="2023E4C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A.13.4.3.1.1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4144</w:t>
      </w:r>
    </w:p>
    <w:p w14:paraId="1C0D98A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A.13.4.3.1.2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4147</w:t>
      </w:r>
    </w:p>
    <w:p w14:paraId="50A685D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Out-of-sync in DRX for UE category NB1 Standalone mode in enhanced coverage</w:t>
      </w:r>
      <w:r>
        <w:rPr>
          <w:noProof/>
        </w:rPr>
        <w:tab/>
        <w:t>4147</w:t>
      </w:r>
    </w:p>
    <w:p w14:paraId="1F68E83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4147</w:t>
      </w:r>
    </w:p>
    <w:p w14:paraId="16A1436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4150</w:t>
      </w:r>
    </w:p>
    <w:p w14:paraId="43A45DF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 DRX for UE Category NB1 Standalone mode in Enhanced Coverage</w:t>
      </w:r>
      <w:r>
        <w:rPr>
          <w:noProof/>
        </w:rPr>
        <w:tab/>
        <w:t>4150</w:t>
      </w:r>
    </w:p>
    <w:p w14:paraId="13B60E3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4150</w:t>
      </w:r>
    </w:p>
    <w:p w14:paraId="4A4B6DD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4153</w:t>
      </w:r>
    </w:p>
    <w:p w14:paraId="4AC22E4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 DRX for UE Category NB1 Standalone mode in Normal Coverage</w:t>
      </w:r>
      <w:r>
        <w:rPr>
          <w:noProof/>
        </w:rPr>
        <w:tab/>
        <w:t>4153</w:t>
      </w:r>
    </w:p>
    <w:p w14:paraId="1676D4E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4153</w:t>
      </w:r>
    </w:p>
    <w:p w14:paraId="67D1893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4156</w:t>
      </w:r>
    </w:p>
    <w:p w14:paraId="6C89D5C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without DRX for UE Category NB1 Standalone mode in Normal Coverage</w:t>
      </w:r>
      <w:r>
        <w:rPr>
          <w:noProof/>
        </w:rPr>
        <w:tab/>
        <w:t>4156</w:t>
      </w:r>
    </w:p>
    <w:p w14:paraId="7EDB021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4156</w:t>
      </w:r>
    </w:p>
    <w:p w14:paraId="32ED160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4159</w:t>
      </w:r>
    </w:p>
    <w:p w14:paraId="4C7328B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without DRX for UE Category NB1 Standalone mode in Enhanced Coverage</w:t>
      </w:r>
      <w:r>
        <w:rPr>
          <w:noProof/>
        </w:rPr>
        <w:tab/>
        <w:t>4159</w:t>
      </w:r>
    </w:p>
    <w:p w14:paraId="78EDDF5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4159</w:t>
      </w:r>
    </w:p>
    <w:p w14:paraId="589D741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4162</w:t>
      </w:r>
    </w:p>
    <w:p w14:paraId="2B7BFA8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Out-of-sync without DRX for UE Category NB1 Standalone mode in Normal Coverage</w:t>
      </w:r>
      <w:r>
        <w:rPr>
          <w:noProof/>
        </w:rPr>
        <w:tab/>
        <w:t>4162</w:t>
      </w:r>
    </w:p>
    <w:p w14:paraId="4E46511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4162</w:t>
      </w:r>
    </w:p>
    <w:p w14:paraId="7AA2204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4164</w:t>
      </w:r>
    </w:p>
    <w:p w14:paraId="38BDD2E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Out-of-sync without DRX for UE Category NB1 Standalone mode in Enhanced Coverage</w:t>
      </w:r>
      <w:r>
        <w:rPr>
          <w:noProof/>
        </w:rPr>
        <w:tab/>
        <w:t>4165</w:t>
      </w:r>
    </w:p>
    <w:p w14:paraId="655008D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4165</w:t>
      </w:r>
    </w:p>
    <w:p w14:paraId="4A6FC05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4167</w:t>
      </w:r>
    </w:p>
    <w:p w14:paraId="3C320E0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procedures in RRC_CONNECTED state for UE category NB1 for satellite access</w:t>
      </w:r>
      <w:r>
        <w:rPr>
          <w:noProof/>
        </w:rPr>
        <w:tab/>
        <w:t>4168</w:t>
      </w:r>
    </w:p>
    <w:p w14:paraId="67515FF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 for UE for satellite access</w:t>
      </w:r>
      <w:r>
        <w:rPr>
          <w:noProof/>
        </w:rPr>
        <w:tab/>
        <w:t>4175</w:t>
      </w:r>
    </w:p>
    <w:p w14:paraId="37DB416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4175</w:t>
      </w:r>
    </w:p>
    <w:p w14:paraId="7168C88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reporting accuracy for satellite access</w:t>
      </w:r>
      <w:r>
        <w:rPr>
          <w:noProof/>
        </w:rPr>
        <w:tab/>
        <w:t>4175</w:t>
      </w:r>
    </w:p>
    <w:p w14:paraId="5BE116F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normal coverage</w:t>
      </w:r>
      <w:r>
        <w:rPr>
          <w:noProof/>
        </w:rPr>
        <w:tab/>
        <w:t>4175</w:t>
      </w:r>
    </w:p>
    <w:p w14:paraId="653BDA2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4175</w:t>
      </w:r>
    </w:p>
    <w:p w14:paraId="442DCA4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4175</w:t>
      </w:r>
    </w:p>
    <w:p w14:paraId="2BB544F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4176</w:t>
      </w:r>
    </w:p>
    <w:p w14:paraId="6424267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enhanced coverage</w:t>
      </w:r>
      <w:r>
        <w:rPr>
          <w:noProof/>
        </w:rPr>
        <w:tab/>
        <w:t>4176</w:t>
      </w:r>
    </w:p>
    <w:p w14:paraId="59E3FEB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A.13.6.2.2.1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4176</w:t>
      </w:r>
    </w:p>
    <w:p w14:paraId="1AB0874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4176</w:t>
      </w:r>
    </w:p>
    <w:p w14:paraId="0141A65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4177</w:t>
      </w:r>
    </w:p>
    <w:p w14:paraId="4E97871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normal coverage</w:t>
      </w:r>
      <w:r>
        <w:rPr>
          <w:noProof/>
        </w:rPr>
        <w:tab/>
        <w:t>4177</w:t>
      </w:r>
    </w:p>
    <w:p w14:paraId="2626404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4177</w:t>
      </w:r>
    </w:p>
    <w:p w14:paraId="247C5DE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4178</w:t>
      </w:r>
    </w:p>
    <w:p w14:paraId="522A26C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4178</w:t>
      </w:r>
    </w:p>
    <w:p w14:paraId="361F6AC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enhanced coverage</w:t>
      </w:r>
      <w:r>
        <w:rPr>
          <w:noProof/>
        </w:rPr>
        <w:tab/>
        <w:t>4179</w:t>
      </w:r>
    </w:p>
    <w:p w14:paraId="6E511CA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4179</w:t>
      </w:r>
    </w:p>
    <w:p w14:paraId="38C4246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4179</w:t>
      </w:r>
    </w:p>
    <w:p w14:paraId="57B479A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4180</w:t>
      </w:r>
    </w:p>
    <w:p w14:paraId="41AAC78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in RRC_CONNECTED for UE Category NB1 Standalone mode under normal coverage</w:t>
      </w:r>
      <w:r>
        <w:rPr>
          <w:noProof/>
        </w:rPr>
        <w:tab/>
        <w:t>4180</w:t>
      </w:r>
    </w:p>
    <w:p w14:paraId="4FB5DFD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4180</w:t>
      </w:r>
    </w:p>
    <w:p w14:paraId="0F59D5E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4180</w:t>
      </w:r>
    </w:p>
    <w:p w14:paraId="046F2C9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4181</w:t>
      </w:r>
    </w:p>
    <w:p w14:paraId="380DC5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in RRC_CONNECTED for UE Category NB1 Standalone mode under enhanced coverage</w:t>
      </w:r>
      <w:r>
        <w:rPr>
          <w:noProof/>
        </w:rPr>
        <w:tab/>
        <w:t>4182</w:t>
      </w:r>
    </w:p>
    <w:p w14:paraId="03586E7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4182</w:t>
      </w:r>
    </w:p>
    <w:p w14:paraId="7292156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4182</w:t>
      </w:r>
    </w:p>
    <w:p w14:paraId="694D0D2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4183</w:t>
      </w:r>
    </w:p>
    <w:p w14:paraId="4BFD81AE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</w:t>
      </w:r>
      <w:r w:rsidRPr="003F046A">
        <w:rPr>
          <w:rFonts w:eastAsiaTheme="minorEastAsia"/>
          <w:noProof/>
        </w:rPr>
        <w:t>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Standalone Tests for UE Category </w:t>
      </w:r>
      <w:r w:rsidRPr="003F046A">
        <w:rPr>
          <w:rFonts w:eastAsiaTheme="minorEastAsia"/>
          <w:noProof/>
        </w:rPr>
        <w:t>M1</w:t>
      </w:r>
      <w:r>
        <w:rPr>
          <w:noProof/>
        </w:rPr>
        <w:t xml:space="preserve"> for Satellite Access</w:t>
      </w:r>
      <w:r>
        <w:rPr>
          <w:noProof/>
        </w:rPr>
        <w:tab/>
        <w:t>4183</w:t>
      </w:r>
    </w:p>
    <w:p w14:paraId="5764D01E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A.14.1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>RRC_IDLE state for satellite access</w:t>
      </w:r>
      <w:r>
        <w:rPr>
          <w:noProof/>
        </w:rPr>
        <w:tab/>
        <w:t>4183</w:t>
      </w:r>
    </w:p>
    <w:p w14:paraId="5190FBE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A.14.1.1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>Cell re-selection for satellite access</w:t>
      </w:r>
      <w:r>
        <w:rPr>
          <w:noProof/>
        </w:rPr>
        <w:tab/>
        <w:t>4183</w:t>
      </w:r>
    </w:p>
    <w:p w14:paraId="421D4B3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4183</w:t>
      </w:r>
    </w:p>
    <w:p w14:paraId="78DBB64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4183</w:t>
      </w:r>
    </w:p>
    <w:p w14:paraId="1FECA33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4185</w:t>
      </w:r>
    </w:p>
    <w:p w14:paraId="543DBA7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4186</w:t>
      </w:r>
    </w:p>
    <w:p w14:paraId="5F27200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4186</w:t>
      </w:r>
    </w:p>
    <w:p w14:paraId="7B047A3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4188</w:t>
      </w:r>
    </w:p>
    <w:p w14:paraId="75D2843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4189</w:t>
      </w:r>
    </w:p>
    <w:p w14:paraId="2827678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4189</w:t>
      </w:r>
    </w:p>
    <w:p w14:paraId="0ABBAAB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4191</w:t>
      </w:r>
    </w:p>
    <w:p w14:paraId="5C9208C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4192</w:t>
      </w:r>
    </w:p>
    <w:p w14:paraId="696868C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4192</w:t>
      </w:r>
    </w:p>
    <w:p w14:paraId="65887EF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4194</w:t>
      </w:r>
    </w:p>
    <w:p w14:paraId="407CDB4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case for Cat-M1 UE in normal coverage</w:t>
      </w:r>
      <w:r>
        <w:rPr>
          <w:noProof/>
        </w:rPr>
        <w:tab/>
        <w:t>4195</w:t>
      </w:r>
    </w:p>
    <w:p w14:paraId="10F4CFB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4195</w:t>
      </w:r>
    </w:p>
    <w:p w14:paraId="1AD17DA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4197</w:t>
      </w:r>
    </w:p>
    <w:p w14:paraId="71CEC8F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Inter frequency case for Cat-M1 UE in normal coverage</w:t>
      </w:r>
      <w:r>
        <w:rPr>
          <w:noProof/>
        </w:rPr>
        <w:tab/>
        <w:t>4198</w:t>
      </w:r>
    </w:p>
    <w:p w14:paraId="250055E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4198</w:t>
      </w:r>
    </w:p>
    <w:p w14:paraId="18ECD60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4200</w:t>
      </w:r>
    </w:p>
    <w:p w14:paraId="50DC03E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Cat-M1 UE in normal coverage, time-based triggering</w:t>
      </w:r>
      <w:r>
        <w:rPr>
          <w:noProof/>
        </w:rPr>
        <w:tab/>
        <w:t>4201</w:t>
      </w:r>
    </w:p>
    <w:p w14:paraId="238F106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4201</w:t>
      </w:r>
    </w:p>
    <w:p w14:paraId="42745A6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4202</w:t>
      </w:r>
    </w:p>
    <w:p w14:paraId="04BD740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A.14.1.1.8 E-UTRAN HD – FDD Intra frequency case for Cat-M1 UE in enhanced coverage, time-based triggering</w:t>
      </w:r>
      <w:r>
        <w:rPr>
          <w:noProof/>
        </w:rPr>
        <w:tab/>
        <w:t>4203</w:t>
      </w:r>
    </w:p>
    <w:p w14:paraId="7319942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4203</w:t>
      </w:r>
    </w:p>
    <w:p w14:paraId="3756557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4204</w:t>
      </w:r>
    </w:p>
    <w:p w14:paraId="0618BAD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case for Cat-M1 UE in enhanced coverage, location-based triggering</w:t>
      </w:r>
      <w:r>
        <w:rPr>
          <w:noProof/>
        </w:rPr>
        <w:tab/>
        <w:t>4205</w:t>
      </w:r>
    </w:p>
    <w:p w14:paraId="7DC4044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4205</w:t>
      </w:r>
    </w:p>
    <w:p w14:paraId="63E4C02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4206</w:t>
      </w:r>
    </w:p>
    <w:p w14:paraId="59AD7AF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Inter frequency case for Cat-M1 UE in normal coverage, location-based triggering</w:t>
      </w:r>
      <w:r>
        <w:rPr>
          <w:noProof/>
        </w:rPr>
        <w:tab/>
        <w:t>4207</w:t>
      </w:r>
    </w:p>
    <w:p w14:paraId="6F52BF1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4207</w:t>
      </w:r>
    </w:p>
    <w:p w14:paraId="547A27D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A.14.1.1.10.2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4208</w:t>
      </w:r>
    </w:p>
    <w:p w14:paraId="6D56D2B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 for satellite access</w:t>
      </w:r>
      <w:r>
        <w:rPr>
          <w:noProof/>
        </w:rPr>
        <w:tab/>
        <w:t>4209</w:t>
      </w:r>
    </w:p>
    <w:p w14:paraId="36DDD8F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A.14.2.1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>E-UTRAN handover for satellite access</w:t>
      </w:r>
      <w:r>
        <w:rPr>
          <w:noProof/>
        </w:rPr>
        <w:tab/>
        <w:t>4209</w:t>
      </w:r>
    </w:p>
    <w:p w14:paraId="77D987E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4209</w:t>
      </w:r>
    </w:p>
    <w:p w14:paraId="6F403CC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4209</w:t>
      </w:r>
    </w:p>
    <w:p w14:paraId="0E697D2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4211</w:t>
      </w:r>
    </w:p>
    <w:p w14:paraId="7FF43F8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4212</w:t>
      </w:r>
    </w:p>
    <w:p w14:paraId="5835F48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4212</w:t>
      </w:r>
    </w:p>
    <w:p w14:paraId="28F210B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4213</w:t>
      </w:r>
    </w:p>
    <w:p w14:paraId="697929F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 frequency conditional handover for Cat-M1 UEs in CEModeA</w:t>
      </w:r>
      <w:r>
        <w:rPr>
          <w:noProof/>
        </w:rPr>
        <w:tab/>
        <w:t>4214</w:t>
      </w:r>
    </w:p>
    <w:p w14:paraId="684C5DA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4214</w:t>
      </w:r>
    </w:p>
    <w:p w14:paraId="54B2610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4215</w:t>
      </w:r>
    </w:p>
    <w:p w14:paraId="5A40552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conditional handover for Cat-M1 UEs in CEModeA</w:t>
      </w:r>
      <w:r>
        <w:rPr>
          <w:noProof/>
        </w:rPr>
        <w:tab/>
        <w:t>4216</w:t>
      </w:r>
    </w:p>
    <w:p w14:paraId="71109C2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4216</w:t>
      </w:r>
    </w:p>
    <w:p w14:paraId="25445BB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4217</w:t>
      </w:r>
    </w:p>
    <w:p w14:paraId="4A7F4E9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handover for Cat-M1 UEs in CEModeA</w:t>
      </w:r>
      <w:r>
        <w:rPr>
          <w:noProof/>
        </w:rPr>
        <w:tab/>
        <w:t>4218</w:t>
      </w:r>
    </w:p>
    <w:p w14:paraId="10F6481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4218</w:t>
      </w:r>
    </w:p>
    <w:p w14:paraId="5338DA1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4219</w:t>
      </w:r>
    </w:p>
    <w:p w14:paraId="4713C3F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4220</w:t>
      </w:r>
    </w:p>
    <w:p w14:paraId="5C513D6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4220</w:t>
      </w:r>
    </w:p>
    <w:p w14:paraId="33AEA45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4221</w:t>
      </w:r>
    </w:p>
    <w:p w14:paraId="4DE36F5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Inter frequency handover for Cat-M1 UEs in CEModeA</w:t>
      </w:r>
      <w:r>
        <w:rPr>
          <w:noProof/>
        </w:rPr>
        <w:tab/>
        <w:t>4222</w:t>
      </w:r>
    </w:p>
    <w:p w14:paraId="2933B00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4222</w:t>
      </w:r>
    </w:p>
    <w:p w14:paraId="3EF5D33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4223</w:t>
      </w:r>
    </w:p>
    <w:p w14:paraId="77B3CAE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4224</w:t>
      </w:r>
    </w:p>
    <w:p w14:paraId="477CD4E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4224</w:t>
      </w:r>
    </w:p>
    <w:p w14:paraId="1B0107B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4225</w:t>
      </w:r>
    </w:p>
    <w:p w14:paraId="1192219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4226</w:t>
      </w:r>
    </w:p>
    <w:p w14:paraId="2E1E9DF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4226</w:t>
      </w:r>
    </w:p>
    <w:p w14:paraId="679E712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4227</w:t>
      </w:r>
    </w:p>
    <w:p w14:paraId="4467EB5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4228</w:t>
      </w:r>
    </w:p>
    <w:p w14:paraId="61BD34D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4228</w:t>
      </w:r>
    </w:p>
    <w:p w14:paraId="32A0DEB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4229</w:t>
      </w:r>
    </w:p>
    <w:p w14:paraId="608CFEA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 frequency conditional handover for Cat-M1 UEs in CEModeA</w:t>
      </w:r>
      <w:r>
        <w:rPr>
          <w:noProof/>
        </w:rPr>
        <w:tab/>
        <w:t>4230</w:t>
      </w:r>
    </w:p>
    <w:p w14:paraId="1C1317C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4230</w:t>
      </w:r>
    </w:p>
    <w:p w14:paraId="2383FA7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4231</w:t>
      </w:r>
    </w:p>
    <w:p w14:paraId="192CAAE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 frequency conditional handover for Cat-M1 UEs in CEModeA</w:t>
      </w:r>
      <w:r>
        <w:rPr>
          <w:noProof/>
        </w:rPr>
        <w:tab/>
        <w:t>4232</w:t>
      </w:r>
    </w:p>
    <w:p w14:paraId="61A4590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4232</w:t>
      </w:r>
    </w:p>
    <w:p w14:paraId="78F8FCF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4233</w:t>
      </w:r>
    </w:p>
    <w:p w14:paraId="030EA21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 frequency location based conditional handover for Cat-M1 UEs in CEModeA</w:t>
      </w:r>
      <w:r>
        <w:rPr>
          <w:noProof/>
        </w:rPr>
        <w:tab/>
        <w:t>4238</w:t>
      </w:r>
    </w:p>
    <w:p w14:paraId="636D5C7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4238</w:t>
      </w:r>
    </w:p>
    <w:p w14:paraId="7580403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4239</w:t>
      </w:r>
    </w:p>
    <w:p w14:paraId="542C03F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 frequency time based conditional handover for Cat-M1 UEs in CEModeA</w:t>
      </w:r>
      <w:r>
        <w:rPr>
          <w:noProof/>
        </w:rPr>
        <w:tab/>
        <w:t>4240</w:t>
      </w:r>
    </w:p>
    <w:p w14:paraId="37A155A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4240</w:t>
      </w:r>
    </w:p>
    <w:p w14:paraId="4360AF1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4241</w:t>
      </w:r>
    </w:p>
    <w:p w14:paraId="6F2A6FCE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A.14.3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>RRC connection mobility control for satellite access</w:t>
      </w:r>
      <w:r>
        <w:rPr>
          <w:noProof/>
        </w:rPr>
        <w:tab/>
        <w:t>4242</w:t>
      </w:r>
    </w:p>
    <w:p w14:paraId="4A10193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A.14.3.1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>RRC re-establishment for satellite access</w:t>
      </w:r>
      <w:r>
        <w:rPr>
          <w:noProof/>
        </w:rPr>
        <w:tab/>
        <w:t>4242</w:t>
      </w:r>
    </w:p>
    <w:p w14:paraId="66A5061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E-UTRAN FD-FDD Intra-frequency RRC Re-establishment for Cat-M1 UE in CEModeA for Satellite access</w:t>
      </w:r>
      <w:r>
        <w:rPr>
          <w:noProof/>
        </w:rPr>
        <w:tab/>
        <w:t>4242</w:t>
      </w:r>
    </w:p>
    <w:p w14:paraId="63E84EE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4242</w:t>
      </w:r>
    </w:p>
    <w:p w14:paraId="622852A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4243</w:t>
      </w:r>
    </w:p>
    <w:p w14:paraId="3FF8B7B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E-UTRAN HD-FDD Intra-frequency RRC Re-establishment for Cat-M1 UE in CEModeA</w:t>
      </w:r>
      <w:r>
        <w:rPr>
          <w:noProof/>
        </w:rPr>
        <w:tab/>
        <w:t>4244</w:t>
      </w:r>
    </w:p>
    <w:p w14:paraId="43AD1E3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4244</w:t>
      </w:r>
    </w:p>
    <w:p w14:paraId="636D981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4246</w:t>
      </w:r>
    </w:p>
    <w:p w14:paraId="7E70C8A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  <w:lang w:eastAsia="ko-KR"/>
        </w:rPr>
        <w:t>A.14.3.1.3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  <w:lang w:eastAsia="ko-KR"/>
        </w:rPr>
        <w:t>E-UTRAN FD-FDD Inter-frequency RRC Re-establishment for Cat-M1 UE in CEModeA for Satellite access</w:t>
      </w:r>
      <w:r>
        <w:rPr>
          <w:noProof/>
        </w:rPr>
        <w:tab/>
        <w:t>4247</w:t>
      </w:r>
    </w:p>
    <w:p w14:paraId="47CF8DA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  <w:lang w:eastAsia="ko-KR"/>
        </w:rPr>
        <w:t>A.14.3.1.3.1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  <w:lang w:eastAsia="ko-KR"/>
        </w:rPr>
        <w:t>Test Purpose and Environment</w:t>
      </w:r>
      <w:r>
        <w:rPr>
          <w:noProof/>
        </w:rPr>
        <w:tab/>
        <w:t>4247</w:t>
      </w:r>
    </w:p>
    <w:p w14:paraId="0079523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  <w:lang w:eastAsia="ko-KR"/>
        </w:rPr>
        <w:t>A.14.3.1.3.2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  <w:lang w:eastAsia="ko-KR"/>
        </w:rPr>
        <w:t>Test Requirements</w:t>
      </w:r>
      <w:r>
        <w:rPr>
          <w:noProof/>
        </w:rPr>
        <w:tab/>
        <w:t>4249</w:t>
      </w:r>
    </w:p>
    <w:p w14:paraId="495339E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  <w:lang w:eastAsia="ko-KR"/>
        </w:rPr>
        <w:lastRenderedPageBreak/>
        <w:t>A.14.3.1.4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  <w:lang w:eastAsia="ko-KR"/>
        </w:rPr>
        <w:t>E-UTRAN HD-FDD Inter-frequency RRC Re-establishment for Cat-M1 UE in CEModeA for Satellite access</w:t>
      </w:r>
      <w:r>
        <w:rPr>
          <w:noProof/>
        </w:rPr>
        <w:tab/>
        <w:t>4250</w:t>
      </w:r>
    </w:p>
    <w:p w14:paraId="18E148C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  <w:lang w:eastAsia="ko-KR"/>
        </w:rPr>
        <w:t>A.14.3.1.4.1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  <w:lang w:eastAsia="ko-KR"/>
        </w:rPr>
        <w:t>Test Purpose and Environment</w:t>
      </w:r>
      <w:r>
        <w:rPr>
          <w:noProof/>
        </w:rPr>
        <w:tab/>
        <w:t>4250</w:t>
      </w:r>
    </w:p>
    <w:p w14:paraId="15B1FB3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  <w:lang w:eastAsia="ko-KR"/>
        </w:rPr>
        <w:t>A.14.3.1.4.2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  <w:lang w:eastAsia="ko-KR"/>
        </w:rPr>
        <w:t xml:space="preserve"> Test Requirements</w:t>
      </w:r>
      <w:r>
        <w:rPr>
          <w:noProof/>
        </w:rPr>
        <w:tab/>
        <w:t>4252</w:t>
      </w:r>
    </w:p>
    <w:p w14:paraId="68006A8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Random access for satellite access</w:t>
      </w:r>
      <w:r>
        <w:rPr>
          <w:noProof/>
        </w:rPr>
        <w:tab/>
        <w:t>4253</w:t>
      </w:r>
    </w:p>
    <w:p w14:paraId="7303207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E-UTRAN FDD Contention Based Random Access Test for Cat-M1 UEs in Normal Coverage for satellite access</w:t>
      </w:r>
      <w:r>
        <w:rPr>
          <w:noProof/>
        </w:rPr>
        <w:tab/>
        <w:t>4253</w:t>
      </w:r>
    </w:p>
    <w:p w14:paraId="5A027A1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4253</w:t>
      </w:r>
    </w:p>
    <w:p w14:paraId="2C13533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4255</w:t>
      </w:r>
    </w:p>
    <w:p w14:paraId="7C6C7D6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E-UTRAN HD-FDD Contention Based Random Access Test for Cat-M1 UEs in Normal Coverage for satellite access</w:t>
      </w:r>
      <w:r>
        <w:rPr>
          <w:noProof/>
        </w:rPr>
        <w:tab/>
        <w:t>4256</w:t>
      </w:r>
    </w:p>
    <w:p w14:paraId="691303F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4256</w:t>
      </w:r>
    </w:p>
    <w:p w14:paraId="198C4C8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4258</w:t>
      </w:r>
    </w:p>
    <w:p w14:paraId="3660FEE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E-UTRAN FDD Contention Based Random Access Test for Cat-M1 UEs in Enhanced Coverage for satellite access</w:t>
      </w:r>
      <w:r>
        <w:rPr>
          <w:noProof/>
        </w:rPr>
        <w:tab/>
        <w:t>4260</w:t>
      </w:r>
    </w:p>
    <w:p w14:paraId="421EF92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4260</w:t>
      </w:r>
    </w:p>
    <w:p w14:paraId="3948E08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4262</w:t>
      </w:r>
    </w:p>
    <w:p w14:paraId="3BD9631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E-UTRAN HD-FDD Contention Based Random Access Test for Cat-M1 UEs in Enhanced Coverage for satellite access</w:t>
      </w:r>
      <w:r>
        <w:rPr>
          <w:noProof/>
        </w:rPr>
        <w:tab/>
        <w:t>4263</w:t>
      </w:r>
    </w:p>
    <w:p w14:paraId="1DBB6C5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4263</w:t>
      </w:r>
    </w:p>
    <w:p w14:paraId="3A37BFD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4265</w:t>
      </w:r>
    </w:p>
    <w:p w14:paraId="07C74F1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and signalling characteristics for satellite access</w:t>
      </w:r>
      <w:r>
        <w:rPr>
          <w:noProof/>
        </w:rPr>
        <w:tab/>
        <w:t>4267</w:t>
      </w:r>
    </w:p>
    <w:p w14:paraId="04329AE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UE transmit timing for satellite access</w:t>
      </w:r>
      <w:r>
        <w:rPr>
          <w:noProof/>
        </w:rPr>
        <w:tab/>
        <w:t>4267</w:t>
      </w:r>
    </w:p>
    <w:p w14:paraId="246D261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4267</w:t>
      </w:r>
    </w:p>
    <w:p w14:paraId="0A5B5DE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4267</w:t>
      </w:r>
    </w:p>
    <w:p w14:paraId="6E2F4CE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4269</w:t>
      </w:r>
    </w:p>
    <w:p w14:paraId="27A6F54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4270</w:t>
      </w:r>
    </w:p>
    <w:p w14:paraId="4B1D05F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4270</w:t>
      </w:r>
    </w:p>
    <w:p w14:paraId="337A34F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4271</w:t>
      </w:r>
    </w:p>
    <w:p w14:paraId="724E9A9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4272</w:t>
      </w:r>
    </w:p>
    <w:p w14:paraId="4C8E12F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4272</w:t>
      </w:r>
    </w:p>
    <w:p w14:paraId="017A3B8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4273</w:t>
      </w:r>
    </w:p>
    <w:p w14:paraId="4949E9C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4274</w:t>
      </w:r>
    </w:p>
    <w:p w14:paraId="339970C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4274</w:t>
      </w:r>
    </w:p>
    <w:p w14:paraId="208925B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4275</w:t>
      </w:r>
    </w:p>
    <w:p w14:paraId="4877BA2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Cat-M1 UE in CEModeB with segment transmission in NGSO for Satellite Access</w:t>
      </w:r>
      <w:r>
        <w:rPr>
          <w:noProof/>
        </w:rPr>
        <w:tab/>
        <w:t>4276</w:t>
      </w:r>
    </w:p>
    <w:p w14:paraId="342CAB7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4276</w:t>
      </w:r>
    </w:p>
    <w:p w14:paraId="30BA59B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4277</w:t>
      </w:r>
    </w:p>
    <w:p w14:paraId="7810430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timing advance for satellite access</w:t>
      </w:r>
      <w:r>
        <w:rPr>
          <w:noProof/>
        </w:rPr>
        <w:tab/>
        <w:t>4278</w:t>
      </w:r>
    </w:p>
    <w:p w14:paraId="22E942C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4278</w:t>
      </w:r>
    </w:p>
    <w:p w14:paraId="69B4C70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4278</w:t>
      </w:r>
    </w:p>
    <w:p w14:paraId="5745455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4280</w:t>
      </w:r>
    </w:p>
    <w:p w14:paraId="178211F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4280</w:t>
      </w:r>
    </w:p>
    <w:p w14:paraId="73F8182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4280</w:t>
      </w:r>
    </w:p>
    <w:p w14:paraId="0FC29D4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4283</w:t>
      </w:r>
    </w:p>
    <w:p w14:paraId="381981C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Timing Advance Adjustment Accuracy Test in CEModeB</w:t>
      </w:r>
      <w:r>
        <w:rPr>
          <w:noProof/>
        </w:rPr>
        <w:tab/>
        <w:t>4283</w:t>
      </w:r>
    </w:p>
    <w:p w14:paraId="4595150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4283</w:t>
      </w:r>
    </w:p>
    <w:p w14:paraId="03545D9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4284</w:t>
      </w:r>
    </w:p>
    <w:p w14:paraId="5696947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4284</w:t>
      </w:r>
    </w:p>
    <w:p w14:paraId="69C963D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4284</w:t>
      </w:r>
    </w:p>
    <w:p w14:paraId="6E07B65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4286</w:t>
      </w:r>
    </w:p>
    <w:p w14:paraId="38EC4C1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4287</w:t>
      </w:r>
    </w:p>
    <w:p w14:paraId="5C30695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A.14.4.3.1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 xml:space="preserve">E-UTRAN </w:t>
      </w:r>
      <w:r>
        <w:rPr>
          <w:noProof/>
        </w:rPr>
        <w:t>FD-</w:t>
      </w:r>
      <w:r w:rsidRPr="003F046A">
        <w:rPr>
          <w:rFonts w:eastAsiaTheme="minorEastAsia"/>
          <w:noProof/>
        </w:rPr>
        <w:t>FDD Radio Link Monitoring Test for Out-of-sync</w:t>
      </w:r>
      <w:r>
        <w:rPr>
          <w:noProof/>
        </w:rPr>
        <w:t xml:space="preserve"> for Cat-M1 UE in CEMode A for Satellite access</w:t>
      </w:r>
      <w:r>
        <w:rPr>
          <w:noProof/>
        </w:rPr>
        <w:tab/>
        <w:t>4287</w:t>
      </w:r>
    </w:p>
    <w:p w14:paraId="484738E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4287</w:t>
      </w:r>
    </w:p>
    <w:p w14:paraId="6F5DE1A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4290</w:t>
      </w:r>
    </w:p>
    <w:p w14:paraId="7FA5F22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In-Sync for Cat-M1 UE in CEMode A for Satellite access</w:t>
      </w:r>
      <w:r>
        <w:rPr>
          <w:noProof/>
        </w:rPr>
        <w:tab/>
        <w:t>4290</w:t>
      </w:r>
    </w:p>
    <w:p w14:paraId="1C475DA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4290</w:t>
      </w:r>
    </w:p>
    <w:p w14:paraId="78E1361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4293</w:t>
      </w:r>
    </w:p>
    <w:p w14:paraId="72E43F4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A.14.4.3.3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Out-of-sync for Cat-M1 UE in CEMode A for Satellite access</w:t>
      </w:r>
      <w:r>
        <w:rPr>
          <w:noProof/>
        </w:rPr>
        <w:tab/>
        <w:t>4293</w:t>
      </w:r>
    </w:p>
    <w:p w14:paraId="395C98F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4293</w:t>
      </w:r>
    </w:p>
    <w:p w14:paraId="3065975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4296</w:t>
      </w:r>
    </w:p>
    <w:p w14:paraId="446BF3B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In-Sync for Cat-M1 UE in CEMode A for Satellite access</w:t>
      </w:r>
      <w:r>
        <w:rPr>
          <w:noProof/>
        </w:rPr>
        <w:tab/>
        <w:t>4296</w:t>
      </w:r>
    </w:p>
    <w:p w14:paraId="7C71B12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4296</w:t>
      </w:r>
    </w:p>
    <w:p w14:paraId="30A556A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4299</w:t>
      </w:r>
    </w:p>
    <w:p w14:paraId="51F9C3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Out-of-sync in DRX for UE category M1 configured in CEMode A</w:t>
      </w:r>
      <w:r>
        <w:rPr>
          <w:noProof/>
        </w:rPr>
        <w:tab/>
        <w:t>4299</w:t>
      </w:r>
    </w:p>
    <w:p w14:paraId="75E0CF1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4299</w:t>
      </w:r>
    </w:p>
    <w:p w14:paraId="4C76CF0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4302</w:t>
      </w:r>
    </w:p>
    <w:p w14:paraId="04F0EF4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In-sync in DRX for UE Category M1 configured in CEMode A</w:t>
      </w:r>
      <w:r>
        <w:rPr>
          <w:noProof/>
        </w:rPr>
        <w:tab/>
        <w:t>4302</w:t>
      </w:r>
    </w:p>
    <w:p w14:paraId="2A181EF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4302</w:t>
      </w:r>
    </w:p>
    <w:p w14:paraId="7A685E4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4305</w:t>
      </w:r>
    </w:p>
    <w:p w14:paraId="10F5389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Out-of-sync in DRX for UE category M1 configured in CEMode A</w:t>
      </w:r>
      <w:r>
        <w:rPr>
          <w:noProof/>
        </w:rPr>
        <w:tab/>
        <w:t>4305</w:t>
      </w:r>
    </w:p>
    <w:p w14:paraId="2A87A87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4305</w:t>
      </w:r>
    </w:p>
    <w:p w14:paraId="31574B0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In-sync in DRX for UE Category M1 configured in CEMode A</w:t>
      </w:r>
      <w:r>
        <w:rPr>
          <w:noProof/>
        </w:rPr>
        <w:tab/>
        <w:t>4308</w:t>
      </w:r>
    </w:p>
    <w:p w14:paraId="7CE71FC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A.14.4.3.8.1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4308</w:t>
      </w:r>
    </w:p>
    <w:p w14:paraId="49BB821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4311</w:t>
      </w:r>
    </w:p>
    <w:p w14:paraId="39799F6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procedures in RRC_CONNECTED state for satellite access</w:t>
      </w:r>
      <w:r>
        <w:rPr>
          <w:noProof/>
        </w:rPr>
        <w:tab/>
        <w:t>4311</w:t>
      </w:r>
    </w:p>
    <w:p w14:paraId="09E58C2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 Intra-frequency measurements for satellite access</w:t>
      </w:r>
      <w:r>
        <w:rPr>
          <w:noProof/>
        </w:rPr>
        <w:tab/>
        <w:t>4311</w:t>
      </w:r>
    </w:p>
    <w:p w14:paraId="463ED4E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FDD-FDD intra-frequency event triggered reporting under </w:t>
      </w:r>
      <w:r w:rsidRPr="003F046A">
        <w:rPr>
          <w:noProof/>
          <w:lang w:val="en-US"/>
        </w:rPr>
        <w:t>AWGN</w:t>
      </w:r>
      <w:r>
        <w:rPr>
          <w:noProof/>
        </w:rPr>
        <w:t xml:space="preserve"> conditions in asynchronous cells for Cat-M1 UE in CEModeA</w:t>
      </w:r>
      <w:r>
        <w:rPr>
          <w:noProof/>
        </w:rPr>
        <w:tab/>
        <w:t>4311</w:t>
      </w:r>
    </w:p>
    <w:p w14:paraId="7379FA0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4311</w:t>
      </w:r>
    </w:p>
    <w:p w14:paraId="297AD30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4313</w:t>
      </w:r>
    </w:p>
    <w:p w14:paraId="67FDF18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FDD-FDD intra-frequency event triggered reporting under </w:t>
      </w:r>
      <w:r w:rsidRPr="003F046A">
        <w:rPr>
          <w:noProof/>
          <w:lang w:val="en-US"/>
        </w:rPr>
        <w:t>AWGN</w:t>
      </w:r>
      <w:r>
        <w:rPr>
          <w:noProof/>
        </w:rPr>
        <w:t xml:space="preserve"> conditions in synchronous cells for Cat-M1 UE in CEModeA in DRX</w:t>
      </w:r>
      <w:r>
        <w:rPr>
          <w:noProof/>
        </w:rPr>
        <w:tab/>
        <w:t>4314</w:t>
      </w:r>
    </w:p>
    <w:p w14:paraId="1427C74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4314</w:t>
      </w:r>
    </w:p>
    <w:p w14:paraId="55148C3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4316</w:t>
      </w:r>
    </w:p>
    <w:p w14:paraId="1054E8C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HD-FDD intra-frequency event triggered reporting under </w:t>
      </w:r>
      <w:r w:rsidRPr="003F046A">
        <w:rPr>
          <w:noProof/>
          <w:lang w:val="en-US"/>
        </w:rPr>
        <w:t>AWGN</w:t>
      </w:r>
      <w:r>
        <w:rPr>
          <w:noProof/>
        </w:rPr>
        <w:t xml:space="preserve"> conditions in asynchronous cells for Cat-M1 UE in CEModeA</w:t>
      </w:r>
      <w:r>
        <w:rPr>
          <w:noProof/>
        </w:rPr>
        <w:tab/>
        <w:t>4316</w:t>
      </w:r>
    </w:p>
    <w:p w14:paraId="24724A3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4316</w:t>
      </w:r>
    </w:p>
    <w:p w14:paraId="4F95335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4318</w:t>
      </w:r>
    </w:p>
    <w:p w14:paraId="29DF358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HD-FDD intra-frequency event triggered reporting under </w:t>
      </w:r>
      <w:r w:rsidRPr="003F046A">
        <w:rPr>
          <w:noProof/>
          <w:lang w:val="en-US"/>
        </w:rPr>
        <w:t>AWGN</w:t>
      </w:r>
      <w:r>
        <w:rPr>
          <w:noProof/>
        </w:rPr>
        <w:t xml:space="preserve"> conditions in synchronous cells for Cat-M1 UE in CEModeA in DRX</w:t>
      </w:r>
      <w:r>
        <w:rPr>
          <w:noProof/>
        </w:rPr>
        <w:tab/>
        <w:t>4319</w:t>
      </w:r>
    </w:p>
    <w:p w14:paraId="7316046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4319</w:t>
      </w:r>
    </w:p>
    <w:p w14:paraId="2EB3439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4321</w:t>
      </w:r>
    </w:p>
    <w:p w14:paraId="2E3430C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A.14.5.1.5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>E-UTRAN FD-FDD Intra-frequency event triggered reporting in asynchronous cells for UE category M1 in CEModeA with location-based triggering</w:t>
      </w:r>
      <w:r>
        <w:rPr>
          <w:noProof/>
        </w:rPr>
        <w:tab/>
        <w:t>4321</w:t>
      </w:r>
    </w:p>
    <w:p w14:paraId="233F012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  <w:snapToGrid w:val="0"/>
        </w:rPr>
        <w:t>A.14.5.1.5.1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  <w:snapToGrid w:val="0"/>
        </w:rPr>
        <w:t>Test Purpose and Environment</w:t>
      </w:r>
      <w:r>
        <w:rPr>
          <w:noProof/>
        </w:rPr>
        <w:tab/>
        <w:t>4321</w:t>
      </w:r>
    </w:p>
    <w:p w14:paraId="431B1E7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  <w:snapToGrid w:val="0"/>
        </w:rPr>
        <w:t>A.14.5.1.5.2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  <w:snapToGrid w:val="0"/>
        </w:rPr>
        <w:t>Test Requirements</w:t>
      </w:r>
      <w:r>
        <w:rPr>
          <w:noProof/>
        </w:rPr>
        <w:tab/>
        <w:t>4323</w:t>
      </w:r>
    </w:p>
    <w:p w14:paraId="026D708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 xml:space="preserve">A.14.5.1.6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>E-UTRAN HD-FDD Intra-frequency event triggered reporting in asynchronous cells for UE category M1 in CEModeA with location-based triggering</w:t>
      </w:r>
      <w:r>
        <w:rPr>
          <w:noProof/>
        </w:rPr>
        <w:tab/>
        <w:t>4324</w:t>
      </w:r>
    </w:p>
    <w:p w14:paraId="3B830A6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  <w:snapToGrid w:val="0"/>
        </w:rPr>
        <w:t>A.14.5.1.6.1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  <w:snapToGrid w:val="0"/>
        </w:rPr>
        <w:t>Test Purpose and Environment</w:t>
      </w:r>
      <w:r>
        <w:rPr>
          <w:noProof/>
        </w:rPr>
        <w:tab/>
        <w:t>4324</w:t>
      </w:r>
    </w:p>
    <w:p w14:paraId="2D336BC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  <w:snapToGrid w:val="0"/>
        </w:rPr>
        <w:t>A.14.5.1.6.2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  <w:snapToGrid w:val="0"/>
        </w:rPr>
        <w:t>Test Requirements</w:t>
      </w:r>
      <w:r>
        <w:rPr>
          <w:noProof/>
        </w:rPr>
        <w:tab/>
        <w:t>4325</w:t>
      </w:r>
    </w:p>
    <w:p w14:paraId="28B9EDD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A.14.5.1.7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>E-UTRAN HD-FDD Intra-frequency event triggered reporting in asynchronous cells for UE category M1 in CEModeA when DRX is used with time-based triggering</w:t>
      </w:r>
      <w:r>
        <w:rPr>
          <w:noProof/>
        </w:rPr>
        <w:tab/>
        <w:t>4326</w:t>
      </w:r>
    </w:p>
    <w:p w14:paraId="7FE6D87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  <w:snapToGrid w:val="0"/>
        </w:rPr>
        <w:t>A.14.5.1.7.1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  <w:snapToGrid w:val="0"/>
        </w:rPr>
        <w:t>Test Purpose and Environment</w:t>
      </w:r>
      <w:r>
        <w:rPr>
          <w:noProof/>
        </w:rPr>
        <w:tab/>
        <w:t>4326</w:t>
      </w:r>
    </w:p>
    <w:p w14:paraId="560BAC1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  <w:snapToGrid w:val="0"/>
        </w:rPr>
        <w:t>A.14.5.1.7.2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  <w:snapToGrid w:val="0"/>
        </w:rPr>
        <w:t>Test Requirements</w:t>
      </w:r>
      <w:r>
        <w:rPr>
          <w:noProof/>
        </w:rPr>
        <w:tab/>
        <w:t>4327</w:t>
      </w:r>
    </w:p>
    <w:p w14:paraId="18D4E9C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 Inter-frequency measurements for satellite access</w:t>
      </w:r>
      <w:r>
        <w:rPr>
          <w:noProof/>
        </w:rPr>
        <w:tab/>
        <w:t>4328</w:t>
      </w:r>
    </w:p>
    <w:p w14:paraId="3B1A77A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Inter-frequency event triggered reporting in asynchronous cells for UE category M1 in CEModeA when DRX is used with time-based triggering</w:t>
      </w:r>
      <w:r>
        <w:rPr>
          <w:noProof/>
        </w:rPr>
        <w:tab/>
        <w:t>4328</w:t>
      </w:r>
    </w:p>
    <w:p w14:paraId="016DFAA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4328</w:t>
      </w:r>
    </w:p>
    <w:p w14:paraId="73355AC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4329</w:t>
      </w:r>
    </w:p>
    <w:p w14:paraId="60E7EE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in asynchronous cells for UE category M1 in CEModeA when DRX is used with time-based triggering</w:t>
      </w:r>
      <w:r>
        <w:rPr>
          <w:noProof/>
        </w:rPr>
        <w:tab/>
        <w:t>4330</w:t>
      </w:r>
    </w:p>
    <w:p w14:paraId="3CAF5C9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4330</w:t>
      </w:r>
    </w:p>
    <w:p w14:paraId="2E7FF6A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4331</w:t>
      </w:r>
    </w:p>
    <w:p w14:paraId="7E2650C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in asynchronous cells for UE category M1 in CEModeB when DRX is used with time-based triggering</w:t>
      </w:r>
      <w:r>
        <w:rPr>
          <w:noProof/>
        </w:rPr>
        <w:tab/>
        <w:t>4332</w:t>
      </w:r>
    </w:p>
    <w:p w14:paraId="1EF6335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4332</w:t>
      </w:r>
    </w:p>
    <w:p w14:paraId="661C886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4333</w:t>
      </w:r>
    </w:p>
    <w:p w14:paraId="6FAA355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with discontinuous MPDCCH monitoring in CEModeA</w:t>
      </w:r>
      <w:r>
        <w:rPr>
          <w:noProof/>
        </w:rPr>
        <w:tab/>
        <w:t>4334</w:t>
      </w:r>
    </w:p>
    <w:p w14:paraId="6FCDBEA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4334</w:t>
      </w:r>
    </w:p>
    <w:p w14:paraId="4317B10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4335</w:t>
      </w:r>
    </w:p>
    <w:p w14:paraId="7EEE774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in CEModeA when DRX is used</w:t>
      </w:r>
      <w:r>
        <w:rPr>
          <w:noProof/>
        </w:rPr>
        <w:tab/>
        <w:t>4336</w:t>
      </w:r>
    </w:p>
    <w:p w14:paraId="1D640CE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4336</w:t>
      </w:r>
    </w:p>
    <w:p w14:paraId="224F054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4338</w:t>
      </w:r>
    </w:p>
    <w:p w14:paraId="4C896F9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with discontinuous MPDCCH monitoring in CEModeA</w:t>
      </w:r>
      <w:r>
        <w:rPr>
          <w:noProof/>
        </w:rPr>
        <w:tab/>
        <w:t>4338</w:t>
      </w:r>
    </w:p>
    <w:p w14:paraId="4F8A0F8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4338</w:t>
      </w:r>
    </w:p>
    <w:p w14:paraId="7E827F9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4340</w:t>
      </w:r>
    </w:p>
    <w:p w14:paraId="6F64A92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in CEModeA in DRX</w:t>
      </w:r>
      <w:r>
        <w:rPr>
          <w:noProof/>
        </w:rPr>
        <w:tab/>
        <w:t>4340</w:t>
      </w:r>
    </w:p>
    <w:p w14:paraId="03B92D8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4340</w:t>
      </w:r>
    </w:p>
    <w:p w14:paraId="72148C7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4342</w:t>
      </w:r>
    </w:p>
    <w:p w14:paraId="195D140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with discontinuous MPDCCH monitoring in CEModeB</w:t>
      </w:r>
      <w:r>
        <w:rPr>
          <w:noProof/>
        </w:rPr>
        <w:tab/>
        <w:t>4342</w:t>
      </w:r>
    </w:p>
    <w:p w14:paraId="22D570D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4342</w:t>
      </w:r>
    </w:p>
    <w:p w14:paraId="7157837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4344</w:t>
      </w:r>
    </w:p>
    <w:p w14:paraId="455C048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with discontinuous MPDCCH monitoring in CEModeB</w:t>
      </w:r>
      <w:r>
        <w:rPr>
          <w:noProof/>
        </w:rPr>
        <w:tab/>
        <w:t>4345</w:t>
      </w:r>
    </w:p>
    <w:p w14:paraId="7626E98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4345</w:t>
      </w:r>
    </w:p>
    <w:p w14:paraId="4DDA30F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4346</w:t>
      </w:r>
    </w:p>
    <w:p w14:paraId="4694774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 for UE for satellite access</w:t>
      </w:r>
      <w:r>
        <w:rPr>
          <w:noProof/>
        </w:rPr>
        <w:tab/>
        <w:t>4347</w:t>
      </w:r>
    </w:p>
    <w:p w14:paraId="48B09D9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for satellite access</w:t>
      </w:r>
      <w:r>
        <w:rPr>
          <w:noProof/>
        </w:rPr>
        <w:tab/>
        <w:t>4347</w:t>
      </w:r>
    </w:p>
    <w:p w14:paraId="3A9A3F3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Intra frequency case for Cat-M1 UE in CEModeA</w:t>
      </w:r>
      <w:r>
        <w:rPr>
          <w:noProof/>
        </w:rPr>
        <w:tab/>
        <w:t>4347</w:t>
      </w:r>
    </w:p>
    <w:p w14:paraId="4A77CB8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4347</w:t>
      </w:r>
    </w:p>
    <w:p w14:paraId="70C84D9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parameters</w:t>
      </w:r>
      <w:r>
        <w:rPr>
          <w:noProof/>
        </w:rPr>
        <w:tab/>
        <w:t>4347</w:t>
      </w:r>
    </w:p>
    <w:p w14:paraId="4F5484B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4349</w:t>
      </w:r>
    </w:p>
    <w:p w14:paraId="787581E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Intra frequency case for Cat-M1 UE in CEModeA</w:t>
      </w:r>
      <w:r>
        <w:rPr>
          <w:noProof/>
        </w:rPr>
        <w:tab/>
        <w:t>4349</w:t>
      </w:r>
    </w:p>
    <w:p w14:paraId="4F05780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4349</w:t>
      </w:r>
    </w:p>
    <w:p w14:paraId="1FDB4B6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parameters</w:t>
      </w:r>
      <w:r>
        <w:rPr>
          <w:noProof/>
        </w:rPr>
        <w:tab/>
        <w:t>4349</w:t>
      </w:r>
    </w:p>
    <w:p w14:paraId="3AE7E57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4351</w:t>
      </w:r>
    </w:p>
    <w:p w14:paraId="6D59D6A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Inter frequency case for Cat-M1 UE in CEModeA</w:t>
      </w:r>
      <w:r>
        <w:rPr>
          <w:noProof/>
        </w:rPr>
        <w:tab/>
        <w:t>4351</w:t>
      </w:r>
    </w:p>
    <w:p w14:paraId="2A8D6E4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4351</w:t>
      </w:r>
    </w:p>
    <w:p w14:paraId="0ECCAC4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parameters</w:t>
      </w:r>
      <w:r>
        <w:rPr>
          <w:noProof/>
        </w:rPr>
        <w:tab/>
        <w:t>4351</w:t>
      </w:r>
    </w:p>
    <w:p w14:paraId="5CF9FDC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4352</w:t>
      </w:r>
    </w:p>
    <w:p w14:paraId="7D88A66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Inter frequency case for Cat-M1 UE in CEModeA</w:t>
      </w:r>
      <w:r>
        <w:rPr>
          <w:noProof/>
        </w:rPr>
        <w:tab/>
        <w:t>4353</w:t>
      </w:r>
    </w:p>
    <w:p w14:paraId="7E64E70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4353</w:t>
      </w:r>
    </w:p>
    <w:p w14:paraId="0000E6E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parameters</w:t>
      </w:r>
      <w:r>
        <w:rPr>
          <w:noProof/>
        </w:rPr>
        <w:tab/>
        <w:t>4353</w:t>
      </w:r>
    </w:p>
    <w:p w14:paraId="3DA78F5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4354</w:t>
      </w:r>
    </w:p>
    <w:p w14:paraId="603247B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Inter frequency case for Cat-M1 UE in CEModeB</w:t>
      </w:r>
      <w:r>
        <w:rPr>
          <w:noProof/>
        </w:rPr>
        <w:tab/>
        <w:t>4354</w:t>
      </w:r>
    </w:p>
    <w:p w14:paraId="03F5C93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4354</w:t>
      </w:r>
    </w:p>
    <w:p w14:paraId="073604E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parameters</w:t>
      </w:r>
      <w:r>
        <w:rPr>
          <w:noProof/>
        </w:rPr>
        <w:tab/>
        <w:t>4354</w:t>
      </w:r>
    </w:p>
    <w:p w14:paraId="3E65C57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4355</w:t>
      </w:r>
    </w:p>
    <w:p w14:paraId="61543F2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Inter frequency case for Cat-M1 UE in CEModeB</w:t>
      </w:r>
      <w:r>
        <w:rPr>
          <w:noProof/>
        </w:rPr>
        <w:tab/>
        <w:t>4355</w:t>
      </w:r>
    </w:p>
    <w:p w14:paraId="78071FA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4355</w:t>
      </w:r>
    </w:p>
    <w:p w14:paraId="4456C9E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parameters</w:t>
      </w:r>
      <w:r>
        <w:rPr>
          <w:noProof/>
        </w:rPr>
        <w:tab/>
        <w:t>4356</w:t>
      </w:r>
    </w:p>
    <w:p w14:paraId="508D44A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4357</w:t>
      </w:r>
    </w:p>
    <w:p w14:paraId="5690171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Channel quality reporting accuracy for satellite access</w:t>
      </w:r>
      <w:r>
        <w:rPr>
          <w:noProof/>
        </w:rPr>
        <w:tab/>
        <w:t>4357</w:t>
      </w:r>
    </w:p>
    <w:p w14:paraId="70D34F7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Downlink channel quality reporting accuracy for UE Category M1 in CE Mode A for Satellite access</w:t>
      </w:r>
      <w:r>
        <w:rPr>
          <w:noProof/>
        </w:rPr>
        <w:tab/>
        <w:t>4357</w:t>
      </w:r>
    </w:p>
    <w:p w14:paraId="759D185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4357</w:t>
      </w:r>
    </w:p>
    <w:p w14:paraId="26BCC39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4357</w:t>
      </w:r>
    </w:p>
    <w:p w14:paraId="32A7371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4358</w:t>
      </w:r>
    </w:p>
    <w:p w14:paraId="53F8532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for UE Category M1 in CE Mode A for Satellite access</w:t>
      </w:r>
      <w:r>
        <w:rPr>
          <w:noProof/>
        </w:rPr>
        <w:tab/>
        <w:t>4359</w:t>
      </w:r>
    </w:p>
    <w:p w14:paraId="789AE00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A.14.6.2.2.1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4359</w:t>
      </w:r>
    </w:p>
    <w:p w14:paraId="6892273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4359</w:t>
      </w:r>
    </w:p>
    <w:p w14:paraId="49F84B2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4360</w:t>
      </w:r>
    </w:p>
    <w:p w14:paraId="55687BB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4360</w:t>
      </w:r>
    </w:p>
    <w:p w14:paraId="245E5C0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4361</w:t>
      </w:r>
    </w:p>
    <w:p w14:paraId="52FCE51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for UE Category M1 in CE Mode B for Satellite access</w:t>
      </w:r>
      <w:r>
        <w:rPr>
          <w:noProof/>
        </w:rPr>
        <w:tab/>
        <w:t>4362</w:t>
      </w:r>
    </w:p>
    <w:p w14:paraId="4AEC67F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4362</w:t>
      </w:r>
    </w:p>
    <w:p w14:paraId="6A5D175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4362</w:t>
      </w:r>
    </w:p>
    <w:p w14:paraId="10554FA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4363</w:t>
      </w:r>
    </w:p>
    <w:p w14:paraId="33DE8F58" w14:textId="77777777" w:rsidR="007D26F8" w:rsidRDefault="007D26F8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B (normative): Conditions for RRM requirements applicability for operating bands</w:t>
      </w:r>
      <w:r>
        <w:rPr>
          <w:noProof/>
        </w:rPr>
        <w:tab/>
        <w:t>4364</w:t>
      </w:r>
    </w:p>
    <w:p w14:paraId="7C2DE13B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RRC_IDLE state mobility</w:t>
      </w:r>
      <w:r>
        <w:rPr>
          <w:noProof/>
        </w:rPr>
        <w:tab/>
        <w:t>4364</w:t>
      </w:r>
    </w:p>
    <w:p w14:paraId="0726927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intra-frequency E-UTRAN cells for cell re-selection</w:t>
      </w:r>
      <w:r>
        <w:rPr>
          <w:noProof/>
        </w:rPr>
        <w:tab/>
        <w:t>4364</w:t>
      </w:r>
    </w:p>
    <w:p w14:paraId="6DCDA6C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inter-frequency E-UTRAN cells for cell re-selection</w:t>
      </w:r>
      <w:r>
        <w:rPr>
          <w:noProof/>
        </w:rPr>
        <w:tab/>
        <w:t>4364</w:t>
      </w:r>
    </w:p>
    <w:p w14:paraId="058458C5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M1</w:t>
      </w:r>
      <w:r>
        <w:rPr>
          <w:noProof/>
        </w:rPr>
        <w:tab/>
        <w:t>4364</w:t>
      </w:r>
    </w:p>
    <w:p w14:paraId="414E38D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intra-frequency NB-IoT cells for cell re-selection for UE Category NB1</w:t>
      </w:r>
      <w:r>
        <w:rPr>
          <w:noProof/>
        </w:rPr>
        <w:tab/>
        <w:t>4366</w:t>
      </w:r>
    </w:p>
    <w:p w14:paraId="70E7373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inter-frequency NB-IoT cells for cell re-selection for UE Category NB1</w:t>
      </w:r>
      <w:r>
        <w:rPr>
          <w:noProof/>
        </w:rPr>
        <w:tab/>
        <w:t>4367</w:t>
      </w:r>
    </w:p>
    <w:p w14:paraId="713E322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1bis</w:t>
      </w:r>
      <w:r>
        <w:rPr>
          <w:noProof/>
        </w:rPr>
        <w:tab/>
        <w:t>4367</w:t>
      </w:r>
    </w:p>
    <w:p w14:paraId="7A165DF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E-UTRAN cells for cell re-selection for UE Category M2</w:t>
      </w:r>
      <w:r>
        <w:rPr>
          <w:noProof/>
        </w:rPr>
        <w:tab/>
        <w:t>4367</w:t>
      </w:r>
    </w:p>
    <w:p w14:paraId="4720240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intra-frequence E-UTRAN cells for cell selection</w:t>
      </w:r>
      <w:r>
        <w:rPr>
          <w:noProof/>
        </w:rPr>
        <w:tab/>
        <w:t>4367</w:t>
      </w:r>
    </w:p>
    <w:p w14:paraId="3711E84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 for measurements of inter-frequence E-UTRAN cells for cell selection</w:t>
      </w:r>
      <w:r>
        <w:rPr>
          <w:noProof/>
        </w:rPr>
        <w:tab/>
        <w:t>4369</w:t>
      </w:r>
    </w:p>
    <w:p w14:paraId="45096C5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inter-frequency E-UTRAN cells for cell re-selection for UE Category M1</w:t>
      </w:r>
      <w:r>
        <w:rPr>
          <w:noProof/>
        </w:rPr>
        <w:tab/>
        <w:t>4370</w:t>
      </w:r>
    </w:p>
    <w:p w14:paraId="158E69C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M1 for satellite access</w:t>
      </w:r>
      <w:r>
        <w:rPr>
          <w:noProof/>
        </w:rPr>
        <w:tab/>
        <w:t>4370</w:t>
      </w:r>
    </w:p>
    <w:p w14:paraId="137CA9C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intra-frequency NB-IoT cells for cell re-selection for UE Category NB1 and NB2 for satellite access</w:t>
      </w:r>
      <w:r>
        <w:rPr>
          <w:noProof/>
        </w:rPr>
        <w:tab/>
        <w:t>4371</w:t>
      </w:r>
    </w:p>
    <w:p w14:paraId="308ABAE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B.1.11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>Conditions for measurements of inter-frequency NB-IoT cells for cell re-selection for UE Category NB1 for satellite access</w:t>
      </w:r>
      <w:r>
        <w:rPr>
          <w:noProof/>
        </w:rPr>
        <w:tab/>
        <w:t>4372</w:t>
      </w:r>
    </w:p>
    <w:p w14:paraId="5531B1F8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B.1.12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>Conditions for measurements of inter-frequency E-UTRAN cells for cell re-selection for UE Category M1 for satellite access</w:t>
      </w:r>
      <w:r>
        <w:rPr>
          <w:noProof/>
        </w:rPr>
        <w:tab/>
        <w:t>4372</w:t>
      </w:r>
    </w:p>
    <w:p w14:paraId="6E8566CF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UE Measurements Procedures in RRC_CONNECTED State</w:t>
      </w:r>
      <w:r>
        <w:rPr>
          <w:noProof/>
        </w:rPr>
        <w:tab/>
        <w:t>4372</w:t>
      </w:r>
    </w:p>
    <w:p w14:paraId="0EC60CB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4372</w:t>
      </w:r>
    </w:p>
    <w:p w14:paraId="5EE353C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 with autonomous gaps</w:t>
      </w:r>
      <w:r>
        <w:rPr>
          <w:noProof/>
        </w:rPr>
        <w:tab/>
        <w:t>4373</w:t>
      </w:r>
    </w:p>
    <w:p w14:paraId="5210C33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4373</w:t>
      </w:r>
    </w:p>
    <w:p w14:paraId="681E0658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measurements with autonomous gaps</w:t>
      </w:r>
      <w:r>
        <w:rPr>
          <w:noProof/>
        </w:rPr>
        <w:tab/>
        <w:t>4374</w:t>
      </w:r>
    </w:p>
    <w:p w14:paraId="62E6575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OTDOA intra-frequency RSTD Measurements</w:t>
      </w:r>
      <w:r>
        <w:rPr>
          <w:noProof/>
        </w:rPr>
        <w:tab/>
        <w:t>4374</w:t>
      </w:r>
    </w:p>
    <w:p w14:paraId="39B1FB6D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OTDOA inter-frequency RSTD Measurements</w:t>
      </w:r>
      <w:r>
        <w:rPr>
          <w:noProof/>
        </w:rPr>
        <w:tab/>
        <w:t>4374</w:t>
      </w:r>
    </w:p>
    <w:p w14:paraId="7C07555E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the secondary component carrier with deactivated SCell</w:t>
      </w:r>
      <w:r>
        <w:rPr>
          <w:noProof/>
        </w:rPr>
        <w:tab/>
        <w:t>4375</w:t>
      </w:r>
    </w:p>
    <w:p w14:paraId="4062F00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 under Time Domain Measurement Resource Restriction</w:t>
      </w:r>
      <w:r>
        <w:rPr>
          <w:noProof/>
        </w:rPr>
        <w:tab/>
        <w:t>4375</w:t>
      </w:r>
    </w:p>
    <w:p w14:paraId="2E9E561E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 under Time Domain Measurement Resource Restriction with CRS Assistance Information</w:t>
      </w:r>
      <w:r>
        <w:rPr>
          <w:noProof/>
        </w:rPr>
        <w:tab/>
        <w:t>4376</w:t>
      </w:r>
    </w:p>
    <w:p w14:paraId="0B5A8B2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discovery signal measurements</w:t>
      </w:r>
      <w:r>
        <w:rPr>
          <w:noProof/>
        </w:rPr>
        <w:tab/>
        <w:t>4376</w:t>
      </w:r>
    </w:p>
    <w:p w14:paraId="2B98166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CRS-based measurements</w:t>
      </w:r>
      <w:r>
        <w:rPr>
          <w:noProof/>
        </w:rPr>
        <w:tab/>
        <w:t>4376</w:t>
      </w:r>
    </w:p>
    <w:p w14:paraId="049F533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CSI-RS based measurements</w:t>
      </w:r>
      <w:r>
        <w:rPr>
          <w:noProof/>
        </w:rPr>
        <w:tab/>
        <w:t>4376</w:t>
      </w:r>
    </w:p>
    <w:p w14:paraId="6F4845D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discovery signal measurements</w:t>
      </w:r>
      <w:r>
        <w:rPr>
          <w:noProof/>
        </w:rPr>
        <w:tab/>
        <w:t>4377</w:t>
      </w:r>
    </w:p>
    <w:p w14:paraId="42AD03C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4377</w:t>
      </w:r>
    </w:p>
    <w:p w14:paraId="0277CB7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4377</w:t>
      </w:r>
    </w:p>
    <w:p w14:paraId="48C5F8C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discovery signal measurements under operation with frame structure 3</w:t>
      </w:r>
      <w:r>
        <w:rPr>
          <w:noProof/>
        </w:rPr>
        <w:tab/>
        <w:t>4378</w:t>
      </w:r>
    </w:p>
    <w:p w14:paraId="6DE52AD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discovery signal measurements under operation with frame structure 3</w:t>
      </w:r>
      <w:r>
        <w:rPr>
          <w:noProof/>
        </w:rPr>
        <w:tab/>
        <w:t>4378</w:t>
      </w:r>
    </w:p>
    <w:p w14:paraId="0BA8FDA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4378</w:t>
      </w:r>
    </w:p>
    <w:p w14:paraId="6D16D1A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4379</w:t>
      </w:r>
    </w:p>
    <w:p w14:paraId="1F757DB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 by UE Category M1</w:t>
      </w:r>
      <w:r>
        <w:rPr>
          <w:noProof/>
        </w:rPr>
        <w:tab/>
        <w:t>4379</w:t>
      </w:r>
    </w:p>
    <w:p w14:paraId="79646FC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B.2.15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NB-IoT intra-frequency measurements by UE Category NB1</w:t>
      </w:r>
      <w:r>
        <w:rPr>
          <w:noProof/>
        </w:rPr>
        <w:tab/>
        <w:t>4380</w:t>
      </w:r>
    </w:p>
    <w:p w14:paraId="1D211C2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NB-IoT intra-frequency RSTD measurements by UE Category NB1</w:t>
      </w:r>
      <w:r>
        <w:rPr>
          <w:noProof/>
        </w:rPr>
        <w:tab/>
        <w:t>4381</w:t>
      </w:r>
    </w:p>
    <w:p w14:paraId="1A40FB2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NB-IoT inter-frequency RSTD measurements by UE Category NB1</w:t>
      </w:r>
      <w:r>
        <w:rPr>
          <w:noProof/>
        </w:rPr>
        <w:tab/>
        <w:t>4382</w:t>
      </w:r>
    </w:p>
    <w:p w14:paraId="49EECBF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measurements by UE Category M1</w:t>
      </w:r>
      <w:r>
        <w:rPr>
          <w:noProof/>
        </w:rPr>
        <w:tab/>
        <w:t>4383</w:t>
      </w:r>
    </w:p>
    <w:p w14:paraId="6914D98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measurements by UE Category M2</w:t>
      </w:r>
      <w:r>
        <w:rPr>
          <w:noProof/>
        </w:rPr>
        <w:tab/>
        <w:t>4384</w:t>
      </w:r>
    </w:p>
    <w:p w14:paraId="5FE97BA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4384</w:t>
      </w:r>
    </w:p>
    <w:p w14:paraId="1B39F30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4384</w:t>
      </w:r>
    </w:p>
    <w:p w14:paraId="192C9428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RSTD measurements by UE Category M1</w:t>
      </w:r>
      <w:r>
        <w:rPr>
          <w:noProof/>
        </w:rPr>
        <w:tab/>
        <w:t>4384</w:t>
      </w:r>
    </w:p>
    <w:p w14:paraId="5E3C82BE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RSTD measurements by UE Category M2</w:t>
      </w:r>
      <w:r>
        <w:rPr>
          <w:noProof/>
        </w:rPr>
        <w:tab/>
        <w:t>4385</w:t>
      </w:r>
    </w:p>
    <w:p w14:paraId="5270A66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RSTD measurements by UE Category M1</w:t>
      </w:r>
      <w:r>
        <w:rPr>
          <w:noProof/>
        </w:rPr>
        <w:tab/>
        <w:t>4385</w:t>
      </w:r>
    </w:p>
    <w:p w14:paraId="46ACFFD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RSTD measurements by UE Category M2</w:t>
      </w:r>
      <w:r>
        <w:rPr>
          <w:noProof/>
        </w:rPr>
        <w:tab/>
        <w:t>4387</w:t>
      </w:r>
    </w:p>
    <w:p w14:paraId="75E05C1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B.2.24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>Conditions for intra-frequency neighbour cell measurements of NB-IoT cells for UE Category NB1</w:t>
      </w:r>
      <w:r>
        <w:rPr>
          <w:noProof/>
        </w:rPr>
        <w:tab/>
        <w:t>4387</w:t>
      </w:r>
    </w:p>
    <w:p w14:paraId="3B3A790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B.2.25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>Conditions for inter-frequency neighbour cell measurements of NB-IoT cells for UE Category NB1</w:t>
      </w:r>
      <w:r>
        <w:rPr>
          <w:noProof/>
        </w:rPr>
        <w:tab/>
        <w:t>4387</w:t>
      </w:r>
    </w:p>
    <w:p w14:paraId="4D431B0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 by UE Category M1 for satellite access</w:t>
      </w:r>
      <w:r>
        <w:rPr>
          <w:noProof/>
        </w:rPr>
        <w:tab/>
        <w:t>4387</w:t>
      </w:r>
    </w:p>
    <w:p w14:paraId="2270A89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NB-IoT intra-frequency measurements by UE Category NB1 and NB2 for satellite access</w:t>
      </w:r>
      <w:r>
        <w:rPr>
          <w:noProof/>
        </w:rPr>
        <w:tab/>
        <w:t>4388</w:t>
      </w:r>
    </w:p>
    <w:p w14:paraId="56FFB86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B.2.28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>Conditions for E-UTRAN inter-frequency measurements by UE Category M1 for satellite access</w:t>
      </w:r>
      <w:r>
        <w:rPr>
          <w:noProof/>
        </w:rPr>
        <w:tab/>
        <w:t>4389</w:t>
      </w:r>
    </w:p>
    <w:p w14:paraId="2B51958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B.2.29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>Conditions for intra-frequency neighbour cell measurements of NB-IoT cells for UE Category NB1 for satellite access</w:t>
      </w:r>
      <w:r>
        <w:rPr>
          <w:noProof/>
        </w:rPr>
        <w:tab/>
        <w:t>4389</w:t>
      </w:r>
    </w:p>
    <w:p w14:paraId="73E1C3D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B.2.30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>Conditions for inter-frequency neighbour cell measurements of NB-IoT cells for UE Category NB1 for satellite access</w:t>
      </w:r>
      <w:r>
        <w:rPr>
          <w:noProof/>
        </w:rPr>
        <w:tab/>
        <w:t>4390</w:t>
      </w:r>
    </w:p>
    <w:p w14:paraId="3722F59C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performance requirements for UE</w:t>
      </w:r>
      <w:r>
        <w:rPr>
          <w:noProof/>
        </w:rPr>
        <w:tab/>
        <w:t>4390</w:t>
      </w:r>
    </w:p>
    <w:p w14:paraId="533527B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RSRP and RSRQ Accuracy Requirements</w:t>
      </w:r>
      <w:r>
        <w:rPr>
          <w:noProof/>
        </w:rPr>
        <w:tab/>
        <w:t>4390</w:t>
      </w:r>
    </w:p>
    <w:p w14:paraId="39420468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4390</w:t>
      </w:r>
    </w:p>
    <w:p w14:paraId="34AFCA98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RSRP and RSRQ Accuracy Requirements</w:t>
      </w:r>
      <w:r>
        <w:rPr>
          <w:noProof/>
        </w:rPr>
        <w:tab/>
        <w:t>4391</w:t>
      </w:r>
    </w:p>
    <w:p w14:paraId="56FC07A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relative RSRP and RSRQ Accuracy Requirements</w:t>
      </w:r>
      <w:r>
        <w:rPr>
          <w:noProof/>
        </w:rPr>
        <w:tab/>
        <w:t>4391</w:t>
      </w:r>
    </w:p>
    <w:p w14:paraId="1DBD803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UE Rx – Tx time difference</w:t>
      </w:r>
      <w:r>
        <w:rPr>
          <w:noProof/>
        </w:rPr>
        <w:tab/>
        <w:t>4391</w:t>
      </w:r>
    </w:p>
    <w:p w14:paraId="09ED41F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Reference Signal Time Difference (RSTD) measurements</w:t>
      </w:r>
      <w:r>
        <w:rPr>
          <w:noProof/>
        </w:rPr>
        <w:tab/>
        <w:t>4391</w:t>
      </w:r>
    </w:p>
    <w:p w14:paraId="6E091F4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RSTD measurements</w:t>
      </w:r>
      <w:r>
        <w:rPr>
          <w:noProof/>
        </w:rPr>
        <w:tab/>
        <w:t>4391</w:t>
      </w:r>
    </w:p>
    <w:p w14:paraId="6F01287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RSRP Accuracy Requirements</w:t>
      </w:r>
      <w:r>
        <w:rPr>
          <w:noProof/>
        </w:rPr>
        <w:tab/>
        <w:t>4391</w:t>
      </w:r>
    </w:p>
    <w:p w14:paraId="1A79BF3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Absolute RSRP and RSRQ Accuracy Requirements under Time Domain Measurement Resource Restriction</w:t>
      </w:r>
      <w:r>
        <w:rPr>
          <w:noProof/>
        </w:rPr>
        <w:tab/>
        <w:t>4392</w:t>
      </w:r>
    </w:p>
    <w:p w14:paraId="4BA84E35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RSRP Accuracy Requirements under Time Domain Measurement Resource Restriction</w:t>
      </w:r>
      <w:r>
        <w:rPr>
          <w:noProof/>
        </w:rPr>
        <w:tab/>
        <w:t>4392</w:t>
      </w:r>
    </w:p>
    <w:p w14:paraId="12CD22D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Absolute RSRP and RSRQ Accuracy Requirements under Time Domain Measurement Resource Restriction with CRS Assistance Information</w:t>
      </w:r>
      <w:r>
        <w:rPr>
          <w:noProof/>
        </w:rPr>
        <w:tab/>
        <w:t>4392</w:t>
      </w:r>
    </w:p>
    <w:p w14:paraId="62BD846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RSRP Accuracy Requirements under Time Domain Measurement Resource Restriction with CRS Assistance Information</w:t>
      </w:r>
      <w:r>
        <w:rPr>
          <w:noProof/>
        </w:rPr>
        <w:tab/>
        <w:t>4392</w:t>
      </w:r>
    </w:p>
    <w:p w14:paraId="1B8DC435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UE Rx–Tx Time Difference Measurement under Time Domain Measurement Resource Restriction with CRS Assistance Information</w:t>
      </w:r>
      <w:r>
        <w:rPr>
          <w:noProof/>
        </w:rPr>
        <w:tab/>
        <w:t>4392</w:t>
      </w:r>
    </w:p>
    <w:p w14:paraId="28ACD5B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Absolute Discovery Signal Measurement Accuracy Requirements</w:t>
      </w:r>
      <w:r>
        <w:rPr>
          <w:noProof/>
        </w:rPr>
        <w:tab/>
        <w:t>4392</w:t>
      </w:r>
    </w:p>
    <w:p w14:paraId="099054C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4392</w:t>
      </w:r>
    </w:p>
    <w:p w14:paraId="01113B1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4393</w:t>
      </w:r>
    </w:p>
    <w:p w14:paraId="0D140725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Discovery Signal Measurement Accuracy Requirements</w:t>
      </w:r>
      <w:r>
        <w:rPr>
          <w:noProof/>
        </w:rPr>
        <w:tab/>
        <w:t>4393</w:t>
      </w:r>
    </w:p>
    <w:p w14:paraId="5462D59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4393</w:t>
      </w:r>
    </w:p>
    <w:p w14:paraId="6EA9855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4393</w:t>
      </w:r>
    </w:p>
    <w:p w14:paraId="786E587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Absolute Discovery Signal Measurement Accuracy Requirements</w:t>
      </w:r>
      <w:r>
        <w:rPr>
          <w:noProof/>
        </w:rPr>
        <w:tab/>
        <w:t>4394</w:t>
      </w:r>
    </w:p>
    <w:p w14:paraId="3C43B31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4394</w:t>
      </w:r>
    </w:p>
    <w:p w14:paraId="0C3AD46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4394</w:t>
      </w:r>
    </w:p>
    <w:p w14:paraId="47F217E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Relative Discovery Signal Measurement Accuracy Requirements</w:t>
      </w:r>
      <w:r>
        <w:rPr>
          <w:noProof/>
        </w:rPr>
        <w:tab/>
        <w:t>4394</w:t>
      </w:r>
    </w:p>
    <w:p w14:paraId="2D8AE4A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4394</w:t>
      </w:r>
    </w:p>
    <w:p w14:paraId="4472092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4394</w:t>
      </w:r>
    </w:p>
    <w:p w14:paraId="65D5B8A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Absolute RS-SINR Accuracy Requirements</w:t>
      </w:r>
      <w:r>
        <w:rPr>
          <w:noProof/>
        </w:rPr>
        <w:tab/>
        <w:t>4395</w:t>
      </w:r>
    </w:p>
    <w:p w14:paraId="531A44F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Absolute RS-SINR Accuracy Requirements</w:t>
      </w:r>
      <w:r>
        <w:rPr>
          <w:noProof/>
        </w:rPr>
        <w:tab/>
        <w:t>4395</w:t>
      </w:r>
    </w:p>
    <w:p w14:paraId="31D5D26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Relative RS-SINR Accuracy Requirements</w:t>
      </w:r>
      <w:r>
        <w:rPr>
          <w:noProof/>
        </w:rPr>
        <w:tab/>
        <w:t>4395</w:t>
      </w:r>
    </w:p>
    <w:p w14:paraId="72F5F5E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Absolute Accuracy Requirements for Measurements under Operation with Frame Structure 3</w:t>
      </w:r>
      <w:r>
        <w:rPr>
          <w:noProof/>
        </w:rPr>
        <w:tab/>
        <w:t>4395</w:t>
      </w:r>
    </w:p>
    <w:p w14:paraId="60E8D25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4395</w:t>
      </w:r>
    </w:p>
    <w:p w14:paraId="5ED9A7C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4395</w:t>
      </w:r>
    </w:p>
    <w:p w14:paraId="5F0626C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4395</w:t>
      </w:r>
    </w:p>
    <w:p w14:paraId="0A0B787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B.3.22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Accuracy Requirements for Measurements under Operation with Frame Structure 3</w:t>
      </w:r>
      <w:r>
        <w:rPr>
          <w:noProof/>
        </w:rPr>
        <w:tab/>
        <w:t>4396</w:t>
      </w:r>
    </w:p>
    <w:p w14:paraId="7518451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4396</w:t>
      </w:r>
    </w:p>
    <w:p w14:paraId="3F1F6C7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4396</w:t>
      </w:r>
    </w:p>
    <w:p w14:paraId="33917E8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4396</w:t>
      </w:r>
    </w:p>
    <w:p w14:paraId="6FAFE4B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Absolute Accuracy Requirements for Measurements under Operation with Frame Structure 3</w:t>
      </w:r>
      <w:r>
        <w:rPr>
          <w:noProof/>
        </w:rPr>
        <w:tab/>
        <w:t>4396</w:t>
      </w:r>
    </w:p>
    <w:p w14:paraId="49E570D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4396</w:t>
      </w:r>
    </w:p>
    <w:p w14:paraId="0226721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4397</w:t>
      </w:r>
    </w:p>
    <w:p w14:paraId="17F2FC7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4397</w:t>
      </w:r>
    </w:p>
    <w:p w14:paraId="5FCB8E6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Relative Accuracy Requirements for Measurements under Operation with Frame Structure 3</w:t>
      </w:r>
      <w:r>
        <w:rPr>
          <w:noProof/>
        </w:rPr>
        <w:tab/>
        <w:t>4397</w:t>
      </w:r>
    </w:p>
    <w:p w14:paraId="1F24342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4397</w:t>
      </w:r>
    </w:p>
    <w:p w14:paraId="4AF2AC3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4397</w:t>
      </w:r>
    </w:p>
    <w:p w14:paraId="5AC59C3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4397</w:t>
      </w:r>
    </w:p>
    <w:p w14:paraId="6A06A27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NB-IoT intra-frequency Absolute NRSRP and NRSRQ Accuracy Requirements for UE Category NB1</w:t>
      </w:r>
      <w:r>
        <w:rPr>
          <w:noProof/>
        </w:rPr>
        <w:tab/>
        <w:t>4397</w:t>
      </w:r>
    </w:p>
    <w:p w14:paraId="1B93FA8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NB-IoT inter-frequency Absolute NRSRP and NRSRQ Accuracy Requirements for UE Category NB1</w:t>
      </w:r>
      <w:r>
        <w:rPr>
          <w:noProof/>
        </w:rPr>
        <w:tab/>
        <w:t>4398</w:t>
      </w:r>
    </w:p>
    <w:p w14:paraId="16FE456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RSRP and RSRQ Accuracy Requirements for Category 0</w:t>
      </w:r>
      <w:r>
        <w:rPr>
          <w:noProof/>
        </w:rPr>
        <w:tab/>
        <w:t>4398</w:t>
      </w:r>
    </w:p>
    <w:p w14:paraId="33B9B47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RSRP Accuracy Requirements for Category 0</w:t>
      </w:r>
      <w:r>
        <w:rPr>
          <w:noProof/>
        </w:rPr>
        <w:tab/>
        <w:t>4398</w:t>
      </w:r>
    </w:p>
    <w:p w14:paraId="764D4BF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Reference Signal Time Difference (RSTD) measurements for NB1</w:t>
      </w:r>
      <w:r>
        <w:rPr>
          <w:noProof/>
        </w:rPr>
        <w:tab/>
        <w:t>4399</w:t>
      </w:r>
    </w:p>
    <w:p w14:paraId="0E67290E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Reference Signal Time Difference (RSTD) measurements for NB1</w:t>
      </w:r>
      <w:r>
        <w:rPr>
          <w:noProof/>
        </w:rPr>
        <w:tab/>
        <w:t>4399</w:t>
      </w:r>
    </w:p>
    <w:p w14:paraId="269EC31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Reference Signal Time Difference (RSTD) measurements for Cat M1</w:t>
      </w:r>
      <w:r>
        <w:rPr>
          <w:noProof/>
        </w:rPr>
        <w:tab/>
        <w:t>4399</w:t>
      </w:r>
    </w:p>
    <w:p w14:paraId="33AF54B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Reference Signal Time Difference (RSTD) measurements for Cat M2</w:t>
      </w:r>
      <w:r>
        <w:rPr>
          <w:noProof/>
        </w:rPr>
        <w:tab/>
        <w:t>4399</w:t>
      </w:r>
    </w:p>
    <w:p w14:paraId="6852115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Reference Signal Time Difference (RSTD) measurements for Cat M1</w:t>
      </w:r>
      <w:r>
        <w:rPr>
          <w:noProof/>
        </w:rPr>
        <w:tab/>
        <w:t>4399</w:t>
      </w:r>
    </w:p>
    <w:p w14:paraId="2F7082D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Reference Signal Time Difference (RSTD) measurements for Cat M2</w:t>
      </w:r>
      <w:r>
        <w:rPr>
          <w:noProof/>
        </w:rPr>
        <w:tab/>
        <w:t>4399</w:t>
      </w:r>
    </w:p>
    <w:p w14:paraId="0A59119C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RRM Requirements Exceptions</w:t>
      </w:r>
      <w:r>
        <w:rPr>
          <w:noProof/>
        </w:rPr>
        <w:tab/>
        <w:t>4400</w:t>
      </w:r>
    </w:p>
    <w:p w14:paraId="16053F6D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4400</w:t>
      </w:r>
    </w:p>
    <w:p w14:paraId="625F037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supporting CA</w:t>
      </w:r>
      <w:r>
        <w:rPr>
          <w:noProof/>
        </w:rPr>
        <w:tab/>
        <w:t>4400</w:t>
      </w:r>
    </w:p>
    <w:p w14:paraId="72143E3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configured with CA</w:t>
      </w:r>
      <w:r>
        <w:rPr>
          <w:noProof/>
        </w:rPr>
        <w:tab/>
        <w:t>4400</w:t>
      </w:r>
    </w:p>
    <w:p w14:paraId="0DA3FCA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B.4.3.1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Inter-band carrier aggregation</w:t>
      </w:r>
      <w:r>
        <w:rPr>
          <w:noProof/>
        </w:rPr>
        <w:tab/>
        <w:t>4400</w:t>
      </w:r>
    </w:p>
    <w:p w14:paraId="67216F4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carrier aggregation</w:t>
      </w:r>
      <w:r>
        <w:rPr>
          <w:noProof/>
        </w:rPr>
        <w:tab/>
        <w:t>4400</w:t>
      </w:r>
    </w:p>
    <w:p w14:paraId="08B80A3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carrier aggregation with operating bands without uplink band</w:t>
      </w:r>
      <w:r>
        <w:rPr>
          <w:noProof/>
        </w:rPr>
        <w:tab/>
        <w:t>4400</w:t>
      </w:r>
    </w:p>
    <w:p w14:paraId="176C6B4C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 Performance Requirements for ProSe UE</w:t>
      </w:r>
      <w:r>
        <w:rPr>
          <w:noProof/>
        </w:rPr>
        <w:tab/>
        <w:t>4401</w:t>
      </w:r>
    </w:p>
    <w:p w14:paraId="355D067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S-RSRP Accuracy Requirements</w:t>
      </w:r>
      <w:r>
        <w:rPr>
          <w:noProof/>
        </w:rPr>
        <w:tab/>
        <w:t>4401</w:t>
      </w:r>
    </w:p>
    <w:p w14:paraId="4CCEFF5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4401</w:t>
      </w:r>
    </w:p>
    <w:p w14:paraId="3C26983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4401</w:t>
      </w:r>
    </w:p>
    <w:p w14:paraId="2FA9D67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SD-RSRP Accuracy Requirements</w:t>
      </w:r>
      <w:r>
        <w:rPr>
          <w:noProof/>
        </w:rPr>
        <w:tab/>
        <w:t>4402</w:t>
      </w:r>
    </w:p>
    <w:p w14:paraId="21944E7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Relative SD-RSRP Accuracy Requirements</w:t>
      </w:r>
      <w:r>
        <w:rPr>
          <w:noProof/>
        </w:rPr>
        <w:tab/>
        <w:t>4402</w:t>
      </w:r>
    </w:p>
    <w:p w14:paraId="51932BE2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V2X</w:t>
      </w:r>
      <w:r>
        <w:rPr>
          <w:noProof/>
        </w:rPr>
        <w:tab/>
        <w:t>4403</w:t>
      </w:r>
    </w:p>
    <w:p w14:paraId="1607523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4403</w:t>
      </w:r>
    </w:p>
    <w:p w14:paraId="31EA155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Absolute S-RSRP Accuracy Requirements</w:t>
      </w:r>
      <w:r>
        <w:rPr>
          <w:noProof/>
        </w:rPr>
        <w:tab/>
        <w:t>4403</w:t>
      </w:r>
    </w:p>
    <w:p w14:paraId="7C42ADF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4403</w:t>
      </w:r>
    </w:p>
    <w:p w14:paraId="2519798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4403</w:t>
      </w:r>
    </w:p>
    <w:p w14:paraId="5D58404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Absolute PSSCH-RSRP Accuracy Requirements</w:t>
      </w:r>
      <w:r>
        <w:rPr>
          <w:noProof/>
        </w:rPr>
        <w:tab/>
        <w:t>4404</w:t>
      </w:r>
    </w:p>
    <w:p w14:paraId="1DA6D6E3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sTTI and 1ms-TTI with 3 Subframe HARQ Processing</w:t>
      </w:r>
      <w:r>
        <w:rPr>
          <w:noProof/>
        </w:rPr>
        <w:tab/>
        <w:t>4404</w:t>
      </w:r>
    </w:p>
    <w:p w14:paraId="248E75F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Maximum Timing Difference Between Uplink and Downlink Carriers in Carrier Aggregation</w:t>
      </w:r>
      <w:r>
        <w:rPr>
          <w:noProof/>
        </w:rPr>
        <w:tab/>
        <w:t>4404</w:t>
      </w:r>
    </w:p>
    <w:p w14:paraId="084F703A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High level test procedure for SAN RRM tests</w:t>
      </w:r>
      <w:r>
        <w:rPr>
          <w:noProof/>
        </w:rPr>
        <w:tab/>
        <w:t>4406</w:t>
      </w:r>
    </w:p>
    <w:p w14:paraId="6A911418" w14:textId="77777777" w:rsidR="007D26F8" w:rsidRDefault="007D26F8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C (informative): Change history:</w:t>
      </w:r>
      <w:r>
        <w:rPr>
          <w:noProof/>
        </w:rPr>
        <w:tab/>
        <w:t>4406</w:t>
      </w:r>
    </w:p>
    <w:p w14:paraId="6B7D5F00" w14:textId="5ABCD14E" w:rsidR="00080512" w:rsidRPr="004D3578" w:rsidRDefault="007D26F8">
      <w:r>
        <w:rPr>
          <w:sz w:val="22"/>
        </w:rPr>
        <w:fldChar w:fldCharType="end"/>
      </w:r>
    </w:p>
    <w:p w14:paraId="43B27F4E" w14:textId="6E61EA10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40633B">
        <w:rPr>
          <w:noProof/>
        </w:rPr>
        <w:instrText>j</w:instrText>
      </w:r>
      <w:r w:rsidR="0015316E">
        <w:rPr>
          <w:noProof/>
        </w:rPr>
        <w:instrText>10</w:instrText>
      </w:r>
      <w:r w:rsidRPr="001D185D">
        <w:rPr>
          <w:noProof/>
        </w:rPr>
        <w:instrText>_s00-11.doc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40633B">
        <w:rPr>
          <w:noProof/>
        </w:rPr>
        <w:instrText>j</w:instrText>
      </w:r>
      <w:r w:rsidR="0015316E">
        <w:rPr>
          <w:noProof/>
        </w:rPr>
        <w:instrText>10</w:instrText>
      </w:r>
      <w:r w:rsidRPr="001D185D">
        <w:rPr>
          <w:noProof/>
        </w:rPr>
        <w:instrText>_sA.1-A.6.doc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40633B">
        <w:rPr>
          <w:noProof/>
        </w:rPr>
        <w:instrText>j</w:instrText>
      </w:r>
      <w:r w:rsidR="0015316E">
        <w:rPr>
          <w:noProof/>
        </w:rPr>
        <w:instrText>10</w:instrText>
      </w:r>
      <w:r w:rsidRPr="001D185D">
        <w:rPr>
          <w:noProof/>
        </w:rPr>
        <w:instrText>_sA.7-A.</w:instrText>
      </w:r>
      <w:r w:rsidR="00997EB6">
        <w:rPr>
          <w:noProof/>
        </w:rPr>
        <w:instrText>7</w:instrText>
      </w:r>
      <w:r w:rsidRPr="001D185D">
        <w:rPr>
          <w:noProof/>
        </w:rPr>
        <w:instrText>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  <w:r w:rsidR="00997EB6" w:rsidRPr="001D185D">
        <w:rPr>
          <w:noProof/>
        </w:rPr>
        <w:fldChar w:fldCharType="begin"/>
      </w:r>
      <w:r w:rsidR="00997EB6" w:rsidRPr="001D185D">
        <w:rPr>
          <w:noProof/>
        </w:rPr>
        <w:instrText xml:space="preserve"> RD "36133-</w:instrText>
      </w:r>
      <w:r w:rsidR="0040633B">
        <w:rPr>
          <w:noProof/>
        </w:rPr>
        <w:instrText>j</w:instrText>
      </w:r>
      <w:r w:rsidR="0015316E">
        <w:rPr>
          <w:noProof/>
        </w:rPr>
        <w:instrText>10</w:instrText>
      </w:r>
      <w:r w:rsidR="00997EB6" w:rsidRPr="001D185D">
        <w:rPr>
          <w:noProof/>
        </w:rPr>
        <w:instrText>_sA.</w:instrText>
      </w:r>
      <w:r w:rsidR="00997EB6">
        <w:rPr>
          <w:noProof/>
        </w:rPr>
        <w:instrText>8</w:instrText>
      </w:r>
      <w:r w:rsidR="00997EB6" w:rsidRPr="001D185D">
        <w:rPr>
          <w:noProof/>
        </w:rPr>
        <w:instrText>-A.8.doc</w:instrText>
      </w:r>
      <w:r w:rsidR="00997EB6">
        <w:rPr>
          <w:noProof/>
        </w:rPr>
        <w:instrText>x</w:instrText>
      </w:r>
      <w:r w:rsidR="00997EB6"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="00997EB6"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40633B">
        <w:rPr>
          <w:noProof/>
        </w:rPr>
        <w:instrText>j</w:instrText>
      </w:r>
      <w:r w:rsidR="0015316E">
        <w:rPr>
          <w:noProof/>
        </w:rPr>
        <w:instrText>10</w:instrText>
      </w:r>
      <w:r w:rsidRPr="001D185D">
        <w:rPr>
          <w:noProof/>
        </w:rPr>
        <w:instrText>_sA.9-XX.doc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4CC9C" w14:textId="77777777" w:rsidR="00993022" w:rsidRDefault="00993022">
      <w:r>
        <w:separator/>
      </w:r>
    </w:p>
  </w:endnote>
  <w:endnote w:type="continuationSeparator" w:id="0">
    <w:p w14:paraId="2CA2FCE7" w14:textId="77777777" w:rsidR="00993022" w:rsidRDefault="00993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4.2.0">
    <w:altName w:val="Times New Roman"/>
    <w:charset w:val="00"/>
    <w:family w:val="auto"/>
    <w:pitch w:val="default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charset w:val="00"/>
    <w:family w:val="roman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662B3" w14:textId="77777777" w:rsidR="00993022" w:rsidRDefault="00993022">
      <w:r>
        <w:separator/>
      </w:r>
    </w:p>
  </w:footnote>
  <w:footnote w:type="continuationSeparator" w:id="0">
    <w:p w14:paraId="4F4E5AE1" w14:textId="77777777" w:rsidR="00993022" w:rsidRDefault="009930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825CC" w14:textId="6584EB7B" w:rsidR="000C63C2" w:rsidRDefault="000C63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E1D3F">
      <w:rPr>
        <w:rFonts w:ascii="Arial" w:hAnsi="Arial" w:cs="Arial"/>
        <w:b/>
        <w:noProof/>
        <w:sz w:val="18"/>
        <w:szCs w:val="18"/>
      </w:rPr>
      <w:t>3GPP TS 36.133 V19.1.0 (2025-06)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0C63C2" w:rsidRDefault="000C63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4770E130" w:rsidR="000C63C2" w:rsidRDefault="000C63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E1D3F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9FAA32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5B02D9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10C1F3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B882E6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22CB9C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87E7CE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A2937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56092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A2413C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C4824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62991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559517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490704">
    <w:abstractNumId w:val="11"/>
  </w:num>
  <w:num w:numId="4" w16cid:durableId="870456074">
    <w:abstractNumId w:val="12"/>
  </w:num>
  <w:num w:numId="5" w16cid:durableId="2048597399">
    <w:abstractNumId w:val="9"/>
  </w:num>
  <w:num w:numId="6" w16cid:durableId="1347169238">
    <w:abstractNumId w:val="7"/>
  </w:num>
  <w:num w:numId="7" w16cid:durableId="1820340497">
    <w:abstractNumId w:val="6"/>
  </w:num>
  <w:num w:numId="8" w16cid:durableId="2101176417">
    <w:abstractNumId w:val="5"/>
  </w:num>
  <w:num w:numId="9" w16cid:durableId="184713066">
    <w:abstractNumId w:val="4"/>
  </w:num>
  <w:num w:numId="10" w16cid:durableId="1108040523">
    <w:abstractNumId w:val="8"/>
  </w:num>
  <w:num w:numId="11" w16cid:durableId="638995948">
    <w:abstractNumId w:val="3"/>
  </w:num>
  <w:num w:numId="12" w16cid:durableId="160508980">
    <w:abstractNumId w:val="2"/>
  </w:num>
  <w:num w:numId="13" w16cid:durableId="1485510316">
    <w:abstractNumId w:val="1"/>
  </w:num>
  <w:num w:numId="14" w16cid:durableId="893741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EC5"/>
    <w:rsid w:val="00020BE8"/>
    <w:rsid w:val="00033397"/>
    <w:rsid w:val="00040095"/>
    <w:rsid w:val="00051834"/>
    <w:rsid w:val="00054A22"/>
    <w:rsid w:val="00062023"/>
    <w:rsid w:val="000655A6"/>
    <w:rsid w:val="00065B69"/>
    <w:rsid w:val="000763C0"/>
    <w:rsid w:val="00080512"/>
    <w:rsid w:val="00082657"/>
    <w:rsid w:val="0009657F"/>
    <w:rsid w:val="000B3B05"/>
    <w:rsid w:val="000C47C3"/>
    <w:rsid w:val="000C63C2"/>
    <w:rsid w:val="000D58AB"/>
    <w:rsid w:val="000D6668"/>
    <w:rsid w:val="000E61B4"/>
    <w:rsid w:val="000E6C83"/>
    <w:rsid w:val="000F76D4"/>
    <w:rsid w:val="00116A4B"/>
    <w:rsid w:val="00121457"/>
    <w:rsid w:val="00130FA1"/>
    <w:rsid w:val="00133525"/>
    <w:rsid w:val="00152430"/>
    <w:rsid w:val="0015316E"/>
    <w:rsid w:val="00174903"/>
    <w:rsid w:val="001A4C42"/>
    <w:rsid w:val="001A7420"/>
    <w:rsid w:val="001B6637"/>
    <w:rsid w:val="001C09A7"/>
    <w:rsid w:val="001C21C3"/>
    <w:rsid w:val="001D02C2"/>
    <w:rsid w:val="001D4D78"/>
    <w:rsid w:val="001D74D1"/>
    <w:rsid w:val="001F0C1D"/>
    <w:rsid w:val="001F1132"/>
    <w:rsid w:val="001F168B"/>
    <w:rsid w:val="001F4D49"/>
    <w:rsid w:val="001F559B"/>
    <w:rsid w:val="0022178F"/>
    <w:rsid w:val="002347A2"/>
    <w:rsid w:val="002675F0"/>
    <w:rsid w:val="00273D1F"/>
    <w:rsid w:val="00296D07"/>
    <w:rsid w:val="002B6339"/>
    <w:rsid w:val="002D7455"/>
    <w:rsid w:val="002E00EE"/>
    <w:rsid w:val="002F50EB"/>
    <w:rsid w:val="002F5F0C"/>
    <w:rsid w:val="00307F4C"/>
    <w:rsid w:val="003132DE"/>
    <w:rsid w:val="003138BC"/>
    <w:rsid w:val="003172DC"/>
    <w:rsid w:val="0035462D"/>
    <w:rsid w:val="003765B8"/>
    <w:rsid w:val="003C21A5"/>
    <w:rsid w:val="003C3971"/>
    <w:rsid w:val="003E18C9"/>
    <w:rsid w:val="00402795"/>
    <w:rsid w:val="0040633B"/>
    <w:rsid w:val="00423334"/>
    <w:rsid w:val="00423D4D"/>
    <w:rsid w:val="004345EC"/>
    <w:rsid w:val="00440D1A"/>
    <w:rsid w:val="00442A0E"/>
    <w:rsid w:val="00465515"/>
    <w:rsid w:val="004C0AB8"/>
    <w:rsid w:val="004C77FF"/>
    <w:rsid w:val="004D3578"/>
    <w:rsid w:val="004E213A"/>
    <w:rsid w:val="004F0988"/>
    <w:rsid w:val="004F3340"/>
    <w:rsid w:val="00514A7D"/>
    <w:rsid w:val="0053388B"/>
    <w:rsid w:val="00535773"/>
    <w:rsid w:val="00543E6C"/>
    <w:rsid w:val="00546844"/>
    <w:rsid w:val="00551612"/>
    <w:rsid w:val="00553F78"/>
    <w:rsid w:val="00565087"/>
    <w:rsid w:val="00597B11"/>
    <w:rsid w:val="005C172A"/>
    <w:rsid w:val="005C20C7"/>
    <w:rsid w:val="005D2E01"/>
    <w:rsid w:val="005D7526"/>
    <w:rsid w:val="005E4BB2"/>
    <w:rsid w:val="00602AEA"/>
    <w:rsid w:val="0061218F"/>
    <w:rsid w:val="00614FDF"/>
    <w:rsid w:val="00617467"/>
    <w:rsid w:val="006277D7"/>
    <w:rsid w:val="0063543D"/>
    <w:rsid w:val="00647114"/>
    <w:rsid w:val="00676098"/>
    <w:rsid w:val="006A323F"/>
    <w:rsid w:val="006B30D0"/>
    <w:rsid w:val="006C1682"/>
    <w:rsid w:val="006C3D95"/>
    <w:rsid w:val="006C4B9D"/>
    <w:rsid w:val="006E5C86"/>
    <w:rsid w:val="00701116"/>
    <w:rsid w:val="00702234"/>
    <w:rsid w:val="00713C44"/>
    <w:rsid w:val="00734A5B"/>
    <w:rsid w:val="007376E3"/>
    <w:rsid w:val="0074026F"/>
    <w:rsid w:val="007429F6"/>
    <w:rsid w:val="00744E76"/>
    <w:rsid w:val="007455DC"/>
    <w:rsid w:val="00770151"/>
    <w:rsid w:val="00774DA4"/>
    <w:rsid w:val="00781F0F"/>
    <w:rsid w:val="007A4AAF"/>
    <w:rsid w:val="007B600E"/>
    <w:rsid w:val="007D2345"/>
    <w:rsid w:val="007D26F8"/>
    <w:rsid w:val="007E6549"/>
    <w:rsid w:val="007F0F4A"/>
    <w:rsid w:val="008028A4"/>
    <w:rsid w:val="00806ADF"/>
    <w:rsid w:val="00820C79"/>
    <w:rsid w:val="00830747"/>
    <w:rsid w:val="0085144B"/>
    <w:rsid w:val="00866C1C"/>
    <w:rsid w:val="008768CA"/>
    <w:rsid w:val="008834E8"/>
    <w:rsid w:val="00896EA1"/>
    <w:rsid w:val="008B34DA"/>
    <w:rsid w:val="008C384C"/>
    <w:rsid w:val="008F6FD1"/>
    <w:rsid w:val="0090271F"/>
    <w:rsid w:val="00902E23"/>
    <w:rsid w:val="009114D7"/>
    <w:rsid w:val="00911717"/>
    <w:rsid w:val="0091348E"/>
    <w:rsid w:val="00916932"/>
    <w:rsid w:val="00917CCB"/>
    <w:rsid w:val="00925E63"/>
    <w:rsid w:val="00937C81"/>
    <w:rsid w:val="00942EC2"/>
    <w:rsid w:val="00950578"/>
    <w:rsid w:val="00963850"/>
    <w:rsid w:val="0097441F"/>
    <w:rsid w:val="00980B03"/>
    <w:rsid w:val="009837E8"/>
    <w:rsid w:val="00993022"/>
    <w:rsid w:val="009931FD"/>
    <w:rsid w:val="00997DA3"/>
    <w:rsid w:val="00997EB6"/>
    <w:rsid w:val="009F37B7"/>
    <w:rsid w:val="00A10F02"/>
    <w:rsid w:val="00A164B4"/>
    <w:rsid w:val="00A26956"/>
    <w:rsid w:val="00A27486"/>
    <w:rsid w:val="00A53724"/>
    <w:rsid w:val="00A56066"/>
    <w:rsid w:val="00A72C69"/>
    <w:rsid w:val="00A73129"/>
    <w:rsid w:val="00A80EEF"/>
    <w:rsid w:val="00A82346"/>
    <w:rsid w:val="00A92BA1"/>
    <w:rsid w:val="00AB37AE"/>
    <w:rsid w:val="00AC2348"/>
    <w:rsid w:val="00AC6BC6"/>
    <w:rsid w:val="00AE436D"/>
    <w:rsid w:val="00AE65E2"/>
    <w:rsid w:val="00AF2FE8"/>
    <w:rsid w:val="00B15449"/>
    <w:rsid w:val="00B1558D"/>
    <w:rsid w:val="00B16CF7"/>
    <w:rsid w:val="00B477A8"/>
    <w:rsid w:val="00B479FE"/>
    <w:rsid w:val="00B532A3"/>
    <w:rsid w:val="00B73A02"/>
    <w:rsid w:val="00B74237"/>
    <w:rsid w:val="00B93086"/>
    <w:rsid w:val="00BA19ED"/>
    <w:rsid w:val="00BA4B8D"/>
    <w:rsid w:val="00BB7024"/>
    <w:rsid w:val="00BB7706"/>
    <w:rsid w:val="00BC0F7D"/>
    <w:rsid w:val="00BC3769"/>
    <w:rsid w:val="00BC7280"/>
    <w:rsid w:val="00BD61D6"/>
    <w:rsid w:val="00BD7D31"/>
    <w:rsid w:val="00BE0297"/>
    <w:rsid w:val="00BE1D3F"/>
    <w:rsid w:val="00BE3255"/>
    <w:rsid w:val="00BF0E52"/>
    <w:rsid w:val="00BF128E"/>
    <w:rsid w:val="00C074DD"/>
    <w:rsid w:val="00C1496A"/>
    <w:rsid w:val="00C32467"/>
    <w:rsid w:val="00C32D03"/>
    <w:rsid w:val="00C33079"/>
    <w:rsid w:val="00C33C24"/>
    <w:rsid w:val="00C45231"/>
    <w:rsid w:val="00C5602A"/>
    <w:rsid w:val="00C72833"/>
    <w:rsid w:val="00C80F1D"/>
    <w:rsid w:val="00C86F77"/>
    <w:rsid w:val="00C93F40"/>
    <w:rsid w:val="00CA3D0C"/>
    <w:rsid w:val="00CC038D"/>
    <w:rsid w:val="00CC2879"/>
    <w:rsid w:val="00CD2891"/>
    <w:rsid w:val="00CE7A7A"/>
    <w:rsid w:val="00D0217D"/>
    <w:rsid w:val="00D57972"/>
    <w:rsid w:val="00D675A9"/>
    <w:rsid w:val="00D738D6"/>
    <w:rsid w:val="00D755EB"/>
    <w:rsid w:val="00D76048"/>
    <w:rsid w:val="00D87E00"/>
    <w:rsid w:val="00D9134D"/>
    <w:rsid w:val="00DA061B"/>
    <w:rsid w:val="00DA7A03"/>
    <w:rsid w:val="00DB1818"/>
    <w:rsid w:val="00DC309B"/>
    <w:rsid w:val="00DC4DA2"/>
    <w:rsid w:val="00DD4C17"/>
    <w:rsid w:val="00DD74A5"/>
    <w:rsid w:val="00DE794E"/>
    <w:rsid w:val="00DF2B1F"/>
    <w:rsid w:val="00DF62CD"/>
    <w:rsid w:val="00E101EF"/>
    <w:rsid w:val="00E16509"/>
    <w:rsid w:val="00E44582"/>
    <w:rsid w:val="00E74E95"/>
    <w:rsid w:val="00E77645"/>
    <w:rsid w:val="00E96A1C"/>
    <w:rsid w:val="00E97BD5"/>
    <w:rsid w:val="00EA15B0"/>
    <w:rsid w:val="00EA5EA7"/>
    <w:rsid w:val="00EB6870"/>
    <w:rsid w:val="00EC0B0D"/>
    <w:rsid w:val="00EC4A25"/>
    <w:rsid w:val="00EC4C3B"/>
    <w:rsid w:val="00EE7D74"/>
    <w:rsid w:val="00EF3B5C"/>
    <w:rsid w:val="00EF4448"/>
    <w:rsid w:val="00F02355"/>
    <w:rsid w:val="00F025A2"/>
    <w:rsid w:val="00F02F14"/>
    <w:rsid w:val="00F04712"/>
    <w:rsid w:val="00F13360"/>
    <w:rsid w:val="00F165C5"/>
    <w:rsid w:val="00F22EC7"/>
    <w:rsid w:val="00F325C8"/>
    <w:rsid w:val="00F543DA"/>
    <w:rsid w:val="00F61D8F"/>
    <w:rsid w:val="00F653B8"/>
    <w:rsid w:val="00F9008D"/>
    <w:rsid w:val="00FA1266"/>
    <w:rsid w:val="00FB1F92"/>
    <w:rsid w:val="00FC1192"/>
    <w:rsid w:val="00FC382E"/>
    <w:rsid w:val="00FF3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1558D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1D8F"/>
  </w:style>
  <w:style w:type="paragraph" w:styleId="BlockText">
    <w:name w:val="Block Text"/>
    <w:basedOn w:val="Normal"/>
    <w:rsid w:val="00F61D8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61D8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61D8F"/>
    <w:rPr>
      <w:lang w:eastAsia="en-US"/>
    </w:rPr>
  </w:style>
  <w:style w:type="paragraph" w:styleId="BodyText2">
    <w:name w:val="Body Text 2"/>
    <w:basedOn w:val="Normal"/>
    <w:link w:val="BodyText2Char"/>
    <w:rsid w:val="00F61D8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1D8F"/>
    <w:rPr>
      <w:lang w:eastAsia="en-US"/>
    </w:rPr>
  </w:style>
  <w:style w:type="paragraph" w:styleId="BodyText3">
    <w:name w:val="Body Text 3"/>
    <w:basedOn w:val="Normal"/>
    <w:link w:val="BodyText3Char"/>
    <w:rsid w:val="00F61D8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1D8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61D8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61D8F"/>
    <w:rPr>
      <w:lang w:eastAsia="en-US"/>
    </w:rPr>
  </w:style>
  <w:style w:type="paragraph" w:styleId="BodyTextIndent">
    <w:name w:val="Body Text Indent"/>
    <w:basedOn w:val="Normal"/>
    <w:link w:val="BodyTextIndentChar"/>
    <w:rsid w:val="00F61D8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61D8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61D8F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1D8F"/>
    <w:rPr>
      <w:lang w:eastAsia="en-US"/>
    </w:rPr>
  </w:style>
  <w:style w:type="paragraph" w:styleId="BodyTextIndent2">
    <w:name w:val="Body Text Indent 2"/>
    <w:basedOn w:val="Normal"/>
    <w:link w:val="BodyTextIndent2Char"/>
    <w:rsid w:val="00F61D8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F61D8F"/>
    <w:rPr>
      <w:lang w:eastAsia="en-US"/>
    </w:rPr>
  </w:style>
  <w:style w:type="paragraph" w:styleId="BodyTextIndent3">
    <w:name w:val="Body Text Indent 3"/>
    <w:basedOn w:val="Normal"/>
    <w:link w:val="BodyTextIndent3Char"/>
    <w:rsid w:val="00F61D8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1D8F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61D8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61D8F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F61D8F"/>
    <w:rPr>
      <w:lang w:eastAsia="en-US"/>
    </w:rPr>
  </w:style>
  <w:style w:type="paragraph" w:styleId="CommentText">
    <w:name w:val="annotation text"/>
    <w:basedOn w:val="Normal"/>
    <w:link w:val="CommentTextChar"/>
    <w:rsid w:val="00F61D8F"/>
  </w:style>
  <w:style w:type="character" w:customStyle="1" w:styleId="CommentTextChar">
    <w:name w:val="Comment Text Char"/>
    <w:basedOn w:val="DefaultParagraphFont"/>
    <w:link w:val="CommentText"/>
    <w:rsid w:val="00F61D8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1D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61D8F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61D8F"/>
  </w:style>
  <w:style w:type="character" w:customStyle="1" w:styleId="DateChar">
    <w:name w:val="Date Char"/>
    <w:basedOn w:val="DefaultParagraphFont"/>
    <w:link w:val="Date"/>
    <w:rsid w:val="00F61D8F"/>
    <w:rPr>
      <w:lang w:eastAsia="en-US"/>
    </w:rPr>
  </w:style>
  <w:style w:type="paragraph" w:styleId="DocumentMap">
    <w:name w:val="Document Map"/>
    <w:basedOn w:val="Normal"/>
    <w:link w:val="DocumentMapChar"/>
    <w:rsid w:val="00F61D8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61D8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61D8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1D8F"/>
    <w:rPr>
      <w:lang w:eastAsia="en-US"/>
    </w:rPr>
  </w:style>
  <w:style w:type="paragraph" w:styleId="EndnoteText">
    <w:name w:val="endnote text"/>
    <w:basedOn w:val="Normal"/>
    <w:link w:val="EndnoteTextChar"/>
    <w:rsid w:val="00F61D8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1D8F"/>
    <w:rPr>
      <w:lang w:eastAsia="en-US"/>
    </w:rPr>
  </w:style>
  <w:style w:type="paragraph" w:styleId="EnvelopeAddress">
    <w:name w:val="envelope address"/>
    <w:basedOn w:val="Normal"/>
    <w:rsid w:val="00F61D8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1D8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61D8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61D8F"/>
    <w:rPr>
      <w:lang w:eastAsia="en-US"/>
    </w:rPr>
  </w:style>
  <w:style w:type="paragraph" w:styleId="HTMLAddress">
    <w:name w:val="HTML Address"/>
    <w:basedOn w:val="Normal"/>
    <w:link w:val="HTMLAddressChar"/>
    <w:rsid w:val="00F61D8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1D8F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61D8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1D8F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61D8F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61D8F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61D8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1D8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1D8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1D8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1D8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1D8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1D8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1D8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1D8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1D8F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61D8F"/>
    <w:pPr>
      <w:ind w:left="360" w:hanging="360"/>
      <w:contextualSpacing/>
    </w:pPr>
  </w:style>
  <w:style w:type="paragraph" w:styleId="List2">
    <w:name w:val="List 2"/>
    <w:basedOn w:val="Normal"/>
    <w:rsid w:val="00F61D8F"/>
    <w:pPr>
      <w:ind w:left="720" w:hanging="360"/>
      <w:contextualSpacing/>
    </w:pPr>
  </w:style>
  <w:style w:type="paragraph" w:styleId="List3">
    <w:name w:val="List 3"/>
    <w:basedOn w:val="Normal"/>
    <w:rsid w:val="00F61D8F"/>
    <w:pPr>
      <w:ind w:left="1080" w:hanging="360"/>
      <w:contextualSpacing/>
    </w:pPr>
  </w:style>
  <w:style w:type="paragraph" w:styleId="List4">
    <w:name w:val="List 4"/>
    <w:basedOn w:val="Normal"/>
    <w:rsid w:val="00F61D8F"/>
    <w:pPr>
      <w:ind w:left="1440" w:hanging="360"/>
      <w:contextualSpacing/>
    </w:pPr>
  </w:style>
  <w:style w:type="paragraph" w:styleId="List5">
    <w:name w:val="List 5"/>
    <w:basedOn w:val="Normal"/>
    <w:rsid w:val="00F61D8F"/>
    <w:pPr>
      <w:ind w:left="1800" w:hanging="360"/>
      <w:contextualSpacing/>
    </w:pPr>
  </w:style>
  <w:style w:type="paragraph" w:styleId="ListBullet">
    <w:name w:val="List Bullet"/>
    <w:basedOn w:val="Normal"/>
    <w:rsid w:val="00F61D8F"/>
    <w:pPr>
      <w:numPr>
        <w:numId w:val="5"/>
      </w:numPr>
      <w:contextualSpacing/>
    </w:pPr>
  </w:style>
  <w:style w:type="paragraph" w:styleId="ListBullet2">
    <w:name w:val="List Bullet 2"/>
    <w:basedOn w:val="Normal"/>
    <w:rsid w:val="00F61D8F"/>
    <w:pPr>
      <w:numPr>
        <w:numId w:val="6"/>
      </w:numPr>
      <w:contextualSpacing/>
    </w:pPr>
  </w:style>
  <w:style w:type="paragraph" w:styleId="ListBullet3">
    <w:name w:val="List Bullet 3"/>
    <w:basedOn w:val="Normal"/>
    <w:rsid w:val="00F61D8F"/>
    <w:pPr>
      <w:numPr>
        <w:numId w:val="7"/>
      </w:numPr>
      <w:contextualSpacing/>
    </w:pPr>
  </w:style>
  <w:style w:type="paragraph" w:styleId="ListBullet4">
    <w:name w:val="List Bullet 4"/>
    <w:basedOn w:val="Normal"/>
    <w:rsid w:val="00F61D8F"/>
    <w:pPr>
      <w:numPr>
        <w:numId w:val="8"/>
      </w:numPr>
      <w:contextualSpacing/>
    </w:pPr>
  </w:style>
  <w:style w:type="paragraph" w:styleId="ListBullet5">
    <w:name w:val="List Bullet 5"/>
    <w:basedOn w:val="Normal"/>
    <w:rsid w:val="00F61D8F"/>
    <w:pPr>
      <w:numPr>
        <w:numId w:val="9"/>
      </w:numPr>
      <w:contextualSpacing/>
    </w:pPr>
  </w:style>
  <w:style w:type="paragraph" w:styleId="ListContinue">
    <w:name w:val="List Continue"/>
    <w:basedOn w:val="Normal"/>
    <w:rsid w:val="00F61D8F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F61D8F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F61D8F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F61D8F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F61D8F"/>
    <w:pPr>
      <w:spacing w:after="120"/>
      <w:ind w:left="1800"/>
      <w:contextualSpacing/>
    </w:pPr>
  </w:style>
  <w:style w:type="paragraph" w:styleId="ListNumber">
    <w:name w:val="List Number"/>
    <w:basedOn w:val="Normal"/>
    <w:rsid w:val="00F61D8F"/>
    <w:pPr>
      <w:numPr>
        <w:numId w:val="10"/>
      </w:numPr>
      <w:contextualSpacing/>
    </w:pPr>
  </w:style>
  <w:style w:type="paragraph" w:styleId="ListNumber2">
    <w:name w:val="List Number 2"/>
    <w:basedOn w:val="Normal"/>
    <w:rsid w:val="00F61D8F"/>
    <w:pPr>
      <w:numPr>
        <w:numId w:val="11"/>
      </w:numPr>
      <w:contextualSpacing/>
    </w:pPr>
  </w:style>
  <w:style w:type="paragraph" w:styleId="ListNumber3">
    <w:name w:val="List Number 3"/>
    <w:basedOn w:val="Normal"/>
    <w:rsid w:val="00F61D8F"/>
    <w:pPr>
      <w:numPr>
        <w:numId w:val="12"/>
      </w:numPr>
      <w:contextualSpacing/>
    </w:pPr>
  </w:style>
  <w:style w:type="paragraph" w:styleId="ListNumber4">
    <w:name w:val="List Number 4"/>
    <w:basedOn w:val="Normal"/>
    <w:rsid w:val="00F61D8F"/>
    <w:pPr>
      <w:numPr>
        <w:numId w:val="13"/>
      </w:numPr>
      <w:contextualSpacing/>
    </w:pPr>
  </w:style>
  <w:style w:type="paragraph" w:styleId="ListNumber5">
    <w:name w:val="List Number 5"/>
    <w:basedOn w:val="Normal"/>
    <w:rsid w:val="00F61D8F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61D8F"/>
    <w:pPr>
      <w:ind w:left="720"/>
      <w:contextualSpacing/>
    </w:pPr>
  </w:style>
  <w:style w:type="paragraph" w:styleId="MacroText">
    <w:name w:val="macro"/>
    <w:link w:val="MacroTextChar"/>
    <w:rsid w:val="00F61D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61D8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61D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1D8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61D8F"/>
    <w:rPr>
      <w:lang w:eastAsia="en-US"/>
    </w:rPr>
  </w:style>
  <w:style w:type="paragraph" w:styleId="NormalWeb">
    <w:name w:val="Normal (Web)"/>
    <w:basedOn w:val="Normal"/>
    <w:rsid w:val="00F61D8F"/>
    <w:rPr>
      <w:sz w:val="24"/>
      <w:szCs w:val="24"/>
    </w:rPr>
  </w:style>
  <w:style w:type="paragraph" w:styleId="NormalIndent">
    <w:name w:val="Normal Indent"/>
    <w:basedOn w:val="Normal"/>
    <w:rsid w:val="00F61D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1D8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1D8F"/>
    <w:rPr>
      <w:lang w:eastAsia="en-US"/>
    </w:rPr>
  </w:style>
  <w:style w:type="paragraph" w:styleId="PlainText">
    <w:name w:val="Plain Text"/>
    <w:basedOn w:val="Normal"/>
    <w:link w:val="PlainTextChar"/>
    <w:rsid w:val="00F61D8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1D8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1D8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1D8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61D8F"/>
  </w:style>
  <w:style w:type="character" w:customStyle="1" w:styleId="SalutationChar">
    <w:name w:val="Salutation Char"/>
    <w:basedOn w:val="DefaultParagraphFont"/>
    <w:link w:val="Salutation"/>
    <w:rsid w:val="00F61D8F"/>
    <w:rPr>
      <w:lang w:eastAsia="en-US"/>
    </w:rPr>
  </w:style>
  <w:style w:type="paragraph" w:styleId="Signature">
    <w:name w:val="Signature"/>
    <w:basedOn w:val="Normal"/>
    <w:link w:val="SignatureChar"/>
    <w:rsid w:val="00F61D8F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F61D8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61D8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1D8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61D8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1D8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1D8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1D8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61D8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61D8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104</Pages>
  <Words>49879</Words>
  <Characters>284311</Characters>
  <Application>Microsoft Office Word</Application>
  <DocSecurity>0</DocSecurity>
  <Lines>2369</Lines>
  <Paragraphs>667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333523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Carolyn Taylor</cp:lastModifiedBy>
  <cp:revision>52</cp:revision>
  <cp:lastPrinted>2019-02-25T14:05:00Z</cp:lastPrinted>
  <dcterms:created xsi:type="dcterms:W3CDTF">2021-09-30T15:24:00Z</dcterms:created>
  <dcterms:modified xsi:type="dcterms:W3CDTF">2025-06-23T09:04:00Z</dcterms:modified>
</cp:coreProperties>
</file>