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D7BD5" w14:textId="77777777" w:rsidR="008C064B" w:rsidRDefault="0062258D">
      <w:pPr>
        <w:pStyle w:val="ZA"/>
        <w:framePr w:wrap="notBeside"/>
      </w:pPr>
      <w:bookmarkStart w:id="0" w:name="page1"/>
      <w:r>
        <w:rPr>
          <w:sz w:val="64"/>
        </w:rPr>
        <w:t>3GPP TS 35</w:t>
      </w:r>
      <w:r w:rsidR="00DA545C">
        <w:rPr>
          <w:sz w:val="64"/>
        </w:rPr>
        <w:t>.232</w:t>
      </w:r>
      <w:r w:rsidR="008C064B">
        <w:rPr>
          <w:sz w:val="64"/>
        </w:rPr>
        <w:t xml:space="preserve"> </w:t>
      </w:r>
      <w:r w:rsidR="00DA545C">
        <w:t>V</w:t>
      </w:r>
      <w:r w:rsidR="00326335">
        <w:t>19.0.0</w:t>
      </w:r>
      <w:r w:rsidR="00C4652A">
        <w:rPr>
          <w:sz w:val="32"/>
        </w:rPr>
        <w:t xml:space="preserve"> </w:t>
      </w:r>
      <w:r>
        <w:rPr>
          <w:sz w:val="32"/>
        </w:rPr>
        <w:t>(</w:t>
      </w:r>
      <w:r w:rsidR="00326335">
        <w:rPr>
          <w:sz w:val="32"/>
        </w:rPr>
        <w:t>2025-10</w:t>
      </w:r>
      <w:r w:rsidR="007722C4">
        <w:rPr>
          <w:sz w:val="32"/>
        </w:rPr>
        <w:t>)</w:t>
      </w:r>
    </w:p>
    <w:p w14:paraId="3924866D" w14:textId="77777777" w:rsidR="008C064B" w:rsidRDefault="008C064B">
      <w:pPr>
        <w:pStyle w:val="ZB"/>
        <w:framePr w:wrap="notBeside"/>
      </w:pPr>
      <w:r>
        <w:t>Technical Specification</w:t>
      </w:r>
    </w:p>
    <w:p w14:paraId="4945DA97" w14:textId="77777777" w:rsidR="00E7066F" w:rsidRDefault="008C064B" w:rsidP="00E7066F">
      <w:pPr>
        <w:pStyle w:val="ZT"/>
        <w:framePr w:wrap="notBeside"/>
      </w:pPr>
      <w:r>
        <w:t>3rd Generation Partnership Project;</w:t>
      </w:r>
      <w:r w:rsidR="00E7066F" w:rsidRPr="00E7066F">
        <w:t xml:space="preserve"> </w:t>
      </w:r>
    </w:p>
    <w:p w14:paraId="17DFA847" w14:textId="77777777" w:rsidR="00E7066F" w:rsidRDefault="00E7066F" w:rsidP="00E7066F">
      <w:pPr>
        <w:pStyle w:val="ZT"/>
        <w:framePr w:wrap="notBeside"/>
      </w:pPr>
      <w:r>
        <w:t>Technical Specification Group Services and System Aspects;</w:t>
      </w:r>
    </w:p>
    <w:p w14:paraId="7A4761F7" w14:textId="77777777" w:rsidR="00E7066F" w:rsidRDefault="00E7066F" w:rsidP="00E7066F">
      <w:pPr>
        <w:pStyle w:val="ZT"/>
        <w:framePr w:wrap="notBeside"/>
      </w:pPr>
      <w:r>
        <w:t xml:space="preserve">Specification of the </w:t>
      </w:r>
      <w:proofErr w:type="spellStart"/>
      <w:r w:rsidR="00B678F8">
        <w:t>Tuak</w:t>
      </w:r>
      <w:proofErr w:type="spellEnd"/>
      <w:r w:rsidR="00B678F8">
        <w:t xml:space="preserve"> algorithm set</w:t>
      </w:r>
      <w:r>
        <w:t>:</w:t>
      </w:r>
    </w:p>
    <w:p w14:paraId="1F862716" w14:textId="77777777" w:rsidR="00E7066F" w:rsidRDefault="00E7066F" w:rsidP="00E7066F">
      <w:pPr>
        <w:pStyle w:val="ZT"/>
        <w:framePr w:wrap="notBeside"/>
      </w:pPr>
      <w:r>
        <w:t xml:space="preserve">A </w:t>
      </w:r>
      <w:r w:rsidR="00B678F8">
        <w:t xml:space="preserve">second example algorithm set </w:t>
      </w:r>
      <w:r>
        <w:t xml:space="preserve">for the 3GPP </w:t>
      </w:r>
      <w:r w:rsidR="00B678F8">
        <w:t xml:space="preserve">authentication </w:t>
      </w:r>
      <w:r>
        <w:t xml:space="preserve">and </w:t>
      </w:r>
      <w:r w:rsidR="00B678F8">
        <w:t xml:space="preserve">key generation functions </w:t>
      </w:r>
      <w:r>
        <w:t>f1, f1*, f2, f3, f4, f5 and f5*;</w:t>
      </w:r>
    </w:p>
    <w:p w14:paraId="78962F43" w14:textId="77777777" w:rsidR="00796A92" w:rsidRDefault="00A04C84" w:rsidP="00E7066F">
      <w:pPr>
        <w:pStyle w:val="ZT"/>
        <w:framePr w:wrap="notBeside"/>
        <w:rPr>
          <w:bCs/>
        </w:rPr>
      </w:pPr>
      <w:r w:rsidRPr="00A04C84">
        <w:rPr>
          <w:bCs/>
        </w:rPr>
        <w:t xml:space="preserve">Document 2: Implementers’ </w:t>
      </w:r>
      <w:r w:rsidR="00B678F8">
        <w:rPr>
          <w:bCs/>
        </w:rPr>
        <w:t>t</w:t>
      </w:r>
      <w:r w:rsidR="00B678F8" w:rsidRPr="00A04C84">
        <w:rPr>
          <w:bCs/>
        </w:rPr>
        <w:t xml:space="preserve">est </w:t>
      </w:r>
      <w:r w:rsidR="00B678F8">
        <w:rPr>
          <w:bCs/>
        </w:rPr>
        <w:t>d</w:t>
      </w:r>
      <w:r w:rsidR="00B678F8" w:rsidRPr="00A04C84">
        <w:rPr>
          <w:bCs/>
        </w:rPr>
        <w:t>ata</w:t>
      </w:r>
    </w:p>
    <w:p w14:paraId="34A006FD" w14:textId="77777777" w:rsidR="00E7066F" w:rsidRPr="00796A92" w:rsidRDefault="00E7066F" w:rsidP="00E7066F">
      <w:pPr>
        <w:pStyle w:val="ZT"/>
        <w:framePr w:wrap="notBeside"/>
        <w:rPr>
          <w:rStyle w:val="ZGSM"/>
        </w:rPr>
      </w:pPr>
      <w:r w:rsidRPr="00256B59">
        <w:t>(</w:t>
      </w:r>
      <w:r w:rsidRPr="00796A92">
        <w:rPr>
          <w:rStyle w:val="ZGSM"/>
        </w:rPr>
        <w:t>Release</w:t>
      </w:r>
      <w:r w:rsidR="00326335">
        <w:rPr>
          <w:rStyle w:val="ZGSM"/>
        </w:rPr>
        <w:t xml:space="preserve"> 19</w:t>
      </w:r>
      <w:r w:rsidRPr="00256B59">
        <w:t>)</w:t>
      </w:r>
    </w:p>
    <w:p w14:paraId="7A38F63E" w14:textId="77777777" w:rsidR="008C064B" w:rsidRDefault="008C064B" w:rsidP="00E7066F">
      <w:pPr>
        <w:pStyle w:val="ZT"/>
        <w:framePr w:wrap="notBeside"/>
        <w:rPr>
          <w:i/>
          <w:sz w:val="28"/>
        </w:rPr>
      </w:pPr>
    </w:p>
    <w:p w14:paraId="764B9CA9" w14:textId="77777777" w:rsidR="00017BB8" w:rsidRPr="00017BB8" w:rsidRDefault="00017BB8" w:rsidP="00017BB8">
      <w:pPr>
        <w:pStyle w:val="ZU"/>
        <w:framePr w:h="4929" w:hRule="exact" w:wrap="notBeside"/>
        <w:tabs>
          <w:tab w:val="right" w:pos="10205"/>
        </w:tabs>
        <w:jc w:val="left"/>
        <w:rPr>
          <w:color w:val="0000FF"/>
        </w:rPr>
      </w:pPr>
      <w:r w:rsidRPr="00017BB8">
        <w:rPr>
          <w:color w:val="0000FF"/>
        </w:rPr>
        <w:pict w14:anchorId="079DA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r w:rsidRPr="00017BB8">
        <w:rPr>
          <w:color w:val="0000FF"/>
        </w:rPr>
        <w:tab/>
      </w:r>
      <w:r w:rsidRPr="00017BB8">
        <w:rPr>
          <w:color w:val="0000FF"/>
        </w:rPr>
        <w:pict w14:anchorId="473D1EF9">
          <v:shape id="_x0000_i1026" type="#_x0000_t75" style="width:127.9pt;height:74.7pt">
            <v:imagedata r:id="rId10" o:title="3GPP-logo_web"/>
          </v:shape>
        </w:pict>
      </w:r>
    </w:p>
    <w:p w14:paraId="4DC5EE37" w14:textId="77777777" w:rsidR="008C064B" w:rsidRDefault="008C064B">
      <w:pPr>
        <w:pStyle w:val="ZU"/>
        <w:framePr w:h="4929" w:hRule="exact" w:wrap="notBeside"/>
        <w:tabs>
          <w:tab w:val="right" w:pos="10206"/>
        </w:tabs>
        <w:jc w:val="left"/>
      </w:pPr>
    </w:p>
    <w:p w14:paraId="3D508055" w14:textId="77777777" w:rsidR="008C064B" w:rsidRDefault="008C064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4581A3D" w14:textId="77777777" w:rsidR="008C064B" w:rsidRDefault="008C064B">
      <w:pPr>
        <w:pStyle w:val="ZV"/>
        <w:framePr w:wrap="notBeside"/>
      </w:pPr>
    </w:p>
    <w:bookmarkEnd w:id="0"/>
    <w:p w14:paraId="52F37C70" w14:textId="77777777" w:rsidR="008C064B" w:rsidRDefault="008C064B">
      <w:pPr>
        <w:sectPr w:rsidR="008C064B">
          <w:footnotePr>
            <w:numRestart w:val="eachSect"/>
          </w:footnotePr>
          <w:pgSz w:w="11907" w:h="16840"/>
          <w:pgMar w:top="2268" w:right="851" w:bottom="10773" w:left="851" w:header="0" w:footer="0" w:gutter="0"/>
          <w:cols w:space="720"/>
        </w:sectPr>
      </w:pPr>
    </w:p>
    <w:p w14:paraId="61F9AC34" w14:textId="77777777" w:rsidR="008C064B" w:rsidRDefault="008C064B">
      <w:bookmarkStart w:id="1" w:name="page2"/>
    </w:p>
    <w:p w14:paraId="425026B9" w14:textId="77777777" w:rsidR="008C064B" w:rsidRDefault="008C064B">
      <w:pPr>
        <w:pStyle w:val="FP"/>
        <w:framePr w:wrap="notBeside" w:hAnchor="margin" w:y="1419"/>
        <w:pBdr>
          <w:bottom w:val="single" w:sz="6" w:space="1" w:color="auto"/>
        </w:pBdr>
        <w:spacing w:before="240"/>
        <w:ind w:left="2835" w:right="2835"/>
        <w:jc w:val="center"/>
      </w:pPr>
      <w:r>
        <w:t>Keywords</w:t>
      </w:r>
    </w:p>
    <w:p w14:paraId="17EA6D43" w14:textId="77777777" w:rsidR="00090B34" w:rsidRDefault="00090B34" w:rsidP="00090B34">
      <w:pPr>
        <w:pStyle w:val="FP"/>
        <w:framePr w:wrap="notBeside" w:hAnchor="margin" w:y="1419"/>
        <w:ind w:left="2835" w:right="2835"/>
        <w:jc w:val="center"/>
        <w:rPr>
          <w:rFonts w:ascii="Arial" w:hAnsi="Arial"/>
          <w:sz w:val="18"/>
        </w:rPr>
      </w:pPr>
      <w:r>
        <w:rPr>
          <w:rFonts w:ascii="Arial" w:hAnsi="Arial"/>
          <w:sz w:val="18"/>
        </w:rPr>
        <w:t>GSM, UMTS, LTE, Security, Algorithm</w:t>
      </w:r>
    </w:p>
    <w:p w14:paraId="176E65F4" w14:textId="77777777" w:rsidR="008C064B" w:rsidRDefault="008C064B"/>
    <w:p w14:paraId="014A077A" w14:textId="77777777" w:rsidR="008C064B" w:rsidRDefault="008C064B">
      <w:pPr>
        <w:pStyle w:val="FP"/>
        <w:framePr w:wrap="notBeside" w:hAnchor="margin" w:yAlign="center"/>
        <w:spacing w:after="240"/>
        <w:ind w:left="2835" w:right="2835"/>
        <w:jc w:val="center"/>
        <w:rPr>
          <w:rFonts w:ascii="Arial" w:hAnsi="Arial"/>
          <w:b/>
          <w:i/>
        </w:rPr>
      </w:pPr>
      <w:r>
        <w:rPr>
          <w:rFonts w:ascii="Arial" w:hAnsi="Arial"/>
          <w:b/>
          <w:i/>
        </w:rPr>
        <w:t>3GPP</w:t>
      </w:r>
    </w:p>
    <w:p w14:paraId="100D91E4" w14:textId="77777777" w:rsidR="008C064B" w:rsidRPr="00B678F8" w:rsidRDefault="008C064B">
      <w:pPr>
        <w:pStyle w:val="FP"/>
        <w:framePr w:wrap="notBeside" w:hAnchor="margin" w:yAlign="center"/>
        <w:pBdr>
          <w:bottom w:val="single" w:sz="6" w:space="1" w:color="auto"/>
        </w:pBdr>
        <w:ind w:left="2835" w:right="2835"/>
        <w:jc w:val="center"/>
      </w:pPr>
      <w:r w:rsidRPr="00B678F8">
        <w:t>Postal address</w:t>
      </w:r>
    </w:p>
    <w:p w14:paraId="73A27EA4" w14:textId="77777777" w:rsidR="008C064B" w:rsidRPr="00B678F8" w:rsidRDefault="008C064B">
      <w:pPr>
        <w:pStyle w:val="FP"/>
        <w:framePr w:wrap="notBeside" w:hAnchor="margin" w:yAlign="center"/>
        <w:ind w:left="2835" w:right="2835"/>
        <w:jc w:val="center"/>
        <w:rPr>
          <w:rFonts w:ascii="Arial" w:hAnsi="Arial"/>
          <w:sz w:val="18"/>
        </w:rPr>
      </w:pPr>
    </w:p>
    <w:p w14:paraId="3BE1425E" w14:textId="77777777" w:rsidR="008C064B" w:rsidRPr="00B678F8" w:rsidRDefault="008C064B">
      <w:pPr>
        <w:pStyle w:val="FP"/>
        <w:framePr w:wrap="notBeside" w:hAnchor="margin" w:yAlign="center"/>
        <w:pBdr>
          <w:bottom w:val="single" w:sz="6" w:space="1" w:color="auto"/>
        </w:pBdr>
        <w:spacing w:before="240"/>
        <w:ind w:left="2835" w:right="2835"/>
        <w:jc w:val="center"/>
      </w:pPr>
      <w:r w:rsidRPr="00B678F8">
        <w:t>3GPP support office address</w:t>
      </w:r>
    </w:p>
    <w:p w14:paraId="4BBBD7DB" w14:textId="77777777" w:rsidR="008C064B" w:rsidRPr="008E437A" w:rsidRDefault="008C064B">
      <w:pPr>
        <w:pStyle w:val="FP"/>
        <w:framePr w:wrap="notBeside" w:hAnchor="margin" w:yAlign="center"/>
        <w:ind w:left="2835" w:right="2835"/>
        <w:jc w:val="center"/>
        <w:rPr>
          <w:rFonts w:ascii="Arial" w:hAnsi="Arial"/>
          <w:sz w:val="18"/>
          <w:lang w:val="fr-FR"/>
        </w:rPr>
      </w:pPr>
      <w:r w:rsidRPr="008E437A">
        <w:rPr>
          <w:rFonts w:ascii="Arial" w:hAnsi="Arial"/>
          <w:sz w:val="18"/>
          <w:lang w:val="fr-FR"/>
        </w:rPr>
        <w:t>650 Route des Lucioles - Sophia Antipolis</w:t>
      </w:r>
    </w:p>
    <w:p w14:paraId="0054BFE2" w14:textId="77777777" w:rsidR="008C064B" w:rsidRPr="008E437A" w:rsidRDefault="008C064B">
      <w:pPr>
        <w:pStyle w:val="FP"/>
        <w:framePr w:wrap="notBeside" w:hAnchor="margin" w:yAlign="center"/>
        <w:ind w:left="2835" w:right="2835"/>
        <w:jc w:val="center"/>
        <w:rPr>
          <w:rFonts w:ascii="Arial" w:hAnsi="Arial"/>
          <w:sz w:val="18"/>
          <w:lang w:val="fr-FR"/>
        </w:rPr>
      </w:pPr>
      <w:r w:rsidRPr="008E437A">
        <w:rPr>
          <w:rFonts w:ascii="Arial" w:hAnsi="Arial"/>
          <w:sz w:val="18"/>
          <w:lang w:val="fr-FR"/>
        </w:rPr>
        <w:t>Valbonne - FRANCE</w:t>
      </w:r>
    </w:p>
    <w:p w14:paraId="4E51F3FA" w14:textId="77777777" w:rsidR="008C064B" w:rsidRPr="00B678F8" w:rsidRDefault="008C064B">
      <w:pPr>
        <w:pStyle w:val="FP"/>
        <w:framePr w:wrap="notBeside" w:hAnchor="margin" w:yAlign="center"/>
        <w:spacing w:after="20"/>
        <w:ind w:left="2835" w:right="2835"/>
        <w:jc w:val="center"/>
        <w:rPr>
          <w:rFonts w:ascii="Arial" w:hAnsi="Arial"/>
          <w:sz w:val="18"/>
        </w:rPr>
      </w:pPr>
      <w:r w:rsidRPr="00B678F8">
        <w:rPr>
          <w:rFonts w:ascii="Arial" w:hAnsi="Arial"/>
          <w:sz w:val="18"/>
        </w:rPr>
        <w:t>Tel.: +33 4 92 94 42 00 Fax: +33 4 93 65 47 16</w:t>
      </w:r>
    </w:p>
    <w:p w14:paraId="3909A479" w14:textId="77777777" w:rsidR="008C064B" w:rsidRPr="00B678F8" w:rsidRDefault="008C064B">
      <w:pPr>
        <w:pStyle w:val="FP"/>
        <w:framePr w:wrap="notBeside" w:hAnchor="margin" w:yAlign="center"/>
        <w:pBdr>
          <w:bottom w:val="single" w:sz="6" w:space="1" w:color="auto"/>
        </w:pBdr>
        <w:spacing w:before="240"/>
        <w:ind w:left="2835" w:right="2835"/>
        <w:jc w:val="center"/>
      </w:pPr>
      <w:r w:rsidRPr="00B678F8">
        <w:t>Internet</w:t>
      </w:r>
    </w:p>
    <w:p w14:paraId="41F79857" w14:textId="77777777" w:rsidR="008C064B" w:rsidRPr="00B678F8" w:rsidRDefault="008C064B">
      <w:pPr>
        <w:pStyle w:val="FP"/>
        <w:framePr w:wrap="notBeside" w:hAnchor="margin" w:yAlign="center"/>
        <w:ind w:left="2835" w:right="2835"/>
        <w:jc w:val="center"/>
        <w:rPr>
          <w:rFonts w:ascii="Arial" w:hAnsi="Arial"/>
          <w:sz w:val="18"/>
        </w:rPr>
      </w:pPr>
      <w:r w:rsidRPr="00B678F8">
        <w:rPr>
          <w:rFonts w:ascii="Arial" w:hAnsi="Arial"/>
          <w:sz w:val="18"/>
        </w:rPr>
        <w:t>http://www.3gpp.org</w:t>
      </w:r>
    </w:p>
    <w:p w14:paraId="529C080A" w14:textId="77777777" w:rsidR="008C064B" w:rsidRPr="00B678F8" w:rsidRDefault="008C064B"/>
    <w:p w14:paraId="46ED3795" w14:textId="77777777" w:rsidR="008C064B" w:rsidRPr="00B678F8" w:rsidRDefault="008C064B">
      <w:pPr>
        <w:pStyle w:val="FP"/>
        <w:framePr w:h="3057" w:hRule="exact" w:wrap="notBeside" w:vAnchor="page" w:hAnchor="margin" w:y="12605"/>
        <w:pBdr>
          <w:bottom w:val="single" w:sz="6" w:space="1" w:color="auto"/>
        </w:pBdr>
        <w:spacing w:after="240"/>
        <w:jc w:val="center"/>
        <w:rPr>
          <w:rFonts w:ascii="Arial" w:hAnsi="Arial"/>
          <w:b/>
          <w:i/>
          <w:noProof/>
        </w:rPr>
      </w:pPr>
      <w:r w:rsidRPr="00B678F8">
        <w:rPr>
          <w:rFonts w:ascii="Arial" w:hAnsi="Arial"/>
          <w:b/>
          <w:i/>
          <w:noProof/>
        </w:rPr>
        <w:t>Copyright Notification</w:t>
      </w:r>
    </w:p>
    <w:p w14:paraId="157A21B4" w14:textId="77777777" w:rsidR="008C064B" w:rsidRDefault="008C06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96BB050" w14:textId="77777777" w:rsidR="008C064B" w:rsidRDefault="008C064B">
      <w:pPr>
        <w:pStyle w:val="FP"/>
        <w:framePr w:h="3057" w:hRule="exact" w:wrap="notBeside" w:vAnchor="page" w:hAnchor="margin" w:y="12605"/>
        <w:jc w:val="center"/>
        <w:rPr>
          <w:noProof/>
        </w:rPr>
      </w:pPr>
    </w:p>
    <w:p w14:paraId="0357B034" w14:textId="77777777" w:rsidR="008C064B" w:rsidRDefault="008C064B">
      <w:pPr>
        <w:pStyle w:val="FP"/>
        <w:framePr w:h="3057" w:hRule="exact" w:wrap="notBeside" w:vAnchor="page" w:hAnchor="margin" w:y="12605"/>
        <w:jc w:val="center"/>
        <w:rPr>
          <w:noProof/>
          <w:sz w:val="18"/>
        </w:rPr>
      </w:pPr>
      <w:r>
        <w:rPr>
          <w:noProof/>
          <w:sz w:val="18"/>
        </w:rPr>
        <w:t>©</w:t>
      </w:r>
      <w:r w:rsidR="00326335">
        <w:rPr>
          <w:noProof/>
          <w:sz w:val="18"/>
        </w:rPr>
        <w:t xml:space="preserve"> 2025</w:t>
      </w:r>
      <w:r w:rsidR="008E437A">
        <w:rPr>
          <w:noProof/>
          <w:sz w:val="18"/>
        </w:rPr>
        <w:t>, 3GPP Organizational Partners (ARIB, ATIS, CCSA, ETSI, TSDSI, TTA, TTC).</w:t>
      </w:r>
      <w:bookmarkStart w:id="2" w:name="copyrightaddon"/>
      <w:bookmarkEnd w:id="2"/>
    </w:p>
    <w:p w14:paraId="560F64C6" w14:textId="77777777" w:rsidR="008C064B" w:rsidRDefault="008C064B">
      <w:pPr>
        <w:pStyle w:val="FP"/>
        <w:framePr w:h="3057" w:hRule="exact" w:wrap="notBeside" w:vAnchor="page" w:hAnchor="margin" w:y="12605"/>
        <w:jc w:val="center"/>
        <w:rPr>
          <w:noProof/>
          <w:sz w:val="18"/>
        </w:rPr>
      </w:pPr>
      <w:r>
        <w:rPr>
          <w:noProof/>
          <w:sz w:val="18"/>
        </w:rPr>
        <w:t>All rights reserved.</w:t>
      </w:r>
    </w:p>
    <w:p w14:paraId="2799EE60" w14:textId="77777777" w:rsidR="008C064B" w:rsidRDefault="008C064B">
      <w:pPr>
        <w:pStyle w:val="FP"/>
        <w:framePr w:h="3057" w:hRule="exact" w:wrap="notBeside" w:vAnchor="page" w:hAnchor="margin" w:y="12605"/>
        <w:rPr>
          <w:noProof/>
          <w:sz w:val="18"/>
        </w:rPr>
      </w:pPr>
    </w:p>
    <w:p w14:paraId="575AA8AC" w14:textId="77777777" w:rsidR="008C064B" w:rsidRDefault="008C064B">
      <w:pPr>
        <w:pStyle w:val="FP"/>
        <w:framePr w:h="3057" w:hRule="exact" w:wrap="notBeside" w:vAnchor="page" w:hAnchor="margin" w:y="12605"/>
        <w:rPr>
          <w:noProof/>
          <w:sz w:val="18"/>
        </w:rPr>
      </w:pPr>
      <w:r>
        <w:rPr>
          <w:noProof/>
          <w:sz w:val="18"/>
        </w:rPr>
        <w:t>UMTS™ is a Trade Mark of ETSI registered for the benefit of its members</w:t>
      </w:r>
    </w:p>
    <w:p w14:paraId="4C05B97B" w14:textId="77777777" w:rsidR="008C064B" w:rsidRDefault="008C06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2A98C36" w14:textId="77777777" w:rsidR="008C064B" w:rsidRDefault="008C064B">
      <w:pPr>
        <w:pStyle w:val="FP"/>
        <w:framePr w:h="3057" w:hRule="exact" w:wrap="notBeside" w:vAnchor="page" w:hAnchor="margin" w:y="12605"/>
        <w:rPr>
          <w:noProof/>
          <w:sz w:val="18"/>
        </w:rPr>
      </w:pPr>
      <w:r>
        <w:rPr>
          <w:noProof/>
          <w:sz w:val="18"/>
        </w:rPr>
        <w:t>GSM® and the GSM logo are registered and owned by the GSM Association</w:t>
      </w:r>
    </w:p>
    <w:bookmarkEnd w:id="1"/>
    <w:p w14:paraId="0D74B602" w14:textId="77777777" w:rsidR="008C064B" w:rsidRDefault="008C064B">
      <w:pPr>
        <w:pStyle w:val="TT"/>
      </w:pPr>
      <w:r>
        <w:br w:type="page"/>
      </w:r>
      <w:r>
        <w:lastRenderedPageBreak/>
        <w:t>Contents</w:t>
      </w:r>
    </w:p>
    <w:p w14:paraId="51771BA7" w14:textId="77777777" w:rsidR="00265642" w:rsidRPr="000F55C4" w:rsidRDefault="00CA5F54">
      <w:pPr>
        <w:pStyle w:val="TOC1"/>
        <w:rPr>
          <w:rFonts w:ascii="Calibri" w:hAnsi="Calibri"/>
          <w:noProof/>
          <w:szCs w:val="22"/>
          <w:lang w:eastAsia="en-GB"/>
        </w:rPr>
      </w:pPr>
      <w:r>
        <w:fldChar w:fldCharType="begin" w:fldLock="1"/>
      </w:r>
      <w:r>
        <w:instrText xml:space="preserve"> TOC \o "1-9" </w:instrText>
      </w:r>
      <w:r>
        <w:fldChar w:fldCharType="separate"/>
      </w:r>
      <w:r w:rsidR="00265642">
        <w:rPr>
          <w:noProof/>
        </w:rPr>
        <w:t>Foreword</w:t>
      </w:r>
      <w:r w:rsidR="00265642">
        <w:rPr>
          <w:noProof/>
        </w:rPr>
        <w:tab/>
      </w:r>
      <w:r w:rsidR="00265642">
        <w:rPr>
          <w:noProof/>
        </w:rPr>
        <w:fldChar w:fldCharType="begin" w:fldLock="1"/>
      </w:r>
      <w:r w:rsidR="00265642">
        <w:rPr>
          <w:noProof/>
        </w:rPr>
        <w:instrText xml:space="preserve"> PAGEREF _Toc99532463 \h </w:instrText>
      </w:r>
      <w:r w:rsidR="00265642">
        <w:rPr>
          <w:noProof/>
        </w:rPr>
      </w:r>
      <w:r w:rsidR="00265642">
        <w:rPr>
          <w:noProof/>
        </w:rPr>
        <w:fldChar w:fldCharType="separate"/>
      </w:r>
      <w:r w:rsidR="00265642">
        <w:rPr>
          <w:noProof/>
        </w:rPr>
        <w:t>4</w:t>
      </w:r>
      <w:r w:rsidR="00265642">
        <w:rPr>
          <w:noProof/>
        </w:rPr>
        <w:fldChar w:fldCharType="end"/>
      </w:r>
    </w:p>
    <w:p w14:paraId="616CC6F5" w14:textId="77777777" w:rsidR="00265642" w:rsidRPr="000F55C4" w:rsidRDefault="00265642">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_Toc99532464 \h </w:instrText>
      </w:r>
      <w:r>
        <w:rPr>
          <w:noProof/>
        </w:rPr>
      </w:r>
      <w:r>
        <w:rPr>
          <w:noProof/>
        </w:rPr>
        <w:fldChar w:fldCharType="separate"/>
      </w:r>
      <w:r>
        <w:rPr>
          <w:noProof/>
        </w:rPr>
        <w:t>4</w:t>
      </w:r>
      <w:r>
        <w:rPr>
          <w:noProof/>
        </w:rPr>
        <w:fldChar w:fldCharType="end"/>
      </w:r>
    </w:p>
    <w:p w14:paraId="2519976C" w14:textId="77777777" w:rsidR="00265642" w:rsidRPr="000F55C4" w:rsidRDefault="00265642">
      <w:pPr>
        <w:pStyle w:val="TOC1"/>
        <w:rPr>
          <w:rFonts w:ascii="Calibri" w:hAnsi="Calibri"/>
          <w:noProof/>
          <w:szCs w:val="22"/>
          <w:lang w:eastAsia="en-GB"/>
        </w:rPr>
      </w:pPr>
      <w:r>
        <w:rPr>
          <w:noProof/>
        </w:rPr>
        <w:t>1</w:t>
      </w:r>
      <w:r w:rsidRPr="000F55C4">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_Toc99532465 \h </w:instrText>
      </w:r>
      <w:r>
        <w:rPr>
          <w:noProof/>
        </w:rPr>
      </w:r>
      <w:r>
        <w:rPr>
          <w:noProof/>
        </w:rPr>
        <w:fldChar w:fldCharType="separate"/>
      </w:r>
      <w:r>
        <w:rPr>
          <w:noProof/>
        </w:rPr>
        <w:t>5</w:t>
      </w:r>
      <w:r>
        <w:rPr>
          <w:noProof/>
        </w:rPr>
        <w:fldChar w:fldCharType="end"/>
      </w:r>
    </w:p>
    <w:p w14:paraId="61D2CBB8" w14:textId="77777777" w:rsidR="00265642" w:rsidRPr="000F55C4" w:rsidRDefault="00265642">
      <w:pPr>
        <w:pStyle w:val="TOC1"/>
        <w:rPr>
          <w:rFonts w:ascii="Calibri" w:hAnsi="Calibri"/>
          <w:noProof/>
          <w:szCs w:val="22"/>
          <w:lang w:eastAsia="en-GB"/>
        </w:rPr>
      </w:pPr>
      <w:r>
        <w:rPr>
          <w:noProof/>
        </w:rPr>
        <w:t>2</w:t>
      </w:r>
      <w:r w:rsidRPr="000F55C4">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_Toc99532466 \h </w:instrText>
      </w:r>
      <w:r>
        <w:rPr>
          <w:noProof/>
        </w:rPr>
      </w:r>
      <w:r>
        <w:rPr>
          <w:noProof/>
        </w:rPr>
        <w:fldChar w:fldCharType="separate"/>
      </w:r>
      <w:r>
        <w:rPr>
          <w:noProof/>
        </w:rPr>
        <w:t>5</w:t>
      </w:r>
      <w:r>
        <w:rPr>
          <w:noProof/>
        </w:rPr>
        <w:fldChar w:fldCharType="end"/>
      </w:r>
    </w:p>
    <w:p w14:paraId="6EDE489A" w14:textId="77777777" w:rsidR="00265642" w:rsidRPr="000F55C4" w:rsidRDefault="00265642">
      <w:pPr>
        <w:pStyle w:val="TOC1"/>
        <w:rPr>
          <w:rFonts w:ascii="Calibri" w:hAnsi="Calibri"/>
          <w:noProof/>
          <w:szCs w:val="22"/>
          <w:lang w:eastAsia="en-GB"/>
        </w:rPr>
      </w:pPr>
      <w:r>
        <w:rPr>
          <w:noProof/>
          <w:lang w:eastAsia="ja-JP"/>
        </w:rPr>
        <w:t>3</w:t>
      </w:r>
      <w:r w:rsidRPr="000F55C4">
        <w:rPr>
          <w:rFonts w:ascii="Calibri" w:hAnsi="Calibri"/>
          <w:noProof/>
          <w:szCs w:val="22"/>
          <w:lang w:eastAsia="en-GB"/>
        </w:rPr>
        <w:tab/>
      </w:r>
      <w:r>
        <w:rPr>
          <w:noProof/>
          <w:lang w:eastAsia="ja-JP"/>
        </w:rPr>
        <w:t>Definitions</w:t>
      </w:r>
      <w:r>
        <w:rPr>
          <w:noProof/>
        </w:rPr>
        <w:tab/>
      </w:r>
      <w:r>
        <w:rPr>
          <w:noProof/>
        </w:rPr>
        <w:fldChar w:fldCharType="begin" w:fldLock="1"/>
      </w:r>
      <w:r>
        <w:rPr>
          <w:noProof/>
        </w:rPr>
        <w:instrText xml:space="preserve"> PAGEREF _Toc99532467 \h </w:instrText>
      </w:r>
      <w:r>
        <w:rPr>
          <w:noProof/>
        </w:rPr>
      </w:r>
      <w:r>
        <w:rPr>
          <w:noProof/>
        </w:rPr>
        <w:fldChar w:fldCharType="separate"/>
      </w:r>
      <w:r>
        <w:rPr>
          <w:noProof/>
        </w:rPr>
        <w:t>5</w:t>
      </w:r>
      <w:r>
        <w:rPr>
          <w:noProof/>
        </w:rPr>
        <w:fldChar w:fldCharType="end"/>
      </w:r>
    </w:p>
    <w:p w14:paraId="60943853" w14:textId="77777777" w:rsidR="00265642" w:rsidRPr="000F55C4" w:rsidRDefault="00265642">
      <w:pPr>
        <w:pStyle w:val="TOC2"/>
        <w:rPr>
          <w:rFonts w:ascii="Calibri" w:hAnsi="Calibri"/>
          <w:noProof/>
          <w:sz w:val="22"/>
          <w:szCs w:val="22"/>
          <w:lang w:eastAsia="en-GB"/>
        </w:rPr>
      </w:pPr>
      <w:r>
        <w:rPr>
          <w:noProof/>
          <w:lang w:eastAsia="ja-JP"/>
        </w:rPr>
        <w:t>3.1</w:t>
      </w:r>
      <w:r w:rsidRPr="000F55C4">
        <w:rPr>
          <w:rFonts w:ascii="Calibri" w:hAnsi="Calibri"/>
          <w:noProof/>
          <w:sz w:val="22"/>
          <w:szCs w:val="22"/>
          <w:lang w:eastAsia="en-GB"/>
        </w:rPr>
        <w:tab/>
      </w:r>
      <w:r>
        <w:rPr>
          <w:noProof/>
          <w:lang w:eastAsia="ja-JP"/>
        </w:rPr>
        <w:t>Definitions</w:t>
      </w:r>
      <w:r>
        <w:rPr>
          <w:noProof/>
        </w:rPr>
        <w:tab/>
      </w:r>
      <w:r>
        <w:rPr>
          <w:noProof/>
        </w:rPr>
        <w:fldChar w:fldCharType="begin" w:fldLock="1"/>
      </w:r>
      <w:r>
        <w:rPr>
          <w:noProof/>
        </w:rPr>
        <w:instrText xml:space="preserve"> PAGEREF _Toc99532468 \h </w:instrText>
      </w:r>
      <w:r>
        <w:rPr>
          <w:noProof/>
        </w:rPr>
      </w:r>
      <w:r>
        <w:rPr>
          <w:noProof/>
        </w:rPr>
        <w:fldChar w:fldCharType="separate"/>
      </w:r>
      <w:r>
        <w:rPr>
          <w:noProof/>
        </w:rPr>
        <w:t>5</w:t>
      </w:r>
      <w:r>
        <w:rPr>
          <w:noProof/>
        </w:rPr>
        <w:fldChar w:fldCharType="end"/>
      </w:r>
    </w:p>
    <w:p w14:paraId="3141B613" w14:textId="77777777" w:rsidR="00265642" w:rsidRPr="000F55C4" w:rsidRDefault="00265642">
      <w:pPr>
        <w:pStyle w:val="TOC2"/>
        <w:rPr>
          <w:rFonts w:ascii="Calibri" w:hAnsi="Calibri"/>
          <w:noProof/>
          <w:sz w:val="22"/>
          <w:szCs w:val="22"/>
          <w:lang w:eastAsia="en-GB"/>
        </w:rPr>
      </w:pPr>
      <w:r>
        <w:rPr>
          <w:noProof/>
          <w:lang w:eastAsia="ja-JP"/>
        </w:rPr>
        <w:t>3.2</w:t>
      </w:r>
      <w:r w:rsidRPr="000F55C4">
        <w:rPr>
          <w:rFonts w:ascii="Calibri" w:hAnsi="Calibri"/>
          <w:noProof/>
          <w:sz w:val="22"/>
          <w:szCs w:val="22"/>
          <w:lang w:eastAsia="en-GB"/>
        </w:rPr>
        <w:tab/>
      </w:r>
      <w:r>
        <w:rPr>
          <w:noProof/>
          <w:lang w:eastAsia="ja-JP"/>
        </w:rPr>
        <w:t>Symbols</w:t>
      </w:r>
      <w:r>
        <w:rPr>
          <w:noProof/>
        </w:rPr>
        <w:tab/>
      </w:r>
      <w:r>
        <w:rPr>
          <w:noProof/>
        </w:rPr>
        <w:fldChar w:fldCharType="begin" w:fldLock="1"/>
      </w:r>
      <w:r>
        <w:rPr>
          <w:noProof/>
        </w:rPr>
        <w:instrText xml:space="preserve"> PAGEREF _Toc99532469 \h </w:instrText>
      </w:r>
      <w:r>
        <w:rPr>
          <w:noProof/>
        </w:rPr>
      </w:r>
      <w:r>
        <w:rPr>
          <w:noProof/>
        </w:rPr>
        <w:fldChar w:fldCharType="separate"/>
      </w:r>
      <w:r>
        <w:rPr>
          <w:noProof/>
        </w:rPr>
        <w:t>6</w:t>
      </w:r>
      <w:r>
        <w:rPr>
          <w:noProof/>
        </w:rPr>
        <w:fldChar w:fldCharType="end"/>
      </w:r>
    </w:p>
    <w:p w14:paraId="40F2BC49" w14:textId="77777777" w:rsidR="00265642" w:rsidRPr="000F55C4" w:rsidRDefault="00265642">
      <w:pPr>
        <w:pStyle w:val="TOC1"/>
        <w:rPr>
          <w:rFonts w:ascii="Calibri" w:hAnsi="Calibri"/>
          <w:noProof/>
          <w:szCs w:val="22"/>
          <w:lang w:eastAsia="en-GB"/>
        </w:rPr>
      </w:pPr>
      <w:r>
        <w:rPr>
          <w:noProof/>
          <w:lang w:eastAsia="en-GB"/>
        </w:rPr>
        <w:t>4</w:t>
      </w:r>
      <w:r w:rsidRPr="000F55C4">
        <w:rPr>
          <w:rFonts w:ascii="Calibri" w:hAnsi="Calibri"/>
          <w:noProof/>
          <w:szCs w:val="22"/>
          <w:lang w:eastAsia="en-GB"/>
        </w:rPr>
        <w:tab/>
      </w:r>
      <w:r>
        <w:rPr>
          <w:noProof/>
        </w:rPr>
        <w:t>Preliminary information</w:t>
      </w:r>
      <w:r>
        <w:rPr>
          <w:noProof/>
        </w:rPr>
        <w:tab/>
      </w:r>
      <w:r>
        <w:rPr>
          <w:noProof/>
        </w:rPr>
        <w:fldChar w:fldCharType="begin" w:fldLock="1"/>
      </w:r>
      <w:r>
        <w:rPr>
          <w:noProof/>
        </w:rPr>
        <w:instrText xml:space="preserve"> PAGEREF _Toc99532470 \h </w:instrText>
      </w:r>
      <w:r>
        <w:rPr>
          <w:noProof/>
        </w:rPr>
      </w:r>
      <w:r>
        <w:rPr>
          <w:noProof/>
        </w:rPr>
        <w:fldChar w:fldCharType="separate"/>
      </w:r>
      <w:r>
        <w:rPr>
          <w:noProof/>
        </w:rPr>
        <w:t>6</w:t>
      </w:r>
      <w:r>
        <w:rPr>
          <w:noProof/>
        </w:rPr>
        <w:fldChar w:fldCharType="end"/>
      </w:r>
    </w:p>
    <w:p w14:paraId="3B2E1E00" w14:textId="77777777" w:rsidR="00265642" w:rsidRPr="000F55C4" w:rsidRDefault="00265642">
      <w:pPr>
        <w:pStyle w:val="TOC2"/>
        <w:rPr>
          <w:rFonts w:ascii="Calibri" w:hAnsi="Calibri"/>
          <w:noProof/>
          <w:sz w:val="22"/>
          <w:szCs w:val="22"/>
          <w:lang w:eastAsia="en-GB"/>
        </w:rPr>
      </w:pPr>
      <w:r>
        <w:rPr>
          <w:noProof/>
        </w:rPr>
        <w:t>4.1</w:t>
      </w:r>
      <w:r w:rsidRPr="000F55C4">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_Toc99532471 \h </w:instrText>
      </w:r>
      <w:r>
        <w:rPr>
          <w:noProof/>
        </w:rPr>
      </w:r>
      <w:r>
        <w:rPr>
          <w:noProof/>
        </w:rPr>
        <w:fldChar w:fldCharType="separate"/>
      </w:r>
      <w:r>
        <w:rPr>
          <w:noProof/>
        </w:rPr>
        <w:t>6</w:t>
      </w:r>
      <w:r>
        <w:rPr>
          <w:noProof/>
        </w:rPr>
        <w:fldChar w:fldCharType="end"/>
      </w:r>
    </w:p>
    <w:p w14:paraId="7341CBE6" w14:textId="77777777" w:rsidR="00265642" w:rsidRPr="000F55C4" w:rsidRDefault="00265642">
      <w:pPr>
        <w:pStyle w:val="TOC2"/>
        <w:rPr>
          <w:rFonts w:ascii="Calibri" w:hAnsi="Calibri"/>
          <w:noProof/>
          <w:sz w:val="22"/>
          <w:szCs w:val="22"/>
          <w:lang w:eastAsia="en-GB"/>
        </w:rPr>
      </w:pPr>
      <w:r>
        <w:rPr>
          <w:noProof/>
        </w:rPr>
        <w:t>4.2</w:t>
      </w:r>
      <w:r w:rsidRPr="000F55C4">
        <w:rPr>
          <w:rFonts w:ascii="Calibri" w:hAnsi="Calibri"/>
          <w:noProof/>
          <w:sz w:val="22"/>
          <w:szCs w:val="22"/>
          <w:lang w:eastAsia="en-GB"/>
        </w:rPr>
        <w:tab/>
      </w:r>
      <w:r>
        <w:rPr>
          <w:noProof/>
        </w:rPr>
        <w:t>Radix</w:t>
      </w:r>
      <w:r>
        <w:rPr>
          <w:noProof/>
        </w:rPr>
        <w:tab/>
      </w:r>
      <w:r>
        <w:rPr>
          <w:noProof/>
        </w:rPr>
        <w:fldChar w:fldCharType="begin" w:fldLock="1"/>
      </w:r>
      <w:r>
        <w:rPr>
          <w:noProof/>
        </w:rPr>
        <w:instrText xml:space="preserve"> PAGEREF _Toc99532472 \h </w:instrText>
      </w:r>
      <w:r>
        <w:rPr>
          <w:noProof/>
        </w:rPr>
      </w:r>
      <w:r>
        <w:rPr>
          <w:noProof/>
        </w:rPr>
        <w:fldChar w:fldCharType="separate"/>
      </w:r>
      <w:r>
        <w:rPr>
          <w:noProof/>
        </w:rPr>
        <w:t>6</w:t>
      </w:r>
      <w:r>
        <w:rPr>
          <w:noProof/>
        </w:rPr>
        <w:fldChar w:fldCharType="end"/>
      </w:r>
    </w:p>
    <w:p w14:paraId="3E3837F5" w14:textId="77777777" w:rsidR="00265642" w:rsidRPr="000F55C4" w:rsidRDefault="00265642">
      <w:pPr>
        <w:pStyle w:val="TOC2"/>
        <w:rPr>
          <w:rFonts w:ascii="Calibri" w:hAnsi="Calibri"/>
          <w:noProof/>
          <w:sz w:val="22"/>
          <w:szCs w:val="22"/>
          <w:lang w:eastAsia="en-GB"/>
        </w:rPr>
      </w:pPr>
      <w:r>
        <w:rPr>
          <w:noProof/>
        </w:rPr>
        <w:t>4.3</w:t>
      </w:r>
      <w:r w:rsidRPr="000F55C4">
        <w:rPr>
          <w:rFonts w:ascii="Calibri" w:hAnsi="Calibri"/>
          <w:noProof/>
          <w:sz w:val="22"/>
          <w:szCs w:val="22"/>
          <w:lang w:eastAsia="en-GB"/>
        </w:rPr>
        <w:tab/>
      </w:r>
      <w:r>
        <w:rPr>
          <w:noProof/>
        </w:rPr>
        <w:t>Bit/Byte ordering for Tuak inputs and outputs</w:t>
      </w:r>
      <w:r>
        <w:rPr>
          <w:noProof/>
        </w:rPr>
        <w:tab/>
      </w:r>
      <w:r>
        <w:rPr>
          <w:noProof/>
        </w:rPr>
        <w:fldChar w:fldCharType="begin" w:fldLock="1"/>
      </w:r>
      <w:r>
        <w:rPr>
          <w:noProof/>
        </w:rPr>
        <w:instrText xml:space="preserve"> PAGEREF _Toc99532473 \h </w:instrText>
      </w:r>
      <w:r>
        <w:rPr>
          <w:noProof/>
        </w:rPr>
      </w:r>
      <w:r>
        <w:rPr>
          <w:noProof/>
        </w:rPr>
        <w:fldChar w:fldCharType="separate"/>
      </w:r>
      <w:r>
        <w:rPr>
          <w:noProof/>
        </w:rPr>
        <w:t>6</w:t>
      </w:r>
      <w:r>
        <w:rPr>
          <w:noProof/>
        </w:rPr>
        <w:fldChar w:fldCharType="end"/>
      </w:r>
    </w:p>
    <w:p w14:paraId="0DC78028" w14:textId="77777777" w:rsidR="00265642" w:rsidRPr="000F55C4" w:rsidRDefault="00265642">
      <w:pPr>
        <w:pStyle w:val="TOC2"/>
        <w:rPr>
          <w:rFonts w:ascii="Calibri" w:hAnsi="Calibri"/>
          <w:noProof/>
          <w:sz w:val="22"/>
          <w:szCs w:val="22"/>
          <w:lang w:eastAsia="en-GB"/>
        </w:rPr>
      </w:pPr>
      <w:r>
        <w:rPr>
          <w:noProof/>
        </w:rPr>
        <w:t>4.4</w:t>
      </w:r>
      <w:r w:rsidRPr="000F55C4">
        <w:rPr>
          <w:rFonts w:ascii="Calibri" w:hAnsi="Calibri"/>
          <w:noProof/>
          <w:sz w:val="22"/>
          <w:szCs w:val="22"/>
          <w:lang w:eastAsia="en-GB"/>
        </w:rPr>
        <w:tab/>
      </w:r>
      <w:r>
        <w:rPr>
          <w:noProof/>
        </w:rPr>
        <w:t>Tuak inputs and outputs</w:t>
      </w:r>
      <w:r>
        <w:rPr>
          <w:noProof/>
        </w:rPr>
        <w:tab/>
      </w:r>
      <w:r>
        <w:rPr>
          <w:noProof/>
        </w:rPr>
        <w:fldChar w:fldCharType="begin" w:fldLock="1"/>
      </w:r>
      <w:r>
        <w:rPr>
          <w:noProof/>
        </w:rPr>
        <w:instrText xml:space="preserve"> PAGEREF _Toc99532474 \h </w:instrText>
      </w:r>
      <w:r>
        <w:rPr>
          <w:noProof/>
        </w:rPr>
      </w:r>
      <w:r>
        <w:rPr>
          <w:noProof/>
        </w:rPr>
        <w:fldChar w:fldCharType="separate"/>
      </w:r>
      <w:r>
        <w:rPr>
          <w:noProof/>
        </w:rPr>
        <w:t>7</w:t>
      </w:r>
      <w:r>
        <w:rPr>
          <w:noProof/>
        </w:rPr>
        <w:fldChar w:fldCharType="end"/>
      </w:r>
    </w:p>
    <w:p w14:paraId="398C4351" w14:textId="77777777" w:rsidR="00265642" w:rsidRPr="000F55C4" w:rsidRDefault="00265642">
      <w:pPr>
        <w:pStyle w:val="TOC1"/>
        <w:rPr>
          <w:rFonts w:ascii="Calibri" w:hAnsi="Calibri"/>
          <w:noProof/>
          <w:szCs w:val="22"/>
          <w:lang w:eastAsia="en-GB"/>
        </w:rPr>
      </w:pPr>
      <w:r>
        <w:rPr>
          <w:noProof/>
        </w:rPr>
        <w:t>5</w:t>
      </w:r>
      <w:r w:rsidRPr="000F55C4">
        <w:rPr>
          <w:rFonts w:ascii="Calibri" w:hAnsi="Calibri"/>
          <w:noProof/>
          <w:szCs w:val="22"/>
          <w:lang w:eastAsia="en-GB"/>
        </w:rPr>
        <w:tab/>
      </w:r>
      <w:r>
        <w:rPr>
          <w:noProof/>
        </w:rPr>
        <w:t>KECCAK test data</w:t>
      </w:r>
      <w:r>
        <w:rPr>
          <w:noProof/>
        </w:rPr>
        <w:tab/>
      </w:r>
      <w:r>
        <w:rPr>
          <w:noProof/>
        </w:rPr>
        <w:fldChar w:fldCharType="begin" w:fldLock="1"/>
      </w:r>
      <w:r>
        <w:rPr>
          <w:noProof/>
        </w:rPr>
        <w:instrText xml:space="preserve"> PAGEREF _Toc99532475 \h </w:instrText>
      </w:r>
      <w:r>
        <w:rPr>
          <w:noProof/>
        </w:rPr>
      </w:r>
      <w:r>
        <w:rPr>
          <w:noProof/>
        </w:rPr>
        <w:fldChar w:fldCharType="separate"/>
      </w:r>
      <w:r>
        <w:rPr>
          <w:noProof/>
        </w:rPr>
        <w:t>9</w:t>
      </w:r>
      <w:r>
        <w:rPr>
          <w:noProof/>
        </w:rPr>
        <w:fldChar w:fldCharType="end"/>
      </w:r>
    </w:p>
    <w:p w14:paraId="54FF4A86" w14:textId="77777777" w:rsidR="00265642" w:rsidRPr="000F55C4" w:rsidRDefault="00265642">
      <w:pPr>
        <w:pStyle w:val="TOC2"/>
        <w:rPr>
          <w:rFonts w:ascii="Calibri" w:hAnsi="Calibri"/>
          <w:noProof/>
          <w:sz w:val="22"/>
          <w:szCs w:val="22"/>
          <w:lang w:eastAsia="en-GB"/>
        </w:rPr>
      </w:pPr>
      <w:r>
        <w:rPr>
          <w:noProof/>
        </w:rPr>
        <w:t>5.1</w:t>
      </w:r>
      <w:r w:rsidRPr="000F55C4">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_Toc99532476 \h </w:instrText>
      </w:r>
      <w:r>
        <w:rPr>
          <w:noProof/>
        </w:rPr>
      </w:r>
      <w:r>
        <w:rPr>
          <w:noProof/>
        </w:rPr>
        <w:fldChar w:fldCharType="separate"/>
      </w:r>
      <w:r>
        <w:rPr>
          <w:noProof/>
        </w:rPr>
        <w:t>9</w:t>
      </w:r>
      <w:r>
        <w:rPr>
          <w:noProof/>
        </w:rPr>
        <w:fldChar w:fldCharType="end"/>
      </w:r>
    </w:p>
    <w:p w14:paraId="60DAD730" w14:textId="77777777" w:rsidR="00265642" w:rsidRPr="000F55C4" w:rsidRDefault="00265642">
      <w:pPr>
        <w:pStyle w:val="TOC2"/>
        <w:rPr>
          <w:rFonts w:ascii="Calibri" w:hAnsi="Calibri"/>
          <w:noProof/>
          <w:sz w:val="22"/>
          <w:szCs w:val="22"/>
          <w:lang w:eastAsia="en-GB"/>
        </w:rPr>
      </w:pPr>
      <w:r>
        <w:rPr>
          <w:noProof/>
        </w:rPr>
        <w:t>5.2</w:t>
      </w:r>
      <w:r w:rsidRPr="000F55C4">
        <w:rPr>
          <w:rFonts w:ascii="Calibri" w:hAnsi="Calibri"/>
          <w:noProof/>
          <w:sz w:val="22"/>
          <w:szCs w:val="22"/>
          <w:lang w:eastAsia="en-GB"/>
        </w:rPr>
        <w:tab/>
      </w:r>
      <w:r>
        <w:rPr>
          <w:noProof/>
        </w:rPr>
        <w:t>Format</w:t>
      </w:r>
      <w:r>
        <w:rPr>
          <w:noProof/>
        </w:rPr>
        <w:tab/>
      </w:r>
      <w:r>
        <w:rPr>
          <w:noProof/>
        </w:rPr>
        <w:fldChar w:fldCharType="begin" w:fldLock="1"/>
      </w:r>
      <w:r>
        <w:rPr>
          <w:noProof/>
        </w:rPr>
        <w:instrText xml:space="preserve"> PAGEREF _Toc99532477 \h </w:instrText>
      </w:r>
      <w:r>
        <w:rPr>
          <w:noProof/>
        </w:rPr>
      </w:r>
      <w:r>
        <w:rPr>
          <w:noProof/>
        </w:rPr>
        <w:fldChar w:fldCharType="separate"/>
      </w:r>
      <w:r>
        <w:rPr>
          <w:noProof/>
        </w:rPr>
        <w:t>9</w:t>
      </w:r>
      <w:r>
        <w:rPr>
          <w:noProof/>
        </w:rPr>
        <w:fldChar w:fldCharType="end"/>
      </w:r>
    </w:p>
    <w:p w14:paraId="467E247A" w14:textId="77777777" w:rsidR="00265642" w:rsidRPr="000F55C4" w:rsidRDefault="00265642">
      <w:pPr>
        <w:pStyle w:val="TOC2"/>
        <w:rPr>
          <w:rFonts w:ascii="Calibri" w:hAnsi="Calibri"/>
          <w:noProof/>
          <w:sz w:val="22"/>
          <w:szCs w:val="22"/>
          <w:lang w:eastAsia="en-GB"/>
        </w:rPr>
      </w:pPr>
      <w:r>
        <w:rPr>
          <w:noProof/>
        </w:rPr>
        <w:t>5</w:t>
      </w:r>
      <w:r w:rsidRPr="00F2475A">
        <w:rPr>
          <w:noProof/>
          <w:lang w:val="it-IT"/>
        </w:rPr>
        <w:t>.3</w:t>
      </w:r>
      <w:r w:rsidRPr="000F55C4">
        <w:rPr>
          <w:rFonts w:ascii="Calibri" w:hAnsi="Calibri"/>
          <w:noProof/>
          <w:sz w:val="22"/>
          <w:szCs w:val="22"/>
          <w:lang w:eastAsia="en-GB"/>
        </w:rPr>
        <w:tab/>
      </w:r>
      <w:r w:rsidRPr="00F2475A">
        <w:rPr>
          <w:noProof/>
          <w:lang w:val="it-IT"/>
        </w:rPr>
        <w:t xml:space="preserve">Test </w:t>
      </w:r>
      <w:r>
        <w:rPr>
          <w:noProof/>
        </w:rPr>
        <w:t xml:space="preserve">set </w:t>
      </w:r>
      <w:r w:rsidRPr="00F2475A">
        <w:rPr>
          <w:noProof/>
          <w:lang w:val="it-IT"/>
        </w:rPr>
        <w:t>1</w:t>
      </w:r>
      <w:r>
        <w:rPr>
          <w:noProof/>
        </w:rPr>
        <w:tab/>
      </w:r>
      <w:r>
        <w:rPr>
          <w:noProof/>
        </w:rPr>
        <w:fldChar w:fldCharType="begin" w:fldLock="1"/>
      </w:r>
      <w:r>
        <w:rPr>
          <w:noProof/>
        </w:rPr>
        <w:instrText xml:space="preserve"> PAGEREF _Toc99532478 \h </w:instrText>
      </w:r>
      <w:r>
        <w:rPr>
          <w:noProof/>
        </w:rPr>
      </w:r>
      <w:r>
        <w:rPr>
          <w:noProof/>
        </w:rPr>
        <w:fldChar w:fldCharType="separate"/>
      </w:r>
      <w:r>
        <w:rPr>
          <w:noProof/>
        </w:rPr>
        <w:t>9</w:t>
      </w:r>
      <w:r>
        <w:rPr>
          <w:noProof/>
        </w:rPr>
        <w:fldChar w:fldCharType="end"/>
      </w:r>
    </w:p>
    <w:p w14:paraId="704A4691" w14:textId="77777777" w:rsidR="00265642" w:rsidRPr="000F55C4" w:rsidRDefault="00265642">
      <w:pPr>
        <w:pStyle w:val="TOC2"/>
        <w:rPr>
          <w:rFonts w:ascii="Calibri" w:hAnsi="Calibri"/>
          <w:noProof/>
          <w:sz w:val="22"/>
          <w:szCs w:val="22"/>
          <w:lang w:eastAsia="en-GB"/>
        </w:rPr>
      </w:pPr>
      <w:r w:rsidRPr="00F2475A">
        <w:rPr>
          <w:noProof/>
          <w:lang w:val="it-IT"/>
        </w:rPr>
        <w:t>5.4</w:t>
      </w:r>
      <w:r w:rsidRPr="000F55C4">
        <w:rPr>
          <w:rFonts w:ascii="Calibri" w:hAnsi="Calibri"/>
          <w:noProof/>
          <w:sz w:val="22"/>
          <w:szCs w:val="22"/>
          <w:lang w:eastAsia="en-GB"/>
        </w:rPr>
        <w:tab/>
      </w:r>
      <w:r w:rsidRPr="00F2475A">
        <w:rPr>
          <w:noProof/>
          <w:lang w:val="it-IT"/>
        </w:rPr>
        <w:t>Test set 2</w:t>
      </w:r>
      <w:r>
        <w:rPr>
          <w:noProof/>
        </w:rPr>
        <w:tab/>
      </w:r>
      <w:r>
        <w:rPr>
          <w:noProof/>
        </w:rPr>
        <w:fldChar w:fldCharType="begin" w:fldLock="1"/>
      </w:r>
      <w:r>
        <w:rPr>
          <w:noProof/>
        </w:rPr>
        <w:instrText xml:space="preserve"> PAGEREF _Toc99532479 \h </w:instrText>
      </w:r>
      <w:r>
        <w:rPr>
          <w:noProof/>
        </w:rPr>
      </w:r>
      <w:r>
        <w:rPr>
          <w:noProof/>
        </w:rPr>
        <w:fldChar w:fldCharType="separate"/>
      </w:r>
      <w:r>
        <w:rPr>
          <w:noProof/>
        </w:rPr>
        <w:t>10</w:t>
      </w:r>
      <w:r>
        <w:rPr>
          <w:noProof/>
        </w:rPr>
        <w:fldChar w:fldCharType="end"/>
      </w:r>
    </w:p>
    <w:p w14:paraId="6C82183E" w14:textId="77777777" w:rsidR="00265642" w:rsidRPr="000F55C4" w:rsidRDefault="00265642">
      <w:pPr>
        <w:pStyle w:val="TOC2"/>
        <w:rPr>
          <w:rFonts w:ascii="Calibri" w:hAnsi="Calibri"/>
          <w:noProof/>
          <w:sz w:val="22"/>
          <w:szCs w:val="22"/>
          <w:lang w:eastAsia="en-GB"/>
        </w:rPr>
      </w:pPr>
      <w:r w:rsidRPr="00F2475A">
        <w:rPr>
          <w:noProof/>
          <w:lang w:val="it-IT"/>
        </w:rPr>
        <w:t>5.5</w:t>
      </w:r>
      <w:r w:rsidRPr="000F55C4">
        <w:rPr>
          <w:rFonts w:ascii="Calibri" w:hAnsi="Calibri"/>
          <w:noProof/>
          <w:sz w:val="22"/>
          <w:szCs w:val="22"/>
          <w:lang w:eastAsia="en-GB"/>
        </w:rPr>
        <w:tab/>
      </w:r>
      <w:r w:rsidRPr="00F2475A">
        <w:rPr>
          <w:noProof/>
          <w:lang w:val="it-IT"/>
        </w:rPr>
        <w:t>Test set 3</w:t>
      </w:r>
      <w:r>
        <w:rPr>
          <w:noProof/>
        </w:rPr>
        <w:tab/>
      </w:r>
      <w:r>
        <w:rPr>
          <w:noProof/>
        </w:rPr>
        <w:fldChar w:fldCharType="begin" w:fldLock="1"/>
      </w:r>
      <w:r>
        <w:rPr>
          <w:noProof/>
        </w:rPr>
        <w:instrText xml:space="preserve"> PAGEREF _Toc99532480 \h </w:instrText>
      </w:r>
      <w:r>
        <w:rPr>
          <w:noProof/>
        </w:rPr>
      </w:r>
      <w:r>
        <w:rPr>
          <w:noProof/>
        </w:rPr>
        <w:fldChar w:fldCharType="separate"/>
      </w:r>
      <w:r>
        <w:rPr>
          <w:noProof/>
        </w:rPr>
        <w:t>10</w:t>
      </w:r>
      <w:r>
        <w:rPr>
          <w:noProof/>
        </w:rPr>
        <w:fldChar w:fldCharType="end"/>
      </w:r>
    </w:p>
    <w:p w14:paraId="55E8EE32" w14:textId="77777777" w:rsidR="00265642" w:rsidRPr="000F55C4" w:rsidRDefault="00265642">
      <w:pPr>
        <w:pStyle w:val="TOC2"/>
        <w:rPr>
          <w:rFonts w:ascii="Calibri" w:hAnsi="Calibri"/>
          <w:noProof/>
          <w:sz w:val="22"/>
          <w:szCs w:val="22"/>
          <w:lang w:eastAsia="en-GB"/>
        </w:rPr>
      </w:pPr>
      <w:r w:rsidRPr="00F2475A">
        <w:rPr>
          <w:noProof/>
          <w:lang w:val="de-DE"/>
        </w:rPr>
        <w:t>5.6</w:t>
      </w:r>
      <w:r w:rsidRPr="000F55C4">
        <w:rPr>
          <w:rFonts w:ascii="Calibri" w:hAnsi="Calibri"/>
          <w:noProof/>
          <w:sz w:val="22"/>
          <w:szCs w:val="22"/>
          <w:lang w:eastAsia="en-GB"/>
        </w:rPr>
        <w:tab/>
      </w:r>
      <w:r w:rsidRPr="00F2475A">
        <w:rPr>
          <w:noProof/>
          <w:lang w:val="de-DE"/>
        </w:rPr>
        <w:t>Test set 4</w:t>
      </w:r>
      <w:r>
        <w:rPr>
          <w:noProof/>
        </w:rPr>
        <w:tab/>
      </w:r>
      <w:r>
        <w:rPr>
          <w:noProof/>
        </w:rPr>
        <w:fldChar w:fldCharType="begin" w:fldLock="1"/>
      </w:r>
      <w:r>
        <w:rPr>
          <w:noProof/>
        </w:rPr>
        <w:instrText xml:space="preserve"> PAGEREF _Toc99532481 \h </w:instrText>
      </w:r>
      <w:r>
        <w:rPr>
          <w:noProof/>
        </w:rPr>
      </w:r>
      <w:r>
        <w:rPr>
          <w:noProof/>
        </w:rPr>
        <w:fldChar w:fldCharType="separate"/>
      </w:r>
      <w:r>
        <w:rPr>
          <w:noProof/>
        </w:rPr>
        <w:t>11</w:t>
      </w:r>
      <w:r>
        <w:rPr>
          <w:noProof/>
        </w:rPr>
        <w:fldChar w:fldCharType="end"/>
      </w:r>
    </w:p>
    <w:p w14:paraId="6406CEC0" w14:textId="77777777" w:rsidR="00265642" w:rsidRPr="000F55C4" w:rsidRDefault="00265642">
      <w:pPr>
        <w:pStyle w:val="TOC2"/>
        <w:rPr>
          <w:rFonts w:ascii="Calibri" w:hAnsi="Calibri"/>
          <w:noProof/>
          <w:sz w:val="22"/>
          <w:szCs w:val="22"/>
          <w:lang w:eastAsia="en-GB"/>
        </w:rPr>
      </w:pPr>
      <w:r>
        <w:rPr>
          <w:noProof/>
        </w:rPr>
        <w:t>5.7</w:t>
      </w:r>
      <w:r w:rsidRPr="000F55C4">
        <w:rPr>
          <w:rFonts w:ascii="Calibri" w:hAnsi="Calibri"/>
          <w:noProof/>
          <w:sz w:val="22"/>
          <w:szCs w:val="22"/>
          <w:lang w:eastAsia="en-GB"/>
        </w:rPr>
        <w:tab/>
      </w:r>
      <w:r>
        <w:rPr>
          <w:noProof/>
        </w:rPr>
        <w:t>Test set 5</w:t>
      </w:r>
      <w:r>
        <w:rPr>
          <w:noProof/>
        </w:rPr>
        <w:tab/>
      </w:r>
      <w:r>
        <w:rPr>
          <w:noProof/>
        </w:rPr>
        <w:fldChar w:fldCharType="begin" w:fldLock="1"/>
      </w:r>
      <w:r>
        <w:rPr>
          <w:noProof/>
        </w:rPr>
        <w:instrText xml:space="preserve"> PAGEREF _Toc99532482 \h </w:instrText>
      </w:r>
      <w:r>
        <w:rPr>
          <w:noProof/>
        </w:rPr>
      </w:r>
      <w:r>
        <w:rPr>
          <w:noProof/>
        </w:rPr>
        <w:fldChar w:fldCharType="separate"/>
      </w:r>
      <w:r>
        <w:rPr>
          <w:noProof/>
        </w:rPr>
        <w:t>11</w:t>
      </w:r>
      <w:r>
        <w:rPr>
          <w:noProof/>
        </w:rPr>
        <w:fldChar w:fldCharType="end"/>
      </w:r>
    </w:p>
    <w:p w14:paraId="74368CBD" w14:textId="77777777" w:rsidR="00265642" w:rsidRPr="000F55C4" w:rsidRDefault="00265642">
      <w:pPr>
        <w:pStyle w:val="TOC2"/>
        <w:rPr>
          <w:rFonts w:ascii="Calibri" w:hAnsi="Calibri"/>
          <w:noProof/>
          <w:sz w:val="22"/>
          <w:szCs w:val="22"/>
          <w:lang w:eastAsia="en-GB"/>
        </w:rPr>
      </w:pPr>
      <w:r w:rsidRPr="00F2475A">
        <w:rPr>
          <w:noProof/>
          <w:lang w:val="it-IT"/>
        </w:rPr>
        <w:t>5.8</w:t>
      </w:r>
      <w:r w:rsidRPr="000F55C4">
        <w:rPr>
          <w:rFonts w:ascii="Calibri" w:hAnsi="Calibri"/>
          <w:noProof/>
          <w:sz w:val="22"/>
          <w:szCs w:val="22"/>
          <w:lang w:eastAsia="en-GB"/>
        </w:rPr>
        <w:tab/>
      </w:r>
      <w:r w:rsidRPr="00F2475A">
        <w:rPr>
          <w:noProof/>
          <w:lang w:val="it-IT"/>
        </w:rPr>
        <w:t>Test set 6</w:t>
      </w:r>
      <w:r>
        <w:rPr>
          <w:noProof/>
        </w:rPr>
        <w:tab/>
      </w:r>
      <w:r>
        <w:rPr>
          <w:noProof/>
        </w:rPr>
        <w:fldChar w:fldCharType="begin" w:fldLock="1"/>
      </w:r>
      <w:r>
        <w:rPr>
          <w:noProof/>
        </w:rPr>
        <w:instrText xml:space="preserve"> PAGEREF _Toc99532483 \h </w:instrText>
      </w:r>
      <w:r>
        <w:rPr>
          <w:noProof/>
        </w:rPr>
      </w:r>
      <w:r>
        <w:rPr>
          <w:noProof/>
        </w:rPr>
        <w:fldChar w:fldCharType="separate"/>
      </w:r>
      <w:r>
        <w:rPr>
          <w:noProof/>
        </w:rPr>
        <w:t>12</w:t>
      </w:r>
      <w:r>
        <w:rPr>
          <w:noProof/>
        </w:rPr>
        <w:fldChar w:fldCharType="end"/>
      </w:r>
    </w:p>
    <w:p w14:paraId="6BC22B90" w14:textId="77777777" w:rsidR="00265642" w:rsidRPr="000F55C4" w:rsidRDefault="00265642">
      <w:pPr>
        <w:pStyle w:val="TOC1"/>
        <w:rPr>
          <w:rFonts w:ascii="Calibri" w:hAnsi="Calibri"/>
          <w:noProof/>
          <w:szCs w:val="22"/>
          <w:lang w:eastAsia="en-GB"/>
        </w:rPr>
      </w:pPr>
      <w:r>
        <w:rPr>
          <w:noProof/>
        </w:rPr>
        <w:t>6</w:t>
      </w:r>
      <w:r w:rsidRPr="000F55C4">
        <w:rPr>
          <w:rFonts w:ascii="Calibri" w:hAnsi="Calibri"/>
          <w:noProof/>
          <w:szCs w:val="22"/>
          <w:lang w:eastAsia="en-GB"/>
        </w:rPr>
        <w:tab/>
      </w:r>
      <w:r>
        <w:rPr>
          <w:noProof/>
        </w:rPr>
        <w:t xml:space="preserve">Authentication algorithms </w:t>
      </w:r>
      <w:r w:rsidRPr="00F2475A">
        <w:rPr>
          <w:i/>
          <w:noProof/>
        </w:rPr>
        <w:t>f1</w:t>
      </w:r>
      <w:r>
        <w:rPr>
          <w:noProof/>
        </w:rPr>
        <w:t xml:space="preserve"> and</w:t>
      </w:r>
      <w:r w:rsidRPr="00F2475A">
        <w:rPr>
          <w:i/>
          <w:noProof/>
        </w:rPr>
        <w:t xml:space="preserve"> f1*</w:t>
      </w:r>
      <w:r>
        <w:rPr>
          <w:noProof/>
        </w:rPr>
        <w:tab/>
      </w:r>
      <w:r>
        <w:rPr>
          <w:noProof/>
        </w:rPr>
        <w:fldChar w:fldCharType="begin" w:fldLock="1"/>
      </w:r>
      <w:r>
        <w:rPr>
          <w:noProof/>
        </w:rPr>
        <w:instrText xml:space="preserve"> PAGEREF _Toc99532484 \h </w:instrText>
      </w:r>
      <w:r>
        <w:rPr>
          <w:noProof/>
        </w:rPr>
      </w:r>
      <w:r>
        <w:rPr>
          <w:noProof/>
        </w:rPr>
        <w:fldChar w:fldCharType="separate"/>
      </w:r>
      <w:r>
        <w:rPr>
          <w:noProof/>
        </w:rPr>
        <w:t>13</w:t>
      </w:r>
      <w:r>
        <w:rPr>
          <w:noProof/>
        </w:rPr>
        <w:fldChar w:fldCharType="end"/>
      </w:r>
    </w:p>
    <w:p w14:paraId="130E2BBA" w14:textId="77777777" w:rsidR="00265642" w:rsidRPr="000F55C4" w:rsidRDefault="00265642">
      <w:pPr>
        <w:pStyle w:val="TOC2"/>
        <w:rPr>
          <w:rFonts w:ascii="Calibri" w:hAnsi="Calibri"/>
          <w:noProof/>
          <w:sz w:val="22"/>
          <w:szCs w:val="22"/>
          <w:lang w:eastAsia="en-GB"/>
        </w:rPr>
      </w:pPr>
      <w:r>
        <w:rPr>
          <w:noProof/>
        </w:rPr>
        <w:t>6.1</w:t>
      </w:r>
      <w:r w:rsidRPr="000F55C4">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_Toc99532485 \h </w:instrText>
      </w:r>
      <w:r>
        <w:rPr>
          <w:noProof/>
        </w:rPr>
      </w:r>
      <w:r>
        <w:rPr>
          <w:noProof/>
        </w:rPr>
        <w:fldChar w:fldCharType="separate"/>
      </w:r>
      <w:r>
        <w:rPr>
          <w:noProof/>
        </w:rPr>
        <w:t>13</w:t>
      </w:r>
      <w:r>
        <w:rPr>
          <w:noProof/>
        </w:rPr>
        <w:fldChar w:fldCharType="end"/>
      </w:r>
    </w:p>
    <w:p w14:paraId="21B02E27" w14:textId="77777777" w:rsidR="00265642" w:rsidRPr="000F55C4" w:rsidRDefault="00265642">
      <w:pPr>
        <w:pStyle w:val="TOC2"/>
        <w:rPr>
          <w:rFonts w:ascii="Calibri" w:hAnsi="Calibri"/>
          <w:noProof/>
          <w:sz w:val="22"/>
          <w:szCs w:val="22"/>
          <w:lang w:eastAsia="en-GB"/>
        </w:rPr>
      </w:pPr>
      <w:r>
        <w:rPr>
          <w:noProof/>
        </w:rPr>
        <w:t>6.2</w:t>
      </w:r>
      <w:r w:rsidRPr="000F55C4">
        <w:rPr>
          <w:rFonts w:ascii="Calibri" w:hAnsi="Calibri"/>
          <w:noProof/>
          <w:sz w:val="22"/>
          <w:szCs w:val="22"/>
          <w:lang w:eastAsia="en-GB"/>
        </w:rPr>
        <w:tab/>
      </w:r>
      <w:r>
        <w:rPr>
          <w:noProof/>
        </w:rPr>
        <w:t>Format</w:t>
      </w:r>
      <w:r>
        <w:rPr>
          <w:noProof/>
        </w:rPr>
        <w:tab/>
      </w:r>
      <w:r>
        <w:rPr>
          <w:noProof/>
        </w:rPr>
        <w:fldChar w:fldCharType="begin" w:fldLock="1"/>
      </w:r>
      <w:r>
        <w:rPr>
          <w:noProof/>
        </w:rPr>
        <w:instrText xml:space="preserve"> PAGEREF _Toc99532486 \h </w:instrText>
      </w:r>
      <w:r>
        <w:rPr>
          <w:noProof/>
        </w:rPr>
      </w:r>
      <w:r>
        <w:rPr>
          <w:noProof/>
        </w:rPr>
        <w:fldChar w:fldCharType="separate"/>
      </w:r>
      <w:r>
        <w:rPr>
          <w:noProof/>
        </w:rPr>
        <w:t>13</w:t>
      </w:r>
      <w:r>
        <w:rPr>
          <w:noProof/>
        </w:rPr>
        <w:fldChar w:fldCharType="end"/>
      </w:r>
    </w:p>
    <w:p w14:paraId="7EE74EC1" w14:textId="77777777" w:rsidR="00265642" w:rsidRPr="000F55C4" w:rsidRDefault="00265642">
      <w:pPr>
        <w:pStyle w:val="TOC2"/>
        <w:rPr>
          <w:rFonts w:ascii="Calibri" w:hAnsi="Calibri"/>
          <w:noProof/>
          <w:sz w:val="22"/>
          <w:szCs w:val="22"/>
          <w:lang w:eastAsia="en-GB"/>
        </w:rPr>
      </w:pPr>
      <w:r>
        <w:rPr>
          <w:noProof/>
        </w:rPr>
        <w:t>6.3</w:t>
      </w:r>
      <w:r w:rsidRPr="000F55C4">
        <w:rPr>
          <w:rFonts w:ascii="Calibri" w:hAnsi="Calibri"/>
          <w:noProof/>
          <w:sz w:val="22"/>
          <w:szCs w:val="22"/>
          <w:lang w:eastAsia="en-GB"/>
        </w:rPr>
        <w:tab/>
      </w:r>
      <w:r>
        <w:rPr>
          <w:noProof/>
        </w:rPr>
        <w:t>Test set 1</w:t>
      </w:r>
      <w:r>
        <w:rPr>
          <w:noProof/>
        </w:rPr>
        <w:tab/>
      </w:r>
      <w:r>
        <w:rPr>
          <w:noProof/>
        </w:rPr>
        <w:fldChar w:fldCharType="begin" w:fldLock="1"/>
      </w:r>
      <w:r>
        <w:rPr>
          <w:noProof/>
        </w:rPr>
        <w:instrText xml:space="preserve"> PAGEREF _Toc99532487 \h </w:instrText>
      </w:r>
      <w:r>
        <w:rPr>
          <w:noProof/>
        </w:rPr>
      </w:r>
      <w:r>
        <w:rPr>
          <w:noProof/>
        </w:rPr>
        <w:fldChar w:fldCharType="separate"/>
      </w:r>
      <w:r>
        <w:rPr>
          <w:noProof/>
        </w:rPr>
        <w:t>13</w:t>
      </w:r>
      <w:r>
        <w:rPr>
          <w:noProof/>
        </w:rPr>
        <w:fldChar w:fldCharType="end"/>
      </w:r>
    </w:p>
    <w:p w14:paraId="0AC531FC" w14:textId="77777777" w:rsidR="00265642" w:rsidRPr="000F55C4" w:rsidRDefault="00265642">
      <w:pPr>
        <w:pStyle w:val="TOC2"/>
        <w:rPr>
          <w:rFonts w:ascii="Calibri" w:hAnsi="Calibri"/>
          <w:noProof/>
          <w:sz w:val="22"/>
          <w:szCs w:val="22"/>
          <w:lang w:eastAsia="en-GB"/>
        </w:rPr>
      </w:pPr>
      <w:r w:rsidRPr="00F2475A">
        <w:rPr>
          <w:noProof/>
          <w:lang w:val="de-DE"/>
        </w:rPr>
        <w:t>6.4</w:t>
      </w:r>
      <w:r w:rsidRPr="000F55C4">
        <w:rPr>
          <w:rFonts w:ascii="Calibri" w:hAnsi="Calibri"/>
          <w:noProof/>
          <w:sz w:val="22"/>
          <w:szCs w:val="22"/>
          <w:lang w:eastAsia="en-GB"/>
        </w:rPr>
        <w:tab/>
      </w:r>
      <w:r w:rsidRPr="00F2475A">
        <w:rPr>
          <w:noProof/>
          <w:lang w:val="de-DE"/>
        </w:rPr>
        <w:t>Test set 2</w:t>
      </w:r>
      <w:r>
        <w:rPr>
          <w:noProof/>
        </w:rPr>
        <w:tab/>
      </w:r>
      <w:r>
        <w:rPr>
          <w:noProof/>
        </w:rPr>
        <w:fldChar w:fldCharType="begin" w:fldLock="1"/>
      </w:r>
      <w:r>
        <w:rPr>
          <w:noProof/>
        </w:rPr>
        <w:instrText xml:space="preserve"> PAGEREF _Toc99532488 \h </w:instrText>
      </w:r>
      <w:r>
        <w:rPr>
          <w:noProof/>
        </w:rPr>
      </w:r>
      <w:r>
        <w:rPr>
          <w:noProof/>
        </w:rPr>
        <w:fldChar w:fldCharType="separate"/>
      </w:r>
      <w:r>
        <w:rPr>
          <w:noProof/>
        </w:rPr>
        <w:t>15</w:t>
      </w:r>
      <w:r>
        <w:rPr>
          <w:noProof/>
        </w:rPr>
        <w:fldChar w:fldCharType="end"/>
      </w:r>
    </w:p>
    <w:p w14:paraId="4A1B4B5E" w14:textId="77777777" w:rsidR="00265642" w:rsidRPr="000F55C4" w:rsidRDefault="00265642">
      <w:pPr>
        <w:pStyle w:val="TOC2"/>
        <w:rPr>
          <w:rFonts w:ascii="Calibri" w:hAnsi="Calibri"/>
          <w:noProof/>
          <w:sz w:val="22"/>
          <w:szCs w:val="22"/>
          <w:lang w:eastAsia="en-GB"/>
        </w:rPr>
      </w:pPr>
      <w:r w:rsidRPr="00F2475A">
        <w:rPr>
          <w:noProof/>
          <w:lang w:val="it-IT"/>
        </w:rPr>
        <w:t>6.5</w:t>
      </w:r>
      <w:r w:rsidRPr="000F55C4">
        <w:rPr>
          <w:rFonts w:ascii="Calibri" w:hAnsi="Calibri"/>
          <w:noProof/>
          <w:sz w:val="22"/>
          <w:szCs w:val="22"/>
          <w:lang w:eastAsia="en-GB"/>
        </w:rPr>
        <w:tab/>
      </w:r>
      <w:r w:rsidRPr="00F2475A">
        <w:rPr>
          <w:noProof/>
          <w:lang w:val="it-IT"/>
        </w:rPr>
        <w:t>Test set 3</w:t>
      </w:r>
      <w:r>
        <w:rPr>
          <w:noProof/>
        </w:rPr>
        <w:tab/>
      </w:r>
      <w:r>
        <w:rPr>
          <w:noProof/>
        </w:rPr>
        <w:fldChar w:fldCharType="begin" w:fldLock="1"/>
      </w:r>
      <w:r>
        <w:rPr>
          <w:noProof/>
        </w:rPr>
        <w:instrText xml:space="preserve"> PAGEREF _Toc99532489 \h </w:instrText>
      </w:r>
      <w:r>
        <w:rPr>
          <w:noProof/>
        </w:rPr>
      </w:r>
      <w:r>
        <w:rPr>
          <w:noProof/>
        </w:rPr>
        <w:fldChar w:fldCharType="separate"/>
      </w:r>
      <w:r>
        <w:rPr>
          <w:noProof/>
        </w:rPr>
        <w:t>17</w:t>
      </w:r>
      <w:r>
        <w:rPr>
          <w:noProof/>
        </w:rPr>
        <w:fldChar w:fldCharType="end"/>
      </w:r>
    </w:p>
    <w:p w14:paraId="14271F2E" w14:textId="77777777" w:rsidR="00265642" w:rsidRPr="000F55C4" w:rsidRDefault="00265642">
      <w:pPr>
        <w:pStyle w:val="TOC2"/>
        <w:rPr>
          <w:rFonts w:ascii="Calibri" w:hAnsi="Calibri"/>
          <w:noProof/>
          <w:sz w:val="22"/>
          <w:szCs w:val="22"/>
          <w:lang w:eastAsia="en-GB"/>
        </w:rPr>
      </w:pPr>
      <w:r>
        <w:rPr>
          <w:noProof/>
        </w:rPr>
        <w:t>6.6</w:t>
      </w:r>
      <w:r w:rsidRPr="000F55C4">
        <w:rPr>
          <w:rFonts w:ascii="Calibri" w:hAnsi="Calibri"/>
          <w:noProof/>
          <w:sz w:val="22"/>
          <w:szCs w:val="22"/>
          <w:lang w:eastAsia="en-GB"/>
        </w:rPr>
        <w:tab/>
      </w:r>
      <w:r>
        <w:rPr>
          <w:noProof/>
        </w:rPr>
        <w:t>Test set 4</w:t>
      </w:r>
      <w:r>
        <w:rPr>
          <w:noProof/>
        </w:rPr>
        <w:tab/>
      </w:r>
      <w:r>
        <w:rPr>
          <w:noProof/>
        </w:rPr>
        <w:fldChar w:fldCharType="begin" w:fldLock="1"/>
      </w:r>
      <w:r>
        <w:rPr>
          <w:noProof/>
        </w:rPr>
        <w:instrText xml:space="preserve"> PAGEREF _Toc99532490 \h </w:instrText>
      </w:r>
      <w:r>
        <w:rPr>
          <w:noProof/>
        </w:rPr>
      </w:r>
      <w:r>
        <w:rPr>
          <w:noProof/>
        </w:rPr>
        <w:fldChar w:fldCharType="separate"/>
      </w:r>
      <w:r>
        <w:rPr>
          <w:noProof/>
        </w:rPr>
        <w:t>17</w:t>
      </w:r>
      <w:r>
        <w:rPr>
          <w:noProof/>
        </w:rPr>
        <w:fldChar w:fldCharType="end"/>
      </w:r>
    </w:p>
    <w:p w14:paraId="3BE3ECDF" w14:textId="77777777" w:rsidR="00265642" w:rsidRPr="000F55C4" w:rsidRDefault="00265642">
      <w:pPr>
        <w:pStyle w:val="TOC2"/>
        <w:rPr>
          <w:rFonts w:ascii="Calibri" w:hAnsi="Calibri"/>
          <w:noProof/>
          <w:sz w:val="22"/>
          <w:szCs w:val="22"/>
          <w:lang w:eastAsia="en-GB"/>
        </w:rPr>
      </w:pPr>
      <w:r>
        <w:rPr>
          <w:noProof/>
        </w:rPr>
        <w:t>6.7</w:t>
      </w:r>
      <w:r w:rsidRPr="000F55C4">
        <w:rPr>
          <w:rFonts w:ascii="Calibri" w:hAnsi="Calibri"/>
          <w:noProof/>
          <w:sz w:val="22"/>
          <w:szCs w:val="22"/>
          <w:lang w:eastAsia="en-GB"/>
        </w:rPr>
        <w:tab/>
      </w:r>
      <w:r>
        <w:rPr>
          <w:noProof/>
        </w:rPr>
        <w:t>Test set 5</w:t>
      </w:r>
      <w:r>
        <w:rPr>
          <w:noProof/>
        </w:rPr>
        <w:tab/>
      </w:r>
      <w:r>
        <w:rPr>
          <w:noProof/>
        </w:rPr>
        <w:fldChar w:fldCharType="begin" w:fldLock="1"/>
      </w:r>
      <w:r>
        <w:rPr>
          <w:noProof/>
        </w:rPr>
        <w:instrText xml:space="preserve"> PAGEREF _Toc99532491 \h </w:instrText>
      </w:r>
      <w:r>
        <w:rPr>
          <w:noProof/>
        </w:rPr>
      </w:r>
      <w:r>
        <w:rPr>
          <w:noProof/>
        </w:rPr>
        <w:fldChar w:fldCharType="separate"/>
      </w:r>
      <w:r>
        <w:rPr>
          <w:noProof/>
        </w:rPr>
        <w:t>20</w:t>
      </w:r>
      <w:r>
        <w:rPr>
          <w:noProof/>
        </w:rPr>
        <w:fldChar w:fldCharType="end"/>
      </w:r>
    </w:p>
    <w:p w14:paraId="3202F397" w14:textId="77777777" w:rsidR="00265642" w:rsidRPr="000F55C4" w:rsidRDefault="00265642">
      <w:pPr>
        <w:pStyle w:val="TOC2"/>
        <w:rPr>
          <w:rFonts w:ascii="Calibri" w:hAnsi="Calibri"/>
          <w:noProof/>
          <w:sz w:val="22"/>
          <w:szCs w:val="22"/>
          <w:lang w:eastAsia="en-GB"/>
        </w:rPr>
      </w:pPr>
      <w:r>
        <w:rPr>
          <w:noProof/>
        </w:rPr>
        <w:t>6.8</w:t>
      </w:r>
      <w:r w:rsidRPr="000F55C4">
        <w:rPr>
          <w:rFonts w:ascii="Calibri" w:hAnsi="Calibri"/>
          <w:noProof/>
          <w:sz w:val="22"/>
          <w:szCs w:val="22"/>
          <w:lang w:eastAsia="en-GB"/>
        </w:rPr>
        <w:tab/>
      </w:r>
      <w:r>
        <w:rPr>
          <w:noProof/>
        </w:rPr>
        <w:t>Test set 6</w:t>
      </w:r>
      <w:r>
        <w:rPr>
          <w:noProof/>
        </w:rPr>
        <w:tab/>
      </w:r>
      <w:r>
        <w:rPr>
          <w:noProof/>
        </w:rPr>
        <w:fldChar w:fldCharType="begin" w:fldLock="1"/>
      </w:r>
      <w:r>
        <w:rPr>
          <w:noProof/>
        </w:rPr>
        <w:instrText xml:space="preserve"> PAGEREF _Toc99532492 \h </w:instrText>
      </w:r>
      <w:r>
        <w:rPr>
          <w:noProof/>
        </w:rPr>
      </w:r>
      <w:r>
        <w:rPr>
          <w:noProof/>
        </w:rPr>
        <w:fldChar w:fldCharType="separate"/>
      </w:r>
      <w:r>
        <w:rPr>
          <w:noProof/>
        </w:rPr>
        <w:t>22</w:t>
      </w:r>
      <w:r>
        <w:rPr>
          <w:noProof/>
        </w:rPr>
        <w:fldChar w:fldCharType="end"/>
      </w:r>
    </w:p>
    <w:p w14:paraId="3647B3C2" w14:textId="77777777" w:rsidR="00265642" w:rsidRPr="000F55C4" w:rsidRDefault="00265642">
      <w:pPr>
        <w:pStyle w:val="TOC1"/>
        <w:rPr>
          <w:rFonts w:ascii="Calibri" w:hAnsi="Calibri"/>
          <w:noProof/>
          <w:szCs w:val="22"/>
          <w:lang w:eastAsia="en-GB"/>
        </w:rPr>
      </w:pPr>
      <w:r>
        <w:rPr>
          <w:noProof/>
        </w:rPr>
        <w:t>7</w:t>
      </w:r>
      <w:r w:rsidRPr="000F55C4">
        <w:rPr>
          <w:rFonts w:ascii="Calibri" w:hAnsi="Calibri"/>
          <w:noProof/>
          <w:szCs w:val="22"/>
          <w:lang w:eastAsia="en-GB"/>
        </w:rPr>
        <w:tab/>
      </w:r>
      <w:r>
        <w:rPr>
          <w:noProof/>
        </w:rPr>
        <w:t>Algorithms f2, f3, f4, f5 and f5*</w:t>
      </w:r>
      <w:r>
        <w:rPr>
          <w:noProof/>
        </w:rPr>
        <w:tab/>
      </w:r>
      <w:r>
        <w:rPr>
          <w:noProof/>
        </w:rPr>
        <w:fldChar w:fldCharType="begin" w:fldLock="1"/>
      </w:r>
      <w:r>
        <w:rPr>
          <w:noProof/>
        </w:rPr>
        <w:instrText xml:space="preserve"> PAGEREF _Toc99532493 \h </w:instrText>
      </w:r>
      <w:r>
        <w:rPr>
          <w:noProof/>
        </w:rPr>
      </w:r>
      <w:r>
        <w:rPr>
          <w:noProof/>
        </w:rPr>
        <w:fldChar w:fldCharType="separate"/>
      </w:r>
      <w:r>
        <w:rPr>
          <w:noProof/>
        </w:rPr>
        <w:t>24</w:t>
      </w:r>
      <w:r>
        <w:rPr>
          <w:noProof/>
        </w:rPr>
        <w:fldChar w:fldCharType="end"/>
      </w:r>
    </w:p>
    <w:p w14:paraId="77C7F363" w14:textId="77777777" w:rsidR="00265642" w:rsidRPr="000F55C4" w:rsidRDefault="00265642">
      <w:pPr>
        <w:pStyle w:val="TOC2"/>
        <w:rPr>
          <w:rFonts w:ascii="Calibri" w:hAnsi="Calibri"/>
          <w:noProof/>
          <w:sz w:val="22"/>
          <w:szCs w:val="22"/>
          <w:lang w:eastAsia="en-GB"/>
        </w:rPr>
      </w:pPr>
      <w:r>
        <w:rPr>
          <w:noProof/>
        </w:rPr>
        <w:t>7.1</w:t>
      </w:r>
      <w:r w:rsidRPr="000F55C4">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_Toc99532494 \h </w:instrText>
      </w:r>
      <w:r>
        <w:rPr>
          <w:noProof/>
        </w:rPr>
      </w:r>
      <w:r>
        <w:rPr>
          <w:noProof/>
        </w:rPr>
        <w:fldChar w:fldCharType="separate"/>
      </w:r>
      <w:r>
        <w:rPr>
          <w:noProof/>
        </w:rPr>
        <w:t>24</w:t>
      </w:r>
      <w:r>
        <w:rPr>
          <w:noProof/>
        </w:rPr>
        <w:fldChar w:fldCharType="end"/>
      </w:r>
    </w:p>
    <w:p w14:paraId="4CD11BF8" w14:textId="77777777" w:rsidR="00265642" w:rsidRPr="000F55C4" w:rsidRDefault="00265642">
      <w:pPr>
        <w:pStyle w:val="TOC2"/>
        <w:rPr>
          <w:rFonts w:ascii="Calibri" w:hAnsi="Calibri"/>
          <w:noProof/>
          <w:sz w:val="22"/>
          <w:szCs w:val="22"/>
          <w:lang w:eastAsia="en-GB"/>
        </w:rPr>
      </w:pPr>
      <w:r>
        <w:rPr>
          <w:noProof/>
        </w:rPr>
        <w:t>7.2</w:t>
      </w:r>
      <w:r w:rsidRPr="000F55C4">
        <w:rPr>
          <w:rFonts w:ascii="Calibri" w:hAnsi="Calibri"/>
          <w:noProof/>
          <w:sz w:val="22"/>
          <w:szCs w:val="22"/>
          <w:lang w:eastAsia="en-GB"/>
        </w:rPr>
        <w:tab/>
      </w:r>
      <w:r>
        <w:rPr>
          <w:noProof/>
        </w:rPr>
        <w:t>Format</w:t>
      </w:r>
      <w:r>
        <w:rPr>
          <w:noProof/>
        </w:rPr>
        <w:tab/>
      </w:r>
      <w:r>
        <w:rPr>
          <w:noProof/>
        </w:rPr>
        <w:fldChar w:fldCharType="begin" w:fldLock="1"/>
      </w:r>
      <w:r>
        <w:rPr>
          <w:noProof/>
        </w:rPr>
        <w:instrText xml:space="preserve"> PAGEREF _Toc99532495 \h </w:instrText>
      </w:r>
      <w:r>
        <w:rPr>
          <w:noProof/>
        </w:rPr>
      </w:r>
      <w:r>
        <w:rPr>
          <w:noProof/>
        </w:rPr>
        <w:fldChar w:fldCharType="separate"/>
      </w:r>
      <w:r>
        <w:rPr>
          <w:noProof/>
        </w:rPr>
        <w:t>24</w:t>
      </w:r>
      <w:r>
        <w:rPr>
          <w:noProof/>
        </w:rPr>
        <w:fldChar w:fldCharType="end"/>
      </w:r>
    </w:p>
    <w:p w14:paraId="0D2ACE71" w14:textId="77777777" w:rsidR="00265642" w:rsidRPr="000F55C4" w:rsidRDefault="00265642">
      <w:pPr>
        <w:pStyle w:val="TOC2"/>
        <w:rPr>
          <w:rFonts w:ascii="Calibri" w:hAnsi="Calibri"/>
          <w:noProof/>
          <w:sz w:val="22"/>
          <w:szCs w:val="22"/>
          <w:lang w:eastAsia="en-GB"/>
        </w:rPr>
      </w:pPr>
      <w:r>
        <w:rPr>
          <w:noProof/>
        </w:rPr>
        <w:t>7.3</w:t>
      </w:r>
      <w:r w:rsidRPr="000F55C4">
        <w:rPr>
          <w:rFonts w:ascii="Calibri" w:hAnsi="Calibri"/>
          <w:noProof/>
          <w:sz w:val="22"/>
          <w:szCs w:val="22"/>
          <w:lang w:eastAsia="en-GB"/>
        </w:rPr>
        <w:tab/>
      </w:r>
      <w:r>
        <w:rPr>
          <w:noProof/>
        </w:rPr>
        <w:t>Test set 1</w:t>
      </w:r>
      <w:r>
        <w:rPr>
          <w:noProof/>
        </w:rPr>
        <w:tab/>
      </w:r>
      <w:r>
        <w:rPr>
          <w:noProof/>
        </w:rPr>
        <w:fldChar w:fldCharType="begin" w:fldLock="1"/>
      </w:r>
      <w:r>
        <w:rPr>
          <w:noProof/>
        </w:rPr>
        <w:instrText xml:space="preserve"> PAGEREF _Toc99532496 \h </w:instrText>
      </w:r>
      <w:r>
        <w:rPr>
          <w:noProof/>
        </w:rPr>
      </w:r>
      <w:r>
        <w:rPr>
          <w:noProof/>
        </w:rPr>
        <w:fldChar w:fldCharType="separate"/>
      </w:r>
      <w:r>
        <w:rPr>
          <w:noProof/>
        </w:rPr>
        <w:t>25</w:t>
      </w:r>
      <w:r>
        <w:rPr>
          <w:noProof/>
        </w:rPr>
        <w:fldChar w:fldCharType="end"/>
      </w:r>
    </w:p>
    <w:p w14:paraId="3E3E7442" w14:textId="77777777" w:rsidR="00265642" w:rsidRPr="000F55C4" w:rsidRDefault="00265642">
      <w:pPr>
        <w:pStyle w:val="TOC2"/>
        <w:rPr>
          <w:rFonts w:ascii="Calibri" w:hAnsi="Calibri"/>
          <w:noProof/>
          <w:sz w:val="22"/>
          <w:szCs w:val="22"/>
          <w:lang w:eastAsia="en-GB"/>
        </w:rPr>
      </w:pPr>
      <w:r w:rsidRPr="00F2475A">
        <w:rPr>
          <w:noProof/>
          <w:lang w:val="de-DE"/>
        </w:rPr>
        <w:t>7</w:t>
      </w:r>
      <w:r w:rsidRPr="00F2475A">
        <w:rPr>
          <w:noProof/>
          <w:lang w:val="it-IT"/>
        </w:rPr>
        <w:t>.4</w:t>
      </w:r>
      <w:r w:rsidRPr="000F55C4">
        <w:rPr>
          <w:rFonts w:ascii="Calibri" w:hAnsi="Calibri"/>
          <w:noProof/>
          <w:sz w:val="22"/>
          <w:szCs w:val="22"/>
          <w:lang w:eastAsia="en-GB"/>
        </w:rPr>
        <w:tab/>
      </w:r>
      <w:r w:rsidRPr="00F2475A">
        <w:rPr>
          <w:noProof/>
          <w:lang w:val="it-IT"/>
        </w:rPr>
        <w:t>Test set 2</w:t>
      </w:r>
      <w:r>
        <w:rPr>
          <w:noProof/>
        </w:rPr>
        <w:tab/>
      </w:r>
      <w:r>
        <w:rPr>
          <w:noProof/>
        </w:rPr>
        <w:fldChar w:fldCharType="begin" w:fldLock="1"/>
      </w:r>
      <w:r>
        <w:rPr>
          <w:noProof/>
        </w:rPr>
        <w:instrText xml:space="preserve"> PAGEREF _Toc99532497 \h </w:instrText>
      </w:r>
      <w:r>
        <w:rPr>
          <w:noProof/>
        </w:rPr>
      </w:r>
      <w:r>
        <w:rPr>
          <w:noProof/>
        </w:rPr>
        <w:fldChar w:fldCharType="separate"/>
      </w:r>
      <w:r>
        <w:rPr>
          <w:noProof/>
        </w:rPr>
        <w:t>27</w:t>
      </w:r>
      <w:r>
        <w:rPr>
          <w:noProof/>
        </w:rPr>
        <w:fldChar w:fldCharType="end"/>
      </w:r>
    </w:p>
    <w:p w14:paraId="7CFECC15" w14:textId="77777777" w:rsidR="00265642" w:rsidRPr="000F55C4" w:rsidRDefault="00265642">
      <w:pPr>
        <w:pStyle w:val="TOC2"/>
        <w:rPr>
          <w:rFonts w:ascii="Calibri" w:hAnsi="Calibri"/>
          <w:noProof/>
          <w:sz w:val="22"/>
          <w:szCs w:val="22"/>
          <w:lang w:eastAsia="en-GB"/>
        </w:rPr>
      </w:pPr>
      <w:r w:rsidRPr="00F2475A">
        <w:rPr>
          <w:noProof/>
          <w:lang w:val="de-DE"/>
        </w:rPr>
        <w:t>7</w:t>
      </w:r>
      <w:r w:rsidRPr="00F2475A">
        <w:rPr>
          <w:noProof/>
          <w:lang w:val="it-IT"/>
        </w:rPr>
        <w:t>.5</w:t>
      </w:r>
      <w:r w:rsidRPr="000F55C4">
        <w:rPr>
          <w:rFonts w:ascii="Calibri" w:hAnsi="Calibri"/>
          <w:noProof/>
          <w:sz w:val="22"/>
          <w:szCs w:val="22"/>
          <w:lang w:eastAsia="en-GB"/>
        </w:rPr>
        <w:tab/>
      </w:r>
      <w:r w:rsidRPr="00F2475A">
        <w:rPr>
          <w:noProof/>
          <w:lang w:val="it-IT"/>
        </w:rPr>
        <w:t>Test set 3</w:t>
      </w:r>
      <w:r>
        <w:rPr>
          <w:noProof/>
        </w:rPr>
        <w:tab/>
      </w:r>
      <w:r>
        <w:rPr>
          <w:noProof/>
        </w:rPr>
        <w:fldChar w:fldCharType="begin" w:fldLock="1"/>
      </w:r>
      <w:r>
        <w:rPr>
          <w:noProof/>
        </w:rPr>
        <w:instrText xml:space="preserve"> PAGEREF _Toc99532498 \h </w:instrText>
      </w:r>
      <w:r>
        <w:rPr>
          <w:noProof/>
        </w:rPr>
      </w:r>
      <w:r>
        <w:rPr>
          <w:noProof/>
        </w:rPr>
        <w:fldChar w:fldCharType="separate"/>
      </w:r>
      <w:r>
        <w:rPr>
          <w:noProof/>
        </w:rPr>
        <w:t>27</w:t>
      </w:r>
      <w:r>
        <w:rPr>
          <w:noProof/>
        </w:rPr>
        <w:fldChar w:fldCharType="end"/>
      </w:r>
    </w:p>
    <w:p w14:paraId="55E8461A" w14:textId="77777777" w:rsidR="00265642" w:rsidRPr="000F55C4" w:rsidRDefault="00265642">
      <w:pPr>
        <w:pStyle w:val="TOC2"/>
        <w:rPr>
          <w:rFonts w:ascii="Calibri" w:hAnsi="Calibri"/>
          <w:noProof/>
          <w:sz w:val="22"/>
          <w:szCs w:val="22"/>
          <w:lang w:eastAsia="en-GB"/>
        </w:rPr>
      </w:pPr>
      <w:r>
        <w:rPr>
          <w:noProof/>
        </w:rPr>
        <w:t>7.6</w:t>
      </w:r>
      <w:r w:rsidRPr="000F55C4">
        <w:rPr>
          <w:rFonts w:ascii="Calibri" w:hAnsi="Calibri"/>
          <w:noProof/>
          <w:sz w:val="22"/>
          <w:szCs w:val="22"/>
          <w:lang w:eastAsia="en-GB"/>
        </w:rPr>
        <w:tab/>
      </w:r>
      <w:r>
        <w:rPr>
          <w:noProof/>
        </w:rPr>
        <w:t>Test set 4</w:t>
      </w:r>
      <w:r>
        <w:rPr>
          <w:noProof/>
        </w:rPr>
        <w:tab/>
      </w:r>
      <w:r>
        <w:rPr>
          <w:noProof/>
        </w:rPr>
        <w:fldChar w:fldCharType="begin" w:fldLock="1"/>
      </w:r>
      <w:r>
        <w:rPr>
          <w:noProof/>
        </w:rPr>
        <w:instrText xml:space="preserve"> PAGEREF _Toc99532499 \h </w:instrText>
      </w:r>
      <w:r>
        <w:rPr>
          <w:noProof/>
        </w:rPr>
      </w:r>
      <w:r>
        <w:rPr>
          <w:noProof/>
        </w:rPr>
        <w:fldChar w:fldCharType="separate"/>
      </w:r>
      <w:r>
        <w:rPr>
          <w:noProof/>
        </w:rPr>
        <w:t>29</w:t>
      </w:r>
      <w:r>
        <w:rPr>
          <w:noProof/>
        </w:rPr>
        <w:fldChar w:fldCharType="end"/>
      </w:r>
    </w:p>
    <w:p w14:paraId="4AD632AE" w14:textId="77777777" w:rsidR="00265642" w:rsidRPr="000F55C4" w:rsidRDefault="00265642">
      <w:pPr>
        <w:pStyle w:val="TOC2"/>
        <w:rPr>
          <w:rFonts w:ascii="Calibri" w:hAnsi="Calibri"/>
          <w:noProof/>
          <w:sz w:val="22"/>
          <w:szCs w:val="22"/>
          <w:lang w:eastAsia="en-GB"/>
        </w:rPr>
      </w:pPr>
      <w:r>
        <w:rPr>
          <w:noProof/>
        </w:rPr>
        <w:t>7.7</w:t>
      </w:r>
      <w:r w:rsidRPr="000F55C4">
        <w:rPr>
          <w:rFonts w:ascii="Calibri" w:hAnsi="Calibri"/>
          <w:noProof/>
          <w:sz w:val="22"/>
          <w:szCs w:val="22"/>
          <w:lang w:eastAsia="en-GB"/>
        </w:rPr>
        <w:tab/>
      </w:r>
      <w:r>
        <w:rPr>
          <w:noProof/>
        </w:rPr>
        <w:t>Test set 5</w:t>
      </w:r>
      <w:r>
        <w:rPr>
          <w:noProof/>
        </w:rPr>
        <w:tab/>
      </w:r>
      <w:r>
        <w:rPr>
          <w:noProof/>
        </w:rPr>
        <w:fldChar w:fldCharType="begin" w:fldLock="1"/>
      </w:r>
      <w:r>
        <w:rPr>
          <w:noProof/>
        </w:rPr>
        <w:instrText xml:space="preserve"> PAGEREF _Toc99532500 \h </w:instrText>
      </w:r>
      <w:r>
        <w:rPr>
          <w:noProof/>
        </w:rPr>
      </w:r>
      <w:r>
        <w:rPr>
          <w:noProof/>
        </w:rPr>
        <w:fldChar w:fldCharType="separate"/>
      </w:r>
      <w:r>
        <w:rPr>
          <w:noProof/>
        </w:rPr>
        <w:t>29</w:t>
      </w:r>
      <w:r>
        <w:rPr>
          <w:noProof/>
        </w:rPr>
        <w:fldChar w:fldCharType="end"/>
      </w:r>
    </w:p>
    <w:p w14:paraId="166311E2" w14:textId="77777777" w:rsidR="00265642" w:rsidRPr="000F55C4" w:rsidRDefault="00265642">
      <w:pPr>
        <w:pStyle w:val="TOC2"/>
        <w:rPr>
          <w:rFonts w:ascii="Calibri" w:hAnsi="Calibri"/>
          <w:noProof/>
          <w:sz w:val="22"/>
          <w:szCs w:val="22"/>
          <w:lang w:eastAsia="en-GB"/>
        </w:rPr>
      </w:pPr>
      <w:r>
        <w:rPr>
          <w:noProof/>
        </w:rPr>
        <w:t>7.8</w:t>
      </w:r>
      <w:r w:rsidRPr="000F55C4">
        <w:rPr>
          <w:rFonts w:ascii="Calibri" w:hAnsi="Calibri"/>
          <w:noProof/>
          <w:sz w:val="22"/>
          <w:szCs w:val="22"/>
          <w:lang w:eastAsia="en-GB"/>
        </w:rPr>
        <w:tab/>
      </w:r>
      <w:r>
        <w:rPr>
          <w:noProof/>
        </w:rPr>
        <w:t>Test set 6</w:t>
      </w:r>
      <w:r>
        <w:rPr>
          <w:noProof/>
        </w:rPr>
        <w:tab/>
      </w:r>
      <w:r>
        <w:rPr>
          <w:noProof/>
        </w:rPr>
        <w:fldChar w:fldCharType="begin" w:fldLock="1"/>
      </w:r>
      <w:r>
        <w:rPr>
          <w:noProof/>
        </w:rPr>
        <w:instrText xml:space="preserve"> PAGEREF _Toc99532501 \h </w:instrText>
      </w:r>
      <w:r>
        <w:rPr>
          <w:noProof/>
        </w:rPr>
      </w:r>
      <w:r>
        <w:rPr>
          <w:noProof/>
        </w:rPr>
        <w:fldChar w:fldCharType="separate"/>
      </w:r>
      <w:r>
        <w:rPr>
          <w:noProof/>
        </w:rPr>
        <w:t>30</w:t>
      </w:r>
      <w:r>
        <w:rPr>
          <w:noProof/>
        </w:rPr>
        <w:fldChar w:fldCharType="end"/>
      </w:r>
    </w:p>
    <w:p w14:paraId="71B1C851" w14:textId="77777777" w:rsidR="00265642" w:rsidRPr="000F55C4" w:rsidRDefault="00265642" w:rsidP="00265642">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_Toc99532502 \h </w:instrText>
      </w:r>
      <w:r>
        <w:rPr>
          <w:noProof/>
        </w:rPr>
      </w:r>
      <w:r>
        <w:rPr>
          <w:noProof/>
        </w:rPr>
        <w:fldChar w:fldCharType="separate"/>
      </w:r>
      <w:r>
        <w:rPr>
          <w:noProof/>
        </w:rPr>
        <w:t>32</w:t>
      </w:r>
      <w:r>
        <w:rPr>
          <w:noProof/>
        </w:rPr>
        <w:fldChar w:fldCharType="end"/>
      </w:r>
    </w:p>
    <w:p w14:paraId="4C5EB4A0" w14:textId="77777777" w:rsidR="008C064B" w:rsidRDefault="00CA5F54">
      <w:r>
        <w:fldChar w:fldCharType="end"/>
      </w:r>
    </w:p>
    <w:p w14:paraId="684438DC" w14:textId="77777777" w:rsidR="008C064B" w:rsidRDefault="008C064B">
      <w:pPr>
        <w:pStyle w:val="Heading1"/>
      </w:pPr>
      <w:r>
        <w:br w:type="page"/>
      </w:r>
      <w:bookmarkStart w:id="3" w:name="_Toc99532463"/>
      <w:r>
        <w:t>Foreword</w:t>
      </w:r>
      <w:bookmarkEnd w:id="3"/>
    </w:p>
    <w:p w14:paraId="1C464EDA" w14:textId="77777777" w:rsidR="008C064B" w:rsidRDefault="008C064B">
      <w:r>
        <w:t>This Technical Specification has been produced by the 3</w:t>
      </w:r>
      <w:r>
        <w:rPr>
          <w:vertAlign w:val="superscript"/>
        </w:rPr>
        <w:t>rd</w:t>
      </w:r>
      <w:r>
        <w:t xml:space="preserve"> Generation Partnership Project (3GPP).</w:t>
      </w:r>
    </w:p>
    <w:p w14:paraId="504BCF7F" w14:textId="77777777" w:rsidR="008C064B" w:rsidRDefault="008C064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640DDD" w14:textId="77777777" w:rsidR="008C064B" w:rsidRPr="00B678F8" w:rsidRDefault="008C064B">
      <w:pPr>
        <w:pStyle w:val="B1"/>
      </w:pPr>
      <w:r w:rsidRPr="00B678F8">
        <w:t xml:space="preserve">Version </w:t>
      </w:r>
      <w:proofErr w:type="spellStart"/>
      <w:r w:rsidRPr="00B678F8">
        <w:t>x.y.z</w:t>
      </w:r>
      <w:proofErr w:type="spellEnd"/>
    </w:p>
    <w:p w14:paraId="247478C8" w14:textId="77777777" w:rsidR="008C064B" w:rsidRPr="00B678F8" w:rsidRDefault="008C064B">
      <w:pPr>
        <w:pStyle w:val="B1"/>
      </w:pPr>
      <w:r w:rsidRPr="00B678F8">
        <w:t>where:</w:t>
      </w:r>
    </w:p>
    <w:p w14:paraId="234A4B8D" w14:textId="77777777" w:rsidR="008C064B" w:rsidRDefault="008C064B">
      <w:pPr>
        <w:pStyle w:val="B2"/>
      </w:pPr>
      <w:r>
        <w:t>x</w:t>
      </w:r>
      <w:r>
        <w:tab/>
        <w:t>the first digit:</w:t>
      </w:r>
    </w:p>
    <w:p w14:paraId="74413138" w14:textId="77777777" w:rsidR="008C064B" w:rsidRDefault="008C064B">
      <w:pPr>
        <w:pStyle w:val="B3"/>
      </w:pPr>
      <w:r>
        <w:t>1</w:t>
      </w:r>
      <w:r>
        <w:tab/>
        <w:t>presented to TSG for information;</w:t>
      </w:r>
    </w:p>
    <w:p w14:paraId="040A18C0" w14:textId="77777777" w:rsidR="008C064B" w:rsidRDefault="008C064B">
      <w:pPr>
        <w:pStyle w:val="B3"/>
      </w:pPr>
      <w:r>
        <w:t>2</w:t>
      </w:r>
      <w:r>
        <w:tab/>
        <w:t>presented to TSG for approval;</w:t>
      </w:r>
    </w:p>
    <w:p w14:paraId="12642457" w14:textId="77777777" w:rsidR="008C064B" w:rsidRDefault="008C064B">
      <w:pPr>
        <w:pStyle w:val="B3"/>
      </w:pPr>
      <w:r>
        <w:t>3</w:t>
      </w:r>
      <w:r>
        <w:tab/>
        <w:t>or greater indicates TSG approved document under change control.</w:t>
      </w:r>
    </w:p>
    <w:p w14:paraId="26D2E5FD" w14:textId="77777777" w:rsidR="008C064B" w:rsidRDefault="008C064B">
      <w:pPr>
        <w:pStyle w:val="B2"/>
      </w:pPr>
      <w:r>
        <w:t>y</w:t>
      </w:r>
      <w:r>
        <w:tab/>
        <w:t>the second digit is incremented for all changes of substance, i.e. technical enhancements, corrections, updates, etc.</w:t>
      </w:r>
    </w:p>
    <w:p w14:paraId="03CDE039" w14:textId="77777777" w:rsidR="008C064B" w:rsidRDefault="008C064B">
      <w:pPr>
        <w:pStyle w:val="B2"/>
      </w:pPr>
      <w:r>
        <w:t>z</w:t>
      </w:r>
      <w:r>
        <w:tab/>
        <w:t>the third digit is incremented when editorial only changes have been incorporated in the document.</w:t>
      </w:r>
    </w:p>
    <w:p w14:paraId="0C1F9EDC" w14:textId="77777777" w:rsidR="008C064B" w:rsidRDefault="008C064B">
      <w:pPr>
        <w:pStyle w:val="Heading1"/>
      </w:pPr>
      <w:bookmarkStart w:id="4" w:name="_Toc99532464"/>
      <w:r>
        <w:t>Introduction</w:t>
      </w:r>
      <w:bookmarkEnd w:id="4"/>
    </w:p>
    <w:p w14:paraId="341E2195" w14:textId="77777777" w:rsidR="00A04C84" w:rsidRPr="00F44F84" w:rsidRDefault="00921D35" w:rsidP="00A04C84">
      <w:pPr>
        <w:widowControl w:val="0"/>
      </w:pPr>
      <w:r>
        <w:t>The present</w:t>
      </w:r>
      <w:r w:rsidR="00010A79">
        <w:t xml:space="preserve"> document is </w:t>
      </w:r>
      <w:r w:rsidR="00EE345D">
        <w:t>second</w:t>
      </w:r>
      <w:r w:rsidR="00B505DD">
        <w:t xml:space="preserve"> of</w:t>
      </w:r>
      <w:r w:rsidR="00A04C84">
        <w:t xml:space="preserve"> three</w:t>
      </w:r>
      <w:r w:rsidR="00A04C84" w:rsidRPr="00F44F84">
        <w:t>, which between them form the entire specification of the example algorithms, entitled:</w:t>
      </w:r>
    </w:p>
    <w:p w14:paraId="02FB2BCC" w14:textId="77777777" w:rsidR="00A04C84" w:rsidRPr="00F44F84" w:rsidRDefault="00A04C84" w:rsidP="00605A98">
      <w:pPr>
        <w:pStyle w:val="B1"/>
      </w:pPr>
      <w:r>
        <w:t>-</w:t>
      </w:r>
      <w:r>
        <w:tab/>
        <w:t>3GPP TS 35.</w:t>
      </w:r>
      <w:r w:rsidR="00666F1A">
        <w:t>231</w:t>
      </w:r>
      <w:r w:rsidRPr="00F44F84">
        <w:t xml:space="preserve">: </w:t>
      </w:r>
      <w:r w:rsidRPr="00F44F84">
        <w:rPr>
          <w:snapToGrid w:val="0"/>
        </w:rPr>
        <w:t>"</w:t>
      </w:r>
      <w:r>
        <w:t xml:space="preserve">Specification of the </w:t>
      </w:r>
      <w:proofErr w:type="spellStart"/>
      <w:r w:rsidR="00B678F8">
        <w:t>Tuak</w:t>
      </w:r>
      <w:proofErr w:type="spellEnd"/>
      <w:r>
        <w:t xml:space="preserve"> </w:t>
      </w:r>
      <w:r w:rsidR="00B678F8">
        <w:t>algorithm set</w:t>
      </w:r>
      <w:r>
        <w:t xml:space="preserve">: A </w:t>
      </w:r>
      <w:r w:rsidR="00B678F8">
        <w:t xml:space="preserve">second example algorithm set </w:t>
      </w:r>
      <w:r>
        <w:t xml:space="preserve">for the 3GPP </w:t>
      </w:r>
      <w:r w:rsidR="00B678F8">
        <w:t xml:space="preserve">authentication </w:t>
      </w:r>
      <w:r>
        <w:t xml:space="preserve">and </w:t>
      </w:r>
      <w:r w:rsidR="00B678F8">
        <w:t xml:space="preserve">key generation </w:t>
      </w:r>
      <w:r>
        <w:t>F</w:t>
      </w:r>
      <w:r w:rsidRPr="00F44F84">
        <w:t>unctions f1, f1*, f2, f3, f4, f5 and f5*;</w:t>
      </w:r>
      <w:r w:rsidRPr="00F44F84">
        <w:br/>
      </w:r>
      <w:r w:rsidRPr="00A04C84">
        <w:t xml:space="preserve">Document 1: </w:t>
      </w:r>
      <w:r w:rsidRPr="00A04C84">
        <w:rPr>
          <w:bCs/>
        </w:rPr>
        <w:t xml:space="preserve">Algorithm </w:t>
      </w:r>
      <w:r w:rsidR="00B678F8">
        <w:rPr>
          <w:bCs/>
        </w:rPr>
        <w:t>s</w:t>
      </w:r>
      <w:r w:rsidR="00B678F8" w:rsidRPr="00A04C84">
        <w:rPr>
          <w:bCs/>
        </w:rPr>
        <w:t>pecification</w:t>
      </w:r>
      <w:r w:rsidR="00B678F8" w:rsidRPr="00A04C84">
        <w:rPr>
          <w:snapToGrid w:val="0"/>
        </w:rPr>
        <w:t xml:space="preserve"> </w:t>
      </w:r>
      <w:r w:rsidRPr="00A04C84">
        <w:rPr>
          <w:snapToGrid w:val="0"/>
        </w:rPr>
        <w:t>"</w:t>
      </w:r>
      <w:r w:rsidRPr="00A04C84">
        <w:t>.</w:t>
      </w:r>
    </w:p>
    <w:p w14:paraId="78CBDC57" w14:textId="77777777" w:rsidR="00A04C84" w:rsidRPr="00F44F84" w:rsidRDefault="00A04C84" w:rsidP="00605A98">
      <w:pPr>
        <w:pStyle w:val="B1"/>
      </w:pPr>
      <w:r>
        <w:t>-</w:t>
      </w:r>
      <w:r>
        <w:tab/>
      </w:r>
      <w:r w:rsidRPr="00B678F8">
        <w:rPr>
          <w:b/>
        </w:rPr>
        <w:t>3GPP TS 35.</w:t>
      </w:r>
      <w:r w:rsidR="00666F1A" w:rsidRPr="00B678F8">
        <w:rPr>
          <w:b/>
        </w:rPr>
        <w:t>232</w:t>
      </w:r>
      <w:r w:rsidRPr="00B678F8">
        <w:rPr>
          <w:b/>
        </w:rPr>
        <w:t xml:space="preserve">: </w:t>
      </w:r>
      <w:r w:rsidRPr="00B678F8">
        <w:rPr>
          <w:b/>
          <w:snapToGrid w:val="0"/>
        </w:rPr>
        <w:t>"</w:t>
      </w:r>
      <w:r>
        <w:t xml:space="preserve"> </w:t>
      </w:r>
      <w:r w:rsidRPr="00B678F8">
        <w:rPr>
          <w:b/>
        </w:rPr>
        <w:t xml:space="preserve">Specification of the </w:t>
      </w:r>
      <w:proofErr w:type="spellStart"/>
      <w:r w:rsidR="00B678F8" w:rsidRPr="00B678F8">
        <w:rPr>
          <w:b/>
        </w:rPr>
        <w:t>Tuak</w:t>
      </w:r>
      <w:proofErr w:type="spellEnd"/>
      <w:r w:rsidR="00B678F8" w:rsidRPr="00B678F8">
        <w:rPr>
          <w:b/>
        </w:rPr>
        <w:t xml:space="preserve"> algorithm set</w:t>
      </w:r>
      <w:r w:rsidRPr="00B678F8">
        <w:rPr>
          <w:b/>
        </w:rPr>
        <w:t xml:space="preserve">: A </w:t>
      </w:r>
      <w:r w:rsidR="00B678F8" w:rsidRPr="00B678F8">
        <w:rPr>
          <w:b/>
        </w:rPr>
        <w:t xml:space="preserve">second example algorithm set </w:t>
      </w:r>
      <w:r w:rsidRPr="00B678F8">
        <w:rPr>
          <w:b/>
        </w:rPr>
        <w:t xml:space="preserve">for the 3GPP </w:t>
      </w:r>
      <w:r w:rsidR="00B678F8" w:rsidRPr="00B678F8">
        <w:rPr>
          <w:b/>
        </w:rPr>
        <w:t xml:space="preserve">authentication </w:t>
      </w:r>
      <w:r w:rsidRPr="00B678F8">
        <w:rPr>
          <w:b/>
        </w:rPr>
        <w:t xml:space="preserve">and </w:t>
      </w:r>
      <w:r w:rsidR="00B678F8" w:rsidRPr="00B678F8">
        <w:rPr>
          <w:b/>
        </w:rPr>
        <w:t xml:space="preserve">key generation functions </w:t>
      </w:r>
      <w:r w:rsidRPr="00B678F8">
        <w:rPr>
          <w:b/>
        </w:rPr>
        <w:t>f1, f1*, f2, f3, f4, f5 and f5*;</w:t>
      </w:r>
      <w:r w:rsidRPr="00F44F84">
        <w:br/>
      </w:r>
      <w:r w:rsidRPr="00A04C84">
        <w:rPr>
          <w:b/>
          <w:bCs/>
        </w:rPr>
        <w:t>Document 2: Implementers</w:t>
      </w:r>
      <w:r w:rsidR="00125BEE">
        <w:rPr>
          <w:b/>
          <w:bCs/>
        </w:rPr>
        <w:t>'</w:t>
      </w:r>
      <w:r w:rsidRPr="00A04C84">
        <w:rPr>
          <w:b/>
          <w:bCs/>
        </w:rPr>
        <w:t xml:space="preserve"> </w:t>
      </w:r>
      <w:r w:rsidR="00B678F8">
        <w:rPr>
          <w:b/>
          <w:bCs/>
        </w:rPr>
        <w:t>t</w:t>
      </w:r>
      <w:r w:rsidR="00B678F8" w:rsidRPr="00A04C84">
        <w:rPr>
          <w:b/>
          <w:bCs/>
        </w:rPr>
        <w:t xml:space="preserve">est </w:t>
      </w:r>
      <w:r w:rsidR="00B678F8">
        <w:rPr>
          <w:b/>
          <w:bCs/>
        </w:rPr>
        <w:t>d</w:t>
      </w:r>
      <w:r w:rsidR="00B678F8" w:rsidRPr="00A04C84">
        <w:rPr>
          <w:b/>
          <w:bCs/>
        </w:rPr>
        <w:t>ata</w:t>
      </w:r>
      <w:r w:rsidRPr="00F44F84">
        <w:rPr>
          <w:snapToGrid w:val="0"/>
        </w:rPr>
        <w:t>"</w:t>
      </w:r>
      <w:r w:rsidRPr="00F44F84">
        <w:t>.</w:t>
      </w:r>
    </w:p>
    <w:p w14:paraId="3FD0EE64" w14:textId="77777777" w:rsidR="00A04C84" w:rsidRPr="00F44F84" w:rsidRDefault="00A04C84" w:rsidP="00605A98">
      <w:pPr>
        <w:pStyle w:val="B1"/>
      </w:pPr>
      <w:r>
        <w:t>-</w:t>
      </w:r>
      <w:r>
        <w:tab/>
        <w:t>3GPP TS 35.</w:t>
      </w:r>
      <w:r w:rsidR="00666F1A">
        <w:t>233</w:t>
      </w:r>
      <w:r w:rsidRPr="00F44F84">
        <w:t xml:space="preserve">: </w:t>
      </w:r>
      <w:r w:rsidRPr="00F44F84">
        <w:rPr>
          <w:snapToGrid w:val="0"/>
        </w:rPr>
        <w:t>"</w:t>
      </w:r>
      <w:r w:rsidR="00B678F8">
        <w:t xml:space="preserve">specification </w:t>
      </w:r>
      <w:r>
        <w:t xml:space="preserve">of the </w:t>
      </w:r>
      <w:proofErr w:type="spellStart"/>
      <w:r w:rsidR="00B678F8">
        <w:t>Tuak</w:t>
      </w:r>
      <w:proofErr w:type="spellEnd"/>
      <w:r w:rsidRPr="00F44F84">
        <w:t xml:space="preserve"> </w:t>
      </w:r>
      <w:r w:rsidR="00B678F8">
        <w:t>a</w:t>
      </w:r>
      <w:r w:rsidR="00B678F8" w:rsidRPr="00F44F84">
        <w:t xml:space="preserve">lgorithm </w:t>
      </w:r>
      <w:r w:rsidR="00B678F8">
        <w:t>s</w:t>
      </w:r>
      <w:r w:rsidR="00B678F8" w:rsidRPr="00F44F84">
        <w:t>et</w:t>
      </w:r>
      <w:r w:rsidRPr="00F44F84">
        <w:t>:</w:t>
      </w:r>
      <w:r>
        <w:t xml:space="preserve"> A </w:t>
      </w:r>
      <w:r w:rsidR="00B678F8">
        <w:t xml:space="preserve">second example algorithm set </w:t>
      </w:r>
      <w:r>
        <w:t xml:space="preserve">for the 3GPP </w:t>
      </w:r>
      <w:r w:rsidR="00B678F8">
        <w:t xml:space="preserve">authentication </w:t>
      </w:r>
      <w:r>
        <w:t xml:space="preserve">and </w:t>
      </w:r>
      <w:r w:rsidR="00B678F8">
        <w:t>key generation f</w:t>
      </w:r>
      <w:r w:rsidR="00B678F8" w:rsidRPr="00F44F84">
        <w:t xml:space="preserve">unctions </w:t>
      </w:r>
      <w:r w:rsidRPr="00F44F84">
        <w:t>f1, f1*, f2, f3, f4, f5 and f5*;</w:t>
      </w:r>
      <w:r w:rsidRPr="00F44F84">
        <w:br/>
        <w:t xml:space="preserve">Document 3: </w:t>
      </w:r>
      <w:r>
        <w:t xml:space="preserve">Design </w:t>
      </w:r>
      <w:r w:rsidR="00B678F8">
        <w:t>conformance test data</w:t>
      </w:r>
      <w:r w:rsidRPr="00F44F84">
        <w:rPr>
          <w:snapToGrid w:val="0"/>
        </w:rPr>
        <w:t>"</w:t>
      </w:r>
      <w:r w:rsidRPr="00F44F84">
        <w:t>.</w:t>
      </w:r>
    </w:p>
    <w:p w14:paraId="4D565BC0" w14:textId="77777777" w:rsidR="008C064B" w:rsidRDefault="008C064B" w:rsidP="0096678E">
      <w:pPr>
        <w:pStyle w:val="Heading1"/>
      </w:pPr>
      <w:r>
        <w:br w:type="page"/>
      </w:r>
      <w:bookmarkStart w:id="5" w:name="_Toc99532465"/>
      <w:r>
        <w:t>1</w:t>
      </w:r>
      <w:r>
        <w:tab/>
      </w:r>
      <w:r w:rsidR="00CF0306">
        <w:t>Scope</w:t>
      </w:r>
      <w:bookmarkEnd w:id="5"/>
    </w:p>
    <w:p w14:paraId="050AC466" w14:textId="77777777" w:rsidR="00605A98" w:rsidRPr="007850FD" w:rsidRDefault="00605A98" w:rsidP="00605A98">
      <w:pPr>
        <w:tabs>
          <w:tab w:val="left" w:pos="112"/>
          <w:tab w:val="left" w:pos="339"/>
          <w:tab w:val="left" w:pos="680"/>
          <w:tab w:val="left" w:pos="3175"/>
          <w:tab w:val="left" w:pos="4648"/>
          <w:tab w:val="left" w:pos="6066"/>
        </w:tabs>
        <w:spacing w:after="240"/>
        <w:rPr>
          <w:lang w:eastAsia="en-GB"/>
        </w:rPr>
      </w:pPr>
      <w:r w:rsidRPr="007850FD">
        <w:t xml:space="preserve">The present document and the other Technical Specifications in the series, TS 35.231 [4] and </w:t>
      </w:r>
      <w:r w:rsidRPr="00B8125B">
        <w:t>TS 35.233 [</w:t>
      </w:r>
      <w:r w:rsidRPr="001F204F">
        <w:t>6</w:t>
      </w:r>
      <w:r w:rsidRPr="00894B76">
        <w:t>]</w:t>
      </w:r>
      <w:r>
        <w:t>,</w:t>
      </w:r>
      <w:r w:rsidRPr="00894B76">
        <w:t xml:space="preserve"> contain an example set of algorithms which could be used as the authentication and key generation functions </w:t>
      </w:r>
      <w:r w:rsidRPr="00894B76">
        <w:rPr>
          <w:b/>
          <w:i/>
        </w:rPr>
        <w:t>f1</w:t>
      </w:r>
      <w:r w:rsidRPr="00894B76">
        <w:t xml:space="preserve">, </w:t>
      </w:r>
      <w:r w:rsidRPr="00894B76">
        <w:rPr>
          <w:b/>
          <w:i/>
        </w:rPr>
        <w:t>f1*</w:t>
      </w:r>
      <w:r w:rsidRPr="00894B76">
        <w:t xml:space="preserve">, </w:t>
      </w:r>
      <w:r w:rsidRPr="00894B76">
        <w:rPr>
          <w:b/>
          <w:i/>
        </w:rPr>
        <w:t>f2</w:t>
      </w:r>
      <w:r w:rsidRPr="00F14B5C">
        <w:t xml:space="preserve">, </w:t>
      </w:r>
      <w:r w:rsidRPr="0019096F">
        <w:rPr>
          <w:b/>
          <w:i/>
        </w:rPr>
        <w:t>f3</w:t>
      </w:r>
      <w:r w:rsidRPr="00E32C72">
        <w:t xml:space="preserve">, </w:t>
      </w:r>
      <w:r w:rsidRPr="00E32C72">
        <w:rPr>
          <w:b/>
          <w:i/>
        </w:rPr>
        <w:t>f4</w:t>
      </w:r>
      <w:r w:rsidRPr="00B529A3">
        <w:t xml:space="preserve">, </w:t>
      </w:r>
      <w:r w:rsidRPr="007850FD">
        <w:rPr>
          <w:b/>
          <w:i/>
        </w:rPr>
        <w:t>f5</w:t>
      </w:r>
      <w:r w:rsidRPr="007850FD">
        <w:t xml:space="preserve"> and </w:t>
      </w:r>
      <w:r w:rsidRPr="007850FD">
        <w:rPr>
          <w:b/>
          <w:i/>
        </w:rPr>
        <w:t>f5*</w:t>
      </w:r>
      <w:r w:rsidRPr="007850FD">
        <w:t xml:space="preserve"> for 3GPP systems. In particular, t</w:t>
      </w:r>
      <w:r w:rsidRPr="007850FD">
        <w:rPr>
          <w:lang w:eastAsia="en-GB"/>
        </w:rPr>
        <w:t xml:space="preserve">he present document defines the test data: </w:t>
      </w:r>
    </w:p>
    <w:p w14:paraId="091D22E6" w14:textId="77777777" w:rsidR="0096678E" w:rsidRPr="0096678E" w:rsidRDefault="00037A0A" w:rsidP="00037A0A">
      <w:pPr>
        <w:pStyle w:val="B1"/>
        <w:rPr>
          <w:lang w:eastAsia="en-GB"/>
        </w:rPr>
      </w:pPr>
      <w:r>
        <w:rPr>
          <w:lang w:eastAsia="en-GB"/>
        </w:rPr>
        <w:t>-</w:t>
      </w:r>
      <w:r>
        <w:rPr>
          <w:lang w:eastAsia="en-GB"/>
        </w:rPr>
        <w:tab/>
      </w:r>
      <w:r w:rsidR="0096678E" w:rsidRPr="0096678E">
        <w:rPr>
          <w:lang w:eastAsia="en-GB"/>
        </w:rPr>
        <w:t xml:space="preserve">for the Keccak permutation used within </w:t>
      </w:r>
      <w:proofErr w:type="spellStart"/>
      <w:r w:rsidR="00605A98" w:rsidRPr="0096678E">
        <w:rPr>
          <w:lang w:eastAsia="en-GB"/>
        </w:rPr>
        <w:t>T</w:t>
      </w:r>
      <w:r w:rsidR="00605A98">
        <w:rPr>
          <w:lang w:eastAsia="en-GB"/>
        </w:rPr>
        <w:t>uak</w:t>
      </w:r>
      <w:proofErr w:type="spellEnd"/>
      <w:r w:rsidR="00605A98">
        <w:rPr>
          <w:lang w:eastAsia="en-GB"/>
        </w:rPr>
        <w:t>,</w:t>
      </w:r>
    </w:p>
    <w:p w14:paraId="3DD07A9E" w14:textId="77777777" w:rsidR="0096678E" w:rsidRPr="0096678E" w:rsidRDefault="00037A0A" w:rsidP="00037A0A">
      <w:pPr>
        <w:pStyle w:val="B1"/>
        <w:rPr>
          <w:lang w:eastAsia="en-GB"/>
        </w:rPr>
      </w:pPr>
      <w:r>
        <w:rPr>
          <w:lang w:eastAsia="en-GB"/>
        </w:rPr>
        <w:t>-</w:t>
      </w:r>
      <w:r>
        <w:rPr>
          <w:lang w:eastAsia="en-GB"/>
        </w:rPr>
        <w:tab/>
      </w:r>
      <w:r w:rsidR="0096678E" w:rsidRPr="0096678E">
        <w:rPr>
          <w:lang w:eastAsia="en-GB"/>
        </w:rPr>
        <w:t xml:space="preserve">for the authentication algorithms </w:t>
      </w:r>
      <w:r w:rsidR="0096678E" w:rsidRPr="0096678E">
        <w:rPr>
          <w:i/>
          <w:lang w:eastAsia="en-GB"/>
        </w:rPr>
        <w:t xml:space="preserve">f1 </w:t>
      </w:r>
      <w:r w:rsidR="0096678E" w:rsidRPr="0096678E">
        <w:rPr>
          <w:lang w:eastAsia="en-GB"/>
        </w:rPr>
        <w:t>and</w:t>
      </w:r>
      <w:r w:rsidR="0096678E" w:rsidRPr="0096678E">
        <w:rPr>
          <w:i/>
          <w:lang w:eastAsia="en-GB"/>
        </w:rPr>
        <w:t xml:space="preserve"> f1*</w:t>
      </w:r>
      <w:r w:rsidR="00605A98">
        <w:rPr>
          <w:i/>
          <w:lang w:eastAsia="en-GB"/>
        </w:rPr>
        <w:t>,</w:t>
      </w:r>
    </w:p>
    <w:p w14:paraId="01FCC78F" w14:textId="77777777" w:rsidR="0096678E" w:rsidRDefault="00037A0A" w:rsidP="00037A0A">
      <w:pPr>
        <w:pStyle w:val="B1"/>
        <w:rPr>
          <w:lang w:eastAsia="en-GB"/>
        </w:rPr>
      </w:pPr>
      <w:r>
        <w:rPr>
          <w:lang w:eastAsia="en-GB"/>
        </w:rPr>
        <w:t>-</w:t>
      </w:r>
      <w:r>
        <w:rPr>
          <w:lang w:eastAsia="en-GB"/>
        </w:rPr>
        <w:tab/>
      </w:r>
      <w:r w:rsidR="0096678E" w:rsidRPr="0096678E">
        <w:rPr>
          <w:lang w:eastAsia="en-GB"/>
        </w:rPr>
        <w:t xml:space="preserve">for the algorithms </w:t>
      </w:r>
      <w:r w:rsidR="0096678E" w:rsidRPr="0096678E">
        <w:rPr>
          <w:i/>
          <w:lang w:eastAsia="en-GB"/>
        </w:rPr>
        <w:t>f2, f3, f4, f5</w:t>
      </w:r>
      <w:r w:rsidR="0096678E" w:rsidRPr="0096678E">
        <w:rPr>
          <w:lang w:eastAsia="en-GB"/>
        </w:rPr>
        <w:t xml:space="preserve"> and </w:t>
      </w:r>
      <w:r w:rsidR="0096678E" w:rsidRPr="0096678E">
        <w:rPr>
          <w:i/>
          <w:lang w:eastAsia="en-GB"/>
        </w:rPr>
        <w:t>f5*</w:t>
      </w:r>
      <w:r w:rsidR="0096678E" w:rsidRPr="0096678E">
        <w:rPr>
          <w:lang w:eastAsia="en-GB"/>
        </w:rPr>
        <w:t>.</w:t>
      </w:r>
    </w:p>
    <w:p w14:paraId="5980695A" w14:textId="77777777" w:rsidR="0039196F" w:rsidRPr="00D13294" w:rsidRDefault="004335F6" w:rsidP="004335F6">
      <w:pPr>
        <w:pStyle w:val="Heading1"/>
      </w:pPr>
      <w:bookmarkStart w:id="6" w:name="_Toc99532466"/>
      <w:r>
        <w:t>2</w:t>
      </w:r>
      <w:r w:rsidR="0039196F" w:rsidRPr="00D13294">
        <w:tab/>
        <w:t>References</w:t>
      </w:r>
      <w:bookmarkEnd w:id="6"/>
    </w:p>
    <w:p w14:paraId="2E568893" w14:textId="77777777" w:rsidR="0039196F" w:rsidRDefault="0039196F" w:rsidP="0039196F">
      <w:r>
        <w:t>The following documents contain provisions which, through reference in this text, constitute provisions of the present document.</w:t>
      </w:r>
    </w:p>
    <w:p w14:paraId="48C248F1" w14:textId="77777777" w:rsidR="0039196F" w:rsidRDefault="0039196F" w:rsidP="0039196F">
      <w:pPr>
        <w:pStyle w:val="B1"/>
      </w:pPr>
      <w:r>
        <w:t>-</w:t>
      </w:r>
      <w:r>
        <w:tab/>
        <w:t>References are either specific (identified by date of publication, edition number, version number, etc.) or non</w:t>
      </w:r>
      <w:r>
        <w:noBreakHyphen/>
        <w:t>specific.</w:t>
      </w:r>
    </w:p>
    <w:p w14:paraId="607521B6" w14:textId="77777777" w:rsidR="0039196F" w:rsidRDefault="0039196F" w:rsidP="0039196F">
      <w:pPr>
        <w:pStyle w:val="B1"/>
      </w:pPr>
      <w:r>
        <w:t>-</w:t>
      </w:r>
      <w:r>
        <w:tab/>
        <w:t>For a specific reference, subsequent revisions do not apply.</w:t>
      </w:r>
    </w:p>
    <w:p w14:paraId="089B2CFF" w14:textId="77777777" w:rsidR="0039196F" w:rsidRDefault="0039196F" w:rsidP="003919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19D900" w14:textId="77777777" w:rsidR="00B70B3A" w:rsidRPr="00B70B3A" w:rsidRDefault="00B70B3A" w:rsidP="00B70B3A">
      <w:pPr>
        <w:pStyle w:val="Reference"/>
        <w:rPr>
          <w:sz w:val="20"/>
        </w:rPr>
      </w:pPr>
      <w:r w:rsidRPr="00B70B3A">
        <w:rPr>
          <w:sz w:val="20"/>
        </w:rPr>
        <w:t>[1]</w:t>
      </w:r>
      <w:r w:rsidRPr="00B70B3A">
        <w:rPr>
          <w:sz w:val="20"/>
        </w:rPr>
        <w:tab/>
        <w:t>3GPP TS 33.102: "3G Security; Security Architecture".</w:t>
      </w:r>
    </w:p>
    <w:p w14:paraId="2EA6AED7" w14:textId="77777777" w:rsidR="00B70B3A" w:rsidRPr="00B70B3A" w:rsidRDefault="00B70B3A" w:rsidP="00B70B3A">
      <w:pPr>
        <w:pStyle w:val="Reference"/>
        <w:rPr>
          <w:sz w:val="20"/>
        </w:rPr>
      </w:pPr>
      <w:r w:rsidRPr="00B70B3A">
        <w:rPr>
          <w:sz w:val="20"/>
        </w:rPr>
        <w:t>[2]</w:t>
      </w:r>
      <w:r w:rsidRPr="00B70B3A">
        <w:rPr>
          <w:sz w:val="20"/>
        </w:rPr>
        <w:tab/>
        <w:t>3GPP TS 35.206: "3G Security; Specification of the MILENAGE algorithm set: An example algorithm set for the 3GPP authentication and key generation functions f1, f1*, f2, f3, f4, f5 and f5*; Document 2: Algorithm specification".</w:t>
      </w:r>
    </w:p>
    <w:p w14:paraId="4B8E3FC7" w14:textId="77777777" w:rsidR="00B70B3A" w:rsidRPr="00B70B3A" w:rsidRDefault="00B70B3A" w:rsidP="00B70B3A">
      <w:pPr>
        <w:pStyle w:val="Reference"/>
        <w:rPr>
          <w:sz w:val="20"/>
        </w:rPr>
      </w:pPr>
      <w:r w:rsidRPr="00B70B3A">
        <w:rPr>
          <w:sz w:val="20"/>
        </w:rPr>
        <w:t>[3]</w:t>
      </w:r>
      <w:r w:rsidRPr="00B70B3A">
        <w:rPr>
          <w:sz w:val="20"/>
        </w:rPr>
        <w:tab/>
        <w:t>"The KECCAK Reference", version 3.0, 14 January 2011, G. Bertoni, J. Daemen, M. Peeters, G. van Aasche, (available at http://keccak.noekeon.org/Keccak-reference-3.0.pdf).</w:t>
      </w:r>
    </w:p>
    <w:p w14:paraId="2B318EAF" w14:textId="77777777" w:rsidR="00B70B3A" w:rsidRDefault="00B70B3A" w:rsidP="00DD2174">
      <w:pPr>
        <w:pStyle w:val="Reference"/>
        <w:rPr>
          <w:sz w:val="20"/>
        </w:rPr>
      </w:pPr>
      <w:r w:rsidRPr="00B70B3A">
        <w:rPr>
          <w:sz w:val="20"/>
        </w:rPr>
        <w:t>[4]</w:t>
      </w:r>
      <w:r w:rsidRPr="00B70B3A">
        <w:rPr>
          <w:sz w:val="20"/>
        </w:rPr>
        <w:tab/>
        <w:t>3GPP TS 35.</w:t>
      </w:r>
      <w:r w:rsidR="00605A98" w:rsidRPr="00605A98">
        <w:rPr>
          <w:sz w:val="20"/>
        </w:rPr>
        <w:t xml:space="preserve"> </w:t>
      </w:r>
      <w:r w:rsidR="00605A98" w:rsidRPr="0011203D">
        <w:rPr>
          <w:sz w:val="20"/>
        </w:rPr>
        <w:t>231</w:t>
      </w:r>
      <w:r w:rsidRPr="00B70B3A">
        <w:rPr>
          <w:sz w:val="20"/>
        </w:rPr>
        <w:t xml:space="preserve">: "Specification of the </w:t>
      </w:r>
      <w:proofErr w:type="spellStart"/>
      <w:r w:rsidR="00605A98">
        <w:rPr>
          <w:sz w:val="20"/>
        </w:rPr>
        <w:t>Tuak</w:t>
      </w:r>
      <w:r w:rsidR="00605A98" w:rsidRPr="006628BE">
        <w:rPr>
          <w:sz w:val="20"/>
        </w:rPr>
        <w:t>a</w:t>
      </w:r>
      <w:proofErr w:type="spellEnd"/>
      <w:r w:rsidRPr="00B70B3A">
        <w:rPr>
          <w:sz w:val="20"/>
        </w:rPr>
        <w:t xml:space="preserve"> </w:t>
      </w:r>
      <w:proofErr w:type="spellStart"/>
      <w:r w:rsidRPr="00B70B3A">
        <w:rPr>
          <w:sz w:val="20"/>
        </w:rPr>
        <w:t>lgorithm</w:t>
      </w:r>
      <w:proofErr w:type="spellEnd"/>
      <w:r w:rsidRPr="00B70B3A">
        <w:rPr>
          <w:sz w:val="20"/>
        </w:rPr>
        <w:t xml:space="preserve"> </w:t>
      </w:r>
      <w:r w:rsidR="00605A98" w:rsidRPr="006628BE">
        <w:rPr>
          <w:sz w:val="20"/>
        </w:rPr>
        <w:t>set</w:t>
      </w:r>
      <w:r w:rsidRPr="00B70B3A">
        <w:rPr>
          <w:sz w:val="20"/>
        </w:rPr>
        <w:t xml:space="preserve">: A </w:t>
      </w:r>
      <w:r w:rsidR="00605A98" w:rsidRPr="006628BE">
        <w:rPr>
          <w:sz w:val="20"/>
        </w:rPr>
        <w:t>s</w:t>
      </w:r>
      <w:r w:rsidRPr="00B70B3A">
        <w:rPr>
          <w:sz w:val="20"/>
        </w:rPr>
        <w:t xml:space="preserve">econd </w:t>
      </w:r>
      <w:r w:rsidR="00605A98" w:rsidRPr="00BE1121">
        <w:rPr>
          <w:sz w:val="20"/>
        </w:rPr>
        <w:t>e</w:t>
      </w:r>
      <w:r w:rsidRPr="00B70B3A">
        <w:rPr>
          <w:sz w:val="20"/>
        </w:rPr>
        <w:t xml:space="preserve">xample </w:t>
      </w:r>
      <w:r w:rsidR="00605A98" w:rsidRPr="00CE01E1">
        <w:rPr>
          <w:sz w:val="20"/>
        </w:rPr>
        <w:t>a</w:t>
      </w:r>
      <w:r w:rsidRPr="00B70B3A">
        <w:rPr>
          <w:sz w:val="20"/>
        </w:rPr>
        <w:t xml:space="preserve">lgorithm </w:t>
      </w:r>
      <w:r w:rsidR="00605A98" w:rsidRPr="004E07CD">
        <w:rPr>
          <w:sz w:val="20"/>
        </w:rPr>
        <w:t>s</w:t>
      </w:r>
      <w:r w:rsidRPr="00B70B3A">
        <w:rPr>
          <w:sz w:val="20"/>
        </w:rPr>
        <w:t xml:space="preserve">et for the 3GPP </w:t>
      </w:r>
      <w:r w:rsidR="00605A98" w:rsidRPr="004E07CD">
        <w:rPr>
          <w:sz w:val="20"/>
        </w:rPr>
        <w:t>a</w:t>
      </w:r>
      <w:r w:rsidRPr="00B70B3A">
        <w:rPr>
          <w:sz w:val="20"/>
        </w:rPr>
        <w:t xml:space="preserve">uthentication and </w:t>
      </w:r>
      <w:r w:rsidR="00605A98" w:rsidRPr="00E25D80">
        <w:rPr>
          <w:sz w:val="20"/>
        </w:rPr>
        <w:t>k</w:t>
      </w:r>
      <w:r w:rsidRPr="00B70B3A">
        <w:rPr>
          <w:sz w:val="20"/>
        </w:rPr>
        <w:t xml:space="preserve">ey </w:t>
      </w:r>
      <w:r w:rsidR="00605A98" w:rsidRPr="000075C3">
        <w:rPr>
          <w:sz w:val="20"/>
        </w:rPr>
        <w:t>g</w:t>
      </w:r>
      <w:r w:rsidRPr="00B70B3A">
        <w:rPr>
          <w:sz w:val="20"/>
        </w:rPr>
        <w:t xml:space="preserve">eneration </w:t>
      </w:r>
      <w:r w:rsidR="00605A98" w:rsidRPr="00FF7350">
        <w:rPr>
          <w:sz w:val="20"/>
        </w:rPr>
        <w:t>f</w:t>
      </w:r>
      <w:r w:rsidRPr="00B70B3A">
        <w:rPr>
          <w:sz w:val="20"/>
        </w:rPr>
        <w:t xml:space="preserve">unctions f1, f1*, f2, f3, f4, f5 and f5*; Document 1: Algorithm </w:t>
      </w:r>
      <w:r w:rsidR="00605A98" w:rsidRPr="00377F6B">
        <w:rPr>
          <w:sz w:val="20"/>
        </w:rPr>
        <w:t>s</w:t>
      </w:r>
      <w:r w:rsidRPr="00B70B3A">
        <w:rPr>
          <w:sz w:val="20"/>
        </w:rPr>
        <w:t>pecification ".</w:t>
      </w:r>
    </w:p>
    <w:p w14:paraId="273B9DCD" w14:textId="77777777" w:rsidR="00605A98" w:rsidRPr="00B8125B" w:rsidRDefault="00DF4AA9" w:rsidP="00605A98">
      <w:pPr>
        <w:pStyle w:val="Reference"/>
        <w:rPr>
          <w:sz w:val="20"/>
        </w:rPr>
      </w:pPr>
      <w:r>
        <w:rPr>
          <w:sz w:val="20"/>
        </w:rPr>
        <w:t>[5</w:t>
      </w:r>
      <w:r w:rsidRPr="00DF4AA9">
        <w:rPr>
          <w:sz w:val="20"/>
        </w:rPr>
        <w:t>]</w:t>
      </w:r>
      <w:r w:rsidRPr="00DF4AA9">
        <w:rPr>
          <w:sz w:val="20"/>
        </w:rPr>
        <w:tab/>
        <w:t>3GPP TS 33.401: "3rd Generation Partnership Project; Technical Specification Group Services and System Aspects; 3GPP System Architecture Evolution (SAE); Security architecture".</w:t>
      </w:r>
    </w:p>
    <w:p w14:paraId="35218D3A" w14:textId="77777777" w:rsidR="00605A98" w:rsidRPr="00B8125B" w:rsidRDefault="00605A98" w:rsidP="00605A98">
      <w:pPr>
        <w:pStyle w:val="Reference"/>
        <w:rPr>
          <w:sz w:val="20"/>
        </w:rPr>
      </w:pPr>
      <w:r w:rsidRPr="00B8125B">
        <w:rPr>
          <w:sz w:val="20"/>
        </w:rPr>
        <w:t>[6]</w:t>
      </w:r>
      <w:r w:rsidRPr="00B8125B">
        <w:rPr>
          <w:sz w:val="20"/>
        </w:rPr>
        <w:tab/>
        <w:t xml:space="preserve">3GPP TS 35.233: "Specification of the </w:t>
      </w:r>
      <w:proofErr w:type="spellStart"/>
      <w:r>
        <w:rPr>
          <w:sz w:val="20"/>
        </w:rPr>
        <w:t>Tuak</w:t>
      </w:r>
      <w:proofErr w:type="spellEnd"/>
      <w:r w:rsidRPr="00CE01E1">
        <w:rPr>
          <w:sz w:val="20"/>
        </w:rPr>
        <w:t xml:space="preserve"> algorithm s</w:t>
      </w:r>
      <w:r w:rsidRPr="00E72977">
        <w:rPr>
          <w:sz w:val="20"/>
        </w:rPr>
        <w:t>et: A s</w:t>
      </w:r>
      <w:r w:rsidRPr="004E07CD">
        <w:rPr>
          <w:sz w:val="20"/>
        </w:rPr>
        <w:t>econd example algorithm s</w:t>
      </w:r>
      <w:r w:rsidRPr="00E25D80">
        <w:rPr>
          <w:sz w:val="20"/>
        </w:rPr>
        <w:t xml:space="preserve">et for the 3GPP </w:t>
      </w:r>
      <w:r w:rsidRPr="00464943">
        <w:rPr>
          <w:sz w:val="20"/>
        </w:rPr>
        <w:t>a</w:t>
      </w:r>
      <w:r w:rsidRPr="00235428">
        <w:rPr>
          <w:sz w:val="20"/>
        </w:rPr>
        <w:t xml:space="preserve">uthentication and </w:t>
      </w:r>
      <w:r w:rsidRPr="000075C3">
        <w:rPr>
          <w:sz w:val="20"/>
        </w:rPr>
        <w:t xml:space="preserve">key </w:t>
      </w:r>
      <w:r w:rsidRPr="004C7483">
        <w:rPr>
          <w:sz w:val="20"/>
        </w:rPr>
        <w:t>g</w:t>
      </w:r>
      <w:r w:rsidRPr="00FF7350">
        <w:rPr>
          <w:sz w:val="20"/>
        </w:rPr>
        <w:t xml:space="preserve">eneration </w:t>
      </w:r>
      <w:r w:rsidRPr="00DA1DB3">
        <w:rPr>
          <w:sz w:val="20"/>
        </w:rPr>
        <w:t>f</w:t>
      </w:r>
      <w:r w:rsidRPr="006923D3">
        <w:rPr>
          <w:sz w:val="20"/>
        </w:rPr>
        <w:t>unction</w:t>
      </w:r>
      <w:r w:rsidRPr="00377F6B">
        <w:rPr>
          <w:sz w:val="20"/>
        </w:rPr>
        <w:t xml:space="preserve">s f1, f1*, f2, f3, f4, f5 and f5*; Document 3: Design </w:t>
      </w:r>
      <w:r w:rsidRPr="00F201D4">
        <w:rPr>
          <w:sz w:val="20"/>
        </w:rPr>
        <w:t>c</w:t>
      </w:r>
      <w:r w:rsidRPr="00CD1B90">
        <w:rPr>
          <w:sz w:val="20"/>
        </w:rPr>
        <w:t xml:space="preserve">onformance </w:t>
      </w:r>
      <w:r w:rsidRPr="00DE6ABE">
        <w:rPr>
          <w:sz w:val="20"/>
        </w:rPr>
        <w:t>t</w:t>
      </w:r>
      <w:r w:rsidRPr="00585C32">
        <w:rPr>
          <w:sz w:val="20"/>
        </w:rPr>
        <w:t xml:space="preserve">est </w:t>
      </w:r>
      <w:r w:rsidRPr="005D1DA5">
        <w:rPr>
          <w:sz w:val="20"/>
        </w:rPr>
        <w:t>d</w:t>
      </w:r>
      <w:r w:rsidRPr="00B8125B">
        <w:rPr>
          <w:sz w:val="20"/>
        </w:rPr>
        <w:t>ata".</w:t>
      </w:r>
    </w:p>
    <w:p w14:paraId="6333B60C" w14:textId="77777777" w:rsidR="00DF4AA9" w:rsidRPr="00B70B3A" w:rsidRDefault="00605A98" w:rsidP="00605A98">
      <w:pPr>
        <w:pStyle w:val="Reference"/>
        <w:rPr>
          <w:sz w:val="20"/>
        </w:rPr>
      </w:pPr>
      <w:r w:rsidRPr="00B8125B">
        <w:rPr>
          <w:sz w:val="20"/>
        </w:rPr>
        <w:t>[7]</w:t>
      </w:r>
      <w:r w:rsidRPr="00B8125B">
        <w:rPr>
          <w:sz w:val="20"/>
        </w:rPr>
        <w:tab/>
        <w:t>3GPP TR 21.905: "Vocabulary for 3GPP Specifications".</w:t>
      </w:r>
      <w:r w:rsidR="00DF4AA9" w:rsidRPr="00DF4AA9">
        <w:rPr>
          <w:sz w:val="20"/>
        </w:rPr>
        <w:t xml:space="preserve"> </w:t>
      </w:r>
    </w:p>
    <w:p w14:paraId="51DBCB3E" w14:textId="77777777" w:rsidR="00605A98" w:rsidRPr="00B8125B" w:rsidRDefault="00605A98" w:rsidP="00605A98">
      <w:pPr>
        <w:pStyle w:val="Heading1"/>
        <w:rPr>
          <w:lang w:eastAsia="ja-JP"/>
        </w:rPr>
      </w:pPr>
      <w:bookmarkStart w:id="7" w:name="_Toc99532467"/>
      <w:r w:rsidRPr="00B8125B">
        <w:rPr>
          <w:lang w:eastAsia="ja-JP"/>
        </w:rPr>
        <w:t>3</w:t>
      </w:r>
      <w:r w:rsidRPr="00B8125B">
        <w:rPr>
          <w:lang w:eastAsia="ja-JP"/>
        </w:rPr>
        <w:tab/>
        <w:t>Definitions</w:t>
      </w:r>
      <w:bookmarkEnd w:id="7"/>
    </w:p>
    <w:p w14:paraId="7810DE0A" w14:textId="77777777" w:rsidR="00605A98" w:rsidRPr="00B8125B" w:rsidRDefault="00605A98" w:rsidP="00605A98">
      <w:pPr>
        <w:pStyle w:val="Heading2"/>
        <w:rPr>
          <w:lang w:eastAsia="ja-JP"/>
        </w:rPr>
      </w:pPr>
      <w:bookmarkStart w:id="8" w:name="_Toc99532468"/>
      <w:r w:rsidRPr="00B8125B">
        <w:rPr>
          <w:lang w:eastAsia="ja-JP"/>
        </w:rPr>
        <w:t>3.1</w:t>
      </w:r>
      <w:r w:rsidRPr="00B8125B">
        <w:rPr>
          <w:lang w:eastAsia="ja-JP"/>
        </w:rPr>
        <w:tab/>
        <w:t>Definitions</w:t>
      </w:r>
      <w:bookmarkEnd w:id="8"/>
    </w:p>
    <w:p w14:paraId="3A2321A4" w14:textId="77777777" w:rsidR="00605A98" w:rsidRPr="00B8125B" w:rsidRDefault="00605A98" w:rsidP="00605A98">
      <w:pPr>
        <w:rPr>
          <w:lang w:eastAsia="ja-JP"/>
        </w:rPr>
      </w:pPr>
      <w:r w:rsidRPr="00B8125B">
        <w:rPr>
          <w:lang w:eastAsia="ja-JP"/>
        </w:rPr>
        <w:t>For the purposes of the present document, the terms and definitions given in TR 21.905 [7] and the following apply. A term defined in the present document takes precedence over the definition of the same term, if any, in TR 21.905 [7].</w:t>
      </w:r>
    </w:p>
    <w:p w14:paraId="70CE5BBB" w14:textId="77777777" w:rsidR="00605A98" w:rsidRPr="00CE01E1" w:rsidRDefault="00605A98" w:rsidP="00605A98">
      <w:pPr>
        <w:keepLines/>
        <w:ind w:left="1135" w:hanging="851"/>
      </w:pPr>
      <w:proofErr w:type="spellStart"/>
      <w:r w:rsidRPr="00CE01E1">
        <w:t>Tuak</w:t>
      </w:r>
      <w:proofErr w:type="spellEnd"/>
      <w:r w:rsidRPr="00CE01E1">
        <w:t>: The name of this algorithm set is "</w:t>
      </w:r>
      <w:proofErr w:type="spellStart"/>
      <w:r w:rsidRPr="00CE01E1">
        <w:t>Tuak</w:t>
      </w:r>
      <w:proofErr w:type="spellEnd"/>
      <w:r w:rsidRPr="00CE01E1">
        <w:t>".  It should be pronounced like "too-ack".</w:t>
      </w:r>
    </w:p>
    <w:p w14:paraId="37A1F5E4" w14:textId="77777777" w:rsidR="00605A98" w:rsidRPr="00CE01E1" w:rsidRDefault="00605A98" w:rsidP="00605A98">
      <w:pPr>
        <w:pStyle w:val="Heading2"/>
        <w:rPr>
          <w:lang w:eastAsia="ja-JP"/>
        </w:rPr>
      </w:pPr>
      <w:bookmarkStart w:id="9" w:name="_Toc99532469"/>
      <w:r w:rsidRPr="00CE01E1">
        <w:rPr>
          <w:lang w:eastAsia="ja-JP"/>
        </w:rPr>
        <w:t>3.2</w:t>
      </w:r>
      <w:r w:rsidRPr="00CE01E1">
        <w:rPr>
          <w:lang w:eastAsia="ja-JP"/>
        </w:rPr>
        <w:tab/>
        <w:t>Symbols</w:t>
      </w:r>
      <w:bookmarkEnd w:id="9"/>
    </w:p>
    <w:p w14:paraId="5B630777" w14:textId="77777777" w:rsidR="00605A98" w:rsidRPr="00CE01E1" w:rsidRDefault="00605A98" w:rsidP="00605A98">
      <w:pPr>
        <w:pStyle w:val="EW"/>
        <w:rPr>
          <w:lang w:eastAsia="en-GB"/>
        </w:rPr>
      </w:pPr>
      <w:r w:rsidRPr="00CE01E1">
        <w:rPr>
          <w:lang w:eastAsia="en-GB"/>
        </w:rPr>
        <w:t>AK</w:t>
      </w:r>
      <w:r w:rsidRPr="00CE01E1">
        <w:rPr>
          <w:lang w:eastAsia="en-GB"/>
        </w:rPr>
        <w:tab/>
        <w:t>a 48-bit anonymity key that is the output of either of the functions f5 and f5*</w:t>
      </w:r>
    </w:p>
    <w:p w14:paraId="01223FB1" w14:textId="77777777" w:rsidR="00605A98" w:rsidRPr="00E72977" w:rsidRDefault="00605A98" w:rsidP="00605A98">
      <w:pPr>
        <w:pStyle w:val="EW"/>
        <w:rPr>
          <w:lang w:eastAsia="en-GB"/>
        </w:rPr>
      </w:pPr>
      <w:r w:rsidRPr="00E72977">
        <w:rPr>
          <w:lang w:eastAsia="en-GB"/>
        </w:rPr>
        <w:t>AMF</w:t>
      </w:r>
      <w:r w:rsidRPr="00E72977">
        <w:rPr>
          <w:lang w:eastAsia="en-GB"/>
        </w:rPr>
        <w:tab/>
        <w:t>a 16-bit authentication management field that is an input to the functions f1 and f1*</w:t>
      </w:r>
    </w:p>
    <w:p w14:paraId="19F22C84" w14:textId="77777777" w:rsidR="00605A98" w:rsidRPr="00E25D80" w:rsidRDefault="00605A98" w:rsidP="00605A98">
      <w:pPr>
        <w:pStyle w:val="EW"/>
        <w:rPr>
          <w:lang w:eastAsia="en-GB"/>
        </w:rPr>
      </w:pPr>
      <w:r w:rsidRPr="00E25D80">
        <w:rPr>
          <w:lang w:eastAsia="en-GB"/>
        </w:rPr>
        <w:t>CK</w:t>
      </w:r>
      <w:r w:rsidRPr="00E25D80">
        <w:rPr>
          <w:lang w:eastAsia="en-GB"/>
        </w:rPr>
        <w:tab/>
        <w:t>a 128-bit or 256-bit confidentiality key that is the output of the function f3</w:t>
      </w:r>
    </w:p>
    <w:p w14:paraId="7AA274CE" w14:textId="77777777" w:rsidR="00605A98" w:rsidRPr="00235428" w:rsidRDefault="00605A98" w:rsidP="00605A98">
      <w:pPr>
        <w:pStyle w:val="EW"/>
        <w:rPr>
          <w:lang w:eastAsia="en-GB"/>
        </w:rPr>
      </w:pPr>
      <w:r w:rsidRPr="00464943">
        <w:rPr>
          <w:lang w:eastAsia="en-GB"/>
        </w:rPr>
        <w:t>IK</w:t>
      </w:r>
      <w:r w:rsidRPr="00464943">
        <w:rPr>
          <w:lang w:eastAsia="en-GB"/>
        </w:rPr>
        <w:tab/>
        <w:t>a 128-bit or 256-bit integrity</w:t>
      </w:r>
      <w:r w:rsidRPr="00235428">
        <w:rPr>
          <w:lang w:eastAsia="en-GB"/>
        </w:rPr>
        <w:t xml:space="preserve"> key that is the output of the function f4</w:t>
      </w:r>
    </w:p>
    <w:p w14:paraId="4567F8A9" w14:textId="77777777" w:rsidR="00605A98" w:rsidRPr="000075C3" w:rsidRDefault="00605A98" w:rsidP="00605A98">
      <w:pPr>
        <w:pStyle w:val="EW"/>
        <w:rPr>
          <w:lang w:eastAsia="en-GB"/>
        </w:rPr>
      </w:pPr>
      <w:r w:rsidRPr="000075C3">
        <w:rPr>
          <w:lang w:eastAsia="en-GB"/>
        </w:rPr>
        <w:t>IN</w:t>
      </w:r>
      <w:r w:rsidRPr="000075C3">
        <w:rPr>
          <w:lang w:eastAsia="en-GB"/>
        </w:rPr>
        <w:tab/>
        <w:t>a 1600-bit value that is used as the input to the permutation Π when computing the functions f1, f1*, f2, f3, f4, f5 and f5*</w:t>
      </w:r>
    </w:p>
    <w:p w14:paraId="40BB4A54" w14:textId="77777777" w:rsidR="00605A98" w:rsidRPr="004C7483" w:rsidRDefault="00605A98" w:rsidP="00605A98">
      <w:pPr>
        <w:pStyle w:val="EW"/>
        <w:rPr>
          <w:lang w:eastAsia="en-GB"/>
        </w:rPr>
      </w:pPr>
      <w:r w:rsidRPr="004C7483">
        <w:rPr>
          <w:lang w:eastAsia="en-GB"/>
        </w:rPr>
        <w:t>K</w:t>
      </w:r>
      <w:r w:rsidRPr="004C7483">
        <w:rPr>
          <w:lang w:eastAsia="en-GB"/>
        </w:rPr>
        <w:tab/>
        <w:t>a 128-bit or 256-bit subscriber key that is an input to the functions f1, f1*, f2, f3, f4, f5 and f5*</w:t>
      </w:r>
    </w:p>
    <w:p w14:paraId="6C1F57AC" w14:textId="77777777" w:rsidR="00605A98" w:rsidRPr="00FF7350" w:rsidRDefault="00605A98" w:rsidP="00605A98">
      <w:pPr>
        <w:pStyle w:val="EW"/>
        <w:rPr>
          <w:lang w:eastAsia="en-GB"/>
        </w:rPr>
      </w:pPr>
      <w:r w:rsidRPr="00FF7350">
        <w:rPr>
          <w:lang w:eastAsia="en-GB"/>
        </w:rPr>
        <w:t>MAC-A</w:t>
      </w:r>
      <w:r w:rsidRPr="00FF7350">
        <w:rPr>
          <w:lang w:eastAsia="en-GB"/>
        </w:rPr>
        <w:tab/>
        <w:t>a 64-bit, 128-bit or 256-bit network authentication code that is the output of the function f1</w:t>
      </w:r>
    </w:p>
    <w:p w14:paraId="0973558D" w14:textId="77777777" w:rsidR="00605A98" w:rsidRPr="006923D3" w:rsidRDefault="00605A98" w:rsidP="00605A98">
      <w:pPr>
        <w:pStyle w:val="EW"/>
        <w:rPr>
          <w:lang w:eastAsia="en-GB"/>
        </w:rPr>
      </w:pPr>
      <w:r w:rsidRPr="00DA1DB3">
        <w:rPr>
          <w:lang w:eastAsia="en-GB"/>
        </w:rPr>
        <w:t>MAC-S</w:t>
      </w:r>
      <w:r w:rsidRPr="00DA1DB3">
        <w:rPr>
          <w:lang w:eastAsia="en-GB"/>
        </w:rPr>
        <w:tab/>
        <w:t>a 64-bit, 128-bit or 256-bit resynchronization authentication code that is the output of the function f1*</w:t>
      </w:r>
    </w:p>
    <w:p w14:paraId="28A5C3A3" w14:textId="77777777" w:rsidR="00605A98" w:rsidRPr="00377F6B" w:rsidRDefault="00605A98" w:rsidP="00605A98">
      <w:pPr>
        <w:pStyle w:val="EW"/>
        <w:rPr>
          <w:lang w:eastAsia="en-GB"/>
        </w:rPr>
      </w:pPr>
      <w:r w:rsidRPr="00377F6B">
        <w:rPr>
          <w:lang w:eastAsia="en-GB"/>
        </w:rPr>
        <w:t>TOP</w:t>
      </w:r>
      <w:r w:rsidRPr="00377F6B">
        <w:rPr>
          <w:lang w:eastAsia="en-GB"/>
        </w:rPr>
        <w:tab/>
        <w:t>a 256-bit Operator Variant Algorithm Configuration Field that is a component of the functions f1, f1*, f2, f3, f4, f5 and f5*</w:t>
      </w:r>
    </w:p>
    <w:p w14:paraId="7A4F0DA4" w14:textId="77777777" w:rsidR="00605A98" w:rsidRPr="00F201D4" w:rsidRDefault="00605A98" w:rsidP="00605A98">
      <w:pPr>
        <w:pStyle w:val="EW"/>
        <w:rPr>
          <w:lang w:eastAsia="en-GB"/>
        </w:rPr>
      </w:pPr>
      <w:r w:rsidRPr="00F201D4">
        <w:rPr>
          <w:lang w:eastAsia="en-GB"/>
        </w:rPr>
        <w:t>TOPC</w:t>
      </w:r>
      <w:r w:rsidRPr="00F201D4">
        <w:rPr>
          <w:lang w:eastAsia="en-GB"/>
        </w:rPr>
        <w:tab/>
        <w:t>a 256-bit value derived from TOP and K and used within the computation of the functions</w:t>
      </w:r>
    </w:p>
    <w:p w14:paraId="45CB4D15" w14:textId="77777777" w:rsidR="00605A98" w:rsidRPr="00585C32" w:rsidRDefault="00605A98" w:rsidP="00605A98">
      <w:pPr>
        <w:pStyle w:val="EW"/>
        <w:rPr>
          <w:lang w:eastAsia="en-GB"/>
        </w:rPr>
      </w:pPr>
      <w:r w:rsidRPr="00CD1B90">
        <w:rPr>
          <w:lang w:eastAsia="en-GB"/>
        </w:rPr>
        <w:t xml:space="preserve">OUT </w:t>
      </w:r>
      <w:r w:rsidRPr="00CD1B90">
        <w:rPr>
          <w:lang w:eastAsia="en-GB"/>
        </w:rPr>
        <w:tab/>
        <w:t>a 1600-bi</w:t>
      </w:r>
      <w:r w:rsidRPr="00DE6ABE">
        <w:rPr>
          <w:lang w:eastAsia="en-GB"/>
        </w:rPr>
        <w:t>t v</w:t>
      </w:r>
      <w:r w:rsidRPr="00585C32">
        <w:rPr>
          <w:lang w:eastAsia="en-GB"/>
        </w:rPr>
        <w:t>alue that is taken as the output of the permutation Π when computing the functions f1, f1*, f2, f3, f4, f5 and f5*</w:t>
      </w:r>
    </w:p>
    <w:p w14:paraId="2358E5E3" w14:textId="77777777" w:rsidR="00605A98" w:rsidRPr="005D1DA5" w:rsidRDefault="00605A98" w:rsidP="00605A98">
      <w:pPr>
        <w:pStyle w:val="EW"/>
        <w:rPr>
          <w:lang w:eastAsia="en-GB"/>
        </w:rPr>
      </w:pPr>
      <w:r w:rsidRPr="005D1DA5">
        <w:rPr>
          <w:lang w:eastAsia="en-GB"/>
        </w:rPr>
        <w:t>RAND</w:t>
      </w:r>
      <w:r w:rsidRPr="005D1DA5">
        <w:rPr>
          <w:lang w:eastAsia="en-GB"/>
        </w:rPr>
        <w:tab/>
        <w:t>a 128-bit random challenge that is an input to the functions f1, f1*, f2, f3, f4, f5 and f5*</w:t>
      </w:r>
    </w:p>
    <w:p w14:paraId="24780557" w14:textId="77777777" w:rsidR="00605A98" w:rsidRPr="00B8125B" w:rsidRDefault="00605A98" w:rsidP="00605A98">
      <w:pPr>
        <w:pStyle w:val="EW"/>
        <w:rPr>
          <w:lang w:eastAsia="en-GB"/>
        </w:rPr>
      </w:pPr>
      <w:r w:rsidRPr="00B8125B">
        <w:rPr>
          <w:lang w:eastAsia="en-GB"/>
        </w:rPr>
        <w:t>RES</w:t>
      </w:r>
      <w:r w:rsidRPr="00B8125B">
        <w:rPr>
          <w:lang w:eastAsia="en-GB"/>
        </w:rPr>
        <w:tab/>
        <w:t>a 32-bit, 64-bit, 128-bit or 256-bit signed response that is the output of the function f2</w:t>
      </w:r>
    </w:p>
    <w:p w14:paraId="2B71A636" w14:textId="77777777" w:rsidR="00605A98" w:rsidRPr="00B8125B" w:rsidRDefault="00605A98" w:rsidP="00605A98">
      <w:pPr>
        <w:pStyle w:val="EW"/>
        <w:rPr>
          <w:lang w:eastAsia="en-GB"/>
        </w:rPr>
      </w:pPr>
      <w:r w:rsidRPr="00B8125B">
        <w:rPr>
          <w:lang w:eastAsia="en-GB"/>
        </w:rPr>
        <w:t>SQN</w:t>
      </w:r>
      <w:r w:rsidRPr="00B8125B">
        <w:rPr>
          <w:lang w:eastAsia="en-GB"/>
        </w:rPr>
        <w:tab/>
        <w:t>a 48-bit sequence number that is an input to eithe</w:t>
      </w:r>
      <w:r>
        <w:rPr>
          <w:lang w:eastAsia="en-GB"/>
        </w:rPr>
        <w:t xml:space="preserve">r of the functions f1 and f1*. </w:t>
      </w:r>
      <w:r w:rsidRPr="00B8125B">
        <w:rPr>
          <w:lang w:eastAsia="en-GB"/>
        </w:rPr>
        <w:t>(For f1* this input is more precisely called SQNMS.) See informative Annex C of [1] for methods of encoding sequence numbers.</w:t>
      </w:r>
    </w:p>
    <w:p w14:paraId="420223A8" w14:textId="77777777" w:rsidR="001C1BCF" w:rsidRDefault="00605A98" w:rsidP="001C1BCF">
      <w:pPr>
        <w:pStyle w:val="Heading1"/>
      </w:pPr>
      <w:bookmarkStart w:id="10" w:name="_Toc99532470"/>
      <w:r>
        <w:rPr>
          <w:lang w:eastAsia="en-GB"/>
        </w:rPr>
        <w:t>4</w:t>
      </w:r>
      <w:r w:rsidR="001C1BCF">
        <w:tab/>
      </w:r>
      <w:r w:rsidRPr="00B8125B">
        <w:t>Preliminary information</w:t>
      </w:r>
      <w:bookmarkEnd w:id="10"/>
    </w:p>
    <w:p w14:paraId="671ECD27" w14:textId="77777777" w:rsidR="001C1BCF" w:rsidRDefault="00605A98" w:rsidP="001C1BCF">
      <w:pPr>
        <w:pStyle w:val="Heading2"/>
      </w:pPr>
      <w:bookmarkStart w:id="11" w:name="_Toc99532471"/>
      <w:r w:rsidRPr="00B8125B">
        <w:t>4</w:t>
      </w:r>
      <w:r w:rsidR="001C1BCF">
        <w:t>.1</w:t>
      </w:r>
      <w:r w:rsidR="001C1BCF">
        <w:tab/>
        <w:t>Introduction</w:t>
      </w:r>
      <w:bookmarkEnd w:id="11"/>
    </w:p>
    <w:p w14:paraId="23B14B4E" w14:textId="77777777" w:rsidR="001C1BCF" w:rsidRDefault="001C1BCF" w:rsidP="001C1BCF">
      <w:r>
        <w:t xml:space="preserve">Within the security architecture of the 3GPP system there are seven security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The operation of these functions falls within the domain of one operator, and the functions are therefore to be specified by each operator rather than being fully standardized.  The algorithms specified in this document are examples that may be used by an operator who does not wish to design his own.</w:t>
      </w:r>
    </w:p>
    <w:p w14:paraId="63A2A5A8" w14:textId="77777777" w:rsidR="001C1BCF" w:rsidRDefault="001C1BCF" w:rsidP="001C1BCF">
      <w:r>
        <w:t xml:space="preserve">The inputs and outputs of all seven algorithms are defined in </w:t>
      </w:r>
      <w:r w:rsidR="00605A98">
        <w:t>clause</w:t>
      </w:r>
      <w:r w:rsidR="00605A98" w:rsidRPr="00894B76">
        <w:t>4.4</w:t>
      </w:r>
      <w:r>
        <w:t xml:space="preserve"> .</w:t>
      </w:r>
    </w:p>
    <w:p w14:paraId="71BA1251" w14:textId="77777777" w:rsidR="00CD6B56" w:rsidRDefault="00605A98" w:rsidP="00CD6B56">
      <w:pPr>
        <w:pStyle w:val="Heading2"/>
      </w:pPr>
      <w:bookmarkStart w:id="12" w:name="_Toc99532472"/>
      <w:r w:rsidRPr="00F14B5C">
        <w:t>4</w:t>
      </w:r>
      <w:r w:rsidR="00CD6B56">
        <w:t>.2</w:t>
      </w:r>
      <w:r w:rsidR="00CD6B56">
        <w:tab/>
        <w:t>Radix</w:t>
      </w:r>
      <w:bookmarkEnd w:id="12"/>
    </w:p>
    <w:p w14:paraId="0A5DAA09" w14:textId="77777777" w:rsidR="00AC2B06" w:rsidRDefault="00AC2B06" w:rsidP="00AC2B06">
      <w:r>
        <w:t xml:space="preserve">Unless stated otherwise, all test data values presented in </w:t>
      </w:r>
      <w:r w:rsidR="00B66899">
        <w:t>the present</w:t>
      </w:r>
      <w:r>
        <w:t xml:space="preserve"> document are in hexadecimal.</w:t>
      </w:r>
    </w:p>
    <w:p w14:paraId="4650D171" w14:textId="77777777" w:rsidR="00AC2B06" w:rsidRDefault="00605A98" w:rsidP="00AC2B06">
      <w:pPr>
        <w:pStyle w:val="Heading2"/>
      </w:pPr>
      <w:bookmarkStart w:id="13" w:name="_Toc99532473"/>
      <w:r w:rsidRPr="00E32C72">
        <w:t>4</w:t>
      </w:r>
      <w:r w:rsidR="00AC2B06">
        <w:t>.3</w:t>
      </w:r>
      <w:r w:rsidR="00AC2B06">
        <w:tab/>
        <w:t xml:space="preserve">Bit/Byte ordering for </w:t>
      </w:r>
      <w:proofErr w:type="spellStart"/>
      <w:r>
        <w:t>Tuak</w:t>
      </w:r>
      <w:proofErr w:type="spellEnd"/>
      <w:r w:rsidR="00AC2B06">
        <w:t xml:space="preserve"> inputs and outputs</w:t>
      </w:r>
      <w:bookmarkEnd w:id="13"/>
    </w:p>
    <w:p w14:paraId="257FC268" w14:textId="77777777" w:rsidR="005F717A" w:rsidRPr="005F717A" w:rsidRDefault="005F717A" w:rsidP="005F717A">
      <w:pPr>
        <w:spacing w:before="60" w:after="240"/>
        <w:rPr>
          <w:lang w:eastAsia="en-GB"/>
        </w:rPr>
      </w:pPr>
      <w:r w:rsidRPr="005F717A">
        <w:rPr>
          <w:lang w:eastAsia="en-GB"/>
        </w:rPr>
        <w:t>3GPP TS 33.102 [1] includes the following convention. (There is similar text in the specification of MILENAGE, as defined in 3GPP TS 35.206 [2]):</w:t>
      </w:r>
    </w:p>
    <w:p w14:paraId="3151C7E7" w14:textId="77777777" w:rsidR="005F717A" w:rsidRPr="005F717A" w:rsidRDefault="005F717A" w:rsidP="00605A98">
      <w:pPr>
        <w:spacing w:after="240"/>
        <w:rPr>
          <w:lang w:eastAsia="en-GB"/>
        </w:rPr>
      </w:pPr>
      <w:r w:rsidRPr="005F717A">
        <w:rPr>
          <w:snapToGrid w:val="0"/>
          <w:lang w:eastAsia="en-GB"/>
        </w:rPr>
        <w:t xml:space="preserve">All data variables in </w:t>
      </w:r>
      <w:r w:rsidR="00605A98" w:rsidRPr="007850FD">
        <w:rPr>
          <w:snapToGrid w:val="0"/>
          <w:lang w:eastAsia="en-GB"/>
        </w:rPr>
        <w:t xml:space="preserve"> the </w:t>
      </w:r>
      <w:proofErr w:type="spellStart"/>
      <w:r w:rsidR="00605A98" w:rsidRPr="007850FD">
        <w:rPr>
          <w:snapToGrid w:val="0"/>
          <w:lang w:eastAsia="en-GB"/>
        </w:rPr>
        <w:t>presentdocument</w:t>
      </w:r>
      <w:proofErr w:type="spellEnd"/>
      <w:r w:rsidR="00605A98" w:rsidRPr="007850FD">
        <w:rPr>
          <w:snapToGrid w:val="0"/>
          <w:lang w:eastAsia="en-GB"/>
        </w:rPr>
        <w:t xml:space="preserve"> are</w:t>
      </w:r>
      <w:r w:rsidRPr="005F717A">
        <w:rPr>
          <w:snapToGrid w:val="0"/>
          <w:lang w:eastAsia="en-GB"/>
        </w:rPr>
        <w:t xml:space="preserve"> presented with the most significant substring on the left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w:t>
      </w:r>
    </w:p>
    <w:p w14:paraId="296EC4A2" w14:textId="77777777" w:rsidR="005F717A" w:rsidRPr="005F717A" w:rsidRDefault="005F717A" w:rsidP="005F717A">
      <w:pPr>
        <w:spacing w:before="60" w:after="240"/>
        <w:rPr>
          <w:lang w:eastAsia="en-GB"/>
        </w:rPr>
      </w:pPr>
      <w:r w:rsidRPr="005F717A">
        <w:rPr>
          <w:lang w:eastAsia="en-GB"/>
        </w:rPr>
        <w:t xml:space="preserve">So, for example, RAND[0] is the most-significant bit of RAND and RAND[127] is the least significant bit of </w:t>
      </w:r>
      <w:smartTag w:uri="urn:schemas-microsoft-com:office:smarttags" w:element="place">
        <w:r w:rsidRPr="005F717A">
          <w:rPr>
            <w:lang w:eastAsia="en-GB"/>
          </w:rPr>
          <w:t>RAND</w:t>
        </w:r>
      </w:smartTag>
      <w:r w:rsidRPr="005F717A">
        <w:rPr>
          <w:lang w:eastAsia="en-GB"/>
        </w:rPr>
        <w:t xml:space="preserve">. </w:t>
      </w:r>
    </w:p>
    <w:p w14:paraId="197A3AEB" w14:textId="77777777" w:rsidR="005F717A" w:rsidRPr="005F717A" w:rsidRDefault="005F717A" w:rsidP="005F717A">
      <w:pPr>
        <w:spacing w:before="60" w:after="240"/>
        <w:rPr>
          <w:lang w:eastAsia="en-GB"/>
        </w:rPr>
      </w:pPr>
      <w:r w:rsidRPr="005F717A">
        <w:rPr>
          <w:lang w:eastAsia="en-GB"/>
        </w:rPr>
        <w:t xml:space="preserve">This convention applies to all </w:t>
      </w:r>
      <w:r w:rsidRPr="005F717A">
        <w:rPr>
          <w:b/>
          <w:lang w:eastAsia="en-GB"/>
        </w:rPr>
        <w:t>inputs</w:t>
      </w:r>
      <w:r w:rsidRPr="005F717A">
        <w:rPr>
          <w:lang w:eastAsia="en-GB"/>
        </w:rPr>
        <w:t xml:space="preserve"> and </w:t>
      </w:r>
      <w:r w:rsidRPr="005F717A">
        <w:rPr>
          <w:b/>
          <w:lang w:eastAsia="en-GB"/>
        </w:rPr>
        <w:t>outputs</w:t>
      </w:r>
      <w:r w:rsidRPr="005F717A">
        <w:rPr>
          <w:lang w:eastAsia="en-GB"/>
        </w:rPr>
        <w:t xml:space="preserve"> to </w:t>
      </w:r>
      <w:proofErr w:type="spellStart"/>
      <w:r w:rsidR="00605A98">
        <w:rPr>
          <w:lang w:eastAsia="en-GB"/>
        </w:rPr>
        <w:t>Tuak</w:t>
      </w:r>
      <w:proofErr w:type="spellEnd"/>
      <w:r w:rsidRPr="005F717A">
        <w:rPr>
          <w:lang w:eastAsia="en-GB"/>
        </w:rPr>
        <w:t>, as listed in tables 1</w:t>
      </w:r>
      <w:r w:rsidR="00B66899">
        <w:rPr>
          <w:lang w:eastAsia="en-GB"/>
        </w:rPr>
        <w:t xml:space="preserve"> to </w:t>
      </w:r>
      <w:r w:rsidRPr="005F717A">
        <w:rPr>
          <w:lang w:eastAsia="en-GB"/>
        </w:rPr>
        <w:t xml:space="preserve">9 below. </w:t>
      </w:r>
    </w:p>
    <w:p w14:paraId="01330877" w14:textId="77777777" w:rsidR="005F717A" w:rsidRPr="005F717A" w:rsidRDefault="005F717A" w:rsidP="005F717A">
      <w:pPr>
        <w:spacing w:after="240"/>
        <w:rPr>
          <w:lang w:eastAsia="en-GB"/>
        </w:rPr>
      </w:pPr>
      <w:r w:rsidRPr="005F717A">
        <w:rPr>
          <w:lang w:eastAsia="en-GB"/>
        </w:rPr>
        <w:t xml:space="preserve">However, when describing intermediate states of </w:t>
      </w:r>
      <w:proofErr w:type="spellStart"/>
      <w:r w:rsidR="00605A98">
        <w:rPr>
          <w:lang w:eastAsia="en-GB"/>
        </w:rPr>
        <w:t>Tuak</w:t>
      </w:r>
      <w:proofErr w:type="spellEnd"/>
      <w:r w:rsidRPr="005F717A">
        <w:rPr>
          <w:lang w:eastAsia="en-GB"/>
        </w:rPr>
        <w:t xml:space="preserve"> (e.g. inputs and outputs for the Keccak permutation), variables </w:t>
      </w:r>
      <w:r w:rsidR="00605A98" w:rsidRPr="0023091A">
        <w:rPr>
          <w:lang w:eastAsia="en-GB"/>
        </w:rPr>
        <w:t xml:space="preserve">are simply treated </w:t>
      </w:r>
      <w:r w:rsidRPr="005F717A">
        <w:rPr>
          <w:lang w:eastAsia="en-GB"/>
        </w:rPr>
        <w:t xml:space="preserve">as indexed bit strings. These bit strings will be presented in hexadecimal notation, using a display convention described in </w:t>
      </w:r>
      <w:r w:rsidR="00697471">
        <w:rPr>
          <w:lang w:eastAsia="en-GB"/>
        </w:rPr>
        <w:t>clause</w:t>
      </w:r>
      <w:r w:rsidRPr="005F717A">
        <w:rPr>
          <w:lang w:eastAsia="en-GB"/>
        </w:rPr>
        <w:t xml:space="preserve"> </w:t>
      </w:r>
      <w:r w:rsidR="00605A98" w:rsidRPr="00500AAD">
        <w:rPr>
          <w:lang w:eastAsia="en-GB"/>
        </w:rPr>
        <w:t>5</w:t>
      </w:r>
      <w:r w:rsidRPr="005F717A">
        <w:rPr>
          <w:lang w:eastAsia="en-GB"/>
        </w:rPr>
        <w:t xml:space="preserve">.2. </w:t>
      </w:r>
    </w:p>
    <w:p w14:paraId="1DD86E76" w14:textId="77777777" w:rsidR="0040336E" w:rsidRDefault="00605A98" w:rsidP="0040336E">
      <w:pPr>
        <w:pStyle w:val="Heading2"/>
      </w:pPr>
      <w:bookmarkStart w:id="14" w:name="_Toc99532474"/>
      <w:r>
        <w:t>4</w:t>
      </w:r>
      <w:r w:rsidR="0040336E">
        <w:t>.</w:t>
      </w:r>
      <w:r>
        <w:t>4</w:t>
      </w:r>
      <w:r w:rsidR="0040336E">
        <w:tab/>
      </w:r>
      <w:proofErr w:type="spellStart"/>
      <w:r>
        <w:t>Tuak</w:t>
      </w:r>
      <w:proofErr w:type="spellEnd"/>
      <w:r w:rsidR="0040336E">
        <w:t xml:space="preserve"> </w:t>
      </w:r>
      <w:r w:rsidRPr="00CE01E1">
        <w:t>i</w:t>
      </w:r>
      <w:r w:rsidR="0040336E">
        <w:t xml:space="preserve">nputs and </w:t>
      </w:r>
      <w:r w:rsidRPr="00CE01E1">
        <w:t>o</w:t>
      </w:r>
      <w:r w:rsidR="0040336E">
        <w:t>utputs</w:t>
      </w:r>
      <w:bookmarkEnd w:id="14"/>
    </w:p>
    <w:p w14:paraId="1312654F" w14:textId="77777777" w:rsidR="00D53DD8" w:rsidRPr="00D53DD8" w:rsidRDefault="00D53DD8" w:rsidP="00D53DD8">
      <w:pPr>
        <w:spacing w:after="240"/>
        <w:rPr>
          <w:lang w:eastAsia="en-GB"/>
        </w:rPr>
      </w:pPr>
      <w:r w:rsidRPr="00D53DD8">
        <w:rPr>
          <w:lang w:eastAsia="en-GB"/>
        </w:rPr>
        <w:t xml:space="preserve">The inputs to </w:t>
      </w:r>
      <w:proofErr w:type="spellStart"/>
      <w:r w:rsidR="00605A98">
        <w:rPr>
          <w:lang w:eastAsia="en-GB"/>
        </w:rPr>
        <w:t>Tuak</w:t>
      </w:r>
      <w:proofErr w:type="spellEnd"/>
      <w:r w:rsidRPr="00D53DD8">
        <w:rPr>
          <w:lang w:eastAsia="en-GB"/>
        </w:rPr>
        <w:t xml:space="preserve"> are given in tables 1 and 2, the outputs in tables 3</w:t>
      </w:r>
      <w:r w:rsidR="00F764D6">
        <w:rPr>
          <w:lang w:eastAsia="en-GB"/>
        </w:rPr>
        <w:t xml:space="preserve"> to </w:t>
      </w:r>
      <w:r w:rsidRPr="00D53DD8">
        <w:rPr>
          <w:lang w:eastAsia="en-GB"/>
        </w:rPr>
        <w:t xml:space="preserve">9 below. </w:t>
      </w:r>
    </w:p>
    <w:p w14:paraId="43C54EC5" w14:textId="77777777" w:rsidR="00D53DD8" w:rsidRPr="00D53DD8" w:rsidRDefault="00D53DD8" w:rsidP="00D53DD8">
      <w:pPr>
        <w:spacing w:after="240"/>
        <w:rPr>
          <w:lang w:eastAsia="en-GB"/>
        </w:rPr>
      </w:pPr>
      <w:r w:rsidRPr="00D53DD8">
        <w:rPr>
          <w:lang w:eastAsia="en-GB"/>
        </w:rPr>
        <w:t xml:space="preserve">There are a few differences from the inputs and outputs to MILENAGE [2]. </w:t>
      </w:r>
    </w:p>
    <w:p w14:paraId="036BAD34" w14:textId="77777777" w:rsidR="0049513F" w:rsidRDefault="00605A98" w:rsidP="00D53DD8">
      <w:pPr>
        <w:spacing w:after="240"/>
        <w:rPr>
          <w:lang w:eastAsia="en-GB"/>
        </w:rPr>
      </w:pPr>
      <w:r w:rsidRPr="004E07CD">
        <w:rPr>
          <w:lang w:eastAsia="en-GB"/>
        </w:rPr>
        <w:t>The</w:t>
      </w:r>
      <w:r w:rsidR="00D53DD8" w:rsidRPr="00D53DD8">
        <w:rPr>
          <w:lang w:eastAsia="en-GB"/>
        </w:rPr>
        <w:t xml:space="preserve"> key K </w:t>
      </w:r>
      <w:r w:rsidRPr="004E07CD">
        <w:rPr>
          <w:lang w:eastAsia="en-GB"/>
        </w:rPr>
        <w:t>may</w:t>
      </w:r>
      <w:r w:rsidR="00D53DD8" w:rsidRPr="00D53DD8">
        <w:rPr>
          <w:lang w:eastAsia="en-GB"/>
        </w:rPr>
        <w:t xml:space="preserve"> be 128 bits </w:t>
      </w:r>
      <w:r w:rsidR="00D53DD8" w:rsidRPr="00D53DD8">
        <w:rPr>
          <w:b/>
          <w:lang w:eastAsia="en-GB"/>
        </w:rPr>
        <w:t>or</w:t>
      </w:r>
      <w:r w:rsidR="00D53DD8" w:rsidRPr="00D53DD8">
        <w:rPr>
          <w:lang w:eastAsia="en-GB"/>
        </w:rPr>
        <w:t xml:space="preserve"> 256 bits. MAC-A and MAC-S </w:t>
      </w:r>
      <w:r w:rsidRPr="004E07CD">
        <w:rPr>
          <w:lang w:eastAsia="en-GB"/>
        </w:rPr>
        <w:t>may</w:t>
      </w:r>
      <w:r w:rsidR="00D53DD8" w:rsidRPr="00D53DD8">
        <w:rPr>
          <w:lang w:eastAsia="en-GB"/>
        </w:rPr>
        <w:t xml:space="preserve"> be 64, 128 </w:t>
      </w:r>
      <w:r w:rsidR="00D53DD8" w:rsidRPr="00D53DD8">
        <w:rPr>
          <w:b/>
          <w:lang w:eastAsia="en-GB"/>
        </w:rPr>
        <w:t>or</w:t>
      </w:r>
      <w:r w:rsidR="00D53DD8" w:rsidRPr="00D53DD8">
        <w:rPr>
          <w:lang w:eastAsia="en-GB"/>
        </w:rPr>
        <w:t xml:space="preserve"> 256 bits. RES </w:t>
      </w:r>
      <w:r w:rsidRPr="00E25D80">
        <w:rPr>
          <w:lang w:eastAsia="en-GB"/>
        </w:rPr>
        <w:t>may</w:t>
      </w:r>
      <w:r w:rsidR="00D53DD8" w:rsidRPr="00D53DD8">
        <w:rPr>
          <w:lang w:eastAsia="en-GB"/>
        </w:rPr>
        <w:t xml:space="preserve"> be 32, 64, 128 </w:t>
      </w:r>
      <w:r w:rsidR="00D53DD8" w:rsidRPr="00D53DD8">
        <w:rPr>
          <w:b/>
          <w:lang w:eastAsia="en-GB"/>
        </w:rPr>
        <w:t>or</w:t>
      </w:r>
      <w:r w:rsidR="00D53DD8" w:rsidRPr="00D53DD8">
        <w:rPr>
          <w:lang w:eastAsia="en-GB"/>
        </w:rPr>
        <w:t xml:space="preserve"> 256 bits. CK and IK </w:t>
      </w:r>
      <w:r w:rsidRPr="00DA1DB3">
        <w:rPr>
          <w:lang w:eastAsia="en-GB"/>
        </w:rPr>
        <w:t>may</w:t>
      </w:r>
      <w:r w:rsidR="00D53DD8" w:rsidRPr="00D53DD8">
        <w:rPr>
          <w:lang w:eastAsia="en-GB"/>
        </w:rPr>
        <w:t xml:space="preserve"> be 128 </w:t>
      </w:r>
      <w:r w:rsidR="00D53DD8" w:rsidRPr="00D53DD8">
        <w:rPr>
          <w:b/>
          <w:lang w:eastAsia="en-GB"/>
        </w:rPr>
        <w:t>or</w:t>
      </w:r>
      <w:r w:rsidR="00D53DD8" w:rsidRPr="00D53DD8">
        <w:rPr>
          <w:lang w:eastAsia="en-GB"/>
        </w:rPr>
        <w:t xml:space="preserve"> 256 bits. Existing 3GPP </w:t>
      </w:r>
      <w:r w:rsidR="001D332A">
        <w:rPr>
          <w:lang w:eastAsia="en-GB"/>
        </w:rPr>
        <w:t>specifications</w:t>
      </w:r>
      <w:r w:rsidR="00D53DD8" w:rsidRPr="00D53DD8">
        <w:rPr>
          <w:lang w:eastAsia="en-GB"/>
        </w:rPr>
        <w:t xml:space="preserve"> (see [1]</w:t>
      </w:r>
      <w:r w:rsidR="001D332A">
        <w:rPr>
          <w:lang w:eastAsia="en-GB"/>
        </w:rPr>
        <w:t xml:space="preserve"> and [</w:t>
      </w:r>
      <w:r w:rsidR="003708B4">
        <w:rPr>
          <w:lang w:eastAsia="en-GB"/>
        </w:rPr>
        <w:t>5</w:t>
      </w:r>
      <w:r w:rsidR="001D332A">
        <w:rPr>
          <w:lang w:eastAsia="en-GB"/>
        </w:rPr>
        <w:t>]</w:t>
      </w:r>
      <w:r w:rsidR="00D53DD8" w:rsidRPr="00D53DD8">
        <w:rPr>
          <w:lang w:eastAsia="en-GB"/>
        </w:rPr>
        <w:t xml:space="preserve">) do not support all these possibilities, but they are included in </w:t>
      </w:r>
      <w:proofErr w:type="spellStart"/>
      <w:r>
        <w:rPr>
          <w:lang w:eastAsia="en-GB"/>
        </w:rPr>
        <w:t>Tuak</w:t>
      </w:r>
      <w:proofErr w:type="spellEnd"/>
      <w:r w:rsidR="00D53DD8" w:rsidRPr="00D53DD8">
        <w:rPr>
          <w:lang w:eastAsia="en-GB"/>
        </w:rPr>
        <w:t xml:space="preserve"> for future flexibility</w:t>
      </w:r>
      <w:r w:rsidR="001D332A">
        <w:rPr>
          <w:lang w:eastAsia="en-GB"/>
        </w:rPr>
        <w:t xml:space="preserve"> in case future releases of these specifications support them</w:t>
      </w:r>
      <w:r w:rsidR="00D53DD8" w:rsidRPr="00D53DD8">
        <w:rPr>
          <w:lang w:eastAsia="en-GB"/>
        </w:rPr>
        <w:t>.</w:t>
      </w:r>
    </w:p>
    <w:p w14:paraId="54E06693" w14:textId="77777777" w:rsidR="00D53DD8" w:rsidRDefault="0049513F" w:rsidP="001D6E6C">
      <w:pPr>
        <w:pStyle w:val="NO"/>
        <w:rPr>
          <w:lang w:eastAsia="en-GB"/>
        </w:rPr>
      </w:pPr>
      <w:r w:rsidRPr="0049513F">
        <w:rPr>
          <w:lang w:eastAsia="en-GB"/>
        </w:rPr>
        <w:t>NOTE 1:</w:t>
      </w:r>
      <w:r w:rsidRPr="0049513F">
        <w:rPr>
          <w:lang w:eastAsia="en-GB"/>
        </w:rPr>
        <w:tab/>
        <w:t xml:space="preserve">The 3G security architecture specification [1] calls the output of the f1 function ‘MAC’ while the present document and [2] call it </w:t>
      </w:r>
      <w:r w:rsidR="001D6E6C">
        <w:rPr>
          <w:lang w:eastAsia="en-GB"/>
        </w:rPr>
        <w:t>'</w:t>
      </w:r>
      <w:r w:rsidRPr="0049513F">
        <w:rPr>
          <w:lang w:eastAsia="en-GB"/>
        </w:rPr>
        <w:t>MAC-</w:t>
      </w:r>
      <w:r w:rsidR="001D6E6C" w:rsidRPr="0049513F">
        <w:rPr>
          <w:lang w:eastAsia="en-GB"/>
        </w:rPr>
        <w:t>A</w:t>
      </w:r>
      <w:r w:rsidR="001D6E6C">
        <w:rPr>
          <w:lang w:eastAsia="en-GB"/>
        </w:rPr>
        <w:t>'</w:t>
      </w:r>
      <w:r w:rsidRPr="0049513F">
        <w:rPr>
          <w:lang w:eastAsia="en-GB"/>
        </w:rPr>
        <w:t>.</w:t>
      </w:r>
    </w:p>
    <w:p w14:paraId="3FCC0891" w14:textId="77777777" w:rsidR="00C05B20" w:rsidRPr="00A04C84" w:rsidRDefault="00C05B20" w:rsidP="00A82DA4">
      <w:r>
        <w:t>Any</w:t>
      </w:r>
      <w:r w:rsidRPr="00930A48">
        <w:t xml:space="preserve"> si</w:t>
      </w:r>
      <w:r>
        <w:t xml:space="preserve">zes for </w:t>
      </w:r>
      <w:r w:rsidRPr="00930A48">
        <w:t xml:space="preserve">the </w:t>
      </w:r>
      <w:r>
        <w:t>parameters K, MAC-A</w:t>
      </w:r>
      <w:r w:rsidRPr="00930A48">
        <w:t xml:space="preserve">, MAC-S, RES, CK and IK </w:t>
      </w:r>
      <w:r>
        <w:t xml:space="preserve">mentioned in the present document </w:t>
      </w:r>
      <w:r w:rsidRPr="00930A48">
        <w:t xml:space="preserve">shall not be supported </w:t>
      </w:r>
      <w:r>
        <w:t>nor used in entities defined in</w:t>
      </w:r>
      <w:r w:rsidRPr="00930A48">
        <w:t xml:space="preserve"> 3GPP </w:t>
      </w:r>
      <w:r>
        <w:t>specifications until these specifications explicitly allow their use</w:t>
      </w:r>
      <w:r w:rsidRPr="00930A48">
        <w:t>.</w:t>
      </w:r>
    </w:p>
    <w:p w14:paraId="1171837C" w14:textId="77777777" w:rsidR="00B856B7" w:rsidRPr="007D6484" w:rsidRDefault="00D53DD8" w:rsidP="00B856B7">
      <w:pPr>
        <w:spacing w:after="240"/>
        <w:rPr>
          <w:lang w:eastAsia="en-GB"/>
        </w:rPr>
      </w:pPr>
      <w:r w:rsidRPr="00D53DD8">
        <w:rPr>
          <w:lang w:eastAsia="en-GB"/>
        </w:rPr>
        <w:t>In any particular implementation, the parameters shall have a fixed length, chosen in advance. For example an operator may fix K at length 256 bits, RES at length 64 bits, CK and IK at length 128 bits. As the lengths do not vary with input, they are not specified as formal input parameters.</w:t>
      </w:r>
      <w:r w:rsidRPr="00D53DD8">
        <w:rPr>
          <w:sz w:val="22"/>
          <w:lang w:eastAsia="en-GB"/>
        </w:rPr>
        <w:t xml:space="preserve"> </w:t>
      </w:r>
    </w:p>
    <w:p w14:paraId="4ACDF999" w14:textId="77777777" w:rsidR="00BE03C7" w:rsidRPr="00BE03C7" w:rsidRDefault="00BE03C7" w:rsidP="001D6E6C">
      <w:pPr>
        <w:pStyle w:val="TH"/>
        <w:rPr>
          <w:i/>
          <w:lang w:eastAsia="en-GB"/>
        </w:rPr>
      </w:pPr>
      <w:r w:rsidRPr="00BE03C7">
        <w:rPr>
          <w:lang w:eastAsia="en-GB"/>
        </w:rPr>
        <w:t xml:space="preserve">Table 1: Inputs to </w:t>
      </w:r>
      <w:r w:rsidRPr="00BE03C7">
        <w:rPr>
          <w:i/>
          <w:lang w:eastAsia="en-GB"/>
        </w:rPr>
        <w:t>f1</w:t>
      </w:r>
      <w:r w:rsidRPr="00BE03C7">
        <w:rPr>
          <w:lang w:eastAsia="en-GB"/>
        </w:rPr>
        <w:t xml:space="preserve"> and </w:t>
      </w:r>
      <w:r w:rsidRPr="00BE03C7">
        <w:rPr>
          <w:i/>
          <w:lang w:eastAsia="en-GB"/>
        </w:rPr>
        <w:t>f1*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670"/>
      </w:tblGrid>
      <w:tr w:rsidR="00BE03C7" w:rsidRPr="00BE03C7" w14:paraId="4DBB7982" w14:textId="77777777" w:rsidTr="00992D49">
        <w:trPr>
          <w:jc w:val="center"/>
        </w:trPr>
        <w:tc>
          <w:tcPr>
            <w:tcW w:w="1242" w:type="dxa"/>
            <w:shd w:val="pct25" w:color="auto" w:fill="FFFFFF"/>
          </w:tcPr>
          <w:p w14:paraId="5AED3C58"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5A30ED09" w14:textId="77777777" w:rsidR="00BE03C7" w:rsidRPr="00BE03C7" w:rsidRDefault="00BE03C7" w:rsidP="001D6E6C">
            <w:pPr>
              <w:pStyle w:val="TAH"/>
              <w:rPr>
                <w:lang w:eastAsia="en-GB"/>
              </w:rPr>
            </w:pPr>
            <w:r w:rsidRPr="00BE03C7">
              <w:rPr>
                <w:lang w:eastAsia="en-GB"/>
              </w:rPr>
              <w:t>Size (bits)</w:t>
            </w:r>
          </w:p>
        </w:tc>
        <w:tc>
          <w:tcPr>
            <w:tcW w:w="5670" w:type="dxa"/>
            <w:shd w:val="pct25" w:color="auto" w:fill="FFFFFF"/>
          </w:tcPr>
          <w:p w14:paraId="22024FC8" w14:textId="77777777" w:rsidR="00BE03C7" w:rsidRPr="00BE03C7" w:rsidRDefault="00BE03C7" w:rsidP="001D6E6C">
            <w:pPr>
              <w:pStyle w:val="TAH"/>
              <w:rPr>
                <w:lang w:eastAsia="en-GB"/>
              </w:rPr>
            </w:pPr>
            <w:r w:rsidRPr="00BE03C7">
              <w:rPr>
                <w:lang w:eastAsia="en-GB"/>
              </w:rPr>
              <w:t>Comment</w:t>
            </w:r>
          </w:p>
        </w:tc>
      </w:tr>
      <w:tr w:rsidR="00BE03C7" w:rsidRPr="00BE03C7" w14:paraId="3BFBC958" w14:textId="77777777" w:rsidTr="00992D49">
        <w:trPr>
          <w:jc w:val="center"/>
        </w:trPr>
        <w:tc>
          <w:tcPr>
            <w:tcW w:w="1242" w:type="dxa"/>
          </w:tcPr>
          <w:p w14:paraId="2C313F81" w14:textId="77777777" w:rsidR="00BE03C7" w:rsidRPr="00BE03C7" w:rsidRDefault="00BE03C7" w:rsidP="001D6E6C">
            <w:pPr>
              <w:pStyle w:val="TAL"/>
              <w:rPr>
                <w:lang w:eastAsia="en-GB"/>
              </w:rPr>
            </w:pPr>
            <w:r w:rsidRPr="00BE03C7">
              <w:rPr>
                <w:lang w:eastAsia="en-GB"/>
              </w:rPr>
              <w:t>K</w:t>
            </w:r>
          </w:p>
        </w:tc>
        <w:tc>
          <w:tcPr>
            <w:tcW w:w="1134" w:type="dxa"/>
          </w:tcPr>
          <w:p w14:paraId="785DF214" w14:textId="77777777" w:rsidR="00BE03C7" w:rsidRPr="00BE03C7" w:rsidRDefault="00BE03C7" w:rsidP="001D6E6C">
            <w:pPr>
              <w:pStyle w:val="TAL"/>
              <w:jc w:val="center"/>
              <w:rPr>
                <w:lang w:eastAsia="en-GB"/>
              </w:rPr>
            </w:pPr>
            <w:r w:rsidRPr="00BE03C7">
              <w:rPr>
                <w:lang w:eastAsia="en-GB"/>
              </w:rPr>
              <w:t>128 or 256</w:t>
            </w:r>
          </w:p>
        </w:tc>
        <w:tc>
          <w:tcPr>
            <w:tcW w:w="5670" w:type="dxa"/>
          </w:tcPr>
          <w:p w14:paraId="471CEEA3" w14:textId="77777777" w:rsidR="00BE03C7" w:rsidRPr="00BE03C7" w:rsidRDefault="00BE03C7" w:rsidP="001D6E6C">
            <w:pPr>
              <w:pStyle w:val="TAL"/>
              <w:rPr>
                <w:lang w:eastAsia="en-GB"/>
              </w:rPr>
            </w:pPr>
            <w:r w:rsidRPr="00BE03C7">
              <w:rPr>
                <w:lang w:eastAsia="en-GB"/>
              </w:rPr>
              <w:t>Subscriber key K[0]…K[127] or K[0]…K[255]</w:t>
            </w:r>
          </w:p>
        </w:tc>
      </w:tr>
      <w:tr w:rsidR="00BE03C7" w:rsidRPr="00BE03C7" w14:paraId="19B441A5" w14:textId="77777777" w:rsidTr="00992D49">
        <w:trPr>
          <w:jc w:val="center"/>
        </w:trPr>
        <w:tc>
          <w:tcPr>
            <w:tcW w:w="1242" w:type="dxa"/>
          </w:tcPr>
          <w:p w14:paraId="4567FE8C" w14:textId="77777777" w:rsidR="00BE03C7" w:rsidRPr="00BE03C7" w:rsidRDefault="00BE03C7" w:rsidP="001D6E6C">
            <w:pPr>
              <w:pStyle w:val="TAL"/>
              <w:rPr>
                <w:lang w:eastAsia="en-GB"/>
              </w:rPr>
            </w:pPr>
            <w:r w:rsidRPr="00BE03C7">
              <w:rPr>
                <w:lang w:eastAsia="en-GB"/>
              </w:rPr>
              <w:t>RAND</w:t>
            </w:r>
          </w:p>
        </w:tc>
        <w:tc>
          <w:tcPr>
            <w:tcW w:w="1134" w:type="dxa"/>
          </w:tcPr>
          <w:p w14:paraId="419D28EF" w14:textId="77777777" w:rsidR="00BE03C7" w:rsidRPr="00BE03C7" w:rsidRDefault="00BE03C7" w:rsidP="001D6E6C">
            <w:pPr>
              <w:pStyle w:val="TAL"/>
              <w:jc w:val="center"/>
              <w:rPr>
                <w:lang w:eastAsia="en-GB"/>
              </w:rPr>
            </w:pPr>
            <w:r w:rsidRPr="00BE03C7">
              <w:rPr>
                <w:lang w:eastAsia="en-GB"/>
              </w:rPr>
              <w:t>128</w:t>
            </w:r>
          </w:p>
        </w:tc>
        <w:tc>
          <w:tcPr>
            <w:tcW w:w="5670" w:type="dxa"/>
          </w:tcPr>
          <w:p w14:paraId="45383E21" w14:textId="77777777" w:rsidR="00BE03C7" w:rsidRPr="00BE03C7" w:rsidRDefault="00BE03C7" w:rsidP="001D6E6C">
            <w:pPr>
              <w:pStyle w:val="TAL"/>
              <w:rPr>
                <w:lang w:eastAsia="en-GB"/>
              </w:rPr>
            </w:pPr>
            <w:r w:rsidRPr="00BE03C7">
              <w:rPr>
                <w:lang w:eastAsia="en-GB"/>
              </w:rPr>
              <w:t>Random challenge RAND[0]…</w:t>
            </w:r>
            <w:smartTag w:uri="urn:schemas-microsoft-com:office:smarttags" w:element="place">
              <w:r w:rsidRPr="00BE03C7">
                <w:rPr>
                  <w:lang w:eastAsia="en-GB"/>
                </w:rPr>
                <w:t>RAND</w:t>
              </w:r>
            </w:smartTag>
            <w:r w:rsidRPr="00BE03C7">
              <w:rPr>
                <w:lang w:eastAsia="en-GB"/>
              </w:rPr>
              <w:t>[127]</w:t>
            </w:r>
          </w:p>
        </w:tc>
      </w:tr>
      <w:tr w:rsidR="00BE03C7" w:rsidRPr="00BE03C7" w14:paraId="1641B113" w14:textId="77777777" w:rsidTr="00992D49">
        <w:trPr>
          <w:jc w:val="center"/>
        </w:trPr>
        <w:tc>
          <w:tcPr>
            <w:tcW w:w="1242" w:type="dxa"/>
          </w:tcPr>
          <w:p w14:paraId="33471F9F" w14:textId="77777777" w:rsidR="00BE03C7" w:rsidRPr="00BE03C7" w:rsidRDefault="00BE03C7" w:rsidP="001D6E6C">
            <w:pPr>
              <w:pStyle w:val="TAL"/>
              <w:rPr>
                <w:lang w:eastAsia="en-GB"/>
              </w:rPr>
            </w:pPr>
            <w:r w:rsidRPr="00BE03C7">
              <w:rPr>
                <w:lang w:eastAsia="en-GB"/>
              </w:rPr>
              <w:t>SQN</w:t>
            </w:r>
          </w:p>
        </w:tc>
        <w:tc>
          <w:tcPr>
            <w:tcW w:w="1134" w:type="dxa"/>
          </w:tcPr>
          <w:p w14:paraId="4A94F7F2" w14:textId="77777777" w:rsidR="00BE03C7" w:rsidRPr="00BE03C7" w:rsidRDefault="00BE03C7" w:rsidP="001D6E6C">
            <w:pPr>
              <w:pStyle w:val="TAL"/>
              <w:jc w:val="center"/>
              <w:rPr>
                <w:lang w:eastAsia="en-GB"/>
              </w:rPr>
            </w:pPr>
            <w:r w:rsidRPr="00BE03C7">
              <w:rPr>
                <w:lang w:eastAsia="en-GB"/>
              </w:rPr>
              <w:t>48</w:t>
            </w:r>
          </w:p>
        </w:tc>
        <w:tc>
          <w:tcPr>
            <w:tcW w:w="5670" w:type="dxa"/>
          </w:tcPr>
          <w:p w14:paraId="4FF8C8F1" w14:textId="77777777" w:rsidR="00BE03C7" w:rsidRPr="00BE03C7" w:rsidRDefault="00BE03C7" w:rsidP="001D6E6C">
            <w:pPr>
              <w:pStyle w:val="TAL"/>
              <w:rPr>
                <w:lang w:eastAsia="en-GB"/>
              </w:rPr>
            </w:pPr>
            <w:r w:rsidRPr="00BE03C7">
              <w:rPr>
                <w:lang w:eastAsia="en-GB"/>
              </w:rPr>
              <w:t xml:space="preserve">Sequence number SQN[0]…SQN[47] (for </w:t>
            </w:r>
            <w:r w:rsidRPr="00BE03C7">
              <w:rPr>
                <w:b/>
                <w:i/>
                <w:lang w:eastAsia="en-GB"/>
              </w:rPr>
              <w:t>f1*</w:t>
            </w:r>
            <w:r w:rsidRPr="00BE03C7">
              <w:rPr>
                <w:lang w:eastAsia="en-GB"/>
              </w:rPr>
              <w:t xml:space="preserve"> this input is more precisely called SQN</w:t>
            </w:r>
            <w:r w:rsidRPr="00BE03C7">
              <w:rPr>
                <w:vertAlign w:val="subscript"/>
                <w:lang w:eastAsia="en-GB"/>
              </w:rPr>
              <w:t>MS</w:t>
            </w:r>
            <w:r w:rsidRPr="00BE03C7">
              <w:rPr>
                <w:lang w:eastAsia="en-GB"/>
              </w:rPr>
              <w:t>)</w:t>
            </w:r>
          </w:p>
        </w:tc>
      </w:tr>
      <w:tr w:rsidR="00BE03C7" w:rsidRPr="00BE03C7" w14:paraId="4DD2164B" w14:textId="77777777" w:rsidTr="00992D49">
        <w:trPr>
          <w:jc w:val="center"/>
        </w:trPr>
        <w:tc>
          <w:tcPr>
            <w:tcW w:w="1242" w:type="dxa"/>
          </w:tcPr>
          <w:p w14:paraId="7132F27A" w14:textId="77777777" w:rsidR="00BE03C7" w:rsidRPr="00BE03C7" w:rsidRDefault="00BE03C7" w:rsidP="001D6E6C">
            <w:pPr>
              <w:pStyle w:val="TAL"/>
              <w:rPr>
                <w:lang w:eastAsia="en-GB"/>
              </w:rPr>
            </w:pPr>
            <w:r w:rsidRPr="00BE03C7">
              <w:rPr>
                <w:lang w:eastAsia="en-GB"/>
              </w:rPr>
              <w:t>AMF</w:t>
            </w:r>
          </w:p>
        </w:tc>
        <w:tc>
          <w:tcPr>
            <w:tcW w:w="1134" w:type="dxa"/>
          </w:tcPr>
          <w:p w14:paraId="4A8D2496" w14:textId="77777777" w:rsidR="00BE03C7" w:rsidRPr="00BE03C7" w:rsidRDefault="00BE03C7" w:rsidP="001D6E6C">
            <w:pPr>
              <w:pStyle w:val="TAL"/>
              <w:jc w:val="center"/>
              <w:rPr>
                <w:lang w:eastAsia="en-GB"/>
              </w:rPr>
            </w:pPr>
            <w:r w:rsidRPr="00BE03C7">
              <w:rPr>
                <w:lang w:eastAsia="en-GB"/>
              </w:rPr>
              <w:t>16</w:t>
            </w:r>
          </w:p>
        </w:tc>
        <w:tc>
          <w:tcPr>
            <w:tcW w:w="5670" w:type="dxa"/>
          </w:tcPr>
          <w:p w14:paraId="23C1687C" w14:textId="77777777" w:rsidR="00BE03C7" w:rsidRPr="00BE03C7" w:rsidRDefault="00BE03C7" w:rsidP="001D6E6C">
            <w:pPr>
              <w:pStyle w:val="TAL"/>
              <w:rPr>
                <w:lang w:eastAsia="en-GB"/>
              </w:rPr>
            </w:pPr>
            <w:r w:rsidRPr="00BE03C7">
              <w:rPr>
                <w:lang w:eastAsia="en-GB"/>
              </w:rPr>
              <w:t>Authentication management field AMF[0]…AMF[15]</w:t>
            </w:r>
          </w:p>
        </w:tc>
      </w:tr>
    </w:tbl>
    <w:p w14:paraId="0FAE0C66" w14:textId="77777777" w:rsidR="00BE03C7" w:rsidRPr="00BE03C7" w:rsidRDefault="00BE03C7" w:rsidP="00BE03C7">
      <w:pPr>
        <w:overflowPunct w:val="0"/>
        <w:autoSpaceDE w:val="0"/>
        <w:autoSpaceDN w:val="0"/>
        <w:adjustRightInd w:val="0"/>
        <w:textAlignment w:val="baseline"/>
        <w:rPr>
          <w:lang w:eastAsia="en-GB"/>
        </w:rPr>
      </w:pPr>
    </w:p>
    <w:p w14:paraId="231E4DAB" w14:textId="77777777" w:rsidR="00BE03C7" w:rsidRPr="00BE03C7" w:rsidRDefault="00BE03C7" w:rsidP="001D6E6C">
      <w:pPr>
        <w:pStyle w:val="TH"/>
        <w:rPr>
          <w:i/>
          <w:lang w:eastAsia="en-GB"/>
        </w:rPr>
      </w:pPr>
      <w:r w:rsidRPr="00BE03C7">
        <w:rPr>
          <w:lang w:eastAsia="en-GB"/>
        </w:rPr>
        <w:t xml:space="preserve">Table 2: Inputs to </w:t>
      </w:r>
      <w:r w:rsidRPr="00BE03C7">
        <w:rPr>
          <w:i/>
          <w:lang w:eastAsia="en-GB"/>
        </w:rPr>
        <w:t>f2</w:t>
      </w:r>
      <w:r w:rsidRPr="00BE03C7">
        <w:rPr>
          <w:lang w:eastAsia="en-GB"/>
        </w:rPr>
        <w:t xml:space="preserve">, </w:t>
      </w:r>
      <w:r w:rsidRPr="00BE03C7">
        <w:rPr>
          <w:i/>
          <w:lang w:eastAsia="en-GB"/>
        </w:rPr>
        <w:t>f3</w:t>
      </w:r>
      <w:r w:rsidRPr="00BE03C7">
        <w:rPr>
          <w:lang w:eastAsia="en-GB"/>
        </w:rPr>
        <w:t xml:space="preserve">, </w:t>
      </w:r>
      <w:r w:rsidRPr="00BE03C7">
        <w:rPr>
          <w:i/>
          <w:lang w:eastAsia="en-GB"/>
        </w:rPr>
        <w:t>f4</w:t>
      </w:r>
      <w:r w:rsidRPr="00BE03C7">
        <w:rPr>
          <w:lang w:eastAsia="en-GB"/>
        </w:rPr>
        <w:t xml:space="preserve">, </w:t>
      </w:r>
      <w:r w:rsidRPr="00BE03C7">
        <w:rPr>
          <w:i/>
          <w:lang w:eastAsia="en-GB"/>
        </w:rPr>
        <w:t>f5</w:t>
      </w:r>
      <w:r w:rsidRPr="00BE03C7">
        <w:rPr>
          <w:lang w:eastAsia="en-GB"/>
        </w:rPr>
        <w:t xml:space="preserve"> and </w:t>
      </w:r>
      <w:r w:rsidRPr="00BE03C7">
        <w:rPr>
          <w:i/>
          <w:lang w:eastAsia="en-GB"/>
        </w:rPr>
        <w:t>f5*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670"/>
      </w:tblGrid>
      <w:tr w:rsidR="00BE03C7" w:rsidRPr="00BE03C7" w14:paraId="559F5139" w14:textId="77777777" w:rsidTr="00992D49">
        <w:trPr>
          <w:jc w:val="center"/>
        </w:trPr>
        <w:tc>
          <w:tcPr>
            <w:tcW w:w="1242" w:type="dxa"/>
            <w:shd w:val="pct25" w:color="auto" w:fill="FFFFFF"/>
          </w:tcPr>
          <w:p w14:paraId="5C965DD4"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0F9A7D83" w14:textId="77777777" w:rsidR="00BE03C7" w:rsidRPr="00BE03C7" w:rsidRDefault="00BE03C7" w:rsidP="001D6E6C">
            <w:pPr>
              <w:pStyle w:val="TAH"/>
              <w:rPr>
                <w:lang w:eastAsia="en-GB"/>
              </w:rPr>
            </w:pPr>
            <w:r w:rsidRPr="00BE03C7">
              <w:rPr>
                <w:lang w:eastAsia="en-GB"/>
              </w:rPr>
              <w:t>Size (bits)</w:t>
            </w:r>
          </w:p>
        </w:tc>
        <w:tc>
          <w:tcPr>
            <w:tcW w:w="5670" w:type="dxa"/>
            <w:shd w:val="pct25" w:color="auto" w:fill="FFFFFF"/>
          </w:tcPr>
          <w:p w14:paraId="34CDC8DB" w14:textId="77777777" w:rsidR="00BE03C7" w:rsidRPr="00BE03C7" w:rsidRDefault="00BE03C7" w:rsidP="001D6E6C">
            <w:pPr>
              <w:pStyle w:val="TAH"/>
              <w:rPr>
                <w:lang w:eastAsia="en-GB"/>
              </w:rPr>
            </w:pPr>
            <w:r w:rsidRPr="00BE03C7">
              <w:rPr>
                <w:lang w:eastAsia="en-GB"/>
              </w:rPr>
              <w:t>Comment</w:t>
            </w:r>
          </w:p>
        </w:tc>
      </w:tr>
      <w:tr w:rsidR="00BE03C7" w:rsidRPr="00BE03C7" w14:paraId="117D0946" w14:textId="77777777" w:rsidTr="00992D49">
        <w:trPr>
          <w:jc w:val="center"/>
        </w:trPr>
        <w:tc>
          <w:tcPr>
            <w:tcW w:w="1242" w:type="dxa"/>
          </w:tcPr>
          <w:p w14:paraId="5BFBE57A" w14:textId="77777777" w:rsidR="00BE03C7" w:rsidRPr="00BE03C7" w:rsidRDefault="00BE03C7" w:rsidP="001D6E6C">
            <w:pPr>
              <w:pStyle w:val="TAL"/>
              <w:rPr>
                <w:lang w:eastAsia="en-GB"/>
              </w:rPr>
            </w:pPr>
            <w:r w:rsidRPr="00BE03C7">
              <w:rPr>
                <w:lang w:eastAsia="en-GB"/>
              </w:rPr>
              <w:t>K</w:t>
            </w:r>
          </w:p>
        </w:tc>
        <w:tc>
          <w:tcPr>
            <w:tcW w:w="1134" w:type="dxa"/>
          </w:tcPr>
          <w:p w14:paraId="699F5721" w14:textId="77777777" w:rsidR="00BE03C7" w:rsidRPr="00BE03C7" w:rsidRDefault="00BE03C7" w:rsidP="001D6E6C">
            <w:pPr>
              <w:pStyle w:val="TAL"/>
              <w:jc w:val="center"/>
              <w:rPr>
                <w:lang w:eastAsia="en-GB"/>
              </w:rPr>
            </w:pPr>
            <w:r w:rsidRPr="00BE03C7">
              <w:rPr>
                <w:lang w:eastAsia="en-GB"/>
              </w:rPr>
              <w:t>128 or 256</w:t>
            </w:r>
          </w:p>
        </w:tc>
        <w:tc>
          <w:tcPr>
            <w:tcW w:w="5670" w:type="dxa"/>
          </w:tcPr>
          <w:p w14:paraId="20DE76B7" w14:textId="77777777" w:rsidR="00BE03C7" w:rsidRPr="00BE03C7" w:rsidRDefault="00BE03C7" w:rsidP="001D6E6C">
            <w:pPr>
              <w:pStyle w:val="TAL"/>
              <w:rPr>
                <w:lang w:eastAsia="en-GB"/>
              </w:rPr>
            </w:pPr>
            <w:r w:rsidRPr="00BE03C7">
              <w:rPr>
                <w:lang w:eastAsia="en-GB"/>
              </w:rPr>
              <w:t>Subscriber key K[0]…K[127] or K[0]…K[255]</w:t>
            </w:r>
          </w:p>
        </w:tc>
      </w:tr>
      <w:tr w:rsidR="00BE03C7" w:rsidRPr="00BE03C7" w14:paraId="4B8C3F6F" w14:textId="77777777" w:rsidTr="00992D49">
        <w:trPr>
          <w:jc w:val="center"/>
        </w:trPr>
        <w:tc>
          <w:tcPr>
            <w:tcW w:w="1242" w:type="dxa"/>
          </w:tcPr>
          <w:p w14:paraId="04D97E27" w14:textId="77777777" w:rsidR="00BE03C7" w:rsidRPr="00BE03C7" w:rsidRDefault="00BE03C7" w:rsidP="001D6E6C">
            <w:pPr>
              <w:pStyle w:val="TAL"/>
              <w:rPr>
                <w:lang w:eastAsia="en-GB"/>
              </w:rPr>
            </w:pPr>
            <w:r w:rsidRPr="00BE03C7">
              <w:rPr>
                <w:lang w:eastAsia="en-GB"/>
              </w:rPr>
              <w:t>RAND</w:t>
            </w:r>
          </w:p>
        </w:tc>
        <w:tc>
          <w:tcPr>
            <w:tcW w:w="1134" w:type="dxa"/>
          </w:tcPr>
          <w:p w14:paraId="26C948BB" w14:textId="77777777" w:rsidR="00BE03C7" w:rsidRPr="00BE03C7" w:rsidRDefault="00BE03C7" w:rsidP="001D6E6C">
            <w:pPr>
              <w:pStyle w:val="TAL"/>
              <w:jc w:val="center"/>
              <w:rPr>
                <w:lang w:eastAsia="en-GB"/>
              </w:rPr>
            </w:pPr>
            <w:r w:rsidRPr="00BE03C7">
              <w:rPr>
                <w:lang w:eastAsia="en-GB"/>
              </w:rPr>
              <w:t>128</w:t>
            </w:r>
          </w:p>
        </w:tc>
        <w:tc>
          <w:tcPr>
            <w:tcW w:w="5670" w:type="dxa"/>
          </w:tcPr>
          <w:p w14:paraId="12F7E802" w14:textId="77777777" w:rsidR="00BE03C7" w:rsidRPr="00BE03C7" w:rsidRDefault="00BE03C7" w:rsidP="001D6E6C">
            <w:pPr>
              <w:pStyle w:val="TAL"/>
              <w:rPr>
                <w:lang w:eastAsia="en-GB"/>
              </w:rPr>
            </w:pPr>
            <w:r w:rsidRPr="00BE03C7">
              <w:rPr>
                <w:lang w:eastAsia="en-GB"/>
              </w:rPr>
              <w:t>Random challenge RAND[0]…</w:t>
            </w:r>
            <w:smartTag w:uri="urn:schemas-microsoft-com:office:smarttags" w:element="place">
              <w:r w:rsidRPr="00BE03C7">
                <w:rPr>
                  <w:lang w:eastAsia="en-GB"/>
                </w:rPr>
                <w:t>RAND</w:t>
              </w:r>
            </w:smartTag>
            <w:r w:rsidRPr="00BE03C7">
              <w:rPr>
                <w:lang w:eastAsia="en-GB"/>
              </w:rPr>
              <w:t>[127]</w:t>
            </w:r>
          </w:p>
        </w:tc>
      </w:tr>
    </w:tbl>
    <w:p w14:paraId="5E6A73B1" w14:textId="77777777" w:rsidR="00BE03C7" w:rsidRPr="00BE03C7" w:rsidRDefault="00BE03C7" w:rsidP="00BE03C7">
      <w:pPr>
        <w:overflowPunct w:val="0"/>
        <w:autoSpaceDE w:val="0"/>
        <w:autoSpaceDN w:val="0"/>
        <w:adjustRightInd w:val="0"/>
        <w:textAlignment w:val="baseline"/>
        <w:rPr>
          <w:lang w:eastAsia="en-GB"/>
        </w:rPr>
      </w:pPr>
    </w:p>
    <w:p w14:paraId="34E53C7F" w14:textId="77777777" w:rsidR="00BE03C7" w:rsidRPr="00BE03C7" w:rsidRDefault="00BE03C7" w:rsidP="001D6E6C">
      <w:pPr>
        <w:pStyle w:val="TH"/>
        <w:rPr>
          <w:lang w:eastAsia="en-GB"/>
        </w:rPr>
      </w:pPr>
      <w:r w:rsidRPr="00BE03C7">
        <w:rPr>
          <w:lang w:eastAsia="en-GB"/>
        </w:rPr>
        <w:t xml:space="preserve">Table 3: </w:t>
      </w:r>
      <w:r w:rsidRPr="00BE03C7">
        <w:rPr>
          <w:i/>
          <w:lang w:eastAsia="en-GB"/>
        </w:rPr>
        <w:t>f1</w:t>
      </w:r>
      <w:r w:rsidRPr="00BE03C7">
        <w:rPr>
          <w:lang w:eastAsia="en-GB"/>
        </w:rPr>
        <w:t xml:space="preserve"> output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39B88341" w14:textId="77777777" w:rsidTr="00992D49">
        <w:trPr>
          <w:jc w:val="center"/>
        </w:trPr>
        <w:tc>
          <w:tcPr>
            <w:tcW w:w="1242" w:type="dxa"/>
            <w:shd w:val="pct25" w:color="auto" w:fill="FFFFFF"/>
          </w:tcPr>
          <w:p w14:paraId="594E9CE4"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37E5BEFB"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03DC6918" w14:textId="77777777" w:rsidR="00BE03C7" w:rsidRPr="00BE03C7" w:rsidRDefault="00BE03C7" w:rsidP="001D6E6C">
            <w:pPr>
              <w:pStyle w:val="TAH"/>
              <w:rPr>
                <w:lang w:eastAsia="en-GB"/>
              </w:rPr>
            </w:pPr>
            <w:r w:rsidRPr="00BE03C7">
              <w:rPr>
                <w:lang w:eastAsia="en-GB"/>
              </w:rPr>
              <w:t>Comment</w:t>
            </w:r>
          </w:p>
        </w:tc>
      </w:tr>
      <w:tr w:rsidR="00BE03C7" w:rsidRPr="00BE03C7" w14:paraId="22245631" w14:textId="77777777" w:rsidTr="00992D49">
        <w:trPr>
          <w:jc w:val="center"/>
        </w:trPr>
        <w:tc>
          <w:tcPr>
            <w:tcW w:w="1242" w:type="dxa"/>
          </w:tcPr>
          <w:p w14:paraId="76901DAA" w14:textId="77777777" w:rsidR="00BE03C7" w:rsidRPr="001D6E6C" w:rsidRDefault="00BE03C7" w:rsidP="001D6E6C">
            <w:pPr>
              <w:pStyle w:val="TAL"/>
            </w:pPr>
            <w:r w:rsidRPr="001D6E6C">
              <w:t>MAC-A</w:t>
            </w:r>
          </w:p>
        </w:tc>
        <w:tc>
          <w:tcPr>
            <w:tcW w:w="1134" w:type="dxa"/>
          </w:tcPr>
          <w:p w14:paraId="11CF06C9" w14:textId="77777777" w:rsidR="00BE03C7" w:rsidRPr="001D6E6C" w:rsidRDefault="00BE03C7" w:rsidP="001D6E6C">
            <w:pPr>
              <w:pStyle w:val="TAL"/>
              <w:jc w:val="center"/>
            </w:pPr>
            <w:r w:rsidRPr="001D6E6C">
              <w:t>64, 128 or 256</w:t>
            </w:r>
          </w:p>
        </w:tc>
        <w:tc>
          <w:tcPr>
            <w:tcW w:w="5529" w:type="dxa"/>
          </w:tcPr>
          <w:p w14:paraId="4E440298" w14:textId="77777777" w:rsidR="00BE03C7" w:rsidRPr="001D6E6C" w:rsidRDefault="00BE03C7" w:rsidP="001D6E6C">
            <w:pPr>
              <w:pStyle w:val="TAL"/>
            </w:pPr>
            <w:r w:rsidRPr="001D6E6C">
              <w:t>Network authentication code MAC-A[0]…MAC-A[63] or MAC-A[0]…MAC-A[127] or MAC-A[0]…MAC-A[255]</w:t>
            </w:r>
          </w:p>
        </w:tc>
      </w:tr>
    </w:tbl>
    <w:p w14:paraId="670B4886" w14:textId="77777777" w:rsidR="00BE03C7" w:rsidRPr="00BE03C7" w:rsidRDefault="00BE03C7" w:rsidP="00BE03C7">
      <w:pPr>
        <w:overflowPunct w:val="0"/>
        <w:autoSpaceDE w:val="0"/>
        <w:autoSpaceDN w:val="0"/>
        <w:adjustRightInd w:val="0"/>
        <w:textAlignment w:val="baseline"/>
        <w:rPr>
          <w:lang w:eastAsia="en-GB"/>
        </w:rPr>
      </w:pPr>
    </w:p>
    <w:p w14:paraId="36EA3BC2" w14:textId="77777777" w:rsidR="00BE03C7" w:rsidRPr="00BE03C7" w:rsidRDefault="00BE03C7" w:rsidP="001D6E6C">
      <w:pPr>
        <w:pStyle w:val="TH"/>
        <w:rPr>
          <w:lang w:eastAsia="en-GB"/>
        </w:rPr>
      </w:pPr>
      <w:r w:rsidRPr="00BE03C7">
        <w:rPr>
          <w:lang w:eastAsia="en-GB"/>
        </w:rPr>
        <w:t xml:space="preserve">Table 4: </w:t>
      </w:r>
      <w:r w:rsidRPr="00BE03C7">
        <w:rPr>
          <w:i/>
          <w:lang w:eastAsia="en-GB"/>
        </w:rPr>
        <w:t>f1*</w:t>
      </w:r>
      <w:r w:rsidRPr="00BE03C7">
        <w:rPr>
          <w:lang w:eastAsia="en-GB"/>
        </w:rPr>
        <w:t xml:space="preserve"> output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0DE252AD" w14:textId="77777777" w:rsidTr="00992D49">
        <w:trPr>
          <w:jc w:val="center"/>
        </w:trPr>
        <w:tc>
          <w:tcPr>
            <w:tcW w:w="1242" w:type="dxa"/>
            <w:shd w:val="pct25" w:color="auto" w:fill="FFFFFF"/>
          </w:tcPr>
          <w:p w14:paraId="53035DB6"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432EFFF6"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7D1E48F8" w14:textId="77777777" w:rsidR="00BE03C7" w:rsidRPr="00BE03C7" w:rsidRDefault="00BE03C7" w:rsidP="001D6E6C">
            <w:pPr>
              <w:pStyle w:val="TAH"/>
              <w:rPr>
                <w:lang w:eastAsia="en-GB"/>
              </w:rPr>
            </w:pPr>
            <w:r w:rsidRPr="00BE03C7">
              <w:rPr>
                <w:lang w:eastAsia="en-GB"/>
              </w:rPr>
              <w:t>Comment</w:t>
            </w:r>
          </w:p>
        </w:tc>
      </w:tr>
      <w:tr w:rsidR="00BE03C7" w:rsidRPr="00BE03C7" w14:paraId="35DA4797" w14:textId="77777777" w:rsidTr="00992D49">
        <w:trPr>
          <w:jc w:val="center"/>
        </w:trPr>
        <w:tc>
          <w:tcPr>
            <w:tcW w:w="1242" w:type="dxa"/>
          </w:tcPr>
          <w:p w14:paraId="3E8A5EA3" w14:textId="77777777" w:rsidR="00BE03C7" w:rsidRPr="00BE03C7" w:rsidRDefault="00BE03C7" w:rsidP="001D6E6C">
            <w:pPr>
              <w:pStyle w:val="TAL"/>
              <w:rPr>
                <w:lang w:eastAsia="en-GB"/>
              </w:rPr>
            </w:pPr>
            <w:r w:rsidRPr="00BE03C7">
              <w:rPr>
                <w:lang w:eastAsia="en-GB"/>
              </w:rPr>
              <w:t>MAC-S</w:t>
            </w:r>
          </w:p>
        </w:tc>
        <w:tc>
          <w:tcPr>
            <w:tcW w:w="1134" w:type="dxa"/>
          </w:tcPr>
          <w:p w14:paraId="5D5D57FF" w14:textId="77777777" w:rsidR="00BE03C7" w:rsidRPr="00BE03C7" w:rsidRDefault="00BE03C7" w:rsidP="001D6E6C">
            <w:pPr>
              <w:pStyle w:val="TAL"/>
              <w:jc w:val="center"/>
              <w:rPr>
                <w:lang w:eastAsia="en-GB"/>
              </w:rPr>
            </w:pPr>
            <w:r w:rsidRPr="00BE03C7">
              <w:rPr>
                <w:lang w:eastAsia="en-GB"/>
              </w:rPr>
              <w:t>64, 128 or 256</w:t>
            </w:r>
          </w:p>
        </w:tc>
        <w:tc>
          <w:tcPr>
            <w:tcW w:w="5529" w:type="dxa"/>
          </w:tcPr>
          <w:p w14:paraId="6105C819" w14:textId="77777777" w:rsidR="00BE03C7" w:rsidRPr="00BE03C7" w:rsidRDefault="00BE03C7" w:rsidP="001D6E6C">
            <w:pPr>
              <w:pStyle w:val="TAL"/>
              <w:rPr>
                <w:lang w:eastAsia="en-GB"/>
              </w:rPr>
            </w:pPr>
            <w:r w:rsidRPr="00BE03C7">
              <w:rPr>
                <w:lang w:eastAsia="en-GB"/>
              </w:rPr>
              <w:t>Resynch authentication code MAC-S[0]…MAC-S[63] or MAC-S[0]…MAC-S[127] or MAC-S[0]…MAC-S[255]</w:t>
            </w:r>
          </w:p>
        </w:tc>
      </w:tr>
    </w:tbl>
    <w:p w14:paraId="11F943E6" w14:textId="77777777" w:rsidR="00BE03C7" w:rsidRPr="00BE03C7" w:rsidRDefault="00BE03C7" w:rsidP="00BE03C7">
      <w:pPr>
        <w:overflowPunct w:val="0"/>
        <w:autoSpaceDE w:val="0"/>
        <w:autoSpaceDN w:val="0"/>
        <w:adjustRightInd w:val="0"/>
        <w:textAlignment w:val="baseline"/>
        <w:rPr>
          <w:lang w:eastAsia="en-GB"/>
        </w:rPr>
      </w:pPr>
    </w:p>
    <w:p w14:paraId="22AE9271" w14:textId="77777777" w:rsidR="00BE03C7" w:rsidRPr="00BE03C7" w:rsidRDefault="00BE03C7" w:rsidP="001D6E6C">
      <w:pPr>
        <w:pStyle w:val="TH"/>
        <w:rPr>
          <w:lang w:eastAsia="en-GB"/>
        </w:rPr>
      </w:pPr>
      <w:r w:rsidRPr="00BE03C7">
        <w:rPr>
          <w:lang w:eastAsia="en-GB"/>
        </w:rPr>
        <w:t xml:space="preserve">Table 5: </w:t>
      </w:r>
      <w:r w:rsidRPr="00BE03C7">
        <w:rPr>
          <w:i/>
          <w:lang w:eastAsia="en-GB"/>
        </w:rPr>
        <w:t>f2</w:t>
      </w:r>
      <w:r w:rsidRPr="00BE03C7">
        <w:rPr>
          <w:lang w:eastAsia="en-GB"/>
        </w:rPr>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57B5ED0A" w14:textId="77777777" w:rsidTr="00992D49">
        <w:trPr>
          <w:jc w:val="center"/>
        </w:trPr>
        <w:tc>
          <w:tcPr>
            <w:tcW w:w="1242" w:type="dxa"/>
            <w:shd w:val="pct25" w:color="auto" w:fill="FFFFFF"/>
          </w:tcPr>
          <w:p w14:paraId="1E34C242"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690D2335"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380CA22A" w14:textId="77777777" w:rsidR="00BE03C7" w:rsidRPr="00BE03C7" w:rsidRDefault="00BE03C7" w:rsidP="001D6E6C">
            <w:pPr>
              <w:pStyle w:val="TAH"/>
              <w:rPr>
                <w:lang w:eastAsia="en-GB"/>
              </w:rPr>
            </w:pPr>
            <w:r w:rsidRPr="00BE03C7">
              <w:rPr>
                <w:lang w:eastAsia="en-GB"/>
              </w:rPr>
              <w:t>Comment</w:t>
            </w:r>
          </w:p>
        </w:tc>
      </w:tr>
      <w:tr w:rsidR="00BE03C7" w:rsidRPr="00BE03C7" w14:paraId="7FC1E12D" w14:textId="77777777" w:rsidTr="00992D49">
        <w:trPr>
          <w:jc w:val="center"/>
        </w:trPr>
        <w:tc>
          <w:tcPr>
            <w:tcW w:w="1242" w:type="dxa"/>
          </w:tcPr>
          <w:p w14:paraId="795372EB" w14:textId="77777777" w:rsidR="00BE03C7" w:rsidRPr="00BE03C7" w:rsidRDefault="00BE03C7" w:rsidP="001D6E6C">
            <w:pPr>
              <w:pStyle w:val="TAL"/>
              <w:rPr>
                <w:lang w:eastAsia="en-GB"/>
              </w:rPr>
            </w:pPr>
            <w:r w:rsidRPr="00BE03C7">
              <w:rPr>
                <w:lang w:eastAsia="en-GB"/>
              </w:rPr>
              <w:t>RES</w:t>
            </w:r>
          </w:p>
        </w:tc>
        <w:tc>
          <w:tcPr>
            <w:tcW w:w="1134" w:type="dxa"/>
          </w:tcPr>
          <w:p w14:paraId="116C9CDB" w14:textId="77777777" w:rsidR="00BE03C7" w:rsidRPr="00BE03C7" w:rsidRDefault="00BE03C7" w:rsidP="001D6E6C">
            <w:pPr>
              <w:pStyle w:val="TAL"/>
              <w:jc w:val="center"/>
              <w:rPr>
                <w:lang w:eastAsia="en-GB"/>
              </w:rPr>
            </w:pPr>
            <w:r w:rsidRPr="00BE03C7">
              <w:rPr>
                <w:lang w:eastAsia="en-GB"/>
              </w:rPr>
              <w:t>32, 64, 128 or 256</w:t>
            </w:r>
          </w:p>
        </w:tc>
        <w:tc>
          <w:tcPr>
            <w:tcW w:w="5529" w:type="dxa"/>
          </w:tcPr>
          <w:p w14:paraId="0ECA3E3A" w14:textId="77777777" w:rsidR="00BE03C7" w:rsidRPr="00BE03C7" w:rsidRDefault="00BE03C7" w:rsidP="001D6E6C">
            <w:pPr>
              <w:pStyle w:val="TAL"/>
              <w:rPr>
                <w:lang w:eastAsia="en-GB"/>
              </w:rPr>
            </w:pPr>
            <w:r w:rsidRPr="00BE03C7">
              <w:rPr>
                <w:lang w:eastAsia="en-GB"/>
              </w:rPr>
              <w:t>Response RES[0]…RES[31] or RES[0]…RES[63] or RES[0]…RES[127] or RES[0]…RES[255]</w:t>
            </w:r>
          </w:p>
        </w:tc>
      </w:tr>
    </w:tbl>
    <w:p w14:paraId="4BE87EB2" w14:textId="77777777" w:rsidR="00BE03C7" w:rsidRPr="00BE03C7" w:rsidRDefault="00BE03C7" w:rsidP="00BE03C7">
      <w:pPr>
        <w:overflowPunct w:val="0"/>
        <w:autoSpaceDE w:val="0"/>
        <w:autoSpaceDN w:val="0"/>
        <w:adjustRightInd w:val="0"/>
        <w:textAlignment w:val="baseline"/>
        <w:rPr>
          <w:lang w:eastAsia="en-GB"/>
        </w:rPr>
      </w:pPr>
    </w:p>
    <w:p w14:paraId="31515C8A" w14:textId="77777777" w:rsidR="00BE03C7" w:rsidRPr="00BE03C7" w:rsidRDefault="00BE03C7" w:rsidP="001D6E6C">
      <w:pPr>
        <w:pStyle w:val="TH"/>
        <w:rPr>
          <w:lang w:eastAsia="en-GB"/>
        </w:rPr>
      </w:pPr>
      <w:r w:rsidRPr="00BE03C7">
        <w:rPr>
          <w:lang w:eastAsia="en-GB"/>
        </w:rPr>
        <w:t xml:space="preserve">Table 6: </w:t>
      </w:r>
      <w:r w:rsidRPr="00BE03C7">
        <w:rPr>
          <w:i/>
          <w:lang w:eastAsia="en-GB"/>
        </w:rPr>
        <w:t>f3</w:t>
      </w:r>
      <w:r w:rsidRPr="00BE03C7">
        <w:rPr>
          <w:lang w:eastAsia="en-GB"/>
        </w:rPr>
        <w:t xml:space="preserve"> output</w:t>
      </w:r>
      <w:r w:rsidRPr="00BE03C7" w:rsidDel="001E04D9">
        <w:rPr>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7FF87268" w14:textId="77777777" w:rsidTr="00992D49">
        <w:trPr>
          <w:jc w:val="center"/>
        </w:trPr>
        <w:tc>
          <w:tcPr>
            <w:tcW w:w="1242" w:type="dxa"/>
            <w:shd w:val="pct25" w:color="auto" w:fill="FFFFFF"/>
          </w:tcPr>
          <w:p w14:paraId="1957E6DD" w14:textId="77777777" w:rsidR="00BE03C7" w:rsidRPr="00BE03C7" w:rsidRDefault="00BE03C7" w:rsidP="001D6E6C">
            <w:pPr>
              <w:pStyle w:val="TAH"/>
              <w:rPr>
                <w:lang w:eastAsia="en-GB"/>
              </w:rPr>
            </w:pPr>
          </w:p>
          <w:p w14:paraId="5C405FC2"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2CA68D83"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0C8FB3FC" w14:textId="77777777" w:rsidR="00BE03C7" w:rsidRPr="00BE03C7" w:rsidRDefault="00BE03C7" w:rsidP="001D6E6C">
            <w:pPr>
              <w:pStyle w:val="TAH"/>
              <w:rPr>
                <w:lang w:eastAsia="en-GB"/>
              </w:rPr>
            </w:pPr>
            <w:r w:rsidRPr="00BE03C7">
              <w:rPr>
                <w:lang w:eastAsia="en-GB"/>
              </w:rPr>
              <w:t>Comment</w:t>
            </w:r>
          </w:p>
        </w:tc>
      </w:tr>
      <w:tr w:rsidR="00BE03C7" w:rsidRPr="00BE03C7" w14:paraId="538E7F2A" w14:textId="77777777" w:rsidTr="00992D49">
        <w:trPr>
          <w:jc w:val="center"/>
        </w:trPr>
        <w:tc>
          <w:tcPr>
            <w:tcW w:w="1242" w:type="dxa"/>
          </w:tcPr>
          <w:p w14:paraId="7949F1E5" w14:textId="77777777" w:rsidR="00BE03C7" w:rsidRPr="00BE03C7" w:rsidRDefault="00BE03C7" w:rsidP="001D6E6C">
            <w:pPr>
              <w:pStyle w:val="TAL"/>
              <w:rPr>
                <w:lang w:eastAsia="en-GB"/>
              </w:rPr>
            </w:pPr>
            <w:r w:rsidRPr="00BE03C7">
              <w:rPr>
                <w:lang w:eastAsia="en-GB"/>
              </w:rPr>
              <w:t>CK</w:t>
            </w:r>
          </w:p>
        </w:tc>
        <w:tc>
          <w:tcPr>
            <w:tcW w:w="1134" w:type="dxa"/>
          </w:tcPr>
          <w:p w14:paraId="24D1D09C" w14:textId="77777777" w:rsidR="00BE03C7" w:rsidRPr="00BE03C7" w:rsidRDefault="00BE03C7" w:rsidP="001D6E6C">
            <w:pPr>
              <w:pStyle w:val="TAL"/>
              <w:rPr>
                <w:lang w:eastAsia="en-GB"/>
              </w:rPr>
            </w:pPr>
            <w:r w:rsidRPr="00BE03C7">
              <w:rPr>
                <w:lang w:eastAsia="en-GB"/>
              </w:rPr>
              <w:t>128 or 256</w:t>
            </w:r>
          </w:p>
        </w:tc>
        <w:tc>
          <w:tcPr>
            <w:tcW w:w="5529" w:type="dxa"/>
          </w:tcPr>
          <w:p w14:paraId="203CB23D" w14:textId="77777777" w:rsidR="00BE03C7" w:rsidRPr="00BE03C7" w:rsidRDefault="00BE03C7" w:rsidP="001D6E6C">
            <w:pPr>
              <w:pStyle w:val="TAL"/>
              <w:rPr>
                <w:lang w:eastAsia="en-GB"/>
              </w:rPr>
            </w:pPr>
            <w:r w:rsidRPr="00BE03C7">
              <w:rPr>
                <w:lang w:eastAsia="en-GB"/>
              </w:rPr>
              <w:t>Confidentiality key CK[0]…CK[127] or CK[0]…CK[255]</w:t>
            </w:r>
          </w:p>
        </w:tc>
      </w:tr>
    </w:tbl>
    <w:p w14:paraId="1CB14028" w14:textId="77777777" w:rsidR="00BE03C7" w:rsidRPr="00BE03C7" w:rsidRDefault="00BE03C7" w:rsidP="00BE03C7">
      <w:pPr>
        <w:overflowPunct w:val="0"/>
        <w:autoSpaceDE w:val="0"/>
        <w:autoSpaceDN w:val="0"/>
        <w:adjustRightInd w:val="0"/>
        <w:textAlignment w:val="baseline"/>
        <w:rPr>
          <w:lang w:eastAsia="en-GB"/>
        </w:rPr>
      </w:pPr>
    </w:p>
    <w:p w14:paraId="56F70676" w14:textId="77777777" w:rsidR="00BE03C7" w:rsidRPr="00BE03C7" w:rsidRDefault="00BE03C7" w:rsidP="001D6E6C">
      <w:pPr>
        <w:pStyle w:val="TH"/>
        <w:rPr>
          <w:lang w:eastAsia="en-GB"/>
        </w:rPr>
      </w:pPr>
      <w:r w:rsidRPr="00BE03C7">
        <w:rPr>
          <w:lang w:eastAsia="en-GB"/>
        </w:rPr>
        <w:t xml:space="preserve">Table 7: </w:t>
      </w:r>
      <w:r w:rsidRPr="00BE03C7">
        <w:rPr>
          <w:i/>
          <w:lang w:eastAsia="en-GB"/>
        </w:rPr>
        <w:t>f4</w:t>
      </w:r>
      <w:r w:rsidRPr="00BE03C7">
        <w:rPr>
          <w:lang w:eastAsia="en-GB"/>
        </w:rPr>
        <w:t xml:space="preserve"> output</w:t>
      </w:r>
      <w:r w:rsidRPr="00BE03C7" w:rsidDel="001E04D9">
        <w:rPr>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7E145C10" w14:textId="77777777" w:rsidTr="00992D49">
        <w:trPr>
          <w:jc w:val="center"/>
        </w:trPr>
        <w:tc>
          <w:tcPr>
            <w:tcW w:w="1242" w:type="dxa"/>
            <w:shd w:val="pct25" w:color="auto" w:fill="FFFFFF"/>
          </w:tcPr>
          <w:p w14:paraId="5DBFC517"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20F8F699"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0A190D00" w14:textId="77777777" w:rsidR="00BE03C7" w:rsidRPr="00BE03C7" w:rsidRDefault="00BE03C7" w:rsidP="001D6E6C">
            <w:pPr>
              <w:pStyle w:val="TAH"/>
              <w:rPr>
                <w:lang w:eastAsia="en-GB"/>
              </w:rPr>
            </w:pPr>
            <w:r w:rsidRPr="00BE03C7">
              <w:rPr>
                <w:lang w:eastAsia="en-GB"/>
              </w:rPr>
              <w:t>Comment</w:t>
            </w:r>
          </w:p>
        </w:tc>
      </w:tr>
      <w:tr w:rsidR="00BE03C7" w:rsidRPr="00BE03C7" w14:paraId="45970040" w14:textId="77777777" w:rsidTr="00992D49">
        <w:trPr>
          <w:jc w:val="center"/>
        </w:trPr>
        <w:tc>
          <w:tcPr>
            <w:tcW w:w="1242" w:type="dxa"/>
          </w:tcPr>
          <w:p w14:paraId="6E1CD250" w14:textId="77777777" w:rsidR="00BE03C7" w:rsidRPr="00BE03C7" w:rsidRDefault="00BE03C7" w:rsidP="001D6E6C">
            <w:pPr>
              <w:pStyle w:val="TAL"/>
              <w:rPr>
                <w:lang w:eastAsia="en-GB"/>
              </w:rPr>
            </w:pPr>
            <w:r w:rsidRPr="00BE03C7">
              <w:rPr>
                <w:lang w:eastAsia="en-GB"/>
              </w:rPr>
              <w:t>IK</w:t>
            </w:r>
          </w:p>
        </w:tc>
        <w:tc>
          <w:tcPr>
            <w:tcW w:w="1134" w:type="dxa"/>
          </w:tcPr>
          <w:p w14:paraId="62BD34AE" w14:textId="77777777" w:rsidR="00BE03C7" w:rsidRPr="00BE03C7" w:rsidRDefault="00BE03C7" w:rsidP="001D6E6C">
            <w:pPr>
              <w:pStyle w:val="TAL"/>
              <w:rPr>
                <w:lang w:eastAsia="en-GB"/>
              </w:rPr>
            </w:pPr>
            <w:r w:rsidRPr="00BE03C7">
              <w:rPr>
                <w:lang w:eastAsia="en-GB"/>
              </w:rPr>
              <w:t>128 or 256</w:t>
            </w:r>
          </w:p>
        </w:tc>
        <w:tc>
          <w:tcPr>
            <w:tcW w:w="5529" w:type="dxa"/>
          </w:tcPr>
          <w:p w14:paraId="0F9AED87" w14:textId="77777777" w:rsidR="00BE03C7" w:rsidRPr="00BE03C7" w:rsidRDefault="00BE03C7" w:rsidP="001D6E6C">
            <w:pPr>
              <w:pStyle w:val="TAL"/>
              <w:rPr>
                <w:lang w:eastAsia="en-GB"/>
              </w:rPr>
            </w:pPr>
            <w:r w:rsidRPr="00BE03C7">
              <w:rPr>
                <w:lang w:eastAsia="en-GB"/>
              </w:rPr>
              <w:t>Integrity key IK[0]…IK[127] or IK[0]…IK[255]</w:t>
            </w:r>
          </w:p>
        </w:tc>
      </w:tr>
    </w:tbl>
    <w:p w14:paraId="4CF17788" w14:textId="77777777" w:rsidR="00BE03C7" w:rsidRPr="00BE03C7" w:rsidRDefault="00BE03C7" w:rsidP="00BE03C7">
      <w:pPr>
        <w:overflowPunct w:val="0"/>
        <w:autoSpaceDE w:val="0"/>
        <w:autoSpaceDN w:val="0"/>
        <w:adjustRightInd w:val="0"/>
        <w:textAlignment w:val="baseline"/>
        <w:rPr>
          <w:lang w:eastAsia="en-GB"/>
        </w:rPr>
      </w:pPr>
    </w:p>
    <w:p w14:paraId="668385E7" w14:textId="77777777" w:rsidR="00BE03C7" w:rsidRPr="00BE03C7" w:rsidRDefault="00BE03C7" w:rsidP="001D6E6C">
      <w:pPr>
        <w:pStyle w:val="TH"/>
        <w:rPr>
          <w:lang w:eastAsia="en-GB"/>
        </w:rPr>
      </w:pPr>
      <w:r w:rsidRPr="00BE03C7">
        <w:rPr>
          <w:lang w:eastAsia="en-GB"/>
        </w:rPr>
        <w:t xml:space="preserve">Table 8: </w:t>
      </w:r>
      <w:r w:rsidRPr="00BE03C7">
        <w:rPr>
          <w:i/>
          <w:lang w:eastAsia="en-GB"/>
        </w:rPr>
        <w:t>f5</w:t>
      </w:r>
      <w:r w:rsidRPr="00BE03C7">
        <w:rPr>
          <w:lang w:eastAsia="en-GB"/>
        </w:rPr>
        <w:t xml:space="preserve"> output</w:t>
      </w:r>
      <w:r w:rsidRPr="00BE03C7" w:rsidDel="001E04D9">
        <w:rPr>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6EEB0540" w14:textId="77777777" w:rsidTr="00992D49">
        <w:trPr>
          <w:jc w:val="center"/>
        </w:trPr>
        <w:tc>
          <w:tcPr>
            <w:tcW w:w="1242" w:type="dxa"/>
            <w:shd w:val="pct25" w:color="auto" w:fill="FFFFFF"/>
          </w:tcPr>
          <w:p w14:paraId="5EB4E587"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5CD65A7C"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265A3D36" w14:textId="77777777" w:rsidR="00BE03C7" w:rsidRPr="00BE03C7" w:rsidRDefault="00BE03C7" w:rsidP="001D6E6C">
            <w:pPr>
              <w:pStyle w:val="TAH"/>
              <w:rPr>
                <w:lang w:eastAsia="en-GB"/>
              </w:rPr>
            </w:pPr>
            <w:r w:rsidRPr="00BE03C7">
              <w:rPr>
                <w:lang w:eastAsia="en-GB"/>
              </w:rPr>
              <w:t>Comment</w:t>
            </w:r>
          </w:p>
        </w:tc>
      </w:tr>
      <w:tr w:rsidR="00BE03C7" w:rsidRPr="00BE03C7" w14:paraId="61824FAE" w14:textId="77777777" w:rsidTr="00992D49">
        <w:trPr>
          <w:jc w:val="center"/>
        </w:trPr>
        <w:tc>
          <w:tcPr>
            <w:tcW w:w="1242" w:type="dxa"/>
          </w:tcPr>
          <w:p w14:paraId="493550C6" w14:textId="77777777" w:rsidR="00BE03C7" w:rsidRPr="00BE03C7" w:rsidRDefault="00BE03C7" w:rsidP="001D6E6C">
            <w:pPr>
              <w:pStyle w:val="TAL"/>
              <w:rPr>
                <w:lang w:eastAsia="en-GB"/>
              </w:rPr>
            </w:pPr>
            <w:r w:rsidRPr="00BE03C7">
              <w:rPr>
                <w:lang w:eastAsia="en-GB"/>
              </w:rPr>
              <w:t>AK</w:t>
            </w:r>
          </w:p>
        </w:tc>
        <w:tc>
          <w:tcPr>
            <w:tcW w:w="1134" w:type="dxa"/>
          </w:tcPr>
          <w:p w14:paraId="1D68A4C2" w14:textId="77777777" w:rsidR="00BE03C7" w:rsidRPr="00BE03C7" w:rsidRDefault="00BE03C7" w:rsidP="001D6E6C">
            <w:pPr>
              <w:pStyle w:val="TAL"/>
              <w:jc w:val="center"/>
              <w:rPr>
                <w:lang w:eastAsia="en-GB"/>
              </w:rPr>
            </w:pPr>
            <w:r w:rsidRPr="00BE03C7">
              <w:rPr>
                <w:lang w:eastAsia="en-GB"/>
              </w:rPr>
              <w:t>48</w:t>
            </w:r>
          </w:p>
        </w:tc>
        <w:tc>
          <w:tcPr>
            <w:tcW w:w="5529" w:type="dxa"/>
          </w:tcPr>
          <w:p w14:paraId="52855E5F" w14:textId="77777777" w:rsidR="00BE03C7" w:rsidRPr="00BE03C7" w:rsidRDefault="00BE03C7" w:rsidP="001D6E6C">
            <w:pPr>
              <w:pStyle w:val="TAL"/>
              <w:rPr>
                <w:lang w:eastAsia="en-GB"/>
              </w:rPr>
            </w:pPr>
            <w:r w:rsidRPr="00BE03C7">
              <w:rPr>
                <w:lang w:eastAsia="en-GB"/>
              </w:rPr>
              <w:t>Anonymity key AK[0]…AK[47]</w:t>
            </w:r>
          </w:p>
        </w:tc>
      </w:tr>
    </w:tbl>
    <w:p w14:paraId="5F37B900" w14:textId="77777777" w:rsidR="00BE03C7" w:rsidRPr="00BE03C7" w:rsidRDefault="00BE03C7" w:rsidP="00BE03C7">
      <w:pPr>
        <w:overflowPunct w:val="0"/>
        <w:autoSpaceDE w:val="0"/>
        <w:autoSpaceDN w:val="0"/>
        <w:adjustRightInd w:val="0"/>
        <w:textAlignment w:val="baseline"/>
        <w:rPr>
          <w:lang w:eastAsia="en-GB"/>
        </w:rPr>
      </w:pPr>
    </w:p>
    <w:p w14:paraId="77C11953" w14:textId="77777777" w:rsidR="00BE03C7" w:rsidRPr="00BE03C7" w:rsidRDefault="00BE03C7" w:rsidP="001D6E6C">
      <w:pPr>
        <w:pStyle w:val="TH"/>
        <w:rPr>
          <w:lang w:eastAsia="en-GB"/>
        </w:rPr>
      </w:pPr>
      <w:r w:rsidRPr="00BE03C7">
        <w:rPr>
          <w:lang w:eastAsia="en-GB"/>
        </w:rPr>
        <w:t xml:space="preserve">Table 9: </w:t>
      </w:r>
      <w:r w:rsidRPr="00BE03C7">
        <w:rPr>
          <w:i/>
          <w:lang w:eastAsia="en-GB"/>
        </w:rPr>
        <w:t>f5*</w:t>
      </w:r>
      <w:r w:rsidRPr="00BE03C7">
        <w:rPr>
          <w:lang w:eastAsia="en-GB"/>
        </w:rPr>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1134"/>
        <w:gridCol w:w="5529"/>
      </w:tblGrid>
      <w:tr w:rsidR="00BE03C7" w:rsidRPr="00BE03C7" w14:paraId="7CCC88D0" w14:textId="77777777" w:rsidTr="00992D49">
        <w:trPr>
          <w:jc w:val="center"/>
        </w:trPr>
        <w:tc>
          <w:tcPr>
            <w:tcW w:w="1242" w:type="dxa"/>
            <w:shd w:val="pct25" w:color="auto" w:fill="FFFFFF"/>
          </w:tcPr>
          <w:p w14:paraId="45F58DAC" w14:textId="77777777" w:rsidR="00BE03C7" w:rsidRPr="00BE03C7" w:rsidRDefault="00BE03C7" w:rsidP="001D6E6C">
            <w:pPr>
              <w:pStyle w:val="TAH"/>
              <w:rPr>
                <w:lang w:eastAsia="en-GB"/>
              </w:rPr>
            </w:pPr>
            <w:r w:rsidRPr="00BE03C7">
              <w:rPr>
                <w:lang w:eastAsia="en-GB"/>
              </w:rPr>
              <w:t>Parameter</w:t>
            </w:r>
          </w:p>
        </w:tc>
        <w:tc>
          <w:tcPr>
            <w:tcW w:w="1134" w:type="dxa"/>
            <w:shd w:val="pct25" w:color="auto" w:fill="FFFFFF"/>
          </w:tcPr>
          <w:p w14:paraId="7848D786" w14:textId="77777777" w:rsidR="00BE03C7" w:rsidRPr="00BE03C7" w:rsidRDefault="00BE03C7" w:rsidP="001D6E6C">
            <w:pPr>
              <w:pStyle w:val="TAH"/>
              <w:rPr>
                <w:lang w:eastAsia="en-GB"/>
              </w:rPr>
            </w:pPr>
            <w:r w:rsidRPr="00BE03C7">
              <w:rPr>
                <w:lang w:eastAsia="en-GB"/>
              </w:rPr>
              <w:t>Size (bits)</w:t>
            </w:r>
          </w:p>
        </w:tc>
        <w:tc>
          <w:tcPr>
            <w:tcW w:w="5529" w:type="dxa"/>
            <w:shd w:val="pct25" w:color="auto" w:fill="FFFFFF"/>
          </w:tcPr>
          <w:p w14:paraId="1D8119EE" w14:textId="77777777" w:rsidR="00BE03C7" w:rsidRPr="00BE03C7" w:rsidRDefault="00BE03C7" w:rsidP="001D6E6C">
            <w:pPr>
              <w:pStyle w:val="TAH"/>
              <w:rPr>
                <w:lang w:eastAsia="en-GB"/>
              </w:rPr>
            </w:pPr>
            <w:r w:rsidRPr="00BE03C7">
              <w:rPr>
                <w:lang w:eastAsia="en-GB"/>
              </w:rPr>
              <w:t>Comment</w:t>
            </w:r>
          </w:p>
        </w:tc>
      </w:tr>
      <w:tr w:rsidR="00BE03C7" w:rsidRPr="00BE03C7" w14:paraId="077F3051" w14:textId="77777777" w:rsidTr="00992D49">
        <w:trPr>
          <w:jc w:val="center"/>
        </w:trPr>
        <w:tc>
          <w:tcPr>
            <w:tcW w:w="1242" w:type="dxa"/>
          </w:tcPr>
          <w:p w14:paraId="4DA98D18" w14:textId="77777777" w:rsidR="00BE03C7" w:rsidRPr="00BE03C7" w:rsidRDefault="00BE03C7" w:rsidP="001D6E6C">
            <w:pPr>
              <w:pStyle w:val="TAL"/>
              <w:rPr>
                <w:lang w:eastAsia="en-GB"/>
              </w:rPr>
            </w:pPr>
            <w:r w:rsidRPr="00BE03C7">
              <w:rPr>
                <w:lang w:eastAsia="en-GB"/>
              </w:rPr>
              <w:t>AK</w:t>
            </w:r>
          </w:p>
        </w:tc>
        <w:tc>
          <w:tcPr>
            <w:tcW w:w="1134" w:type="dxa"/>
          </w:tcPr>
          <w:p w14:paraId="7C96C388" w14:textId="77777777" w:rsidR="00BE03C7" w:rsidRPr="00BE03C7" w:rsidRDefault="00BE03C7" w:rsidP="001D6E6C">
            <w:pPr>
              <w:pStyle w:val="TAL"/>
              <w:jc w:val="center"/>
              <w:rPr>
                <w:lang w:eastAsia="en-GB"/>
              </w:rPr>
            </w:pPr>
            <w:r w:rsidRPr="00BE03C7">
              <w:rPr>
                <w:lang w:eastAsia="en-GB"/>
              </w:rPr>
              <w:t>48</w:t>
            </w:r>
          </w:p>
        </w:tc>
        <w:tc>
          <w:tcPr>
            <w:tcW w:w="5529" w:type="dxa"/>
          </w:tcPr>
          <w:p w14:paraId="3ED8353D" w14:textId="77777777" w:rsidR="00BE03C7" w:rsidRPr="00BE03C7" w:rsidRDefault="00BE03C7" w:rsidP="001D6E6C">
            <w:pPr>
              <w:pStyle w:val="TAL"/>
              <w:rPr>
                <w:lang w:eastAsia="en-GB"/>
              </w:rPr>
            </w:pPr>
            <w:r w:rsidRPr="00BE03C7">
              <w:rPr>
                <w:lang w:eastAsia="en-GB"/>
              </w:rPr>
              <w:t>Resynch anonymity key AK[0]…AK[47]</w:t>
            </w:r>
          </w:p>
        </w:tc>
      </w:tr>
    </w:tbl>
    <w:p w14:paraId="356D4E05" w14:textId="77777777" w:rsidR="00BE03C7" w:rsidRDefault="00BE03C7" w:rsidP="00B856B7">
      <w:pPr>
        <w:rPr>
          <w:lang w:eastAsia="en-GB"/>
        </w:rPr>
      </w:pPr>
    </w:p>
    <w:p w14:paraId="3D56F14E" w14:textId="77777777" w:rsidR="003A2EA0" w:rsidRDefault="00D53DD8" w:rsidP="001D6E6C">
      <w:pPr>
        <w:pStyle w:val="NO"/>
        <w:rPr>
          <w:lang w:eastAsia="en-GB"/>
        </w:rPr>
      </w:pPr>
      <w:r w:rsidRPr="00D53DD8">
        <w:rPr>
          <w:lang w:eastAsia="en-GB"/>
        </w:rPr>
        <w:t>N</w:t>
      </w:r>
      <w:r w:rsidR="00BE358D">
        <w:rPr>
          <w:lang w:eastAsia="en-GB"/>
        </w:rPr>
        <w:t>OTE</w:t>
      </w:r>
      <w:r w:rsidR="001D6E6C">
        <w:rPr>
          <w:lang w:eastAsia="en-GB"/>
        </w:rPr>
        <w:t xml:space="preserve"> 2</w:t>
      </w:r>
      <w:r w:rsidRPr="00D53DD8">
        <w:rPr>
          <w:lang w:eastAsia="en-GB"/>
        </w:rPr>
        <w:t>: Both f5 and f5* outputs are called AK according to [1]. In practice only one of them at a time will be calculated in any given call to the authentication and key agreement algorithms.</w:t>
      </w:r>
    </w:p>
    <w:p w14:paraId="4B740EDC" w14:textId="77777777" w:rsidR="00782219" w:rsidRDefault="003A2EA0" w:rsidP="00782219">
      <w:pPr>
        <w:pStyle w:val="Heading1"/>
      </w:pPr>
      <w:r>
        <w:br w:type="page"/>
      </w:r>
      <w:bookmarkStart w:id="15" w:name="_Toc99532475"/>
      <w:r w:rsidR="001D6E6C">
        <w:t>5</w:t>
      </w:r>
      <w:r w:rsidR="00782219">
        <w:tab/>
        <w:t xml:space="preserve">KECCAK </w:t>
      </w:r>
      <w:r w:rsidR="001D6E6C" w:rsidRPr="00464943">
        <w:t>test data</w:t>
      </w:r>
      <w:bookmarkEnd w:id="15"/>
    </w:p>
    <w:p w14:paraId="3E6AD960" w14:textId="77777777" w:rsidR="00782219" w:rsidRDefault="001D6E6C" w:rsidP="00782219">
      <w:pPr>
        <w:pStyle w:val="Heading2"/>
      </w:pPr>
      <w:bookmarkStart w:id="16" w:name="_Toc99532476"/>
      <w:r w:rsidRPr="00235428">
        <w:t>5</w:t>
      </w:r>
      <w:r w:rsidR="00782219">
        <w:t>.1</w:t>
      </w:r>
      <w:r w:rsidR="00782219">
        <w:tab/>
        <w:t>Overview</w:t>
      </w:r>
      <w:bookmarkEnd w:id="16"/>
    </w:p>
    <w:p w14:paraId="24220E58" w14:textId="77777777" w:rsidR="00782219" w:rsidRPr="00782219" w:rsidRDefault="00782219" w:rsidP="00782219">
      <w:pPr>
        <w:spacing w:after="240"/>
        <w:rPr>
          <w:lang w:eastAsia="en-GB"/>
        </w:rPr>
      </w:pPr>
      <w:r w:rsidRPr="00782219">
        <w:rPr>
          <w:lang w:eastAsia="en-GB"/>
        </w:rPr>
        <w:t>The test data sets presented here are for the cryptographic permutation Keccak-f[1600]</w:t>
      </w:r>
      <w:r w:rsidRPr="00782219">
        <w:rPr>
          <w:snapToGrid w:val="0"/>
          <w:lang w:eastAsia="de-DE"/>
        </w:rPr>
        <w:t>, as it is specified in [3], and used within [4].</w:t>
      </w:r>
      <w:r w:rsidRPr="00782219">
        <w:rPr>
          <w:lang w:eastAsia="en-GB"/>
        </w:rPr>
        <w:t xml:space="preserve"> </w:t>
      </w:r>
      <w:r w:rsidR="001D6E6C" w:rsidRPr="006923D3">
        <w:rPr>
          <w:lang w:eastAsia="en-GB"/>
        </w:rPr>
        <w:t>T</w:t>
      </w:r>
      <w:r w:rsidRPr="00782219">
        <w:rPr>
          <w:lang w:eastAsia="en-GB"/>
        </w:rPr>
        <w:t xml:space="preserve">his permutation </w:t>
      </w:r>
      <w:r w:rsidR="001D6E6C" w:rsidRPr="00CD1B90">
        <w:rPr>
          <w:lang w:eastAsia="en-GB"/>
        </w:rPr>
        <w:t xml:space="preserve">is abbreviated </w:t>
      </w:r>
      <w:r w:rsidRPr="00782219">
        <w:rPr>
          <w:lang w:eastAsia="en-GB"/>
        </w:rPr>
        <w:t xml:space="preserve">as Π, and use strings </w:t>
      </w:r>
      <w:r w:rsidRPr="00782219">
        <w:rPr>
          <w:b/>
          <w:lang w:eastAsia="en-GB"/>
        </w:rPr>
        <w:t>IN</w:t>
      </w:r>
      <w:r w:rsidRPr="00782219">
        <w:rPr>
          <w:lang w:eastAsia="en-GB"/>
        </w:rPr>
        <w:t xml:space="preserve">[0] .. </w:t>
      </w:r>
      <w:r w:rsidRPr="00782219">
        <w:rPr>
          <w:b/>
          <w:lang w:eastAsia="en-GB"/>
        </w:rPr>
        <w:t>IN</w:t>
      </w:r>
      <w:r w:rsidRPr="00782219">
        <w:rPr>
          <w:lang w:eastAsia="en-GB"/>
        </w:rPr>
        <w:t xml:space="preserve">[1599] and </w:t>
      </w:r>
      <w:r w:rsidRPr="00782219">
        <w:rPr>
          <w:b/>
          <w:lang w:eastAsia="en-GB"/>
        </w:rPr>
        <w:t>OUT</w:t>
      </w:r>
      <w:r w:rsidRPr="00782219">
        <w:rPr>
          <w:lang w:eastAsia="en-GB"/>
        </w:rPr>
        <w:t xml:space="preserve">[0] .. </w:t>
      </w:r>
      <w:r w:rsidRPr="00782219">
        <w:rPr>
          <w:b/>
          <w:lang w:eastAsia="en-GB"/>
        </w:rPr>
        <w:t>OUT</w:t>
      </w:r>
      <w:r w:rsidRPr="00782219">
        <w:rPr>
          <w:lang w:eastAsia="en-GB"/>
        </w:rPr>
        <w:t>[1599] to represent the input and output of Π.</w:t>
      </w:r>
    </w:p>
    <w:p w14:paraId="498D10F9" w14:textId="77777777" w:rsidR="00782219" w:rsidRPr="002E06B0" w:rsidRDefault="001D6E6C" w:rsidP="00782219">
      <w:pPr>
        <w:pStyle w:val="Heading2"/>
      </w:pPr>
      <w:bookmarkStart w:id="17" w:name="_Toc99532477"/>
      <w:r w:rsidRPr="00B8125B">
        <w:t>5</w:t>
      </w:r>
      <w:r w:rsidR="00782219">
        <w:t>.2</w:t>
      </w:r>
      <w:r w:rsidR="00782219">
        <w:tab/>
      </w:r>
      <w:r w:rsidR="00782219" w:rsidRPr="002E06B0">
        <w:t>Format</w:t>
      </w:r>
      <w:bookmarkEnd w:id="17"/>
    </w:p>
    <w:p w14:paraId="43D0F37A" w14:textId="77777777" w:rsidR="00782219" w:rsidRPr="00782219" w:rsidRDefault="00782219" w:rsidP="00782219">
      <w:pPr>
        <w:spacing w:after="240"/>
        <w:rPr>
          <w:snapToGrid w:val="0"/>
          <w:lang w:eastAsia="de-DE"/>
        </w:rPr>
      </w:pPr>
      <w:r w:rsidRPr="00782219">
        <w:rPr>
          <w:snapToGrid w:val="0"/>
          <w:lang w:eastAsia="de-DE"/>
        </w:rPr>
        <w:t xml:space="preserve">For brevity, the </w:t>
      </w:r>
      <w:r w:rsidRPr="00782219">
        <w:rPr>
          <w:b/>
          <w:snapToGrid w:val="0"/>
          <w:lang w:eastAsia="de-DE"/>
        </w:rPr>
        <w:t>IN</w:t>
      </w:r>
      <w:r w:rsidRPr="00782219">
        <w:rPr>
          <w:snapToGrid w:val="0"/>
          <w:lang w:eastAsia="de-DE"/>
        </w:rPr>
        <w:t xml:space="preserve"> and </w:t>
      </w:r>
      <w:r w:rsidRPr="00782219">
        <w:rPr>
          <w:b/>
          <w:snapToGrid w:val="0"/>
          <w:lang w:eastAsia="de-DE"/>
        </w:rPr>
        <w:t>OUT</w:t>
      </w:r>
      <w:r w:rsidRPr="00782219">
        <w:rPr>
          <w:snapToGrid w:val="0"/>
          <w:lang w:eastAsia="de-DE"/>
        </w:rPr>
        <w:t xml:space="preserve"> strings </w:t>
      </w:r>
      <w:r w:rsidR="001D6E6C" w:rsidRPr="00B8125B">
        <w:rPr>
          <w:snapToGrid w:val="0"/>
          <w:lang w:eastAsia="de-DE"/>
        </w:rPr>
        <w:t xml:space="preserve">are presented </w:t>
      </w:r>
      <w:r w:rsidRPr="00782219">
        <w:rPr>
          <w:snapToGrid w:val="0"/>
          <w:lang w:eastAsia="de-DE"/>
        </w:rPr>
        <w:t>as lists of 200 bytes (octets), with each individual byte written separately in hexadecimal notation. The lists of bytes should be read from left to right, and then from top to bottom.</w:t>
      </w:r>
    </w:p>
    <w:p w14:paraId="4219730D" w14:textId="77777777" w:rsidR="00782219" w:rsidRPr="00782219" w:rsidRDefault="00782219" w:rsidP="00782219">
      <w:pPr>
        <w:spacing w:after="240"/>
        <w:rPr>
          <w:snapToGrid w:val="0"/>
          <w:lang w:eastAsia="de-DE"/>
        </w:rPr>
      </w:pPr>
      <w:r w:rsidRPr="00782219">
        <w:rPr>
          <w:snapToGrid w:val="0"/>
          <w:lang w:eastAsia="de-DE"/>
        </w:rPr>
        <w:t xml:space="preserve">For </w:t>
      </w:r>
      <w:r w:rsidRPr="00782219">
        <w:rPr>
          <w:b/>
          <w:snapToGrid w:val="0"/>
          <w:lang w:eastAsia="de-DE"/>
        </w:rPr>
        <w:t>IN</w:t>
      </w:r>
      <w:r w:rsidRPr="00782219">
        <w:rPr>
          <w:snapToGrid w:val="0"/>
          <w:lang w:eastAsia="de-DE"/>
        </w:rPr>
        <w:t xml:space="preserve">, the first byte of the list will denote the bits </w:t>
      </w:r>
      <w:r w:rsidRPr="00782219">
        <w:rPr>
          <w:b/>
          <w:snapToGrid w:val="0"/>
          <w:lang w:eastAsia="de-DE"/>
        </w:rPr>
        <w:t>IN</w:t>
      </w:r>
      <w:r w:rsidRPr="00782219">
        <w:rPr>
          <w:snapToGrid w:val="0"/>
          <w:lang w:eastAsia="de-DE"/>
        </w:rPr>
        <w:t xml:space="preserve">[0] to </w:t>
      </w:r>
      <w:r w:rsidRPr="00782219">
        <w:rPr>
          <w:b/>
          <w:snapToGrid w:val="0"/>
          <w:lang w:eastAsia="de-DE"/>
        </w:rPr>
        <w:t>IN</w:t>
      </w:r>
      <w:r w:rsidRPr="00782219">
        <w:rPr>
          <w:snapToGrid w:val="0"/>
          <w:lang w:eastAsia="de-DE"/>
        </w:rPr>
        <w:t xml:space="preserve">[7], with </w:t>
      </w:r>
      <w:r w:rsidRPr="00782219">
        <w:rPr>
          <w:b/>
          <w:snapToGrid w:val="0"/>
          <w:lang w:eastAsia="de-DE"/>
        </w:rPr>
        <w:t>IN</w:t>
      </w:r>
      <w:r w:rsidRPr="00782219">
        <w:rPr>
          <w:snapToGrid w:val="0"/>
          <w:lang w:eastAsia="de-DE"/>
        </w:rPr>
        <w:t xml:space="preserve">[0] equal to the </w:t>
      </w:r>
      <w:r w:rsidRPr="00782219">
        <w:rPr>
          <w:i/>
          <w:snapToGrid w:val="0"/>
          <w:lang w:eastAsia="de-DE"/>
        </w:rPr>
        <w:t>least</w:t>
      </w:r>
      <w:r w:rsidRPr="00782219">
        <w:rPr>
          <w:snapToGrid w:val="0"/>
          <w:lang w:eastAsia="de-DE"/>
        </w:rPr>
        <w:t xml:space="preserve"> significant bit of the corresponding hexadecimal number</w:t>
      </w:r>
      <w:r w:rsidRPr="00782219">
        <w:rPr>
          <w:b/>
          <w:snapToGrid w:val="0"/>
          <w:lang w:eastAsia="de-DE"/>
        </w:rPr>
        <w:t xml:space="preserve"> </w:t>
      </w:r>
      <w:r w:rsidRPr="00782219">
        <w:rPr>
          <w:snapToGrid w:val="0"/>
          <w:lang w:eastAsia="de-DE"/>
        </w:rPr>
        <w:t xml:space="preserve">equal to and </w:t>
      </w:r>
      <w:r w:rsidRPr="00782219">
        <w:rPr>
          <w:b/>
          <w:snapToGrid w:val="0"/>
          <w:lang w:eastAsia="de-DE"/>
        </w:rPr>
        <w:t>IN</w:t>
      </w:r>
      <w:r w:rsidRPr="00782219">
        <w:rPr>
          <w:snapToGrid w:val="0"/>
          <w:lang w:eastAsia="de-DE"/>
        </w:rPr>
        <w:t xml:space="preserve">[7] equal to the </w:t>
      </w:r>
      <w:r w:rsidRPr="00782219">
        <w:rPr>
          <w:i/>
          <w:snapToGrid w:val="0"/>
          <w:lang w:eastAsia="de-DE"/>
        </w:rPr>
        <w:t>most</w:t>
      </w:r>
      <w:r w:rsidRPr="00782219">
        <w:rPr>
          <w:snapToGrid w:val="0"/>
          <w:lang w:eastAsia="de-DE"/>
        </w:rPr>
        <w:t xml:space="preserve"> significant bit of the same hexadecimal number. The final byte of the list will denote </w:t>
      </w:r>
      <w:r w:rsidRPr="00782219">
        <w:rPr>
          <w:b/>
          <w:snapToGrid w:val="0"/>
          <w:lang w:eastAsia="de-DE"/>
        </w:rPr>
        <w:t>IN</w:t>
      </w:r>
      <w:r w:rsidRPr="00782219">
        <w:rPr>
          <w:snapToGrid w:val="0"/>
          <w:lang w:eastAsia="de-DE"/>
        </w:rPr>
        <w:t xml:space="preserve">[1592] to </w:t>
      </w:r>
      <w:r w:rsidRPr="00782219">
        <w:rPr>
          <w:b/>
          <w:snapToGrid w:val="0"/>
          <w:lang w:eastAsia="de-DE"/>
        </w:rPr>
        <w:t>IN</w:t>
      </w:r>
      <w:r w:rsidRPr="00782219">
        <w:rPr>
          <w:snapToGrid w:val="0"/>
          <w:lang w:eastAsia="de-DE"/>
        </w:rPr>
        <w:t xml:space="preserve">[1599], with </w:t>
      </w:r>
      <w:r w:rsidRPr="00782219">
        <w:rPr>
          <w:b/>
          <w:snapToGrid w:val="0"/>
          <w:lang w:eastAsia="de-DE"/>
        </w:rPr>
        <w:t>IN</w:t>
      </w:r>
      <w:r w:rsidRPr="00782219">
        <w:rPr>
          <w:snapToGrid w:val="0"/>
          <w:lang w:eastAsia="de-DE"/>
        </w:rPr>
        <w:t xml:space="preserve">[1592] equal to the </w:t>
      </w:r>
      <w:r w:rsidRPr="00782219">
        <w:rPr>
          <w:i/>
          <w:snapToGrid w:val="0"/>
          <w:lang w:eastAsia="de-DE"/>
        </w:rPr>
        <w:t>least</w:t>
      </w:r>
      <w:r w:rsidRPr="00782219">
        <w:rPr>
          <w:snapToGrid w:val="0"/>
          <w:lang w:eastAsia="de-DE"/>
        </w:rPr>
        <w:t xml:space="preserve"> significant bit of the corresponding hexadecimal number, and </w:t>
      </w:r>
      <w:r w:rsidRPr="00782219">
        <w:rPr>
          <w:b/>
          <w:snapToGrid w:val="0"/>
          <w:lang w:eastAsia="de-DE"/>
        </w:rPr>
        <w:t>IN</w:t>
      </w:r>
      <w:r w:rsidRPr="00782219">
        <w:rPr>
          <w:snapToGrid w:val="0"/>
          <w:lang w:eastAsia="de-DE"/>
        </w:rPr>
        <w:t>[1599]</w:t>
      </w:r>
      <w:r w:rsidRPr="00782219">
        <w:rPr>
          <w:b/>
          <w:snapToGrid w:val="0"/>
          <w:lang w:eastAsia="de-DE"/>
        </w:rPr>
        <w:t xml:space="preserve"> </w:t>
      </w:r>
      <w:r w:rsidRPr="00782219">
        <w:rPr>
          <w:snapToGrid w:val="0"/>
          <w:lang w:eastAsia="de-DE"/>
        </w:rPr>
        <w:t xml:space="preserve">equal to the </w:t>
      </w:r>
      <w:r w:rsidRPr="00782219">
        <w:rPr>
          <w:i/>
          <w:snapToGrid w:val="0"/>
          <w:lang w:eastAsia="de-DE"/>
        </w:rPr>
        <w:t>most</w:t>
      </w:r>
      <w:r w:rsidRPr="00782219">
        <w:rPr>
          <w:snapToGrid w:val="0"/>
          <w:lang w:eastAsia="de-DE"/>
        </w:rPr>
        <w:t xml:space="preserve"> significant bit of the same number. </w:t>
      </w:r>
    </w:p>
    <w:p w14:paraId="655F8A7E" w14:textId="77777777" w:rsidR="00782219" w:rsidRDefault="00782219" w:rsidP="00782219">
      <w:r w:rsidRPr="00782219">
        <w:rPr>
          <w:b/>
          <w:snapToGrid w:val="0"/>
          <w:lang w:eastAsia="de-DE"/>
        </w:rPr>
        <w:t>OUT</w:t>
      </w:r>
      <w:r w:rsidRPr="00782219">
        <w:rPr>
          <w:snapToGrid w:val="0"/>
          <w:lang w:eastAsia="de-DE"/>
        </w:rPr>
        <w:t xml:space="preserve"> strings will be presented in the same way.</w:t>
      </w:r>
      <w:r w:rsidRPr="00782219">
        <w:t xml:space="preserve"> </w:t>
      </w:r>
    </w:p>
    <w:p w14:paraId="1D50FCA3" w14:textId="77777777" w:rsidR="001D6E6C" w:rsidRDefault="00782219" w:rsidP="00782219">
      <w:pPr>
        <w:rPr>
          <w:snapToGrid w:val="0"/>
          <w:lang w:eastAsia="de-DE"/>
        </w:rPr>
      </w:pPr>
      <w:r w:rsidRPr="00782219">
        <w:rPr>
          <w:snapToGrid w:val="0"/>
          <w:lang w:eastAsia="de-DE"/>
        </w:rPr>
        <w:t xml:space="preserve">As an example, in Test Set 1 below:  </w:t>
      </w:r>
    </w:p>
    <w:p w14:paraId="46F8AC2A" w14:textId="77777777" w:rsidR="00782219" w:rsidRDefault="00782219" w:rsidP="001D6E6C">
      <w:pPr>
        <w:pStyle w:val="PL"/>
        <w:rPr>
          <w:snapToGrid w:val="0"/>
          <w:lang w:eastAsia="de-DE"/>
        </w:rPr>
      </w:pPr>
      <w:r w:rsidRPr="00782219">
        <w:rPr>
          <w:b/>
          <w:snapToGrid w:val="0"/>
          <w:lang w:eastAsia="de-DE"/>
        </w:rPr>
        <w:t>IN</w:t>
      </w:r>
      <w:r w:rsidRPr="00782219">
        <w:rPr>
          <w:snapToGrid w:val="0"/>
          <w:lang w:eastAsia="de-DE"/>
        </w:rPr>
        <w:t xml:space="preserve">[0] = 0,  </w:t>
      </w:r>
      <w:r w:rsidRPr="00782219">
        <w:rPr>
          <w:b/>
          <w:snapToGrid w:val="0"/>
          <w:lang w:eastAsia="de-DE"/>
        </w:rPr>
        <w:t>IN</w:t>
      </w:r>
      <w:r w:rsidRPr="00782219">
        <w:rPr>
          <w:snapToGrid w:val="0"/>
          <w:lang w:eastAsia="de-DE"/>
        </w:rPr>
        <w:t xml:space="preserve">[1] = 0,  </w:t>
      </w:r>
      <w:r w:rsidRPr="00782219">
        <w:rPr>
          <w:b/>
          <w:snapToGrid w:val="0"/>
          <w:lang w:eastAsia="de-DE"/>
        </w:rPr>
        <w:t>IN</w:t>
      </w:r>
      <w:r w:rsidRPr="00782219">
        <w:rPr>
          <w:snapToGrid w:val="0"/>
          <w:lang w:eastAsia="de-DE"/>
        </w:rPr>
        <w:t xml:space="preserve">[2] = 1,  </w:t>
      </w:r>
      <w:r w:rsidRPr="00782219">
        <w:rPr>
          <w:b/>
          <w:snapToGrid w:val="0"/>
          <w:lang w:eastAsia="de-DE"/>
        </w:rPr>
        <w:t>IN</w:t>
      </w:r>
      <w:r w:rsidRPr="00782219">
        <w:rPr>
          <w:snapToGrid w:val="0"/>
          <w:lang w:eastAsia="de-DE"/>
        </w:rPr>
        <w:t xml:space="preserve">[3] = 0,  </w:t>
      </w:r>
      <w:r w:rsidRPr="00782219">
        <w:rPr>
          <w:b/>
          <w:snapToGrid w:val="0"/>
          <w:lang w:eastAsia="de-DE"/>
        </w:rPr>
        <w:t>IN</w:t>
      </w:r>
      <w:r w:rsidRPr="00782219">
        <w:rPr>
          <w:snapToGrid w:val="0"/>
          <w:lang w:eastAsia="de-DE"/>
        </w:rPr>
        <w:t xml:space="preserve">[4] = 0,  </w:t>
      </w:r>
      <w:r w:rsidRPr="00782219">
        <w:rPr>
          <w:b/>
          <w:snapToGrid w:val="0"/>
          <w:lang w:eastAsia="de-DE"/>
        </w:rPr>
        <w:t>IN</w:t>
      </w:r>
      <w:r w:rsidRPr="00782219">
        <w:rPr>
          <w:snapToGrid w:val="0"/>
          <w:lang w:eastAsia="de-DE"/>
        </w:rPr>
        <w:t xml:space="preserve">[5] = 1,  </w:t>
      </w:r>
      <w:r w:rsidRPr="00782219">
        <w:rPr>
          <w:b/>
          <w:snapToGrid w:val="0"/>
          <w:lang w:eastAsia="de-DE"/>
        </w:rPr>
        <w:t>IN</w:t>
      </w:r>
      <w:r w:rsidRPr="00782219">
        <w:rPr>
          <w:snapToGrid w:val="0"/>
          <w:lang w:eastAsia="de-DE"/>
        </w:rPr>
        <w:t xml:space="preserve">[6] = 0,  </w:t>
      </w:r>
      <w:r w:rsidRPr="00782219">
        <w:rPr>
          <w:b/>
          <w:snapToGrid w:val="0"/>
          <w:lang w:eastAsia="de-DE"/>
        </w:rPr>
        <w:t>IN</w:t>
      </w:r>
      <w:r w:rsidRPr="00782219">
        <w:rPr>
          <w:snapToGrid w:val="0"/>
          <w:lang w:eastAsia="de-DE"/>
        </w:rPr>
        <w:t xml:space="preserve">[7] = 0,  </w:t>
      </w:r>
      <w:r w:rsidRPr="00782219">
        <w:rPr>
          <w:b/>
          <w:snapToGrid w:val="0"/>
          <w:lang w:eastAsia="de-DE"/>
        </w:rPr>
        <w:t>IN</w:t>
      </w:r>
      <w:r w:rsidRPr="00782219">
        <w:rPr>
          <w:snapToGrid w:val="0"/>
          <w:lang w:eastAsia="de-DE"/>
        </w:rPr>
        <w:t xml:space="preserve">[8] = 0,  </w:t>
      </w:r>
      <w:r w:rsidRPr="00782219">
        <w:rPr>
          <w:b/>
          <w:snapToGrid w:val="0"/>
          <w:lang w:eastAsia="de-DE"/>
        </w:rPr>
        <w:t>IN</w:t>
      </w:r>
      <w:r w:rsidRPr="00782219">
        <w:rPr>
          <w:snapToGrid w:val="0"/>
          <w:lang w:eastAsia="de-DE"/>
        </w:rPr>
        <w:t xml:space="preserve">[9] = 1,  </w:t>
      </w:r>
      <w:r w:rsidRPr="00782219">
        <w:rPr>
          <w:b/>
          <w:snapToGrid w:val="0"/>
          <w:lang w:eastAsia="de-DE"/>
        </w:rPr>
        <w:t>IN</w:t>
      </w:r>
      <w:r w:rsidRPr="00782219">
        <w:rPr>
          <w:snapToGrid w:val="0"/>
          <w:lang w:eastAsia="de-DE"/>
        </w:rPr>
        <w:t xml:space="preserve">[10]=1,  </w:t>
      </w:r>
      <w:r w:rsidRPr="00782219">
        <w:rPr>
          <w:b/>
          <w:snapToGrid w:val="0"/>
          <w:lang w:eastAsia="de-DE"/>
        </w:rPr>
        <w:t>IN</w:t>
      </w:r>
      <w:r w:rsidRPr="00782219">
        <w:rPr>
          <w:snapToGrid w:val="0"/>
          <w:lang w:eastAsia="de-DE"/>
        </w:rPr>
        <w:t xml:space="preserve">[11]=0,  </w:t>
      </w:r>
      <w:r w:rsidRPr="00782219">
        <w:rPr>
          <w:b/>
          <w:snapToGrid w:val="0"/>
          <w:lang w:eastAsia="de-DE"/>
        </w:rPr>
        <w:t>IN</w:t>
      </w:r>
      <w:r w:rsidRPr="00782219">
        <w:rPr>
          <w:snapToGrid w:val="0"/>
          <w:lang w:eastAsia="de-DE"/>
        </w:rPr>
        <w:t xml:space="preserve">[12]=1,  </w:t>
      </w:r>
      <w:r w:rsidRPr="00782219">
        <w:rPr>
          <w:b/>
          <w:snapToGrid w:val="0"/>
          <w:lang w:eastAsia="de-DE"/>
        </w:rPr>
        <w:t>IN</w:t>
      </w:r>
      <w:r w:rsidRPr="00782219">
        <w:rPr>
          <w:snapToGrid w:val="0"/>
          <w:lang w:eastAsia="de-DE"/>
        </w:rPr>
        <w:t xml:space="preserve">[13]=1,  </w:t>
      </w:r>
      <w:r w:rsidRPr="00782219">
        <w:rPr>
          <w:b/>
          <w:snapToGrid w:val="0"/>
          <w:lang w:eastAsia="de-DE"/>
        </w:rPr>
        <w:t>IN</w:t>
      </w:r>
      <w:r w:rsidRPr="00782219">
        <w:rPr>
          <w:snapToGrid w:val="0"/>
          <w:lang w:eastAsia="de-DE"/>
        </w:rPr>
        <w:t xml:space="preserve">[14]=1,  </w:t>
      </w:r>
      <w:r w:rsidRPr="00782219">
        <w:rPr>
          <w:b/>
          <w:snapToGrid w:val="0"/>
          <w:lang w:eastAsia="de-DE"/>
        </w:rPr>
        <w:t>IN</w:t>
      </w:r>
      <w:r w:rsidRPr="00782219">
        <w:rPr>
          <w:snapToGrid w:val="0"/>
          <w:lang w:eastAsia="de-DE"/>
        </w:rPr>
        <w:t xml:space="preserve">[15]=0, … ,    </w:t>
      </w:r>
      <w:r w:rsidRPr="00782219">
        <w:rPr>
          <w:b/>
          <w:snapToGrid w:val="0"/>
          <w:lang w:eastAsia="de-DE"/>
        </w:rPr>
        <w:t>IN</w:t>
      </w:r>
      <w:r w:rsidRPr="00782219">
        <w:rPr>
          <w:snapToGrid w:val="0"/>
          <w:lang w:eastAsia="de-DE"/>
        </w:rPr>
        <w:t xml:space="preserve">[1584]=1, </w:t>
      </w:r>
      <w:r w:rsidRPr="00782219">
        <w:rPr>
          <w:b/>
          <w:snapToGrid w:val="0"/>
          <w:lang w:eastAsia="de-DE"/>
        </w:rPr>
        <w:t>IN</w:t>
      </w:r>
      <w:r w:rsidRPr="00782219">
        <w:rPr>
          <w:snapToGrid w:val="0"/>
          <w:lang w:eastAsia="de-DE"/>
        </w:rPr>
        <w:t xml:space="preserve">[1585]=1, </w:t>
      </w:r>
      <w:r w:rsidRPr="00782219">
        <w:rPr>
          <w:b/>
          <w:snapToGrid w:val="0"/>
          <w:lang w:eastAsia="de-DE"/>
        </w:rPr>
        <w:t>IN</w:t>
      </w:r>
      <w:r w:rsidRPr="00782219">
        <w:rPr>
          <w:snapToGrid w:val="0"/>
          <w:lang w:eastAsia="de-DE"/>
        </w:rPr>
        <w:t xml:space="preserve">[1586]=0, </w:t>
      </w:r>
      <w:r w:rsidRPr="00782219">
        <w:rPr>
          <w:b/>
          <w:snapToGrid w:val="0"/>
          <w:lang w:eastAsia="de-DE"/>
        </w:rPr>
        <w:t>IN</w:t>
      </w:r>
      <w:r w:rsidRPr="00782219">
        <w:rPr>
          <w:snapToGrid w:val="0"/>
          <w:lang w:eastAsia="de-DE"/>
        </w:rPr>
        <w:t xml:space="preserve">[1587]=1, </w:t>
      </w:r>
      <w:r w:rsidRPr="00782219">
        <w:rPr>
          <w:b/>
          <w:snapToGrid w:val="0"/>
          <w:lang w:eastAsia="de-DE"/>
        </w:rPr>
        <w:t>IN</w:t>
      </w:r>
      <w:r w:rsidRPr="00782219">
        <w:rPr>
          <w:snapToGrid w:val="0"/>
          <w:lang w:eastAsia="de-DE"/>
        </w:rPr>
        <w:t xml:space="preserve">[1588]=0, </w:t>
      </w:r>
      <w:r w:rsidRPr="00782219">
        <w:rPr>
          <w:b/>
          <w:snapToGrid w:val="0"/>
          <w:lang w:eastAsia="de-DE"/>
        </w:rPr>
        <w:t>IN</w:t>
      </w:r>
      <w:r w:rsidRPr="00782219">
        <w:rPr>
          <w:snapToGrid w:val="0"/>
          <w:lang w:eastAsia="de-DE"/>
        </w:rPr>
        <w:t xml:space="preserve">[1589]=0, </w:t>
      </w:r>
      <w:r w:rsidRPr="00782219">
        <w:rPr>
          <w:b/>
          <w:snapToGrid w:val="0"/>
          <w:lang w:eastAsia="de-DE"/>
        </w:rPr>
        <w:t>IN</w:t>
      </w:r>
      <w:r w:rsidRPr="00782219">
        <w:rPr>
          <w:snapToGrid w:val="0"/>
          <w:lang w:eastAsia="de-DE"/>
        </w:rPr>
        <w:t xml:space="preserve">[1590]=0, </w:t>
      </w:r>
      <w:r w:rsidRPr="00782219">
        <w:rPr>
          <w:b/>
          <w:snapToGrid w:val="0"/>
          <w:lang w:eastAsia="de-DE"/>
        </w:rPr>
        <w:t>IN</w:t>
      </w:r>
      <w:r w:rsidRPr="00782219">
        <w:rPr>
          <w:snapToGrid w:val="0"/>
          <w:lang w:eastAsia="de-DE"/>
        </w:rPr>
        <w:t xml:space="preserve">[1591]=0, </w:t>
      </w:r>
      <w:r w:rsidRPr="00782219">
        <w:rPr>
          <w:b/>
          <w:snapToGrid w:val="0"/>
          <w:lang w:eastAsia="de-DE"/>
        </w:rPr>
        <w:t>IN</w:t>
      </w:r>
      <w:r w:rsidRPr="00782219">
        <w:rPr>
          <w:snapToGrid w:val="0"/>
          <w:lang w:eastAsia="de-DE"/>
        </w:rPr>
        <w:t xml:space="preserve">[1592]=0, </w:t>
      </w:r>
      <w:r w:rsidRPr="00782219">
        <w:rPr>
          <w:b/>
          <w:snapToGrid w:val="0"/>
          <w:lang w:eastAsia="de-DE"/>
        </w:rPr>
        <w:t>IN</w:t>
      </w:r>
      <w:r w:rsidRPr="00782219">
        <w:rPr>
          <w:snapToGrid w:val="0"/>
          <w:lang w:eastAsia="de-DE"/>
        </w:rPr>
        <w:t xml:space="preserve">[1593]=0, </w:t>
      </w:r>
      <w:r w:rsidRPr="00782219">
        <w:rPr>
          <w:b/>
          <w:snapToGrid w:val="0"/>
          <w:lang w:eastAsia="de-DE"/>
        </w:rPr>
        <w:t>IN</w:t>
      </w:r>
      <w:r w:rsidRPr="00782219">
        <w:rPr>
          <w:snapToGrid w:val="0"/>
          <w:lang w:eastAsia="de-DE"/>
        </w:rPr>
        <w:t xml:space="preserve">[1594]=0, </w:t>
      </w:r>
      <w:r w:rsidRPr="00782219">
        <w:rPr>
          <w:b/>
          <w:snapToGrid w:val="0"/>
          <w:lang w:eastAsia="de-DE"/>
        </w:rPr>
        <w:t>IN</w:t>
      </w:r>
      <w:r w:rsidRPr="00782219">
        <w:rPr>
          <w:snapToGrid w:val="0"/>
          <w:lang w:eastAsia="de-DE"/>
        </w:rPr>
        <w:t xml:space="preserve">[1595]=0, </w:t>
      </w:r>
      <w:r w:rsidRPr="00782219">
        <w:rPr>
          <w:b/>
          <w:snapToGrid w:val="0"/>
          <w:lang w:eastAsia="de-DE"/>
        </w:rPr>
        <w:t>IN</w:t>
      </w:r>
      <w:r w:rsidRPr="00782219">
        <w:rPr>
          <w:snapToGrid w:val="0"/>
          <w:lang w:eastAsia="de-DE"/>
        </w:rPr>
        <w:t xml:space="preserve">[1596]=1, </w:t>
      </w:r>
      <w:r w:rsidRPr="00782219">
        <w:rPr>
          <w:b/>
          <w:snapToGrid w:val="0"/>
          <w:lang w:eastAsia="de-DE"/>
        </w:rPr>
        <w:t>IN</w:t>
      </w:r>
      <w:r w:rsidRPr="00782219">
        <w:rPr>
          <w:snapToGrid w:val="0"/>
          <w:lang w:eastAsia="de-DE"/>
        </w:rPr>
        <w:t xml:space="preserve">[1597]=0, </w:t>
      </w:r>
      <w:r w:rsidRPr="00782219">
        <w:rPr>
          <w:b/>
          <w:snapToGrid w:val="0"/>
          <w:lang w:eastAsia="de-DE"/>
        </w:rPr>
        <w:t>IN</w:t>
      </w:r>
      <w:r w:rsidRPr="00782219">
        <w:rPr>
          <w:snapToGrid w:val="0"/>
          <w:lang w:eastAsia="de-DE"/>
        </w:rPr>
        <w:t xml:space="preserve">[1598]=1, </w:t>
      </w:r>
      <w:r w:rsidRPr="00782219">
        <w:rPr>
          <w:b/>
          <w:snapToGrid w:val="0"/>
          <w:lang w:eastAsia="de-DE"/>
        </w:rPr>
        <w:t>IN</w:t>
      </w:r>
      <w:r w:rsidRPr="00782219">
        <w:rPr>
          <w:snapToGrid w:val="0"/>
          <w:lang w:eastAsia="de-DE"/>
        </w:rPr>
        <w:t>[1599]=0.</w:t>
      </w:r>
    </w:p>
    <w:p w14:paraId="4CF1B4E1" w14:textId="77777777" w:rsidR="001D6E6C" w:rsidRPr="00782219" w:rsidRDefault="001D6E6C" w:rsidP="001D6E6C">
      <w:pPr>
        <w:pStyle w:val="PL"/>
        <w:rPr>
          <w:snapToGrid w:val="0"/>
          <w:lang w:eastAsia="de-DE"/>
        </w:rPr>
      </w:pPr>
    </w:p>
    <w:p w14:paraId="6FB4EB9C" w14:textId="77777777" w:rsidR="00782219" w:rsidRPr="00782219" w:rsidRDefault="00782219" w:rsidP="001D6E6C">
      <w:pPr>
        <w:pStyle w:val="PL"/>
        <w:rPr>
          <w:lang w:eastAsia="en-GB"/>
        </w:rPr>
      </w:pPr>
      <w:r w:rsidRPr="00782219">
        <w:rPr>
          <w:b/>
          <w:snapToGrid w:val="0"/>
          <w:lang w:eastAsia="de-DE"/>
        </w:rPr>
        <w:t>OUT</w:t>
      </w:r>
      <w:r w:rsidRPr="00782219">
        <w:rPr>
          <w:snapToGrid w:val="0"/>
          <w:lang w:eastAsia="de-DE"/>
        </w:rPr>
        <w:t xml:space="preserve">[0] = 1, </w:t>
      </w:r>
      <w:r w:rsidRPr="00782219">
        <w:rPr>
          <w:b/>
          <w:snapToGrid w:val="0"/>
          <w:lang w:eastAsia="de-DE"/>
        </w:rPr>
        <w:t>OUT</w:t>
      </w:r>
      <w:r w:rsidRPr="00782219">
        <w:rPr>
          <w:snapToGrid w:val="0"/>
          <w:lang w:eastAsia="de-DE"/>
        </w:rPr>
        <w:t xml:space="preserve">[1] = 1, </w:t>
      </w:r>
      <w:r w:rsidRPr="00782219">
        <w:rPr>
          <w:b/>
          <w:snapToGrid w:val="0"/>
          <w:lang w:eastAsia="de-DE"/>
        </w:rPr>
        <w:t>OUT</w:t>
      </w:r>
      <w:r w:rsidRPr="00782219">
        <w:rPr>
          <w:snapToGrid w:val="0"/>
          <w:lang w:eastAsia="de-DE"/>
        </w:rPr>
        <w:t xml:space="preserve">[2] = 1, </w:t>
      </w:r>
      <w:r w:rsidRPr="00782219">
        <w:rPr>
          <w:b/>
          <w:snapToGrid w:val="0"/>
          <w:lang w:eastAsia="de-DE"/>
        </w:rPr>
        <w:t>OUT</w:t>
      </w:r>
      <w:r w:rsidRPr="00782219">
        <w:rPr>
          <w:snapToGrid w:val="0"/>
          <w:lang w:eastAsia="de-DE"/>
        </w:rPr>
        <w:t xml:space="preserve">[3] = 1, </w:t>
      </w:r>
      <w:r w:rsidRPr="00782219">
        <w:rPr>
          <w:b/>
          <w:snapToGrid w:val="0"/>
          <w:lang w:eastAsia="de-DE"/>
        </w:rPr>
        <w:t>OUT</w:t>
      </w:r>
      <w:r w:rsidRPr="00782219">
        <w:rPr>
          <w:snapToGrid w:val="0"/>
          <w:lang w:eastAsia="de-DE"/>
        </w:rPr>
        <w:t xml:space="preserve">[4] = 0, </w:t>
      </w:r>
      <w:r w:rsidRPr="00782219">
        <w:rPr>
          <w:b/>
          <w:snapToGrid w:val="0"/>
          <w:lang w:eastAsia="de-DE"/>
        </w:rPr>
        <w:t>OUT</w:t>
      </w:r>
      <w:r w:rsidRPr="00782219">
        <w:rPr>
          <w:snapToGrid w:val="0"/>
          <w:lang w:eastAsia="de-DE"/>
        </w:rPr>
        <w:t xml:space="preserve">[5] = 1, </w:t>
      </w:r>
      <w:r w:rsidRPr="00782219">
        <w:rPr>
          <w:b/>
          <w:snapToGrid w:val="0"/>
          <w:lang w:eastAsia="de-DE"/>
        </w:rPr>
        <w:t>OUT</w:t>
      </w:r>
      <w:r w:rsidRPr="00782219">
        <w:rPr>
          <w:snapToGrid w:val="0"/>
          <w:lang w:eastAsia="de-DE"/>
        </w:rPr>
        <w:t xml:space="preserve">[6] = 0, </w:t>
      </w:r>
      <w:r w:rsidRPr="00782219">
        <w:rPr>
          <w:b/>
          <w:snapToGrid w:val="0"/>
          <w:lang w:eastAsia="de-DE"/>
        </w:rPr>
        <w:t>OUT</w:t>
      </w:r>
      <w:r w:rsidRPr="00782219">
        <w:rPr>
          <w:snapToGrid w:val="0"/>
          <w:lang w:eastAsia="de-DE"/>
        </w:rPr>
        <w:t xml:space="preserve">[7] = 0, </w:t>
      </w:r>
      <w:r w:rsidR="00A82DA4">
        <w:rPr>
          <w:snapToGrid w:val="0"/>
          <w:lang w:eastAsia="de-DE"/>
        </w:rPr>
        <w:t xml:space="preserve">           </w:t>
      </w:r>
      <w:r w:rsidRPr="00782219">
        <w:rPr>
          <w:b/>
          <w:snapToGrid w:val="0"/>
          <w:lang w:eastAsia="de-DE"/>
        </w:rPr>
        <w:t>OUT</w:t>
      </w:r>
      <w:r w:rsidRPr="00782219">
        <w:rPr>
          <w:snapToGrid w:val="0"/>
          <w:lang w:eastAsia="de-DE"/>
        </w:rPr>
        <w:t xml:space="preserve">[8] = 0, </w:t>
      </w:r>
      <w:r w:rsidRPr="00782219">
        <w:rPr>
          <w:b/>
          <w:snapToGrid w:val="0"/>
          <w:lang w:eastAsia="de-DE"/>
        </w:rPr>
        <w:t>OUT</w:t>
      </w:r>
      <w:r w:rsidRPr="00782219">
        <w:rPr>
          <w:snapToGrid w:val="0"/>
          <w:lang w:eastAsia="de-DE"/>
        </w:rPr>
        <w:t xml:space="preserve">[9] = 0, </w:t>
      </w:r>
      <w:r w:rsidRPr="00782219">
        <w:rPr>
          <w:b/>
          <w:snapToGrid w:val="0"/>
          <w:lang w:eastAsia="de-DE"/>
        </w:rPr>
        <w:t>OUT</w:t>
      </w:r>
      <w:r w:rsidRPr="00782219">
        <w:rPr>
          <w:snapToGrid w:val="0"/>
          <w:lang w:eastAsia="de-DE"/>
        </w:rPr>
        <w:t xml:space="preserve">[10]=1, </w:t>
      </w:r>
      <w:r w:rsidRPr="00782219">
        <w:rPr>
          <w:b/>
          <w:snapToGrid w:val="0"/>
          <w:lang w:eastAsia="de-DE"/>
        </w:rPr>
        <w:t>OUT</w:t>
      </w:r>
      <w:r w:rsidRPr="00782219">
        <w:rPr>
          <w:snapToGrid w:val="0"/>
          <w:lang w:eastAsia="de-DE"/>
        </w:rPr>
        <w:t xml:space="preserve">[11]=1, </w:t>
      </w:r>
      <w:r w:rsidRPr="00782219">
        <w:rPr>
          <w:b/>
          <w:snapToGrid w:val="0"/>
          <w:lang w:eastAsia="de-DE"/>
        </w:rPr>
        <w:t>OUT</w:t>
      </w:r>
      <w:r w:rsidRPr="00782219">
        <w:rPr>
          <w:snapToGrid w:val="0"/>
          <w:lang w:eastAsia="de-DE"/>
        </w:rPr>
        <w:t xml:space="preserve">[12]=1, </w:t>
      </w:r>
      <w:r w:rsidRPr="00782219">
        <w:rPr>
          <w:b/>
          <w:snapToGrid w:val="0"/>
          <w:lang w:eastAsia="de-DE"/>
        </w:rPr>
        <w:t>OUT</w:t>
      </w:r>
      <w:r w:rsidRPr="00782219">
        <w:rPr>
          <w:snapToGrid w:val="0"/>
          <w:lang w:eastAsia="de-DE"/>
        </w:rPr>
        <w:t xml:space="preserve">[13]=0, </w:t>
      </w:r>
      <w:r w:rsidRPr="00782219">
        <w:rPr>
          <w:b/>
          <w:snapToGrid w:val="0"/>
          <w:lang w:eastAsia="de-DE"/>
        </w:rPr>
        <w:t>OUT</w:t>
      </w:r>
      <w:r w:rsidRPr="00782219">
        <w:rPr>
          <w:snapToGrid w:val="0"/>
          <w:lang w:eastAsia="de-DE"/>
        </w:rPr>
        <w:t xml:space="preserve">[14]=1, </w:t>
      </w:r>
      <w:r w:rsidRPr="00782219">
        <w:rPr>
          <w:b/>
          <w:snapToGrid w:val="0"/>
          <w:lang w:eastAsia="de-DE"/>
        </w:rPr>
        <w:t>OUT</w:t>
      </w:r>
      <w:r w:rsidRPr="00782219">
        <w:rPr>
          <w:snapToGrid w:val="0"/>
          <w:lang w:eastAsia="de-DE"/>
        </w:rPr>
        <w:t>[15]=1, …</w:t>
      </w:r>
      <w:r w:rsidR="00A82DA4">
        <w:rPr>
          <w:snapToGrid w:val="0"/>
          <w:lang w:eastAsia="de-DE"/>
        </w:rPr>
        <w:t xml:space="preserve"> ,</w:t>
      </w:r>
      <w:r w:rsidRPr="00782219">
        <w:rPr>
          <w:snapToGrid w:val="0"/>
          <w:lang w:eastAsia="de-DE"/>
        </w:rPr>
        <w:t xml:space="preserve"> </w:t>
      </w:r>
      <w:r w:rsidRPr="00782219">
        <w:rPr>
          <w:b/>
          <w:snapToGrid w:val="0"/>
          <w:lang w:eastAsia="de-DE"/>
        </w:rPr>
        <w:t>OUT</w:t>
      </w:r>
      <w:r w:rsidRPr="00782219">
        <w:rPr>
          <w:snapToGrid w:val="0"/>
          <w:lang w:eastAsia="de-DE"/>
        </w:rPr>
        <w:t xml:space="preserve">[1584]=0, </w:t>
      </w:r>
      <w:r w:rsidRPr="00782219">
        <w:rPr>
          <w:b/>
          <w:snapToGrid w:val="0"/>
          <w:lang w:eastAsia="de-DE"/>
        </w:rPr>
        <w:t>OUT</w:t>
      </w:r>
      <w:r w:rsidRPr="00782219">
        <w:rPr>
          <w:snapToGrid w:val="0"/>
          <w:lang w:eastAsia="de-DE"/>
        </w:rPr>
        <w:t xml:space="preserve">[1585]=1, </w:t>
      </w:r>
      <w:r w:rsidRPr="00782219">
        <w:rPr>
          <w:b/>
          <w:snapToGrid w:val="0"/>
          <w:lang w:eastAsia="de-DE"/>
        </w:rPr>
        <w:t>OUT</w:t>
      </w:r>
      <w:r w:rsidRPr="00782219">
        <w:rPr>
          <w:snapToGrid w:val="0"/>
          <w:lang w:eastAsia="de-DE"/>
        </w:rPr>
        <w:t xml:space="preserve">[1586]=1, </w:t>
      </w:r>
      <w:r w:rsidRPr="00782219">
        <w:rPr>
          <w:b/>
          <w:snapToGrid w:val="0"/>
          <w:lang w:eastAsia="de-DE"/>
        </w:rPr>
        <w:t>OUT</w:t>
      </w:r>
      <w:r w:rsidRPr="00782219">
        <w:rPr>
          <w:snapToGrid w:val="0"/>
          <w:lang w:eastAsia="de-DE"/>
        </w:rPr>
        <w:t xml:space="preserve">[1587]=1, </w:t>
      </w:r>
      <w:r w:rsidRPr="00782219">
        <w:rPr>
          <w:b/>
          <w:snapToGrid w:val="0"/>
          <w:lang w:eastAsia="de-DE"/>
        </w:rPr>
        <w:t>OUT</w:t>
      </w:r>
      <w:r w:rsidRPr="00782219">
        <w:rPr>
          <w:snapToGrid w:val="0"/>
          <w:lang w:eastAsia="de-DE"/>
        </w:rPr>
        <w:t>[1588]=1,</w:t>
      </w:r>
      <w:r w:rsidRPr="00782219">
        <w:rPr>
          <w:b/>
          <w:snapToGrid w:val="0"/>
          <w:lang w:eastAsia="de-DE"/>
        </w:rPr>
        <w:t>OUT</w:t>
      </w:r>
      <w:r w:rsidRPr="00782219">
        <w:rPr>
          <w:snapToGrid w:val="0"/>
          <w:lang w:eastAsia="de-DE"/>
        </w:rPr>
        <w:t>[1589]=0,</w:t>
      </w:r>
      <w:r w:rsidRPr="00782219">
        <w:rPr>
          <w:b/>
          <w:snapToGrid w:val="0"/>
          <w:lang w:eastAsia="de-DE"/>
        </w:rPr>
        <w:t>OUT</w:t>
      </w:r>
      <w:r w:rsidRPr="00782219">
        <w:rPr>
          <w:snapToGrid w:val="0"/>
          <w:lang w:eastAsia="de-DE"/>
        </w:rPr>
        <w:t xml:space="preserve">[1590]=0, </w:t>
      </w:r>
      <w:r w:rsidRPr="00782219">
        <w:rPr>
          <w:b/>
          <w:snapToGrid w:val="0"/>
          <w:lang w:eastAsia="de-DE"/>
        </w:rPr>
        <w:t>OUT</w:t>
      </w:r>
      <w:r w:rsidRPr="00782219">
        <w:rPr>
          <w:snapToGrid w:val="0"/>
          <w:lang w:eastAsia="de-DE"/>
        </w:rPr>
        <w:t xml:space="preserve">[1591]=0, </w:t>
      </w:r>
      <w:r w:rsidRPr="00782219">
        <w:rPr>
          <w:b/>
          <w:snapToGrid w:val="0"/>
          <w:lang w:eastAsia="de-DE"/>
        </w:rPr>
        <w:t>OUT</w:t>
      </w:r>
      <w:r w:rsidRPr="00782219">
        <w:rPr>
          <w:snapToGrid w:val="0"/>
          <w:lang w:eastAsia="de-DE"/>
        </w:rPr>
        <w:t xml:space="preserve">[1592]=1, </w:t>
      </w:r>
      <w:r w:rsidRPr="00782219">
        <w:rPr>
          <w:b/>
          <w:snapToGrid w:val="0"/>
          <w:lang w:eastAsia="de-DE"/>
        </w:rPr>
        <w:t>OUT</w:t>
      </w:r>
      <w:r w:rsidRPr="00782219">
        <w:rPr>
          <w:snapToGrid w:val="0"/>
          <w:lang w:eastAsia="de-DE"/>
        </w:rPr>
        <w:t xml:space="preserve">[1593]=1, </w:t>
      </w:r>
      <w:r w:rsidRPr="00782219">
        <w:rPr>
          <w:b/>
          <w:snapToGrid w:val="0"/>
          <w:lang w:eastAsia="de-DE"/>
        </w:rPr>
        <w:t>OUT</w:t>
      </w:r>
      <w:r w:rsidRPr="00782219">
        <w:rPr>
          <w:snapToGrid w:val="0"/>
          <w:lang w:eastAsia="de-DE"/>
        </w:rPr>
        <w:t>[1594]=1,</w:t>
      </w:r>
      <w:r w:rsidRPr="00782219">
        <w:rPr>
          <w:b/>
          <w:snapToGrid w:val="0"/>
          <w:lang w:eastAsia="de-DE"/>
        </w:rPr>
        <w:t>OUT</w:t>
      </w:r>
      <w:r w:rsidRPr="00782219">
        <w:rPr>
          <w:snapToGrid w:val="0"/>
          <w:lang w:eastAsia="de-DE"/>
        </w:rPr>
        <w:t>[1595]=0,</w:t>
      </w:r>
      <w:r w:rsidRPr="00782219">
        <w:rPr>
          <w:b/>
          <w:snapToGrid w:val="0"/>
          <w:lang w:eastAsia="de-DE"/>
        </w:rPr>
        <w:t>OUT</w:t>
      </w:r>
      <w:r w:rsidRPr="00782219">
        <w:rPr>
          <w:snapToGrid w:val="0"/>
          <w:lang w:eastAsia="de-DE"/>
        </w:rPr>
        <w:t xml:space="preserve">[1596]=0, </w:t>
      </w:r>
      <w:r w:rsidRPr="00782219">
        <w:rPr>
          <w:b/>
          <w:snapToGrid w:val="0"/>
          <w:lang w:eastAsia="de-DE"/>
        </w:rPr>
        <w:t>OUT</w:t>
      </w:r>
      <w:r w:rsidRPr="00782219">
        <w:rPr>
          <w:snapToGrid w:val="0"/>
          <w:lang w:eastAsia="de-DE"/>
        </w:rPr>
        <w:t xml:space="preserve">[1597]=1, </w:t>
      </w:r>
      <w:r w:rsidRPr="00782219">
        <w:rPr>
          <w:b/>
          <w:snapToGrid w:val="0"/>
          <w:lang w:eastAsia="de-DE"/>
        </w:rPr>
        <w:t>OUT</w:t>
      </w:r>
      <w:r w:rsidRPr="00782219">
        <w:rPr>
          <w:snapToGrid w:val="0"/>
          <w:lang w:eastAsia="de-DE"/>
        </w:rPr>
        <w:t xml:space="preserve">[1598]=0, </w:t>
      </w:r>
      <w:r w:rsidRPr="00782219">
        <w:rPr>
          <w:b/>
          <w:snapToGrid w:val="0"/>
          <w:lang w:eastAsia="de-DE"/>
        </w:rPr>
        <w:t>OUT</w:t>
      </w:r>
      <w:r w:rsidRPr="00782219">
        <w:rPr>
          <w:snapToGrid w:val="0"/>
          <w:lang w:eastAsia="de-DE"/>
        </w:rPr>
        <w:t xml:space="preserve">[1599]=1. </w:t>
      </w:r>
    </w:p>
    <w:p w14:paraId="0ABFB1A4" w14:textId="77777777" w:rsidR="00782219" w:rsidRPr="00A512B1" w:rsidRDefault="001D6E6C" w:rsidP="00782219">
      <w:pPr>
        <w:pStyle w:val="Heading2"/>
        <w:rPr>
          <w:lang w:val="it-IT"/>
        </w:rPr>
      </w:pPr>
      <w:bookmarkStart w:id="18" w:name="_Toc99532478"/>
      <w:r w:rsidRPr="00B8125B">
        <w:t>5</w:t>
      </w:r>
      <w:r w:rsidR="00782219" w:rsidRPr="00A512B1">
        <w:rPr>
          <w:lang w:val="it-IT"/>
        </w:rPr>
        <w:t>.3</w:t>
      </w:r>
      <w:r w:rsidR="00782219" w:rsidRPr="00A512B1">
        <w:rPr>
          <w:lang w:val="it-IT"/>
        </w:rPr>
        <w:tab/>
        <w:t xml:space="preserve">Test </w:t>
      </w:r>
      <w:r w:rsidRPr="00B8125B">
        <w:t xml:space="preserve">set </w:t>
      </w:r>
      <w:r w:rsidR="00782219" w:rsidRPr="00A512B1">
        <w:rPr>
          <w:lang w:val="it-IT"/>
        </w:rPr>
        <w:t>1</w:t>
      </w:r>
      <w:bookmarkEnd w:id="18"/>
    </w:p>
    <w:p w14:paraId="770E9EB1" w14:textId="77777777" w:rsidR="00706254" w:rsidRPr="00A512B1" w:rsidRDefault="00706254" w:rsidP="001D6E6C">
      <w:pPr>
        <w:pStyle w:val="PL"/>
        <w:rPr>
          <w:lang w:val="it-IT" w:eastAsia="en-GB"/>
        </w:rPr>
      </w:pPr>
      <w:r w:rsidRPr="00A512B1">
        <w:rPr>
          <w:lang w:val="it-IT" w:eastAsia="en-GB"/>
        </w:rPr>
        <w:t xml:space="preserve">IN: </w:t>
      </w:r>
    </w:p>
    <w:p w14:paraId="06EADC66" w14:textId="77777777" w:rsidR="00706254" w:rsidRDefault="00706254" w:rsidP="001D6E6C">
      <w:pPr>
        <w:pStyle w:val="PL"/>
        <w:rPr>
          <w:snapToGrid w:val="0"/>
          <w:lang w:val="it-IT" w:eastAsia="de-DE"/>
        </w:rPr>
      </w:pPr>
      <w:r w:rsidRPr="00A512B1">
        <w:rPr>
          <w:lang w:val="it-IT" w:eastAsia="en-GB"/>
        </w:rPr>
        <w:t>24 76 d2 da c5 9e 2e 93 49 df 32 55 a9 da b1 b6 9e b5 c2 08 f1 51 c7 30 9e 8c 8f 17 db 45 6d 0b 5e b0 af b6 c7 3e 37 ce 8c cc cf 20 b7 9d 8a 67 29 41 49 17 48 09 e4 29 70 93 30 c4 ad 23 1d 3e 52 11 ae 0b d8 05 20 c4 3a d4 b4 36 62 57 92 a7 6c 52 08 9d 0f 73 92 71 15 1a 37 59 4d f6 6d e4 42 9f 3c 97 0a 34 56 b6 ce 2c 78 cd 11 28 71 7f 4b db 73 1a 4c 97 db e5 eb 73 53 fe 81 e3 7c 33 ac 60 b8 21 22 ea c6 11 a9 8e 0e 74 42 b9 99 64 75 22 93 e4 f9 c6 96 ba 05 f0 7a 21 45 1f 90 73 0c 96 78 c6 45 ad 4b e4 4c 4d 2d 98 1a 34 12 08 1c 9c 6b 05 c9 93 ff 1c 56 1a 0d 24 2b 47 06 d5 01 c3 47 65 b3 7a 0b 50</w:t>
      </w:r>
      <w:r w:rsidRPr="00A512B1">
        <w:rPr>
          <w:snapToGrid w:val="0"/>
          <w:lang w:val="it-IT" w:eastAsia="de-DE"/>
        </w:rPr>
        <w:t xml:space="preserve"> </w:t>
      </w:r>
    </w:p>
    <w:p w14:paraId="7B15DE56" w14:textId="77777777" w:rsidR="001D6E6C" w:rsidRPr="00A512B1" w:rsidRDefault="001D6E6C" w:rsidP="001D6E6C">
      <w:pPr>
        <w:pStyle w:val="PL"/>
        <w:rPr>
          <w:lang w:val="it-IT" w:eastAsia="en-GB"/>
        </w:rPr>
      </w:pPr>
    </w:p>
    <w:p w14:paraId="10FF8CAB" w14:textId="77777777" w:rsidR="00706254" w:rsidRPr="00A512B1" w:rsidRDefault="00706254" w:rsidP="001D6E6C">
      <w:pPr>
        <w:pStyle w:val="PL"/>
        <w:rPr>
          <w:lang w:val="it-IT" w:eastAsia="en-GB"/>
        </w:rPr>
      </w:pPr>
      <w:r w:rsidRPr="00A512B1">
        <w:rPr>
          <w:lang w:val="it-IT" w:eastAsia="en-GB"/>
        </w:rPr>
        <w:t xml:space="preserve">OUT: </w:t>
      </w:r>
    </w:p>
    <w:p w14:paraId="36C446AD" w14:textId="77777777" w:rsidR="00706254" w:rsidRPr="00A512B1" w:rsidRDefault="00706254" w:rsidP="001D6E6C">
      <w:pPr>
        <w:pStyle w:val="PL"/>
        <w:rPr>
          <w:lang w:val="it-IT" w:eastAsia="en-GB"/>
        </w:rPr>
      </w:pPr>
      <w:r w:rsidRPr="00A512B1">
        <w:rPr>
          <w:lang w:val="it-IT" w:eastAsia="en-GB"/>
        </w:rPr>
        <w:t xml:space="preserve">2f dc 58 d4 d9 4a 88 4c 1c b0 3a 8e 63 ac ab 83 75 e8 56 b5 61 ba 3a 06 25 e8 30 ac db 55 73 42 86 64 6f 87 18 9b 43 54 25 b5 d6 65 4e 22 82 28 b6 97 b8 1c be ad 65 5b 71 aa cc c2 5e 3d 7e 51 b5 cb 5a c2 27 f6 7f 2a d8 a0 62 97 67 82 b0 8a 7e c3 f1 b5 38 d6 00 8c 0b ab ef 83 da 64 36 6b 62 a5 3f 88 a3 dc 06 29 bd ed 79 5f 32 20 f3 c6 5c 76 bd d0 12 43 e8 8f 63 d6 91 2e 5f b5 cd a1 67 b7 1f 9b aa a7 42 dc 19 3f f7 8c 17 67 a3 8a 1c 96 40 8c ce 16 92 39 b0 77 f2 90 3a 07 b8 c4 6a 04 8d 66 31 8e 59 5e a4 bb 92 99 2c 7c 2d 3d cd 38 19 75 b6 e0 5f 85 ba 18 15 20 96 cc 30 ed 22 14 0f f3 b6 71 1e a7 </w:t>
      </w:r>
    </w:p>
    <w:p w14:paraId="22D82A6C" w14:textId="77777777" w:rsidR="00706254" w:rsidRPr="00A512B1" w:rsidRDefault="003A2EA0" w:rsidP="00706254">
      <w:pPr>
        <w:pStyle w:val="Heading2"/>
        <w:rPr>
          <w:lang w:val="it-IT"/>
        </w:rPr>
      </w:pPr>
      <w:r w:rsidRPr="00A512B1">
        <w:rPr>
          <w:lang w:val="it-IT"/>
        </w:rPr>
        <w:br w:type="page"/>
      </w:r>
      <w:bookmarkStart w:id="19" w:name="_Toc99532479"/>
      <w:r w:rsidR="0004115C">
        <w:rPr>
          <w:lang w:val="it-IT"/>
        </w:rPr>
        <w:t>5</w:t>
      </w:r>
      <w:r w:rsidR="00706254" w:rsidRPr="00A512B1">
        <w:rPr>
          <w:lang w:val="it-IT"/>
        </w:rPr>
        <w:t>.4</w:t>
      </w:r>
      <w:r w:rsidR="00706254" w:rsidRPr="00A512B1">
        <w:rPr>
          <w:lang w:val="it-IT"/>
        </w:rPr>
        <w:tab/>
        <w:t xml:space="preserve">Test </w:t>
      </w:r>
      <w:r w:rsidR="0004115C">
        <w:rPr>
          <w:lang w:val="it-IT"/>
        </w:rPr>
        <w:t>s</w:t>
      </w:r>
      <w:r w:rsidR="00706254" w:rsidRPr="00A512B1">
        <w:rPr>
          <w:lang w:val="it-IT"/>
        </w:rPr>
        <w:t>et 2</w:t>
      </w:r>
      <w:bookmarkEnd w:id="19"/>
    </w:p>
    <w:p w14:paraId="59E04753" w14:textId="77777777" w:rsidR="00706254" w:rsidRPr="00A512B1" w:rsidRDefault="00706254" w:rsidP="0004115C">
      <w:pPr>
        <w:pStyle w:val="PL"/>
        <w:rPr>
          <w:lang w:val="it-IT" w:eastAsia="en-GB"/>
        </w:rPr>
      </w:pPr>
      <w:r w:rsidRPr="00A512B1">
        <w:rPr>
          <w:b/>
          <w:lang w:val="it-IT" w:eastAsia="en-GB"/>
        </w:rPr>
        <w:t>IN</w:t>
      </w:r>
      <w:r w:rsidRPr="00A512B1">
        <w:rPr>
          <w:lang w:val="it-IT" w:eastAsia="en-GB"/>
        </w:rPr>
        <w:t xml:space="preserve">: </w:t>
      </w:r>
    </w:p>
    <w:p w14:paraId="0C1D300B" w14:textId="77777777" w:rsidR="00706254" w:rsidRDefault="00706254" w:rsidP="0004115C">
      <w:pPr>
        <w:pStyle w:val="PL"/>
        <w:rPr>
          <w:lang w:val="it-IT" w:eastAsia="en-GB"/>
        </w:rPr>
      </w:pPr>
      <w:r w:rsidRPr="00A512B1">
        <w:rPr>
          <w:lang w:val="it-IT" w:eastAsia="en-GB"/>
        </w:rPr>
        <w:t xml:space="preserve">80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00 </w:t>
      </w:r>
    </w:p>
    <w:p w14:paraId="56C8D742" w14:textId="77777777" w:rsidR="0004115C" w:rsidRPr="00A512B1" w:rsidRDefault="0004115C" w:rsidP="0004115C">
      <w:pPr>
        <w:pStyle w:val="PL"/>
        <w:rPr>
          <w:lang w:val="it-IT" w:eastAsia="en-GB"/>
        </w:rPr>
      </w:pPr>
    </w:p>
    <w:p w14:paraId="71F6E0D5" w14:textId="77777777" w:rsidR="00706254" w:rsidRPr="00A512B1" w:rsidRDefault="00706254" w:rsidP="0004115C">
      <w:pPr>
        <w:pStyle w:val="PL"/>
        <w:rPr>
          <w:lang w:val="it-IT" w:eastAsia="en-GB"/>
        </w:rPr>
      </w:pPr>
      <w:r w:rsidRPr="00A512B1">
        <w:rPr>
          <w:b/>
          <w:lang w:val="it-IT" w:eastAsia="en-GB"/>
        </w:rPr>
        <w:t>OUT</w:t>
      </w:r>
      <w:r w:rsidRPr="00A512B1">
        <w:rPr>
          <w:lang w:val="it-IT" w:eastAsia="en-GB"/>
        </w:rPr>
        <w:t xml:space="preserve">: </w:t>
      </w:r>
    </w:p>
    <w:p w14:paraId="271C2DC3" w14:textId="77777777" w:rsidR="00706254" w:rsidRPr="00A512B1" w:rsidRDefault="00706254" w:rsidP="0004115C">
      <w:pPr>
        <w:pStyle w:val="PL"/>
        <w:rPr>
          <w:lang w:val="it-IT" w:eastAsia="en-GB"/>
        </w:rPr>
      </w:pPr>
      <w:r w:rsidRPr="00A512B1">
        <w:rPr>
          <w:lang w:val="it-IT" w:eastAsia="en-GB"/>
        </w:rPr>
        <w:t xml:space="preserve">44 e0 e5 8c a9 68 97 5c 4c 25 92 a1 57 f5 3f 21 24 51 9b 01 0b 89 e1 5e 30 1e f5 8f 76 50 1d b5 9c de 06 7f 1f de 09 c0 a4 b5 c2 10 a6 a1 9f 06 ba 4c 8f 0c 6f c8 68 f0 fc 80 a6 3b 25 53 79 1e 41 c8 22 78 ad 11 5e fc 70 f7 1d 64 1f f0 77 4a a5 d5 47 b6 d9 91 49 14 02 2c 51 4c 45 fc ec a6 1c b6 6b 0f 03 13 e3 49 88 ae 0d 36 73 7e 2c 05 29 90 7f e6 53 fc 4e 18 5d 07 f3 96 1f 82 6b b8 80 31 af 84 4d 9e 7d 98 76 17 03 63 fd e7 67 86 c5 8c cb cf 5c 3a 01 bb 91 4c 1b 02 08 a2 7c 7b e3 bb bb bb 99 76 e0 40 31 7a fc 2a fb fa dc 7b a7 fc 23 72 35 c6 55 51 aa 31 39 64 1f a8 db 2e 64 83 f2 87 40 b3 1b 61 </w:t>
      </w:r>
    </w:p>
    <w:p w14:paraId="7F145858" w14:textId="77777777" w:rsidR="00CE61BE" w:rsidRPr="00A512B1" w:rsidRDefault="0004115C" w:rsidP="00CE61BE">
      <w:pPr>
        <w:pStyle w:val="Heading2"/>
        <w:rPr>
          <w:lang w:val="it-IT"/>
        </w:rPr>
      </w:pPr>
      <w:bookmarkStart w:id="20" w:name="_Toc99532480"/>
      <w:r>
        <w:rPr>
          <w:lang w:val="it-IT"/>
        </w:rPr>
        <w:t>5</w:t>
      </w:r>
      <w:r w:rsidR="00CE61BE" w:rsidRPr="00A512B1">
        <w:rPr>
          <w:lang w:val="it-IT"/>
        </w:rPr>
        <w:t>.5</w:t>
      </w:r>
      <w:r w:rsidR="00CE61BE" w:rsidRPr="00A512B1">
        <w:rPr>
          <w:lang w:val="it-IT"/>
        </w:rPr>
        <w:tab/>
        <w:t xml:space="preserve">Test </w:t>
      </w:r>
      <w:r>
        <w:rPr>
          <w:lang w:val="it-IT"/>
        </w:rPr>
        <w:t>s</w:t>
      </w:r>
      <w:r w:rsidRPr="00A512B1">
        <w:rPr>
          <w:lang w:val="it-IT"/>
        </w:rPr>
        <w:t xml:space="preserve">et </w:t>
      </w:r>
      <w:r w:rsidR="00CE61BE" w:rsidRPr="00A512B1">
        <w:rPr>
          <w:lang w:val="it-IT"/>
        </w:rPr>
        <w:t>3</w:t>
      </w:r>
      <w:bookmarkEnd w:id="20"/>
    </w:p>
    <w:p w14:paraId="4A8E2540" w14:textId="77777777" w:rsidR="00CE61BE" w:rsidRPr="00A512B1" w:rsidRDefault="00CE61BE" w:rsidP="0004115C">
      <w:pPr>
        <w:pStyle w:val="PL"/>
        <w:rPr>
          <w:lang w:val="it-IT"/>
        </w:rPr>
      </w:pPr>
      <w:r w:rsidRPr="00A512B1">
        <w:rPr>
          <w:lang w:val="it-IT"/>
        </w:rPr>
        <w:t xml:space="preserve">IN: </w:t>
      </w:r>
    </w:p>
    <w:p w14:paraId="4A37D6B3" w14:textId="77777777" w:rsidR="00CE61BE" w:rsidRDefault="00CE61BE" w:rsidP="0004115C">
      <w:pPr>
        <w:pStyle w:val="PL"/>
        <w:rPr>
          <w:lang w:val="it-IT"/>
        </w:rPr>
      </w:pPr>
      <w:r w:rsidRPr="00A512B1">
        <w:rPr>
          <w:lang w:val="it-IT"/>
        </w:rPr>
        <w:t xml:space="preserve">01 02 03 04 05 06 07 08 09 0a 0b 0c 0d 0e 0f 10 11 12 13 14 15 16 17 18 19 1a 1b 1c 1d 1e 1f 20 21 22 23 24 25 26 27 28 29 2a 2b 2c 2d 2e 2f 30 31 32 33 34 35 36 37 38 39 3a 3b 3c 3d 3e 3f 40 41 42 43 44 45 46 47 48 49 4a 4b 4c 4d 4e 4f 50 51 52 53 54 55 56 57 58 59 5a 5b 5c 5d 5e 5f 60 61 62 63 64 65 66 67 68 69 6a 6b 6c 6d 6e 6f 70 71 72 73 74 75 76 77 78 79 7a 7b 7c 7d 7e 7f 80 81 82 83 84 85 86 87 88 89 8a 8b 8c 8d 8e 8f 90 91 92 93 94 95 96 97 98 99 9a 9b 9c 9d 9e 9f a0 a1 a2 a3 a4 a5 a6 a7 a8 a9 aa ab ac ad ae af b0 b1 b2 b3 b4 b5 b6 b7 b8 b9 ba bb bc bd be bf c0 c1 c2 c3 c4 c5 c6 c7 c8 </w:t>
      </w:r>
    </w:p>
    <w:p w14:paraId="5B3471AF" w14:textId="77777777" w:rsidR="0004115C" w:rsidRPr="00A512B1" w:rsidRDefault="0004115C" w:rsidP="0004115C">
      <w:pPr>
        <w:pStyle w:val="PL"/>
        <w:rPr>
          <w:lang w:val="it-IT"/>
        </w:rPr>
      </w:pPr>
    </w:p>
    <w:p w14:paraId="05FA2C8E" w14:textId="77777777" w:rsidR="00CE61BE" w:rsidRPr="00A512B1" w:rsidRDefault="00CE61BE" w:rsidP="0004115C">
      <w:pPr>
        <w:pStyle w:val="PL"/>
        <w:rPr>
          <w:lang w:val="it-IT"/>
        </w:rPr>
      </w:pPr>
      <w:r w:rsidRPr="00A512B1">
        <w:rPr>
          <w:lang w:val="it-IT"/>
        </w:rPr>
        <w:t xml:space="preserve">OUT: </w:t>
      </w:r>
    </w:p>
    <w:p w14:paraId="698BFF3A" w14:textId="77777777" w:rsidR="00CE61BE" w:rsidRPr="00A512B1" w:rsidRDefault="00CE61BE" w:rsidP="0004115C">
      <w:pPr>
        <w:pStyle w:val="PL"/>
        <w:rPr>
          <w:lang w:val="it-IT"/>
        </w:rPr>
      </w:pPr>
      <w:r w:rsidRPr="00A512B1">
        <w:rPr>
          <w:lang w:val="it-IT"/>
        </w:rPr>
        <w:t xml:space="preserve">5d d0 e3 dd 9e 46 db 21 87 a9 e1 a4 44 42 7d 7a 83 2f ef 29 91 39 90 e0 15 ea 8d 1f 3f 1f a6 41 3f fb bc 58 6f 5a 4d 69 4d d6 06 68 fb f3 b4 bb da 49 45 c9 ea 0c be e2 11 73 5e bf a8 39 9b 61 3a ff 34 d1 dd 47 fa 39 8c 78 f4 8a 91 a6 65 7d 29 03 6c 87 f7 73 5f 43 e2 ab b7 6a 13 50 45 b7 0e 42 c5 9d 80 92 14 a4 cd 30 1f 18 57 30 0a 55 d0 1d 32 36 5b 6a bd a5 1e ad 75 41 db 7b ed dc 46 e4 85 72 7c 3b 2b 5d 83 b5 9e 5a 7a 62 e0 13 16 14 ba 0d 7b fa cd 4e ba 71 62 32 80 88 59 f0 03 85 5f 5c 47 01 0a 50 e1 26 2f 9e 9e 81 2e 6c b3 dd 52 d9 ad b7 be 19 10 42 76 34 02 52 31 96 8d e0 b4 3f a2 4b 4b 3e </w:t>
      </w:r>
    </w:p>
    <w:p w14:paraId="3ACB4463" w14:textId="77777777" w:rsidR="00CE61BE" w:rsidRPr="00CE61BE" w:rsidRDefault="003A2EA0" w:rsidP="00CE61BE">
      <w:pPr>
        <w:pStyle w:val="Heading2"/>
        <w:rPr>
          <w:lang w:val="de-DE"/>
        </w:rPr>
      </w:pPr>
      <w:r w:rsidRPr="00A512B1">
        <w:rPr>
          <w:lang w:val="de-DE"/>
        </w:rPr>
        <w:br w:type="page"/>
      </w:r>
      <w:bookmarkStart w:id="21" w:name="_Toc99532481"/>
      <w:r w:rsidR="0004115C">
        <w:rPr>
          <w:lang w:val="de-DE"/>
        </w:rPr>
        <w:t>5</w:t>
      </w:r>
      <w:r w:rsidR="00CE61BE">
        <w:rPr>
          <w:lang w:val="de-DE"/>
        </w:rPr>
        <w:t>.6</w:t>
      </w:r>
      <w:r w:rsidR="00CE61BE">
        <w:rPr>
          <w:lang w:val="de-DE"/>
        </w:rPr>
        <w:tab/>
      </w:r>
      <w:r w:rsidR="00CE61BE" w:rsidRPr="00CE61BE">
        <w:rPr>
          <w:lang w:val="de-DE"/>
        </w:rPr>
        <w:t xml:space="preserve">Test </w:t>
      </w:r>
      <w:r w:rsidR="0004115C">
        <w:rPr>
          <w:lang w:val="de-DE"/>
        </w:rPr>
        <w:t>s</w:t>
      </w:r>
      <w:r w:rsidR="0004115C" w:rsidRPr="00CE61BE">
        <w:rPr>
          <w:lang w:val="de-DE"/>
        </w:rPr>
        <w:t xml:space="preserve">et </w:t>
      </w:r>
      <w:r w:rsidR="00CE61BE" w:rsidRPr="00CE61BE">
        <w:rPr>
          <w:lang w:val="de-DE"/>
        </w:rPr>
        <w:t>4</w:t>
      </w:r>
      <w:bookmarkEnd w:id="21"/>
    </w:p>
    <w:p w14:paraId="230B6E85" w14:textId="77777777" w:rsidR="00CE61BE" w:rsidRPr="00C3294B" w:rsidRDefault="00CE61BE" w:rsidP="0004115C">
      <w:pPr>
        <w:pStyle w:val="PL"/>
        <w:rPr>
          <w:lang w:val="de-DE"/>
        </w:rPr>
      </w:pPr>
      <w:r w:rsidRPr="00C3294B">
        <w:rPr>
          <w:lang w:val="de-DE"/>
        </w:rPr>
        <w:t xml:space="preserve">IN: </w:t>
      </w:r>
    </w:p>
    <w:p w14:paraId="089BB505" w14:textId="77777777" w:rsidR="00CE61BE" w:rsidRDefault="00CE61BE" w:rsidP="0004115C">
      <w:pPr>
        <w:pStyle w:val="PL"/>
        <w:rPr>
          <w:lang w:val="de-DE"/>
        </w:rPr>
      </w:pPr>
      <w:r w:rsidRPr="00C3294B">
        <w:rPr>
          <w:lang w:val="de-DE"/>
        </w:rPr>
        <w:t xml:space="preserve">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ab </w:t>
      </w:r>
    </w:p>
    <w:p w14:paraId="587C25FB" w14:textId="77777777" w:rsidR="0004115C" w:rsidRPr="00C3294B" w:rsidRDefault="0004115C" w:rsidP="0004115C">
      <w:pPr>
        <w:pStyle w:val="PL"/>
        <w:rPr>
          <w:lang w:val="de-DE"/>
        </w:rPr>
      </w:pPr>
    </w:p>
    <w:p w14:paraId="2DC9EB9F" w14:textId="77777777" w:rsidR="00CE61BE" w:rsidRPr="00A512B1" w:rsidRDefault="00CE61BE" w:rsidP="0004115C">
      <w:pPr>
        <w:pStyle w:val="PL"/>
        <w:rPr>
          <w:lang w:val="it-IT"/>
        </w:rPr>
      </w:pPr>
      <w:r w:rsidRPr="00A512B1">
        <w:rPr>
          <w:lang w:val="it-IT"/>
        </w:rPr>
        <w:t xml:space="preserve">OUT: </w:t>
      </w:r>
    </w:p>
    <w:p w14:paraId="3660F9A5" w14:textId="77777777" w:rsidR="00CE61BE" w:rsidRPr="00A512B1" w:rsidRDefault="00CE61BE" w:rsidP="0004115C">
      <w:pPr>
        <w:pStyle w:val="PL"/>
        <w:rPr>
          <w:lang w:val="it-IT"/>
        </w:rPr>
      </w:pPr>
      <w:r w:rsidRPr="00A512B1">
        <w:rPr>
          <w:lang w:val="it-IT"/>
        </w:rPr>
        <w:t xml:space="preserve">00 52 f0 0e b4 09 b5 ce 5f 78 e9 53 20 ee 6a 71 5f 5b 1a 0a 7e 5b ed 03 43 d6 91 13 30 ab e2 fc 57 b6 6f b5 ba 9e f2 88 0b 05 75 ed 0a 98 70 c5 0c 66 57 83 8a 1d 32 f3 88 fd c3 a4 e7 32 46 dd d9 56 58 74 77 c4 c8 d4 1a d4 19 14 04 52 cc 17 13 23 ae 1f f0 91 0c e1 c3 27 8b 62 c6 48 75 91 2b 7f 7c 21 cf a0 52 e0 b0 40 21 4c 5f 3b 81 c3 20 75 87 92 ce a0 c8 d1 e4 2e 92 e1 ef 3c f0 66 be 16 c6 1e e4 4d dd 69 db 72 9a 82 5d 4d bb fd 9f 97 da 46 c6 10 3d 5a 5f 8c 8d 21 bd 42 7d 58 af 4b 41 11 78 be de 5a 19 86 a0 c9 1d 38 c4 85 ee 2d 54 72 bd d0 a5 b9 fa ab f7 07 73 13 ca f9 f3 0a 1e 46 ac 8e 12 58 </w:t>
      </w:r>
    </w:p>
    <w:p w14:paraId="41560256" w14:textId="77777777" w:rsidR="00CE61BE" w:rsidRDefault="0004115C" w:rsidP="00CE61BE">
      <w:pPr>
        <w:pStyle w:val="Heading2"/>
      </w:pPr>
      <w:bookmarkStart w:id="22" w:name="_Toc99532482"/>
      <w:r>
        <w:t>5</w:t>
      </w:r>
      <w:r w:rsidR="00CE61BE">
        <w:t>.7</w:t>
      </w:r>
      <w:r w:rsidR="00CE61BE">
        <w:tab/>
        <w:t xml:space="preserve">Test </w:t>
      </w:r>
      <w:r>
        <w:t xml:space="preserve">set </w:t>
      </w:r>
      <w:r w:rsidR="00CE61BE">
        <w:t>5</w:t>
      </w:r>
      <w:bookmarkEnd w:id="22"/>
    </w:p>
    <w:p w14:paraId="1BA47D74" w14:textId="77777777" w:rsidR="00CE61BE" w:rsidRPr="00C3294B" w:rsidRDefault="00CE61BE" w:rsidP="0004115C">
      <w:pPr>
        <w:pStyle w:val="PL"/>
      </w:pPr>
      <w:r w:rsidRPr="00C3294B">
        <w:t xml:space="preserve">IN: </w:t>
      </w:r>
    </w:p>
    <w:p w14:paraId="106D8750" w14:textId="77777777" w:rsidR="00CE61BE" w:rsidRPr="00C3294B" w:rsidRDefault="00CE61BE" w:rsidP="0004115C">
      <w:pPr>
        <w:pStyle w:val="PL"/>
      </w:pPr>
      <w:r w:rsidRPr="00C3294B">
        <w:t xml:space="preserve">cd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roofErr w:type="spellStart"/>
      <w:r w:rsidRPr="00C3294B">
        <w:t>cd</w:t>
      </w:r>
      <w:proofErr w:type="spellEnd"/>
      <w:r w:rsidRPr="00C3294B">
        <w:t xml:space="preserve"> </w:t>
      </w:r>
    </w:p>
    <w:p w14:paraId="54ECB611" w14:textId="77777777" w:rsidR="00CE61BE" w:rsidRPr="00A512B1" w:rsidRDefault="00CE61BE" w:rsidP="0004115C">
      <w:pPr>
        <w:pStyle w:val="PL"/>
        <w:rPr>
          <w:lang w:val="it-IT"/>
        </w:rPr>
      </w:pPr>
      <w:r w:rsidRPr="00A512B1">
        <w:rPr>
          <w:lang w:val="it-IT"/>
        </w:rPr>
        <w:t xml:space="preserve">OUT: </w:t>
      </w:r>
    </w:p>
    <w:p w14:paraId="18119840" w14:textId="77777777" w:rsidR="00CE61BE" w:rsidRPr="00A512B1" w:rsidRDefault="00CE61BE" w:rsidP="0004115C">
      <w:pPr>
        <w:pStyle w:val="PL"/>
        <w:rPr>
          <w:lang w:val="it-IT"/>
        </w:rPr>
      </w:pPr>
      <w:r w:rsidRPr="00A512B1">
        <w:rPr>
          <w:lang w:val="it-IT"/>
        </w:rPr>
        <w:t xml:space="preserve">c1 6c a0 6d ef 3a dd 45 b2 0c cf d6 7a a8 f9 12 15 c2 e8 75 1e dd 02 a5 10 3f 61 ba 6f 7b f3 bb b2 59 5f 41 1b af 6a ab 16 53 f1 7e 95 1e 2d c8 8d fb f7 68 67 94 0a 63 38 60 82 18 f8 df f1 41 7b db 3c 6f 45 22 64 87 a9 a6 07 8b 65 6a 37 ff 86 1d fa 79 30 77 c0 88 03 a8 b9 62 da 67 24 dd c8 6d 10 93 ff d0 05 88 a2 8e 6c 1b 80 1f 73 54 63 bc 05 58 1e d5 97 bd bf 37 a4 59 29 7f 65 05 39 98 9e fc 4a 7a 9c 8b 22 33 c0 20 de a3 00 34 c1 f2 c6 cf 5e 0c cc cc 53 55 40 87 18 03 ed 3d 20 b0 c5 10 13 a3 02 4a c5 6b 33 af 5a 26 11 23 3d 53 7d 11 80 4e f0 2e b5 59 78 ff d4 3d 9a 7e 48 84 42 64 de ce 8f a8 </w:t>
      </w:r>
    </w:p>
    <w:p w14:paraId="760A7C34" w14:textId="77777777" w:rsidR="00CE61BE" w:rsidRPr="00A512B1" w:rsidRDefault="006B75A4" w:rsidP="00CE61BE">
      <w:pPr>
        <w:pStyle w:val="Heading2"/>
        <w:rPr>
          <w:lang w:val="it-IT"/>
        </w:rPr>
      </w:pPr>
      <w:r w:rsidRPr="00A512B1">
        <w:rPr>
          <w:lang w:val="it-IT"/>
        </w:rPr>
        <w:br w:type="page"/>
      </w:r>
      <w:bookmarkStart w:id="23" w:name="_Toc99532483"/>
      <w:r w:rsidR="0004115C">
        <w:rPr>
          <w:lang w:val="it-IT"/>
        </w:rPr>
        <w:t>5</w:t>
      </w:r>
      <w:r w:rsidR="00CE61BE" w:rsidRPr="00A512B1">
        <w:rPr>
          <w:lang w:val="it-IT"/>
        </w:rPr>
        <w:t>.8</w:t>
      </w:r>
      <w:r w:rsidR="00CE61BE" w:rsidRPr="00A512B1">
        <w:rPr>
          <w:lang w:val="it-IT"/>
        </w:rPr>
        <w:tab/>
        <w:t xml:space="preserve">Test </w:t>
      </w:r>
      <w:r w:rsidR="0004115C">
        <w:rPr>
          <w:lang w:val="it-IT"/>
        </w:rPr>
        <w:t>s</w:t>
      </w:r>
      <w:r w:rsidR="0004115C" w:rsidRPr="00A512B1">
        <w:rPr>
          <w:lang w:val="it-IT"/>
        </w:rPr>
        <w:t xml:space="preserve">et </w:t>
      </w:r>
      <w:r w:rsidR="00CE61BE" w:rsidRPr="00A512B1">
        <w:rPr>
          <w:lang w:val="it-IT"/>
        </w:rPr>
        <w:t>6</w:t>
      </w:r>
      <w:bookmarkEnd w:id="23"/>
    </w:p>
    <w:p w14:paraId="0B4BD67F" w14:textId="77777777" w:rsidR="00CE61BE" w:rsidRPr="00A512B1" w:rsidRDefault="00CE61BE" w:rsidP="0004115C">
      <w:pPr>
        <w:pStyle w:val="PL"/>
        <w:rPr>
          <w:lang w:val="it-IT"/>
        </w:rPr>
      </w:pPr>
      <w:r w:rsidRPr="00A512B1">
        <w:rPr>
          <w:lang w:val="it-IT"/>
        </w:rPr>
        <w:t xml:space="preserve">IN: </w:t>
      </w:r>
    </w:p>
    <w:p w14:paraId="7770867F" w14:textId="77777777" w:rsidR="00CE61BE" w:rsidRDefault="00CE61BE" w:rsidP="0004115C">
      <w:pPr>
        <w:pStyle w:val="PL"/>
        <w:rPr>
          <w:lang w:val="it-IT"/>
        </w:rPr>
      </w:pPr>
      <w:r w:rsidRPr="00A512B1">
        <w:rPr>
          <w:lang w:val="it-IT"/>
        </w:rPr>
        <w:t xml:space="preserve">00 00 00 00 00 00 00 00 01 00 00 00 00 00 00 00 02 00 00 00 00 00 00 00 03 00 00 00 00 00 00 00 04 00 00 00 00 00 00 00 00 00 00 00 00 00 00 00 01 00 00 00 00 00 00 00 02 00 00 00 00 00 00 00 03 00 00 00 00 00 00 00 04 00 00 00 00 00 00 00 00 00 00 00 00 00 00 00 01 00 00 00 00 00 00 00 02 00 00 00 00 00 00 00 03 00 00 00 00 00 00 00 04 00 00 00 00 00 00 00 00 00 00 00 00 00 00 00 01 00 00 00 00 00 00 00 02 00 00 00 00 00 00 00 03 00 00 00 00 00 00 00 04 00 00 00 00 00 00 00 00 00 00 00 00 00 00 00 01 00 00 00 00 00 00 00 02 00 00 00 00 00 00 00 03 00 00 00 00 00 00 00 04 00 00 00 00 00 00 00 </w:t>
      </w:r>
    </w:p>
    <w:p w14:paraId="32E4B777" w14:textId="77777777" w:rsidR="0004115C" w:rsidRPr="00A512B1" w:rsidRDefault="0004115C" w:rsidP="0004115C">
      <w:pPr>
        <w:pStyle w:val="PL"/>
        <w:rPr>
          <w:lang w:val="it-IT"/>
        </w:rPr>
      </w:pPr>
    </w:p>
    <w:p w14:paraId="0B5F177E" w14:textId="77777777" w:rsidR="00CE61BE" w:rsidRPr="00A512B1" w:rsidRDefault="00CE61BE" w:rsidP="0004115C">
      <w:pPr>
        <w:pStyle w:val="PL"/>
        <w:rPr>
          <w:lang w:val="it-IT"/>
        </w:rPr>
      </w:pPr>
      <w:r w:rsidRPr="00A512B1">
        <w:rPr>
          <w:lang w:val="it-IT"/>
        </w:rPr>
        <w:t xml:space="preserve">OUT: </w:t>
      </w:r>
    </w:p>
    <w:p w14:paraId="5A14E648" w14:textId="77777777" w:rsidR="00CE61BE" w:rsidRPr="00A512B1" w:rsidRDefault="00CE61BE" w:rsidP="0004115C">
      <w:pPr>
        <w:pStyle w:val="PL"/>
        <w:rPr>
          <w:lang w:val="it-IT"/>
        </w:rPr>
      </w:pPr>
      <w:r w:rsidRPr="00A512B1">
        <w:rPr>
          <w:lang w:val="it-IT"/>
        </w:rPr>
        <w:t>56 0d be 41 f6 a7 5a 7d 33 e1 5d 6b fe 0b dc 64 7d e5 54 34 1c e0 d0 61 bb bd f1 be 75 76 49 de e7 41 b1 fd 37 41 8d a6 f3 5a b7 0e 15 87 cc 36 8c 1b 89 ad cc ce 1d 07 ad 92 0d 4d 9d 08 a0 43 94 6c 2f 6f e1 a5 17 a2 49 ce 3c 8a 5f 83 4e ec fa 2f aa ad de e8 32 e6 db 24 d4 2a 2b 04 a7 84 63 a9 b2 df 6d 2f 02 fc 5c 29 73 2a 12 65 14 fb 15 eb 7a be 7f bf 57 18 91 66 91 c7 c2 f8 43 46 00 da 7e 2f 9b 76 65 a5 9c 61 41 11 55 05 c9 d9 e9 f8 05 af 6f 9e 6b c4 f1 9c 65 c6 0e a9 72 a6 e4 fa 01 85 7d 29 8a 09 26 83 90 d5 74 f6 3d 4f 76 fb 6d 6d fc d1 37 38 c4 98 48 ac d5 1e 4e d7 83 af a1 ba 52 0f a3 37</w:t>
      </w:r>
    </w:p>
    <w:p w14:paraId="6ED34A1F" w14:textId="77777777" w:rsidR="004303C3" w:rsidRDefault="003A2EA0" w:rsidP="004303C3">
      <w:pPr>
        <w:pStyle w:val="Heading1"/>
      </w:pPr>
      <w:r w:rsidRPr="00A512B1">
        <w:rPr>
          <w:lang w:val="en-US"/>
        </w:rPr>
        <w:br w:type="page"/>
      </w:r>
      <w:bookmarkStart w:id="24" w:name="_Toc99532484"/>
      <w:r w:rsidR="0004115C">
        <w:t>6</w:t>
      </w:r>
      <w:r w:rsidR="004303C3">
        <w:tab/>
        <w:t>A</w:t>
      </w:r>
      <w:r w:rsidR="0004115C" w:rsidRPr="00894B76">
        <w:t xml:space="preserve">uthentication algorithms </w:t>
      </w:r>
      <w:r w:rsidR="004303C3">
        <w:rPr>
          <w:i/>
        </w:rPr>
        <w:t>f1</w:t>
      </w:r>
      <w:r w:rsidR="004303C3">
        <w:t xml:space="preserve"> </w:t>
      </w:r>
      <w:r w:rsidR="0004115C" w:rsidRPr="00E32C72">
        <w:t>and</w:t>
      </w:r>
      <w:r w:rsidR="0004115C" w:rsidRPr="00E32C72">
        <w:rPr>
          <w:i/>
        </w:rPr>
        <w:t xml:space="preserve"> </w:t>
      </w:r>
      <w:r w:rsidR="004303C3">
        <w:rPr>
          <w:i/>
        </w:rPr>
        <w:t>f1*</w:t>
      </w:r>
      <w:bookmarkEnd w:id="24"/>
    </w:p>
    <w:p w14:paraId="3ACF6BAB" w14:textId="77777777" w:rsidR="007E6890" w:rsidRDefault="0004115C" w:rsidP="007E6890">
      <w:pPr>
        <w:pStyle w:val="Heading2"/>
      </w:pPr>
      <w:bookmarkStart w:id="25" w:name="_Toc99532485"/>
      <w:r w:rsidRPr="007850FD">
        <w:t>6</w:t>
      </w:r>
      <w:r w:rsidR="007E6890">
        <w:t>.1</w:t>
      </w:r>
      <w:r w:rsidR="007E6890">
        <w:tab/>
        <w:t>Overview</w:t>
      </w:r>
      <w:bookmarkEnd w:id="25"/>
    </w:p>
    <w:p w14:paraId="426241E2" w14:textId="77777777" w:rsidR="007E6890" w:rsidRPr="007E6890" w:rsidRDefault="007E6890" w:rsidP="007E6890">
      <w:pPr>
        <w:spacing w:after="240"/>
        <w:rPr>
          <w:lang w:eastAsia="en-GB"/>
        </w:rPr>
      </w:pPr>
      <w:r w:rsidRPr="007E6890">
        <w:rPr>
          <w:lang w:eastAsia="en-GB"/>
        </w:rPr>
        <w:t xml:space="preserve">The test data sets presented here are for the authentication algorithms </w:t>
      </w:r>
      <w:r w:rsidRPr="007E6890">
        <w:rPr>
          <w:i/>
          <w:lang w:eastAsia="en-GB"/>
        </w:rPr>
        <w:t>f1, f1*</w:t>
      </w:r>
      <w:r w:rsidRPr="007E6890">
        <w:rPr>
          <w:lang w:eastAsia="en-GB"/>
        </w:rPr>
        <w:t>. Inputs and outputs to the permutation Π are also presented here to assist with the implementation.</w:t>
      </w:r>
    </w:p>
    <w:p w14:paraId="4E864EDF" w14:textId="77777777" w:rsidR="007E6890" w:rsidRDefault="0004115C" w:rsidP="007E6890">
      <w:pPr>
        <w:pStyle w:val="Heading2"/>
      </w:pPr>
      <w:bookmarkStart w:id="26" w:name="_Toc99532486"/>
      <w:r w:rsidRPr="007850FD">
        <w:t>6</w:t>
      </w:r>
      <w:r w:rsidR="007E6890">
        <w:t>.2</w:t>
      </w:r>
      <w:r w:rsidR="007E6890">
        <w:tab/>
        <w:t>Format</w:t>
      </w:r>
      <w:bookmarkEnd w:id="26"/>
    </w:p>
    <w:p w14:paraId="118C9DB4" w14:textId="77777777" w:rsidR="007E6890" w:rsidRPr="007E6890" w:rsidRDefault="007E6890" w:rsidP="007E6890">
      <w:pPr>
        <w:spacing w:after="240"/>
        <w:rPr>
          <w:lang w:eastAsia="en-GB"/>
        </w:rPr>
      </w:pPr>
      <w:r w:rsidRPr="007E6890">
        <w:rPr>
          <w:lang w:eastAsia="en-GB"/>
        </w:rPr>
        <w:t xml:space="preserve">Each test starts by showing the various inputs (K, RAND, SQN, AMF) to the functions. Next are shown the operator configuration field TOP, and other operator configuration parameters: the length of the K, the length of the output MAC, and the number of Keccak iterations. </w:t>
      </w:r>
    </w:p>
    <w:p w14:paraId="5A8AA9F4" w14:textId="77777777" w:rsidR="007E6890" w:rsidRPr="007E6890" w:rsidRDefault="007E6890" w:rsidP="007E6890">
      <w:pPr>
        <w:spacing w:after="240"/>
        <w:rPr>
          <w:lang w:eastAsia="en-GB"/>
        </w:rPr>
      </w:pPr>
      <w:r w:rsidRPr="007E6890">
        <w:rPr>
          <w:lang w:eastAsia="en-GB"/>
        </w:rPr>
        <w:t>These are followed by the value of TOP</w:t>
      </w:r>
      <w:r w:rsidRPr="007E6890">
        <w:rPr>
          <w:vertAlign w:val="subscript"/>
          <w:lang w:eastAsia="en-GB"/>
        </w:rPr>
        <w:t>C</w:t>
      </w:r>
      <w:r w:rsidRPr="007E6890">
        <w:rPr>
          <w:lang w:eastAsia="en-GB"/>
        </w:rPr>
        <w:t xml:space="preserve"> and then the output values of </w:t>
      </w:r>
      <w:r w:rsidRPr="007E6890">
        <w:rPr>
          <w:i/>
          <w:lang w:eastAsia="en-GB"/>
        </w:rPr>
        <w:t>f1</w:t>
      </w:r>
      <w:r w:rsidRPr="007E6890">
        <w:rPr>
          <w:lang w:eastAsia="en-GB"/>
        </w:rPr>
        <w:t xml:space="preserve"> and </w:t>
      </w:r>
      <w:r w:rsidRPr="007E6890">
        <w:rPr>
          <w:i/>
          <w:lang w:eastAsia="en-GB"/>
        </w:rPr>
        <w:t>f1</w:t>
      </w:r>
      <w:r w:rsidRPr="007E6890">
        <w:rPr>
          <w:lang w:eastAsia="en-GB"/>
        </w:rPr>
        <w:t>* are shown. The value TOP</w:t>
      </w:r>
      <w:r w:rsidRPr="007E6890">
        <w:rPr>
          <w:vertAlign w:val="subscript"/>
          <w:lang w:eastAsia="en-GB"/>
        </w:rPr>
        <w:t>C</w:t>
      </w:r>
      <w:r w:rsidRPr="007E6890">
        <w:rPr>
          <w:lang w:eastAsia="en-GB"/>
        </w:rPr>
        <w:t xml:space="preserve"> should not be computed on but off the UICC. In the example code TOP</w:t>
      </w:r>
      <w:r w:rsidRPr="007E6890">
        <w:rPr>
          <w:vertAlign w:val="subscript"/>
          <w:lang w:eastAsia="en-GB"/>
        </w:rPr>
        <w:t>C</w:t>
      </w:r>
      <w:r w:rsidRPr="007E6890">
        <w:rPr>
          <w:lang w:eastAsia="en-GB"/>
        </w:rPr>
        <w:t xml:space="preserve"> is computed inside the functions, so it was included in the test data.</w:t>
      </w:r>
    </w:p>
    <w:p w14:paraId="14A6CBE3" w14:textId="77777777" w:rsidR="007E6890" w:rsidRPr="007E6890" w:rsidRDefault="007E6890" w:rsidP="007E6890">
      <w:pPr>
        <w:spacing w:after="240"/>
        <w:rPr>
          <w:lang w:eastAsia="en-GB"/>
        </w:rPr>
      </w:pPr>
      <w:r w:rsidRPr="007E6890">
        <w:rPr>
          <w:lang w:eastAsia="en-GB"/>
        </w:rPr>
        <w:t xml:space="preserve">All the input, output and configuration parameters are presented using the bit/byte ordering convention described in </w:t>
      </w:r>
      <w:r w:rsidR="007C4215">
        <w:rPr>
          <w:lang w:eastAsia="en-GB"/>
        </w:rPr>
        <w:t>clause</w:t>
      </w:r>
      <w:r w:rsidRPr="007E6890">
        <w:rPr>
          <w:lang w:eastAsia="en-GB"/>
        </w:rPr>
        <w:t xml:space="preserve"> </w:t>
      </w:r>
      <w:r w:rsidR="0004115C" w:rsidRPr="003205AA">
        <w:rPr>
          <w:lang w:eastAsia="en-GB"/>
        </w:rPr>
        <w:t>4</w:t>
      </w:r>
      <w:r w:rsidRPr="007E6890">
        <w:rPr>
          <w:lang w:eastAsia="en-GB"/>
        </w:rPr>
        <w:t xml:space="preserve">.3. Intermediate inputs and outputs to the permutation Π are also shown, as lists of 200 bytes, using the convention described in </w:t>
      </w:r>
      <w:r w:rsidR="007C4215">
        <w:rPr>
          <w:lang w:eastAsia="en-GB"/>
        </w:rPr>
        <w:t>clause</w:t>
      </w:r>
      <w:r w:rsidR="007C4215" w:rsidRPr="007E6890">
        <w:rPr>
          <w:lang w:eastAsia="en-GB"/>
        </w:rPr>
        <w:t xml:space="preserve"> </w:t>
      </w:r>
      <w:r w:rsidR="0004115C" w:rsidRPr="00F553A7">
        <w:rPr>
          <w:lang w:eastAsia="en-GB"/>
        </w:rPr>
        <w:t>5</w:t>
      </w:r>
      <w:r w:rsidRPr="007E6890">
        <w:rPr>
          <w:lang w:eastAsia="en-GB"/>
        </w:rPr>
        <w:t>.2.</w:t>
      </w:r>
    </w:p>
    <w:p w14:paraId="5DE87990" w14:textId="77777777" w:rsidR="002F7680" w:rsidRDefault="0004115C" w:rsidP="002F7680">
      <w:pPr>
        <w:pStyle w:val="Heading2"/>
      </w:pPr>
      <w:bookmarkStart w:id="27" w:name="_Toc99532487"/>
      <w:r w:rsidRPr="003A60F0">
        <w:t>6</w:t>
      </w:r>
      <w:r w:rsidR="002F7680">
        <w:t>.3</w:t>
      </w:r>
      <w:r w:rsidR="002F7680">
        <w:tab/>
        <w:t xml:space="preserve">Test </w:t>
      </w:r>
      <w:r w:rsidRPr="00D82B82">
        <w:t>s</w:t>
      </w:r>
      <w:r w:rsidR="002F7680">
        <w:t>et 1</w:t>
      </w:r>
      <w:bookmarkEnd w:id="27"/>
    </w:p>
    <w:p w14:paraId="3A8C68B2" w14:textId="77777777" w:rsidR="002F7680" w:rsidRDefault="002F7680" w:rsidP="002F7680">
      <w:pPr>
        <w:spacing w:after="0"/>
      </w:pPr>
      <w:r>
        <w:t>Input Parameters:</w:t>
      </w:r>
    </w:p>
    <w:p w14:paraId="37995745" w14:textId="77777777" w:rsidR="002F7680" w:rsidRDefault="002F7680" w:rsidP="0004115C">
      <w:pPr>
        <w:pStyle w:val="PL"/>
      </w:pPr>
    </w:p>
    <w:p w14:paraId="10B5CD68" w14:textId="77777777" w:rsidR="002F7680" w:rsidRPr="00C3294B" w:rsidRDefault="002F7680" w:rsidP="0004115C">
      <w:pPr>
        <w:pStyle w:val="PL"/>
        <w:rPr>
          <w:sz w:val="19"/>
          <w:szCs w:val="19"/>
        </w:rPr>
      </w:pPr>
      <w:r w:rsidRPr="00C3294B">
        <w:rPr>
          <w:sz w:val="19"/>
          <w:szCs w:val="19"/>
        </w:rPr>
        <w:t>K:</w:t>
      </w:r>
      <w:r w:rsidRPr="00C3294B">
        <w:rPr>
          <w:sz w:val="19"/>
          <w:szCs w:val="19"/>
        </w:rPr>
        <w:tab/>
      </w:r>
      <w:r w:rsidRPr="00C3294B">
        <w:rPr>
          <w:sz w:val="19"/>
          <w:szCs w:val="19"/>
        </w:rPr>
        <w:tab/>
      </w:r>
      <w:r w:rsidR="006B75A4">
        <w:rPr>
          <w:sz w:val="19"/>
          <w:szCs w:val="19"/>
        </w:rPr>
        <w:tab/>
      </w:r>
      <w:proofErr w:type="spellStart"/>
      <w:r w:rsidRPr="00C3294B">
        <w:rPr>
          <w:sz w:val="19"/>
          <w:szCs w:val="19"/>
        </w:rPr>
        <w:t>abababababababababababababababab</w:t>
      </w:r>
      <w:proofErr w:type="spellEnd"/>
    </w:p>
    <w:p w14:paraId="2995D25E" w14:textId="77777777" w:rsidR="002F7680" w:rsidRPr="00C3294B" w:rsidRDefault="002F7680" w:rsidP="0004115C">
      <w:pPr>
        <w:pStyle w:val="PL"/>
        <w:rPr>
          <w:sz w:val="19"/>
          <w:szCs w:val="19"/>
        </w:rPr>
      </w:pPr>
      <w:r w:rsidRPr="00C3294B">
        <w:rPr>
          <w:sz w:val="19"/>
          <w:szCs w:val="19"/>
        </w:rPr>
        <w:t>RAND:</w:t>
      </w:r>
      <w:r w:rsidRPr="00C3294B">
        <w:rPr>
          <w:sz w:val="19"/>
          <w:szCs w:val="19"/>
        </w:rPr>
        <w:tab/>
        <w:t>42424242424242424242424242424242</w:t>
      </w:r>
    </w:p>
    <w:p w14:paraId="73B433D7" w14:textId="77777777" w:rsidR="002F7680" w:rsidRPr="00C3294B" w:rsidRDefault="002F7680" w:rsidP="0004115C">
      <w:pPr>
        <w:pStyle w:val="PL"/>
        <w:rPr>
          <w:sz w:val="19"/>
          <w:szCs w:val="19"/>
        </w:rPr>
      </w:pPr>
      <w:r w:rsidRPr="00C3294B">
        <w:rPr>
          <w:sz w:val="19"/>
          <w:szCs w:val="19"/>
        </w:rPr>
        <w:t>SQN:</w:t>
      </w:r>
      <w:r w:rsidRPr="00C3294B">
        <w:rPr>
          <w:sz w:val="19"/>
          <w:szCs w:val="19"/>
        </w:rPr>
        <w:tab/>
      </w:r>
      <w:r w:rsidR="006B75A4">
        <w:rPr>
          <w:sz w:val="19"/>
          <w:szCs w:val="19"/>
        </w:rPr>
        <w:tab/>
      </w:r>
      <w:r w:rsidRPr="00C3294B">
        <w:rPr>
          <w:sz w:val="19"/>
          <w:szCs w:val="19"/>
        </w:rPr>
        <w:t>111111111111</w:t>
      </w:r>
    </w:p>
    <w:p w14:paraId="6335BB2F" w14:textId="77777777" w:rsidR="002F7680" w:rsidRPr="00C3294B" w:rsidRDefault="002F7680" w:rsidP="0004115C">
      <w:pPr>
        <w:pStyle w:val="PL"/>
        <w:rPr>
          <w:sz w:val="19"/>
          <w:szCs w:val="19"/>
        </w:rPr>
      </w:pPr>
      <w:r w:rsidRPr="00C3294B">
        <w:rPr>
          <w:sz w:val="19"/>
          <w:szCs w:val="19"/>
        </w:rPr>
        <w:t>AMF:</w:t>
      </w:r>
      <w:r w:rsidRPr="00C3294B">
        <w:rPr>
          <w:sz w:val="19"/>
          <w:szCs w:val="19"/>
        </w:rPr>
        <w:tab/>
      </w:r>
      <w:r w:rsidR="006B75A4">
        <w:rPr>
          <w:sz w:val="19"/>
          <w:szCs w:val="19"/>
        </w:rPr>
        <w:tab/>
      </w:r>
      <w:proofErr w:type="spellStart"/>
      <w:r w:rsidRPr="00C3294B">
        <w:rPr>
          <w:sz w:val="19"/>
          <w:szCs w:val="19"/>
        </w:rPr>
        <w:t>ffff</w:t>
      </w:r>
      <w:proofErr w:type="spellEnd"/>
    </w:p>
    <w:p w14:paraId="1F5AF27C" w14:textId="77777777" w:rsidR="002F7680" w:rsidRDefault="002F7680" w:rsidP="002F7680">
      <w:pPr>
        <w:spacing w:after="0"/>
        <w:rPr>
          <w:rFonts w:ascii="Courier New" w:hAnsi="Courier New"/>
        </w:rPr>
      </w:pPr>
    </w:p>
    <w:p w14:paraId="7F1554E9" w14:textId="77777777" w:rsidR="002F7680" w:rsidRDefault="002F7680" w:rsidP="002F7680">
      <w:pPr>
        <w:spacing w:after="0"/>
      </w:pPr>
      <w:r>
        <w:t>Operator Configuration Parameters:</w:t>
      </w:r>
    </w:p>
    <w:p w14:paraId="706774FD" w14:textId="77777777" w:rsidR="002F7680" w:rsidRDefault="002F7680" w:rsidP="002F7680">
      <w:pPr>
        <w:spacing w:after="0"/>
        <w:rPr>
          <w:rFonts w:ascii="Courier New" w:hAnsi="Courier New"/>
        </w:rPr>
      </w:pPr>
    </w:p>
    <w:p w14:paraId="4C0001F9" w14:textId="77777777" w:rsidR="002F7680" w:rsidRPr="00C3294B" w:rsidRDefault="002F7680" w:rsidP="0004115C">
      <w:pPr>
        <w:pStyle w:val="PL"/>
      </w:pPr>
      <w:r>
        <w:t>TOP:</w:t>
      </w:r>
      <w:r>
        <w:tab/>
      </w:r>
      <w:r w:rsidR="006B75A4">
        <w:tab/>
      </w:r>
      <w:r w:rsidRPr="00C3294B">
        <w:t>5555555555555555555555555555555555555555555555555555555555555555</w:t>
      </w:r>
    </w:p>
    <w:p w14:paraId="3758953C" w14:textId="77777777" w:rsidR="002F7680" w:rsidRPr="00C3294B" w:rsidRDefault="002F7680" w:rsidP="0004115C">
      <w:pPr>
        <w:pStyle w:val="PL"/>
      </w:pPr>
      <w:proofErr w:type="spellStart"/>
      <w:r w:rsidRPr="00C3294B">
        <w:t>Klength</w:t>
      </w:r>
      <w:proofErr w:type="spellEnd"/>
      <w:r w:rsidRPr="00C3294B">
        <w:t xml:space="preserve"> = 128 bits, </w:t>
      </w:r>
      <w:proofErr w:type="spellStart"/>
      <w:r w:rsidRPr="00C3294B">
        <w:t>MAClength</w:t>
      </w:r>
      <w:proofErr w:type="spellEnd"/>
      <w:r w:rsidRPr="00C3294B">
        <w:t xml:space="preserve"> = 64 bits, </w:t>
      </w:r>
      <w:proofErr w:type="spellStart"/>
      <w:r w:rsidRPr="00C3294B">
        <w:t>KeccakIterations</w:t>
      </w:r>
      <w:proofErr w:type="spellEnd"/>
      <w:r w:rsidRPr="00C3294B">
        <w:t xml:space="preserve"> = 1</w:t>
      </w:r>
    </w:p>
    <w:p w14:paraId="5C61E83A" w14:textId="77777777" w:rsidR="002F7680" w:rsidRPr="00C3294B" w:rsidRDefault="002F7680" w:rsidP="0004115C">
      <w:pPr>
        <w:pStyle w:val="PL"/>
      </w:pPr>
      <w:proofErr w:type="spellStart"/>
      <w:r w:rsidRPr="00C3294B">
        <w:t>TOPc</w:t>
      </w:r>
      <w:proofErr w:type="spellEnd"/>
      <w:r w:rsidRPr="00C3294B">
        <w:t>:</w:t>
      </w:r>
      <w:r>
        <w:tab/>
      </w:r>
      <w:r w:rsidRPr="00C3294B">
        <w:t>bd04d9530e87513c5d837ac2ad954623a8e2330c115305a73eb45d1f40cccbff</w:t>
      </w:r>
    </w:p>
    <w:p w14:paraId="3316D336" w14:textId="77777777" w:rsidR="002F7680" w:rsidRDefault="002F7680" w:rsidP="002F7680">
      <w:pPr>
        <w:spacing w:after="0"/>
        <w:rPr>
          <w:rFonts w:ascii="Courier New" w:hAnsi="Courier New"/>
          <w:i/>
        </w:rPr>
      </w:pPr>
    </w:p>
    <w:p w14:paraId="0DB185CD" w14:textId="77777777" w:rsidR="002F7680" w:rsidRDefault="002F7680" w:rsidP="002F7680">
      <w:pPr>
        <w:spacing w:after="0"/>
      </w:pPr>
      <w:r>
        <w:t>Output Parameters:</w:t>
      </w:r>
    </w:p>
    <w:p w14:paraId="6E66D260" w14:textId="77777777" w:rsidR="002F7680" w:rsidRDefault="002F7680" w:rsidP="002F7680">
      <w:pPr>
        <w:spacing w:after="0"/>
        <w:rPr>
          <w:rFonts w:ascii="Courier New" w:hAnsi="Courier New"/>
          <w:i/>
        </w:rPr>
      </w:pPr>
    </w:p>
    <w:p w14:paraId="79A1A2F5" w14:textId="77777777" w:rsidR="002F7680" w:rsidRPr="00C3294B" w:rsidRDefault="002F7680" w:rsidP="0004115C">
      <w:pPr>
        <w:pStyle w:val="PL"/>
      </w:pPr>
      <w:r w:rsidRPr="00C3294B">
        <w:rPr>
          <w:i/>
        </w:rPr>
        <w:t>f1</w:t>
      </w:r>
      <w:r w:rsidRPr="00C3294B">
        <w:t>:</w:t>
      </w:r>
      <w:r w:rsidRPr="00C3294B">
        <w:tab/>
      </w:r>
      <w:r w:rsidR="006B75A4">
        <w:tab/>
      </w:r>
      <w:r w:rsidRPr="00C3294B">
        <w:t>f9a54e6aeaa8618d</w:t>
      </w:r>
    </w:p>
    <w:p w14:paraId="48F59B65" w14:textId="77777777" w:rsidR="002F7680" w:rsidRPr="00C3294B" w:rsidRDefault="002F7680" w:rsidP="0004115C">
      <w:pPr>
        <w:pStyle w:val="PL"/>
      </w:pPr>
      <w:r w:rsidRPr="00C3294B">
        <w:rPr>
          <w:i/>
        </w:rPr>
        <w:t>f1*</w:t>
      </w:r>
      <w:r w:rsidRPr="00C3294B">
        <w:t>:</w:t>
      </w:r>
      <w:r w:rsidRPr="00C3294B">
        <w:tab/>
      </w:r>
      <w:r w:rsidR="006B75A4">
        <w:tab/>
      </w:r>
      <w:r w:rsidRPr="00C3294B">
        <w:t>e94b4dc6c7297df3</w:t>
      </w:r>
    </w:p>
    <w:p w14:paraId="11575E6A" w14:textId="77777777" w:rsidR="002F7680" w:rsidRDefault="002F7680" w:rsidP="002F7680">
      <w:pPr>
        <w:spacing w:after="0"/>
      </w:pPr>
      <w:r>
        <w:t>Intermediate Values:</w:t>
      </w:r>
    </w:p>
    <w:p w14:paraId="5FCDD17D" w14:textId="77777777" w:rsidR="002F7680" w:rsidRDefault="002F7680" w:rsidP="002F7680">
      <w:pPr>
        <w:spacing w:after="0"/>
        <w:rPr>
          <w:rFonts w:ascii="Courier New" w:hAnsi="Courier New"/>
          <w:b/>
        </w:rPr>
      </w:pPr>
    </w:p>
    <w:p w14:paraId="75EA7F19" w14:textId="77777777" w:rsidR="002F7680" w:rsidRPr="00C3294B" w:rsidRDefault="002F7680" w:rsidP="0004115C">
      <w:pPr>
        <w:pStyle w:val="PL"/>
      </w:pPr>
      <w:r w:rsidRPr="00C3294B">
        <w:rPr>
          <w:b/>
        </w:rPr>
        <w:t>IN</w:t>
      </w:r>
      <w:r w:rsidRPr="00C3294B">
        <w:t xml:space="preserve"> when computing </w:t>
      </w:r>
      <w:proofErr w:type="spellStart"/>
      <w:r w:rsidRPr="00C3294B">
        <w:t>TOPc</w:t>
      </w:r>
      <w:proofErr w:type="spellEnd"/>
      <w:r w:rsidRPr="00C3294B">
        <w:t xml:space="preserve">:  </w:t>
      </w:r>
    </w:p>
    <w:p w14:paraId="401AE85B" w14:textId="77777777" w:rsidR="002F7680" w:rsidRDefault="002F7680" w:rsidP="0004115C">
      <w:pPr>
        <w:pStyle w:val="PL"/>
        <w:rPr>
          <w:lang w:val="de-DE"/>
        </w:rPr>
      </w:pPr>
      <w:r w:rsidRPr="00A512B1">
        <w:rPr>
          <w:lang w:val="de-DE"/>
        </w:rPr>
        <w:t xml:space="preserve">55 55 55 55 55 55 55 55 55 55 55 55 55 55 55 55 55 55 55 </w:t>
      </w:r>
      <w:r w:rsidRPr="00C3294B">
        <w:rPr>
          <w:lang w:val="de-DE"/>
        </w:rPr>
        <w:t xml:space="preserve">55 55 55 55 55 55 55 55 55 55 55 55 55 00 30 2e 31 4b 41 55 54 00 00 00 00 00 00 00 00 00 00 00 00 00 00 00 00 00 00 00 00 00 00 00 00 ab ab ab ab ab ab ab ab ab ab ab ab ab ab ab ab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6350B1B7" w14:textId="77777777" w:rsidR="0004115C" w:rsidRPr="00C3294B" w:rsidRDefault="0004115C" w:rsidP="0004115C">
      <w:pPr>
        <w:pStyle w:val="PL"/>
        <w:rPr>
          <w:lang w:val="de-DE"/>
        </w:rPr>
      </w:pPr>
    </w:p>
    <w:p w14:paraId="29BE9E56" w14:textId="77777777" w:rsidR="002F7680" w:rsidRPr="00C3294B" w:rsidRDefault="002F7680" w:rsidP="0004115C">
      <w:pPr>
        <w:pStyle w:val="PL"/>
        <w:rPr>
          <w:lang w:val="de-DE"/>
        </w:rPr>
      </w:pPr>
      <w:r w:rsidRPr="00C3294B">
        <w:rPr>
          <w:b/>
          <w:lang w:val="de-DE"/>
        </w:rPr>
        <w:t>OUT</w:t>
      </w:r>
      <w:r w:rsidRPr="00C3294B">
        <w:rPr>
          <w:lang w:val="de-DE"/>
        </w:rPr>
        <w:t xml:space="preserve"> when computing TOPc:</w:t>
      </w:r>
    </w:p>
    <w:p w14:paraId="10CD0F74" w14:textId="77777777" w:rsidR="002F7680" w:rsidRDefault="002F7680" w:rsidP="0004115C">
      <w:pPr>
        <w:pStyle w:val="PL"/>
        <w:rPr>
          <w:lang w:val="de-DE"/>
        </w:rPr>
      </w:pPr>
      <w:r w:rsidRPr="00C3294B">
        <w:rPr>
          <w:lang w:val="de-DE"/>
        </w:rPr>
        <w:t xml:space="preserve">ff cb cc 40 1f 5d b4 3e a7 05 53 11 0c 33 e2 a8 23 46 95 ad c2 7a 83 5d 3c 51 87 0e 53 d9 04 bd de 03 f9 ad b1 49 08 91 49 1c 23 5c 3d 41 31 eb 8f 9a 84 b5 fe b1 84 d6 13 c1 c4 db 07 6d 19 ea ac df d0 24 e8 8e e9 53 a0 6c 3d 13 31 ad 61 14 00 4f 62 b3 bc da 77 fd 10 58 05 50 06 40 9a 40 6d 84 ac a3 b2 62 dd 7b c8 76 b7 36 43 df 2c 55 a3 f1 af 11 63 ba 79 da aa 4f ce 02 fc fe 7f d4 d8 b6 06 f1 eb 71 e8 9f 92 46 4c 4a 24 e8 6a 29 72 78 6c 81 53 b4 ca 21 46 35 49 da 3a b3 e0 b7 19 5b be e4 e7 7f 77 d1 29 05 0a 99 5f 61 bd 0b 2f 72 e0 8a ae 75 aa fe b4 1e ee b0 4f 8c 51 ff f1 91 27 a7 9b 2c 99 b7 </w:t>
      </w:r>
    </w:p>
    <w:p w14:paraId="25D69030" w14:textId="77777777" w:rsidR="0004115C" w:rsidRPr="00C3294B" w:rsidRDefault="0004115C" w:rsidP="0004115C">
      <w:pPr>
        <w:pStyle w:val="PL"/>
        <w:rPr>
          <w:lang w:val="de-DE"/>
        </w:rPr>
      </w:pPr>
    </w:p>
    <w:p w14:paraId="33663A02" w14:textId="77777777" w:rsidR="002F7680" w:rsidRPr="00C3294B" w:rsidRDefault="002F7680" w:rsidP="0004115C">
      <w:pPr>
        <w:pStyle w:val="PL"/>
        <w:rPr>
          <w:lang w:val="de-DE"/>
        </w:rPr>
      </w:pPr>
      <w:r w:rsidRPr="00C3294B">
        <w:rPr>
          <w:b/>
          <w:lang w:val="de-DE"/>
        </w:rPr>
        <w:t>IN</w:t>
      </w:r>
      <w:r w:rsidRPr="00C3294B">
        <w:rPr>
          <w:lang w:val="de-DE"/>
        </w:rPr>
        <w:t xml:space="preserve"> when computing f1:  </w:t>
      </w:r>
    </w:p>
    <w:p w14:paraId="73CC3DE2" w14:textId="77777777" w:rsidR="002F7680" w:rsidRDefault="002F7680" w:rsidP="0004115C">
      <w:pPr>
        <w:pStyle w:val="PL"/>
        <w:rPr>
          <w:lang w:val="de-DE"/>
        </w:rPr>
      </w:pPr>
      <w:r w:rsidRPr="00C3294B">
        <w:rPr>
          <w:lang w:val="de-DE"/>
        </w:rPr>
        <w:t xml:space="preserve">ff cb cc 40 1f 5d b4 3e a7 05 53 11 0c 33 e2 a8 23 46 95 ad c2 7a 83 5d 3c 51 87 0e 53 d9 04 bd 08 30 2e 31 4b 41 55 54 42 42 42 42 42 42 42 42 42 42 42 42 42 42 42 42 ff ff 11 11 11 11 11 11 ab ab ab ab ab ab ab ab ab ab ab ab ab ab ab ab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7D6EFB29" w14:textId="77777777" w:rsidR="0004115C" w:rsidRPr="00C3294B" w:rsidRDefault="0004115C" w:rsidP="0004115C">
      <w:pPr>
        <w:pStyle w:val="PL"/>
        <w:rPr>
          <w:lang w:val="de-DE"/>
        </w:rPr>
      </w:pPr>
    </w:p>
    <w:p w14:paraId="25A66209" w14:textId="77777777" w:rsidR="002F7680" w:rsidRPr="00A512B1" w:rsidRDefault="002F7680" w:rsidP="0004115C">
      <w:pPr>
        <w:pStyle w:val="PL"/>
        <w:rPr>
          <w:lang w:val="it-IT"/>
        </w:rPr>
      </w:pPr>
      <w:r w:rsidRPr="00A512B1">
        <w:rPr>
          <w:b/>
          <w:lang w:val="it-IT"/>
        </w:rPr>
        <w:t>OUT</w:t>
      </w:r>
      <w:r w:rsidRPr="00A512B1">
        <w:rPr>
          <w:lang w:val="it-IT"/>
        </w:rPr>
        <w:t xml:space="preserve"> when computing f1:  </w:t>
      </w:r>
    </w:p>
    <w:p w14:paraId="7B0BBCC5" w14:textId="77777777" w:rsidR="002F7680" w:rsidRDefault="002F7680" w:rsidP="0004115C">
      <w:pPr>
        <w:pStyle w:val="PL"/>
        <w:rPr>
          <w:lang w:val="it-IT"/>
        </w:rPr>
      </w:pPr>
      <w:r w:rsidRPr="00A512B1">
        <w:rPr>
          <w:lang w:val="it-IT"/>
        </w:rPr>
        <w:t>8d 61 a8 ea 6a 4e a5 f9 61 5f 1e f1 ee 2b 9e 22 f6 f3 3b b0 c6 59 1c b2 ef ed f4 6b fe 15 b3 bf a4 93 5c 6d 5d 52 af 2c 27 81 c7 6f 16 10 ee 84 8e 81 86 59 e8 c3 45 8f 78 bb a4 a5 a9 66 11 6c ef 4a 1a 9e f1 e4 56 16 2e ef 18 c5 51 fd 9e 52 99 72 ca 01 f1 67 0e 3f 04 c0 f7 08 ab 30 a9 be 52 31 26 ad 2d 8d b2 43 9a 41 29 3e d9 27 4b fc 7e 30 e7 73 69 25 61 16 6c d3 e0 16 23 6a 61 5e 2d de df ff 92 36 3d 2a 38 f0 e1 12 d7 31 f5 14 ec 84 5c 26 c7 f9 a9 1f 17 a4 27 f5 e4 30 ec 28 19 94 b9 b4 4a 50 79 e4 08 52 ca 0b 66 67 a6 55 71 8e c3 34 8b 81 2e 83 f5 8b de 28 23 f3 b5 de 18 89 21 00 8f 1e 93 03</w:t>
      </w:r>
    </w:p>
    <w:p w14:paraId="0C55D90A" w14:textId="77777777" w:rsidR="0004115C" w:rsidRPr="00A512B1" w:rsidRDefault="0004115C" w:rsidP="0004115C">
      <w:pPr>
        <w:pStyle w:val="PL"/>
        <w:rPr>
          <w:lang w:val="it-IT"/>
        </w:rPr>
      </w:pPr>
    </w:p>
    <w:p w14:paraId="547417B1" w14:textId="77777777" w:rsidR="002F7680" w:rsidRPr="00C3294B" w:rsidRDefault="002F7680" w:rsidP="0004115C">
      <w:pPr>
        <w:pStyle w:val="PL"/>
        <w:rPr>
          <w:lang w:val="de-DE"/>
        </w:rPr>
      </w:pPr>
      <w:r w:rsidRPr="00C3294B">
        <w:rPr>
          <w:b/>
          <w:lang w:val="de-DE"/>
        </w:rPr>
        <w:t>IN</w:t>
      </w:r>
      <w:r w:rsidRPr="00C3294B">
        <w:rPr>
          <w:lang w:val="de-DE"/>
        </w:rPr>
        <w:t xml:space="preserve"> when computing f1*:  </w:t>
      </w:r>
    </w:p>
    <w:p w14:paraId="04BDD0F3" w14:textId="77777777" w:rsidR="002F7680" w:rsidRDefault="002F7680" w:rsidP="0004115C">
      <w:pPr>
        <w:pStyle w:val="PL"/>
        <w:rPr>
          <w:lang w:val="de-DE"/>
        </w:rPr>
      </w:pPr>
      <w:r w:rsidRPr="00C3294B">
        <w:rPr>
          <w:lang w:val="de-DE"/>
        </w:rPr>
        <w:t xml:space="preserve">ff cb cc 40 1f 5d b4 3e a7 05 53 11 0c 33 e2 a8 23 46 95 ad c2 7a 83 5d 3c 51 87 0e 53 d9 04 bd 88 30 2e 31 4b 41 55 54 42 42 42 42 42 42 42 42 42 42 42 42 42 42 42 42 ff ff 11 11 11 11 11 11 ab ab ab ab ab ab ab ab ab ab ab ab ab ab ab ab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0105A01F" w14:textId="77777777" w:rsidR="0004115C" w:rsidRPr="00C3294B" w:rsidRDefault="0004115C" w:rsidP="0004115C">
      <w:pPr>
        <w:pStyle w:val="PL"/>
        <w:rPr>
          <w:lang w:val="de-DE"/>
        </w:rPr>
      </w:pPr>
    </w:p>
    <w:p w14:paraId="4FDC6E52" w14:textId="77777777" w:rsidR="002F7680" w:rsidRPr="00C3294B" w:rsidRDefault="002F7680" w:rsidP="0004115C">
      <w:pPr>
        <w:pStyle w:val="PL"/>
        <w:rPr>
          <w:lang w:val="de-DE"/>
        </w:rPr>
      </w:pPr>
      <w:r w:rsidRPr="008E437A">
        <w:rPr>
          <w:lang w:val="de-DE"/>
        </w:rPr>
        <w:t>OUT when c</w:t>
      </w:r>
      <w:r w:rsidRPr="00C3294B">
        <w:rPr>
          <w:lang w:val="de-DE"/>
        </w:rPr>
        <w:t xml:space="preserve">omputing f1*:  </w:t>
      </w:r>
    </w:p>
    <w:p w14:paraId="56812E4F" w14:textId="77777777" w:rsidR="002F7680" w:rsidRPr="00C3294B" w:rsidRDefault="002F7680" w:rsidP="0004115C">
      <w:pPr>
        <w:pStyle w:val="PL"/>
        <w:rPr>
          <w:lang w:val="de-DE"/>
        </w:rPr>
      </w:pPr>
      <w:r w:rsidRPr="00C3294B">
        <w:rPr>
          <w:lang w:val="de-DE"/>
        </w:rPr>
        <w:t>f3 7d 29 c7 c6 4d 4b e9 08 40 73 fe c7 69 e9 b0 ca 72 71 ef e7 7b 16 1c 8e 9d 81 4d 4e 19 77 c0 8d f0 52 cd 65 a7 1e 21 b2 6c 31 72 ae 3c c4 ea 93 a1 4f 98 17 18 3d 3a 22 6e ce f0 a9 f1 a6 9d ca 75 2d fd ee 32 98 ce 01 55 ac 90 a6 df 92 51 c1 95 b6 1a 78 25 f0 48 ca de ee 77 5e e0 9b cb 14 4b f9 58 bb cf de 3f da b2 7e 1a 1e 19 5c a3 19 02 de 39 94 24 d6 1b eb 57 17 df 4b d2 c7 f9 f4 57 84 7c 43 7e bb 4e 73 ca c1 18 61 8c 98 87 0a b9 60 40 3d 40 b4 40 61 ab db 81 1e 44 1c 62 0f 03 95 0f da e3 c3 84 4c 08 b1 51 56 5a fe 60 0b ce ad 14 ca 09 b6 8a e2 d3 a5 f4 0c a4 d0 7e db 90 d4 c1 8a f7 00 9f</w:t>
      </w:r>
    </w:p>
    <w:p w14:paraId="34DA6EEE" w14:textId="77777777" w:rsidR="002F7680" w:rsidRPr="00A512B1" w:rsidRDefault="003A2EA0" w:rsidP="002F7680">
      <w:pPr>
        <w:pStyle w:val="Heading2"/>
        <w:rPr>
          <w:lang w:val="de-DE"/>
        </w:rPr>
      </w:pPr>
      <w:r w:rsidRPr="00A512B1">
        <w:rPr>
          <w:lang w:val="de-DE"/>
        </w:rPr>
        <w:br w:type="page"/>
      </w:r>
      <w:bookmarkStart w:id="28" w:name="_Toc99532488"/>
      <w:r w:rsidR="006B072B">
        <w:rPr>
          <w:lang w:val="de-DE"/>
        </w:rPr>
        <w:t>6</w:t>
      </w:r>
      <w:r w:rsidR="002F7680" w:rsidRPr="00A512B1">
        <w:rPr>
          <w:lang w:val="de-DE"/>
        </w:rPr>
        <w:t>.4</w:t>
      </w:r>
      <w:r w:rsidR="002F7680" w:rsidRPr="00A512B1">
        <w:rPr>
          <w:lang w:val="de-DE"/>
        </w:rPr>
        <w:tab/>
        <w:t xml:space="preserve">Test </w:t>
      </w:r>
      <w:r w:rsidR="006B072B">
        <w:rPr>
          <w:lang w:val="de-DE"/>
        </w:rPr>
        <w:t>s</w:t>
      </w:r>
      <w:r w:rsidR="006B072B" w:rsidRPr="00A512B1">
        <w:rPr>
          <w:lang w:val="de-DE"/>
        </w:rPr>
        <w:t xml:space="preserve">et </w:t>
      </w:r>
      <w:r w:rsidR="002F7680" w:rsidRPr="00A512B1">
        <w:rPr>
          <w:lang w:val="de-DE"/>
        </w:rPr>
        <w:t>2</w:t>
      </w:r>
      <w:bookmarkEnd w:id="28"/>
    </w:p>
    <w:p w14:paraId="3ADE7F52" w14:textId="77777777" w:rsidR="001B373C" w:rsidRPr="001B373C" w:rsidRDefault="001B373C" w:rsidP="001B373C">
      <w:pPr>
        <w:spacing w:after="0"/>
        <w:rPr>
          <w:lang w:val="de-DE"/>
        </w:rPr>
      </w:pPr>
      <w:r w:rsidRPr="001B373C">
        <w:rPr>
          <w:lang w:val="de-DE"/>
        </w:rPr>
        <w:t>Input Parameters:</w:t>
      </w:r>
    </w:p>
    <w:p w14:paraId="04C744FC" w14:textId="77777777" w:rsidR="001B373C" w:rsidRPr="001B373C" w:rsidRDefault="001B373C" w:rsidP="006B072B">
      <w:pPr>
        <w:pStyle w:val="PL"/>
        <w:rPr>
          <w:lang w:val="de-DE"/>
        </w:rPr>
      </w:pPr>
    </w:p>
    <w:p w14:paraId="6BAE2301" w14:textId="77777777" w:rsidR="001B373C" w:rsidRPr="005E1A76" w:rsidRDefault="001B373C" w:rsidP="006B072B">
      <w:pPr>
        <w:pStyle w:val="PL"/>
        <w:rPr>
          <w:sz w:val="19"/>
          <w:szCs w:val="19"/>
          <w:lang w:val="de-DE"/>
        </w:rPr>
      </w:pPr>
      <w:r>
        <w:rPr>
          <w:sz w:val="19"/>
          <w:szCs w:val="19"/>
          <w:lang w:val="de-DE"/>
        </w:rPr>
        <w:t>K:</w:t>
      </w:r>
      <w:r>
        <w:rPr>
          <w:sz w:val="19"/>
          <w:szCs w:val="19"/>
          <w:lang w:val="de-DE"/>
        </w:rPr>
        <w:tab/>
      </w:r>
      <w:r>
        <w:rPr>
          <w:sz w:val="19"/>
          <w:szCs w:val="19"/>
          <w:lang w:val="de-DE"/>
        </w:rPr>
        <w:tab/>
      </w:r>
      <w:r w:rsidR="006B75A4">
        <w:rPr>
          <w:sz w:val="19"/>
          <w:szCs w:val="19"/>
          <w:lang w:val="de-DE"/>
        </w:rPr>
        <w:tab/>
      </w:r>
      <w:r w:rsidRPr="005E1A76">
        <w:rPr>
          <w:sz w:val="19"/>
          <w:szCs w:val="19"/>
          <w:lang w:val="de-DE"/>
        </w:rPr>
        <w:t>fffefdfcfbfaf9f8f7f6f5f4f3f2f1f0efeeedecebeae9e8e7e6e5e4e3e2e1e0</w:t>
      </w:r>
    </w:p>
    <w:p w14:paraId="1281C4B1" w14:textId="77777777" w:rsidR="001B373C" w:rsidRPr="005E1A76" w:rsidRDefault="001B373C" w:rsidP="006B072B">
      <w:pPr>
        <w:pStyle w:val="PL"/>
        <w:rPr>
          <w:sz w:val="19"/>
          <w:szCs w:val="19"/>
          <w:lang w:val="de-DE"/>
        </w:rPr>
      </w:pPr>
      <w:r w:rsidRPr="005E1A76">
        <w:rPr>
          <w:sz w:val="19"/>
          <w:szCs w:val="19"/>
          <w:lang w:val="de-DE"/>
        </w:rPr>
        <w:t>RAND:</w:t>
      </w:r>
      <w:r w:rsidRPr="005E1A76">
        <w:rPr>
          <w:sz w:val="19"/>
          <w:szCs w:val="19"/>
          <w:lang w:val="de-DE"/>
        </w:rPr>
        <w:tab/>
        <w:t>0123456789abcdef0123456789abcdef</w:t>
      </w:r>
    </w:p>
    <w:p w14:paraId="1763805D" w14:textId="77777777" w:rsidR="001B373C" w:rsidRPr="00A512B1" w:rsidRDefault="001B373C" w:rsidP="006B072B">
      <w:pPr>
        <w:pStyle w:val="PL"/>
        <w:rPr>
          <w:sz w:val="19"/>
          <w:szCs w:val="19"/>
          <w:lang w:val="de-DE"/>
        </w:rPr>
      </w:pPr>
      <w:r w:rsidRPr="00A512B1">
        <w:rPr>
          <w:sz w:val="19"/>
          <w:szCs w:val="19"/>
          <w:lang w:val="de-DE"/>
        </w:rPr>
        <w:t>SQN:</w:t>
      </w:r>
      <w:r w:rsidRPr="00A512B1">
        <w:rPr>
          <w:sz w:val="19"/>
          <w:szCs w:val="19"/>
          <w:lang w:val="de-DE"/>
        </w:rPr>
        <w:tab/>
      </w:r>
      <w:r w:rsidR="006B75A4" w:rsidRPr="00A512B1">
        <w:rPr>
          <w:sz w:val="19"/>
          <w:szCs w:val="19"/>
          <w:lang w:val="de-DE"/>
        </w:rPr>
        <w:tab/>
      </w:r>
      <w:r w:rsidRPr="00A512B1">
        <w:rPr>
          <w:sz w:val="19"/>
          <w:szCs w:val="19"/>
          <w:lang w:val="de-DE"/>
        </w:rPr>
        <w:t>0123456789ab</w:t>
      </w:r>
    </w:p>
    <w:p w14:paraId="5F401CE4" w14:textId="77777777" w:rsidR="001B373C" w:rsidRPr="00A512B1" w:rsidRDefault="001B373C" w:rsidP="006B072B">
      <w:pPr>
        <w:pStyle w:val="PL"/>
        <w:rPr>
          <w:sz w:val="19"/>
          <w:szCs w:val="19"/>
          <w:lang w:val="de-DE"/>
        </w:rPr>
      </w:pPr>
      <w:r w:rsidRPr="00A512B1">
        <w:rPr>
          <w:sz w:val="19"/>
          <w:szCs w:val="19"/>
          <w:lang w:val="de-DE"/>
        </w:rPr>
        <w:t>AMF:</w:t>
      </w:r>
      <w:r w:rsidRPr="00A512B1">
        <w:rPr>
          <w:sz w:val="19"/>
          <w:szCs w:val="19"/>
          <w:lang w:val="de-DE"/>
        </w:rPr>
        <w:tab/>
      </w:r>
      <w:r w:rsidR="006B75A4" w:rsidRPr="00A512B1">
        <w:rPr>
          <w:sz w:val="19"/>
          <w:szCs w:val="19"/>
          <w:lang w:val="de-DE"/>
        </w:rPr>
        <w:tab/>
      </w:r>
      <w:r w:rsidRPr="00A512B1">
        <w:rPr>
          <w:sz w:val="19"/>
          <w:szCs w:val="19"/>
          <w:lang w:val="de-DE"/>
        </w:rPr>
        <w:t>abcd</w:t>
      </w:r>
    </w:p>
    <w:p w14:paraId="39A13E01" w14:textId="77777777" w:rsidR="001B373C" w:rsidRPr="00A512B1" w:rsidRDefault="001B373C" w:rsidP="001B373C">
      <w:pPr>
        <w:spacing w:after="0"/>
        <w:rPr>
          <w:rFonts w:ascii="Courier New" w:hAnsi="Courier New"/>
          <w:lang w:val="de-DE"/>
        </w:rPr>
      </w:pPr>
    </w:p>
    <w:p w14:paraId="79D48AC5" w14:textId="77777777" w:rsidR="001B373C" w:rsidRPr="001B373C" w:rsidRDefault="001B373C" w:rsidP="001B373C">
      <w:pPr>
        <w:spacing w:after="0"/>
      </w:pPr>
      <w:r w:rsidRPr="001B373C">
        <w:t>Operator Configuration Parameters:</w:t>
      </w:r>
    </w:p>
    <w:p w14:paraId="69DCA2AC" w14:textId="77777777" w:rsidR="001B373C" w:rsidRPr="001B373C" w:rsidRDefault="001B373C" w:rsidP="001B373C">
      <w:pPr>
        <w:spacing w:after="0"/>
        <w:rPr>
          <w:rFonts w:ascii="Courier New" w:hAnsi="Courier New"/>
        </w:rPr>
      </w:pPr>
    </w:p>
    <w:p w14:paraId="50598B1B" w14:textId="77777777" w:rsidR="001B373C" w:rsidRPr="005E1A76" w:rsidRDefault="001B373C" w:rsidP="006B072B">
      <w:pPr>
        <w:pStyle w:val="PL"/>
      </w:pPr>
      <w:r w:rsidRPr="00160C18">
        <w:t>TOP:</w:t>
      </w:r>
      <w:r w:rsidRPr="00160C18">
        <w:tab/>
      </w:r>
      <w:r w:rsidR="006B75A4">
        <w:tab/>
      </w:r>
      <w:r w:rsidRPr="00160C18">
        <w:t>8081828384858687888</w:t>
      </w:r>
      <w:r w:rsidRPr="005E1A76">
        <w:t>98a8b8c8d8e8f909192939495969798999a9b9c9d9e9f</w:t>
      </w:r>
    </w:p>
    <w:p w14:paraId="163A76DC" w14:textId="77777777" w:rsidR="001B373C" w:rsidRPr="005E1A76" w:rsidRDefault="001B373C" w:rsidP="006B072B">
      <w:pPr>
        <w:pStyle w:val="PL"/>
      </w:pPr>
      <w:proofErr w:type="spellStart"/>
      <w:r w:rsidRPr="005E1A76">
        <w:t>Klength</w:t>
      </w:r>
      <w:proofErr w:type="spellEnd"/>
      <w:r w:rsidRPr="005E1A76">
        <w:t xml:space="preserve"> = 256 bits, </w:t>
      </w:r>
      <w:proofErr w:type="spellStart"/>
      <w:r w:rsidRPr="005E1A76">
        <w:t>MAClength</w:t>
      </w:r>
      <w:proofErr w:type="spellEnd"/>
      <w:r w:rsidRPr="005E1A76">
        <w:t xml:space="preserve"> = 128 bits, </w:t>
      </w:r>
      <w:proofErr w:type="spellStart"/>
      <w:r w:rsidRPr="005E1A76">
        <w:t>KeccakIterations</w:t>
      </w:r>
      <w:proofErr w:type="spellEnd"/>
      <w:r w:rsidRPr="005E1A76">
        <w:t xml:space="preserve"> = 1</w:t>
      </w:r>
    </w:p>
    <w:p w14:paraId="5BEE868D" w14:textId="77777777" w:rsidR="001B373C" w:rsidRPr="005E1A76" w:rsidRDefault="001B373C" w:rsidP="006B072B">
      <w:pPr>
        <w:pStyle w:val="PL"/>
      </w:pPr>
      <w:proofErr w:type="spellStart"/>
      <w:r w:rsidRPr="005E1A76">
        <w:t>TOPc</w:t>
      </w:r>
      <w:proofErr w:type="spellEnd"/>
      <w:r w:rsidRPr="005E1A76">
        <w:t>:</w:t>
      </w:r>
      <w:r>
        <w:tab/>
      </w:r>
      <w:r w:rsidRPr="005E1A76">
        <w:t>305425427e18c503c8a4b294ea72c95d0c36c6c6b29d0c65de5974d5977f8524</w:t>
      </w:r>
    </w:p>
    <w:p w14:paraId="68ACA4A4" w14:textId="77777777" w:rsidR="001B373C" w:rsidRDefault="001B373C" w:rsidP="006B072B">
      <w:pPr>
        <w:pStyle w:val="PL"/>
        <w:rPr>
          <w:i/>
        </w:rPr>
      </w:pPr>
    </w:p>
    <w:p w14:paraId="4235041D" w14:textId="77777777" w:rsidR="001B373C" w:rsidRDefault="001B373C" w:rsidP="001B373C">
      <w:pPr>
        <w:spacing w:after="0"/>
      </w:pPr>
      <w:r>
        <w:t>Output Parameters:</w:t>
      </w:r>
    </w:p>
    <w:p w14:paraId="06EBB2E4" w14:textId="77777777" w:rsidR="001B373C" w:rsidRDefault="001B373C" w:rsidP="001B373C">
      <w:pPr>
        <w:spacing w:after="0"/>
        <w:rPr>
          <w:rFonts w:ascii="Courier New" w:hAnsi="Courier New"/>
          <w:i/>
        </w:rPr>
      </w:pPr>
    </w:p>
    <w:p w14:paraId="1B3A8CF4" w14:textId="77777777" w:rsidR="001B373C" w:rsidRPr="005E1A76" w:rsidRDefault="001B373C" w:rsidP="006B072B">
      <w:pPr>
        <w:pStyle w:val="PL"/>
      </w:pPr>
      <w:r w:rsidRPr="005E1A76">
        <w:rPr>
          <w:i/>
        </w:rPr>
        <w:t>f1</w:t>
      </w:r>
      <w:r w:rsidRPr="005E1A76">
        <w:t>:</w:t>
      </w:r>
      <w:r w:rsidRPr="005E1A76">
        <w:tab/>
      </w:r>
      <w:r w:rsidRPr="005E1A76">
        <w:tab/>
        <w:t>c0b8c2d4148ec7aa5f1d78a97e4d1d58</w:t>
      </w:r>
    </w:p>
    <w:p w14:paraId="303E21FE" w14:textId="77777777" w:rsidR="001B373C" w:rsidRPr="005E1A76" w:rsidRDefault="001B373C" w:rsidP="006B072B">
      <w:pPr>
        <w:pStyle w:val="PL"/>
      </w:pPr>
      <w:r w:rsidRPr="005E1A76">
        <w:rPr>
          <w:i/>
        </w:rPr>
        <w:t>f1*</w:t>
      </w:r>
      <w:r w:rsidRPr="005E1A76">
        <w:t>:</w:t>
      </w:r>
      <w:r w:rsidRPr="005E1A76">
        <w:tab/>
      </w:r>
      <w:r w:rsidR="006B75A4">
        <w:tab/>
      </w:r>
      <w:r w:rsidRPr="005E1A76">
        <w:t>ef81af7290f7842c6ceafa537fa0745b</w:t>
      </w:r>
    </w:p>
    <w:p w14:paraId="5AAACD56" w14:textId="77777777" w:rsidR="001B373C" w:rsidRDefault="001B373C" w:rsidP="001B373C">
      <w:pPr>
        <w:spacing w:after="0"/>
      </w:pPr>
      <w:r>
        <w:t>Intermediate Values:</w:t>
      </w:r>
    </w:p>
    <w:p w14:paraId="659441B1" w14:textId="77777777" w:rsidR="001B373C" w:rsidRDefault="001B373C" w:rsidP="001B373C">
      <w:pPr>
        <w:spacing w:after="0"/>
        <w:rPr>
          <w:rFonts w:ascii="Courier New" w:hAnsi="Courier New"/>
          <w:b/>
        </w:rPr>
      </w:pPr>
    </w:p>
    <w:p w14:paraId="03A92142" w14:textId="77777777" w:rsidR="001B373C" w:rsidRPr="00A512B1" w:rsidRDefault="001B373C" w:rsidP="006B072B">
      <w:pPr>
        <w:pStyle w:val="PL"/>
        <w:rPr>
          <w:lang w:val="it-IT"/>
        </w:rPr>
      </w:pPr>
      <w:r w:rsidRPr="00A512B1">
        <w:rPr>
          <w:b/>
          <w:lang w:val="it-IT"/>
        </w:rPr>
        <w:t>IN</w:t>
      </w:r>
      <w:r w:rsidRPr="00A512B1">
        <w:rPr>
          <w:lang w:val="it-IT"/>
        </w:rPr>
        <w:t xml:space="preserve"> when computing TOPc: </w:t>
      </w:r>
    </w:p>
    <w:p w14:paraId="0A6DA16B" w14:textId="77777777" w:rsidR="001B373C" w:rsidRPr="00A512B1" w:rsidRDefault="001B373C" w:rsidP="006B072B">
      <w:pPr>
        <w:pStyle w:val="PL"/>
        <w:rPr>
          <w:lang w:val="it-IT"/>
        </w:rPr>
      </w:pPr>
      <w:r w:rsidRPr="00A512B1">
        <w:rPr>
          <w:lang w:val="it-IT"/>
        </w:rPr>
        <w:t>9f 9e 9d 9c 9b 9a 99 98 97 96 95 94 93 92 91 90 8f 8e 8d 8c 8b 8a 89 88 87 86 85 84 83 82 81 80 01 30 2e 31 4b 41 55 54 00 00 00 00 00 00 00 00 00 00 00 00 00 00 00 00 00 00 00 00 00 00 00 00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2AD64171" w14:textId="77777777" w:rsidR="001B373C" w:rsidRPr="00A512B1" w:rsidRDefault="001B373C" w:rsidP="006B072B">
      <w:pPr>
        <w:pStyle w:val="PL"/>
        <w:rPr>
          <w:b/>
          <w:lang w:val="it-IT"/>
        </w:rPr>
      </w:pPr>
    </w:p>
    <w:p w14:paraId="78994F09" w14:textId="77777777" w:rsidR="001B373C" w:rsidRPr="00A512B1" w:rsidRDefault="001B373C" w:rsidP="006B072B">
      <w:pPr>
        <w:pStyle w:val="PL"/>
        <w:rPr>
          <w:lang w:val="it-IT"/>
        </w:rPr>
      </w:pPr>
      <w:r w:rsidRPr="00A512B1">
        <w:rPr>
          <w:b/>
          <w:lang w:val="it-IT"/>
        </w:rPr>
        <w:t>OUT</w:t>
      </w:r>
      <w:r w:rsidRPr="00A512B1">
        <w:rPr>
          <w:lang w:val="it-IT"/>
        </w:rPr>
        <w:t xml:space="preserve"> when computing TOPc:</w:t>
      </w:r>
    </w:p>
    <w:p w14:paraId="2C79F4F2" w14:textId="77777777" w:rsidR="001B373C" w:rsidRPr="00A512B1" w:rsidRDefault="001B373C" w:rsidP="006B072B">
      <w:pPr>
        <w:pStyle w:val="PL"/>
        <w:rPr>
          <w:lang w:val="it-IT"/>
        </w:rPr>
      </w:pPr>
      <w:r w:rsidRPr="00A512B1">
        <w:rPr>
          <w:lang w:val="it-IT"/>
        </w:rPr>
        <w:t>24 85 7f 97 d5 74 59 de 65 0c 9d b2 c6 c6 36 0c 5d c9 72 ea 94 b2 a4 c8 03 c5 18 7e 42 25 54 30 90 db 97 25 30 c0 28 ed 2d 29 7e a9 37 bb 65 75 b6 06 03 b5 3d 24 25 bf 21 85 91 4c 29 83 a0 c0 22 7b 8c 8e 29 1e 56 23 b9 87 fd e7 9c eb 91 82 38 96 7c e0 51 0e 15 dc 83 cd 84 20 b2 45 2a b8 5f b6 f5 2f af 79 d2 df 63 ac f1 bb e2 4a 7d 71 a3 4b 48 ca 88 28 1a 55 f5 e6 6f 61 0f 08 a0 b7 05 11 b8 1f 1c fb 47 97 c0 48 d0 36 08 c0 10 10 0f 02 dd 81 95 06 b9 8e 0a 1f 28 14 a2 54 36 d2 0a 7f 27 82 24 13 f4 b7 2d 31 76 5a d2 19 4f 42 27 70 2c e1 98 50 4e 21 d3 15 8f a6 f1 9e e0 3a 87 90 f0 a2 9c 30 8c b5</w:t>
      </w:r>
    </w:p>
    <w:p w14:paraId="5DB6B850" w14:textId="77777777" w:rsidR="001B373C" w:rsidRPr="00A512B1" w:rsidRDefault="001B373C" w:rsidP="006B072B">
      <w:pPr>
        <w:pStyle w:val="PL"/>
        <w:rPr>
          <w:b/>
          <w:lang w:val="it-IT"/>
        </w:rPr>
      </w:pPr>
    </w:p>
    <w:p w14:paraId="45C9AB15" w14:textId="77777777" w:rsidR="001B373C" w:rsidRPr="00A512B1" w:rsidRDefault="001B373C" w:rsidP="006B072B">
      <w:pPr>
        <w:pStyle w:val="PL"/>
        <w:rPr>
          <w:lang w:val="it-IT"/>
        </w:rPr>
      </w:pPr>
      <w:r w:rsidRPr="00A512B1">
        <w:rPr>
          <w:b/>
          <w:lang w:val="it-IT"/>
        </w:rPr>
        <w:t>IN</w:t>
      </w:r>
      <w:r w:rsidRPr="00A512B1">
        <w:rPr>
          <w:lang w:val="it-IT"/>
        </w:rPr>
        <w:t xml:space="preserve"> when computing f1:  </w:t>
      </w:r>
    </w:p>
    <w:p w14:paraId="64B50C2F" w14:textId="77777777" w:rsidR="001B373C" w:rsidRDefault="001B373C" w:rsidP="006B072B">
      <w:pPr>
        <w:pStyle w:val="PL"/>
        <w:rPr>
          <w:lang w:val="it-IT"/>
        </w:rPr>
      </w:pPr>
      <w:r w:rsidRPr="00A512B1">
        <w:rPr>
          <w:lang w:val="it-IT"/>
        </w:rPr>
        <w:t xml:space="preserve">24 85 7f 97 d5 74 59 de 65 0c 9d b2 c6 c6 36 0c 5d c9 72 ea 94 b2 a4 c8 03 c5 18 7e 42 25 54 30 11 30 2e 31 4b 41 55 54 ef cd ab 89 67 45 23 01 ef cd ab 89 67 45 23 01 cd ab ab 89 67 45 23 01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10A152D3" w14:textId="77777777" w:rsidR="006B072B" w:rsidRPr="00A512B1" w:rsidRDefault="006B072B" w:rsidP="006B072B">
      <w:pPr>
        <w:pStyle w:val="PL"/>
        <w:rPr>
          <w:lang w:val="it-IT"/>
        </w:rPr>
      </w:pPr>
    </w:p>
    <w:p w14:paraId="17F323C6" w14:textId="77777777" w:rsidR="001B373C" w:rsidRPr="00A512B1" w:rsidRDefault="001B373C" w:rsidP="006B072B">
      <w:pPr>
        <w:pStyle w:val="PL"/>
        <w:rPr>
          <w:lang w:val="it-IT"/>
        </w:rPr>
      </w:pPr>
      <w:r w:rsidRPr="00A512B1">
        <w:rPr>
          <w:b/>
          <w:lang w:val="it-IT"/>
        </w:rPr>
        <w:t>OUT</w:t>
      </w:r>
      <w:r w:rsidRPr="00A512B1">
        <w:rPr>
          <w:lang w:val="it-IT"/>
        </w:rPr>
        <w:t xml:space="preserve"> when computing f1:  </w:t>
      </w:r>
    </w:p>
    <w:p w14:paraId="65B02278" w14:textId="77777777" w:rsidR="001B373C" w:rsidRPr="00A512B1" w:rsidRDefault="001B373C" w:rsidP="006B072B">
      <w:pPr>
        <w:pStyle w:val="PL"/>
        <w:rPr>
          <w:lang w:val="it-IT"/>
        </w:rPr>
      </w:pPr>
      <w:r w:rsidRPr="00A512B1">
        <w:rPr>
          <w:lang w:val="it-IT"/>
        </w:rPr>
        <w:t>58 1d 4d 7e a9 78 1d 5f aa c7 8e 14 d4 c2 b8 c0 11 fe 0e 69 e9 d9 72 c8 9a e9 c0 99 88 b6 2c 37 ea 3f c3 e5 7f 18 63 d3 62 f9 fc 91 f9 92 b8 50 48 54 19 ed bf ee 23 79 4d 15 09 57 82 72 78 1a 1d 54 3d a6 ac 45 16 59 2c 0f b3 f5 ec 99 f1 5b 94 dc bc 7a 63 bc da 40 36 5f 9e a8 d6 e2 3a b2 9d b5 b7 1f 26 4e c3 61 95 b6 12 79 84 66 4f 3e 74 ba e0 9e b6 ce b0 66 94 22 14 8e e8 c9 12 dd dc bf f9 f9 30 e2 b3 8b 5c 8b 6b d8 90 b6 14 1c 02 7f 23 9c bf f4 f2 e2 3c 2d c4 89 f3 7a 61 38 18 cd 64 7a 27 56 05 5a 4e de 7e c4 66 74 37 24 6d 90 be 59 b6 ed f9 35 19 50 68 e6 d2 f1 82 60 80 3d 07 bd b7 ae 59 4c</w:t>
      </w:r>
    </w:p>
    <w:p w14:paraId="312730A2" w14:textId="77777777" w:rsidR="001B373C" w:rsidRPr="00A512B1" w:rsidRDefault="006B75A4" w:rsidP="006B072B">
      <w:pPr>
        <w:pStyle w:val="PL"/>
        <w:rPr>
          <w:lang w:val="it-IT"/>
        </w:rPr>
      </w:pPr>
      <w:r w:rsidRPr="00A512B1">
        <w:rPr>
          <w:b/>
          <w:lang w:val="it-IT"/>
        </w:rPr>
        <w:br w:type="page"/>
      </w:r>
      <w:r w:rsidR="001B373C" w:rsidRPr="00A512B1">
        <w:rPr>
          <w:b/>
          <w:lang w:val="it-IT"/>
        </w:rPr>
        <w:t>IN</w:t>
      </w:r>
      <w:r w:rsidR="001B373C" w:rsidRPr="00A512B1">
        <w:rPr>
          <w:lang w:val="it-IT"/>
        </w:rPr>
        <w:t xml:space="preserve"> when computing f1*:  </w:t>
      </w:r>
    </w:p>
    <w:p w14:paraId="478184ED" w14:textId="77777777" w:rsidR="001B373C" w:rsidRDefault="001B373C" w:rsidP="006B072B">
      <w:pPr>
        <w:pStyle w:val="PL"/>
        <w:rPr>
          <w:lang w:val="it-IT"/>
        </w:rPr>
      </w:pPr>
      <w:r w:rsidRPr="00A512B1">
        <w:rPr>
          <w:lang w:val="it-IT"/>
        </w:rPr>
        <w:t xml:space="preserve">24 85 7f 97 d5 74 59 de 65 0c 9d b2 c6 c6 36 0c 5d c9 72 ea 94 b2 a4 c8 03 c5 18 7e 42 25 54 30 91 30 2e 31 4b 41 55 54 ef cd ab 89 67 45 23 01 ef cd ab 89 67 45 23 01 cd ab ab 89 67 45 23 01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4ED55C47" w14:textId="77777777" w:rsidR="006B072B" w:rsidRPr="00A512B1" w:rsidRDefault="006B072B" w:rsidP="006B072B">
      <w:pPr>
        <w:pStyle w:val="PL"/>
        <w:rPr>
          <w:lang w:val="it-IT"/>
        </w:rPr>
      </w:pPr>
    </w:p>
    <w:p w14:paraId="6A41E403" w14:textId="77777777" w:rsidR="001B373C" w:rsidRPr="00A512B1" w:rsidRDefault="001B373C" w:rsidP="006B072B">
      <w:pPr>
        <w:pStyle w:val="PL"/>
        <w:rPr>
          <w:lang w:val="it-IT"/>
        </w:rPr>
      </w:pPr>
      <w:r w:rsidRPr="00A512B1">
        <w:rPr>
          <w:b/>
          <w:lang w:val="it-IT"/>
        </w:rPr>
        <w:t>OUT</w:t>
      </w:r>
      <w:r w:rsidRPr="00A512B1">
        <w:rPr>
          <w:lang w:val="it-IT"/>
        </w:rPr>
        <w:t xml:space="preserve"> when computing f1*:  </w:t>
      </w:r>
    </w:p>
    <w:p w14:paraId="7CD52738" w14:textId="77777777" w:rsidR="001B373C" w:rsidRPr="00A512B1" w:rsidRDefault="001B373C" w:rsidP="006B072B">
      <w:pPr>
        <w:pStyle w:val="PL"/>
        <w:rPr>
          <w:lang w:val="it-IT"/>
        </w:rPr>
      </w:pPr>
      <w:r w:rsidRPr="00A512B1">
        <w:rPr>
          <w:lang w:val="it-IT"/>
        </w:rPr>
        <w:t>5b 74 a0 7f 53 fa ea 6c 2c 84 f7 90 72 af 81 ef 3c 41 02 e7 94 ab e0 40 1b ce a6 44 c2 c8 13 1f 54 7d 3d 57 fc ac c4 9c 07 9d fd e2 ec ac e8 56 43 78 70 87 44 63 f5 6f 92 94 12 b1 6b 67 6d 67 d3 3a f9 cc 1e bc 4f 8b 99 4c 3f 64 6a a5 f5 38 dc 83 64 16 bf 7d 32 e6 cf 72 41 46 63 2b df 11 a5 2a 96 65 1e ef 55 3d b3 b0 0d f3 93 c2 d8 a4 29 cb 4c d4 b6 e9 3f 11 e1 f4 95 a4 a1 5f dd 50 e6 e9 67 6e ab ba 56 49 24 e4 2b 89 fe 6a cd f8 23 c8 29 15 ad a3 39 37 c5 f2 c6 7a f3 c0 27 0f d8 49 1d 1d 22 bc c3 ff a1 0e 8d 25 df c5 1d 72 ab 86 0a 8a e6 cc 43 e2 5e f7 0c 14 82 8c c9 3d e0 a7 26 ba f6 f4 4b eb</w:t>
      </w:r>
    </w:p>
    <w:p w14:paraId="184E9146" w14:textId="77777777" w:rsidR="0074782C" w:rsidRPr="00A512B1" w:rsidRDefault="003A2EA0" w:rsidP="0074782C">
      <w:pPr>
        <w:pStyle w:val="Heading2"/>
        <w:rPr>
          <w:lang w:val="it-IT"/>
        </w:rPr>
      </w:pPr>
      <w:r w:rsidRPr="00A512B1">
        <w:rPr>
          <w:lang w:val="it-IT"/>
        </w:rPr>
        <w:br w:type="page"/>
      </w:r>
      <w:bookmarkStart w:id="29" w:name="_Toc99532489"/>
      <w:r w:rsidR="00B251CD">
        <w:rPr>
          <w:lang w:val="it-IT"/>
        </w:rPr>
        <w:t>6</w:t>
      </w:r>
      <w:r w:rsidR="0074782C" w:rsidRPr="00A512B1">
        <w:rPr>
          <w:lang w:val="it-IT"/>
        </w:rPr>
        <w:t>.5</w:t>
      </w:r>
      <w:r w:rsidR="0074782C" w:rsidRPr="00A512B1">
        <w:rPr>
          <w:lang w:val="it-IT"/>
        </w:rPr>
        <w:tab/>
        <w:t xml:space="preserve">Test </w:t>
      </w:r>
      <w:r w:rsidR="00B251CD">
        <w:rPr>
          <w:lang w:val="it-IT"/>
        </w:rPr>
        <w:t>s</w:t>
      </w:r>
      <w:r w:rsidR="00B251CD" w:rsidRPr="00A512B1">
        <w:rPr>
          <w:lang w:val="it-IT"/>
        </w:rPr>
        <w:t xml:space="preserve">et </w:t>
      </w:r>
      <w:r w:rsidR="0074782C" w:rsidRPr="00A512B1">
        <w:rPr>
          <w:lang w:val="it-IT"/>
        </w:rPr>
        <w:t>3</w:t>
      </w:r>
      <w:bookmarkEnd w:id="29"/>
    </w:p>
    <w:p w14:paraId="1927DCB6" w14:textId="77777777" w:rsidR="0074782C" w:rsidRPr="00A512B1" w:rsidRDefault="0074782C" w:rsidP="0074782C">
      <w:pPr>
        <w:spacing w:after="0"/>
        <w:rPr>
          <w:lang w:val="it-IT"/>
        </w:rPr>
      </w:pPr>
      <w:r w:rsidRPr="00A512B1">
        <w:rPr>
          <w:lang w:val="it-IT"/>
        </w:rPr>
        <w:t>Input Parameters:</w:t>
      </w:r>
    </w:p>
    <w:p w14:paraId="294AE106" w14:textId="77777777" w:rsidR="0074782C" w:rsidRPr="00A512B1" w:rsidRDefault="0074782C" w:rsidP="0074782C">
      <w:pPr>
        <w:spacing w:after="0"/>
        <w:rPr>
          <w:rFonts w:ascii="Courier New" w:hAnsi="Courier New"/>
          <w:lang w:val="it-IT"/>
        </w:rPr>
      </w:pPr>
    </w:p>
    <w:p w14:paraId="38A771C8" w14:textId="77777777" w:rsidR="0074782C" w:rsidRPr="00A512B1" w:rsidRDefault="0074782C" w:rsidP="00B251CD">
      <w:pPr>
        <w:pStyle w:val="PL"/>
        <w:rPr>
          <w:lang w:val="it-IT"/>
        </w:rPr>
      </w:pPr>
      <w:r w:rsidRPr="00A512B1">
        <w:rPr>
          <w:lang w:val="it-IT"/>
        </w:rPr>
        <w:t>K:</w:t>
      </w:r>
      <w:r w:rsidRPr="00A512B1">
        <w:rPr>
          <w:lang w:val="it-IT"/>
        </w:rPr>
        <w:tab/>
      </w:r>
      <w:r w:rsidRPr="00A512B1">
        <w:rPr>
          <w:lang w:val="it-IT"/>
        </w:rPr>
        <w:tab/>
      </w:r>
      <w:r w:rsidR="006B75A4" w:rsidRPr="00A512B1">
        <w:rPr>
          <w:lang w:val="it-IT"/>
        </w:rPr>
        <w:tab/>
      </w:r>
      <w:r w:rsidRPr="00A512B1">
        <w:rPr>
          <w:lang w:val="it-IT"/>
        </w:rPr>
        <w:t>fffefdfcfbfaf9f8f7f6f5f4f3f2f1f0efeeedecebeae9e8e7e6e5e4e3e2e1e0</w:t>
      </w:r>
    </w:p>
    <w:p w14:paraId="0AC4CDE4" w14:textId="77777777" w:rsidR="0074782C" w:rsidRPr="00CA6B2D" w:rsidRDefault="0074782C" w:rsidP="00B251CD">
      <w:pPr>
        <w:pStyle w:val="PL"/>
        <w:rPr>
          <w:lang w:val="de-DE"/>
        </w:rPr>
      </w:pPr>
      <w:r w:rsidRPr="00CA6B2D">
        <w:rPr>
          <w:lang w:val="de-DE"/>
        </w:rPr>
        <w:t>RAND:</w:t>
      </w:r>
      <w:r w:rsidRPr="00CA6B2D">
        <w:rPr>
          <w:lang w:val="de-DE"/>
        </w:rPr>
        <w:tab/>
      </w:r>
      <w:r w:rsidR="00B251CD">
        <w:rPr>
          <w:lang w:val="de-DE"/>
        </w:rPr>
        <w:tab/>
      </w:r>
      <w:r w:rsidRPr="00CA6B2D">
        <w:rPr>
          <w:lang w:val="de-DE"/>
        </w:rPr>
        <w:t>0123456789abcdef0123456789abcdef</w:t>
      </w:r>
    </w:p>
    <w:p w14:paraId="3B1B5B33" w14:textId="77777777" w:rsidR="0074782C" w:rsidRPr="00A512B1" w:rsidRDefault="0074782C" w:rsidP="00B251CD">
      <w:pPr>
        <w:pStyle w:val="PL"/>
        <w:rPr>
          <w:lang w:val="de-DE"/>
        </w:rPr>
      </w:pPr>
      <w:r w:rsidRPr="00A512B1">
        <w:rPr>
          <w:lang w:val="de-DE"/>
        </w:rPr>
        <w:t>SQN:</w:t>
      </w:r>
      <w:r w:rsidRPr="00A512B1">
        <w:rPr>
          <w:lang w:val="de-DE"/>
        </w:rPr>
        <w:tab/>
      </w:r>
      <w:r w:rsidR="006B75A4" w:rsidRPr="00A512B1">
        <w:rPr>
          <w:lang w:val="de-DE"/>
        </w:rPr>
        <w:tab/>
      </w:r>
      <w:r w:rsidRPr="00A512B1">
        <w:rPr>
          <w:lang w:val="de-DE"/>
        </w:rPr>
        <w:t>0123456789ab</w:t>
      </w:r>
    </w:p>
    <w:p w14:paraId="23869649" w14:textId="77777777" w:rsidR="0074782C" w:rsidRPr="00A512B1" w:rsidRDefault="0074782C" w:rsidP="00B251CD">
      <w:pPr>
        <w:pStyle w:val="PL"/>
        <w:rPr>
          <w:lang w:val="de-DE"/>
        </w:rPr>
      </w:pPr>
      <w:r w:rsidRPr="00A512B1">
        <w:rPr>
          <w:lang w:val="de-DE"/>
        </w:rPr>
        <w:t>AMF:</w:t>
      </w:r>
      <w:r w:rsidRPr="00A512B1">
        <w:rPr>
          <w:lang w:val="de-DE"/>
        </w:rPr>
        <w:tab/>
      </w:r>
      <w:r w:rsidR="006B75A4" w:rsidRPr="00A512B1">
        <w:rPr>
          <w:lang w:val="de-DE"/>
        </w:rPr>
        <w:tab/>
      </w:r>
      <w:r w:rsidRPr="00A512B1">
        <w:rPr>
          <w:lang w:val="de-DE"/>
        </w:rPr>
        <w:t>abcd</w:t>
      </w:r>
    </w:p>
    <w:p w14:paraId="7D40316D" w14:textId="77777777" w:rsidR="0074782C" w:rsidRPr="00A512B1" w:rsidRDefault="0074782C" w:rsidP="0074782C">
      <w:pPr>
        <w:spacing w:after="0"/>
        <w:rPr>
          <w:lang w:val="de-DE"/>
        </w:rPr>
      </w:pPr>
    </w:p>
    <w:p w14:paraId="22B52AAB" w14:textId="77777777" w:rsidR="0074782C" w:rsidRPr="00A512B1" w:rsidRDefault="0074782C" w:rsidP="0074782C">
      <w:pPr>
        <w:spacing w:after="0"/>
        <w:rPr>
          <w:lang w:val="de-DE"/>
        </w:rPr>
      </w:pPr>
    </w:p>
    <w:p w14:paraId="1B32B691" w14:textId="77777777" w:rsidR="0074782C" w:rsidRPr="0074782C" w:rsidRDefault="0074782C" w:rsidP="0074782C">
      <w:pPr>
        <w:spacing w:after="0"/>
      </w:pPr>
      <w:r w:rsidRPr="0074782C">
        <w:t>Operator Configuration Parameters:</w:t>
      </w:r>
    </w:p>
    <w:p w14:paraId="0392A75B" w14:textId="77777777" w:rsidR="0074782C" w:rsidRPr="0074782C" w:rsidRDefault="0074782C" w:rsidP="0074782C">
      <w:pPr>
        <w:spacing w:after="0"/>
        <w:rPr>
          <w:rFonts w:ascii="Courier New" w:hAnsi="Courier New"/>
        </w:rPr>
      </w:pPr>
    </w:p>
    <w:p w14:paraId="2C2AF6E5" w14:textId="77777777" w:rsidR="0074782C" w:rsidRPr="005E1A76" w:rsidRDefault="0074782C" w:rsidP="00B251CD">
      <w:pPr>
        <w:pStyle w:val="PL"/>
      </w:pPr>
      <w:r w:rsidRPr="0074782C">
        <w:t>TOP:</w:t>
      </w:r>
      <w:r w:rsidRPr="0074782C">
        <w:tab/>
      </w:r>
      <w:r w:rsidR="006B75A4">
        <w:tab/>
      </w:r>
      <w:r w:rsidRPr="0074782C">
        <w:t>80818283848586878889</w:t>
      </w:r>
      <w:r w:rsidRPr="005E1A76">
        <w:t>8a8b8c8d8e8f909192939495969798999a9b9c9d9e9f</w:t>
      </w:r>
    </w:p>
    <w:p w14:paraId="074E88CF" w14:textId="77777777" w:rsidR="0074782C" w:rsidRPr="005E1A76" w:rsidRDefault="0074782C" w:rsidP="00B251CD">
      <w:pPr>
        <w:pStyle w:val="PL"/>
      </w:pPr>
      <w:proofErr w:type="spellStart"/>
      <w:r w:rsidRPr="005E1A76">
        <w:t>Klength</w:t>
      </w:r>
      <w:proofErr w:type="spellEnd"/>
      <w:r w:rsidRPr="005E1A76">
        <w:t xml:space="preserve"> = 256 bits, </w:t>
      </w:r>
      <w:proofErr w:type="spellStart"/>
      <w:r w:rsidRPr="005E1A76">
        <w:t>MAClength</w:t>
      </w:r>
      <w:proofErr w:type="spellEnd"/>
      <w:r w:rsidRPr="005E1A76">
        <w:t xml:space="preserve"> = 256 bits, </w:t>
      </w:r>
      <w:proofErr w:type="spellStart"/>
      <w:r w:rsidRPr="005E1A76">
        <w:t>KeccakIterations</w:t>
      </w:r>
      <w:proofErr w:type="spellEnd"/>
      <w:r w:rsidRPr="005E1A76">
        <w:t xml:space="preserve"> = 1</w:t>
      </w:r>
    </w:p>
    <w:p w14:paraId="6AE329F7" w14:textId="77777777" w:rsidR="0074782C" w:rsidRPr="005E1A76" w:rsidRDefault="0074782C" w:rsidP="00B251CD">
      <w:pPr>
        <w:pStyle w:val="PL"/>
      </w:pPr>
      <w:proofErr w:type="spellStart"/>
      <w:r w:rsidRPr="005E1A76">
        <w:t>TOPc</w:t>
      </w:r>
      <w:proofErr w:type="spellEnd"/>
      <w:r w:rsidRPr="005E1A76">
        <w:t>:</w:t>
      </w:r>
      <w:r>
        <w:tab/>
      </w:r>
      <w:r w:rsidR="0079571A">
        <w:tab/>
      </w:r>
      <w:r w:rsidRPr="005E1A76">
        <w:t>305425427e18c503c8a4b294ea72c95d0c36c6c6b29d0c65de5974d5977f8524</w:t>
      </w:r>
    </w:p>
    <w:p w14:paraId="27CDCE7C" w14:textId="77777777" w:rsidR="0074782C" w:rsidRDefault="0074782C" w:rsidP="0074782C">
      <w:pPr>
        <w:spacing w:after="0"/>
        <w:rPr>
          <w:rFonts w:ascii="Courier New" w:hAnsi="Courier New"/>
          <w:i/>
        </w:rPr>
      </w:pPr>
    </w:p>
    <w:p w14:paraId="1D77384D" w14:textId="77777777" w:rsidR="0074782C" w:rsidRDefault="0074782C" w:rsidP="0074782C">
      <w:pPr>
        <w:spacing w:after="0"/>
      </w:pPr>
      <w:r>
        <w:t>Output Parameters:</w:t>
      </w:r>
    </w:p>
    <w:p w14:paraId="01B79FDE" w14:textId="77777777" w:rsidR="0074782C" w:rsidRDefault="0074782C" w:rsidP="0074782C">
      <w:pPr>
        <w:spacing w:after="0"/>
        <w:rPr>
          <w:rFonts w:ascii="Courier New" w:hAnsi="Courier New"/>
          <w:i/>
        </w:rPr>
      </w:pPr>
    </w:p>
    <w:p w14:paraId="7C7CBC78" w14:textId="77777777" w:rsidR="0074782C" w:rsidRPr="005E1A76" w:rsidRDefault="0074782C" w:rsidP="00B251CD">
      <w:pPr>
        <w:pStyle w:val="PL"/>
      </w:pPr>
      <w:r w:rsidRPr="005E1A76">
        <w:rPr>
          <w:i/>
        </w:rPr>
        <w:t>f1</w:t>
      </w:r>
      <w:r w:rsidRPr="005E1A76">
        <w:t xml:space="preserve">: </w:t>
      </w:r>
      <w:r>
        <w:tab/>
      </w:r>
      <w:r w:rsidR="006B75A4">
        <w:tab/>
      </w:r>
      <w:r w:rsidRPr="005E1A76">
        <w:t>d97b75a1776065271b1e212bc3b1bf173f438b21e6c64a55a96c372e085e5cc5</w:t>
      </w:r>
    </w:p>
    <w:p w14:paraId="585749F8" w14:textId="77777777" w:rsidR="0074782C" w:rsidRPr="005E1A76" w:rsidRDefault="0074782C" w:rsidP="00B251CD">
      <w:pPr>
        <w:pStyle w:val="PL"/>
      </w:pPr>
      <w:r w:rsidRPr="005E1A76">
        <w:rPr>
          <w:i/>
        </w:rPr>
        <w:t>f1*</w:t>
      </w:r>
      <w:r w:rsidRPr="005E1A76">
        <w:t>:</w:t>
      </w:r>
      <w:r>
        <w:tab/>
      </w:r>
      <w:r w:rsidR="006B75A4">
        <w:tab/>
      </w:r>
      <w:r w:rsidRPr="005E1A76">
        <w:t>427bbf07c6e3a86c54f8c5216499f3909a6fd4a164c9fe235b1550258111b821</w:t>
      </w:r>
    </w:p>
    <w:p w14:paraId="27BDA21C" w14:textId="77777777" w:rsidR="0074782C" w:rsidRDefault="0074782C" w:rsidP="0074782C">
      <w:pPr>
        <w:spacing w:after="0"/>
      </w:pPr>
      <w:r>
        <w:t>Intermediate Values:</w:t>
      </w:r>
    </w:p>
    <w:p w14:paraId="3100DF0B" w14:textId="77777777" w:rsidR="0074782C" w:rsidRDefault="0074782C" w:rsidP="0074782C">
      <w:pPr>
        <w:spacing w:after="0"/>
        <w:rPr>
          <w:rFonts w:ascii="Courier New" w:hAnsi="Courier New"/>
          <w:b/>
        </w:rPr>
      </w:pPr>
    </w:p>
    <w:p w14:paraId="09797ECB" w14:textId="77777777" w:rsidR="0074782C" w:rsidRPr="00133EB0" w:rsidRDefault="0074782C" w:rsidP="0074782C">
      <w:pPr>
        <w:spacing w:after="0"/>
        <w:rPr>
          <w:rFonts w:ascii="Courier New" w:hAnsi="Courier New"/>
          <w:sz w:val="19"/>
          <w:szCs w:val="19"/>
        </w:rPr>
      </w:pPr>
      <w:r w:rsidRPr="00133EB0">
        <w:rPr>
          <w:rFonts w:ascii="Courier New" w:hAnsi="Courier New"/>
          <w:sz w:val="19"/>
          <w:szCs w:val="19"/>
        </w:rPr>
        <w:t xml:space="preserve">As for Test Set 2 </w:t>
      </w:r>
      <w:r w:rsidRPr="00CC7796">
        <w:rPr>
          <w:rFonts w:ascii="Courier New" w:hAnsi="Courier New"/>
          <w:sz w:val="19"/>
          <w:szCs w:val="19"/>
        </w:rPr>
        <w:t xml:space="preserve">in </w:t>
      </w:r>
      <w:r w:rsidR="00B251CD" w:rsidRPr="007850FD">
        <w:t>clause6</w:t>
      </w:r>
      <w:r w:rsidRPr="00CC7796">
        <w:rPr>
          <w:rFonts w:ascii="Courier New" w:hAnsi="Courier New"/>
          <w:sz w:val="19"/>
          <w:szCs w:val="19"/>
        </w:rPr>
        <w:t xml:space="preserve"> .4,</w:t>
      </w:r>
      <w:r>
        <w:rPr>
          <w:rFonts w:ascii="Courier New" w:hAnsi="Courier New"/>
          <w:sz w:val="19"/>
          <w:szCs w:val="19"/>
        </w:rPr>
        <w:t xml:space="preserve"> </w:t>
      </w:r>
      <w:r w:rsidRPr="00133EB0">
        <w:rPr>
          <w:rFonts w:ascii="Courier New" w:hAnsi="Courier New"/>
          <w:sz w:val="19"/>
          <w:szCs w:val="19"/>
        </w:rPr>
        <w:t xml:space="preserve">when computing </w:t>
      </w:r>
      <w:proofErr w:type="spellStart"/>
      <w:r w:rsidRPr="00133EB0">
        <w:rPr>
          <w:rFonts w:ascii="Courier New" w:hAnsi="Courier New"/>
          <w:sz w:val="19"/>
          <w:szCs w:val="19"/>
        </w:rPr>
        <w:t>TOPc</w:t>
      </w:r>
      <w:proofErr w:type="spellEnd"/>
      <w:r w:rsidRPr="00133EB0">
        <w:rPr>
          <w:rFonts w:ascii="Courier New" w:hAnsi="Courier New"/>
          <w:sz w:val="19"/>
          <w:szCs w:val="19"/>
        </w:rPr>
        <w:t xml:space="preserve">. </w:t>
      </w:r>
    </w:p>
    <w:p w14:paraId="1501E467" w14:textId="77777777" w:rsidR="0074782C" w:rsidRPr="00133EB0" w:rsidRDefault="0074782C" w:rsidP="0074782C">
      <w:pPr>
        <w:spacing w:after="0"/>
        <w:rPr>
          <w:rFonts w:ascii="Courier New" w:hAnsi="Courier New"/>
          <w:b/>
          <w:sz w:val="19"/>
          <w:szCs w:val="19"/>
        </w:rPr>
      </w:pPr>
    </w:p>
    <w:p w14:paraId="04A3EECE" w14:textId="77777777" w:rsidR="0074782C" w:rsidRPr="000B0A89" w:rsidRDefault="0074782C" w:rsidP="0079571A">
      <w:pPr>
        <w:pStyle w:val="PL"/>
      </w:pPr>
      <w:r w:rsidRPr="000B0A89">
        <w:rPr>
          <w:b/>
        </w:rPr>
        <w:t>IN</w:t>
      </w:r>
      <w:r w:rsidRPr="000B0A89">
        <w:t xml:space="preserve"> when computing f1:  </w:t>
      </w:r>
    </w:p>
    <w:p w14:paraId="200D0ED5" w14:textId="77777777" w:rsidR="0074782C" w:rsidRPr="00A512B1" w:rsidRDefault="0074782C" w:rsidP="0079571A">
      <w:pPr>
        <w:pStyle w:val="PL"/>
      </w:pPr>
      <w:r w:rsidRPr="000B0A89">
        <w:t xml:space="preserve">24 85 7f 97 d5 74 59 de </w:t>
      </w:r>
      <w:r w:rsidRPr="00A512B1">
        <w:t xml:space="preserve">65 0c 9d b2 c6 </w:t>
      </w:r>
      <w:proofErr w:type="spellStart"/>
      <w:r w:rsidRPr="00A512B1">
        <w:t>c6</w:t>
      </w:r>
      <w:proofErr w:type="spellEnd"/>
      <w:r w:rsidRPr="00A512B1">
        <w:t xml:space="preserve"> 36 0c 5d c9 72 </w:t>
      </w:r>
      <w:proofErr w:type="spellStart"/>
      <w:r w:rsidRPr="00A512B1">
        <w:t>ea</w:t>
      </w:r>
      <w:proofErr w:type="spellEnd"/>
      <w:r w:rsidRPr="00A512B1">
        <w:t xml:space="preserve"> 94 b2 a4 c8 03 c5 18 7e 42 25 54 30 21 30 2e 31 4b 41 55 54 </w:t>
      </w:r>
      <w:proofErr w:type="spellStart"/>
      <w:r w:rsidRPr="00A512B1">
        <w:t>ef</w:t>
      </w:r>
      <w:proofErr w:type="spellEnd"/>
      <w:r w:rsidRPr="00A512B1">
        <w:t xml:space="preserve"> cd ab 89 67 45 23 01 </w:t>
      </w:r>
      <w:proofErr w:type="spellStart"/>
      <w:r w:rsidRPr="00A512B1">
        <w:t>ef</w:t>
      </w:r>
      <w:proofErr w:type="spellEnd"/>
      <w:r w:rsidRPr="00A512B1">
        <w:t xml:space="preserve"> cd ab 89 67 45 23 01 cd ab </w:t>
      </w:r>
      <w:proofErr w:type="spellStart"/>
      <w:r w:rsidRPr="00A512B1">
        <w:t>ab</w:t>
      </w:r>
      <w:proofErr w:type="spellEnd"/>
      <w:r w:rsidRPr="00A512B1">
        <w:t xml:space="preserve"> 89 67 45 23 01 e0 e1 e2 e3 e4 e5 e6 e7 e8 e9 </w:t>
      </w:r>
      <w:proofErr w:type="spellStart"/>
      <w:r w:rsidRPr="00A512B1">
        <w:t>ea</w:t>
      </w:r>
      <w:proofErr w:type="spellEnd"/>
      <w:r w:rsidRPr="00A512B1">
        <w:t xml:space="preserve"> eb </w:t>
      </w:r>
      <w:proofErr w:type="spellStart"/>
      <w:r w:rsidRPr="00A512B1">
        <w:t>ec</w:t>
      </w:r>
      <w:proofErr w:type="spellEnd"/>
      <w:r w:rsidRPr="00A512B1">
        <w:t xml:space="preserve"> ed ee </w:t>
      </w:r>
      <w:proofErr w:type="spellStart"/>
      <w:r w:rsidRPr="00A512B1">
        <w:t>ef</w:t>
      </w:r>
      <w:proofErr w:type="spellEnd"/>
      <w:r w:rsidRPr="00A512B1">
        <w:t xml:space="preserve"> f0 f1 f2 f3 f4 f5 f6 f7 f8 f9 fa fb fc </w:t>
      </w:r>
      <w:proofErr w:type="spellStart"/>
      <w:r w:rsidRPr="00A512B1">
        <w:t>fd</w:t>
      </w:r>
      <w:proofErr w:type="spellEnd"/>
      <w:r w:rsidRPr="00A512B1">
        <w:t xml:space="preserve"> </w:t>
      </w:r>
      <w:proofErr w:type="spellStart"/>
      <w:r w:rsidRPr="00A512B1">
        <w:t>fe</w:t>
      </w:r>
      <w:proofErr w:type="spellEnd"/>
      <w:r w:rsidRPr="00A512B1">
        <w:t xml:space="preserv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2FFECB7C" w14:textId="77777777" w:rsidR="0074782C" w:rsidRPr="00A512B1" w:rsidRDefault="0074782C" w:rsidP="0079571A">
      <w:pPr>
        <w:pStyle w:val="PL"/>
      </w:pPr>
    </w:p>
    <w:p w14:paraId="5CD1202C" w14:textId="77777777" w:rsidR="0074782C" w:rsidRPr="00A512B1" w:rsidRDefault="0074782C" w:rsidP="0079571A">
      <w:pPr>
        <w:pStyle w:val="PL"/>
        <w:rPr>
          <w:lang w:val="it-IT"/>
        </w:rPr>
      </w:pPr>
      <w:r w:rsidRPr="00A512B1">
        <w:rPr>
          <w:b/>
          <w:lang w:val="it-IT"/>
        </w:rPr>
        <w:t>OUT</w:t>
      </w:r>
      <w:r w:rsidRPr="00A512B1">
        <w:rPr>
          <w:lang w:val="it-IT"/>
        </w:rPr>
        <w:t xml:space="preserve"> when computing f1:  </w:t>
      </w:r>
    </w:p>
    <w:p w14:paraId="5DCC26CD" w14:textId="77777777" w:rsidR="0074782C" w:rsidRDefault="0074782C" w:rsidP="0079571A">
      <w:pPr>
        <w:pStyle w:val="PL"/>
        <w:rPr>
          <w:lang w:val="it-IT"/>
        </w:rPr>
      </w:pPr>
      <w:r w:rsidRPr="00A512B1">
        <w:rPr>
          <w:lang w:val="it-IT"/>
        </w:rPr>
        <w:t>c5 5c 5e 08 2e 37 6c a9 55 4a c6 e6 21 8b 43 3f 17 bf b1 c3 2b 21 1e 1b 27 65 60 77 a1 75 7b d9 75 4e b1 85 f6 20 a8 57 a8 55 ce 33 ce b3 98 40 b3 06 ca 9c 15 6d 87 36 0d 3d e0 13 b0 41 c8 00 68 80 90 da 63 7c 2d 0a 80 79 02 a7 a3 b1 fd ce 8b f2 ac 0a 0f 17 04 e3 3c 28 37 ed c6 df 01 88 b9 5b b6 49 10 99 d1 62 e3 dd 92 03 fa bb f9 99 df 76 ca c8 4e d6 fb 8a da dd 1e cf 07 be 52 9e 74 6e 17 c9 22 a0 e5 4e e4 30 a1 76 5b bc bb cc b0 6d b0 b9 c3 95 26 4f 3b 4e b9 d7 6f d6 fc bc f9 4c 0e 4f 13 c4 69 23 70 70 50 4f 9e 0a 16 b2 22 5b ad 56 58 ff 19 26 93 39 73 37 7a 5c 96 75 7f 38 eb a2 c0 8e 00 1d</w:t>
      </w:r>
    </w:p>
    <w:p w14:paraId="7BF9791C" w14:textId="77777777" w:rsidR="0079571A" w:rsidRPr="00A512B1" w:rsidRDefault="0079571A" w:rsidP="0079571A">
      <w:pPr>
        <w:pStyle w:val="PL"/>
        <w:rPr>
          <w:lang w:val="it-IT"/>
        </w:rPr>
      </w:pPr>
    </w:p>
    <w:p w14:paraId="2CA823EE" w14:textId="77777777" w:rsidR="0074782C" w:rsidRPr="00A512B1" w:rsidRDefault="0074782C" w:rsidP="0079571A">
      <w:pPr>
        <w:pStyle w:val="PL"/>
        <w:rPr>
          <w:lang w:val="it-IT"/>
        </w:rPr>
      </w:pPr>
      <w:r w:rsidRPr="00A512B1">
        <w:rPr>
          <w:b/>
          <w:lang w:val="it-IT"/>
        </w:rPr>
        <w:t>IN</w:t>
      </w:r>
      <w:r w:rsidRPr="00A512B1">
        <w:rPr>
          <w:lang w:val="it-IT"/>
        </w:rPr>
        <w:t xml:space="preserve"> when computing f1*:  </w:t>
      </w:r>
    </w:p>
    <w:p w14:paraId="49772592" w14:textId="77777777" w:rsidR="0074782C" w:rsidRDefault="0074782C" w:rsidP="0079571A">
      <w:pPr>
        <w:pStyle w:val="PL"/>
        <w:rPr>
          <w:lang w:val="it-IT"/>
        </w:rPr>
      </w:pPr>
      <w:r w:rsidRPr="00A512B1">
        <w:rPr>
          <w:lang w:val="it-IT"/>
        </w:rPr>
        <w:t xml:space="preserve">24 85 7f 97 d5 74 59 de 65 0c 9d b2 c6 c6 36 0c 5d c9 72 ea 94 b2 a4 c8 03 c5 18 7e 42 25 54 30 a1 30 2e 31 4b 41 55 54 ef cd ab 89 67 45 23 01 ef cd ab 89 67 45 23 01 cd ab ab 89 67 45 23 01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7AE93025" w14:textId="77777777" w:rsidR="0079571A" w:rsidRPr="00A512B1" w:rsidRDefault="0079571A" w:rsidP="0079571A">
      <w:pPr>
        <w:pStyle w:val="PL"/>
        <w:rPr>
          <w:lang w:val="it-IT"/>
        </w:rPr>
      </w:pPr>
    </w:p>
    <w:p w14:paraId="5EE90109" w14:textId="77777777" w:rsidR="0074782C" w:rsidRPr="00A512B1" w:rsidRDefault="0074782C" w:rsidP="0079571A">
      <w:pPr>
        <w:pStyle w:val="PL"/>
        <w:rPr>
          <w:lang w:val="it-IT"/>
        </w:rPr>
      </w:pPr>
      <w:r w:rsidRPr="00A512B1">
        <w:rPr>
          <w:b/>
          <w:lang w:val="it-IT"/>
        </w:rPr>
        <w:t>OUT</w:t>
      </w:r>
      <w:r w:rsidRPr="00A512B1">
        <w:rPr>
          <w:lang w:val="it-IT"/>
        </w:rPr>
        <w:t xml:space="preserve"> when computing f1*:  </w:t>
      </w:r>
    </w:p>
    <w:p w14:paraId="2BD9B161" w14:textId="77777777" w:rsidR="0074782C" w:rsidRPr="00A512B1" w:rsidRDefault="0074782C" w:rsidP="0079571A">
      <w:pPr>
        <w:pStyle w:val="PL"/>
        <w:rPr>
          <w:lang w:val="it-IT"/>
        </w:rPr>
      </w:pPr>
      <w:r w:rsidRPr="00A512B1">
        <w:rPr>
          <w:lang w:val="it-IT"/>
        </w:rPr>
        <w:t>21 b8 11 81 25 50 15 5b 23 fe c9 64 a1 d4 6f 9a 90 f3 99 64 21 c5 f8 54 6c a8 e3 c6 07 bf 7b 42 d9 20 f9 d5 1e 28 2a a6 4f a7 ed 58 9b 93 f2 37 b9 0d d5 6f c7 fa 6d 05 a4 c9 b7 5d b4 28 1c 19 5b d7 fb 1d 5f 56 98 4a a3 ec fe ef a6 7a 05 90 67 5a 67 5b 95 03 fb 05 59 6d a7 7b a7 0c 17 aa d6 2e c2 1d 24 5e 25 82 b1 b7 d2 bd 0a 38 6f 51 93 a6 b4 a3 b2 00 42 ab be 68 ad 2b 58 da 9d ac 7c 9b d5 82 8a fb 15 ad 25 e5 b0 49 14 54 ba 3a 32 bd f8 7d 14 f0 3d 24 61 a8 65 f1 5f 51 62 41 ec 3d 54 d5 4f b4 16 4f dd db f4 c9 9e a3 74 40 96 32 ec 8d bd 00 1f c6 71 f3 31 ae 5e fd 3d 90 bb a5 7b 62 fb a6 46 d2</w:t>
      </w:r>
    </w:p>
    <w:p w14:paraId="59769A6C" w14:textId="77777777" w:rsidR="00782219" w:rsidRPr="00782219" w:rsidRDefault="0079571A" w:rsidP="0074782C">
      <w:pPr>
        <w:pStyle w:val="Heading2"/>
        <w:rPr>
          <w:sz w:val="20"/>
          <w:lang w:eastAsia="en-GB"/>
        </w:rPr>
      </w:pPr>
      <w:bookmarkStart w:id="30" w:name="_Toc99532490"/>
      <w:r>
        <w:t>6</w:t>
      </w:r>
      <w:r w:rsidR="0074782C">
        <w:t>.6</w:t>
      </w:r>
      <w:r w:rsidR="0074782C">
        <w:tab/>
        <w:t xml:space="preserve">Test </w:t>
      </w:r>
      <w:r>
        <w:t xml:space="preserve">set </w:t>
      </w:r>
      <w:r w:rsidR="0074782C">
        <w:t>4</w:t>
      </w:r>
      <w:bookmarkEnd w:id="30"/>
    </w:p>
    <w:p w14:paraId="360F0650" w14:textId="77777777" w:rsidR="00744F12" w:rsidRDefault="00744F12" w:rsidP="00744F12">
      <w:pPr>
        <w:spacing w:after="0"/>
      </w:pPr>
      <w:r>
        <w:t>Input Parameters:</w:t>
      </w:r>
    </w:p>
    <w:p w14:paraId="7972062C" w14:textId="77777777" w:rsidR="00744F12" w:rsidRDefault="00744F12" w:rsidP="00744F12">
      <w:pPr>
        <w:spacing w:after="0"/>
        <w:rPr>
          <w:rFonts w:ascii="Courier New" w:hAnsi="Courier New"/>
        </w:rPr>
      </w:pPr>
    </w:p>
    <w:p w14:paraId="2663C165" w14:textId="77777777" w:rsidR="00744F12" w:rsidRPr="00260044" w:rsidRDefault="00744F12" w:rsidP="0079571A">
      <w:pPr>
        <w:pStyle w:val="PL"/>
      </w:pPr>
      <w:r>
        <w:t>K:</w:t>
      </w:r>
      <w:r>
        <w:tab/>
      </w:r>
      <w:r>
        <w:tab/>
      </w:r>
      <w:r w:rsidR="006B75A4">
        <w:tab/>
      </w:r>
      <w:r w:rsidRPr="00260044">
        <w:t>b8da837a50652d6ac7c97da14f6acc61</w:t>
      </w:r>
    </w:p>
    <w:p w14:paraId="5BFEF976" w14:textId="77777777" w:rsidR="00744F12" w:rsidRPr="00260044" w:rsidRDefault="00744F12" w:rsidP="0079571A">
      <w:pPr>
        <w:pStyle w:val="PL"/>
      </w:pPr>
      <w:r>
        <w:t>RAND:</w:t>
      </w:r>
      <w:r>
        <w:tab/>
      </w:r>
      <w:r w:rsidR="0079571A">
        <w:tab/>
      </w:r>
      <w:r w:rsidRPr="00260044">
        <w:t>6887e55425a966bd86c9661a5fa72be8</w:t>
      </w:r>
    </w:p>
    <w:p w14:paraId="5FB4FF6E" w14:textId="77777777" w:rsidR="00744F12" w:rsidRPr="00260044" w:rsidRDefault="00744F12" w:rsidP="0079571A">
      <w:pPr>
        <w:pStyle w:val="PL"/>
      </w:pPr>
      <w:r>
        <w:t>SQN:</w:t>
      </w:r>
      <w:r>
        <w:tab/>
      </w:r>
      <w:r w:rsidR="006B75A4">
        <w:tab/>
      </w:r>
      <w:r w:rsidRPr="00260044">
        <w:t>0dea2ee2c5af</w:t>
      </w:r>
    </w:p>
    <w:p w14:paraId="3DB7F774" w14:textId="77777777" w:rsidR="00744F12" w:rsidRPr="00260044" w:rsidRDefault="00744F12" w:rsidP="0079571A">
      <w:pPr>
        <w:pStyle w:val="PL"/>
      </w:pPr>
      <w:r>
        <w:t>AMF:</w:t>
      </w:r>
      <w:r>
        <w:tab/>
      </w:r>
      <w:r w:rsidR="006B75A4">
        <w:tab/>
      </w:r>
      <w:r w:rsidRPr="00260044">
        <w:t>df1e</w:t>
      </w:r>
    </w:p>
    <w:p w14:paraId="559CE479" w14:textId="77777777" w:rsidR="00744F12" w:rsidRDefault="00744F12" w:rsidP="00744F12">
      <w:pPr>
        <w:spacing w:after="0"/>
      </w:pPr>
    </w:p>
    <w:p w14:paraId="7EF5CCCC" w14:textId="77777777" w:rsidR="00744F12" w:rsidRPr="003B65DC" w:rsidRDefault="00744F12" w:rsidP="00744F12">
      <w:pPr>
        <w:spacing w:after="0"/>
      </w:pPr>
      <w:r w:rsidRPr="003B65DC">
        <w:t>Operator Configuration Parameters:</w:t>
      </w:r>
    </w:p>
    <w:p w14:paraId="36BE9BF5" w14:textId="77777777" w:rsidR="00744F12" w:rsidRPr="003B65DC" w:rsidRDefault="00744F12" w:rsidP="00744F12">
      <w:pPr>
        <w:spacing w:after="0"/>
        <w:rPr>
          <w:rFonts w:ascii="Courier New" w:hAnsi="Courier New"/>
        </w:rPr>
      </w:pPr>
    </w:p>
    <w:p w14:paraId="4971C492" w14:textId="77777777" w:rsidR="00744F12" w:rsidRPr="00260044" w:rsidRDefault="00744F12" w:rsidP="0079571A">
      <w:pPr>
        <w:pStyle w:val="PL"/>
      </w:pPr>
      <w:r>
        <w:t>TOP:</w:t>
      </w:r>
      <w:r>
        <w:tab/>
      </w:r>
      <w:r w:rsidR="006B75A4">
        <w:tab/>
      </w:r>
      <w:r w:rsidRPr="00260044">
        <w:t>0952be13556c32ebc58195d9dd930493e12a9003669988ffde5fa1f0fe35cc01</w:t>
      </w:r>
    </w:p>
    <w:p w14:paraId="2C8EE237" w14:textId="77777777" w:rsidR="00744F12" w:rsidRPr="00260044" w:rsidRDefault="00744F12" w:rsidP="0079571A">
      <w:pPr>
        <w:pStyle w:val="PL"/>
      </w:pPr>
      <w:proofErr w:type="spellStart"/>
      <w:r w:rsidRPr="00260044">
        <w:t>Klength</w:t>
      </w:r>
      <w:proofErr w:type="spellEnd"/>
      <w:r w:rsidRPr="00260044">
        <w:t xml:space="preserve"> = 128 bits, </w:t>
      </w:r>
      <w:proofErr w:type="spellStart"/>
      <w:r w:rsidRPr="00260044">
        <w:t>MAClength</w:t>
      </w:r>
      <w:proofErr w:type="spellEnd"/>
      <w:r w:rsidRPr="00260044">
        <w:t xml:space="preserve"> = 128 bits, </w:t>
      </w:r>
      <w:proofErr w:type="spellStart"/>
      <w:r w:rsidRPr="00260044">
        <w:t>KeccakIterations</w:t>
      </w:r>
      <w:proofErr w:type="spellEnd"/>
      <w:r w:rsidRPr="00260044">
        <w:t xml:space="preserve"> = 1</w:t>
      </w:r>
    </w:p>
    <w:p w14:paraId="00893545" w14:textId="77777777" w:rsidR="00744F12" w:rsidRPr="00260044" w:rsidRDefault="00744F12" w:rsidP="0079571A">
      <w:pPr>
        <w:pStyle w:val="PL"/>
      </w:pPr>
      <w:proofErr w:type="spellStart"/>
      <w:r w:rsidRPr="00260044">
        <w:t>TOPc</w:t>
      </w:r>
      <w:proofErr w:type="spellEnd"/>
      <w:r w:rsidRPr="00260044">
        <w:t>:</w:t>
      </w:r>
      <w:r>
        <w:tab/>
      </w:r>
      <w:r w:rsidR="0079571A">
        <w:tab/>
      </w:r>
      <w:r w:rsidRPr="00260044">
        <w:t>2bc16eb657a68e1f446f08f57c0efb1d493527a2e652ce281eb6ca0e4487760a</w:t>
      </w:r>
    </w:p>
    <w:p w14:paraId="2ACD5103" w14:textId="77777777" w:rsidR="00744F12" w:rsidRPr="00017CA1" w:rsidRDefault="00744F12" w:rsidP="00744F12">
      <w:pPr>
        <w:spacing w:after="0"/>
        <w:rPr>
          <w:rFonts w:ascii="Courier New" w:hAnsi="Courier New"/>
          <w:i/>
        </w:rPr>
      </w:pPr>
    </w:p>
    <w:p w14:paraId="21A9BBBB" w14:textId="77777777" w:rsidR="00744F12" w:rsidRDefault="00744F12" w:rsidP="00744F12">
      <w:pPr>
        <w:spacing w:after="0"/>
      </w:pPr>
      <w:r>
        <w:t>Output Parameters:</w:t>
      </w:r>
    </w:p>
    <w:p w14:paraId="0793B989" w14:textId="77777777" w:rsidR="00744F12" w:rsidRDefault="00744F12" w:rsidP="00744F12">
      <w:pPr>
        <w:spacing w:after="0"/>
        <w:rPr>
          <w:rFonts w:ascii="Courier New" w:hAnsi="Courier New"/>
          <w:i/>
        </w:rPr>
      </w:pPr>
    </w:p>
    <w:p w14:paraId="49416844" w14:textId="77777777" w:rsidR="00744F12" w:rsidRPr="00260044" w:rsidRDefault="00744F12" w:rsidP="0079571A">
      <w:pPr>
        <w:pStyle w:val="PL"/>
      </w:pPr>
      <w:r w:rsidRPr="00260044">
        <w:rPr>
          <w:i/>
        </w:rPr>
        <w:t>f1</w:t>
      </w:r>
      <w:r>
        <w:t>:</w:t>
      </w:r>
      <w:r>
        <w:tab/>
      </w:r>
      <w:r>
        <w:tab/>
      </w:r>
      <w:r w:rsidR="0079571A">
        <w:tab/>
      </w:r>
      <w:r w:rsidRPr="00260044">
        <w:t>749214087958dd8f58bfcdf869d8ae3f</w:t>
      </w:r>
    </w:p>
    <w:p w14:paraId="6D49D054" w14:textId="77777777" w:rsidR="00744F12" w:rsidRPr="00260044" w:rsidRDefault="00744F12" w:rsidP="0079571A">
      <w:pPr>
        <w:pStyle w:val="PL"/>
      </w:pPr>
      <w:r w:rsidRPr="00260044">
        <w:rPr>
          <w:i/>
        </w:rPr>
        <w:t>f1*</w:t>
      </w:r>
      <w:r w:rsidRPr="00260044">
        <w:t>:</w:t>
      </w:r>
      <w:r w:rsidRPr="00260044">
        <w:tab/>
      </w:r>
      <w:r w:rsidR="006B75A4">
        <w:tab/>
      </w:r>
      <w:r w:rsidRPr="00260044">
        <w:t>619e865afe80e382aee13063f9dfb56d</w:t>
      </w:r>
    </w:p>
    <w:p w14:paraId="43CA23F2" w14:textId="77777777" w:rsidR="00744F12" w:rsidRDefault="00744F12" w:rsidP="00744F12">
      <w:pPr>
        <w:spacing w:after="0"/>
      </w:pPr>
      <w:r>
        <w:t>Intermediate Values:</w:t>
      </w:r>
    </w:p>
    <w:p w14:paraId="3CD1D773" w14:textId="77777777" w:rsidR="00744F12" w:rsidRDefault="00744F12" w:rsidP="00744F12">
      <w:pPr>
        <w:spacing w:after="0"/>
        <w:rPr>
          <w:rFonts w:ascii="Courier New" w:hAnsi="Courier New"/>
          <w:b/>
        </w:rPr>
      </w:pPr>
    </w:p>
    <w:p w14:paraId="59433D21" w14:textId="77777777" w:rsidR="00744F12" w:rsidRPr="00260044" w:rsidRDefault="00744F12" w:rsidP="0079571A">
      <w:pPr>
        <w:pStyle w:val="PL"/>
      </w:pPr>
      <w:r w:rsidRPr="00260044">
        <w:rPr>
          <w:b/>
        </w:rPr>
        <w:t>IN</w:t>
      </w:r>
      <w:r w:rsidRPr="00260044">
        <w:t xml:space="preserve"> when computing </w:t>
      </w:r>
      <w:proofErr w:type="spellStart"/>
      <w:r w:rsidRPr="00260044">
        <w:t>TOPc</w:t>
      </w:r>
      <w:proofErr w:type="spellEnd"/>
      <w:r w:rsidRPr="00260044">
        <w:t xml:space="preserve">: </w:t>
      </w:r>
    </w:p>
    <w:p w14:paraId="038CF97A" w14:textId="77777777" w:rsidR="00744F12" w:rsidRPr="00260044" w:rsidRDefault="00744F12" w:rsidP="0079571A">
      <w:pPr>
        <w:pStyle w:val="PL"/>
      </w:pPr>
      <w:r w:rsidRPr="00260044">
        <w:t xml:space="preserve">01 cc 35 </w:t>
      </w:r>
      <w:proofErr w:type="spellStart"/>
      <w:r w:rsidRPr="00260044">
        <w:t>fe</w:t>
      </w:r>
      <w:proofErr w:type="spellEnd"/>
      <w:r w:rsidRPr="00260044">
        <w:t xml:space="preserve"> f0 a1 5f de ff 88 99 66 03 90 2a e1 93 04 93 dd d9 95 81 c5 eb 32 6c 55 13 be 52 09 00 30 2e 31 4b 41 55 54 00 00 00 00 00 00 00 00 00 00 00 00 00 00 00 00 00 00 00 00 00 00 00 00 61 cc 6a 4f a1 7d c9 c7 6a 2d 65 50 7a 83 da b8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524B72AB" w14:textId="77777777" w:rsidR="00744F12" w:rsidRPr="00260044" w:rsidRDefault="00744F12" w:rsidP="0079571A">
      <w:pPr>
        <w:pStyle w:val="PL"/>
      </w:pPr>
    </w:p>
    <w:p w14:paraId="337AF08D" w14:textId="77777777" w:rsidR="00744F12" w:rsidRPr="00A512B1" w:rsidRDefault="00744F12" w:rsidP="0079571A">
      <w:pPr>
        <w:pStyle w:val="PL"/>
        <w:rPr>
          <w:lang w:val="it-IT"/>
        </w:rPr>
      </w:pPr>
      <w:r w:rsidRPr="00A512B1">
        <w:rPr>
          <w:b/>
          <w:lang w:val="it-IT"/>
        </w:rPr>
        <w:t>OUT</w:t>
      </w:r>
      <w:r w:rsidRPr="00A512B1">
        <w:rPr>
          <w:lang w:val="it-IT"/>
        </w:rPr>
        <w:t xml:space="preserve"> when computing TOPc:</w:t>
      </w:r>
    </w:p>
    <w:p w14:paraId="0E6B1051" w14:textId="77777777" w:rsidR="00744F12" w:rsidRPr="00A512B1" w:rsidRDefault="00744F12" w:rsidP="0079571A">
      <w:pPr>
        <w:pStyle w:val="PL"/>
        <w:rPr>
          <w:lang w:val="it-IT"/>
        </w:rPr>
      </w:pPr>
      <w:r w:rsidRPr="00A512B1">
        <w:rPr>
          <w:lang w:val="it-IT"/>
        </w:rPr>
        <w:t>0a 76 87 44 0e ca b6 1e 28 ce 52 e6 a2 27 35 49 1d fb 0e 7c f5 08 6f 44 1f 8e a6 57 b6 6e c1 2b 6a 1d 66 b7 67 81 62 b7 4d 5a 55 3e 82 41 ec 7a e5 dd 89 25 12 a9 44 90 1a b6 e0 cb c9 ee a3 bd 86 ad 43 7f ae d3 2b 85 e1 38 af 04 03 66 1c 68 87 d9 e6 84 c7 ec 20 78 27 ea bd a3 63 22 2d f1 e6 f3 bb 5f 19 35 fc eb 75 2c 8e 86 30 68 1c fd 80 86 46 cd 31 dd 5a 65 8e de d4 68 40 d2 d7 7e 3d 6f 67 7b 14 e6 0d c1 43 ab 18 02 ee 4c 54 46 e5 a9 15 af 75 10 f5 b6 e4 03 c5 84 d3 d9 f5 9c 83 07 96 86 62 0d 1a 1d 9c 48 f7 89 a4 6d 00 04 ef a7 f3 1c 7e 08 a1 d4 85 ae e1 4c 15 fa 3a 09 ac 62 00 5d c7 8e 13 42</w:t>
      </w:r>
    </w:p>
    <w:p w14:paraId="3C5DA4A7" w14:textId="77777777" w:rsidR="00744F12" w:rsidRPr="00A512B1" w:rsidRDefault="00744F12" w:rsidP="0079571A">
      <w:pPr>
        <w:pStyle w:val="PL"/>
        <w:rPr>
          <w:b/>
          <w:lang w:val="it-IT"/>
        </w:rPr>
      </w:pPr>
    </w:p>
    <w:p w14:paraId="6F828178" w14:textId="77777777" w:rsidR="00744F12" w:rsidRPr="00A512B1" w:rsidRDefault="006B75A4" w:rsidP="0079571A">
      <w:pPr>
        <w:pStyle w:val="PL"/>
        <w:rPr>
          <w:lang w:val="it-IT"/>
        </w:rPr>
      </w:pPr>
      <w:r w:rsidRPr="00A512B1">
        <w:rPr>
          <w:b/>
          <w:lang w:val="it-IT"/>
        </w:rPr>
        <w:br w:type="page"/>
      </w:r>
      <w:r w:rsidR="00744F12" w:rsidRPr="00A512B1">
        <w:rPr>
          <w:b/>
          <w:lang w:val="it-IT"/>
        </w:rPr>
        <w:t>IN</w:t>
      </w:r>
      <w:r w:rsidR="00744F12" w:rsidRPr="00A512B1">
        <w:rPr>
          <w:lang w:val="it-IT"/>
        </w:rPr>
        <w:t xml:space="preserve"> when computing f1:  </w:t>
      </w:r>
    </w:p>
    <w:p w14:paraId="7CADBA86" w14:textId="77777777" w:rsidR="00744F12" w:rsidRPr="00A512B1" w:rsidRDefault="00744F12" w:rsidP="0079571A">
      <w:pPr>
        <w:pStyle w:val="PL"/>
        <w:rPr>
          <w:lang w:val="it-IT"/>
        </w:rPr>
      </w:pPr>
      <w:r w:rsidRPr="00A512B1">
        <w:rPr>
          <w:lang w:val="it-IT"/>
        </w:rPr>
        <w:t>0a 76 87 44 0e ca b6 1e 28 ce 52 e6 a2 27 35 49 1d fb 0e 7c f5 08 6f 44 1f 8e a6 57 b6 6e c1 2b 10 30 2e 31 4b 41 55 54 e8 2b a7 5f 1a 66 c9 86 bd 66 a9 25 54 e5 87 68 1e df af c5 e2 2e ea 0d 61 cc 6a 4f a1 7d c9 c7 6a 2d 65 50 7a 83 da b8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2FD9901B" w14:textId="77777777" w:rsidR="00744F12" w:rsidRPr="00A512B1" w:rsidRDefault="00744F12" w:rsidP="0079571A">
      <w:pPr>
        <w:pStyle w:val="PL"/>
        <w:rPr>
          <w:lang w:val="it-IT"/>
        </w:rPr>
      </w:pPr>
    </w:p>
    <w:p w14:paraId="487A252A" w14:textId="77777777" w:rsidR="00744F12" w:rsidRPr="00A512B1" w:rsidRDefault="00744F12" w:rsidP="0079571A">
      <w:pPr>
        <w:pStyle w:val="PL"/>
        <w:rPr>
          <w:lang w:val="it-IT"/>
        </w:rPr>
      </w:pPr>
      <w:r w:rsidRPr="00A512B1">
        <w:rPr>
          <w:b/>
          <w:lang w:val="it-IT"/>
        </w:rPr>
        <w:t>OUT</w:t>
      </w:r>
      <w:r w:rsidRPr="00A512B1">
        <w:rPr>
          <w:lang w:val="it-IT"/>
        </w:rPr>
        <w:t xml:space="preserve"> when computing f1:  </w:t>
      </w:r>
    </w:p>
    <w:p w14:paraId="10F08F6E" w14:textId="77777777" w:rsidR="00744F12" w:rsidRPr="00A512B1" w:rsidRDefault="00744F12" w:rsidP="0079571A">
      <w:pPr>
        <w:pStyle w:val="PL"/>
        <w:rPr>
          <w:lang w:val="it-IT"/>
        </w:rPr>
      </w:pPr>
      <w:r w:rsidRPr="00A512B1">
        <w:rPr>
          <w:lang w:val="it-IT"/>
        </w:rPr>
        <w:t>3f ae d8 69 f8 cd bf 58 8f dd 58 79 08 14 92 74 cf f4 d0 cd c5 0f e0 23 26 0d 55 74 cf c5 a3 83 6a 58 31 c8 61 39 47 b8 65 77 5b 59 92 a5 6e 74 37 0e 9b eb fb 24 57 5a 04 ab 80 11 96 c3 9a de 74 62 2c dc c3 e5 1d 00 e2 45 1c e2 cd 54 ea 44 d2 6b b9 c3 db 0b 3e da 55 d6 02 7e 87 63 4d 3a 7d 83 93 07 ff da 7a 49 0d 3e c1 91 6d 5f aa 8c a9 92 43 d1 99 3f 72 ad 47 e2 a6 fa bb 68 1e c4 17 54 53 fe 54 fc 6f 31 45 1e 3c ed a3 39 17 44 87 a2 6e 6a 1d 58 77 76 86 8a e5 c9 02 d6 7c 07 ce 5b 79 e3 9e 8d cf 2e 29 fd 8c 6a 8d dd c8 07 a5 c5 e3 90 b7 09 38 df 54 ae a7 1e c9 9a 6c 34 5c 6a ae e8 04 5d 4a 13</w:t>
      </w:r>
    </w:p>
    <w:p w14:paraId="77BB3A43" w14:textId="77777777" w:rsidR="00744F12" w:rsidRPr="00A512B1" w:rsidRDefault="00744F12" w:rsidP="0079571A">
      <w:pPr>
        <w:pStyle w:val="PL"/>
        <w:rPr>
          <w:lang w:val="it-IT"/>
        </w:rPr>
      </w:pPr>
      <w:r w:rsidRPr="00A512B1">
        <w:rPr>
          <w:b/>
          <w:lang w:val="it-IT"/>
        </w:rPr>
        <w:t>IN</w:t>
      </w:r>
      <w:r w:rsidRPr="00A512B1">
        <w:rPr>
          <w:lang w:val="it-IT"/>
        </w:rPr>
        <w:t xml:space="preserve"> when computing f1*:  </w:t>
      </w:r>
    </w:p>
    <w:p w14:paraId="64B70B3B" w14:textId="77777777" w:rsidR="00744F12" w:rsidRPr="00A512B1" w:rsidRDefault="00744F12" w:rsidP="0079571A">
      <w:pPr>
        <w:pStyle w:val="PL"/>
        <w:rPr>
          <w:lang w:val="it-IT"/>
        </w:rPr>
      </w:pPr>
      <w:r w:rsidRPr="00A512B1">
        <w:rPr>
          <w:lang w:val="it-IT"/>
        </w:rPr>
        <w:t>0a 76 87 44 0e ca b6 1e 28 ce 52 e6 a2 27 35 49 1d fb 0e 7c f5 08 6f 44 1f 8e a6 57 b6 6e c1 2b 90 30 2e 31 4b 41 55 54 e8 2b a7 5f 1a 66 c9 86 bd 66 a9 25 54 e5 87 68 1e df af c5 e2 2e ea 0d 61 cc 6a 4f a1 7d c9 c7 6a 2d 65 50 7a 83 da b8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5D36D00A" w14:textId="77777777" w:rsidR="00744F12" w:rsidRPr="00A512B1" w:rsidRDefault="00744F12" w:rsidP="0079571A">
      <w:pPr>
        <w:pStyle w:val="PL"/>
        <w:rPr>
          <w:lang w:val="it-IT"/>
        </w:rPr>
      </w:pPr>
    </w:p>
    <w:p w14:paraId="1AD80845" w14:textId="77777777" w:rsidR="00744F12" w:rsidRPr="00A512B1" w:rsidRDefault="00744F12" w:rsidP="0079571A">
      <w:pPr>
        <w:pStyle w:val="PL"/>
        <w:rPr>
          <w:lang w:val="it-IT"/>
        </w:rPr>
      </w:pPr>
      <w:r w:rsidRPr="00A512B1">
        <w:rPr>
          <w:b/>
          <w:lang w:val="it-IT"/>
        </w:rPr>
        <w:t>OUT</w:t>
      </w:r>
      <w:r w:rsidRPr="00A512B1">
        <w:rPr>
          <w:lang w:val="it-IT"/>
        </w:rPr>
        <w:t xml:space="preserve"> when computing f1*:  </w:t>
      </w:r>
    </w:p>
    <w:p w14:paraId="6CC20379" w14:textId="77777777" w:rsidR="00744F12" w:rsidRPr="00A512B1" w:rsidRDefault="00744F12" w:rsidP="0079571A">
      <w:pPr>
        <w:pStyle w:val="PL"/>
        <w:rPr>
          <w:lang w:val="it-IT"/>
        </w:rPr>
      </w:pPr>
      <w:r w:rsidRPr="00A512B1">
        <w:rPr>
          <w:lang w:val="it-IT"/>
        </w:rPr>
        <w:t>6d b5 df f9 63 30 e1 ae 82 e3 80 fe 5a 86 9e 61 38 ad 67 63 c4 95 c9 d9 a6 36 e6 cb 97 a9 0b 9e 39 a7 ea 5f bc b4 76 48 96 e8 07 e6 32 05 16 0d e8 ee f8 2e ed bb 95 c0 09 60 8c f7 ee ba 0c 08 b4 9c 76 31 3c ba dc fb 2b 18 b4 94 fb a4 e2 0a 68 7a 35 73 41 bf d9 81 a9 69 18 0b 26 7d 11 fc be de 7a 04 85 a7 b3 05 b3 38 83 53 0e 9c c3 de 4b a5 c2 c7 1e 35 03 cc 19 0e 69 22 18 f7 b4 42 e4 be a7 06 41 96 71 8a 8e 90 63 6b 03 60 30 80 95 93 12 4b df a7 22 6f ca 04 c8 64 77 e7 6e 12 51 88 0e 6e d9 01 86 af b5 37 99 54 fc 19 18 55 09 85 73 c7 e9 22 60 c0 bd 07 e3 23 04 66 dd 3d 95 af 93 13 14 bf 5c b3</w:t>
      </w:r>
    </w:p>
    <w:p w14:paraId="6A0C32F0" w14:textId="77777777" w:rsidR="00744F12" w:rsidRDefault="003A2EA0" w:rsidP="00744F12">
      <w:pPr>
        <w:pStyle w:val="Heading2"/>
      </w:pPr>
      <w:r w:rsidRPr="008E437A">
        <w:rPr>
          <w:lang w:val="it-IT"/>
        </w:rPr>
        <w:br w:type="page"/>
      </w:r>
      <w:bookmarkStart w:id="31" w:name="_Toc99532491"/>
      <w:r w:rsidR="0079571A">
        <w:t>6</w:t>
      </w:r>
      <w:r w:rsidR="00744F12">
        <w:t>.7</w:t>
      </w:r>
      <w:r w:rsidR="00744F12">
        <w:tab/>
        <w:t xml:space="preserve">Test </w:t>
      </w:r>
      <w:r w:rsidR="0079571A">
        <w:t xml:space="preserve">set </w:t>
      </w:r>
      <w:r w:rsidR="00744F12">
        <w:t>5</w:t>
      </w:r>
      <w:bookmarkEnd w:id="31"/>
    </w:p>
    <w:p w14:paraId="710B164C" w14:textId="77777777" w:rsidR="00744F12" w:rsidRDefault="00744F12" w:rsidP="00744F12">
      <w:pPr>
        <w:spacing w:after="0"/>
      </w:pPr>
      <w:r>
        <w:t>Input Parameters:</w:t>
      </w:r>
    </w:p>
    <w:p w14:paraId="51635E24" w14:textId="77777777" w:rsidR="00744F12" w:rsidRDefault="00744F12" w:rsidP="00744F12">
      <w:pPr>
        <w:spacing w:after="0"/>
        <w:rPr>
          <w:rFonts w:ascii="Courier New" w:hAnsi="Courier New"/>
        </w:rPr>
      </w:pPr>
    </w:p>
    <w:p w14:paraId="6C1F60B8" w14:textId="77777777" w:rsidR="00744F12" w:rsidRPr="00260044" w:rsidRDefault="00744F12" w:rsidP="0079571A">
      <w:pPr>
        <w:pStyle w:val="PL"/>
      </w:pPr>
      <w:r w:rsidRPr="00260044">
        <w:t>K:</w:t>
      </w:r>
      <w:r>
        <w:tab/>
      </w:r>
      <w:r>
        <w:tab/>
      </w:r>
      <w:r w:rsidR="006B75A4">
        <w:tab/>
      </w:r>
      <w:r w:rsidRPr="00260044">
        <w:t>1574ca56881d05c189c82880f789c9cd4244955f4426aa2b69c29f15770e5aa5</w:t>
      </w:r>
    </w:p>
    <w:p w14:paraId="0ACE644A" w14:textId="77777777" w:rsidR="00744F12" w:rsidRPr="00260044" w:rsidRDefault="00744F12" w:rsidP="0079571A">
      <w:pPr>
        <w:pStyle w:val="PL"/>
      </w:pPr>
      <w:r w:rsidRPr="00260044">
        <w:t>RAND:</w:t>
      </w:r>
      <w:r w:rsidRPr="00260044">
        <w:tab/>
        <w:t>c570aac68cde651fb1e3088322498bef</w:t>
      </w:r>
    </w:p>
    <w:p w14:paraId="2AEA1EA9" w14:textId="77777777" w:rsidR="00744F12" w:rsidRPr="00260044" w:rsidRDefault="00744F12" w:rsidP="0079571A">
      <w:pPr>
        <w:pStyle w:val="PL"/>
      </w:pPr>
      <w:r w:rsidRPr="00260044">
        <w:t>SQN:</w:t>
      </w:r>
      <w:r w:rsidRPr="00260044">
        <w:tab/>
      </w:r>
      <w:r w:rsidR="006B75A4">
        <w:tab/>
      </w:r>
      <w:r w:rsidRPr="00260044">
        <w:t>c89bb71f3a41</w:t>
      </w:r>
    </w:p>
    <w:p w14:paraId="72A70093" w14:textId="77777777" w:rsidR="00744F12" w:rsidRPr="00260044" w:rsidRDefault="00744F12" w:rsidP="0079571A">
      <w:pPr>
        <w:pStyle w:val="PL"/>
      </w:pPr>
      <w:r w:rsidRPr="00260044">
        <w:t>AMF:</w:t>
      </w:r>
      <w:r w:rsidRPr="00260044">
        <w:tab/>
      </w:r>
      <w:r w:rsidR="006B75A4">
        <w:tab/>
      </w:r>
      <w:r w:rsidRPr="00260044">
        <w:t>297d</w:t>
      </w:r>
    </w:p>
    <w:p w14:paraId="0BCDF6AD" w14:textId="77777777" w:rsidR="00744F12" w:rsidRDefault="00744F12" w:rsidP="0079571A">
      <w:pPr>
        <w:pStyle w:val="PL"/>
      </w:pPr>
    </w:p>
    <w:p w14:paraId="777CF448" w14:textId="77777777" w:rsidR="00744F12" w:rsidRPr="003B65DC" w:rsidRDefault="00744F12" w:rsidP="00744F12">
      <w:pPr>
        <w:spacing w:after="0"/>
      </w:pPr>
      <w:r w:rsidRPr="003B65DC">
        <w:t>Operator Configuration Parameters:</w:t>
      </w:r>
    </w:p>
    <w:p w14:paraId="0FB45928" w14:textId="77777777" w:rsidR="00744F12" w:rsidRPr="003B65DC" w:rsidRDefault="00744F12" w:rsidP="00744F12">
      <w:pPr>
        <w:spacing w:after="0"/>
        <w:rPr>
          <w:rFonts w:ascii="Courier New" w:hAnsi="Courier New"/>
        </w:rPr>
      </w:pPr>
    </w:p>
    <w:p w14:paraId="14CD15B2" w14:textId="77777777" w:rsidR="00744F12" w:rsidRPr="000B0A89" w:rsidRDefault="00744F12" w:rsidP="0079571A">
      <w:pPr>
        <w:pStyle w:val="PL"/>
      </w:pPr>
      <w:r w:rsidRPr="000B0A89">
        <w:t>TOP:</w:t>
      </w:r>
      <w:r w:rsidRPr="000B0A89">
        <w:tab/>
      </w:r>
      <w:r w:rsidR="006B75A4" w:rsidRPr="000B0A89">
        <w:tab/>
      </w:r>
      <w:r w:rsidRPr="000B0A89">
        <w:t>e59f6eb10ea406813f4991b0b9e02f181edf4c7e17b480f66d34da35ee88c95e</w:t>
      </w:r>
    </w:p>
    <w:p w14:paraId="1AC6100E" w14:textId="77777777" w:rsidR="00744F12" w:rsidRPr="000B0A89" w:rsidRDefault="00744F12" w:rsidP="0079571A">
      <w:pPr>
        <w:pStyle w:val="PL"/>
      </w:pPr>
      <w:proofErr w:type="spellStart"/>
      <w:r w:rsidRPr="000B0A89">
        <w:t>Klength</w:t>
      </w:r>
      <w:proofErr w:type="spellEnd"/>
      <w:r w:rsidRPr="000B0A89">
        <w:t xml:space="preserve"> = 256 bits, </w:t>
      </w:r>
      <w:proofErr w:type="spellStart"/>
      <w:r w:rsidRPr="000B0A89">
        <w:t>MAClength</w:t>
      </w:r>
      <w:proofErr w:type="spellEnd"/>
      <w:r w:rsidRPr="000B0A89">
        <w:t xml:space="preserve"> = 64 bits, </w:t>
      </w:r>
      <w:proofErr w:type="spellStart"/>
      <w:r w:rsidRPr="000B0A89">
        <w:t>KeccakIterations</w:t>
      </w:r>
      <w:proofErr w:type="spellEnd"/>
      <w:r w:rsidRPr="000B0A89">
        <w:t xml:space="preserve"> = 1</w:t>
      </w:r>
    </w:p>
    <w:p w14:paraId="3B629A04" w14:textId="77777777" w:rsidR="00744F12" w:rsidRPr="00260044" w:rsidRDefault="00744F12" w:rsidP="0079571A">
      <w:pPr>
        <w:pStyle w:val="PL"/>
      </w:pPr>
      <w:proofErr w:type="spellStart"/>
      <w:r w:rsidRPr="00260044">
        <w:t>TOPc</w:t>
      </w:r>
      <w:proofErr w:type="spellEnd"/>
      <w:r w:rsidRPr="00260044">
        <w:t>:</w:t>
      </w:r>
      <w:r>
        <w:tab/>
      </w:r>
      <w:r w:rsidRPr="00260044">
        <w:t>3c6052e41532a28a47aa3cbb89f223e8f3aaa976aecd48bc3e7d6165a55eff62</w:t>
      </w:r>
    </w:p>
    <w:p w14:paraId="50BB5661" w14:textId="77777777" w:rsidR="00744F12" w:rsidRPr="00260044" w:rsidRDefault="00744F12" w:rsidP="0079571A">
      <w:pPr>
        <w:pStyle w:val="PL"/>
      </w:pPr>
    </w:p>
    <w:p w14:paraId="3DEDB9A7" w14:textId="77777777" w:rsidR="00744F12" w:rsidRDefault="00744F12" w:rsidP="00744F12">
      <w:pPr>
        <w:spacing w:after="0"/>
      </w:pPr>
      <w:r>
        <w:t>Output Parameters:</w:t>
      </w:r>
    </w:p>
    <w:p w14:paraId="63F82384" w14:textId="77777777" w:rsidR="00744F12" w:rsidRPr="00260044" w:rsidRDefault="00744F12" w:rsidP="00744F12">
      <w:pPr>
        <w:spacing w:after="0"/>
        <w:rPr>
          <w:rFonts w:ascii="Courier New" w:hAnsi="Courier New"/>
          <w:i/>
          <w:sz w:val="19"/>
          <w:szCs w:val="19"/>
        </w:rPr>
      </w:pPr>
    </w:p>
    <w:p w14:paraId="417775B7" w14:textId="77777777" w:rsidR="00744F12" w:rsidRPr="00260044" w:rsidRDefault="00744F12" w:rsidP="0079571A">
      <w:pPr>
        <w:pStyle w:val="PL"/>
      </w:pPr>
      <w:r w:rsidRPr="00260044">
        <w:rPr>
          <w:i/>
        </w:rPr>
        <w:t>f1</w:t>
      </w:r>
      <w:r w:rsidRPr="00260044">
        <w:t xml:space="preserve">: </w:t>
      </w:r>
      <w:r w:rsidRPr="00260044">
        <w:tab/>
      </w:r>
      <w:r w:rsidR="006B75A4">
        <w:tab/>
      </w:r>
      <w:r w:rsidRPr="00260044">
        <w:t>d7340dad02b4cb01</w:t>
      </w:r>
    </w:p>
    <w:p w14:paraId="1EEBC380" w14:textId="77777777" w:rsidR="00744F12" w:rsidRPr="00260044" w:rsidRDefault="00744F12" w:rsidP="0079571A">
      <w:pPr>
        <w:pStyle w:val="PL"/>
      </w:pPr>
      <w:r w:rsidRPr="00260044">
        <w:rPr>
          <w:i/>
        </w:rPr>
        <w:t>f1*</w:t>
      </w:r>
      <w:r w:rsidRPr="00260044">
        <w:t>:</w:t>
      </w:r>
      <w:r w:rsidRPr="00260044">
        <w:tab/>
      </w:r>
      <w:r w:rsidR="006B75A4">
        <w:tab/>
      </w:r>
      <w:r w:rsidRPr="00260044">
        <w:t>c6021e2e66accb15</w:t>
      </w:r>
    </w:p>
    <w:p w14:paraId="55B7CD0E" w14:textId="77777777" w:rsidR="00744F12" w:rsidRPr="009F3FBE" w:rsidRDefault="00744F12" w:rsidP="00744F12">
      <w:pPr>
        <w:spacing w:after="0"/>
        <w:rPr>
          <w:rFonts w:ascii="Courier New" w:hAnsi="Courier New"/>
        </w:rPr>
      </w:pPr>
    </w:p>
    <w:p w14:paraId="07427DD6" w14:textId="77777777" w:rsidR="00744F12" w:rsidRDefault="00744F12" w:rsidP="00744F12">
      <w:pPr>
        <w:spacing w:after="0"/>
      </w:pPr>
      <w:r>
        <w:t>Intermediate Values:</w:t>
      </w:r>
    </w:p>
    <w:p w14:paraId="1CE235DD" w14:textId="77777777" w:rsidR="00744F12" w:rsidRPr="00CA6B2D" w:rsidRDefault="00744F12" w:rsidP="00744F12">
      <w:pPr>
        <w:spacing w:after="0"/>
        <w:rPr>
          <w:rFonts w:ascii="Courier New" w:hAnsi="Courier New"/>
          <w:b/>
          <w:sz w:val="19"/>
          <w:szCs w:val="19"/>
        </w:rPr>
      </w:pPr>
    </w:p>
    <w:p w14:paraId="2D391ED3" w14:textId="77777777" w:rsidR="00744F12" w:rsidRPr="00CA6B2D" w:rsidRDefault="00744F12" w:rsidP="0079571A">
      <w:pPr>
        <w:pStyle w:val="PL"/>
      </w:pPr>
      <w:r w:rsidRPr="00CA6B2D">
        <w:rPr>
          <w:b/>
        </w:rPr>
        <w:t>IN</w:t>
      </w:r>
      <w:r w:rsidRPr="00CA6B2D">
        <w:t xml:space="preserve"> when computing </w:t>
      </w:r>
      <w:proofErr w:type="spellStart"/>
      <w:r w:rsidRPr="00CA6B2D">
        <w:t>TOPc</w:t>
      </w:r>
      <w:proofErr w:type="spellEnd"/>
      <w:r w:rsidRPr="00CA6B2D">
        <w:t xml:space="preserve">: </w:t>
      </w:r>
    </w:p>
    <w:p w14:paraId="03605FB2" w14:textId="77777777" w:rsidR="00744F12" w:rsidRPr="00A512B1" w:rsidRDefault="00744F12" w:rsidP="0079571A">
      <w:pPr>
        <w:pStyle w:val="PL"/>
        <w:rPr>
          <w:lang w:val="it-IT"/>
        </w:rPr>
      </w:pPr>
      <w:r w:rsidRPr="00A512B1">
        <w:rPr>
          <w:lang w:val="it-IT"/>
        </w:rPr>
        <w:t>5e c9 88 ee 35 da 34 6d f6 80 b4 17 7e 4c df 1e 18 2f e0 b9 b0 91 49 3f 81 06 a4 0e b1 6e 9f e5 01 30 2e 31 4b 41 55 54 00 00 00 00 00 00 00 00 00 00 00 00 00 00 00 00 00 00 00 00 00 00 00 00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2343D761" w14:textId="77777777" w:rsidR="00744F12" w:rsidRPr="00A512B1" w:rsidRDefault="00744F12" w:rsidP="0079571A">
      <w:pPr>
        <w:pStyle w:val="PL"/>
        <w:rPr>
          <w:b/>
          <w:lang w:val="it-IT"/>
        </w:rPr>
      </w:pPr>
    </w:p>
    <w:p w14:paraId="7CAA620D" w14:textId="77777777" w:rsidR="00744F12" w:rsidRPr="00A512B1" w:rsidRDefault="00744F12" w:rsidP="0079571A">
      <w:pPr>
        <w:pStyle w:val="PL"/>
        <w:rPr>
          <w:lang w:val="it-IT"/>
        </w:rPr>
      </w:pPr>
      <w:r w:rsidRPr="00A512B1">
        <w:rPr>
          <w:b/>
          <w:lang w:val="it-IT"/>
        </w:rPr>
        <w:t>OUT</w:t>
      </w:r>
      <w:r w:rsidRPr="00A512B1">
        <w:rPr>
          <w:lang w:val="it-IT"/>
        </w:rPr>
        <w:t xml:space="preserve"> when computing TOPc:</w:t>
      </w:r>
    </w:p>
    <w:p w14:paraId="2F80874F" w14:textId="77777777" w:rsidR="00744F12" w:rsidRPr="00A512B1" w:rsidRDefault="00744F12" w:rsidP="0079571A">
      <w:pPr>
        <w:pStyle w:val="PL"/>
        <w:rPr>
          <w:b/>
          <w:lang w:val="it-IT"/>
        </w:rPr>
      </w:pPr>
      <w:r w:rsidRPr="00A512B1">
        <w:rPr>
          <w:lang w:val="it-IT"/>
        </w:rPr>
        <w:t>62 ff 5e a5 65 61 7d 3e bc 48 cd ae 76 a9 aa f3 e8 23 f2 89 bb 3c aa 47 8a a2 32 15 e4 52 60 3c 43 f5 71 a5 ba 6c 9d 75 07 6f 91 9a b5 a5 4c d7 78 70 f9 b7 8d 11 f2 61 41 78 05 1e d8 ba a8 cd 6e 09 df 81 0a 0a b1 1f 3d 73 47 e5 77 d9 b3 fc 93 75 6e ef 30 fd 3d 8a 38 9a 80 ad 11 97 2f 07 a8 fe f8 22 43 46 74 bd 13 f2 ef 33 54 45 2f 2e c9 b0 91 b3 1b 51 e3 11 29 ab 2a 70 54 96 ff c9 ce ee e8 7e 08 ea 5a 75 44 fd ce 57 08 ea 7b 2d a1 c2 a9 15 bc 2a 48 cd a1 58 2d 05 6e 6e 25 c7 48 24 7a 6e 95 66 6d e3 24 de 09 24 72 4d 20 ae 2a ce d6 e0 5b ea 53 22 91 27 96 3f b9 4f 72 28 85 02 cb a6 94 95 1c 0f</w:t>
      </w:r>
    </w:p>
    <w:p w14:paraId="70D39B77" w14:textId="77777777" w:rsidR="00744F12" w:rsidRPr="00A512B1" w:rsidRDefault="00744F12" w:rsidP="0079571A">
      <w:pPr>
        <w:pStyle w:val="PL"/>
        <w:rPr>
          <w:b/>
          <w:lang w:val="it-IT"/>
        </w:rPr>
      </w:pPr>
    </w:p>
    <w:p w14:paraId="01002629" w14:textId="77777777" w:rsidR="00744F12" w:rsidRPr="00A512B1" w:rsidRDefault="00744F12" w:rsidP="0079571A">
      <w:pPr>
        <w:pStyle w:val="PL"/>
        <w:rPr>
          <w:lang w:val="it-IT"/>
        </w:rPr>
      </w:pPr>
      <w:r w:rsidRPr="00A512B1">
        <w:rPr>
          <w:b/>
          <w:lang w:val="it-IT"/>
        </w:rPr>
        <w:t>IN</w:t>
      </w:r>
      <w:r w:rsidRPr="00A512B1">
        <w:rPr>
          <w:lang w:val="it-IT"/>
        </w:rPr>
        <w:t xml:space="preserve"> when computing f1:  </w:t>
      </w:r>
    </w:p>
    <w:p w14:paraId="7DC4A52B" w14:textId="77777777" w:rsidR="00744F12" w:rsidRPr="00A512B1" w:rsidRDefault="00744F12" w:rsidP="0079571A">
      <w:pPr>
        <w:pStyle w:val="PL"/>
        <w:rPr>
          <w:lang w:val="it-IT"/>
        </w:rPr>
      </w:pPr>
      <w:r w:rsidRPr="00A512B1">
        <w:rPr>
          <w:lang w:val="it-IT"/>
        </w:rPr>
        <w:t>62 ff 5e a5 65 61 7d 3e bc 48 cd ae 76 a9 aa f3 e8 23 f2 89 bb 3c aa 47 8a a2 32 15 e4 52 60 3c 09 30 2e 31 4b 41 55 54 ef 8b 49 22 83 08 e3 b1 1f 65 de 8c c6 aa 70 c5 7d 29 41 3a 1f b7 9b c8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7C015E40" w14:textId="77777777" w:rsidR="00744F12" w:rsidRPr="00A512B1" w:rsidRDefault="00744F12" w:rsidP="0079571A">
      <w:pPr>
        <w:pStyle w:val="PL"/>
        <w:rPr>
          <w:lang w:val="it-IT"/>
        </w:rPr>
      </w:pPr>
    </w:p>
    <w:p w14:paraId="5B89BDC0" w14:textId="77777777" w:rsidR="00744F12" w:rsidRPr="00A512B1" w:rsidRDefault="00744F12" w:rsidP="0079571A">
      <w:pPr>
        <w:pStyle w:val="PL"/>
        <w:rPr>
          <w:lang w:val="it-IT"/>
        </w:rPr>
      </w:pPr>
      <w:r w:rsidRPr="00A512B1">
        <w:rPr>
          <w:b/>
          <w:lang w:val="it-IT"/>
        </w:rPr>
        <w:t>OUT</w:t>
      </w:r>
      <w:r w:rsidRPr="00A512B1">
        <w:rPr>
          <w:lang w:val="it-IT"/>
        </w:rPr>
        <w:t xml:space="preserve"> when computing f1:  </w:t>
      </w:r>
    </w:p>
    <w:p w14:paraId="4E415C5F" w14:textId="77777777" w:rsidR="00744F12" w:rsidRPr="00A512B1" w:rsidRDefault="00744F12" w:rsidP="0079571A">
      <w:pPr>
        <w:pStyle w:val="PL"/>
        <w:rPr>
          <w:lang w:val="it-IT"/>
        </w:rPr>
      </w:pPr>
      <w:r w:rsidRPr="00A512B1">
        <w:rPr>
          <w:lang w:val="it-IT"/>
        </w:rPr>
        <w:t>01 cb b4 02 ad 0d 34 d7 dd 3d 1c 29 35 6f 0c 34 05 fb f6 00 94 91 47 ff 38 52 13 d1 10 a7 f5 4d 4e ae 0c f2 e9 24 4b e1 37 2f 4d 42 18 ff e0 4e b0 4c 8d 83 3f 5b 5f 0a c6 b2 13 d5 7b 5f 1c b5 18 dc 4d 34 4b 60 b2 1c a6 84 ba 97 d3 4c 17 88 92 cd 8d 92 44 64 37 c1 0f 54 af d1 54 b3 20 c1 06 0a de a3 0f b0 97 33 53 70 f0 57 7a 4c cd f3 7f b5 2d 06 d6 5d a8 0e de 90 6c f5 a8 d9 0c cf 40 db c0 38 d7 f8 22 52 05 97 76 b6 f2 65 90 cd b6 ae 5b 34 c8 08 86 ee da a4 18 e9 d6 60 1f 59 24 df 16 71 99 02 c7 e2 d4 56 4e 32 f7 57 8f cb 55 75 18 9a 97 44 2c 9a 36 cf 58 d9 e6 c8 66 cf a1 28 98 b0 46 f7 83 2c</w:t>
      </w:r>
    </w:p>
    <w:p w14:paraId="3C817863" w14:textId="77777777" w:rsidR="00744F12" w:rsidRPr="00A512B1" w:rsidRDefault="00744F12" w:rsidP="0079571A">
      <w:pPr>
        <w:pStyle w:val="PL"/>
        <w:rPr>
          <w:lang w:val="it-IT"/>
        </w:rPr>
      </w:pPr>
    </w:p>
    <w:p w14:paraId="4DF43991" w14:textId="77777777" w:rsidR="00744F12" w:rsidRPr="00A512B1" w:rsidRDefault="00744F12" w:rsidP="0079571A">
      <w:pPr>
        <w:pStyle w:val="PL"/>
        <w:rPr>
          <w:lang w:val="it-IT"/>
        </w:rPr>
      </w:pPr>
      <w:r w:rsidRPr="00A512B1">
        <w:rPr>
          <w:b/>
          <w:lang w:val="it-IT"/>
        </w:rPr>
        <w:t>IN</w:t>
      </w:r>
      <w:r w:rsidRPr="00A512B1">
        <w:rPr>
          <w:lang w:val="it-IT"/>
        </w:rPr>
        <w:t xml:space="preserve"> when computing f1*:  </w:t>
      </w:r>
    </w:p>
    <w:p w14:paraId="2D515415" w14:textId="77777777" w:rsidR="00744F12" w:rsidRPr="00A512B1" w:rsidRDefault="00744F12" w:rsidP="0079571A">
      <w:pPr>
        <w:pStyle w:val="PL"/>
        <w:rPr>
          <w:lang w:val="it-IT"/>
        </w:rPr>
      </w:pPr>
      <w:r w:rsidRPr="00A512B1">
        <w:rPr>
          <w:lang w:val="it-IT"/>
        </w:rPr>
        <w:t>62 ff 5e a5 65 61 7d 3e bc 48 cd ae 76 a9 aa f3 e8 23 f2 89 bb 3c aa 47 8a a2 32 15 e4 52 60 3c 89 30 2e 31 4b 41 55 54 ef 8b 49 22 83 08 e3 b1 1f 65 de 8c c6 aa 70 c5 7d 29 41 3a 1f b7 9b c8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24136C64" w14:textId="77777777" w:rsidR="00744F12" w:rsidRPr="00A512B1" w:rsidRDefault="00744F12" w:rsidP="0079571A">
      <w:pPr>
        <w:pStyle w:val="PL"/>
        <w:rPr>
          <w:b/>
          <w:lang w:val="it-IT"/>
        </w:rPr>
      </w:pPr>
    </w:p>
    <w:p w14:paraId="18320C1A" w14:textId="77777777" w:rsidR="00744F12" w:rsidRPr="00A512B1" w:rsidRDefault="00744F12" w:rsidP="0079571A">
      <w:pPr>
        <w:pStyle w:val="PL"/>
        <w:rPr>
          <w:lang w:val="it-IT"/>
        </w:rPr>
      </w:pPr>
      <w:r w:rsidRPr="00A512B1">
        <w:rPr>
          <w:b/>
          <w:lang w:val="it-IT"/>
        </w:rPr>
        <w:t>OUT</w:t>
      </w:r>
      <w:r w:rsidRPr="00A512B1">
        <w:rPr>
          <w:lang w:val="it-IT"/>
        </w:rPr>
        <w:t xml:space="preserve"> when computing f1*:  </w:t>
      </w:r>
    </w:p>
    <w:p w14:paraId="5306F7C4" w14:textId="77777777" w:rsidR="00744F12" w:rsidRPr="00A512B1" w:rsidRDefault="00744F12" w:rsidP="0079571A">
      <w:pPr>
        <w:pStyle w:val="PL"/>
        <w:rPr>
          <w:lang w:val="it-IT"/>
        </w:rPr>
      </w:pPr>
      <w:r w:rsidRPr="00A512B1">
        <w:rPr>
          <w:lang w:val="it-IT"/>
        </w:rPr>
        <w:t>15 cb ac 66 2e 1e 02 c6 a0 8d 88 13 f1 23 34 c7 bb f6 0e 14 55 9b d3 d6 73 a5 ea 4d c5 98 e9 63 dd ec bf 5e c0 fb 55 7f 5f bd 41 ca 30 2b f7 31 0c 9b 35 64 ae 7b 48 86 69 fd 3a d8 5d 86 e4 e7 46 07 05 e3 8e 7d 0c 75 56 4a 6a 5f ce 85 7b 1d 68 11 98 ab ca ed 76 72 e5 b6 4d 1b 3e 0b 36 51 73 d9 dc 24 10 72 f5 a5 fb fa 49 1b 07 a8 3e d8 1f 8b b6 22 3d 29 d2 71 ce 91 01 e5 0c 34 0c e4 9e 65 ea 5f ad d6 38 05 ba ba c3 e5 4c b4 34 46 93 6b 1e 17 3f c6 a9 f5 bc 38 5d 37 68 90 b8 6b 8c 2f 4a 66 a1 75 8f 17 a0 9c 2e d8 8d 79 0d 59 9a 03 15 27 6e 66 17 33 cf 33 7c d4 8d 22 b1 09 50 46 eb f0 73 a4 82 24</w:t>
      </w:r>
    </w:p>
    <w:p w14:paraId="4D5C0E7E" w14:textId="77777777" w:rsidR="00744F12" w:rsidRDefault="006B75A4" w:rsidP="00744F12">
      <w:pPr>
        <w:pStyle w:val="Heading2"/>
      </w:pPr>
      <w:r w:rsidRPr="008E437A">
        <w:rPr>
          <w:lang w:val="it-IT"/>
        </w:rPr>
        <w:br w:type="page"/>
      </w:r>
      <w:bookmarkStart w:id="32" w:name="_Toc99532492"/>
      <w:r w:rsidR="0079571A">
        <w:t>6</w:t>
      </w:r>
      <w:r w:rsidR="00744F12">
        <w:t>.8</w:t>
      </w:r>
      <w:r w:rsidR="00744F12">
        <w:tab/>
        <w:t xml:space="preserve">Test </w:t>
      </w:r>
      <w:r w:rsidR="0079571A">
        <w:t xml:space="preserve">set </w:t>
      </w:r>
      <w:r w:rsidR="00744F12">
        <w:t>6</w:t>
      </w:r>
      <w:bookmarkEnd w:id="32"/>
    </w:p>
    <w:p w14:paraId="5FA4CE04" w14:textId="77777777" w:rsidR="00744F12" w:rsidRDefault="00744F12" w:rsidP="00744F12">
      <w:pPr>
        <w:spacing w:after="0"/>
      </w:pPr>
      <w:r>
        <w:t>Input Parameters:</w:t>
      </w:r>
    </w:p>
    <w:p w14:paraId="50804BEA" w14:textId="77777777" w:rsidR="00744F12" w:rsidRPr="00D94473" w:rsidRDefault="00744F12" w:rsidP="00744F12">
      <w:pPr>
        <w:spacing w:after="0"/>
        <w:rPr>
          <w:rFonts w:ascii="Courier New" w:hAnsi="Courier New"/>
          <w:sz w:val="19"/>
          <w:szCs w:val="19"/>
        </w:rPr>
      </w:pPr>
    </w:p>
    <w:p w14:paraId="64ED2F64" w14:textId="77777777" w:rsidR="00744F12" w:rsidRPr="00D94473" w:rsidRDefault="00744F12" w:rsidP="0079571A">
      <w:pPr>
        <w:pStyle w:val="PL"/>
      </w:pPr>
      <w:r>
        <w:t>K:</w:t>
      </w:r>
      <w:r>
        <w:tab/>
      </w:r>
      <w:r>
        <w:tab/>
      </w:r>
      <w:r w:rsidR="006B75A4">
        <w:tab/>
      </w:r>
      <w:r w:rsidRPr="00D94473">
        <w:t>1574ca56881d05c189c82880f789c9cd4244955f4426aa2b69c29f15770e5aa5</w:t>
      </w:r>
    </w:p>
    <w:p w14:paraId="7A3FF1EE" w14:textId="77777777" w:rsidR="00744F12" w:rsidRPr="00D94473" w:rsidRDefault="00744F12" w:rsidP="0079571A">
      <w:pPr>
        <w:pStyle w:val="PL"/>
      </w:pPr>
      <w:r w:rsidRPr="00D94473">
        <w:t>RAND:</w:t>
      </w:r>
      <w:r w:rsidRPr="00D94473">
        <w:tab/>
      </w:r>
      <w:r w:rsidR="0079571A">
        <w:tab/>
      </w:r>
      <w:r w:rsidRPr="00D94473">
        <w:t>c570aac68cde651fb1e3088322498bef</w:t>
      </w:r>
    </w:p>
    <w:p w14:paraId="0231392A" w14:textId="77777777" w:rsidR="00744F12" w:rsidRPr="00D94473" w:rsidRDefault="00744F12" w:rsidP="0079571A">
      <w:pPr>
        <w:pStyle w:val="PL"/>
      </w:pPr>
      <w:r w:rsidRPr="00D94473">
        <w:t>SQN:</w:t>
      </w:r>
      <w:r w:rsidRPr="00D94473">
        <w:tab/>
      </w:r>
      <w:r w:rsidR="006B75A4">
        <w:tab/>
      </w:r>
      <w:r w:rsidRPr="00D94473">
        <w:t>c89bb71f3a41</w:t>
      </w:r>
    </w:p>
    <w:p w14:paraId="356AC3EB" w14:textId="77777777" w:rsidR="00744F12" w:rsidRPr="00D94473" w:rsidRDefault="00744F12" w:rsidP="0079571A">
      <w:pPr>
        <w:pStyle w:val="PL"/>
      </w:pPr>
      <w:r w:rsidRPr="00D94473">
        <w:t>AMF:</w:t>
      </w:r>
      <w:r w:rsidRPr="00D94473">
        <w:tab/>
      </w:r>
      <w:r w:rsidR="006B75A4">
        <w:tab/>
      </w:r>
      <w:r w:rsidRPr="00D94473">
        <w:t>297d</w:t>
      </w:r>
    </w:p>
    <w:p w14:paraId="5BEAE909" w14:textId="77777777" w:rsidR="00744F12" w:rsidRDefault="00744F12" w:rsidP="00744F12">
      <w:pPr>
        <w:spacing w:after="0"/>
      </w:pPr>
    </w:p>
    <w:p w14:paraId="5DFAE6DE" w14:textId="77777777" w:rsidR="00744F12" w:rsidRPr="003B65DC" w:rsidRDefault="00744F12" w:rsidP="00744F12">
      <w:pPr>
        <w:spacing w:after="0"/>
      </w:pPr>
      <w:r w:rsidRPr="003B65DC">
        <w:t>Operator Configuration Parameters:</w:t>
      </w:r>
    </w:p>
    <w:p w14:paraId="7D77C25D" w14:textId="77777777" w:rsidR="00744F12" w:rsidRPr="003B65DC" w:rsidRDefault="00744F12" w:rsidP="00744F12">
      <w:pPr>
        <w:spacing w:after="0"/>
        <w:rPr>
          <w:rFonts w:ascii="Courier New" w:hAnsi="Courier New"/>
        </w:rPr>
      </w:pPr>
    </w:p>
    <w:p w14:paraId="76686351" w14:textId="77777777" w:rsidR="00744F12" w:rsidRPr="000B0A89" w:rsidRDefault="00744F12" w:rsidP="0079571A">
      <w:pPr>
        <w:pStyle w:val="PL"/>
      </w:pPr>
      <w:r w:rsidRPr="000B0A89">
        <w:t>TOP:</w:t>
      </w:r>
      <w:r w:rsidRPr="000B0A89">
        <w:tab/>
      </w:r>
      <w:r w:rsidR="006B75A4">
        <w:tab/>
      </w:r>
      <w:r w:rsidRPr="000B0A89">
        <w:t>e59f6eb10ea406813f4991b0b9e02f181edf4c7e17b480f66d34da35ee88c95e</w:t>
      </w:r>
    </w:p>
    <w:p w14:paraId="1DB70C3F" w14:textId="77777777" w:rsidR="00744F12" w:rsidRPr="00A512B1" w:rsidRDefault="00744F12" w:rsidP="0079571A">
      <w:pPr>
        <w:pStyle w:val="PL"/>
      </w:pPr>
      <w:proofErr w:type="spellStart"/>
      <w:r w:rsidRPr="000B0A89">
        <w:t>Klength</w:t>
      </w:r>
      <w:proofErr w:type="spellEnd"/>
      <w:r w:rsidRPr="000B0A89">
        <w:t xml:space="preserve"> = 256 bit</w:t>
      </w:r>
      <w:r w:rsidRPr="00A512B1">
        <w:t xml:space="preserve">s, </w:t>
      </w:r>
      <w:proofErr w:type="spellStart"/>
      <w:r w:rsidRPr="00A512B1">
        <w:t>MAClength</w:t>
      </w:r>
      <w:proofErr w:type="spellEnd"/>
      <w:r w:rsidRPr="00A512B1">
        <w:t xml:space="preserve"> = 256 bits, </w:t>
      </w:r>
      <w:proofErr w:type="spellStart"/>
      <w:r w:rsidRPr="00A512B1">
        <w:t>KeccakIterations</w:t>
      </w:r>
      <w:proofErr w:type="spellEnd"/>
      <w:r w:rsidRPr="00A512B1">
        <w:t xml:space="preserve"> = 2</w:t>
      </w:r>
    </w:p>
    <w:p w14:paraId="125D7D12" w14:textId="77777777" w:rsidR="00744F12" w:rsidRPr="00CA6B2D" w:rsidRDefault="00744F12" w:rsidP="00744F12">
      <w:pPr>
        <w:spacing w:after="0"/>
        <w:rPr>
          <w:rFonts w:ascii="Courier New" w:hAnsi="Courier New"/>
          <w:sz w:val="19"/>
          <w:szCs w:val="19"/>
        </w:rPr>
      </w:pPr>
      <w:proofErr w:type="spellStart"/>
      <w:r w:rsidRPr="00CA6B2D">
        <w:rPr>
          <w:rFonts w:ascii="Courier New" w:hAnsi="Courier New"/>
          <w:sz w:val="19"/>
          <w:szCs w:val="19"/>
        </w:rPr>
        <w:t>TOPc</w:t>
      </w:r>
      <w:proofErr w:type="spellEnd"/>
      <w:r w:rsidRPr="00CA6B2D">
        <w:rPr>
          <w:rFonts w:ascii="Courier New" w:hAnsi="Courier New"/>
          <w:sz w:val="19"/>
          <w:szCs w:val="19"/>
        </w:rPr>
        <w:t>:</w:t>
      </w:r>
      <w:r>
        <w:rPr>
          <w:rFonts w:ascii="Courier New" w:hAnsi="Courier New"/>
          <w:sz w:val="19"/>
          <w:szCs w:val="19"/>
        </w:rPr>
        <w:tab/>
      </w:r>
      <w:r w:rsidR="0079571A">
        <w:rPr>
          <w:rFonts w:ascii="Courier New" w:hAnsi="Courier New"/>
          <w:sz w:val="19"/>
          <w:szCs w:val="19"/>
        </w:rPr>
        <w:tab/>
      </w:r>
      <w:r w:rsidRPr="00CA6B2D">
        <w:rPr>
          <w:rFonts w:ascii="Courier New" w:hAnsi="Courier New"/>
          <w:sz w:val="19"/>
          <w:szCs w:val="19"/>
        </w:rPr>
        <w:t>b04a66f26c62fcd6c82de22a179ab65506ecf47f56245cd149966cfa9cec7a51</w:t>
      </w:r>
    </w:p>
    <w:p w14:paraId="2793C726" w14:textId="77777777" w:rsidR="00744F12" w:rsidRDefault="00744F12" w:rsidP="00744F12">
      <w:pPr>
        <w:spacing w:after="0"/>
      </w:pPr>
    </w:p>
    <w:p w14:paraId="6B4BCBB4" w14:textId="77777777" w:rsidR="00744F12" w:rsidRDefault="00744F12" w:rsidP="00744F12">
      <w:pPr>
        <w:spacing w:after="0"/>
      </w:pPr>
      <w:r>
        <w:t>Output Parameters:</w:t>
      </w:r>
    </w:p>
    <w:p w14:paraId="55D29C7E" w14:textId="77777777" w:rsidR="00744F12" w:rsidRDefault="00744F12" w:rsidP="00744F12">
      <w:pPr>
        <w:spacing w:after="0"/>
        <w:rPr>
          <w:rFonts w:ascii="Courier New" w:hAnsi="Courier New"/>
          <w:i/>
        </w:rPr>
      </w:pPr>
    </w:p>
    <w:p w14:paraId="0BCA8164" w14:textId="77777777" w:rsidR="00744F12" w:rsidRPr="00CA6B2D" w:rsidRDefault="00744F12" w:rsidP="0079571A">
      <w:pPr>
        <w:pStyle w:val="PL"/>
      </w:pPr>
      <w:r w:rsidRPr="00CA6B2D">
        <w:rPr>
          <w:i/>
        </w:rPr>
        <w:t>f1</w:t>
      </w:r>
      <w:r w:rsidRPr="00CA6B2D">
        <w:t>:</w:t>
      </w:r>
      <w:r>
        <w:tab/>
      </w:r>
      <w:r>
        <w:tab/>
      </w:r>
      <w:r w:rsidR="0079571A">
        <w:tab/>
      </w:r>
      <w:r w:rsidRPr="00CA6B2D">
        <w:t>90d2289ed1ca1c3dbc2247bb480d431ac71d2e4a7677f6e997cfddb0cbad88b7</w:t>
      </w:r>
    </w:p>
    <w:p w14:paraId="72D29737" w14:textId="77777777" w:rsidR="00744F12" w:rsidRPr="00CA6B2D" w:rsidRDefault="00744F12" w:rsidP="0079571A">
      <w:pPr>
        <w:pStyle w:val="PL"/>
      </w:pPr>
      <w:r w:rsidRPr="00CA6B2D">
        <w:rPr>
          <w:i/>
        </w:rPr>
        <w:t>f1*</w:t>
      </w:r>
      <w:r w:rsidRPr="00CA6B2D">
        <w:t>:</w:t>
      </w:r>
      <w:r>
        <w:tab/>
      </w:r>
      <w:r w:rsidR="006B75A4">
        <w:tab/>
      </w:r>
      <w:r w:rsidRPr="00CA6B2D">
        <w:t>427355dbac30e825063aba61b556e87583abac638e3ab01c4c884ad9d458dc2f</w:t>
      </w:r>
    </w:p>
    <w:p w14:paraId="14001A89" w14:textId="77777777" w:rsidR="00744F12" w:rsidRPr="009F3FBE" w:rsidRDefault="00744F12" w:rsidP="00744F12">
      <w:pPr>
        <w:spacing w:after="0"/>
        <w:rPr>
          <w:rFonts w:ascii="Courier New" w:hAnsi="Courier New"/>
        </w:rPr>
      </w:pPr>
    </w:p>
    <w:p w14:paraId="6306AF7E" w14:textId="77777777" w:rsidR="00744F12" w:rsidRDefault="00744F12" w:rsidP="00744F12">
      <w:pPr>
        <w:spacing w:after="0"/>
      </w:pPr>
      <w:r>
        <w:t>Intermediate Values:</w:t>
      </w:r>
    </w:p>
    <w:p w14:paraId="128757AF" w14:textId="77777777" w:rsidR="00744F12" w:rsidRPr="00D94473" w:rsidRDefault="00744F12" w:rsidP="00744F12">
      <w:pPr>
        <w:spacing w:after="0"/>
        <w:rPr>
          <w:rFonts w:ascii="Courier New" w:hAnsi="Courier New"/>
          <w:b/>
          <w:sz w:val="19"/>
          <w:szCs w:val="19"/>
        </w:rPr>
      </w:pPr>
    </w:p>
    <w:p w14:paraId="6D3B7F0E" w14:textId="77777777" w:rsidR="00744F12" w:rsidRPr="00D94473" w:rsidRDefault="00744F12" w:rsidP="0079571A">
      <w:pPr>
        <w:pStyle w:val="PL"/>
      </w:pPr>
      <w:r w:rsidRPr="00D94473">
        <w:rPr>
          <w:b/>
        </w:rPr>
        <w:t>IN</w:t>
      </w:r>
      <w:r w:rsidRPr="00D94473">
        <w:t xml:space="preserve"> when computing </w:t>
      </w:r>
      <w:proofErr w:type="spellStart"/>
      <w:r w:rsidRPr="00D94473">
        <w:t>TOPc</w:t>
      </w:r>
      <w:proofErr w:type="spellEnd"/>
      <w:r w:rsidRPr="00D94473">
        <w:t xml:space="preserve">: </w:t>
      </w:r>
    </w:p>
    <w:p w14:paraId="1E863BEA" w14:textId="77777777" w:rsidR="00744F12" w:rsidRPr="00A512B1" w:rsidRDefault="00744F12" w:rsidP="0079571A">
      <w:pPr>
        <w:pStyle w:val="PL"/>
        <w:rPr>
          <w:lang w:val="it-IT"/>
        </w:rPr>
      </w:pPr>
      <w:r w:rsidRPr="00A512B1">
        <w:rPr>
          <w:lang w:val="it-IT"/>
        </w:rPr>
        <w:t>5e c9 88 ee 35 da 34 6d f6 80 b4 17 7e 4c df 1e 18 2f e0 b9 b0 91 49 3f 81 06 a4 0e b1 6e 9f e5 01 30 2e 31 4b 41 55 54 00 00 00 00 00 00 00 00 00 00 00 00 00 00 00 00 00 00 00 00 00 00 00 00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1EB5555A" w14:textId="77777777" w:rsidR="00744F12" w:rsidRPr="00A512B1" w:rsidRDefault="00744F12" w:rsidP="0079571A">
      <w:pPr>
        <w:pStyle w:val="PL"/>
        <w:rPr>
          <w:lang w:val="it-IT"/>
        </w:rPr>
      </w:pPr>
    </w:p>
    <w:p w14:paraId="2D983344" w14:textId="77777777" w:rsidR="00744F12" w:rsidRPr="00D94473" w:rsidRDefault="00744F12" w:rsidP="0079571A">
      <w:pPr>
        <w:pStyle w:val="PL"/>
      </w:pPr>
      <w:r w:rsidRPr="00D94473">
        <w:rPr>
          <w:b/>
        </w:rPr>
        <w:t>OUT/IN</w:t>
      </w:r>
      <w:r w:rsidRPr="00D94473">
        <w:t xml:space="preserve"> after one Keccak iteration, when computing </w:t>
      </w:r>
      <w:proofErr w:type="spellStart"/>
      <w:r w:rsidRPr="00D94473">
        <w:t>TOPc</w:t>
      </w:r>
      <w:proofErr w:type="spellEnd"/>
      <w:r w:rsidRPr="00D94473">
        <w:t>:</w:t>
      </w:r>
    </w:p>
    <w:p w14:paraId="42F37BD0" w14:textId="77777777" w:rsidR="00744F12" w:rsidRPr="00A512B1" w:rsidRDefault="00744F12" w:rsidP="0079571A">
      <w:pPr>
        <w:pStyle w:val="PL"/>
        <w:rPr>
          <w:lang w:val="it-IT"/>
        </w:rPr>
      </w:pPr>
      <w:r w:rsidRPr="00A512B1">
        <w:rPr>
          <w:lang w:val="it-IT"/>
        </w:rPr>
        <w:t>62 ff 5e a5 65 61 7d 3e bc 48 cd ae 76 a9 aa f3 e8 23 f2 89 bb 3c aa 47 8a a2 32 15 e4 52 60 3c 43 f5 71 a5 ba 6c 9d 75 07 6f 91 9a b5 a5 4c d7 78 70 f9 b7 8d 11 f2 61 41 78 05 1e d8 ba a8 cd 6e 09 df 81 0a 0a b1 1f 3d 73 47 e5 77 d9 b3 fc 93 75 6e ef 30 fd 3d 8a 38 9a 80 ad 11 97 2f 07 a8 fe f8 22 43 46 74 bd 13 f2 ef 33 54 45 2f 2e c9 b0 91 b3 1b 51 e3 11 29 ab 2a 70 54 96 ff c9 ce ee e8 7e 08 ea 5a 75 44 fd ce 57 08 ea 7b 2d a1 c2 a9 15 bc 2a 48 cd a1 58 2d 05 6e 6e 25 c7 48 24 7a 6e 95 66 6d e3 24 de 09 24 72 4d 20 ae 2a ce d6 e0 5b ea 53 22 91 27 96 3f b9 4f 72 28 85 02 cb a6 94 95 1c 0f</w:t>
      </w:r>
    </w:p>
    <w:p w14:paraId="11E1B8AD" w14:textId="77777777" w:rsidR="00744F12" w:rsidRPr="00A512B1" w:rsidRDefault="00744F12" w:rsidP="0079571A">
      <w:pPr>
        <w:pStyle w:val="PL"/>
        <w:rPr>
          <w:lang w:val="it-IT"/>
        </w:rPr>
      </w:pPr>
    </w:p>
    <w:p w14:paraId="1B767DB9" w14:textId="77777777" w:rsidR="00744F12" w:rsidRPr="00D94473" w:rsidRDefault="00744F12" w:rsidP="0079571A">
      <w:pPr>
        <w:pStyle w:val="PL"/>
      </w:pPr>
      <w:r w:rsidRPr="00D94473">
        <w:rPr>
          <w:b/>
        </w:rPr>
        <w:t>OUT</w:t>
      </w:r>
      <w:r w:rsidRPr="00D94473">
        <w:t xml:space="preserve"> after second Keccak iteration, when computing </w:t>
      </w:r>
      <w:proofErr w:type="spellStart"/>
      <w:r w:rsidRPr="00D94473">
        <w:t>TOPc</w:t>
      </w:r>
      <w:proofErr w:type="spellEnd"/>
      <w:r w:rsidRPr="00D94473">
        <w:t>:</w:t>
      </w:r>
    </w:p>
    <w:p w14:paraId="2BC1D084" w14:textId="77777777" w:rsidR="00744F12" w:rsidRPr="00A512B1" w:rsidRDefault="00744F12" w:rsidP="0079571A">
      <w:pPr>
        <w:pStyle w:val="PL"/>
        <w:rPr>
          <w:b/>
          <w:lang w:val="it-IT"/>
        </w:rPr>
      </w:pPr>
      <w:r w:rsidRPr="00A512B1">
        <w:rPr>
          <w:lang w:val="it-IT"/>
        </w:rPr>
        <w:t>51 7a ec 9c fa 6c 96 49 d1 5c 24 56 7f f4 ec 06 55 b6 9a 17 2a e2 2d c8 d6 fc 62 6c f2 66 4a b0 5f 93 fc cc 52 f0 45 26 53 4e 5f 33 9f ec 28 68 9d 6b 24 10 d4 ef 31 27 6d f1 28 30 88 bc 84 4d e3 18 44 5b dc c3 f1 07 43 37 b8 b5 fd c5 e0 dd dd 91 04 aa 78 b3 38 64 72 7d 46 13 78 3b 35 fa 09 61 77 d8 db 1c 3b c3 4b 96 e9 23 ed 3f af 4a ec fc cf 8e f4 e0 a1 52 90 44 40 40 07 e4 1b 2d 53 47 11 e4 79 c6 bd a0 1a 35 96 0f 03 a3 78 17 bf a6 85 ad 3a 43 d1 46 45 98 da b6 9a 54 e4 56 5d 0b 5b 71 3a c8 f8 7c e7 d7 b6 2d a8 db 9c 87 72 e8 2c 07 12 2c 95 61 6c ee 1b 03 3f 2b 77 20 c1 2c 65 a7 4d 45 67 ac</w:t>
      </w:r>
    </w:p>
    <w:p w14:paraId="4569152B" w14:textId="77777777" w:rsidR="00744F12" w:rsidRPr="00A512B1" w:rsidRDefault="00744F12" w:rsidP="0079571A">
      <w:pPr>
        <w:pStyle w:val="PL"/>
        <w:rPr>
          <w:b/>
          <w:lang w:val="it-IT"/>
        </w:rPr>
      </w:pPr>
    </w:p>
    <w:p w14:paraId="6B5DFBD1" w14:textId="77777777" w:rsidR="00744F12" w:rsidRPr="00A512B1" w:rsidRDefault="00744F12" w:rsidP="0079571A">
      <w:pPr>
        <w:pStyle w:val="PL"/>
        <w:rPr>
          <w:lang w:val="it-IT"/>
        </w:rPr>
      </w:pPr>
      <w:r w:rsidRPr="00A512B1">
        <w:rPr>
          <w:b/>
          <w:lang w:val="it-IT"/>
        </w:rPr>
        <w:t>IN</w:t>
      </w:r>
      <w:r w:rsidRPr="00A512B1">
        <w:rPr>
          <w:lang w:val="it-IT"/>
        </w:rPr>
        <w:t xml:space="preserve"> when computing f1:  </w:t>
      </w:r>
    </w:p>
    <w:p w14:paraId="0F928208" w14:textId="77777777" w:rsidR="00744F12" w:rsidRPr="00A512B1" w:rsidRDefault="00744F12" w:rsidP="0079571A">
      <w:pPr>
        <w:pStyle w:val="PL"/>
        <w:rPr>
          <w:lang w:val="it-IT"/>
        </w:rPr>
      </w:pPr>
      <w:r w:rsidRPr="00A512B1">
        <w:rPr>
          <w:lang w:val="it-IT"/>
        </w:rPr>
        <w:t>51 7a ec 9c fa 6c 96 49 d1 5c 24 56 7f f4 ec 06 55 b6 9a 17 2a e2 2d c8 d6 fc 62 6c f2 66 4a b0 21 30 2e 31 4b 41 55 54 ef 8b 49 22 83 08 e3 b1 1f 65 de 8c c6 aa 70 c5 7d 29 41 3a 1f b7 9b c8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02931F30" w14:textId="77777777" w:rsidR="00744F12" w:rsidRPr="00A512B1" w:rsidRDefault="00744F12" w:rsidP="0079571A">
      <w:pPr>
        <w:pStyle w:val="PL"/>
        <w:rPr>
          <w:lang w:val="it-IT"/>
        </w:rPr>
      </w:pPr>
    </w:p>
    <w:p w14:paraId="61202357" w14:textId="77777777" w:rsidR="00744F12" w:rsidRPr="00D94473" w:rsidRDefault="006B75A4" w:rsidP="0079571A">
      <w:pPr>
        <w:pStyle w:val="PL"/>
      </w:pPr>
      <w:r w:rsidRPr="00A512B1">
        <w:rPr>
          <w:b/>
          <w:lang w:val="it-IT"/>
        </w:rPr>
        <w:br w:type="page"/>
      </w:r>
      <w:r w:rsidR="00744F12" w:rsidRPr="00D94473">
        <w:rPr>
          <w:b/>
        </w:rPr>
        <w:t>OUT/IN</w:t>
      </w:r>
      <w:r w:rsidR="00744F12" w:rsidRPr="00D94473">
        <w:t xml:space="preserve"> after one Keccak iteration, when computing f1:  </w:t>
      </w:r>
    </w:p>
    <w:p w14:paraId="28F8B593" w14:textId="77777777" w:rsidR="00744F12" w:rsidRPr="00A512B1" w:rsidRDefault="00744F12" w:rsidP="0079571A">
      <w:pPr>
        <w:pStyle w:val="PL"/>
        <w:rPr>
          <w:lang w:val="it-IT"/>
        </w:rPr>
      </w:pPr>
      <w:r w:rsidRPr="00A512B1">
        <w:rPr>
          <w:lang w:val="it-IT"/>
        </w:rPr>
        <w:t>26 52 3f 89 99 46 a9 85 f3 76 19 e7 38 9b 7e 42 e7 ab ff ff 8c 82 cb 1b 0f 22 5f 1d 64 29 a3 36 e2 22 63 bb 8b ee 5a c0 b4 b6 04 9d 77 54 69 a3 5c 21 42 a5 0d d6 28 4d 83 be 05 57 50 3c 5f 55 0d 18 30 26 ef e3 4b c9 d7 c9 2f 62 8c 25 95 e3 00 61 3d c1 df db a7 1c 18 87 22 18 12 e4 53 27 1d 98 20 eb a0 cb 01 34 59 18 58 b0 db ed 7f 54 f1 4f 5f 43 78 6c 44 38 9d a8 26 b6 34 41 1e 28 98 6f a6 7d 16 6d f2 84 90 b4 29 e9 06 b0 9f 3d 09 dc d6 d9 9f 8f 3d a8 b7 14 40 4e 7e 07 e9 dc d4 fd 36 a9 fa 76 4e bc a7 0f cd 6f 12 46 fe 82 67 23 ab 3f 17 94 e1 56 82 b9 48 b9 08 00 2c cc c1 7b ef 4d c9 70 57 e9</w:t>
      </w:r>
    </w:p>
    <w:p w14:paraId="685A8145" w14:textId="77777777" w:rsidR="00744F12" w:rsidRPr="00A512B1" w:rsidRDefault="00744F12" w:rsidP="0079571A">
      <w:pPr>
        <w:pStyle w:val="PL"/>
        <w:rPr>
          <w:lang w:val="it-IT"/>
        </w:rPr>
      </w:pPr>
    </w:p>
    <w:p w14:paraId="731E2F19" w14:textId="77777777" w:rsidR="00744F12" w:rsidRPr="00D94473" w:rsidRDefault="00744F12" w:rsidP="0079571A">
      <w:pPr>
        <w:pStyle w:val="PL"/>
      </w:pPr>
      <w:r w:rsidRPr="00D94473">
        <w:rPr>
          <w:b/>
        </w:rPr>
        <w:t>OUT</w:t>
      </w:r>
      <w:r w:rsidRPr="00D94473">
        <w:t xml:space="preserve"> after second Keccak iteration, when computing f1:</w:t>
      </w:r>
    </w:p>
    <w:p w14:paraId="6801B5A9" w14:textId="77777777" w:rsidR="00744F12" w:rsidRPr="00D94473" w:rsidRDefault="00744F12" w:rsidP="0079571A">
      <w:pPr>
        <w:pStyle w:val="PL"/>
        <w:rPr>
          <w:b/>
        </w:rPr>
      </w:pPr>
      <w:r w:rsidRPr="00D94473">
        <w:t xml:space="preserve">b7 88 ad </w:t>
      </w:r>
      <w:proofErr w:type="spellStart"/>
      <w:r w:rsidRPr="00D94473">
        <w:t>cb</w:t>
      </w:r>
      <w:proofErr w:type="spellEnd"/>
      <w:r w:rsidRPr="00D94473">
        <w:t xml:space="preserve"> b0 dd </w:t>
      </w:r>
      <w:proofErr w:type="spellStart"/>
      <w:r w:rsidRPr="00D94473">
        <w:t>cf</w:t>
      </w:r>
      <w:proofErr w:type="spellEnd"/>
      <w:r w:rsidRPr="00D94473">
        <w:t xml:space="preserve"> 97 e9 f6 77 76 4a 2e 1d c7 1a 43 0d 48 bb 47 22 </w:t>
      </w:r>
      <w:proofErr w:type="spellStart"/>
      <w:r w:rsidRPr="00D94473">
        <w:t>bc</w:t>
      </w:r>
      <w:proofErr w:type="spellEnd"/>
      <w:r w:rsidRPr="00D94473">
        <w:t xml:space="preserve"> 3d 1c ca d1 9e 28 d2 90 f3 69 1a f6 7f 10 1f 51 d8 d6 91 9c 19 55 1d 80 28 97 a8 e1 d6 11 68 70 01 39 24 28 7e b8 </w:t>
      </w:r>
      <w:proofErr w:type="spellStart"/>
      <w:r w:rsidRPr="00D94473">
        <w:t>b8</w:t>
      </w:r>
      <w:proofErr w:type="spellEnd"/>
      <w:r w:rsidRPr="00D94473">
        <w:t xml:space="preserve"> c4 54 0f 2e 02 c7 08 cd 6d 56 5a 2a 7f 42 77 c7 7b c5 dd </w:t>
      </w:r>
      <w:proofErr w:type="spellStart"/>
      <w:r w:rsidRPr="00D94473">
        <w:t>cb</w:t>
      </w:r>
      <w:proofErr w:type="spellEnd"/>
      <w:r w:rsidRPr="00D94473">
        <w:t xml:space="preserve"> 2d 8f f5 a2 02 76 d1 0b da 13 f0 ac 06 76 05 14 fc 7a d5 b7 30 a7 76 22 6b d5 b0 e6 e5 b7 47 d5 03 </w:t>
      </w:r>
      <w:proofErr w:type="spellStart"/>
      <w:r w:rsidRPr="00D94473">
        <w:t>af</w:t>
      </w:r>
      <w:proofErr w:type="spellEnd"/>
      <w:r w:rsidRPr="00D94473">
        <w:t xml:space="preserve"> b3 a1 64 f9 b1 f0 b5 aa 13 99 8c </w:t>
      </w:r>
      <w:proofErr w:type="spellStart"/>
      <w:r w:rsidRPr="00D94473">
        <w:t>fd</w:t>
      </w:r>
      <w:proofErr w:type="spellEnd"/>
      <w:r w:rsidRPr="00D94473">
        <w:t xml:space="preserve"> a4 69 b0 7a a6 0c </w:t>
      </w:r>
      <w:proofErr w:type="spellStart"/>
      <w:r w:rsidRPr="00D94473">
        <w:t>0c</w:t>
      </w:r>
      <w:proofErr w:type="spellEnd"/>
      <w:r w:rsidRPr="00D94473">
        <w:t xml:space="preserve"> 1c 25 ed b1 d1 bb </w:t>
      </w:r>
      <w:proofErr w:type="spellStart"/>
      <w:r w:rsidRPr="00D94473">
        <w:t>bb</w:t>
      </w:r>
      <w:proofErr w:type="spellEnd"/>
      <w:r w:rsidRPr="00D94473">
        <w:t xml:space="preserve"> 15 40 3a bf fc 83 b5 c3 87 7a 2f 65 82 1f 41 97 06 8f 13 f1 7f fb fa 92 72 3d 47 63 86 45 6c 61 4c c9 30 93 1c f7 73 52 24 7c 20 96 f8 95 aa 1c b1 63 44 74 </w:t>
      </w:r>
      <w:proofErr w:type="spellStart"/>
      <w:r w:rsidRPr="00D94473">
        <w:t>db</w:t>
      </w:r>
      <w:proofErr w:type="spellEnd"/>
      <w:r w:rsidRPr="00D94473">
        <w:t xml:space="preserve"> f4 0c a1 47</w:t>
      </w:r>
    </w:p>
    <w:p w14:paraId="24A2FDAC" w14:textId="77777777" w:rsidR="00744F12" w:rsidRPr="00D94473" w:rsidRDefault="00744F12" w:rsidP="0079571A">
      <w:pPr>
        <w:pStyle w:val="PL"/>
      </w:pPr>
    </w:p>
    <w:p w14:paraId="1BEA6AD5" w14:textId="77777777" w:rsidR="00744F12" w:rsidRPr="00D94473" w:rsidRDefault="00744F12" w:rsidP="0079571A">
      <w:pPr>
        <w:pStyle w:val="PL"/>
      </w:pPr>
      <w:r w:rsidRPr="00D94473">
        <w:rPr>
          <w:b/>
        </w:rPr>
        <w:t>IN</w:t>
      </w:r>
      <w:r w:rsidRPr="00D94473">
        <w:t xml:space="preserve"> when computing f1*:  </w:t>
      </w:r>
    </w:p>
    <w:p w14:paraId="0B111B77" w14:textId="77777777" w:rsidR="00744F12" w:rsidRPr="00D94473" w:rsidRDefault="00744F12" w:rsidP="0079571A">
      <w:pPr>
        <w:pStyle w:val="PL"/>
      </w:pPr>
      <w:r w:rsidRPr="00D94473">
        <w:t xml:space="preserve">51 7a </w:t>
      </w:r>
      <w:proofErr w:type="spellStart"/>
      <w:r w:rsidRPr="00D94473">
        <w:t>ec</w:t>
      </w:r>
      <w:proofErr w:type="spellEnd"/>
      <w:r w:rsidRPr="00D94473">
        <w:t xml:space="preserve"> 9c fa 6c 96 49 d1 5c 24 56 7f f4 </w:t>
      </w:r>
      <w:proofErr w:type="spellStart"/>
      <w:r w:rsidRPr="00D94473">
        <w:t>ec</w:t>
      </w:r>
      <w:proofErr w:type="spellEnd"/>
      <w:r w:rsidRPr="00D94473">
        <w:t xml:space="preserve"> 06 55 b6 9a 17 2a e2 2d c8 d6 fc 62 6c f2 66 4a b0 a1 30 2e 31 4b 41 55 54 </w:t>
      </w:r>
      <w:proofErr w:type="spellStart"/>
      <w:r w:rsidRPr="00D94473">
        <w:t>ef</w:t>
      </w:r>
      <w:proofErr w:type="spellEnd"/>
      <w:r w:rsidRPr="00D94473">
        <w:t xml:space="preserve"> 8b 49 22 83 08 e3 b1 1f 65 de 8c c6 aa 70 c5 7d 29 41 3a 1f b7 9b c8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2A574C8B" w14:textId="77777777" w:rsidR="00744F12" w:rsidRPr="00D94473" w:rsidRDefault="00744F12" w:rsidP="0079571A">
      <w:pPr>
        <w:pStyle w:val="PL"/>
      </w:pPr>
    </w:p>
    <w:p w14:paraId="72203FB1" w14:textId="77777777" w:rsidR="00744F12" w:rsidRPr="00D94473" w:rsidRDefault="00744F12" w:rsidP="0079571A">
      <w:pPr>
        <w:pStyle w:val="PL"/>
      </w:pPr>
      <w:r w:rsidRPr="00D94473">
        <w:rPr>
          <w:b/>
        </w:rPr>
        <w:t>OUT/IN</w:t>
      </w:r>
      <w:r w:rsidRPr="00D94473">
        <w:t xml:space="preserve"> after one Keccak iteration, when computing f1*:  </w:t>
      </w:r>
    </w:p>
    <w:p w14:paraId="5A386947" w14:textId="77777777" w:rsidR="00744F12" w:rsidRPr="00A512B1" w:rsidRDefault="00744F12" w:rsidP="0079571A">
      <w:pPr>
        <w:pStyle w:val="PL"/>
        <w:rPr>
          <w:lang w:val="it-IT"/>
        </w:rPr>
      </w:pPr>
      <w:r w:rsidRPr="00A512B1">
        <w:rPr>
          <w:lang w:val="it-IT"/>
        </w:rPr>
        <w:t>24 76 d2 da c5 9e 2e 93 49 df 32 55 a9 da b1 b6 9e b5 c2 08 f1 51 c7 30 9e 8c 8f 17 db 45 6d 0b 5e b0 af b6 c7 3e 37 ce 8c cc cf 20 b7 9d 8a 67 29 41 49 17 48 09 e4 29 70 93 30 c4 ad 23 1d 3e 52 11 ae 0b d8 05 20 c4 3a d4 b4 36 62 57 92 a7 6c 52 08 9d 0f 73 92 71 15 1a 37 59 4d f6 6d e4 42 9f 3c 97 0a 34 56 b6 ce 2c 78 cd 11 28 71 7f 4b db 73 1a 4c 97 db e5 eb 73 53 fe 81 e3 7c 33 ac 60 b8 21 22 ea c6 11 a9 8e 0e 74 42 b9 99 64 75 22 93 e4 f9 c6 96 ba 05 f0 7a 21 45 1f 90 73 0c 96 78 c6 45 ad 4b e4 4c 4d 2d 98 1a 34 12 08 1c 9c 6b 05 c9 93 ff 1c 56 1a 0d 24 2b 47 06 d5 01 c3 47 65 b3 7a 0b 50</w:t>
      </w:r>
    </w:p>
    <w:p w14:paraId="412BABEC" w14:textId="77777777" w:rsidR="00744F12" w:rsidRPr="00A512B1" w:rsidRDefault="00744F12" w:rsidP="0079571A">
      <w:pPr>
        <w:pStyle w:val="PL"/>
        <w:rPr>
          <w:lang w:val="it-IT"/>
        </w:rPr>
      </w:pPr>
    </w:p>
    <w:p w14:paraId="436F627D" w14:textId="77777777" w:rsidR="00744F12" w:rsidRPr="00D94473" w:rsidRDefault="00744F12" w:rsidP="0079571A">
      <w:pPr>
        <w:pStyle w:val="PL"/>
      </w:pPr>
      <w:r w:rsidRPr="00D94473">
        <w:rPr>
          <w:b/>
        </w:rPr>
        <w:t>OUT</w:t>
      </w:r>
      <w:r w:rsidRPr="00D94473">
        <w:t xml:space="preserve"> after second Keccak iteration, when computing f1*:</w:t>
      </w:r>
    </w:p>
    <w:p w14:paraId="23222283" w14:textId="77777777" w:rsidR="00744F12" w:rsidRDefault="00744F12" w:rsidP="0079571A">
      <w:pPr>
        <w:pStyle w:val="PL"/>
        <w:rPr>
          <w:lang w:val="it-IT"/>
        </w:rPr>
      </w:pPr>
      <w:r w:rsidRPr="00A512B1">
        <w:rPr>
          <w:lang w:val="it-IT"/>
        </w:rPr>
        <w:t>2f dc 58 d4 d9 4a 88 4c 1c b0 3a 8e 63 ac ab 83 75 e8 56 b5 61 ba 3a 06 25 e8 30 ac db 55 73 42 86 64 6f 87 18 9b 43 54 25 b5 d6 65 4e 22 82 28 b6 97 b8 1c be ad 65 5b 71 aa cc c2 5e 3d 7e 51 b5 cb 5a c2 27 f6 7f 2a d8 a0 62 97 67 82 b0 8a 7e c3 f1 b5 38 d6 00 8c 0b ab ef 83 da 64 36 6b 62 a5 3f 88 a3 dc 06 29 bd ed 79 5f 32 20 f3 c6 5c 76 bd d0 12 43 e8 8f 63 d6 91 2e 5f b5 cd a1 67 b7 1f 9b aa a7 42 dc 19 3f f7 8c 17 67 a3 8a 1c 96 40 8c ce 16 92 39 b0 77 f2 90 3a 07 b8 c4 6a 04 8d 66 31 8e 59 5e a4 bb 92 99 2c 7c 2d 3d cd 38 19 75 b6 e0 5f 85 ba 18 15 20 96 cc 30 ed 22 14 0f f3 b6 71 1e a7</w:t>
      </w:r>
    </w:p>
    <w:p w14:paraId="6F92D1E8" w14:textId="77777777" w:rsidR="0079571A" w:rsidRPr="00A512B1" w:rsidRDefault="0079571A" w:rsidP="0079571A">
      <w:pPr>
        <w:pStyle w:val="PL"/>
        <w:rPr>
          <w:lang w:val="it-IT"/>
        </w:rPr>
      </w:pPr>
    </w:p>
    <w:p w14:paraId="6E8B94B5" w14:textId="77777777" w:rsidR="00744F12" w:rsidRDefault="00744F12" w:rsidP="00744F12">
      <w:pPr>
        <w:spacing w:after="0"/>
        <w:rPr>
          <w:i/>
        </w:rPr>
      </w:pPr>
      <w:r w:rsidRPr="00BC12EF">
        <w:rPr>
          <w:i/>
        </w:rPr>
        <w:t xml:space="preserve">Note that this </w:t>
      </w:r>
      <w:r>
        <w:rPr>
          <w:i/>
        </w:rPr>
        <w:t>final</w:t>
      </w:r>
      <w:r w:rsidRPr="00BC12EF">
        <w:rPr>
          <w:i/>
        </w:rPr>
        <w:t xml:space="preserve"> iteration corresponds to Test Set 1 for Keccak </w:t>
      </w:r>
      <w:proofErr w:type="spellStart"/>
      <w:r w:rsidRPr="00BC12EF">
        <w:rPr>
          <w:i/>
        </w:rPr>
        <w:t>in</w:t>
      </w:r>
      <w:r w:rsidR="0079571A" w:rsidRPr="00894B76">
        <w:rPr>
          <w:i/>
        </w:rPr>
        <w:t>clause</w:t>
      </w:r>
      <w:proofErr w:type="spellEnd"/>
      <w:r w:rsidRPr="00BC12EF">
        <w:rPr>
          <w:i/>
        </w:rPr>
        <w:t xml:space="preserve"> </w:t>
      </w:r>
      <w:r w:rsidR="0079571A" w:rsidRPr="00894B76">
        <w:rPr>
          <w:i/>
        </w:rPr>
        <w:t>5</w:t>
      </w:r>
      <w:r w:rsidRPr="00BC12EF">
        <w:rPr>
          <w:i/>
        </w:rPr>
        <w:t>.3.</w:t>
      </w:r>
    </w:p>
    <w:p w14:paraId="7BD4E574" w14:textId="77777777" w:rsidR="00744F12" w:rsidRDefault="00744F12" w:rsidP="00744F12">
      <w:pPr>
        <w:spacing w:after="0"/>
        <w:rPr>
          <w:i/>
        </w:rPr>
      </w:pPr>
    </w:p>
    <w:p w14:paraId="31737D2A" w14:textId="77777777" w:rsidR="0040336E" w:rsidRPr="00744F12" w:rsidRDefault="00744F12" w:rsidP="007F5D52">
      <w:pPr>
        <w:pStyle w:val="Heading1"/>
      </w:pPr>
      <w:r>
        <w:br w:type="page"/>
      </w:r>
      <w:bookmarkStart w:id="33" w:name="_Toc99532493"/>
      <w:r w:rsidR="0079571A" w:rsidRPr="00E32C72">
        <w:t>7</w:t>
      </w:r>
      <w:r w:rsidR="007F5D52">
        <w:tab/>
      </w:r>
      <w:r w:rsidR="0079571A" w:rsidRPr="007850FD">
        <w:t xml:space="preserve">Algorithms </w:t>
      </w:r>
      <w:r w:rsidR="007F5D52">
        <w:t xml:space="preserve">f2, f3, f4, f5 </w:t>
      </w:r>
      <w:r w:rsidR="0079571A" w:rsidRPr="007850FD">
        <w:t xml:space="preserve">and </w:t>
      </w:r>
      <w:r w:rsidR="007F5D52">
        <w:t>f5*</w:t>
      </w:r>
      <w:bookmarkEnd w:id="33"/>
    </w:p>
    <w:p w14:paraId="36958EFF" w14:textId="77777777" w:rsidR="00CE01B5" w:rsidRDefault="0079571A" w:rsidP="00CE01B5">
      <w:pPr>
        <w:pStyle w:val="Heading2"/>
      </w:pPr>
      <w:bookmarkStart w:id="34" w:name="_Toc99532494"/>
      <w:r w:rsidRPr="007850FD">
        <w:t>7</w:t>
      </w:r>
      <w:r w:rsidR="00CE01B5">
        <w:t>.1</w:t>
      </w:r>
      <w:r w:rsidR="00CE01B5">
        <w:tab/>
        <w:t>Overview</w:t>
      </w:r>
      <w:bookmarkEnd w:id="34"/>
    </w:p>
    <w:p w14:paraId="229BA534" w14:textId="77777777" w:rsidR="00CE01B5" w:rsidRDefault="00CE01B5" w:rsidP="00CE01B5">
      <w:r>
        <w:t xml:space="preserve">The test data sets presented here are for the algorithms </w:t>
      </w:r>
      <w:r>
        <w:rPr>
          <w:i/>
        </w:rPr>
        <w:t>f2, f3, f4, f5, f5*</w:t>
      </w:r>
      <w:r>
        <w:t>. I</w:t>
      </w:r>
      <w:r w:rsidRPr="00CD3680">
        <w:t>nputs and outputs to the permutation Π are also presented here to assist with the implementation.</w:t>
      </w:r>
    </w:p>
    <w:p w14:paraId="481D8A31" w14:textId="77777777" w:rsidR="00CE01B5" w:rsidRDefault="0079571A" w:rsidP="00CE01B5">
      <w:pPr>
        <w:pStyle w:val="Heading2"/>
      </w:pPr>
      <w:bookmarkStart w:id="35" w:name="_Toc99532495"/>
      <w:r w:rsidRPr="003205AA">
        <w:t>7</w:t>
      </w:r>
      <w:r w:rsidR="00CE01B5">
        <w:t>.2</w:t>
      </w:r>
      <w:r w:rsidR="00CE01B5">
        <w:tab/>
        <w:t>Format</w:t>
      </w:r>
      <w:bookmarkEnd w:id="35"/>
    </w:p>
    <w:p w14:paraId="304B4C86" w14:textId="77777777" w:rsidR="00CE01B5" w:rsidRDefault="00CE01B5" w:rsidP="00CE01B5">
      <w:r>
        <w:t xml:space="preserve">Each test starts by showing the inputs K and RAND to the functions. Next are shown the operator configuration field TOP, and other operator configuration parameters: the length of the K, the length of the outputs CK, IK and RES, and the number of Keccak iterations. </w:t>
      </w:r>
    </w:p>
    <w:p w14:paraId="53C37889" w14:textId="77777777" w:rsidR="00CE01B5" w:rsidRDefault="00CE01B5" w:rsidP="00CE01B5">
      <w:r>
        <w:t>These are followed by the value of TOP</w:t>
      </w:r>
      <w:r>
        <w:rPr>
          <w:vertAlign w:val="subscript"/>
        </w:rPr>
        <w:t>C</w:t>
      </w:r>
      <w:r>
        <w:t xml:space="preserve"> and then the output values of </w:t>
      </w:r>
      <w:r>
        <w:rPr>
          <w:i/>
        </w:rPr>
        <w:t>f2-f5</w:t>
      </w:r>
      <w:r>
        <w:t xml:space="preserve"> and </w:t>
      </w:r>
      <w:r>
        <w:rPr>
          <w:i/>
        </w:rPr>
        <w:t>f5</w:t>
      </w:r>
      <w:r>
        <w:t>* are shown. The value TOP</w:t>
      </w:r>
      <w:r>
        <w:rPr>
          <w:vertAlign w:val="subscript"/>
        </w:rPr>
        <w:t>C</w:t>
      </w:r>
      <w:r>
        <w:t xml:space="preserve"> should not be computed on but off the UICC. In the example code TOP</w:t>
      </w:r>
      <w:r>
        <w:rPr>
          <w:vertAlign w:val="subscript"/>
        </w:rPr>
        <w:t>C</w:t>
      </w:r>
      <w:r>
        <w:t xml:space="preserve"> is computed inside the functions, so it was included in the test data.</w:t>
      </w:r>
    </w:p>
    <w:p w14:paraId="0CF40108" w14:textId="77777777" w:rsidR="00CE01B5" w:rsidRDefault="00CE01B5" w:rsidP="00CE01B5">
      <w:r>
        <w:t xml:space="preserve">All the input, output and configuration parameters are presented using the bit/byte ordering convention described in </w:t>
      </w:r>
      <w:r w:rsidR="008D1C6C">
        <w:t>clause</w:t>
      </w:r>
      <w:r>
        <w:t xml:space="preserve"> </w:t>
      </w:r>
      <w:r w:rsidR="0079571A" w:rsidRPr="00B44B80">
        <w:t>4</w:t>
      </w:r>
      <w:r>
        <w:t xml:space="preserve">.3. Intermediate inputs and outputs to the permutation </w:t>
      </w:r>
      <w:r w:rsidRPr="00CD3680">
        <w:t xml:space="preserve">Π are </w:t>
      </w:r>
      <w:r>
        <w:t xml:space="preserve">also shown, as lists of 200 bytes, using the convention described in </w:t>
      </w:r>
      <w:r w:rsidR="008D1C6C">
        <w:t>clause</w:t>
      </w:r>
      <w:r>
        <w:t xml:space="preserve"> </w:t>
      </w:r>
      <w:r w:rsidR="0079571A" w:rsidRPr="0040683A">
        <w:t>5</w:t>
      </w:r>
      <w:r>
        <w:t>.2.</w:t>
      </w:r>
    </w:p>
    <w:p w14:paraId="07D83A8B" w14:textId="77777777" w:rsidR="00CE01B5" w:rsidRDefault="003A2EA0" w:rsidP="00CE01B5">
      <w:pPr>
        <w:pStyle w:val="Heading2"/>
      </w:pPr>
      <w:r>
        <w:br w:type="page"/>
      </w:r>
      <w:bookmarkStart w:id="36" w:name="_Toc99532496"/>
      <w:r w:rsidR="0079571A" w:rsidRPr="00266281">
        <w:t>7</w:t>
      </w:r>
      <w:r w:rsidR="00CE01B5">
        <w:t>.3</w:t>
      </w:r>
      <w:r w:rsidR="00CE01B5">
        <w:tab/>
        <w:t xml:space="preserve">Test </w:t>
      </w:r>
      <w:r w:rsidR="0079571A" w:rsidRPr="00F0100B">
        <w:t>s</w:t>
      </w:r>
      <w:r w:rsidR="00CE01B5">
        <w:t>et 1</w:t>
      </w:r>
      <w:bookmarkEnd w:id="36"/>
    </w:p>
    <w:p w14:paraId="0D4AA78A" w14:textId="77777777" w:rsidR="001C7032" w:rsidRDefault="001C7032" w:rsidP="001C7032">
      <w:pPr>
        <w:spacing w:after="0"/>
      </w:pPr>
      <w:r>
        <w:t>Input Parameters:</w:t>
      </w:r>
    </w:p>
    <w:p w14:paraId="0409FFBA" w14:textId="77777777" w:rsidR="001C7032" w:rsidRPr="00CC7796" w:rsidRDefault="001C7032" w:rsidP="001C7032">
      <w:pPr>
        <w:spacing w:after="0"/>
        <w:rPr>
          <w:rFonts w:ascii="Courier New" w:hAnsi="Courier New"/>
          <w:sz w:val="19"/>
          <w:szCs w:val="19"/>
        </w:rPr>
      </w:pPr>
    </w:p>
    <w:p w14:paraId="0EA42497" w14:textId="77777777" w:rsidR="001C7032" w:rsidRPr="00CC7796" w:rsidRDefault="001C7032" w:rsidP="0079571A">
      <w:pPr>
        <w:pStyle w:val="PL"/>
      </w:pPr>
      <w:r w:rsidRPr="00CC7796">
        <w:t>K:</w:t>
      </w:r>
      <w:r w:rsidRPr="00CC7796">
        <w:tab/>
      </w:r>
      <w:r w:rsidRPr="00CC7796">
        <w:tab/>
      </w:r>
      <w:r w:rsidR="006B75A4">
        <w:tab/>
      </w:r>
      <w:proofErr w:type="spellStart"/>
      <w:r w:rsidRPr="00CC7796">
        <w:t>abababababababababababababababab</w:t>
      </w:r>
      <w:proofErr w:type="spellEnd"/>
    </w:p>
    <w:p w14:paraId="4A1C7A2A" w14:textId="77777777" w:rsidR="001C7032" w:rsidRPr="00CC7796" w:rsidRDefault="001C7032" w:rsidP="0079571A">
      <w:pPr>
        <w:pStyle w:val="PL"/>
      </w:pPr>
      <w:r w:rsidRPr="00CC7796">
        <w:t>RAND:</w:t>
      </w:r>
      <w:r w:rsidRPr="00CC7796">
        <w:tab/>
      </w:r>
      <w:r w:rsidR="0079571A">
        <w:tab/>
      </w:r>
      <w:r w:rsidRPr="00CC7796">
        <w:t>42424242424242424242424242424242</w:t>
      </w:r>
    </w:p>
    <w:p w14:paraId="418777C5" w14:textId="77777777" w:rsidR="001C7032" w:rsidRPr="00CC7796" w:rsidRDefault="001C7032" w:rsidP="001C7032">
      <w:pPr>
        <w:spacing w:after="0"/>
        <w:rPr>
          <w:sz w:val="19"/>
          <w:szCs w:val="19"/>
        </w:rPr>
      </w:pPr>
    </w:p>
    <w:p w14:paraId="050AAA98" w14:textId="77777777" w:rsidR="001C7032" w:rsidRDefault="001C7032" w:rsidP="001C7032">
      <w:pPr>
        <w:spacing w:after="0"/>
      </w:pPr>
      <w:r>
        <w:t>Operator Configuration Parameters:</w:t>
      </w:r>
    </w:p>
    <w:p w14:paraId="053F3D86" w14:textId="77777777" w:rsidR="001C7032" w:rsidRPr="00CC7796" w:rsidRDefault="001C7032" w:rsidP="001C7032">
      <w:pPr>
        <w:spacing w:after="0"/>
        <w:rPr>
          <w:rFonts w:ascii="Courier New" w:hAnsi="Courier New"/>
          <w:sz w:val="19"/>
          <w:szCs w:val="19"/>
        </w:rPr>
      </w:pPr>
    </w:p>
    <w:p w14:paraId="6627E8E9" w14:textId="77777777" w:rsidR="001C7032" w:rsidRPr="00CC7796" w:rsidRDefault="001C7032" w:rsidP="0079571A">
      <w:pPr>
        <w:pStyle w:val="PL"/>
      </w:pPr>
      <w:r>
        <w:t>TOP:</w:t>
      </w:r>
      <w:r>
        <w:tab/>
      </w:r>
      <w:r w:rsidR="006B75A4">
        <w:tab/>
      </w:r>
      <w:r w:rsidRPr="00CC7796">
        <w:t>5555555555555555555555555555555555555555555555555555555555555555</w:t>
      </w:r>
    </w:p>
    <w:p w14:paraId="241F2B6E" w14:textId="77777777" w:rsidR="001C7032" w:rsidRDefault="001C7032" w:rsidP="0079571A">
      <w:pPr>
        <w:pStyle w:val="PL"/>
      </w:pPr>
      <w:proofErr w:type="spellStart"/>
      <w:r w:rsidRPr="00CC7796">
        <w:t>Klength</w:t>
      </w:r>
      <w:proofErr w:type="spellEnd"/>
      <w:r w:rsidRPr="00CC7796">
        <w:t xml:space="preserve"> = 128 bits, </w:t>
      </w:r>
      <w:proofErr w:type="spellStart"/>
      <w:r w:rsidRPr="00CC7796">
        <w:t>CKlength</w:t>
      </w:r>
      <w:proofErr w:type="spellEnd"/>
      <w:r w:rsidRPr="00CC7796">
        <w:t xml:space="preserve"> = 128 bits, </w:t>
      </w:r>
      <w:proofErr w:type="spellStart"/>
      <w:r w:rsidRPr="00CC7796">
        <w:t>IKlength</w:t>
      </w:r>
      <w:proofErr w:type="spellEnd"/>
      <w:r w:rsidRPr="00CC7796">
        <w:t xml:space="preserve"> = 128 bits, </w:t>
      </w:r>
    </w:p>
    <w:p w14:paraId="5AD1ED4E" w14:textId="77777777" w:rsidR="001C7032" w:rsidRPr="00CC7796" w:rsidRDefault="001C7032" w:rsidP="0079571A">
      <w:pPr>
        <w:pStyle w:val="PL"/>
      </w:pPr>
      <w:proofErr w:type="spellStart"/>
      <w:r w:rsidRPr="00CC7796">
        <w:t>RESLength</w:t>
      </w:r>
      <w:proofErr w:type="spellEnd"/>
      <w:r w:rsidRPr="00CC7796">
        <w:t xml:space="preserve"> = 32 bits, </w:t>
      </w:r>
      <w:proofErr w:type="spellStart"/>
      <w:r w:rsidRPr="00CC7796">
        <w:t>KeccakIterations</w:t>
      </w:r>
      <w:proofErr w:type="spellEnd"/>
      <w:r w:rsidRPr="00CC7796">
        <w:t xml:space="preserve"> = 1</w:t>
      </w:r>
    </w:p>
    <w:p w14:paraId="4289BB14" w14:textId="77777777" w:rsidR="001C7032" w:rsidRPr="00CC7796" w:rsidRDefault="001C7032" w:rsidP="0079571A">
      <w:pPr>
        <w:pStyle w:val="PL"/>
      </w:pPr>
      <w:proofErr w:type="spellStart"/>
      <w:r w:rsidRPr="00CC7796">
        <w:t>TOPc</w:t>
      </w:r>
      <w:proofErr w:type="spellEnd"/>
      <w:r w:rsidRPr="00CC7796">
        <w:t>:</w:t>
      </w:r>
      <w:r>
        <w:tab/>
      </w:r>
      <w:r w:rsidR="0079571A">
        <w:tab/>
      </w:r>
      <w:r w:rsidRPr="00CC7796">
        <w:t>bd04d9530e87513c5d837ac2ad954623a8e2330c115305a73eb45d1f40cccbff</w:t>
      </w:r>
    </w:p>
    <w:p w14:paraId="38DABDC4" w14:textId="77777777" w:rsidR="001C7032" w:rsidRPr="00CC7796" w:rsidRDefault="001C7032" w:rsidP="0079571A">
      <w:pPr>
        <w:pStyle w:val="PL"/>
      </w:pPr>
    </w:p>
    <w:p w14:paraId="3AAED754" w14:textId="77777777" w:rsidR="001C7032" w:rsidRDefault="001C7032" w:rsidP="001C7032">
      <w:pPr>
        <w:spacing w:after="0"/>
      </w:pPr>
      <w:r>
        <w:t>Output Parameters:</w:t>
      </w:r>
    </w:p>
    <w:p w14:paraId="60878429" w14:textId="77777777" w:rsidR="001C7032" w:rsidRPr="00CC7796" w:rsidRDefault="001C7032" w:rsidP="001C7032">
      <w:pPr>
        <w:spacing w:after="0"/>
        <w:rPr>
          <w:rFonts w:ascii="Courier New" w:hAnsi="Courier New"/>
          <w:i/>
          <w:sz w:val="19"/>
          <w:szCs w:val="19"/>
        </w:rPr>
      </w:pPr>
    </w:p>
    <w:p w14:paraId="49E60025" w14:textId="77777777" w:rsidR="001C7032" w:rsidRPr="00A512B1" w:rsidRDefault="001C7032" w:rsidP="0079571A">
      <w:pPr>
        <w:pStyle w:val="PL"/>
        <w:rPr>
          <w:lang w:val="it-IT"/>
        </w:rPr>
      </w:pPr>
      <w:r w:rsidRPr="00A512B1">
        <w:rPr>
          <w:i/>
          <w:lang w:val="it-IT"/>
        </w:rPr>
        <w:t>f2</w:t>
      </w:r>
      <w:r w:rsidRPr="00A512B1">
        <w:rPr>
          <w:lang w:val="it-IT"/>
        </w:rPr>
        <w:t>:</w:t>
      </w:r>
      <w:r w:rsidRPr="00A512B1">
        <w:rPr>
          <w:lang w:val="it-IT"/>
        </w:rPr>
        <w:tab/>
      </w:r>
      <w:r w:rsidRPr="00A512B1">
        <w:rPr>
          <w:lang w:val="it-IT"/>
        </w:rPr>
        <w:tab/>
      </w:r>
      <w:r w:rsidR="0079571A">
        <w:rPr>
          <w:lang w:val="it-IT"/>
        </w:rPr>
        <w:tab/>
      </w:r>
      <w:r w:rsidRPr="00A512B1">
        <w:rPr>
          <w:lang w:val="it-IT"/>
        </w:rPr>
        <w:t>657acd64</w:t>
      </w:r>
    </w:p>
    <w:p w14:paraId="17A070D2" w14:textId="77777777" w:rsidR="001C7032" w:rsidRPr="00A512B1" w:rsidRDefault="001C7032" w:rsidP="0079571A">
      <w:pPr>
        <w:pStyle w:val="PL"/>
        <w:rPr>
          <w:lang w:val="it-IT"/>
        </w:rPr>
      </w:pPr>
      <w:r w:rsidRPr="00A512B1">
        <w:rPr>
          <w:i/>
          <w:lang w:val="it-IT"/>
        </w:rPr>
        <w:t>f3</w:t>
      </w:r>
      <w:r w:rsidRPr="00A512B1">
        <w:rPr>
          <w:lang w:val="it-IT"/>
        </w:rPr>
        <w:t>:</w:t>
      </w:r>
      <w:r w:rsidRPr="00A512B1">
        <w:rPr>
          <w:lang w:val="it-IT"/>
        </w:rPr>
        <w:tab/>
      </w:r>
      <w:r w:rsidRPr="00A512B1">
        <w:rPr>
          <w:lang w:val="it-IT"/>
        </w:rPr>
        <w:tab/>
      </w:r>
      <w:r w:rsidR="0079571A">
        <w:rPr>
          <w:lang w:val="it-IT"/>
        </w:rPr>
        <w:tab/>
      </w:r>
      <w:r w:rsidRPr="00A512B1">
        <w:rPr>
          <w:lang w:val="it-IT"/>
        </w:rPr>
        <w:t>d71a1e5c6caffe986a26f783e5c78be1</w:t>
      </w:r>
    </w:p>
    <w:p w14:paraId="0114F8EB" w14:textId="77777777" w:rsidR="001C7032" w:rsidRPr="00A512B1" w:rsidRDefault="001C7032" w:rsidP="0079571A">
      <w:pPr>
        <w:pStyle w:val="PL"/>
        <w:rPr>
          <w:lang w:val="it-IT"/>
        </w:rPr>
      </w:pPr>
      <w:r w:rsidRPr="00A512B1">
        <w:rPr>
          <w:i/>
          <w:lang w:val="it-IT"/>
        </w:rPr>
        <w:t>f4</w:t>
      </w:r>
      <w:r w:rsidRPr="00A512B1">
        <w:rPr>
          <w:lang w:val="it-IT"/>
        </w:rPr>
        <w:t>:</w:t>
      </w:r>
      <w:r w:rsidRPr="00A512B1">
        <w:rPr>
          <w:lang w:val="it-IT"/>
        </w:rPr>
        <w:tab/>
      </w:r>
      <w:r w:rsidRPr="00A512B1">
        <w:rPr>
          <w:lang w:val="it-IT"/>
        </w:rPr>
        <w:tab/>
      </w:r>
      <w:r w:rsidR="0079571A">
        <w:rPr>
          <w:lang w:val="it-IT"/>
        </w:rPr>
        <w:tab/>
      </w:r>
      <w:r w:rsidRPr="00A512B1">
        <w:rPr>
          <w:lang w:val="it-IT"/>
        </w:rPr>
        <w:t>be849fa2564f869aecee6f62d4337e72</w:t>
      </w:r>
    </w:p>
    <w:p w14:paraId="1C9DED92" w14:textId="77777777" w:rsidR="001C7032" w:rsidRPr="00A512B1" w:rsidRDefault="001C7032" w:rsidP="0079571A">
      <w:pPr>
        <w:pStyle w:val="PL"/>
        <w:rPr>
          <w:lang w:val="it-IT"/>
        </w:rPr>
      </w:pPr>
      <w:r w:rsidRPr="00A512B1">
        <w:rPr>
          <w:i/>
          <w:lang w:val="it-IT"/>
        </w:rPr>
        <w:t>f5</w:t>
      </w:r>
      <w:r w:rsidRPr="00A512B1">
        <w:rPr>
          <w:lang w:val="it-IT"/>
        </w:rPr>
        <w:t>:</w:t>
      </w:r>
      <w:r w:rsidRPr="00A512B1">
        <w:rPr>
          <w:lang w:val="it-IT"/>
        </w:rPr>
        <w:tab/>
      </w:r>
      <w:r w:rsidRPr="00A512B1">
        <w:rPr>
          <w:lang w:val="it-IT"/>
        </w:rPr>
        <w:tab/>
      </w:r>
      <w:r w:rsidR="0079571A">
        <w:rPr>
          <w:lang w:val="it-IT"/>
        </w:rPr>
        <w:tab/>
      </w:r>
      <w:r w:rsidRPr="00A512B1">
        <w:rPr>
          <w:lang w:val="it-IT"/>
        </w:rPr>
        <w:t>719f1e9b9054</w:t>
      </w:r>
    </w:p>
    <w:p w14:paraId="71AFB53B" w14:textId="77777777" w:rsidR="001C7032" w:rsidRPr="00A512B1" w:rsidRDefault="001C7032" w:rsidP="0079571A">
      <w:pPr>
        <w:pStyle w:val="PL"/>
        <w:rPr>
          <w:lang w:val="it-IT"/>
        </w:rPr>
      </w:pPr>
      <w:r w:rsidRPr="00A512B1">
        <w:rPr>
          <w:i/>
          <w:lang w:val="it-IT"/>
        </w:rPr>
        <w:t>f5*</w:t>
      </w:r>
      <w:r w:rsidRPr="00A512B1">
        <w:rPr>
          <w:lang w:val="it-IT"/>
        </w:rPr>
        <w:t>:</w:t>
      </w:r>
      <w:r w:rsidRPr="00A512B1">
        <w:rPr>
          <w:lang w:val="it-IT"/>
        </w:rPr>
        <w:tab/>
      </w:r>
      <w:r w:rsidR="006B75A4" w:rsidRPr="00A512B1">
        <w:rPr>
          <w:lang w:val="it-IT"/>
        </w:rPr>
        <w:tab/>
      </w:r>
      <w:r w:rsidRPr="00A512B1">
        <w:rPr>
          <w:lang w:val="it-IT"/>
        </w:rPr>
        <w:t>e7af6b3d0e38</w:t>
      </w:r>
    </w:p>
    <w:p w14:paraId="7CC890CD" w14:textId="77777777" w:rsidR="001C7032" w:rsidRDefault="001C7032" w:rsidP="001C7032">
      <w:pPr>
        <w:spacing w:after="0"/>
      </w:pPr>
      <w:r>
        <w:t>Intermediate Values:</w:t>
      </w:r>
    </w:p>
    <w:p w14:paraId="35681484" w14:textId="77777777" w:rsidR="001C7032" w:rsidRPr="00CC7796" w:rsidRDefault="001C7032" w:rsidP="001C7032">
      <w:pPr>
        <w:spacing w:after="0"/>
        <w:rPr>
          <w:rFonts w:ascii="Courier New" w:hAnsi="Courier New"/>
          <w:b/>
          <w:sz w:val="19"/>
          <w:szCs w:val="19"/>
        </w:rPr>
      </w:pPr>
    </w:p>
    <w:p w14:paraId="74E7D228" w14:textId="77777777" w:rsidR="001C7032" w:rsidRPr="00CC7796" w:rsidRDefault="001C7032" w:rsidP="0079571A">
      <w:pPr>
        <w:pStyle w:val="PL"/>
      </w:pPr>
      <w:r w:rsidRPr="00CC7796">
        <w:t xml:space="preserve">As for Test Set 1 in </w:t>
      </w:r>
      <w:r w:rsidR="0079571A" w:rsidRPr="00F14B5C">
        <w:t xml:space="preserve">clause </w:t>
      </w:r>
      <w:r w:rsidR="0079571A" w:rsidRPr="0019096F">
        <w:t>6</w:t>
      </w:r>
      <w:r w:rsidRPr="00CC7796">
        <w:t xml:space="preserve">.3, when computing </w:t>
      </w:r>
      <w:proofErr w:type="spellStart"/>
      <w:r w:rsidRPr="00CC7796">
        <w:t>TOPc</w:t>
      </w:r>
      <w:proofErr w:type="spellEnd"/>
      <w:r w:rsidRPr="00CC7796">
        <w:t xml:space="preserve">. </w:t>
      </w:r>
    </w:p>
    <w:p w14:paraId="7C76504C" w14:textId="77777777" w:rsidR="001C7032" w:rsidRPr="00CC7796" w:rsidRDefault="001C7032" w:rsidP="0079571A">
      <w:pPr>
        <w:pStyle w:val="PL"/>
      </w:pPr>
    </w:p>
    <w:p w14:paraId="61F378E8" w14:textId="77777777" w:rsidR="001C7032" w:rsidRPr="00CC7796" w:rsidRDefault="001C7032" w:rsidP="0079571A">
      <w:pPr>
        <w:pStyle w:val="PL"/>
      </w:pPr>
      <w:r w:rsidRPr="00CC7796">
        <w:rPr>
          <w:b/>
        </w:rPr>
        <w:t>IN</w:t>
      </w:r>
      <w:r w:rsidRPr="00CC7796">
        <w:t xml:space="preserve"> when computing f2-f5:  </w:t>
      </w:r>
    </w:p>
    <w:p w14:paraId="54723B84" w14:textId="77777777" w:rsidR="001C7032" w:rsidRPr="00CC7796" w:rsidRDefault="001C7032" w:rsidP="0079571A">
      <w:pPr>
        <w:pStyle w:val="PL"/>
        <w:rPr>
          <w:lang w:val="de-DE"/>
        </w:rPr>
      </w:pPr>
      <w:r w:rsidRPr="00CC7796">
        <w:rPr>
          <w:lang w:val="de-DE"/>
        </w:rPr>
        <w:t xml:space="preserve">ff cb cc 40 1f 5d b4 3e a7 05 53 11 0c 33 e2 a8 23 46 95 ad c2 7a 83 5d 3c 51 87 0e 53 d9 04 bd 40 30 2e 31 4b 41 55 54 42 42 42 42 42 42 42 42 42 42 42 42 42 42 42 42 00 00 00 00 00 00 00 00 ab ab ab ab ab ab ab ab ab ab ab ab ab ab ab ab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3D620B9F" w14:textId="77777777" w:rsidR="001C7032" w:rsidRPr="00CC7796" w:rsidRDefault="006B75A4" w:rsidP="0079571A">
      <w:pPr>
        <w:pStyle w:val="PL"/>
      </w:pPr>
      <w:r w:rsidRPr="00A512B1">
        <w:rPr>
          <w:b/>
          <w:lang w:val="en-US"/>
        </w:rPr>
        <w:br w:type="page"/>
      </w:r>
      <w:r w:rsidR="001C7032" w:rsidRPr="00CC7796">
        <w:rPr>
          <w:b/>
        </w:rPr>
        <w:t>OUT</w:t>
      </w:r>
      <w:r w:rsidR="001C7032" w:rsidRPr="00CC7796">
        <w:t xml:space="preserve"> when computing f2-f5:  </w:t>
      </w:r>
    </w:p>
    <w:p w14:paraId="7564B657" w14:textId="77777777" w:rsidR="001C7032" w:rsidRPr="00A512B1" w:rsidRDefault="001C7032" w:rsidP="0079571A">
      <w:pPr>
        <w:pStyle w:val="PL"/>
        <w:rPr>
          <w:lang w:val="it-IT"/>
        </w:rPr>
      </w:pPr>
      <w:r w:rsidRPr="00A512B1">
        <w:rPr>
          <w:lang w:val="it-IT"/>
        </w:rPr>
        <w:t>64 cd 7a 65 43 ac 5e 7a a6 f8 d1 82 ec 01 84 d9 16 97 5e 5e fc 3b 0b c7 87 80 f7 f0 94 db 05 1a e1 8b c7 e5 83 f7 26 6a 98 fe af 6c 5c 1e 1a d7 13 32 e5 90 c7 72 8f 04 0e db e9 a9 8a 52 1c e2 72 7e 33 d4 62 6f ee ec 9a 86 4f 56 a2 9f 84 be f6 7b f6 1a 31 a8 cd 73 76 a5 40 02 bd ae f1 f0 54 90 9b 1e 9f 71 33 52 f1 8b e8 b5 f0 37 71 57 45 62 92 1a 4d 74 b5 76 12 8c d9 b3 53 ee 4b 9a 16 ff 6a aa e8 09 5d 35 57 da cd ee 0b ad c1 99 b4 c5 ff 80 7f 77 61 5f b4 4a ce 33 d2 5e de 8e 19 44 39 f2 e5 37 88 6c ad 0a cd 41 02 1e a0 61 7c 2c 6a 78 ff 46 b5 c9 68 28 0c bb 6a 29 52 2e 53 c2 99 16 9a 61 73 8b</w:t>
      </w:r>
    </w:p>
    <w:p w14:paraId="33B410CE" w14:textId="77777777" w:rsidR="001C7032" w:rsidRPr="00A512B1" w:rsidRDefault="001C7032" w:rsidP="0079571A">
      <w:pPr>
        <w:pStyle w:val="PL"/>
        <w:rPr>
          <w:lang w:val="it-IT"/>
        </w:rPr>
      </w:pPr>
    </w:p>
    <w:p w14:paraId="1DF58994" w14:textId="77777777" w:rsidR="001C7032" w:rsidRPr="00CC7796" w:rsidRDefault="001C7032" w:rsidP="0079571A">
      <w:pPr>
        <w:pStyle w:val="PL"/>
        <w:rPr>
          <w:lang w:val="de-DE"/>
        </w:rPr>
      </w:pPr>
      <w:r w:rsidRPr="00CC7796">
        <w:rPr>
          <w:b/>
          <w:lang w:val="de-DE"/>
        </w:rPr>
        <w:t>IN</w:t>
      </w:r>
      <w:r w:rsidRPr="00CC7796">
        <w:rPr>
          <w:lang w:val="de-DE"/>
        </w:rPr>
        <w:t xml:space="preserve"> when computing f5*:  </w:t>
      </w:r>
    </w:p>
    <w:p w14:paraId="6FABA4F7" w14:textId="77777777" w:rsidR="001C7032" w:rsidRDefault="001C7032" w:rsidP="0079571A">
      <w:pPr>
        <w:pStyle w:val="PL"/>
        <w:rPr>
          <w:lang w:val="de-DE"/>
        </w:rPr>
      </w:pPr>
      <w:r w:rsidRPr="00CC7796">
        <w:rPr>
          <w:lang w:val="de-DE"/>
        </w:rPr>
        <w:t xml:space="preserve">ff cb cc 40 1f 5d b4 3e a7 05 53 11 0c 33 e2 a8 23 46 95 ad c2 7a 83 5d 3c 51 87 0e 53 d9 04 bd c0 30 2e 31 4b 41 55 54 42 42 42 42 42 42 42 42 42 42 42 42 42 42 42 42 00 00 00 00 00 00 00 00 ab ab ab ab ab ab ab ab ab ab ab ab ab ab ab ab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26E48C65" w14:textId="77777777" w:rsidR="0079571A" w:rsidRPr="00CC7796" w:rsidRDefault="0079571A" w:rsidP="0079571A">
      <w:pPr>
        <w:pStyle w:val="PL"/>
        <w:rPr>
          <w:lang w:val="de-DE"/>
        </w:rPr>
      </w:pPr>
    </w:p>
    <w:p w14:paraId="28EAD17D" w14:textId="77777777" w:rsidR="001C7032" w:rsidRPr="00A512B1" w:rsidRDefault="001C7032" w:rsidP="0079571A">
      <w:pPr>
        <w:pStyle w:val="PL"/>
        <w:rPr>
          <w:lang w:val="it-IT"/>
        </w:rPr>
      </w:pPr>
      <w:r w:rsidRPr="00A512B1">
        <w:rPr>
          <w:b/>
          <w:lang w:val="it-IT"/>
        </w:rPr>
        <w:t>OUT</w:t>
      </w:r>
      <w:r w:rsidRPr="00A512B1">
        <w:rPr>
          <w:lang w:val="it-IT"/>
        </w:rPr>
        <w:t xml:space="preserve"> when computing f5*:  </w:t>
      </w:r>
    </w:p>
    <w:p w14:paraId="5373773C" w14:textId="77777777" w:rsidR="001C7032" w:rsidRPr="00A512B1" w:rsidRDefault="001C7032" w:rsidP="0079571A">
      <w:pPr>
        <w:pStyle w:val="PL"/>
        <w:rPr>
          <w:lang w:val="it-IT"/>
        </w:rPr>
      </w:pPr>
      <w:r w:rsidRPr="00A512B1">
        <w:rPr>
          <w:lang w:val="it-IT"/>
        </w:rPr>
        <w:t>46 6b 1d bd 30 d3 3e 41 a9 65 b0 17 b1 63 d5 aa 3f 75 7f 65 ec 81 5b e0 e1 f1 97 5b c9 a0 70 61 64 00 8c 8c 02 08 71 70 e0 52 e8 bf ab d5 cf 67 b0 dc d0 cb 94 e7 a7 08 20 7d 40 f7 ef 2e 86 bf 81 99 e2 8f 0e bd 1f a1 b8 48 97 e5 24 31 72 61 bf 4c 2c 69 18 b2 66 76 78 92 e2 87 13 c1 9e 82 38 0e 3d 6b af e7 fb 66 1a 2e 97 4a bf f0 6d 7f 94 a5 ec 1b 8e ef 46 3e 11 b6 e0 59 77 19 ae 7d 27 f5 f9 5e 6b 38 5d 68 c2 2d 8a 60 32 2b de 04 0d 82 46 6e 39 cf ec ac 6c b7 cc cc 1e 8d fd 1b 87 9a ff 29 72 67 b1 70 11 b7 44 9b eb 28 99 e9 7e 36 9f a6 17 13 a9 1f c7 d4 1e 91 fe 4a 46 a0 a3 e9 b9 38 5b c8 56 9b</w:t>
      </w:r>
    </w:p>
    <w:p w14:paraId="0FB215F0" w14:textId="77777777" w:rsidR="001C7032" w:rsidRPr="00A512B1" w:rsidRDefault="003A2EA0" w:rsidP="001C7032">
      <w:pPr>
        <w:pStyle w:val="Heading2"/>
        <w:rPr>
          <w:lang w:val="it-IT"/>
        </w:rPr>
      </w:pPr>
      <w:r w:rsidRPr="00A512B1">
        <w:rPr>
          <w:lang w:val="it-IT"/>
        </w:rPr>
        <w:br w:type="page"/>
      </w:r>
      <w:bookmarkStart w:id="37" w:name="_Toc99532497"/>
      <w:r w:rsidR="0079571A" w:rsidRPr="00BE1121">
        <w:rPr>
          <w:lang w:val="de-DE"/>
        </w:rPr>
        <w:t>7</w:t>
      </w:r>
      <w:r w:rsidR="001C7032" w:rsidRPr="00A512B1">
        <w:rPr>
          <w:lang w:val="it-IT"/>
        </w:rPr>
        <w:t>.4</w:t>
      </w:r>
      <w:r w:rsidR="001C7032" w:rsidRPr="00A512B1">
        <w:rPr>
          <w:lang w:val="it-IT"/>
        </w:rPr>
        <w:tab/>
        <w:t xml:space="preserve">Test </w:t>
      </w:r>
      <w:r w:rsidR="0079571A">
        <w:rPr>
          <w:lang w:val="it-IT"/>
        </w:rPr>
        <w:t>s</w:t>
      </w:r>
      <w:r w:rsidR="0079571A" w:rsidRPr="00A512B1">
        <w:rPr>
          <w:lang w:val="it-IT"/>
        </w:rPr>
        <w:t xml:space="preserve">et </w:t>
      </w:r>
      <w:r w:rsidR="001C7032" w:rsidRPr="00A512B1">
        <w:rPr>
          <w:lang w:val="it-IT"/>
        </w:rPr>
        <w:t>2</w:t>
      </w:r>
      <w:bookmarkEnd w:id="37"/>
    </w:p>
    <w:p w14:paraId="3E004332" w14:textId="77777777" w:rsidR="001C7032" w:rsidRPr="00A512B1" w:rsidRDefault="001C7032" w:rsidP="001C7032">
      <w:pPr>
        <w:spacing w:after="0"/>
        <w:rPr>
          <w:lang w:val="it-IT"/>
        </w:rPr>
      </w:pPr>
      <w:r w:rsidRPr="00A512B1">
        <w:rPr>
          <w:lang w:val="it-IT"/>
        </w:rPr>
        <w:t>Input Parameters:</w:t>
      </w:r>
    </w:p>
    <w:p w14:paraId="2B1EB90C" w14:textId="77777777" w:rsidR="001C7032" w:rsidRPr="00A512B1" w:rsidRDefault="001C7032" w:rsidP="001C7032">
      <w:pPr>
        <w:spacing w:after="0"/>
        <w:rPr>
          <w:rFonts w:ascii="Courier New" w:hAnsi="Courier New"/>
          <w:sz w:val="19"/>
          <w:szCs w:val="19"/>
          <w:lang w:val="it-IT"/>
        </w:rPr>
      </w:pPr>
    </w:p>
    <w:p w14:paraId="54ADB9B4" w14:textId="77777777" w:rsidR="001C7032" w:rsidRPr="00A512B1" w:rsidRDefault="001C7032" w:rsidP="0079571A">
      <w:pPr>
        <w:pStyle w:val="PL"/>
        <w:rPr>
          <w:lang w:val="it-IT"/>
        </w:rPr>
      </w:pPr>
      <w:r w:rsidRPr="00A512B1">
        <w:rPr>
          <w:lang w:val="it-IT"/>
        </w:rPr>
        <w:t>K:</w:t>
      </w:r>
      <w:r w:rsidRPr="00A512B1">
        <w:rPr>
          <w:lang w:val="it-IT"/>
        </w:rPr>
        <w:tab/>
      </w:r>
      <w:r w:rsidRPr="00A512B1">
        <w:rPr>
          <w:lang w:val="it-IT"/>
        </w:rPr>
        <w:tab/>
      </w:r>
      <w:r w:rsidR="006B75A4" w:rsidRPr="00A512B1">
        <w:rPr>
          <w:lang w:val="it-IT"/>
        </w:rPr>
        <w:tab/>
      </w:r>
      <w:r w:rsidRPr="00A512B1">
        <w:rPr>
          <w:lang w:val="it-IT"/>
        </w:rPr>
        <w:t>fffefdfcfbfaf9f8f7f6f5f4f3f2f1f0efeeedecebeae9e8e7e6e5e4e3e2e1e0</w:t>
      </w:r>
    </w:p>
    <w:p w14:paraId="27BA1F02" w14:textId="77777777" w:rsidR="001C7032" w:rsidRPr="00A512B1" w:rsidRDefault="001C7032" w:rsidP="0079571A">
      <w:pPr>
        <w:pStyle w:val="PL"/>
        <w:rPr>
          <w:lang w:val="en-US"/>
        </w:rPr>
      </w:pPr>
      <w:smartTag w:uri="urn:schemas-microsoft-com:office:smarttags" w:element="place">
        <w:r w:rsidRPr="00A512B1">
          <w:rPr>
            <w:lang w:val="en-US"/>
          </w:rPr>
          <w:t>RAND</w:t>
        </w:r>
      </w:smartTag>
      <w:r w:rsidRPr="00A512B1">
        <w:rPr>
          <w:lang w:val="en-US"/>
        </w:rPr>
        <w:t>:</w:t>
      </w:r>
      <w:r w:rsidRPr="00A512B1">
        <w:rPr>
          <w:lang w:val="en-US"/>
        </w:rPr>
        <w:tab/>
      </w:r>
      <w:r w:rsidR="0079571A">
        <w:rPr>
          <w:lang w:val="en-US"/>
        </w:rPr>
        <w:tab/>
      </w:r>
      <w:r w:rsidRPr="00A512B1">
        <w:rPr>
          <w:lang w:val="en-US"/>
        </w:rPr>
        <w:t>0123456789abcdef0123456789abcdef</w:t>
      </w:r>
    </w:p>
    <w:p w14:paraId="2A4469CB" w14:textId="77777777" w:rsidR="001C7032" w:rsidRPr="00A512B1" w:rsidRDefault="001C7032" w:rsidP="001C7032">
      <w:pPr>
        <w:spacing w:after="0"/>
        <w:rPr>
          <w:rFonts w:ascii="Courier New" w:hAnsi="Courier New"/>
          <w:sz w:val="19"/>
          <w:szCs w:val="19"/>
          <w:lang w:val="en-US"/>
        </w:rPr>
      </w:pPr>
    </w:p>
    <w:p w14:paraId="1D9B50F6" w14:textId="77777777" w:rsidR="001C7032" w:rsidRPr="00207FCA" w:rsidRDefault="001C7032" w:rsidP="001C7032">
      <w:pPr>
        <w:spacing w:after="0"/>
      </w:pPr>
      <w:r w:rsidRPr="00207FCA">
        <w:t>Operator Configuration Parameters:</w:t>
      </w:r>
    </w:p>
    <w:p w14:paraId="6A7DBA64" w14:textId="77777777" w:rsidR="001C7032" w:rsidRPr="00CC7796" w:rsidRDefault="001C7032" w:rsidP="001C7032">
      <w:pPr>
        <w:spacing w:after="0"/>
        <w:rPr>
          <w:rFonts w:ascii="Courier New" w:hAnsi="Courier New"/>
          <w:sz w:val="19"/>
          <w:szCs w:val="19"/>
        </w:rPr>
      </w:pPr>
    </w:p>
    <w:p w14:paraId="7464840A" w14:textId="77777777" w:rsidR="001C7032" w:rsidRPr="00CC7796" w:rsidRDefault="001C7032" w:rsidP="0079571A">
      <w:pPr>
        <w:pStyle w:val="PL"/>
      </w:pPr>
      <w:r>
        <w:t>TOP:</w:t>
      </w:r>
      <w:r>
        <w:tab/>
      </w:r>
      <w:r w:rsidR="006B75A4">
        <w:tab/>
      </w:r>
      <w:r w:rsidRPr="00CC7796">
        <w:t>808182838485868788898a8b8c8d8e8f909192939495969798999a9b9c9d9e9f</w:t>
      </w:r>
    </w:p>
    <w:p w14:paraId="4F2A5B2F" w14:textId="77777777" w:rsidR="001C7032" w:rsidRDefault="001C7032" w:rsidP="0079571A">
      <w:pPr>
        <w:pStyle w:val="PL"/>
      </w:pPr>
      <w:proofErr w:type="spellStart"/>
      <w:r w:rsidRPr="00CC7796">
        <w:t>Klength</w:t>
      </w:r>
      <w:proofErr w:type="spellEnd"/>
      <w:r w:rsidRPr="00CC7796">
        <w:t xml:space="preserve"> = 256 bits, </w:t>
      </w:r>
      <w:proofErr w:type="spellStart"/>
      <w:r w:rsidRPr="00CC7796">
        <w:t>CKlength</w:t>
      </w:r>
      <w:proofErr w:type="spellEnd"/>
      <w:r w:rsidRPr="00CC7796">
        <w:t xml:space="preserve"> = 128 bits, </w:t>
      </w:r>
      <w:proofErr w:type="spellStart"/>
      <w:r w:rsidRPr="00CC7796">
        <w:t>IKlength</w:t>
      </w:r>
      <w:proofErr w:type="spellEnd"/>
      <w:r w:rsidRPr="00CC7796">
        <w:t xml:space="preserve"> = 128 bits, </w:t>
      </w:r>
    </w:p>
    <w:p w14:paraId="26F8F51D" w14:textId="77777777" w:rsidR="001C7032" w:rsidRPr="00CC7796" w:rsidRDefault="001C7032" w:rsidP="0079571A">
      <w:pPr>
        <w:pStyle w:val="PL"/>
      </w:pPr>
      <w:proofErr w:type="spellStart"/>
      <w:r w:rsidRPr="00CC7796">
        <w:t>RESLength</w:t>
      </w:r>
      <w:proofErr w:type="spellEnd"/>
      <w:r w:rsidRPr="00CC7796">
        <w:t xml:space="preserve"> = 64 bits, </w:t>
      </w:r>
      <w:proofErr w:type="spellStart"/>
      <w:r w:rsidRPr="00CC7796">
        <w:t>KeccakIterations</w:t>
      </w:r>
      <w:proofErr w:type="spellEnd"/>
      <w:r w:rsidRPr="00CC7796">
        <w:t xml:space="preserve"> = 1</w:t>
      </w:r>
    </w:p>
    <w:p w14:paraId="37E0279C" w14:textId="77777777" w:rsidR="001C7032" w:rsidRPr="00CC7796" w:rsidRDefault="001C7032" w:rsidP="0079571A">
      <w:pPr>
        <w:pStyle w:val="PL"/>
      </w:pPr>
      <w:proofErr w:type="spellStart"/>
      <w:r w:rsidRPr="00CC7796">
        <w:t>TOPc</w:t>
      </w:r>
      <w:proofErr w:type="spellEnd"/>
      <w:r w:rsidRPr="00CC7796">
        <w:t>:</w:t>
      </w:r>
      <w:r>
        <w:tab/>
      </w:r>
      <w:r w:rsidR="0079571A">
        <w:tab/>
      </w:r>
      <w:r w:rsidRPr="00CC7796">
        <w:t>305425427e18c503c8a4b294ea72c95d0c36c6c6b29d0c65de5974d5977f8524</w:t>
      </w:r>
    </w:p>
    <w:p w14:paraId="2D5C6FDA" w14:textId="77777777" w:rsidR="001C7032" w:rsidRPr="00CC7796" w:rsidRDefault="001C7032" w:rsidP="001C7032">
      <w:pPr>
        <w:spacing w:after="0"/>
        <w:rPr>
          <w:rFonts w:ascii="Courier New" w:hAnsi="Courier New"/>
          <w:i/>
          <w:sz w:val="19"/>
          <w:szCs w:val="19"/>
        </w:rPr>
      </w:pPr>
    </w:p>
    <w:p w14:paraId="4E3BD26A" w14:textId="77777777" w:rsidR="001C7032" w:rsidRDefault="001C7032" w:rsidP="001C7032">
      <w:pPr>
        <w:spacing w:after="0"/>
      </w:pPr>
      <w:r>
        <w:t>Output Parameters:</w:t>
      </w:r>
    </w:p>
    <w:p w14:paraId="68040CA4" w14:textId="77777777" w:rsidR="001C7032" w:rsidRPr="00CC7796" w:rsidRDefault="001C7032" w:rsidP="001C7032">
      <w:pPr>
        <w:spacing w:after="0"/>
        <w:rPr>
          <w:rFonts w:ascii="Courier New" w:hAnsi="Courier New"/>
          <w:i/>
          <w:sz w:val="19"/>
          <w:szCs w:val="19"/>
        </w:rPr>
      </w:pPr>
    </w:p>
    <w:p w14:paraId="7E65CB23" w14:textId="77777777" w:rsidR="001C7032" w:rsidRPr="00A512B1" w:rsidRDefault="001C7032" w:rsidP="0079571A">
      <w:pPr>
        <w:pStyle w:val="PL"/>
      </w:pPr>
      <w:r w:rsidRPr="00A512B1">
        <w:rPr>
          <w:i/>
        </w:rPr>
        <w:t>f2</w:t>
      </w:r>
      <w:r w:rsidRPr="00A512B1">
        <w:t>:</w:t>
      </w:r>
      <w:r w:rsidRPr="00A512B1">
        <w:tab/>
      </w:r>
      <w:r w:rsidRPr="00A512B1">
        <w:tab/>
      </w:r>
      <w:r w:rsidR="0079571A">
        <w:tab/>
      </w:r>
      <w:r w:rsidRPr="00A512B1">
        <w:t>e9d749dc4eea0035</w:t>
      </w:r>
    </w:p>
    <w:p w14:paraId="222EFC92" w14:textId="77777777" w:rsidR="001C7032" w:rsidRPr="00A512B1" w:rsidRDefault="001C7032" w:rsidP="0079571A">
      <w:pPr>
        <w:pStyle w:val="PL"/>
      </w:pPr>
      <w:r w:rsidRPr="00A512B1">
        <w:rPr>
          <w:i/>
        </w:rPr>
        <w:t>f3</w:t>
      </w:r>
      <w:r w:rsidRPr="00A512B1">
        <w:t>:</w:t>
      </w:r>
      <w:r w:rsidRPr="00A512B1">
        <w:tab/>
      </w:r>
      <w:r w:rsidRPr="00A512B1">
        <w:tab/>
      </w:r>
      <w:r w:rsidR="0079571A">
        <w:tab/>
      </w:r>
      <w:r w:rsidRPr="00A512B1">
        <w:t>a4cb6f6529ab17f8337f27baa8234d47</w:t>
      </w:r>
    </w:p>
    <w:p w14:paraId="7F9C3471" w14:textId="77777777" w:rsidR="001C7032" w:rsidRPr="00A512B1" w:rsidRDefault="001C7032" w:rsidP="0079571A">
      <w:pPr>
        <w:pStyle w:val="PL"/>
      </w:pPr>
      <w:r w:rsidRPr="00A512B1">
        <w:rPr>
          <w:i/>
        </w:rPr>
        <w:t>f4</w:t>
      </w:r>
      <w:r w:rsidRPr="00A512B1">
        <w:t>:</w:t>
      </w:r>
      <w:r w:rsidRPr="00A512B1">
        <w:tab/>
      </w:r>
      <w:r w:rsidRPr="00A512B1">
        <w:tab/>
      </w:r>
      <w:r w:rsidR="0079571A">
        <w:tab/>
      </w:r>
      <w:r w:rsidRPr="00A512B1">
        <w:t>2274155ccf4199d5e2abcbf621907f90</w:t>
      </w:r>
    </w:p>
    <w:p w14:paraId="2694D73A" w14:textId="77777777" w:rsidR="001C7032" w:rsidRPr="00CC7796" w:rsidRDefault="001C7032" w:rsidP="0079571A">
      <w:pPr>
        <w:pStyle w:val="PL"/>
      </w:pPr>
      <w:r w:rsidRPr="00CC7796">
        <w:rPr>
          <w:i/>
        </w:rPr>
        <w:t>f5</w:t>
      </w:r>
      <w:r w:rsidRPr="00CC7796">
        <w:t>:</w:t>
      </w:r>
      <w:r w:rsidRPr="00CC7796">
        <w:tab/>
      </w:r>
      <w:r w:rsidRPr="00CC7796">
        <w:tab/>
      </w:r>
      <w:r w:rsidR="0079571A">
        <w:tab/>
      </w:r>
      <w:r w:rsidRPr="00CC7796">
        <w:t>480a9345cc1e</w:t>
      </w:r>
    </w:p>
    <w:p w14:paraId="37118F6F" w14:textId="77777777" w:rsidR="001C7032" w:rsidRPr="00CC7796" w:rsidRDefault="001C7032" w:rsidP="0079571A">
      <w:pPr>
        <w:pStyle w:val="PL"/>
      </w:pPr>
      <w:r w:rsidRPr="00CC7796">
        <w:rPr>
          <w:i/>
        </w:rPr>
        <w:t>f5*</w:t>
      </w:r>
      <w:r w:rsidRPr="00CC7796">
        <w:t>:</w:t>
      </w:r>
      <w:r w:rsidRPr="00CC7796">
        <w:tab/>
      </w:r>
      <w:r w:rsidR="006B75A4">
        <w:tab/>
      </w:r>
      <w:r w:rsidRPr="00CC7796">
        <w:t>f84eb338848c</w:t>
      </w:r>
    </w:p>
    <w:p w14:paraId="37B8541D" w14:textId="77777777" w:rsidR="001C7032" w:rsidRDefault="001C7032" w:rsidP="001C7032">
      <w:pPr>
        <w:spacing w:after="0"/>
      </w:pPr>
      <w:r>
        <w:t>Intermediate Values:</w:t>
      </w:r>
    </w:p>
    <w:p w14:paraId="357FBE9E" w14:textId="77777777" w:rsidR="001C7032" w:rsidRPr="00CC7796" w:rsidRDefault="001C7032" w:rsidP="001C7032">
      <w:pPr>
        <w:spacing w:after="0"/>
        <w:rPr>
          <w:rFonts w:ascii="Courier New" w:hAnsi="Courier New"/>
          <w:b/>
          <w:sz w:val="19"/>
          <w:szCs w:val="19"/>
        </w:rPr>
      </w:pPr>
    </w:p>
    <w:p w14:paraId="00C08453" w14:textId="77777777" w:rsidR="001C7032" w:rsidRPr="00CC7796" w:rsidRDefault="001C7032" w:rsidP="0079571A">
      <w:pPr>
        <w:pStyle w:val="PL"/>
      </w:pPr>
      <w:r w:rsidRPr="00CC7796">
        <w:t xml:space="preserve">As for Test Set 2 in </w:t>
      </w:r>
      <w:r w:rsidR="0079571A" w:rsidRPr="00F553A7">
        <w:t>clause</w:t>
      </w:r>
      <w:r w:rsidRPr="00CC7796">
        <w:t xml:space="preserve"> </w:t>
      </w:r>
      <w:r w:rsidR="0079571A" w:rsidRPr="00711F69">
        <w:t>6</w:t>
      </w:r>
      <w:r w:rsidRPr="00CC7796">
        <w:t xml:space="preserve">.4, when computing </w:t>
      </w:r>
      <w:proofErr w:type="spellStart"/>
      <w:r w:rsidRPr="00CC7796">
        <w:t>TOPc</w:t>
      </w:r>
      <w:proofErr w:type="spellEnd"/>
      <w:r w:rsidRPr="00CC7796">
        <w:t xml:space="preserve">. </w:t>
      </w:r>
    </w:p>
    <w:p w14:paraId="74A11E38" w14:textId="77777777" w:rsidR="001C7032" w:rsidRPr="00CC7796" w:rsidRDefault="001C7032" w:rsidP="0079571A">
      <w:pPr>
        <w:pStyle w:val="PL"/>
      </w:pPr>
    </w:p>
    <w:p w14:paraId="641141C7" w14:textId="77777777" w:rsidR="001C7032" w:rsidRPr="00CC7796" w:rsidRDefault="001C7032" w:rsidP="0079571A">
      <w:pPr>
        <w:pStyle w:val="PL"/>
      </w:pPr>
      <w:r w:rsidRPr="00CC7796">
        <w:rPr>
          <w:b/>
        </w:rPr>
        <w:t>IN</w:t>
      </w:r>
      <w:r w:rsidRPr="00CC7796">
        <w:t xml:space="preserve"> when computing f2-f5:  </w:t>
      </w:r>
    </w:p>
    <w:p w14:paraId="05156935" w14:textId="77777777" w:rsidR="001C7032" w:rsidRDefault="001C7032" w:rsidP="0079571A">
      <w:pPr>
        <w:pStyle w:val="PL"/>
        <w:rPr>
          <w:lang w:val="it-IT"/>
        </w:rPr>
      </w:pPr>
      <w:r w:rsidRPr="00A512B1">
        <w:rPr>
          <w:lang w:val="it-IT"/>
        </w:rPr>
        <w:t xml:space="preserve">24 85 7f 97 d5 74 59 de 65 0c 9d b2 c6 c6 36 0c 5d c9 72 ea 94 b2 a4 c8 03 c5 18 7e 42 25 54 30 49 30 2e 31 4b 41 55 54 ef cd ab 89 67 45 23 01 ef cd ab 89 67 45 23 01 00 00 00 00 00 00 00 00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2171B7AD" w14:textId="77777777" w:rsidR="0079571A" w:rsidRPr="00A512B1" w:rsidRDefault="0079571A" w:rsidP="0079571A">
      <w:pPr>
        <w:pStyle w:val="PL"/>
        <w:rPr>
          <w:lang w:val="it-IT"/>
        </w:rPr>
      </w:pPr>
    </w:p>
    <w:p w14:paraId="22A01BC6" w14:textId="77777777" w:rsidR="001C7032" w:rsidRPr="00CC7796" w:rsidRDefault="001C7032" w:rsidP="0079571A">
      <w:pPr>
        <w:pStyle w:val="PL"/>
      </w:pPr>
      <w:r w:rsidRPr="00CC7796">
        <w:rPr>
          <w:b/>
        </w:rPr>
        <w:t>OUT</w:t>
      </w:r>
      <w:r w:rsidRPr="00CC7796">
        <w:t xml:space="preserve"> when computing f2-f5:  </w:t>
      </w:r>
    </w:p>
    <w:p w14:paraId="7356500C" w14:textId="77777777" w:rsidR="001C7032" w:rsidRDefault="001C7032" w:rsidP="0079571A">
      <w:pPr>
        <w:pStyle w:val="PL"/>
        <w:rPr>
          <w:lang w:val="it-IT"/>
        </w:rPr>
      </w:pPr>
      <w:r w:rsidRPr="00A512B1">
        <w:rPr>
          <w:lang w:val="it-IT"/>
        </w:rPr>
        <w:t>35 00 ea 4e dc 49 d7 e9 ec 66 ca 43 7c c7 37 70 f9 06 35 f0 2c f3 99 02 fa a5 f7 4d 38 c5 7f 84 47 4d 23 a8 ba 27 7f 33 f8 17 ab 29 65 6f cb a4 41 fd a2 ba f5 a3 45 0b b0 c5 0f 29 2b 3b ca 35 90 7f 90 21 f6 cb ab e2 d5 99 41 cf 5c 15 74 22 5f 68 0a 9d 4e a5 e1 20 e5 8c 28 a2 fa ad 50 34 1e cc 45 93 0a 48 1b 99 ad 40 f6 06 d7 f4 12 47 88 d6 b6 fe 66 da 8c 9d 53 8a 21 ad 08 f7 c0 cc 61 34 1d 4c 60 ff 16 af 27 d4 b3 89 ec b5 5c 0e 7e 1e 7f ed e7 b8 0b 37 e0 17 8f 86 8c eb b9 12 63 bc c1 72 6e 8e 66 25 e4 5e 83 1e 79 35 9b f4 b8 c2 8e 88 26 f1 fb 5b 8b b4 82 1a 5e 76 13 fb 48 32 11 87 80 5a 40 31</w:t>
      </w:r>
    </w:p>
    <w:p w14:paraId="5149C363" w14:textId="77777777" w:rsidR="0079571A" w:rsidRPr="00A512B1" w:rsidRDefault="0079571A" w:rsidP="0079571A">
      <w:pPr>
        <w:pStyle w:val="PL"/>
        <w:rPr>
          <w:lang w:val="it-IT"/>
        </w:rPr>
      </w:pPr>
    </w:p>
    <w:p w14:paraId="15D97D84" w14:textId="77777777" w:rsidR="001C7032" w:rsidRPr="00A512B1" w:rsidRDefault="001C7032" w:rsidP="0079571A">
      <w:pPr>
        <w:pStyle w:val="PL"/>
        <w:rPr>
          <w:lang w:val="it-IT"/>
        </w:rPr>
      </w:pPr>
      <w:r w:rsidRPr="00A512B1">
        <w:rPr>
          <w:b/>
          <w:lang w:val="it-IT"/>
        </w:rPr>
        <w:t>IN</w:t>
      </w:r>
      <w:r w:rsidRPr="00A512B1">
        <w:rPr>
          <w:lang w:val="it-IT"/>
        </w:rPr>
        <w:t xml:space="preserve"> when computing f5*:  </w:t>
      </w:r>
    </w:p>
    <w:p w14:paraId="53B0EE8B" w14:textId="77777777" w:rsidR="001C7032" w:rsidRDefault="001C7032" w:rsidP="0079571A">
      <w:pPr>
        <w:pStyle w:val="PL"/>
        <w:rPr>
          <w:lang w:val="it-IT"/>
        </w:rPr>
      </w:pPr>
      <w:r w:rsidRPr="00A512B1">
        <w:rPr>
          <w:lang w:val="it-IT"/>
        </w:rPr>
        <w:t xml:space="preserve">24 85 7f 97 d5 74 59 de 65 0c 9d b2 c6 c6 36 0c 5d c9 72 ea 94 b2 a4 c8 03 c5 18 7e 42 25 54 30 c1 30 2e 31 4b 41 55 54 ef cd ab 89 67 45 23 01 ef cd ab 89 67 45 23 01 00 00 00 00 00 00 00 00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45BC302C" w14:textId="77777777" w:rsidR="0079571A" w:rsidRPr="00A512B1" w:rsidRDefault="0079571A" w:rsidP="0079571A">
      <w:pPr>
        <w:pStyle w:val="PL"/>
        <w:rPr>
          <w:lang w:val="it-IT"/>
        </w:rPr>
      </w:pPr>
    </w:p>
    <w:p w14:paraId="5F90F47B" w14:textId="77777777" w:rsidR="001C7032" w:rsidRPr="00A512B1" w:rsidRDefault="001C7032" w:rsidP="0079571A">
      <w:pPr>
        <w:pStyle w:val="PL"/>
        <w:rPr>
          <w:lang w:val="it-IT"/>
        </w:rPr>
      </w:pPr>
      <w:r w:rsidRPr="00A512B1">
        <w:rPr>
          <w:b/>
          <w:lang w:val="it-IT"/>
        </w:rPr>
        <w:t>OUT</w:t>
      </w:r>
      <w:r w:rsidRPr="00A512B1">
        <w:rPr>
          <w:lang w:val="it-IT"/>
        </w:rPr>
        <w:t xml:space="preserve"> when computing f5*:  </w:t>
      </w:r>
    </w:p>
    <w:p w14:paraId="56FFED1F" w14:textId="77777777" w:rsidR="001C7032" w:rsidRPr="00A512B1" w:rsidRDefault="001C7032" w:rsidP="0079571A">
      <w:pPr>
        <w:pStyle w:val="PL"/>
        <w:rPr>
          <w:lang w:val="it-IT"/>
        </w:rPr>
      </w:pPr>
      <w:r w:rsidRPr="00A512B1">
        <w:rPr>
          <w:lang w:val="it-IT"/>
        </w:rPr>
        <w:t>2b 8b b3 71 5f 6f 3d a7 0a 69 56 67 60 93 cd 86 85 2f b8 d1 69 c8 34 65 1d 0c 76 cd 31 7c de 24 be 03 de e6 a0 0e 01 56 32 7c 8c 71 f4 e3 88 8d f6 a3 77 c8 00 aa 33 c5 29 5c bb e5 81 62 10 23 26 bd 89 79 9c 69 96 3f ab e6 d0 76 16 06 0e 36 d1 09 9d a1 b7 69 c2 7e cd e5 7d 87 d6 a7 1f 01 8c 84 38 b3 4e f8 e4 ad cd 1a a9 fe 7a 61 3c e6 ba 5e 0b 79 d7 0d 22 7f 33 9e 6a 3d fb 3d f5 fa 94 5e 98 10 36 b0 91 13 6f 96 90 e2 d4 79 d4 6d 31 d3 9b f4 10 75 08 e4 b5 8a 9b e6 e5 d0 0a 48 e4 c0 67 51 93 06 b7 3f 5b a3 dd 23 50 76 ac 1d 55 42 5e 6e f9 e3 f7 20 3c 47 0a 98 32 18 b1 2a c9 f4 d6 b9 05 9a 02 5e</w:t>
      </w:r>
    </w:p>
    <w:p w14:paraId="3338A151" w14:textId="77777777" w:rsidR="001C7032" w:rsidRPr="00A512B1" w:rsidRDefault="0079571A" w:rsidP="001C7032">
      <w:pPr>
        <w:pStyle w:val="Heading2"/>
        <w:rPr>
          <w:lang w:val="it-IT"/>
        </w:rPr>
      </w:pPr>
      <w:bookmarkStart w:id="38" w:name="_Toc99532498"/>
      <w:r w:rsidRPr="00BE1121">
        <w:rPr>
          <w:lang w:val="de-DE"/>
        </w:rPr>
        <w:t>7</w:t>
      </w:r>
      <w:r w:rsidR="001C7032" w:rsidRPr="00A512B1">
        <w:rPr>
          <w:lang w:val="it-IT"/>
        </w:rPr>
        <w:t>.5</w:t>
      </w:r>
      <w:r w:rsidR="001C7032" w:rsidRPr="00A512B1">
        <w:rPr>
          <w:lang w:val="it-IT"/>
        </w:rPr>
        <w:tab/>
        <w:t xml:space="preserve">Test </w:t>
      </w:r>
      <w:r>
        <w:rPr>
          <w:lang w:val="it-IT"/>
        </w:rPr>
        <w:t>s</w:t>
      </w:r>
      <w:r w:rsidRPr="00A512B1">
        <w:rPr>
          <w:lang w:val="it-IT"/>
        </w:rPr>
        <w:t xml:space="preserve">et </w:t>
      </w:r>
      <w:r w:rsidR="001C7032" w:rsidRPr="00A512B1">
        <w:rPr>
          <w:lang w:val="it-IT"/>
        </w:rPr>
        <w:t>3</w:t>
      </w:r>
      <w:bookmarkEnd w:id="38"/>
    </w:p>
    <w:p w14:paraId="1E917F36" w14:textId="77777777" w:rsidR="001C7032" w:rsidRPr="00A512B1" w:rsidRDefault="001C7032" w:rsidP="001C7032">
      <w:pPr>
        <w:spacing w:after="0"/>
        <w:rPr>
          <w:lang w:val="it-IT"/>
        </w:rPr>
      </w:pPr>
      <w:r w:rsidRPr="00A512B1">
        <w:rPr>
          <w:lang w:val="it-IT"/>
        </w:rPr>
        <w:t>Input Parameters:</w:t>
      </w:r>
    </w:p>
    <w:p w14:paraId="4ECA0BD7" w14:textId="77777777" w:rsidR="001C7032" w:rsidRPr="00A512B1" w:rsidRDefault="001C7032" w:rsidP="001C7032">
      <w:pPr>
        <w:spacing w:after="0"/>
        <w:rPr>
          <w:rFonts w:ascii="Courier New" w:hAnsi="Courier New"/>
          <w:sz w:val="19"/>
          <w:szCs w:val="19"/>
          <w:lang w:val="it-IT"/>
        </w:rPr>
      </w:pPr>
    </w:p>
    <w:p w14:paraId="38350D0D" w14:textId="77777777" w:rsidR="001C7032" w:rsidRPr="00A512B1" w:rsidRDefault="001C7032" w:rsidP="0079571A">
      <w:pPr>
        <w:pStyle w:val="PL"/>
        <w:rPr>
          <w:lang w:val="it-IT"/>
        </w:rPr>
      </w:pPr>
      <w:r w:rsidRPr="00A512B1">
        <w:rPr>
          <w:lang w:val="it-IT"/>
        </w:rPr>
        <w:t>K:</w:t>
      </w:r>
      <w:r w:rsidRPr="00A512B1">
        <w:rPr>
          <w:lang w:val="it-IT"/>
        </w:rPr>
        <w:tab/>
      </w:r>
      <w:r w:rsidRPr="00A512B1">
        <w:rPr>
          <w:lang w:val="it-IT"/>
        </w:rPr>
        <w:tab/>
      </w:r>
      <w:r w:rsidR="006B75A4" w:rsidRPr="00A512B1">
        <w:rPr>
          <w:lang w:val="it-IT"/>
        </w:rPr>
        <w:tab/>
      </w:r>
      <w:r w:rsidRPr="00A512B1">
        <w:rPr>
          <w:lang w:val="it-IT"/>
        </w:rPr>
        <w:t>fffefdfcfbfaf9f8f7f6f5f4f3f2f1f0efeeedecebeae9e8e7e6e5e4e3e2e1e0</w:t>
      </w:r>
    </w:p>
    <w:p w14:paraId="66426C4F" w14:textId="77777777" w:rsidR="001C7032" w:rsidRPr="00A512B1" w:rsidRDefault="001C7032" w:rsidP="0079571A">
      <w:pPr>
        <w:pStyle w:val="PL"/>
        <w:rPr>
          <w:lang w:val="en-US"/>
        </w:rPr>
      </w:pPr>
      <w:smartTag w:uri="urn:schemas-microsoft-com:office:smarttags" w:element="place">
        <w:r w:rsidRPr="00A512B1">
          <w:rPr>
            <w:lang w:val="en-US"/>
          </w:rPr>
          <w:t>RAND</w:t>
        </w:r>
      </w:smartTag>
      <w:r w:rsidRPr="00A512B1">
        <w:rPr>
          <w:lang w:val="en-US"/>
        </w:rPr>
        <w:t>:</w:t>
      </w:r>
      <w:r w:rsidRPr="00A512B1">
        <w:rPr>
          <w:lang w:val="en-US"/>
        </w:rPr>
        <w:tab/>
      </w:r>
      <w:r w:rsidR="0079571A">
        <w:rPr>
          <w:lang w:val="en-US"/>
        </w:rPr>
        <w:tab/>
      </w:r>
      <w:r w:rsidRPr="00A512B1">
        <w:rPr>
          <w:lang w:val="en-US"/>
        </w:rPr>
        <w:t>0123456789abcdef0123456789abcdef</w:t>
      </w:r>
    </w:p>
    <w:p w14:paraId="1D420292" w14:textId="77777777" w:rsidR="001C7032" w:rsidRPr="00A512B1" w:rsidRDefault="001C7032" w:rsidP="001C7032">
      <w:pPr>
        <w:spacing w:after="0"/>
        <w:rPr>
          <w:rFonts w:ascii="Courier New" w:hAnsi="Courier New"/>
          <w:sz w:val="19"/>
          <w:szCs w:val="19"/>
          <w:lang w:val="en-US"/>
        </w:rPr>
      </w:pPr>
    </w:p>
    <w:p w14:paraId="086955C9" w14:textId="77777777" w:rsidR="001C7032" w:rsidRPr="00207FCA" w:rsidRDefault="001C7032" w:rsidP="001C7032">
      <w:pPr>
        <w:spacing w:after="0"/>
      </w:pPr>
      <w:r w:rsidRPr="00207FCA">
        <w:t>Operator Configuration Parameters:</w:t>
      </w:r>
    </w:p>
    <w:p w14:paraId="4C0CC314" w14:textId="77777777" w:rsidR="001C7032" w:rsidRPr="00CC7796" w:rsidRDefault="001C7032" w:rsidP="001C7032">
      <w:pPr>
        <w:spacing w:after="0"/>
        <w:rPr>
          <w:rFonts w:ascii="Courier New" w:hAnsi="Courier New"/>
          <w:sz w:val="19"/>
          <w:szCs w:val="19"/>
        </w:rPr>
      </w:pPr>
    </w:p>
    <w:p w14:paraId="20A4C5E9" w14:textId="77777777" w:rsidR="001C7032" w:rsidRPr="00CC7796" w:rsidRDefault="001C7032" w:rsidP="0079571A">
      <w:pPr>
        <w:pStyle w:val="PL"/>
      </w:pPr>
      <w:r>
        <w:t>TOP:</w:t>
      </w:r>
      <w:r>
        <w:tab/>
      </w:r>
      <w:r w:rsidR="006B75A4">
        <w:tab/>
      </w:r>
      <w:r w:rsidRPr="00CC7796">
        <w:t>808182838485868788898a8b8c8d8e8f909192939495969798999a9b9c9d9e9f</w:t>
      </w:r>
    </w:p>
    <w:p w14:paraId="6C4947D8" w14:textId="77777777" w:rsidR="001C7032" w:rsidRDefault="001C7032" w:rsidP="0079571A">
      <w:pPr>
        <w:pStyle w:val="PL"/>
      </w:pPr>
      <w:proofErr w:type="spellStart"/>
      <w:r w:rsidRPr="00CC7796">
        <w:t>Klength</w:t>
      </w:r>
      <w:proofErr w:type="spellEnd"/>
      <w:r w:rsidRPr="00CC7796">
        <w:t xml:space="preserve"> = 256 bits, </w:t>
      </w:r>
      <w:proofErr w:type="spellStart"/>
      <w:r w:rsidRPr="00CC7796">
        <w:t>CKlength</w:t>
      </w:r>
      <w:proofErr w:type="spellEnd"/>
      <w:r w:rsidRPr="00CC7796">
        <w:t xml:space="preserve"> = 128 bits, </w:t>
      </w:r>
      <w:proofErr w:type="spellStart"/>
      <w:r w:rsidRPr="00CC7796">
        <w:t>IKlength</w:t>
      </w:r>
      <w:proofErr w:type="spellEnd"/>
      <w:r w:rsidRPr="00CC7796">
        <w:t xml:space="preserve"> = 256 bits, </w:t>
      </w:r>
    </w:p>
    <w:p w14:paraId="52561F41" w14:textId="77777777" w:rsidR="001C7032" w:rsidRPr="00CC7796" w:rsidRDefault="001C7032" w:rsidP="0079571A">
      <w:pPr>
        <w:pStyle w:val="PL"/>
      </w:pPr>
      <w:proofErr w:type="spellStart"/>
      <w:r w:rsidRPr="00CC7796">
        <w:t>RESLength</w:t>
      </w:r>
      <w:proofErr w:type="spellEnd"/>
      <w:r w:rsidRPr="00CC7796">
        <w:t xml:space="preserve"> = 64 bits, </w:t>
      </w:r>
      <w:proofErr w:type="spellStart"/>
      <w:r w:rsidRPr="00CC7796">
        <w:t>KeccakIterations</w:t>
      </w:r>
      <w:proofErr w:type="spellEnd"/>
      <w:r w:rsidRPr="00CC7796">
        <w:t xml:space="preserve"> = 1</w:t>
      </w:r>
    </w:p>
    <w:p w14:paraId="4CF9EF22" w14:textId="77777777" w:rsidR="001C7032" w:rsidRPr="00CC7796" w:rsidRDefault="001C7032" w:rsidP="0079571A">
      <w:pPr>
        <w:pStyle w:val="PL"/>
      </w:pPr>
      <w:proofErr w:type="spellStart"/>
      <w:r w:rsidRPr="00CC7796">
        <w:t>TOPc</w:t>
      </w:r>
      <w:proofErr w:type="spellEnd"/>
      <w:r w:rsidRPr="00CC7796">
        <w:t>:</w:t>
      </w:r>
      <w:r>
        <w:tab/>
      </w:r>
      <w:r w:rsidR="0079571A">
        <w:tab/>
      </w:r>
      <w:r w:rsidRPr="00CC7796">
        <w:t>305425427e18c503c8a4b294ea72c95d0c36c6c6b29d0c65de5974d5977f8524</w:t>
      </w:r>
    </w:p>
    <w:p w14:paraId="2B57C21F" w14:textId="77777777" w:rsidR="001C7032" w:rsidRPr="00CC7796" w:rsidRDefault="001C7032" w:rsidP="001C7032">
      <w:pPr>
        <w:spacing w:after="0"/>
        <w:rPr>
          <w:rFonts w:ascii="Courier New" w:hAnsi="Courier New"/>
          <w:i/>
          <w:sz w:val="19"/>
          <w:szCs w:val="19"/>
        </w:rPr>
      </w:pPr>
    </w:p>
    <w:p w14:paraId="60BEDFC6" w14:textId="77777777" w:rsidR="001C7032" w:rsidRDefault="001C7032" w:rsidP="001C7032">
      <w:pPr>
        <w:spacing w:after="0"/>
      </w:pPr>
      <w:r>
        <w:t>Output Parameters:</w:t>
      </w:r>
    </w:p>
    <w:p w14:paraId="159B97D5" w14:textId="77777777" w:rsidR="001C7032" w:rsidRPr="00CC7796" w:rsidRDefault="001C7032" w:rsidP="001C7032">
      <w:pPr>
        <w:spacing w:after="0"/>
        <w:rPr>
          <w:rFonts w:ascii="Courier New" w:hAnsi="Courier New"/>
          <w:i/>
          <w:sz w:val="19"/>
          <w:szCs w:val="19"/>
        </w:rPr>
      </w:pPr>
    </w:p>
    <w:p w14:paraId="0D1C853F" w14:textId="77777777" w:rsidR="001C7032" w:rsidRPr="00A512B1" w:rsidRDefault="001C7032" w:rsidP="0079571A">
      <w:pPr>
        <w:pStyle w:val="PL"/>
        <w:rPr>
          <w:lang w:val="it-IT"/>
        </w:rPr>
      </w:pPr>
      <w:r w:rsidRPr="00A512B1">
        <w:rPr>
          <w:i/>
          <w:lang w:val="it-IT"/>
        </w:rPr>
        <w:t>f2</w:t>
      </w:r>
      <w:r w:rsidRPr="00A512B1">
        <w:rPr>
          <w:lang w:val="it-IT"/>
        </w:rPr>
        <w:t>:</w:t>
      </w:r>
      <w:r w:rsidRPr="00A512B1">
        <w:rPr>
          <w:lang w:val="it-IT"/>
        </w:rPr>
        <w:tab/>
      </w:r>
      <w:r w:rsidRPr="00A512B1">
        <w:rPr>
          <w:lang w:val="it-IT"/>
        </w:rPr>
        <w:tab/>
      </w:r>
      <w:r w:rsidR="0079571A">
        <w:rPr>
          <w:lang w:val="it-IT"/>
        </w:rPr>
        <w:tab/>
      </w:r>
      <w:r w:rsidRPr="00A512B1">
        <w:rPr>
          <w:lang w:val="it-IT"/>
        </w:rPr>
        <w:t>07021c73e7635c7d</w:t>
      </w:r>
    </w:p>
    <w:p w14:paraId="1A308493" w14:textId="77777777" w:rsidR="001C7032" w:rsidRPr="00A512B1" w:rsidRDefault="001C7032" w:rsidP="0079571A">
      <w:pPr>
        <w:pStyle w:val="PL"/>
        <w:rPr>
          <w:lang w:val="it-IT"/>
        </w:rPr>
      </w:pPr>
      <w:r w:rsidRPr="00A512B1">
        <w:rPr>
          <w:i/>
          <w:lang w:val="it-IT"/>
        </w:rPr>
        <w:t>f3</w:t>
      </w:r>
      <w:r w:rsidRPr="00A512B1">
        <w:rPr>
          <w:lang w:val="it-IT"/>
        </w:rPr>
        <w:t>:</w:t>
      </w:r>
      <w:r w:rsidRPr="00A512B1">
        <w:rPr>
          <w:lang w:val="it-IT"/>
        </w:rPr>
        <w:tab/>
      </w:r>
      <w:r w:rsidRPr="00A512B1">
        <w:rPr>
          <w:lang w:val="it-IT"/>
        </w:rPr>
        <w:tab/>
      </w:r>
      <w:r w:rsidR="0079571A">
        <w:rPr>
          <w:lang w:val="it-IT"/>
        </w:rPr>
        <w:tab/>
      </w:r>
      <w:r w:rsidRPr="00A512B1">
        <w:rPr>
          <w:lang w:val="it-IT"/>
        </w:rPr>
        <w:t>4d59ac796834eb85d11fa148a5058c3c</w:t>
      </w:r>
    </w:p>
    <w:p w14:paraId="525AC834" w14:textId="77777777" w:rsidR="001C7032" w:rsidRPr="00A512B1" w:rsidRDefault="001C7032" w:rsidP="0079571A">
      <w:pPr>
        <w:pStyle w:val="PL"/>
        <w:rPr>
          <w:lang w:val="it-IT"/>
        </w:rPr>
      </w:pPr>
      <w:r w:rsidRPr="00A512B1">
        <w:rPr>
          <w:i/>
          <w:lang w:val="it-IT"/>
        </w:rPr>
        <w:t>f4</w:t>
      </w:r>
      <w:r w:rsidRPr="00A512B1">
        <w:rPr>
          <w:lang w:val="it-IT"/>
        </w:rPr>
        <w:t>:</w:t>
      </w:r>
      <w:r w:rsidRPr="00A512B1">
        <w:rPr>
          <w:lang w:val="it-IT"/>
        </w:rPr>
        <w:tab/>
      </w:r>
      <w:r w:rsidRPr="00A512B1">
        <w:rPr>
          <w:lang w:val="it-IT"/>
        </w:rPr>
        <w:tab/>
      </w:r>
      <w:r w:rsidR="0079571A">
        <w:rPr>
          <w:lang w:val="it-IT"/>
        </w:rPr>
        <w:tab/>
      </w:r>
      <w:r w:rsidRPr="00A512B1">
        <w:rPr>
          <w:lang w:val="it-IT"/>
        </w:rPr>
        <w:t>126d47500136fdc5ddfd14f19ebf16749ce4b6435323fbb5715a3a796a6082bd</w:t>
      </w:r>
    </w:p>
    <w:p w14:paraId="7FBF53B2" w14:textId="77777777" w:rsidR="001C7032" w:rsidRPr="00A512B1" w:rsidRDefault="001C7032" w:rsidP="0079571A">
      <w:pPr>
        <w:pStyle w:val="PL"/>
        <w:rPr>
          <w:lang w:val="it-IT"/>
        </w:rPr>
      </w:pPr>
      <w:r w:rsidRPr="00A512B1">
        <w:rPr>
          <w:i/>
          <w:lang w:val="it-IT"/>
        </w:rPr>
        <w:t>f5</w:t>
      </w:r>
      <w:r w:rsidRPr="00A512B1">
        <w:rPr>
          <w:lang w:val="it-IT"/>
        </w:rPr>
        <w:t>:</w:t>
      </w:r>
      <w:r w:rsidRPr="00A512B1">
        <w:rPr>
          <w:lang w:val="it-IT"/>
        </w:rPr>
        <w:tab/>
      </w:r>
      <w:r w:rsidRPr="00A512B1">
        <w:rPr>
          <w:lang w:val="it-IT"/>
        </w:rPr>
        <w:tab/>
      </w:r>
      <w:r w:rsidR="0079571A">
        <w:rPr>
          <w:lang w:val="it-IT"/>
        </w:rPr>
        <w:tab/>
      </w:r>
      <w:r w:rsidRPr="00A512B1">
        <w:rPr>
          <w:lang w:val="it-IT"/>
        </w:rPr>
        <w:t>1d6622c4e59a</w:t>
      </w:r>
    </w:p>
    <w:p w14:paraId="69FAC793" w14:textId="77777777" w:rsidR="001C7032" w:rsidRPr="00CC7796" w:rsidRDefault="001C7032" w:rsidP="0079571A">
      <w:pPr>
        <w:pStyle w:val="PL"/>
      </w:pPr>
      <w:r w:rsidRPr="00CC7796">
        <w:rPr>
          <w:i/>
        </w:rPr>
        <w:t>f5*</w:t>
      </w:r>
      <w:r w:rsidRPr="00CC7796">
        <w:t>:</w:t>
      </w:r>
      <w:r>
        <w:tab/>
      </w:r>
      <w:r w:rsidR="006B75A4">
        <w:tab/>
      </w:r>
      <w:r w:rsidRPr="00CC7796">
        <w:t>f84eb338848c</w:t>
      </w:r>
    </w:p>
    <w:p w14:paraId="54C7529B" w14:textId="77777777" w:rsidR="001C7032" w:rsidRDefault="001C7032" w:rsidP="001C7032">
      <w:pPr>
        <w:spacing w:after="0"/>
      </w:pPr>
      <w:r>
        <w:t>Intermediate Values:</w:t>
      </w:r>
    </w:p>
    <w:p w14:paraId="7DB8D5FA" w14:textId="77777777" w:rsidR="001C7032" w:rsidRPr="007B60DE" w:rsidRDefault="001C7032" w:rsidP="001C7032">
      <w:pPr>
        <w:spacing w:after="0"/>
        <w:rPr>
          <w:rFonts w:ascii="Courier New" w:hAnsi="Courier New"/>
          <w:b/>
          <w:sz w:val="19"/>
          <w:szCs w:val="19"/>
        </w:rPr>
      </w:pPr>
    </w:p>
    <w:p w14:paraId="36F5D793" w14:textId="77777777" w:rsidR="001C7032" w:rsidRPr="007B60DE" w:rsidRDefault="001C7032" w:rsidP="0079571A">
      <w:pPr>
        <w:pStyle w:val="PL"/>
      </w:pPr>
      <w:r w:rsidRPr="007B60DE">
        <w:t xml:space="preserve">As for Test Set 2 in </w:t>
      </w:r>
      <w:r w:rsidR="0079571A" w:rsidRPr="00E32C72">
        <w:t>clause</w:t>
      </w:r>
      <w:r w:rsidR="0079571A" w:rsidRPr="007850FD">
        <w:t>6</w:t>
      </w:r>
      <w:r w:rsidRPr="007B60DE">
        <w:t xml:space="preserve">.4, when computing </w:t>
      </w:r>
      <w:proofErr w:type="spellStart"/>
      <w:r w:rsidRPr="007B60DE">
        <w:t>TOPc</w:t>
      </w:r>
      <w:proofErr w:type="spellEnd"/>
      <w:r w:rsidRPr="007B60DE">
        <w:t xml:space="preserve">. </w:t>
      </w:r>
    </w:p>
    <w:p w14:paraId="105BF0B5" w14:textId="77777777" w:rsidR="001C7032" w:rsidRPr="007B60DE" w:rsidRDefault="001C7032" w:rsidP="0079571A">
      <w:pPr>
        <w:pStyle w:val="PL"/>
      </w:pPr>
    </w:p>
    <w:p w14:paraId="322DFC1D" w14:textId="77777777" w:rsidR="001C7032" w:rsidRPr="007B60DE" w:rsidRDefault="001C7032" w:rsidP="0079571A">
      <w:pPr>
        <w:pStyle w:val="PL"/>
      </w:pPr>
      <w:r w:rsidRPr="007B60DE">
        <w:rPr>
          <w:b/>
        </w:rPr>
        <w:t>IN</w:t>
      </w:r>
      <w:r w:rsidRPr="007B60DE">
        <w:t xml:space="preserve"> when computing f2-f5:  </w:t>
      </w:r>
    </w:p>
    <w:p w14:paraId="292DAC65" w14:textId="77777777" w:rsidR="001C7032" w:rsidRDefault="001C7032" w:rsidP="0079571A">
      <w:pPr>
        <w:pStyle w:val="PL"/>
        <w:rPr>
          <w:lang w:val="it-IT"/>
        </w:rPr>
      </w:pPr>
      <w:r w:rsidRPr="00A512B1">
        <w:rPr>
          <w:lang w:val="it-IT"/>
        </w:rPr>
        <w:t xml:space="preserve">24 85 7f 97 d5 74 59 de 65 0c 9d b2 c6 c6 36 0c 5d c9 72 ea 94 b2 a4 c8 03 c5 18 7e 42 25 54 30 4b 30 2e 31 4b 41 55 54 ef cd ab 89 67 45 23 01 ef cd ab 89 67 45 23 01 00 00 00 00 00 00 00 00 e0 e1 e2 e3 e4 e5 e6 e7 e8 e9 ea eb ec ed ee ef f0 f1 f2 f3 f4 f5 f6 f7 f8 f9 fa fb fc fd fe ff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583B5995" w14:textId="77777777" w:rsidR="0079571A" w:rsidRPr="00A512B1" w:rsidRDefault="0079571A" w:rsidP="0079571A">
      <w:pPr>
        <w:pStyle w:val="PL"/>
        <w:rPr>
          <w:lang w:val="it-IT"/>
        </w:rPr>
      </w:pPr>
    </w:p>
    <w:p w14:paraId="77E8A07D" w14:textId="77777777" w:rsidR="001C7032" w:rsidRPr="007B60DE" w:rsidRDefault="001C7032" w:rsidP="0079571A">
      <w:pPr>
        <w:pStyle w:val="PL"/>
      </w:pPr>
      <w:r w:rsidRPr="007B60DE">
        <w:rPr>
          <w:b/>
        </w:rPr>
        <w:t>OUT</w:t>
      </w:r>
      <w:r w:rsidRPr="007B60DE">
        <w:t xml:space="preserve"> when computing f2-f5:  </w:t>
      </w:r>
    </w:p>
    <w:p w14:paraId="3261C2D0" w14:textId="77777777" w:rsidR="001C7032" w:rsidRPr="00A512B1" w:rsidRDefault="001C7032" w:rsidP="0079571A">
      <w:pPr>
        <w:pStyle w:val="PL"/>
        <w:rPr>
          <w:lang w:val="it-IT"/>
        </w:rPr>
      </w:pPr>
      <w:r w:rsidRPr="00A512B1">
        <w:rPr>
          <w:lang w:val="it-IT"/>
        </w:rPr>
        <w:t>7d 5c 63 e7 73 1c 02 07 12 5c 5e fe bf 31 b4 c9 22 52 ed 1e 96 2a 98 3f 87 bf 79 3b 1a d0 93 43 3c 8c 05 a5 48 a1 1f d1 85 eb 34 68 79 ac 59 4d ac 21 e8 b7 cd 87 d5 57 a0 b4 19 c4 67 2c 74 ef bd 82 60 6a 79 3a 5a 71 b5 fb 23 53 43 b6 e4 9c 74 16 bf 9e f1 14 fd dd c5 fd 36 01 50 47 6d 12 9a e5 c4 22 66 1d 2c 03 c8 d4 c3 e9 59 a9 6e a8 cb d2 8a 81 4a 18 8b 2f a6 c1 c6 f1 44 2f 96 5e af ab 93 11 03 74 83 39 1f 3c 39 2f 3a 05 a9 43 3c 11 de 27 eb 6f 67 4d 98 7a 90 ad f1 74 8c 26 f3 65 fc 69 75 e3 b8 8b d2 33 48 f2 20 3b 60 f7 f6 82 78 e6 7a 35 d2 e7 28 fb 2f 7d 52 08 ce 11 9e 40 44 30 6e e7 24 3e</w:t>
      </w:r>
    </w:p>
    <w:p w14:paraId="6B7B7283" w14:textId="77777777" w:rsidR="001C7032" w:rsidRPr="007B60DE" w:rsidRDefault="001C7032" w:rsidP="0079571A">
      <w:pPr>
        <w:pStyle w:val="PL"/>
      </w:pPr>
      <w:r w:rsidRPr="007B60DE">
        <w:t xml:space="preserve">As for Test Set 2 in </w:t>
      </w:r>
      <w:r w:rsidR="0079571A" w:rsidRPr="00894B76">
        <w:t>clause</w:t>
      </w:r>
      <w:r w:rsidR="0079571A" w:rsidRPr="00F14B5C">
        <w:t>7</w:t>
      </w:r>
      <w:r w:rsidRPr="007B60DE">
        <w:t xml:space="preserve">.4, when computing f5*. </w:t>
      </w:r>
    </w:p>
    <w:p w14:paraId="79E4FA55" w14:textId="77777777" w:rsidR="001C7032" w:rsidRDefault="003A2EA0" w:rsidP="001C7032">
      <w:pPr>
        <w:pStyle w:val="Heading2"/>
      </w:pPr>
      <w:r>
        <w:br w:type="page"/>
      </w:r>
      <w:bookmarkStart w:id="39" w:name="_Toc99532499"/>
      <w:r w:rsidR="00383864" w:rsidRPr="00E32C72">
        <w:t>7</w:t>
      </w:r>
      <w:r w:rsidR="001C7032">
        <w:t>.6</w:t>
      </w:r>
      <w:r w:rsidR="001C7032">
        <w:tab/>
        <w:t xml:space="preserve">Test </w:t>
      </w:r>
      <w:r w:rsidR="00383864" w:rsidRPr="007850FD">
        <w:t>s</w:t>
      </w:r>
      <w:r w:rsidR="001C7032">
        <w:t>et 4</w:t>
      </w:r>
      <w:bookmarkEnd w:id="39"/>
    </w:p>
    <w:p w14:paraId="60647AB3" w14:textId="77777777" w:rsidR="00C96700" w:rsidRDefault="00C96700" w:rsidP="00C96700">
      <w:pPr>
        <w:spacing w:after="0"/>
      </w:pPr>
      <w:r>
        <w:t>Input Parameters:</w:t>
      </w:r>
    </w:p>
    <w:p w14:paraId="09C40D8E" w14:textId="77777777" w:rsidR="00C96700" w:rsidRPr="007B60DE" w:rsidRDefault="00C96700" w:rsidP="00C96700">
      <w:pPr>
        <w:spacing w:after="0"/>
        <w:rPr>
          <w:rFonts w:ascii="Courier New" w:hAnsi="Courier New"/>
          <w:sz w:val="19"/>
          <w:szCs w:val="19"/>
        </w:rPr>
      </w:pPr>
    </w:p>
    <w:p w14:paraId="4148C2F9" w14:textId="77777777" w:rsidR="00C96700" w:rsidRPr="007B60DE" w:rsidRDefault="00C96700" w:rsidP="00BF0910">
      <w:pPr>
        <w:pStyle w:val="PL"/>
      </w:pPr>
      <w:r w:rsidRPr="007B60DE">
        <w:t>K:</w:t>
      </w:r>
      <w:r w:rsidRPr="007B60DE">
        <w:tab/>
      </w:r>
      <w:r>
        <w:tab/>
      </w:r>
      <w:r w:rsidR="006B75A4">
        <w:tab/>
      </w:r>
      <w:r w:rsidRPr="007B60DE">
        <w:t>b8da837a50652d6ac7c97da14f6acc61</w:t>
      </w:r>
    </w:p>
    <w:p w14:paraId="1F6CA1C0" w14:textId="77777777" w:rsidR="00C96700" w:rsidRPr="007B60DE" w:rsidRDefault="00C96700" w:rsidP="00BF0910">
      <w:pPr>
        <w:pStyle w:val="PL"/>
      </w:pPr>
      <w:r w:rsidRPr="007B60DE">
        <w:t>RAND:</w:t>
      </w:r>
      <w:r>
        <w:tab/>
      </w:r>
      <w:r w:rsidR="00BF0910">
        <w:tab/>
      </w:r>
      <w:r w:rsidRPr="007B60DE">
        <w:t>6887e55425a966bd86c9661a5fa72be8</w:t>
      </w:r>
    </w:p>
    <w:p w14:paraId="25860DAE" w14:textId="77777777" w:rsidR="00C96700" w:rsidRPr="007B60DE" w:rsidRDefault="00C96700" w:rsidP="00C96700">
      <w:pPr>
        <w:spacing w:after="0"/>
        <w:rPr>
          <w:rFonts w:ascii="Courier New" w:hAnsi="Courier New"/>
          <w:sz w:val="19"/>
          <w:szCs w:val="19"/>
        </w:rPr>
      </w:pPr>
    </w:p>
    <w:p w14:paraId="22C79844" w14:textId="77777777" w:rsidR="00C96700" w:rsidRPr="00207FCA" w:rsidRDefault="00C96700" w:rsidP="00C96700">
      <w:pPr>
        <w:spacing w:after="0"/>
      </w:pPr>
      <w:r w:rsidRPr="00207FCA">
        <w:t>Operator Configuration Parameters:</w:t>
      </w:r>
    </w:p>
    <w:p w14:paraId="5E292A30" w14:textId="77777777" w:rsidR="00C96700" w:rsidRPr="007B60DE" w:rsidRDefault="00C96700" w:rsidP="00C96700">
      <w:pPr>
        <w:spacing w:after="0"/>
        <w:rPr>
          <w:rFonts w:ascii="Courier New" w:hAnsi="Courier New"/>
          <w:sz w:val="19"/>
          <w:szCs w:val="19"/>
        </w:rPr>
      </w:pPr>
    </w:p>
    <w:p w14:paraId="6C446A32" w14:textId="77777777" w:rsidR="00C96700" w:rsidRPr="007B60DE" w:rsidRDefault="00C96700" w:rsidP="00BF0910">
      <w:pPr>
        <w:pStyle w:val="PL"/>
      </w:pPr>
      <w:r>
        <w:t>TOP:</w:t>
      </w:r>
      <w:r>
        <w:tab/>
      </w:r>
      <w:r w:rsidR="006B75A4">
        <w:tab/>
      </w:r>
      <w:r w:rsidRPr="007B60DE">
        <w:t>0952be13556c32ebc58195d9dd930493e12a9003669988ffde5fa1f0fe35cc01</w:t>
      </w:r>
    </w:p>
    <w:p w14:paraId="17AAFC8C" w14:textId="77777777" w:rsidR="00C96700" w:rsidRDefault="00C96700" w:rsidP="00BF0910">
      <w:pPr>
        <w:pStyle w:val="PL"/>
      </w:pPr>
      <w:proofErr w:type="spellStart"/>
      <w:r w:rsidRPr="007B60DE">
        <w:t>Klength</w:t>
      </w:r>
      <w:proofErr w:type="spellEnd"/>
      <w:r w:rsidRPr="007B60DE">
        <w:t xml:space="preserve"> = 128 bits, </w:t>
      </w:r>
      <w:proofErr w:type="spellStart"/>
      <w:r w:rsidRPr="007B60DE">
        <w:t>CKlength</w:t>
      </w:r>
      <w:proofErr w:type="spellEnd"/>
      <w:r w:rsidRPr="007B60DE">
        <w:t xml:space="preserve"> = 128 bits, </w:t>
      </w:r>
      <w:proofErr w:type="spellStart"/>
      <w:r w:rsidRPr="007B60DE">
        <w:t>IKlength</w:t>
      </w:r>
      <w:proofErr w:type="spellEnd"/>
      <w:r w:rsidRPr="007B60DE">
        <w:t xml:space="preserve"> = 128 bits, </w:t>
      </w:r>
    </w:p>
    <w:p w14:paraId="15A74E6B" w14:textId="77777777" w:rsidR="00C96700" w:rsidRPr="007B60DE" w:rsidRDefault="00C96700" w:rsidP="00BF0910">
      <w:pPr>
        <w:pStyle w:val="PL"/>
      </w:pPr>
      <w:proofErr w:type="spellStart"/>
      <w:r w:rsidRPr="007B60DE">
        <w:t>RESLength</w:t>
      </w:r>
      <w:proofErr w:type="spellEnd"/>
      <w:r w:rsidRPr="007B60DE">
        <w:t xml:space="preserve"> =</w:t>
      </w:r>
      <w:r>
        <w:t xml:space="preserve"> 128 bits, </w:t>
      </w:r>
      <w:proofErr w:type="spellStart"/>
      <w:r>
        <w:t>KeccakIterations</w:t>
      </w:r>
      <w:proofErr w:type="spellEnd"/>
      <w:r>
        <w:t xml:space="preserve"> = 1</w:t>
      </w:r>
    </w:p>
    <w:p w14:paraId="4E782441" w14:textId="77777777" w:rsidR="00C96700" w:rsidRPr="007B60DE" w:rsidRDefault="00C96700" w:rsidP="00BF0910">
      <w:pPr>
        <w:pStyle w:val="PL"/>
      </w:pPr>
      <w:proofErr w:type="spellStart"/>
      <w:r w:rsidRPr="007B60DE">
        <w:t>TOPc</w:t>
      </w:r>
      <w:proofErr w:type="spellEnd"/>
      <w:r w:rsidRPr="007B60DE">
        <w:t>:</w:t>
      </w:r>
      <w:r>
        <w:tab/>
      </w:r>
      <w:r w:rsidR="00BF0910">
        <w:tab/>
      </w:r>
      <w:r w:rsidRPr="007B60DE">
        <w:t>2bc16eb657a68e1f446f08f57c0efb1d493527a2e652ce281eb6ca0e4487760a</w:t>
      </w:r>
    </w:p>
    <w:p w14:paraId="7213B318" w14:textId="77777777" w:rsidR="00C96700" w:rsidRPr="007B60DE" w:rsidRDefault="00C96700" w:rsidP="00C96700">
      <w:pPr>
        <w:spacing w:after="0"/>
        <w:rPr>
          <w:rFonts w:ascii="Courier New" w:hAnsi="Courier New"/>
          <w:i/>
          <w:sz w:val="19"/>
          <w:szCs w:val="19"/>
        </w:rPr>
      </w:pPr>
    </w:p>
    <w:p w14:paraId="78CA859E" w14:textId="77777777" w:rsidR="00C96700" w:rsidRDefault="00C96700" w:rsidP="00C96700">
      <w:pPr>
        <w:spacing w:after="0"/>
      </w:pPr>
      <w:r>
        <w:t>Output Parameters:</w:t>
      </w:r>
    </w:p>
    <w:p w14:paraId="0C74FFCE" w14:textId="77777777" w:rsidR="00C96700" w:rsidRPr="007B60DE" w:rsidRDefault="00C96700" w:rsidP="00C96700">
      <w:pPr>
        <w:spacing w:after="0"/>
        <w:rPr>
          <w:rFonts w:ascii="Courier New" w:hAnsi="Courier New"/>
          <w:i/>
          <w:sz w:val="19"/>
          <w:szCs w:val="19"/>
        </w:rPr>
      </w:pPr>
    </w:p>
    <w:p w14:paraId="7F86299F" w14:textId="77777777" w:rsidR="00C96700" w:rsidRPr="00A512B1" w:rsidRDefault="00C96700" w:rsidP="00BF0910">
      <w:pPr>
        <w:pStyle w:val="PL"/>
        <w:rPr>
          <w:lang w:val="it-IT"/>
        </w:rPr>
      </w:pPr>
      <w:r w:rsidRPr="00A512B1">
        <w:rPr>
          <w:i/>
          <w:lang w:val="it-IT"/>
        </w:rPr>
        <w:t>f2</w:t>
      </w:r>
      <w:r w:rsidRPr="00A512B1">
        <w:rPr>
          <w:lang w:val="it-IT"/>
        </w:rPr>
        <w:t>:</w:t>
      </w:r>
      <w:r w:rsidRPr="00A512B1">
        <w:rPr>
          <w:lang w:val="it-IT"/>
        </w:rPr>
        <w:tab/>
      </w:r>
      <w:r w:rsidRPr="00A512B1">
        <w:rPr>
          <w:lang w:val="it-IT"/>
        </w:rPr>
        <w:tab/>
      </w:r>
      <w:r w:rsidR="00BF0910">
        <w:rPr>
          <w:lang w:val="it-IT"/>
        </w:rPr>
        <w:tab/>
      </w:r>
      <w:r w:rsidRPr="00A512B1">
        <w:rPr>
          <w:lang w:val="it-IT"/>
        </w:rPr>
        <w:t>4041ce438e3e38e8aa96562eed83ac43</w:t>
      </w:r>
    </w:p>
    <w:p w14:paraId="58F7A3E8" w14:textId="77777777" w:rsidR="00C96700" w:rsidRPr="00A512B1" w:rsidRDefault="00C96700" w:rsidP="00BF0910">
      <w:pPr>
        <w:pStyle w:val="PL"/>
        <w:rPr>
          <w:lang w:val="it-IT"/>
        </w:rPr>
      </w:pPr>
      <w:r w:rsidRPr="00A512B1">
        <w:rPr>
          <w:i/>
          <w:lang w:val="it-IT"/>
        </w:rPr>
        <w:t>f3</w:t>
      </w:r>
      <w:r w:rsidRPr="00A512B1">
        <w:rPr>
          <w:lang w:val="it-IT"/>
        </w:rPr>
        <w:t>:</w:t>
      </w:r>
      <w:r w:rsidRPr="00A512B1">
        <w:rPr>
          <w:lang w:val="it-IT"/>
        </w:rPr>
        <w:tab/>
      </w:r>
      <w:r w:rsidRPr="00A512B1">
        <w:rPr>
          <w:lang w:val="it-IT"/>
        </w:rPr>
        <w:tab/>
      </w:r>
      <w:r w:rsidR="00BF0910">
        <w:rPr>
          <w:lang w:val="it-IT"/>
        </w:rPr>
        <w:tab/>
      </w:r>
      <w:r w:rsidRPr="00A512B1">
        <w:rPr>
          <w:lang w:val="it-IT"/>
        </w:rPr>
        <w:t>3e3bc01bea0cd914c4c2c83ce2d92757</w:t>
      </w:r>
    </w:p>
    <w:p w14:paraId="2F57F1E5" w14:textId="77777777" w:rsidR="00C96700" w:rsidRPr="00A512B1" w:rsidRDefault="00C96700" w:rsidP="00BF0910">
      <w:pPr>
        <w:pStyle w:val="PL"/>
        <w:rPr>
          <w:lang w:val="it-IT"/>
        </w:rPr>
      </w:pPr>
      <w:r w:rsidRPr="00A512B1">
        <w:rPr>
          <w:i/>
          <w:lang w:val="it-IT"/>
        </w:rPr>
        <w:t>f4</w:t>
      </w:r>
      <w:r w:rsidRPr="00A512B1">
        <w:rPr>
          <w:lang w:val="it-IT"/>
        </w:rPr>
        <w:t>:</w:t>
      </w:r>
      <w:r w:rsidRPr="00A512B1">
        <w:rPr>
          <w:lang w:val="it-IT"/>
        </w:rPr>
        <w:tab/>
      </w:r>
      <w:r w:rsidRPr="00A512B1">
        <w:rPr>
          <w:lang w:val="it-IT"/>
        </w:rPr>
        <w:tab/>
      </w:r>
      <w:r w:rsidR="00BF0910">
        <w:rPr>
          <w:lang w:val="it-IT"/>
        </w:rPr>
        <w:tab/>
      </w:r>
      <w:r w:rsidRPr="00A512B1">
        <w:rPr>
          <w:lang w:val="it-IT"/>
        </w:rPr>
        <w:t>666a8e6f577b1aa77b7fd53cebb8a3d6</w:t>
      </w:r>
    </w:p>
    <w:p w14:paraId="5BE7A645" w14:textId="77777777" w:rsidR="00C96700" w:rsidRPr="007B60DE" w:rsidRDefault="00C96700" w:rsidP="00BF0910">
      <w:pPr>
        <w:pStyle w:val="PL"/>
      </w:pPr>
      <w:r w:rsidRPr="007B60DE">
        <w:rPr>
          <w:i/>
        </w:rPr>
        <w:t>f5</w:t>
      </w:r>
      <w:r w:rsidRPr="007B60DE">
        <w:t>:</w:t>
      </w:r>
      <w:r w:rsidRPr="007B60DE">
        <w:tab/>
      </w:r>
      <w:r>
        <w:tab/>
      </w:r>
      <w:r w:rsidR="00BF0910">
        <w:tab/>
      </w:r>
      <w:r w:rsidRPr="007B60DE">
        <w:t>1f880d005119</w:t>
      </w:r>
    </w:p>
    <w:p w14:paraId="60E29B3A" w14:textId="77777777" w:rsidR="00C96700" w:rsidRPr="007B60DE" w:rsidRDefault="00C96700" w:rsidP="00BF0910">
      <w:pPr>
        <w:pStyle w:val="PL"/>
      </w:pPr>
      <w:r w:rsidRPr="007B60DE">
        <w:rPr>
          <w:i/>
        </w:rPr>
        <w:t>f5*</w:t>
      </w:r>
      <w:r w:rsidRPr="007B60DE">
        <w:t>:</w:t>
      </w:r>
      <w:r>
        <w:tab/>
      </w:r>
      <w:r w:rsidR="006B75A4">
        <w:tab/>
      </w:r>
      <w:r w:rsidRPr="007B60DE">
        <w:t>45e617d77fe5</w:t>
      </w:r>
    </w:p>
    <w:p w14:paraId="7069EB11" w14:textId="77777777" w:rsidR="00C96700" w:rsidRDefault="00C96700" w:rsidP="00C96700">
      <w:pPr>
        <w:spacing w:after="0"/>
      </w:pPr>
      <w:r>
        <w:t>Intermediate Values:</w:t>
      </w:r>
    </w:p>
    <w:p w14:paraId="2A6BD3B4" w14:textId="77777777" w:rsidR="00C96700" w:rsidRPr="00BD468F" w:rsidRDefault="00C96700" w:rsidP="00C96700">
      <w:pPr>
        <w:spacing w:after="0"/>
        <w:rPr>
          <w:rFonts w:ascii="Courier New" w:hAnsi="Courier New"/>
          <w:b/>
          <w:sz w:val="19"/>
          <w:szCs w:val="19"/>
        </w:rPr>
      </w:pPr>
    </w:p>
    <w:p w14:paraId="05A562DB" w14:textId="77777777" w:rsidR="00C96700" w:rsidRPr="00BD468F" w:rsidRDefault="00C96700" w:rsidP="00BF0910">
      <w:pPr>
        <w:pStyle w:val="PL"/>
      </w:pPr>
      <w:r w:rsidRPr="00BD468F">
        <w:t xml:space="preserve">As for Test Set 4 in </w:t>
      </w:r>
      <w:r w:rsidR="00BF0910" w:rsidRPr="007850FD">
        <w:t>clause6</w:t>
      </w:r>
      <w:r w:rsidRPr="00BD468F">
        <w:t xml:space="preserve">.6, when computing </w:t>
      </w:r>
      <w:proofErr w:type="spellStart"/>
      <w:r w:rsidRPr="00BD468F">
        <w:t>TOPc</w:t>
      </w:r>
      <w:proofErr w:type="spellEnd"/>
      <w:r w:rsidRPr="00BD468F">
        <w:t xml:space="preserve">. </w:t>
      </w:r>
    </w:p>
    <w:p w14:paraId="34CE2375" w14:textId="77777777" w:rsidR="00C96700" w:rsidRPr="00BD468F" w:rsidRDefault="00C96700" w:rsidP="00BF0910">
      <w:pPr>
        <w:pStyle w:val="PL"/>
      </w:pPr>
    </w:p>
    <w:p w14:paraId="6333064F" w14:textId="77777777" w:rsidR="00C96700" w:rsidRPr="00BD468F" w:rsidRDefault="00C96700" w:rsidP="00BF0910">
      <w:pPr>
        <w:pStyle w:val="PL"/>
      </w:pPr>
      <w:r w:rsidRPr="00BD468F">
        <w:rPr>
          <w:b/>
        </w:rPr>
        <w:t>IN</w:t>
      </w:r>
      <w:r w:rsidRPr="00BD468F">
        <w:t xml:space="preserve"> when computing f2-f5:  </w:t>
      </w:r>
    </w:p>
    <w:p w14:paraId="3785F77D" w14:textId="77777777" w:rsidR="00C96700" w:rsidRDefault="00C96700" w:rsidP="00BF0910">
      <w:pPr>
        <w:pStyle w:val="PL"/>
        <w:rPr>
          <w:lang w:val="it-IT"/>
        </w:rPr>
      </w:pPr>
      <w:r w:rsidRPr="00A512B1">
        <w:rPr>
          <w:lang w:val="it-IT"/>
        </w:rPr>
        <w:t xml:space="preserve">0a 76 87 44 0e ca b6 1e 28 ce 52 e6 a2 27 35 49 1d fb 0e 7c f5 08 6f 44 1f 8e a6 57 b6 6e c1 2b 50 30 2e 31 4b 41 55 54 e8 2b a7 5f 1a 66 c9 86 bd 66 a9 25 54 e5 87 68 00 00 00 00 00 00 00 00 61 cc 6a 4f a1 7d c9 c7 6a 2d 65 50 7a 83 da b8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29745ABE" w14:textId="77777777" w:rsidR="00BF0910" w:rsidRPr="00BF0910" w:rsidRDefault="00BF0910" w:rsidP="00BF0910">
      <w:pPr>
        <w:pStyle w:val="PL"/>
        <w:rPr>
          <w:lang w:val="it-IT"/>
        </w:rPr>
      </w:pPr>
    </w:p>
    <w:p w14:paraId="6FC9E6D0" w14:textId="77777777" w:rsidR="00C96700" w:rsidRPr="00BF0910" w:rsidRDefault="00C96700" w:rsidP="00BF0910">
      <w:pPr>
        <w:pStyle w:val="PL"/>
      </w:pPr>
      <w:r w:rsidRPr="00BF0910">
        <w:t xml:space="preserve">OUT when computing f2-f5:  </w:t>
      </w:r>
    </w:p>
    <w:p w14:paraId="2FA8B7D1" w14:textId="77777777" w:rsidR="00C96700" w:rsidRDefault="00C96700" w:rsidP="00BF0910">
      <w:pPr>
        <w:pStyle w:val="PL"/>
        <w:rPr>
          <w:lang w:val="it-IT"/>
        </w:rPr>
      </w:pPr>
      <w:r w:rsidRPr="00A512B1">
        <w:rPr>
          <w:lang w:val="it-IT"/>
        </w:rPr>
        <w:t>43 ac 83 ed 2e 56 96 aa e8 38 3e 8e 43 ce 41 40 33 d3 16 49 0b ac 6f 15 ad 56 87 1e b8 d4 7b 3d 57 27 d9 e2 3c c8 c2 c4 14 d9 0c ea 1b c0 3b 3e ee 84 85 d7 7f a4 c8 a2 c6 9b c1 37 79 b4 26 19 d6 a3 b8 eb 3c d5 7f 7b a7 1a 7b 57 6f 8e 6a 66 5c 4c 99 c0 ad 5c 93 b3 ad d9 8f 5f 62 e6 eb 74 19 51 00 0d 88 1f ed ff 87 53 22 88 56 a3 e5 3d 8b 03 5c a1 06 78 c8 9a 69 24 05 3a a9 87 67 72 19 a0 5f b3 55 9a 72 66 b0 47 17 9d 7e 45 1a 78 a3 cf ed b7 4f 43 21 66 49 63 c4 62 ba c6 c3 61 78 88 c9 00 86 e0 46 fb 17 f6 2f 8e 6d 97 09 2d f6 8e 93 a4 a0 d2 f4 c3 2b 8a 3d 73 d1 13 94 27 4b 2b 16 ae db db bc 8d</w:t>
      </w:r>
    </w:p>
    <w:p w14:paraId="76A0A94F" w14:textId="77777777" w:rsidR="00BF0910" w:rsidRPr="00A512B1" w:rsidRDefault="00BF0910" w:rsidP="00BF0910">
      <w:pPr>
        <w:pStyle w:val="PL"/>
        <w:rPr>
          <w:lang w:val="it-IT"/>
        </w:rPr>
      </w:pPr>
    </w:p>
    <w:p w14:paraId="0C8C3A7B" w14:textId="77777777" w:rsidR="00C96700" w:rsidRPr="00A512B1" w:rsidRDefault="00C96700" w:rsidP="00BF0910">
      <w:pPr>
        <w:pStyle w:val="PL"/>
        <w:rPr>
          <w:lang w:val="it-IT"/>
        </w:rPr>
      </w:pPr>
      <w:r w:rsidRPr="00A512B1">
        <w:rPr>
          <w:b/>
          <w:lang w:val="it-IT"/>
        </w:rPr>
        <w:t>IN</w:t>
      </w:r>
      <w:r w:rsidRPr="00A512B1">
        <w:rPr>
          <w:lang w:val="it-IT"/>
        </w:rPr>
        <w:t xml:space="preserve"> when computing f5*:  </w:t>
      </w:r>
    </w:p>
    <w:p w14:paraId="7AAC410B" w14:textId="77777777" w:rsidR="00C96700" w:rsidRDefault="00C96700" w:rsidP="00BF0910">
      <w:pPr>
        <w:pStyle w:val="PL"/>
        <w:rPr>
          <w:lang w:val="it-IT"/>
        </w:rPr>
      </w:pPr>
      <w:r w:rsidRPr="00A512B1">
        <w:rPr>
          <w:lang w:val="it-IT"/>
        </w:rPr>
        <w:t xml:space="preserve">0a 76 87 44 0e ca b6 1e 28 ce 52 e6 a2 27 35 49 1d fb 0e 7c f5 08 6f 44 1f 8e a6 57 b6 6e c1 2b c0 30 2e 31 4b 41 55 54 e8 2b a7 5f 1a 66 c9 86 bd 66 a9 25 54 e5 87 68 00 00 00 00 00 00 00 00 61 cc 6a 4f a1 7d c9 c7 6a 2d 65 50 7a 83 da b8 00 00 00 00 00 00 00 00 00 00 00 00 00 00 00 00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3D484453" w14:textId="77777777" w:rsidR="00BF0910" w:rsidRPr="00A512B1" w:rsidRDefault="00BF0910" w:rsidP="00BF0910">
      <w:pPr>
        <w:pStyle w:val="PL"/>
        <w:rPr>
          <w:lang w:val="it-IT"/>
        </w:rPr>
      </w:pPr>
    </w:p>
    <w:p w14:paraId="1871EB69" w14:textId="77777777" w:rsidR="00C96700" w:rsidRPr="008E437A" w:rsidRDefault="00C96700" w:rsidP="00BF0910">
      <w:pPr>
        <w:pStyle w:val="PL"/>
        <w:rPr>
          <w:lang w:val="it-IT"/>
        </w:rPr>
      </w:pPr>
      <w:r w:rsidRPr="008E437A">
        <w:rPr>
          <w:b/>
          <w:lang w:val="it-IT"/>
        </w:rPr>
        <w:t>OUT</w:t>
      </w:r>
      <w:r w:rsidRPr="008E437A">
        <w:rPr>
          <w:lang w:val="it-IT"/>
        </w:rPr>
        <w:t xml:space="preserve"> when computing f5*:  </w:t>
      </w:r>
    </w:p>
    <w:p w14:paraId="6560EB04" w14:textId="77777777" w:rsidR="00C96700" w:rsidRPr="00A512B1" w:rsidRDefault="00C96700" w:rsidP="00BF0910">
      <w:pPr>
        <w:pStyle w:val="PL"/>
        <w:rPr>
          <w:lang w:val="it-IT"/>
        </w:rPr>
      </w:pPr>
      <w:r w:rsidRPr="00A512B1">
        <w:rPr>
          <w:lang w:val="it-IT"/>
        </w:rPr>
        <w:t xml:space="preserve">d1 72 29 2f 8e 08 be 5b 00 a2 ac d3 7f 51 00 0c e5 8d ad a9 84 9b 7f 76 94 0c 10 40 88 8b 64 d8 05 7d 45 2e 0a e7 f8 0f 93 3a 79 13 f3 72 23 13 fc 24 b5 63 27 29 b9 b1 10 59 bf 17 e7 b9 38 ed cc bc 67 26 cd ea 48 3d 8a 69 01 49 1a b6 b3 c4 f0 a7 59 e6 fb ac e5 55 4b f9 ad 9e 8e 91 59 34 e5 7f d7 17 e6 45 47 b6 2d fb 8c c6 af ac 46 76 2e 07 95 ba 5b c2 aa 9f bd 48 e2 e8 14 cb 7a 17 99 58 d3 ed 97 74 e9 ea be 89 82 83 c1 06 6d 34 d7 fc ee 51 75 66 4c aa 21 f1 16 d3 24 69 b2 3d 6c e1 7c f5 34 9b 66 ac dd 64 ae 6c 25 1f 6a c6 a9 23 60 93 bd 59 97 1c 25 9f 87 1b 88 6a a1 b8 07 94 e2 a7 3f f2 0b 21 </w:t>
      </w:r>
    </w:p>
    <w:p w14:paraId="5224EA6B" w14:textId="77777777" w:rsidR="00C96700" w:rsidRDefault="00BF0910" w:rsidP="00C96700">
      <w:pPr>
        <w:pStyle w:val="Heading2"/>
      </w:pPr>
      <w:bookmarkStart w:id="40" w:name="_Toc99532500"/>
      <w:r>
        <w:t>7</w:t>
      </w:r>
      <w:r w:rsidR="00C96700">
        <w:t>.7</w:t>
      </w:r>
      <w:r w:rsidR="00C96700">
        <w:tab/>
        <w:t xml:space="preserve">Test </w:t>
      </w:r>
      <w:r>
        <w:t xml:space="preserve">set </w:t>
      </w:r>
      <w:r w:rsidR="00C96700">
        <w:t>5</w:t>
      </w:r>
      <w:bookmarkEnd w:id="40"/>
    </w:p>
    <w:p w14:paraId="6D41EF46" w14:textId="77777777" w:rsidR="005B5B0F" w:rsidRDefault="005B5B0F" w:rsidP="005B5B0F">
      <w:pPr>
        <w:spacing w:after="0"/>
      </w:pPr>
      <w:r>
        <w:t>Input Parameters:</w:t>
      </w:r>
    </w:p>
    <w:p w14:paraId="1585398F" w14:textId="77777777" w:rsidR="005B5B0F" w:rsidRPr="00BD468F" w:rsidRDefault="005B5B0F" w:rsidP="005B5B0F">
      <w:pPr>
        <w:spacing w:after="0"/>
        <w:rPr>
          <w:rFonts w:ascii="Courier New" w:hAnsi="Courier New"/>
          <w:sz w:val="19"/>
          <w:szCs w:val="19"/>
        </w:rPr>
      </w:pPr>
    </w:p>
    <w:p w14:paraId="32FDD06F" w14:textId="77777777" w:rsidR="005B5B0F" w:rsidRPr="00BD468F" w:rsidRDefault="005B5B0F" w:rsidP="00BF0910">
      <w:pPr>
        <w:pStyle w:val="PL"/>
      </w:pPr>
      <w:r>
        <w:t>K:</w:t>
      </w:r>
      <w:r>
        <w:tab/>
      </w:r>
      <w:r>
        <w:tab/>
      </w:r>
      <w:r w:rsidR="006B75A4">
        <w:tab/>
      </w:r>
      <w:r w:rsidRPr="00BD468F">
        <w:t>1574ca56881d05c189c82880f789c9cd4244955f4426aa2b69c29f15770e5aa5</w:t>
      </w:r>
    </w:p>
    <w:p w14:paraId="4E31EF9D" w14:textId="77777777" w:rsidR="005B5B0F" w:rsidRPr="00BD468F" w:rsidRDefault="005B5B0F" w:rsidP="00BF0910">
      <w:pPr>
        <w:pStyle w:val="PL"/>
      </w:pPr>
      <w:r w:rsidRPr="00BD468F">
        <w:t>RAND:</w:t>
      </w:r>
      <w:r>
        <w:tab/>
      </w:r>
      <w:r w:rsidR="00BF0910">
        <w:tab/>
      </w:r>
      <w:r w:rsidRPr="00BD468F">
        <w:t>c570aac68cde651fb1e3088322498bef</w:t>
      </w:r>
    </w:p>
    <w:p w14:paraId="6CC24A33" w14:textId="77777777" w:rsidR="005B5B0F" w:rsidRPr="00BD468F" w:rsidRDefault="005B5B0F" w:rsidP="00BF0910">
      <w:pPr>
        <w:pStyle w:val="PL"/>
      </w:pPr>
    </w:p>
    <w:p w14:paraId="74A58381" w14:textId="77777777" w:rsidR="005B5B0F" w:rsidRPr="00207FCA" w:rsidRDefault="005B5B0F" w:rsidP="005B5B0F">
      <w:pPr>
        <w:spacing w:after="0"/>
      </w:pPr>
      <w:r w:rsidRPr="00207FCA">
        <w:t>Operator Configuration Parameters:</w:t>
      </w:r>
    </w:p>
    <w:p w14:paraId="0CB2EB2B" w14:textId="77777777" w:rsidR="005B5B0F" w:rsidRPr="00BD468F" w:rsidRDefault="005B5B0F" w:rsidP="005B5B0F">
      <w:pPr>
        <w:spacing w:after="0"/>
        <w:rPr>
          <w:rFonts w:ascii="Courier New" w:hAnsi="Courier New"/>
          <w:sz w:val="19"/>
          <w:szCs w:val="19"/>
        </w:rPr>
      </w:pPr>
    </w:p>
    <w:p w14:paraId="46F49B79" w14:textId="77777777" w:rsidR="005B5B0F" w:rsidRPr="005B5B0F" w:rsidRDefault="005B5B0F" w:rsidP="00BF0910">
      <w:pPr>
        <w:pStyle w:val="PL"/>
      </w:pPr>
      <w:r w:rsidRPr="005B5B0F">
        <w:t>TOP:</w:t>
      </w:r>
      <w:r w:rsidRPr="005B5B0F">
        <w:tab/>
      </w:r>
      <w:r w:rsidR="006B75A4">
        <w:tab/>
      </w:r>
      <w:r w:rsidRPr="005B5B0F">
        <w:t>e59f6eb10ea406813f4991b0b9e02f181edf4c7e17b480f66d34da35ee88c95e</w:t>
      </w:r>
    </w:p>
    <w:p w14:paraId="30FD5C68" w14:textId="77777777" w:rsidR="005B5B0F" w:rsidRPr="005B5B0F" w:rsidRDefault="005B5B0F" w:rsidP="00BF0910">
      <w:pPr>
        <w:pStyle w:val="PL"/>
      </w:pPr>
      <w:proofErr w:type="spellStart"/>
      <w:r w:rsidRPr="005B5B0F">
        <w:t>Klength</w:t>
      </w:r>
      <w:proofErr w:type="spellEnd"/>
      <w:r w:rsidRPr="005B5B0F">
        <w:t xml:space="preserve"> = 256 bits, </w:t>
      </w:r>
      <w:proofErr w:type="spellStart"/>
      <w:r w:rsidRPr="005B5B0F">
        <w:t>CKlength</w:t>
      </w:r>
      <w:proofErr w:type="spellEnd"/>
      <w:r w:rsidRPr="005B5B0F">
        <w:t xml:space="preserve"> = 256 bits, </w:t>
      </w:r>
      <w:proofErr w:type="spellStart"/>
      <w:r w:rsidRPr="005B5B0F">
        <w:t>IKlength</w:t>
      </w:r>
      <w:proofErr w:type="spellEnd"/>
      <w:r w:rsidRPr="005B5B0F">
        <w:t xml:space="preserve"> = 128 bits, </w:t>
      </w:r>
    </w:p>
    <w:p w14:paraId="02CEC765" w14:textId="77777777" w:rsidR="005B5B0F" w:rsidRPr="00BD468F" w:rsidRDefault="005B5B0F" w:rsidP="00BF0910">
      <w:pPr>
        <w:pStyle w:val="PL"/>
      </w:pPr>
      <w:proofErr w:type="spellStart"/>
      <w:r w:rsidRPr="00BD468F">
        <w:t>RESLength</w:t>
      </w:r>
      <w:proofErr w:type="spellEnd"/>
      <w:r w:rsidRPr="00BD468F">
        <w:t xml:space="preserve"> = 256 bits, </w:t>
      </w:r>
      <w:proofErr w:type="spellStart"/>
      <w:r w:rsidRPr="00BD468F">
        <w:t>KeccakIterations</w:t>
      </w:r>
      <w:proofErr w:type="spellEnd"/>
      <w:r w:rsidRPr="00BD468F">
        <w:t xml:space="preserve"> = 1</w:t>
      </w:r>
    </w:p>
    <w:p w14:paraId="51C4175A" w14:textId="77777777" w:rsidR="005B5B0F" w:rsidRPr="00BD468F" w:rsidRDefault="005B5B0F" w:rsidP="00BF0910">
      <w:pPr>
        <w:pStyle w:val="PL"/>
      </w:pPr>
      <w:proofErr w:type="spellStart"/>
      <w:r w:rsidRPr="00BD468F">
        <w:t>TOPc</w:t>
      </w:r>
      <w:proofErr w:type="spellEnd"/>
      <w:r w:rsidRPr="00BD468F">
        <w:t>:</w:t>
      </w:r>
      <w:r>
        <w:tab/>
      </w:r>
      <w:r w:rsidR="00BF0910">
        <w:tab/>
      </w:r>
      <w:r w:rsidRPr="00BD468F">
        <w:t>3c6052e41532a28a47aa3cbb89f223e8f3aaa976aecd48bc3e7d6165a55eff62</w:t>
      </w:r>
    </w:p>
    <w:p w14:paraId="6AC0B13C" w14:textId="77777777" w:rsidR="005B5B0F" w:rsidRPr="00BD468F" w:rsidRDefault="005B5B0F" w:rsidP="005B5B0F">
      <w:pPr>
        <w:spacing w:after="0"/>
        <w:rPr>
          <w:rFonts w:ascii="Courier New" w:hAnsi="Courier New"/>
          <w:i/>
          <w:sz w:val="19"/>
          <w:szCs w:val="19"/>
        </w:rPr>
      </w:pPr>
    </w:p>
    <w:p w14:paraId="7D5C3DF5" w14:textId="77777777" w:rsidR="005B5B0F" w:rsidRDefault="005B5B0F" w:rsidP="005B5B0F">
      <w:pPr>
        <w:spacing w:after="0"/>
      </w:pPr>
      <w:r>
        <w:t>Output Parameters:</w:t>
      </w:r>
    </w:p>
    <w:p w14:paraId="56C1E72C" w14:textId="77777777" w:rsidR="005B5B0F" w:rsidRPr="00BD468F" w:rsidRDefault="005B5B0F" w:rsidP="005B5B0F">
      <w:pPr>
        <w:spacing w:after="0"/>
        <w:rPr>
          <w:rFonts w:ascii="Courier New" w:hAnsi="Courier New"/>
          <w:i/>
          <w:sz w:val="19"/>
          <w:szCs w:val="19"/>
        </w:rPr>
      </w:pPr>
    </w:p>
    <w:p w14:paraId="67CE76E5" w14:textId="77777777" w:rsidR="005B5B0F" w:rsidRPr="00BD468F" w:rsidRDefault="005B5B0F" w:rsidP="00BF0910">
      <w:pPr>
        <w:pStyle w:val="PL"/>
      </w:pPr>
      <w:r w:rsidRPr="00BD468F">
        <w:rPr>
          <w:i/>
        </w:rPr>
        <w:t>f2</w:t>
      </w:r>
      <w:r>
        <w:t>:</w:t>
      </w:r>
      <w:r>
        <w:tab/>
      </w:r>
      <w:r>
        <w:tab/>
      </w:r>
      <w:r w:rsidR="00BF0910">
        <w:tab/>
      </w:r>
      <w:r w:rsidRPr="00BD468F">
        <w:t>84d89b41db1867ffd4c7ba1d82163f4d526a20fbae5418fbb526940b1eeb905c</w:t>
      </w:r>
    </w:p>
    <w:p w14:paraId="76B42F51" w14:textId="77777777" w:rsidR="005B5B0F" w:rsidRPr="00BD468F" w:rsidRDefault="005B5B0F" w:rsidP="00BF0910">
      <w:pPr>
        <w:pStyle w:val="PL"/>
      </w:pPr>
      <w:r w:rsidRPr="00BD468F">
        <w:rPr>
          <w:i/>
        </w:rPr>
        <w:t>f3</w:t>
      </w:r>
      <w:r w:rsidRPr="00BD468F">
        <w:t>:</w:t>
      </w:r>
      <w:r w:rsidRPr="00BD468F">
        <w:tab/>
      </w:r>
      <w:r>
        <w:tab/>
      </w:r>
      <w:r w:rsidR="00BF0910">
        <w:tab/>
      </w:r>
      <w:r w:rsidRPr="00BD468F">
        <w:t>d419676afe5ab58c1d8bee0d43523a4d2f52ef0b31a4676a0c334427a988fe65</w:t>
      </w:r>
    </w:p>
    <w:p w14:paraId="7988277D" w14:textId="77777777" w:rsidR="005B5B0F" w:rsidRPr="00BD468F" w:rsidRDefault="005B5B0F" w:rsidP="00BF0910">
      <w:pPr>
        <w:pStyle w:val="PL"/>
      </w:pPr>
      <w:r w:rsidRPr="00BD468F">
        <w:rPr>
          <w:i/>
        </w:rPr>
        <w:t>f4</w:t>
      </w:r>
      <w:r w:rsidRPr="00BD468F">
        <w:t>:</w:t>
      </w:r>
      <w:r w:rsidRPr="00BD468F">
        <w:tab/>
      </w:r>
      <w:r>
        <w:tab/>
      </w:r>
      <w:r w:rsidR="00BF0910">
        <w:tab/>
      </w:r>
      <w:r w:rsidRPr="00BD468F">
        <w:t>205533e505661b61d05cc0eac87818f4</w:t>
      </w:r>
    </w:p>
    <w:p w14:paraId="775FEA5B" w14:textId="77777777" w:rsidR="005B5B0F" w:rsidRPr="00BD468F" w:rsidRDefault="005B5B0F" w:rsidP="00BF0910">
      <w:pPr>
        <w:pStyle w:val="PL"/>
      </w:pPr>
      <w:r w:rsidRPr="00BD468F">
        <w:rPr>
          <w:i/>
        </w:rPr>
        <w:t>f5</w:t>
      </w:r>
      <w:r w:rsidRPr="00BD468F">
        <w:t>:</w:t>
      </w:r>
      <w:r w:rsidRPr="00BD468F">
        <w:tab/>
      </w:r>
      <w:r>
        <w:tab/>
      </w:r>
      <w:r w:rsidR="00BF0910">
        <w:tab/>
      </w:r>
      <w:r w:rsidRPr="00BD468F">
        <w:t>d7b3d2d4980a</w:t>
      </w:r>
    </w:p>
    <w:p w14:paraId="35AEA051" w14:textId="77777777" w:rsidR="005B5B0F" w:rsidRPr="00BD468F" w:rsidRDefault="005B5B0F" w:rsidP="00BF0910">
      <w:pPr>
        <w:pStyle w:val="PL"/>
      </w:pPr>
      <w:r w:rsidRPr="00BD468F">
        <w:rPr>
          <w:i/>
        </w:rPr>
        <w:t>f5*</w:t>
      </w:r>
      <w:r w:rsidRPr="00BD468F">
        <w:t>:</w:t>
      </w:r>
      <w:r>
        <w:tab/>
      </w:r>
      <w:r w:rsidR="006B75A4">
        <w:tab/>
      </w:r>
      <w:r w:rsidRPr="00BD468F">
        <w:t>ca9655264986</w:t>
      </w:r>
    </w:p>
    <w:p w14:paraId="074915A0" w14:textId="77777777" w:rsidR="005B5B0F" w:rsidRDefault="005B5B0F" w:rsidP="005B5B0F">
      <w:pPr>
        <w:spacing w:after="0"/>
      </w:pPr>
      <w:r>
        <w:t>Intermediate Values:</w:t>
      </w:r>
    </w:p>
    <w:p w14:paraId="19CF5892" w14:textId="77777777" w:rsidR="005B5B0F" w:rsidRPr="00127B44" w:rsidRDefault="005B5B0F" w:rsidP="005B5B0F">
      <w:pPr>
        <w:spacing w:after="0"/>
        <w:rPr>
          <w:rFonts w:ascii="Courier New" w:hAnsi="Courier New"/>
          <w:b/>
          <w:sz w:val="19"/>
          <w:szCs w:val="19"/>
        </w:rPr>
      </w:pPr>
    </w:p>
    <w:p w14:paraId="42858A6B" w14:textId="77777777" w:rsidR="005B5B0F" w:rsidRPr="00127B44" w:rsidRDefault="005B5B0F" w:rsidP="00BF0910">
      <w:pPr>
        <w:pStyle w:val="PL"/>
      </w:pPr>
      <w:r w:rsidRPr="00127B44">
        <w:t xml:space="preserve">As for Test Set 5 in </w:t>
      </w:r>
      <w:r w:rsidR="00BF0910" w:rsidRPr="00B8125B">
        <w:t>clause</w:t>
      </w:r>
      <w:r w:rsidRPr="00127B44">
        <w:t xml:space="preserve"> </w:t>
      </w:r>
      <w:r w:rsidR="00BF0910">
        <w:t>6</w:t>
      </w:r>
      <w:r w:rsidRPr="00127B44">
        <w:t xml:space="preserve">.7, when computing </w:t>
      </w:r>
      <w:proofErr w:type="spellStart"/>
      <w:r w:rsidRPr="00127B44">
        <w:t>TOPc</w:t>
      </w:r>
      <w:proofErr w:type="spellEnd"/>
      <w:r w:rsidRPr="00127B44">
        <w:t xml:space="preserve">. </w:t>
      </w:r>
    </w:p>
    <w:p w14:paraId="181BF940" w14:textId="77777777" w:rsidR="005B5B0F" w:rsidRPr="00127B44" w:rsidRDefault="005B5B0F" w:rsidP="00BF0910">
      <w:pPr>
        <w:pStyle w:val="PL"/>
      </w:pPr>
    </w:p>
    <w:p w14:paraId="0435BF94" w14:textId="77777777" w:rsidR="005B5B0F" w:rsidRPr="00127B44" w:rsidRDefault="005B5B0F" w:rsidP="00BF0910">
      <w:pPr>
        <w:pStyle w:val="PL"/>
      </w:pPr>
      <w:r w:rsidRPr="00127B44">
        <w:rPr>
          <w:b/>
        </w:rPr>
        <w:t>IN</w:t>
      </w:r>
      <w:r w:rsidRPr="00127B44">
        <w:t xml:space="preserve"> when computing f2-f5:  </w:t>
      </w:r>
    </w:p>
    <w:p w14:paraId="1D035481" w14:textId="77777777" w:rsidR="005B5B0F" w:rsidRDefault="005B5B0F" w:rsidP="00BF0910">
      <w:pPr>
        <w:pStyle w:val="PL"/>
        <w:rPr>
          <w:lang w:val="it-IT"/>
        </w:rPr>
      </w:pPr>
      <w:r w:rsidRPr="00A512B1">
        <w:rPr>
          <w:lang w:val="it-IT"/>
        </w:rPr>
        <w:t xml:space="preserve">62 ff 5e a5 65 61 7d 3e bc 48 cd ae 76 a9 aa f3 e8 23 f2 89 bb 3c aa 47 8a a2 32 15 e4 52 60 3c 65 30 2e 31 4b 41 55 54 ef 8b 49 22 83 08 e3 b1 1f 65 de 8c c6 aa 70 c5 00 00 00 00 00 00 00 00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23CD9422" w14:textId="77777777" w:rsidR="00BF0910" w:rsidRPr="00A512B1" w:rsidRDefault="00BF0910" w:rsidP="00BF0910">
      <w:pPr>
        <w:pStyle w:val="PL"/>
        <w:rPr>
          <w:lang w:val="it-IT"/>
        </w:rPr>
      </w:pPr>
    </w:p>
    <w:p w14:paraId="20B8A9D4" w14:textId="77777777" w:rsidR="005B5B0F" w:rsidRPr="00127B44" w:rsidRDefault="005B5B0F" w:rsidP="00BF0910">
      <w:pPr>
        <w:pStyle w:val="PL"/>
      </w:pPr>
      <w:r w:rsidRPr="00127B44">
        <w:rPr>
          <w:b/>
        </w:rPr>
        <w:t>OUT</w:t>
      </w:r>
      <w:r w:rsidRPr="00127B44">
        <w:t xml:space="preserve"> when computing f2-f5:  </w:t>
      </w:r>
    </w:p>
    <w:p w14:paraId="6757FCCF" w14:textId="77777777" w:rsidR="005B5B0F" w:rsidRDefault="005B5B0F" w:rsidP="00BF0910">
      <w:pPr>
        <w:pStyle w:val="PL"/>
        <w:rPr>
          <w:lang w:val="it-IT"/>
        </w:rPr>
      </w:pPr>
      <w:r w:rsidRPr="00A512B1">
        <w:rPr>
          <w:lang w:val="it-IT"/>
        </w:rPr>
        <w:t>5c 90 eb 1e 0b 94 26 b5 fb 18 54 ae fb 20 6a 52 4d 3f 16 82 1d ba c7 d4 ff 67 18 db 41 9b d8 84 65 fe 88 a9 27 44 33 0c 6a 67 a4 31 0b ef 52 2f 4d 3a 52 43 0d ee 8b 1d 8c b5 5a fe 6a 67 19 d4 f4 18 78 c8 ea c0 5c d0 61 1b 66 05 e5 33 55 20 77 dc 33 69 95 08 62 22 b2 11 98 a1 ed d9 50 7c 0a 98 d4 d2 b3 d7 c0 31 b7 ce 7e 47 3c 45 8b 01 ed 35 bf 2a 3f 33 2f 94 e6 e0 46 7b 48 5e 51 e5 e5 d6 9b 28 62 dc a1 2f ac 4a 9a e3 e8 81 13 f1 d2 6e bd df b6 6f ae 2c 61 ca ca 17 0d a3 58 02 32 b4 e0 02 ba 4a fe f8 42 f8 05 8b 2a eb 60 f0 74 52 92 13 2c b2 42 a0 c5 96 da c0 5f 68 d9 8f b0 f5 32 ee d5 eb 5c a3</w:t>
      </w:r>
    </w:p>
    <w:p w14:paraId="358A8663" w14:textId="77777777" w:rsidR="00BF0910" w:rsidRPr="00A512B1" w:rsidRDefault="00BF0910" w:rsidP="00BF0910">
      <w:pPr>
        <w:pStyle w:val="PL"/>
        <w:rPr>
          <w:lang w:val="it-IT"/>
        </w:rPr>
      </w:pPr>
    </w:p>
    <w:p w14:paraId="1E52611A" w14:textId="77777777" w:rsidR="005B5B0F" w:rsidRPr="00A512B1" w:rsidRDefault="005B5B0F" w:rsidP="00BF0910">
      <w:pPr>
        <w:pStyle w:val="PL"/>
        <w:rPr>
          <w:lang w:val="it-IT"/>
        </w:rPr>
      </w:pPr>
      <w:r w:rsidRPr="00A512B1">
        <w:rPr>
          <w:b/>
          <w:lang w:val="it-IT"/>
        </w:rPr>
        <w:t>IN</w:t>
      </w:r>
      <w:r w:rsidRPr="00A512B1">
        <w:rPr>
          <w:lang w:val="it-IT"/>
        </w:rPr>
        <w:t xml:space="preserve"> when computing f5*:  </w:t>
      </w:r>
    </w:p>
    <w:p w14:paraId="5963F3D1" w14:textId="77777777" w:rsidR="005B5B0F" w:rsidRDefault="005B5B0F" w:rsidP="00BF0910">
      <w:pPr>
        <w:pStyle w:val="PL"/>
        <w:rPr>
          <w:lang w:val="it-IT"/>
        </w:rPr>
      </w:pPr>
      <w:r w:rsidRPr="00A512B1">
        <w:rPr>
          <w:lang w:val="it-IT"/>
        </w:rPr>
        <w:t xml:space="preserve">62 ff 5e a5 65 61 7d 3e bc 48 cd ae 76 a9 aa f3 e8 23 f2 89 bb 3c aa 47 8a a2 32 15 e4 52 60 3c c1 30 2e 31 4b 41 55 54 ef 8b 49 22 83 08 e3 b1 1f 65 de 8c c6 aa 70 c5 00 00 00 00 00 00 00 00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 </w:t>
      </w:r>
    </w:p>
    <w:p w14:paraId="6A8D7CCE" w14:textId="77777777" w:rsidR="00BF0910" w:rsidRPr="00A512B1" w:rsidRDefault="00BF0910" w:rsidP="00BF0910">
      <w:pPr>
        <w:pStyle w:val="PL"/>
        <w:rPr>
          <w:lang w:val="it-IT"/>
        </w:rPr>
      </w:pPr>
    </w:p>
    <w:p w14:paraId="50F9C98B" w14:textId="77777777" w:rsidR="005B5B0F" w:rsidRPr="00127B44" w:rsidRDefault="005B5B0F" w:rsidP="00BF0910">
      <w:pPr>
        <w:pStyle w:val="PL"/>
      </w:pPr>
      <w:r w:rsidRPr="00127B44">
        <w:rPr>
          <w:b/>
        </w:rPr>
        <w:t>OUT</w:t>
      </w:r>
      <w:r w:rsidRPr="00127B44">
        <w:t xml:space="preserve"> when computing f5*:  </w:t>
      </w:r>
    </w:p>
    <w:p w14:paraId="19B5CA1E" w14:textId="77777777" w:rsidR="005B5B0F" w:rsidRPr="00A512B1" w:rsidRDefault="005B5B0F" w:rsidP="00BF0910">
      <w:pPr>
        <w:pStyle w:val="PL"/>
        <w:rPr>
          <w:lang w:val="it-IT"/>
        </w:rPr>
      </w:pPr>
      <w:r w:rsidRPr="00A512B1">
        <w:rPr>
          <w:lang w:val="it-IT"/>
        </w:rPr>
        <w:t>b1 ef 6c a0 a5 a4 8b 08 fc c2 f1 84 39 77 3b f2 ee e8 f4 b8 95 25 8b 14 ce 08 2f cf 16 06 2b 76 09 8d 73 9e c2 68 3e c1 94 1d 61 bc 58 7c 8d f2 c2 b6 86 ef 05 d9 a3 8c d2 a2 6c fc e6 4e 81 3d cf e4 05 a5 5b 51 0c a8 a1 89 9f 63 4b c6 a3 89 a4 64 1a 93 9b 16 30 2e 17 06 86 02 6e a3 09 0a 86 49 26 55 96 ca 5f 7f e1 89 a7 06 c0 12 4d ae 0a 24 73 fc f3 d4 61 92 5a b4 a2 28 f4 22 ec b4 7c 24 5d b0 68 14 08 15 ba 72 96 de 53 07 cb f2 51 a5 34 80 bc c8 ae f5 1a 99 73 e6 75 51 bc 79 8f 78 1f f1 71 1d 65 01 6f e9 b3 6f 04 99 e5 cc 4c 86 fe a1 a8 bd 21 b9 fe 22 92 31 f4 18 8e fd fb 0f f4 04 18 0a 88 f4</w:t>
      </w:r>
    </w:p>
    <w:p w14:paraId="6E179499" w14:textId="77777777" w:rsidR="005B5B0F" w:rsidRDefault="00BF0910" w:rsidP="005B5B0F">
      <w:pPr>
        <w:pStyle w:val="Heading2"/>
      </w:pPr>
      <w:bookmarkStart w:id="41" w:name="_Toc99532501"/>
      <w:r>
        <w:t>7</w:t>
      </w:r>
      <w:r w:rsidR="005B5B0F">
        <w:t>.8</w:t>
      </w:r>
      <w:r w:rsidR="005B5B0F">
        <w:tab/>
        <w:t xml:space="preserve">Test </w:t>
      </w:r>
      <w:r>
        <w:t xml:space="preserve">set </w:t>
      </w:r>
      <w:r w:rsidR="005B5B0F">
        <w:t>6</w:t>
      </w:r>
      <w:bookmarkEnd w:id="41"/>
    </w:p>
    <w:p w14:paraId="19AC9829" w14:textId="77777777" w:rsidR="005B5B0F" w:rsidRDefault="005B5B0F" w:rsidP="005B5B0F">
      <w:pPr>
        <w:spacing w:after="0"/>
      </w:pPr>
      <w:r>
        <w:t>Input Parameters:</w:t>
      </w:r>
    </w:p>
    <w:p w14:paraId="0D562A00" w14:textId="77777777" w:rsidR="005B5B0F" w:rsidRPr="00127B44" w:rsidRDefault="005B5B0F" w:rsidP="005B5B0F">
      <w:pPr>
        <w:spacing w:after="0"/>
        <w:rPr>
          <w:rFonts w:ascii="Courier New" w:hAnsi="Courier New"/>
          <w:sz w:val="19"/>
          <w:szCs w:val="19"/>
        </w:rPr>
      </w:pPr>
    </w:p>
    <w:p w14:paraId="3D95F1F4" w14:textId="77777777" w:rsidR="005B5B0F" w:rsidRPr="00127B44" w:rsidRDefault="005B5B0F" w:rsidP="00BF0910">
      <w:pPr>
        <w:pStyle w:val="PL"/>
      </w:pPr>
      <w:r>
        <w:t>K:</w:t>
      </w:r>
      <w:r>
        <w:tab/>
      </w:r>
      <w:r>
        <w:tab/>
      </w:r>
      <w:r w:rsidR="006B75A4">
        <w:tab/>
      </w:r>
      <w:r w:rsidRPr="00127B44">
        <w:t>1574ca56881d05c189c82880f789c9cd4244955f4426aa2b69c29f15770e5aa5</w:t>
      </w:r>
    </w:p>
    <w:p w14:paraId="3C700112" w14:textId="77777777" w:rsidR="005B5B0F" w:rsidRPr="00127B44" w:rsidRDefault="005B5B0F" w:rsidP="00BF0910">
      <w:pPr>
        <w:pStyle w:val="PL"/>
      </w:pPr>
      <w:r w:rsidRPr="00127B44">
        <w:t>RAND:</w:t>
      </w:r>
      <w:r>
        <w:tab/>
      </w:r>
      <w:r w:rsidR="00BF0910">
        <w:tab/>
      </w:r>
      <w:r w:rsidRPr="00127B44">
        <w:t>c570aac68cde651fb1e3088322498bef</w:t>
      </w:r>
    </w:p>
    <w:p w14:paraId="2FE5EACE" w14:textId="77777777" w:rsidR="005B5B0F" w:rsidRPr="00127B44" w:rsidRDefault="005B5B0F" w:rsidP="005B5B0F">
      <w:pPr>
        <w:spacing w:after="0"/>
        <w:rPr>
          <w:rFonts w:ascii="Courier New" w:hAnsi="Courier New"/>
          <w:sz w:val="19"/>
          <w:szCs w:val="19"/>
        </w:rPr>
      </w:pPr>
    </w:p>
    <w:p w14:paraId="226D9D74" w14:textId="77777777" w:rsidR="005B5B0F" w:rsidRPr="00207FCA" w:rsidRDefault="005B5B0F" w:rsidP="005B5B0F">
      <w:pPr>
        <w:spacing w:after="0"/>
      </w:pPr>
      <w:r w:rsidRPr="00207FCA">
        <w:t>Operator Configuration Parameters:</w:t>
      </w:r>
    </w:p>
    <w:p w14:paraId="623E42F4" w14:textId="77777777" w:rsidR="005B5B0F" w:rsidRPr="00127B44" w:rsidRDefault="005B5B0F" w:rsidP="005B5B0F">
      <w:pPr>
        <w:spacing w:after="0"/>
        <w:rPr>
          <w:rFonts w:ascii="Courier New" w:hAnsi="Courier New"/>
          <w:sz w:val="19"/>
          <w:szCs w:val="19"/>
        </w:rPr>
      </w:pPr>
    </w:p>
    <w:p w14:paraId="099B865A" w14:textId="77777777" w:rsidR="005B5B0F" w:rsidRPr="00127B44" w:rsidRDefault="005B5B0F" w:rsidP="00BF0910">
      <w:pPr>
        <w:pStyle w:val="PL"/>
      </w:pPr>
      <w:r>
        <w:t>TOP:</w:t>
      </w:r>
      <w:r>
        <w:tab/>
      </w:r>
      <w:r w:rsidR="006B75A4">
        <w:tab/>
      </w:r>
      <w:r w:rsidRPr="00127B44">
        <w:t>e59f6eb10ea406813f4991b0b9e02f181edf4c7e17b480f66d34da35ee88c95e</w:t>
      </w:r>
    </w:p>
    <w:p w14:paraId="2E7DD9E7" w14:textId="77777777" w:rsidR="005B5B0F" w:rsidRDefault="005B5B0F" w:rsidP="00BF0910">
      <w:pPr>
        <w:pStyle w:val="PL"/>
      </w:pPr>
      <w:proofErr w:type="spellStart"/>
      <w:r w:rsidRPr="00127B44">
        <w:t>Klength</w:t>
      </w:r>
      <w:proofErr w:type="spellEnd"/>
      <w:r w:rsidRPr="00127B44">
        <w:t xml:space="preserve"> = 256 bits, </w:t>
      </w:r>
      <w:proofErr w:type="spellStart"/>
      <w:r w:rsidRPr="00127B44">
        <w:t>CKlength</w:t>
      </w:r>
      <w:proofErr w:type="spellEnd"/>
      <w:r w:rsidRPr="00127B44">
        <w:t xml:space="preserve"> = 256 bits, </w:t>
      </w:r>
      <w:proofErr w:type="spellStart"/>
      <w:r w:rsidRPr="00127B44">
        <w:t>IKlength</w:t>
      </w:r>
      <w:proofErr w:type="spellEnd"/>
      <w:r w:rsidRPr="00127B44">
        <w:t xml:space="preserve"> = 256 bits, </w:t>
      </w:r>
    </w:p>
    <w:p w14:paraId="2D1D3707" w14:textId="77777777" w:rsidR="005B5B0F" w:rsidRPr="00127B44" w:rsidRDefault="005B5B0F" w:rsidP="00BF0910">
      <w:pPr>
        <w:pStyle w:val="PL"/>
      </w:pPr>
      <w:proofErr w:type="spellStart"/>
      <w:r w:rsidRPr="00127B44">
        <w:t>RESLength</w:t>
      </w:r>
      <w:proofErr w:type="spellEnd"/>
      <w:r w:rsidRPr="00127B44">
        <w:t xml:space="preserve"> = 256 bits, </w:t>
      </w:r>
      <w:proofErr w:type="spellStart"/>
      <w:r w:rsidRPr="00127B44">
        <w:t>KeccakIterations</w:t>
      </w:r>
      <w:proofErr w:type="spellEnd"/>
      <w:r w:rsidRPr="00127B44">
        <w:t xml:space="preserve"> = 2</w:t>
      </w:r>
    </w:p>
    <w:p w14:paraId="54D4E5A7" w14:textId="77777777" w:rsidR="005B5B0F" w:rsidRPr="00127B44" w:rsidRDefault="005B5B0F" w:rsidP="00BF0910">
      <w:pPr>
        <w:pStyle w:val="PL"/>
      </w:pPr>
      <w:proofErr w:type="spellStart"/>
      <w:r w:rsidRPr="00127B44">
        <w:t>TOPc</w:t>
      </w:r>
      <w:proofErr w:type="spellEnd"/>
      <w:r w:rsidRPr="00127B44">
        <w:t>:</w:t>
      </w:r>
      <w:r>
        <w:tab/>
      </w:r>
      <w:r w:rsidR="00BF0910">
        <w:tab/>
      </w:r>
      <w:r w:rsidRPr="00127B44">
        <w:t>b04a66f26c62fcd6c82de22a179ab65506ecf47f56245cd149966cfa9cec7a51</w:t>
      </w:r>
    </w:p>
    <w:p w14:paraId="067B16E8" w14:textId="77777777" w:rsidR="005B5B0F" w:rsidRPr="00127B44" w:rsidRDefault="005B5B0F" w:rsidP="005B5B0F">
      <w:pPr>
        <w:spacing w:after="0"/>
        <w:rPr>
          <w:rFonts w:ascii="Courier New" w:hAnsi="Courier New"/>
          <w:i/>
          <w:sz w:val="19"/>
          <w:szCs w:val="19"/>
        </w:rPr>
      </w:pPr>
    </w:p>
    <w:p w14:paraId="3B2A7096" w14:textId="77777777" w:rsidR="005B5B0F" w:rsidRDefault="005B5B0F" w:rsidP="005B5B0F">
      <w:pPr>
        <w:spacing w:after="0"/>
      </w:pPr>
      <w:r>
        <w:t>Output Parameters:</w:t>
      </w:r>
    </w:p>
    <w:p w14:paraId="662E0E12" w14:textId="77777777" w:rsidR="005B5B0F" w:rsidRPr="00127B44" w:rsidRDefault="005B5B0F" w:rsidP="005B5B0F">
      <w:pPr>
        <w:spacing w:after="0"/>
        <w:rPr>
          <w:rFonts w:ascii="Courier New" w:hAnsi="Courier New"/>
          <w:i/>
          <w:sz w:val="19"/>
          <w:szCs w:val="19"/>
        </w:rPr>
      </w:pPr>
    </w:p>
    <w:p w14:paraId="0FDEB1BE" w14:textId="77777777" w:rsidR="005B5B0F" w:rsidRPr="00127B44" w:rsidRDefault="005B5B0F" w:rsidP="00BF0910">
      <w:pPr>
        <w:pStyle w:val="PL"/>
      </w:pPr>
      <w:r w:rsidRPr="00127B44">
        <w:rPr>
          <w:i/>
        </w:rPr>
        <w:t>f2</w:t>
      </w:r>
      <w:r>
        <w:t>:</w:t>
      </w:r>
      <w:r>
        <w:tab/>
      </w:r>
      <w:r>
        <w:tab/>
      </w:r>
      <w:r w:rsidR="00BF0910">
        <w:tab/>
      </w:r>
      <w:r w:rsidRPr="00127B44">
        <w:t>d67e6e64590d22eecba7324afa4af4460c93f01b24506d6e12047d789a94c867</w:t>
      </w:r>
    </w:p>
    <w:p w14:paraId="6D557A65" w14:textId="77777777" w:rsidR="005B5B0F" w:rsidRPr="00127B44" w:rsidRDefault="005B5B0F" w:rsidP="00BF0910">
      <w:pPr>
        <w:pStyle w:val="PL"/>
      </w:pPr>
      <w:r w:rsidRPr="00127B44">
        <w:rPr>
          <w:i/>
        </w:rPr>
        <w:t>f3</w:t>
      </w:r>
      <w:r>
        <w:t>:</w:t>
      </w:r>
      <w:r>
        <w:tab/>
      </w:r>
      <w:r>
        <w:tab/>
      </w:r>
      <w:r w:rsidR="00BF0910">
        <w:tab/>
      </w:r>
      <w:r w:rsidRPr="00127B44">
        <w:t>ede57edfc57cdffe1aae75066a1b7479bbc3837438e88d37a801cccc9f972b89</w:t>
      </w:r>
    </w:p>
    <w:p w14:paraId="034573A0" w14:textId="77777777" w:rsidR="005B5B0F" w:rsidRPr="00127B44" w:rsidRDefault="005B5B0F" w:rsidP="00BF0910">
      <w:pPr>
        <w:pStyle w:val="PL"/>
      </w:pPr>
      <w:r w:rsidRPr="00127B44">
        <w:rPr>
          <w:i/>
        </w:rPr>
        <w:t>f4</w:t>
      </w:r>
      <w:r w:rsidRPr="00127B44">
        <w:t>:</w:t>
      </w:r>
      <w:r w:rsidRPr="00127B44">
        <w:tab/>
      </w:r>
      <w:r>
        <w:tab/>
      </w:r>
      <w:r w:rsidR="00BF0910">
        <w:tab/>
      </w:r>
      <w:r w:rsidRPr="00127B44">
        <w:t>48ed9299126e5057402fe01f9201cf25249f9c5c0ed2afcf084755daff1d3999</w:t>
      </w:r>
    </w:p>
    <w:p w14:paraId="1A716937" w14:textId="77777777" w:rsidR="005B5B0F" w:rsidRPr="00127B44" w:rsidRDefault="005B5B0F" w:rsidP="00BF0910">
      <w:pPr>
        <w:pStyle w:val="PL"/>
      </w:pPr>
      <w:r w:rsidRPr="00127B44">
        <w:rPr>
          <w:i/>
        </w:rPr>
        <w:t>f5</w:t>
      </w:r>
      <w:r w:rsidRPr="00127B44">
        <w:t>:</w:t>
      </w:r>
      <w:r w:rsidRPr="00127B44">
        <w:tab/>
      </w:r>
      <w:r>
        <w:tab/>
      </w:r>
      <w:r w:rsidR="00BF0910">
        <w:tab/>
      </w:r>
      <w:r w:rsidRPr="00127B44">
        <w:t>6aae8d18c448</w:t>
      </w:r>
    </w:p>
    <w:p w14:paraId="0BDE1D48" w14:textId="77777777" w:rsidR="005B5B0F" w:rsidRPr="00127B44" w:rsidRDefault="005B5B0F" w:rsidP="00BF0910">
      <w:pPr>
        <w:pStyle w:val="PL"/>
      </w:pPr>
      <w:r w:rsidRPr="00127B44">
        <w:rPr>
          <w:i/>
        </w:rPr>
        <w:t>f5*</w:t>
      </w:r>
      <w:r w:rsidRPr="00127B44">
        <w:t>:</w:t>
      </w:r>
      <w:r>
        <w:tab/>
      </w:r>
      <w:r w:rsidR="006B75A4">
        <w:tab/>
      </w:r>
      <w:r w:rsidRPr="00127B44">
        <w:t>8c5f33b61f4e</w:t>
      </w:r>
    </w:p>
    <w:p w14:paraId="63160369" w14:textId="77777777" w:rsidR="005B5B0F" w:rsidRDefault="005B5B0F" w:rsidP="005B5B0F">
      <w:pPr>
        <w:spacing w:after="0"/>
      </w:pPr>
      <w:r>
        <w:t>Intermediate Values:</w:t>
      </w:r>
    </w:p>
    <w:p w14:paraId="5E8DAC15" w14:textId="77777777" w:rsidR="005B5B0F" w:rsidRPr="00127B44" w:rsidRDefault="005B5B0F" w:rsidP="005B5B0F">
      <w:pPr>
        <w:spacing w:after="0"/>
        <w:rPr>
          <w:rFonts w:ascii="Courier New" w:hAnsi="Courier New"/>
          <w:b/>
          <w:sz w:val="19"/>
          <w:szCs w:val="19"/>
        </w:rPr>
      </w:pPr>
    </w:p>
    <w:p w14:paraId="7C0F92C4" w14:textId="77777777" w:rsidR="005B5B0F" w:rsidRPr="00127B44" w:rsidRDefault="005B5B0F" w:rsidP="00BF0910">
      <w:pPr>
        <w:pStyle w:val="PL"/>
      </w:pPr>
      <w:r w:rsidRPr="00127B44">
        <w:t xml:space="preserve">As for Test Set 6 in </w:t>
      </w:r>
      <w:r w:rsidR="00BF0910" w:rsidRPr="00B8125B">
        <w:t>clause</w:t>
      </w:r>
      <w:r w:rsidRPr="00127B44">
        <w:t xml:space="preserve"> </w:t>
      </w:r>
      <w:r w:rsidR="00BF0910">
        <w:t>6</w:t>
      </w:r>
      <w:r w:rsidRPr="00127B44">
        <w:t xml:space="preserve">.8, when computing </w:t>
      </w:r>
      <w:proofErr w:type="spellStart"/>
      <w:r w:rsidRPr="00127B44">
        <w:t>TOPc</w:t>
      </w:r>
      <w:proofErr w:type="spellEnd"/>
      <w:r w:rsidRPr="00127B44">
        <w:t xml:space="preserve">. </w:t>
      </w:r>
    </w:p>
    <w:p w14:paraId="7C7E740B" w14:textId="77777777" w:rsidR="005B5B0F" w:rsidRPr="00127B44" w:rsidRDefault="005B5B0F" w:rsidP="00BF0910">
      <w:pPr>
        <w:pStyle w:val="PL"/>
      </w:pPr>
    </w:p>
    <w:p w14:paraId="1A36BA2B" w14:textId="77777777" w:rsidR="005B5B0F" w:rsidRPr="00127B44" w:rsidRDefault="005B5B0F" w:rsidP="00BF0910">
      <w:pPr>
        <w:pStyle w:val="PL"/>
      </w:pPr>
      <w:r w:rsidRPr="00127B44">
        <w:rPr>
          <w:b/>
        </w:rPr>
        <w:t>IN</w:t>
      </w:r>
      <w:r w:rsidRPr="00127B44">
        <w:t xml:space="preserve"> when computing f2-f5:  </w:t>
      </w:r>
    </w:p>
    <w:p w14:paraId="4090B3F3" w14:textId="77777777" w:rsidR="005B5B0F" w:rsidRPr="00A512B1" w:rsidRDefault="005B5B0F" w:rsidP="00BF0910">
      <w:pPr>
        <w:pStyle w:val="PL"/>
        <w:rPr>
          <w:lang w:val="it-IT"/>
        </w:rPr>
      </w:pPr>
      <w:r w:rsidRPr="00A512B1">
        <w:rPr>
          <w:lang w:val="it-IT"/>
        </w:rPr>
        <w:t>51 7a ec 9c fa 6c 96 49 d1 5c 24 56 7f f4 ec 06 55 b6 9a 17 2a e2 2d c8 d6 fc 62 6c f2 66 4a b0 67 30 2e 31 4b 41 55 54 ef 8b 49 22 83 08 e3 b1 1f 65 de 8c c6 aa 70 c5 00 00 00 00 00 00 00 00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0A545130" w14:textId="77777777" w:rsidR="005B5B0F" w:rsidRPr="00A512B1" w:rsidRDefault="005B5B0F" w:rsidP="00BF0910">
      <w:pPr>
        <w:pStyle w:val="PL"/>
        <w:rPr>
          <w:lang w:val="it-IT"/>
        </w:rPr>
      </w:pPr>
    </w:p>
    <w:p w14:paraId="5FBB6518" w14:textId="77777777" w:rsidR="005B5B0F" w:rsidRPr="00127B44" w:rsidRDefault="005B5B0F" w:rsidP="00BF0910">
      <w:pPr>
        <w:pStyle w:val="PL"/>
      </w:pPr>
      <w:r w:rsidRPr="00127B44">
        <w:rPr>
          <w:b/>
        </w:rPr>
        <w:t>OUT/IN</w:t>
      </w:r>
      <w:r w:rsidRPr="00127B44">
        <w:t xml:space="preserve"> after one Keccak iteration, when computing f2-f5:  </w:t>
      </w:r>
    </w:p>
    <w:p w14:paraId="33222E93" w14:textId="77777777" w:rsidR="005B5B0F" w:rsidRPr="00127B44" w:rsidRDefault="005B5B0F" w:rsidP="00BF0910">
      <w:pPr>
        <w:pStyle w:val="PL"/>
      </w:pPr>
      <w:r w:rsidRPr="00127B44">
        <w:t xml:space="preserve">45 de 3d d1 50 4d 7c 3b b7 32 1a a8 2e c4 5a </w:t>
      </w:r>
      <w:proofErr w:type="spellStart"/>
      <w:r w:rsidRPr="00127B44">
        <w:t>bc</w:t>
      </w:r>
      <w:proofErr w:type="spellEnd"/>
      <w:r w:rsidRPr="00127B44">
        <w:t xml:space="preserve"> ed 2b b0 6d 4c 56 </w:t>
      </w:r>
      <w:proofErr w:type="spellStart"/>
      <w:r w:rsidRPr="00127B44">
        <w:t>ef</w:t>
      </w:r>
      <w:proofErr w:type="spellEnd"/>
      <w:r w:rsidRPr="00127B44">
        <w:t xml:space="preserve"> 84 7f 53 c3 95 2b 76 75 e9 6b d8 d6 a6 f1 0f 25 83 65 </w:t>
      </w:r>
      <w:proofErr w:type="spellStart"/>
      <w:r w:rsidRPr="00127B44">
        <w:t>cb</w:t>
      </w:r>
      <w:proofErr w:type="spellEnd"/>
      <w:r w:rsidRPr="00127B44">
        <w:t xml:space="preserve"> c7 2d 71 f1 bf ae 8f 9f 1a b8 04 92 fb 03 50 </w:t>
      </w:r>
      <w:proofErr w:type="spellStart"/>
      <w:r w:rsidRPr="00127B44">
        <w:t>db</w:t>
      </w:r>
      <w:proofErr w:type="spellEnd"/>
      <w:r w:rsidRPr="00127B44">
        <w:t xml:space="preserve"> 45 d4 4c 16 c9 f3 4d 38 d8 fa c1 3c 8a 92 4a bd 97 d1 79 fa 28 b6 04 1a ca 29 6b 86 03 bb </w:t>
      </w:r>
      <w:proofErr w:type="spellStart"/>
      <w:r w:rsidRPr="00127B44">
        <w:t>af</w:t>
      </w:r>
      <w:proofErr w:type="spellEnd"/>
      <w:r w:rsidRPr="00127B44">
        <w:t xml:space="preserve"> f8 ac a2 d5 4c </w:t>
      </w:r>
      <w:proofErr w:type="spellStart"/>
      <w:r w:rsidRPr="00127B44">
        <w:t>fd</w:t>
      </w:r>
      <w:proofErr w:type="spellEnd"/>
      <w:r w:rsidRPr="00127B44">
        <w:t xml:space="preserve"> f5 a9 80 b1 7b 93 6f </w:t>
      </w:r>
      <w:proofErr w:type="spellStart"/>
      <w:r w:rsidRPr="00127B44">
        <w:t>fe</w:t>
      </w:r>
      <w:proofErr w:type="spellEnd"/>
      <w:r w:rsidRPr="00127B44">
        <w:t xml:space="preserve"> 6c 63 80 5a 8a c8 5f 07 e2 </w:t>
      </w:r>
      <w:proofErr w:type="spellStart"/>
      <w:r w:rsidRPr="00127B44">
        <w:t>ba</w:t>
      </w:r>
      <w:proofErr w:type="spellEnd"/>
      <w:r w:rsidRPr="00127B44">
        <w:t xml:space="preserve"> 9c 76 df 61 65 3c 1f </w:t>
      </w:r>
      <w:proofErr w:type="spellStart"/>
      <w:r w:rsidRPr="00127B44">
        <w:t>ec</w:t>
      </w:r>
      <w:proofErr w:type="spellEnd"/>
      <w:r w:rsidRPr="00127B44">
        <w:t xml:space="preserve"> 15 55 93 cd eb 05 61 73 7c ca b3 86 d0 c0 5b 5a 2e b9 29 c9 d4 d3 9e fc 63 38 83 77 06 f4 8a ab </w:t>
      </w:r>
      <w:proofErr w:type="spellStart"/>
      <w:r w:rsidRPr="00127B44">
        <w:t>ab</w:t>
      </w:r>
      <w:proofErr w:type="spellEnd"/>
      <w:r w:rsidRPr="00127B44">
        <w:t xml:space="preserve"> a2 69 a1 d9 ff 42 d2 f3 </w:t>
      </w:r>
      <w:proofErr w:type="spellStart"/>
      <w:r w:rsidRPr="00127B44">
        <w:t>ef</w:t>
      </w:r>
      <w:proofErr w:type="spellEnd"/>
      <w:r w:rsidRPr="00127B44">
        <w:t xml:space="preserve"> 01 bd 7f 27 15 2c a2 a7 32 54 02 3b 99 d1 </w:t>
      </w:r>
      <w:proofErr w:type="spellStart"/>
      <w:r w:rsidRPr="00127B44">
        <w:t>cb</w:t>
      </w:r>
      <w:proofErr w:type="spellEnd"/>
      <w:r w:rsidRPr="00127B44">
        <w:t xml:space="preserve"> b6 6b 88 eb 6e 2a 36 93 </w:t>
      </w:r>
      <w:proofErr w:type="spellStart"/>
      <w:r w:rsidRPr="00127B44">
        <w:t>fd</w:t>
      </w:r>
      <w:proofErr w:type="spellEnd"/>
      <w:r w:rsidRPr="00127B44">
        <w:t xml:space="preserve"> 56 48 e1 3d 81 9b 5f 2a 00 65 ca 8b 13</w:t>
      </w:r>
    </w:p>
    <w:p w14:paraId="4161839C" w14:textId="77777777" w:rsidR="005B5B0F" w:rsidRPr="00127B44" w:rsidRDefault="005B5B0F" w:rsidP="00BF0910">
      <w:pPr>
        <w:pStyle w:val="PL"/>
      </w:pPr>
    </w:p>
    <w:p w14:paraId="5502D914" w14:textId="77777777" w:rsidR="005B5B0F" w:rsidRPr="00127B44" w:rsidRDefault="005B5B0F" w:rsidP="00BF0910">
      <w:pPr>
        <w:pStyle w:val="PL"/>
      </w:pPr>
      <w:r w:rsidRPr="00127B44">
        <w:rPr>
          <w:b/>
        </w:rPr>
        <w:t>OUT</w:t>
      </w:r>
      <w:r w:rsidRPr="00127B44">
        <w:t xml:space="preserve"> after second Keccak iteration, when computing f2-f5:</w:t>
      </w:r>
    </w:p>
    <w:p w14:paraId="694EB333" w14:textId="77777777" w:rsidR="005B5B0F" w:rsidRPr="00A512B1" w:rsidRDefault="005B5B0F" w:rsidP="00BF0910">
      <w:pPr>
        <w:pStyle w:val="PL"/>
        <w:rPr>
          <w:b/>
          <w:lang w:val="it-IT"/>
        </w:rPr>
      </w:pPr>
      <w:r w:rsidRPr="00A512B1">
        <w:rPr>
          <w:lang w:val="it-IT"/>
        </w:rPr>
        <w:t>67 c8 94 9a 78 7d 04 12 6e 6d 50 24 1b f0 93 0c 46 f4 4a fa 4a 32 a7 cb ee 22 0d 59 64 6e 7e d6 89 2b 97 9f cc cc 01 a8 37 8d e8 38 74 83 c3 bb 79 74 1b 6a 06 75 ae 1a fe df 7c c5 df 7e e5 ed 99 39 1d ff da 55 47 08 cf af d2 0e 5c 9c 9f 24 25 cf 01 92 1f e0 2f 40 57 50 6e 12 99 92 ed 48 48 c4 18 8d ae 6a ae 10 c1 1d 8d 25 00 c7 d0 95 53 8b 9e dc 42 6b 7b 0b ba 58 d4 15 a2 01 62 d6 41 42 b9 eb 9e af 5b 40 0f 17 bd a3 3f a3 da f8 a2 b3 bf a3 a1 b4 b7 54 53 69 83 2e 0b 94 da 31 93 81 d1 26 9a c1 3c 26 a1 fe d0 dd 0a 66 0f f8 96 31 29 04 7e 2f 63 cd 4a 94 81 79 38 2e 4e db 4d 52 35 90 c7 87 46 28</w:t>
      </w:r>
    </w:p>
    <w:p w14:paraId="0B3D8AB1" w14:textId="77777777" w:rsidR="005B5B0F" w:rsidRPr="00A512B1" w:rsidRDefault="005B5B0F" w:rsidP="00BF0910">
      <w:pPr>
        <w:pStyle w:val="PL"/>
        <w:rPr>
          <w:lang w:val="it-IT"/>
        </w:rPr>
      </w:pPr>
    </w:p>
    <w:p w14:paraId="52FE4FA3" w14:textId="77777777" w:rsidR="005B5B0F" w:rsidRPr="00A512B1" w:rsidRDefault="005B5B0F" w:rsidP="00BF0910">
      <w:pPr>
        <w:pStyle w:val="PL"/>
        <w:rPr>
          <w:lang w:val="it-IT"/>
        </w:rPr>
      </w:pPr>
      <w:r w:rsidRPr="00A512B1">
        <w:rPr>
          <w:b/>
          <w:lang w:val="it-IT"/>
        </w:rPr>
        <w:t>IN</w:t>
      </w:r>
      <w:r w:rsidRPr="00A512B1">
        <w:rPr>
          <w:lang w:val="it-IT"/>
        </w:rPr>
        <w:t xml:space="preserve"> when computing f5*:  </w:t>
      </w:r>
    </w:p>
    <w:p w14:paraId="014207EB" w14:textId="77777777" w:rsidR="005B5B0F" w:rsidRPr="00A512B1" w:rsidRDefault="005B5B0F" w:rsidP="00BF0910">
      <w:pPr>
        <w:pStyle w:val="PL"/>
        <w:rPr>
          <w:lang w:val="it-IT"/>
        </w:rPr>
      </w:pPr>
      <w:r w:rsidRPr="00A512B1">
        <w:rPr>
          <w:lang w:val="it-IT"/>
        </w:rPr>
        <w:t>51 7a ec 9c fa 6c 96 49 d1 5c 24 56 7f f4 ec 06 55 b6 9a 17 2a e2 2d c8 d6 fc 62 6c f2 66 4a b0 c1 30 2e 31 4b 41 55 54 ef 8b 49 22 83 08 e3 b1 1f 65 de 8c c6 aa 70 c5 00 00 00 00 00 00 00 00 a5 5a 0e 77 15 9f c2 69 2b aa 26 44 5f 95 44 42 cd c9 89 f7 80 28 c8 89 c1 05 1d 88 56 ca 74 15 1f 00 00 00 00 00 00 00 00 00 00 00 00 00 00 00 00 00 00 00 00 00 00 00 00 00 00 00 00 00 00 00 00 00 00 00 00 00 00 80 00 00 00 00 00 00 00 00 00 00 00 00 00 00 00 00 00 00 00 00 00 00 00 00 00 00 00 00 00 00 00 00 00 00 00 00 00 00 00 00 00 00 00 00 00 00 00 00 00 00 00 00 00 00 00 00 00 00 00 00 00 00 00 00</w:t>
      </w:r>
    </w:p>
    <w:p w14:paraId="5D3684D5" w14:textId="77777777" w:rsidR="005B5B0F" w:rsidRPr="00A512B1" w:rsidRDefault="005B5B0F" w:rsidP="00BF0910">
      <w:pPr>
        <w:pStyle w:val="PL"/>
        <w:rPr>
          <w:b/>
          <w:lang w:val="it-IT"/>
        </w:rPr>
      </w:pPr>
    </w:p>
    <w:p w14:paraId="0F92BDA5" w14:textId="77777777" w:rsidR="005B5B0F" w:rsidRPr="00127B44" w:rsidRDefault="005B5B0F" w:rsidP="00BF0910">
      <w:pPr>
        <w:pStyle w:val="PL"/>
      </w:pPr>
      <w:r w:rsidRPr="00127B44">
        <w:rPr>
          <w:b/>
        </w:rPr>
        <w:t>OUT/IN</w:t>
      </w:r>
      <w:r w:rsidRPr="00127B44">
        <w:t xml:space="preserve"> after one Keccak iteration, when computing f5*:  </w:t>
      </w:r>
    </w:p>
    <w:p w14:paraId="0B820EDA" w14:textId="77777777" w:rsidR="005B5B0F" w:rsidRPr="005B5B0F" w:rsidRDefault="005B5B0F" w:rsidP="00BF0910">
      <w:pPr>
        <w:pStyle w:val="PL"/>
      </w:pPr>
      <w:r w:rsidRPr="005B5B0F">
        <w:t xml:space="preserve">bf 66 e2 27 5d d6 6e 1c 15 82 da 5b ab b8 d6 dd 33 46 ff ca e0 c5 95 d9 08 22 7d f9 </w:t>
      </w:r>
      <w:proofErr w:type="spellStart"/>
      <w:r w:rsidRPr="005B5B0F">
        <w:t>ec</w:t>
      </w:r>
      <w:proofErr w:type="spellEnd"/>
      <w:r w:rsidRPr="005B5B0F">
        <w:t xml:space="preserve"> 75 2a ac c2 d5 </w:t>
      </w:r>
      <w:proofErr w:type="spellStart"/>
      <w:r w:rsidRPr="005B5B0F">
        <w:t>ef</w:t>
      </w:r>
      <w:proofErr w:type="spellEnd"/>
      <w:r w:rsidRPr="005B5B0F">
        <w:t xml:space="preserve"> c8 70 11 12 7c 72 32 d6 82 83 20 39 df e3 a9 8b 4f 63 2f 5f e4 6b </w:t>
      </w:r>
      <w:proofErr w:type="spellStart"/>
      <w:r w:rsidRPr="005B5B0F">
        <w:t>af</w:t>
      </w:r>
      <w:proofErr w:type="spellEnd"/>
      <w:r w:rsidRPr="005B5B0F">
        <w:t xml:space="preserve"> 34 4f 21 7f e8 68 be 5e 61 d3 41 be e4 05 12 e6 0f d3 c1 70 0b 5a 34 47 47 7d 5b b5 </w:t>
      </w:r>
      <w:proofErr w:type="spellStart"/>
      <w:r w:rsidRPr="005B5B0F">
        <w:t>b5</w:t>
      </w:r>
      <w:proofErr w:type="spellEnd"/>
      <w:r w:rsidRPr="005B5B0F">
        <w:t xml:space="preserve"> f5 </w:t>
      </w:r>
      <w:proofErr w:type="spellStart"/>
      <w:r w:rsidRPr="005B5B0F">
        <w:t>ba</w:t>
      </w:r>
      <w:proofErr w:type="spellEnd"/>
      <w:r w:rsidRPr="005B5B0F">
        <w:t xml:space="preserve"> 5e e4 c0 2b f6 f8 38 8f 8c cc 35 bf 79 fb c0 31 </w:t>
      </w:r>
      <w:proofErr w:type="spellStart"/>
      <w:r w:rsidRPr="005B5B0F">
        <w:t>db</w:t>
      </w:r>
      <w:proofErr w:type="spellEnd"/>
      <w:r w:rsidRPr="005B5B0F">
        <w:t xml:space="preserve"> 27 b8 0f c1 b1 43 14 d7 99 f5 0e 01 28 e4 23 fa </w:t>
      </w:r>
      <w:proofErr w:type="spellStart"/>
      <w:r w:rsidRPr="005B5B0F">
        <w:t>db</w:t>
      </w:r>
      <w:proofErr w:type="spellEnd"/>
      <w:r w:rsidRPr="005B5B0F">
        <w:t xml:space="preserve"> 72 cd de c2 a8 ee 1c 74 69 53 cc d6 5f 94 19 24 62 b2 fb d6 91 e2 e5 5c 35 b3 e5 d1 59 a4 04 20 de d5 16 12 c0 96 64 f4 9b </w:t>
      </w:r>
      <w:proofErr w:type="spellStart"/>
      <w:r w:rsidRPr="005B5B0F">
        <w:t>ea</w:t>
      </w:r>
      <w:proofErr w:type="spellEnd"/>
      <w:r w:rsidRPr="005B5B0F">
        <w:t xml:space="preserve"> aa </w:t>
      </w:r>
      <w:proofErr w:type="spellStart"/>
      <w:r w:rsidRPr="005B5B0F">
        <w:t>ba</w:t>
      </w:r>
      <w:proofErr w:type="spellEnd"/>
      <w:r w:rsidRPr="005B5B0F">
        <w:t xml:space="preserve"> 4e 1d 57 a5 </w:t>
      </w:r>
      <w:proofErr w:type="spellStart"/>
      <w:r w:rsidRPr="005B5B0F">
        <w:t>ec</w:t>
      </w:r>
      <w:proofErr w:type="spellEnd"/>
      <w:r w:rsidRPr="005B5B0F">
        <w:t xml:space="preserve"> 8c 0f 30 e3 59 2e b7 38 56 2b f7 e3 f9 0f a0 41 dc b1 4e d1 5d 0b 6c 5d 34 05 94 98</w:t>
      </w:r>
    </w:p>
    <w:p w14:paraId="1780859C" w14:textId="77777777" w:rsidR="005B5B0F" w:rsidRDefault="005B5B0F" w:rsidP="00BF0910">
      <w:pPr>
        <w:pStyle w:val="PL"/>
        <w:rPr>
          <w:b/>
        </w:rPr>
      </w:pPr>
    </w:p>
    <w:p w14:paraId="38925EEE" w14:textId="77777777" w:rsidR="005B5B0F" w:rsidRDefault="005B5B0F" w:rsidP="00BF0910">
      <w:pPr>
        <w:pStyle w:val="PL"/>
        <w:rPr>
          <w:b/>
        </w:rPr>
      </w:pPr>
    </w:p>
    <w:p w14:paraId="62509F35" w14:textId="77777777" w:rsidR="005B5B0F" w:rsidRPr="00127B44" w:rsidRDefault="005B5B0F" w:rsidP="00BF0910">
      <w:pPr>
        <w:pStyle w:val="PL"/>
      </w:pPr>
      <w:r w:rsidRPr="00127B44">
        <w:rPr>
          <w:b/>
        </w:rPr>
        <w:t>OUT</w:t>
      </w:r>
      <w:r w:rsidRPr="00127B44">
        <w:t xml:space="preserve"> after second Keccak iteration, when computing f5*:</w:t>
      </w:r>
    </w:p>
    <w:p w14:paraId="49F8B0C9" w14:textId="77777777" w:rsidR="003B5CF5" w:rsidRPr="00A512B1" w:rsidRDefault="005B5B0F" w:rsidP="00BF0910">
      <w:pPr>
        <w:pStyle w:val="PL"/>
        <w:rPr>
          <w:lang w:val="it-IT"/>
        </w:rPr>
      </w:pPr>
      <w:r w:rsidRPr="00A512B1">
        <w:rPr>
          <w:lang w:val="it-IT"/>
        </w:rPr>
        <w:t>3f cb 12 cc 5c aa aa 1f ea 8e 1c 14 8e 67 4a 6f ee e5 fc 38 88 9a a1 7a b4 d8 85 68 14 02 d0 9a 55 62 72 a7 99 99 4b 3b 9d 21 de b6 c5 5a 14 14 e1 a3 27 4d 75 c2 81 f6 15 7a 19 a4 d0 07 14 0d 52 35 3c 38 a5 89 27 39 24 5e 64 fa 6b 00 01 1b ec 63 10 b2 3f 3c 3f 02 0a cd b5 df fb af 92 7d 4e 1f b6 33 5f 8c 4a ef e0 d6 30 0a 8f f0 f9 34 68 0d a7 cf 7e 53 90 4b af f9 e8 1f 09 fa 0a 1f c6 2f 39 d3 7d da 64 b3 d1 c3 10 fe d3 fe 08 1b ad 8e 09 ef a6 c1 e2 7f 1b 11 3c 8a fd bc be b2 14 4f 31 4e 2c 09 1c d9 e5 27 92 07 90 0e 33 43 86 ed e9 79 4a 38 ec f9 ae 90 5f 72 e0 9b 76 84 79 24 78 b4 1a db e6 25</w:t>
      </w:r>
    </w:p>
    <w:p w14:paraId="64A2E483" w14:textId="77777777" w:rsidR="005B5B0F" w:rsidRPr="00A512B1" w:rsidRDefault="003B5CF5" w:rsidP="005B5B0F">
      <w:pPr>
        <w:rPr>
          <w:sz w:val="19"/>
          <w:szCs w:val="19"/>
          <w:lang w:val="it-IT"/>
        </w:rPr>
      </w:pPr>
      <w:r w:rsidRPr="00A512B1">
        <w:rPr>
          <w:rFonts w:ascii="Courier New" w:hAnsi="Courier New"/>
          <w:sz w:val="19"/>
          <w:szCs w:val="19"/>
          <w:lang w:val="it-IT"/>
        </w:rPr>
        <w:br w:type="page"/>
      </w:r>
    </w:p>
    <w:p w14:paraId="58255918" w14:textId="77777777" w:rsidR="003B5CF5" w:rsidRDefault="003B5CF5" w:rsidP="003B5CF5">
      <w:pPr>
        <w:pStyle w:val="Heading8"/>
      </w:pPr>
      <w:bookmarkStart w:id="42" w:name="_Toc99532502"/>
      <w:r>
        <w:t>Annex A (informative):</w:t>
      </w:r>
      <w:r>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Change w:id="43">
          <w:tblGrid>
            <w:gridCol w:w="800"/>
            <w:gridCol w:w="800"/>
            <w:gridCol w:w="901"/>
            <w:gridCol w:w="426"/>
            <w:gridCol w:w="428"/>
            <w:gridCol w:w="4583"/>
            <w:gridCol w:w="709"/>
            <w:gridCol w:w="709"/>
          </w:tblGrid>
        </w:tblGridChange>
      </w:tblGrid>
      <w:tr w:rsidR="003B5CF5" w14:paraId="11517C24" w14:textId="77777777" w:rsidTr="00E34C37">
        <w:tblPrEx>
          <w:tblCellMar>
            <w:top w:w="0" w:type="dxa"/>
            <w:bottom w:w="0" w:type="dxa"/>
          </w:tblCellMar>
        </w:tblPrEx>
        <w:trPr>
          <w:cantSplit/>
        </w:trPr>
        <w:tc>
          <w:tcPr>
            <w:tcW w:w="9356" w:type="dxa"/>
            <w:gridSpan w:val="8"/>
            <w:tcBorders>
              <w:bottom w:val="nil"/>
            </w:tcBorders>
            <w:shd w:val="solid" w:color="FFFFFF" w:fill="auto"/>
          </w:tcPr>
          <w:p w14:paraId="2BD7CFF4" w14:textId="77777777" w:rsidR="003B5CF5" w:rsidRDefault="003B5CF5" w:rsidP="00E34C37">
            <w:pPr>
              <w:pStyle w:val="TAL"/>
              <w:jc w:val="center"/>
              <w:rPr>
                <w:b/>
                <w:sz w:val="16"/>
              </w:rPr>
            </w:pPr>
            <w:r>
              <w:rPr>
                <w:b/>
              </w:rPr>
              <w:t>Change history</w:t>
            </w:r>
          </w:p>
        </w:tc>
      </w:tr>
      <w:tr w:rsidR="003B5CF5" w14:paraId="06EFD255" w14:textId="77777777" w:rsidTr="008E437A">
        <w:tblPrEx>
          <w:tblCellMar>
            <w:top w:w="0" w:type="dxa"/>
            <w:bottom w:w="0" w:type="dxa"/>
          </w:tblCellMar>
        </w:tblPrEx>
        <w:tc>
          <w:tcPr>
            <w:tcW w:w="800" w:type="dxa"/>
            <w:shd w:val="pct10" w:color="auto" w:fill="FFFFFF"/>
          </w:tcPr>
          <w:p w14:paraId="7E1422E7" w14:textId="77777777" w:rsidR="003B5CF5" w:rsidRDefault="003B5CF5" w:rsidP="00E34C37">
            <w:pPr>
              <w:pStyle w:val="TAL"/>
              <w:rPr>
                <w:b/>
                <w:sz w:val="16"/>
              </w:rPr>
            </w:pPr>
            <w:r>
              <w:rPr>
                <w:b/>
                <w:sz w:val="16"/>
              </w:rPr>
              <w:t>Date</w:t>
            </w:r>
          </w:p>
        </w:tc>
        <w:tc>
          <w:tcPr>
            <w:tcW w:w="800" w:type="dxa"/>
            <w:shd w:val="pct10" w:color="auto" w:fill="FFFFFF"/>
          </w:tcPr>
          <w:p w14:paraId="658BF01A" w14:textId="77777777" w:rsidR="003B5CF5" w:rsidRDefault="003B5CF5" w:rsidP="00E34C37">
            <w:pPr>
              <w:pStyle w:val="TAL"/>
              <w:rPr>
                <w:b/>
                <w:sz w:val="16"/>
              </w:rPr>
            </w:pPr>
            <w:r>
              <w:rPr>
                <w:b/>
                <w:sz w:val="16"/>
              </w:rPr>
              <w:t>TSG #</w:t>
            </w:r>
          </w:p>
        </w:tc>
        <w:tc>
          <w:tcPr>
            <w:tcW w:w="901" w:type="dxa"/>
            <w:shd w:val="pct10" w:color="auto" w:fill="FFFFFF"/>
          </w:tcPr>
          <w:p w14:paraId="4486FCC5" w14:textId="77777777" w:rsidR="003B5CF5" w:rsidRDefault="003B5CF5" w:rsidP="00E34C37">
            <w:pPr>
              <w:pStyle w:val="TAL"/>
              <w:rPr>
                <w:b/>
                <w:sz w:val="16"/>
              </w:rPr>
            </w:pPr>
            <w:r>
              <w:rPr>
                <w:b/>
                <w:sz w:val="16"/>
              </w:rPr>
              <w:t>TSG Doc.</w:t>
            </w:r>
          </w:p>
        </w:tc>
        <w:tc>
          <w:tcPr>
            <w:tcW w:w="426" w:type="dxa"/>
            <w:shd w:val="pct10" w:color="auto" w:fill="FFFFFF"/>
          </w:tcPr>
          <w:p w14:paraId="099BFDEB" w14:textId="77777777" w:rsidR="003B5CF5" w:rsidRDefault="003B5CF5" w:rsidP="00E34C37">
            <w:pPr>
              <w:pStyle w:val="TAL"/>
              <w:rPr>
                <w:b/>
                <w:sz w:val="16"/>
              </w:rPr>
            </w:pPr>
            <w:r>
              <w:rPr>
                <w:b/>
                <w:sz w:val="16"/>
              </w:rPr>
              <w:t>CR</w:t>
            </w:r>
          </w:p>
        </w:tc>
        <w:tc>
          <w:tcPr>
            <w:tcW w:w="428" w:type="dxa"/>
            <w:shd w:val="pct10" w:color="auto" w:fill="FFFFFF"/>
          </w:tcPr>
          <w:p w14:paraId="4068C683" w14:textId="77777777" w:rsidR="003B5CF5" w:rsidRDefault="003B5CF5" w:rsidP="00E34C37">
            <w:pPr>
              <w:pStyle w:val="TAL"/>
              <w:rPr>
                <w:b/>
                <w:sz w:val="16"/>
              </w:rPr>
            </w:pPr>
            <w:r>
              <w:rPr>
                <w:b/>
                <w:sz w:val="16"/>
              </w:rPr>
              <w:t>Rev</w:t>
            </w:r>
          </w:p>
        </w:tc>
        <w:tc>
          <w:tcPr>
            <w:tcW w:w="4583" w:type="dxa"/>
            <w:shd w:val="pct10" w:color="auto" w:fill="FFFFFF"/>
          </w:tcPr>
          <w:p w14:paraId="0E945487" w14:textId="77777777" w:rsidR="003B5CF5" w:rsidRDefault="003B5CF5" w:rsidP="00E34C37">
            <w:pPr>
              <w:pStyle w:val="TAL"/>
              <w:rPr>
                <w:b/>
                <w:sz w:val="16"/>
              </w:rPr>
            </w:pPr>
            <w:r>
              <w:rPr>
                <w:b/>
                <w:sz w:val="16"/>
              </w:rPr>
              <w:t>Subject/Comment</w:t>
            </w:r>
          </w:p>
        </w:tc>
        <w:tc>
          <w:tcPr>
            <w:tcW w:w="709" w:type="dxa"/>
            <w:shd w:val="pct10" w:color="auto" w:fill="FFFFFF"/>
          </w:tcPr>
          <w:p w14:paraId="6B7B76B6" w14:textId="77777777" w:rsidR="003B5CF5" w:rsidRDefault="003B5CF5" w:rsidP="00E34C37">
            <w:pPr>
              <w:pStyle w:val="TAL"/>
              <w:rPr>
                <w:b/>
                <w:sz w:val="16"/>
              </w:rPr>
            </w:pPr>
            <w:r>
              <w:rPr>
                <w:b/>
                <w:sz w:val="16"/>
              </w:rPr>
              <w:t>Old</w:t>
            </w:r>
          </w:p>
        </w:tc>
        <w:tc>
          <w:tcPr>
            <w:tcW w:w="709" w:type="dxa"/>
            <w:shd w:val="pct10" w:color="auto" w:fill="FFFFFF"/>
          </w:tcPr>
          <w:p w14:paraId="7A8622BE" w14:textId="77777777" w:rsidR="003B5CF5" w:rsidRDefault="003B5CF5" w:rsidP="00E34C37">
            <w:pPr>
              <w:pStyle w:val="TAL"/>
              <w:rPr>
                <w:b/>
                <w:sz w:val="16"/>
              </w:rPr>
            </w:pPr>
            <w:r>
              <w:rPr>
                <w:b/>
                <w:sz w:val="16"/>
              </w:rPr>
              <w:t>New</w:t>
            </w:r>
          </w:p>
        </w:tc>
      </w:tr>
      <w:tr w:rsidR="00A512B1" w:rsidRPr="007360E4" w14:paraId="4CFC884B" w14:textId="77777777" w:rsidTr="008E437A">
        <w:tblPrEx>
          <w:tblCellMar>
            <w:top w:w="0" w:type="dxa"/>
            <w:bottom w:w="0" w:type="dxa"/>
          </w:tblCellMar>
        </w:tblPrEx>
        <w:tc>
          <w:tcPr>
            <w:tcW w:w="800" w:type="dxa"/>
            <w:shd w:val="solid" w:color="FFFFFF" w:fill="auto"/>
          </w:tcPr>
          <w:p w14:paraId="3964AB5F" w14:textId="77777777" w:rsidR="00A512B1" w:rsidRPr="00D06C9C" w:rsidRDefault="00A512B1" w:rsidP="00203BE2">
            <w:r>
              <w:t>Dec 2013</w:t>
            </w:r>
          </w:p>
        </w:tc>
        <w:tc>
          <w:tcPr>
            <w:tcW w:w="800" w:type="dxa"/>
            <w:shd w:val="solid" w:color="FFFFFF" w:fill="auto"/>
          </w:tcPr>
          <w:p w14:paraId="660F2098" w14:textId="77777777" w:rsidR="00A512B1" w:rsidRPr="00D06C9C" w:rsidRDefault="00A512B1" w:rsidP="00203BE2"/>
        </w:tc>
        <w:tc>
          <w:tcPr>
            <w:tcW w:w="901" w:type="dxa"/>
            <w:shd w:val="solid" w:color="FFFFFF" w:fill="auto"/>
          </w:tcPr>
          <w:p w14:paraId="6D625330" w14:textId="77777777" w:rsidR="00A512B1" w:rsidRPr="00D06C9C" w:rsidRDefault="00A512B1" w:rsidP="00203BE2"/>
        </w:tc>
        <w:tc>
          <w:tcPr>
            <w:tcW w:w="426" w:type="dxa"/>
            <w:shd w:val="solid" w:color="FFFFFF" w:fill="auto"/>
          </w:tcPr>
          <w:p w14:paraId="701E4ED2" w14:textId="77777777" w:rsidR="00A512B1" w:rsidRPr="00D06C9C" w:rsidRDefault="00A512B1" w:rsidP="00203BE2"/>
        </w:tc>
        <w:tc>
          <w:tcPr>
            <w:tcW w:w="428" w:type="dxa"/>
            <w:shd w:val="solid" w:color="FFFFFF" w:fill="auto"/>
          </w:tcPr>
          <w:p w14:paraId="55C2CE31" w14:textId="77777777" w:rsidR="00A512B1" w:rsidRPr="00D06C9C" w:rsidRDefault="00A512B1" w:rsidP="00203BE2"/>
        </w:tc>
        <w:tc>
          <w:tcPr>
            <w:tcW w:w="4583" w:type="dxa"/>
            <w:shd w:val="solid" w:color="FFFFFF" w:fill="auto"/>
          </w:tcPr>
          <w:p w14:paraId="2D6D0A0A" w14:textId="77777777" w:rsidR="00A512B1" w:rsidRPr="00D06C9C" w:rsidRDefault="00A512B1" w:rsidP="00203BE2">
            <w:r>
              <w:t>Version after approval</w:t>
            </w:r>
          </w:p>
        </w:tc>
        <w:tc>
          <w:tcPr>
            <w:tcW w:w="709" w:type="dxa"/>
            <w:shd w:val="solid" w:color="FFFFFF" w:fill="auto"/>
          </w:tcPr>
          <w:p w14:paraId="4B26EC1C" w14:textId="77777777" w:rsidR="00A512B1" w:rsidRPr="00D06C9C" w:rsidRDefault="00A512B1" w:rsidP="00203BE2">
            <w:r>
              <w:t>1.1.0</w:t>
            </w:r>
          </w:p>
        </w:tc>
        <w:tc>
          <w:tcPr>
            <w:tcW w:w="709" w:type="dxa"/>
            <w:shd w:val="solid" w:color="FFFFFF" w:fill="auto"/>
          </w:tcPr>
          <w:p w14:paraId="2F3CDD24" w14:textId="77777777" w:rsidR="00A512B1" w:rsidRPr="00D06C9C" w:rsidRDefault="00A512B1" w:rsidP="00203BE2">
            <w:r>
              <w:t>12.0.0</w:t>
            </w:r>
          </w:p>
        </w:tc>
      </w:tr>
      <w:tr w:rsidR="00316D3E" w:rsidRPr="007360E4" w14:paraId="03C438CE" w14:textId="77777777" w:rsidTr="008E437A">
        <w:tblPrEx>
          <w:tblCellMar>
            <w:top w:w="0" w:type="dxa"/>
            <w:bottom w:w="0" w:type="dxa"/>
          </w:tblCellMar>
        </w:tblPrEx>
        <w:tc>
          <w:tcPr>
            <w:tcW w:w="800" w:type="dxa"/>
            <w:tcBorders>
              <w:bottom w:val="single" w:sz="12" w:space="0" w:color="auto"/>
            </w:tcBorders>
            <w:shd w:val="solid" w:color="FFFFFF" w:fill="auto"/>
          </w:tcPr>
          <w:p w14:paraId="0F057366" w14:textId="77777777" w:rsidR="00316D3E" w:rsidRDefault="00316D3E" w:rsidP="00203BE2">
            <w:r>
              <w:t>Dec 2013</w:t>
            </w:r>
          </w:p>
        </w:tc>
        <w:tc>
          <w:tcPr>
            <w:tcW w:w="800" w:type="dxa"/>
            <w:tcBorders>
              <w:bottom w:val="single" w:sz="12" w:space="0" w:color="auto"/>
            </w:tcBorders>
            <w:shd w:val="solid" w:color="FFFFFF" w:fill="auto"/>
          </w:tcPr>
          <w:p w14:paraId="5F28D4D6" w14:textId="77777777" w:rsidR="00316D3E" w:rsidRPr="00D06C9C" w:rsidRDefault="00316D3E" w:rsidP="00203BE2"/>
        </w:tc>
        <w:tc>
          <w:tcPr>
            <w:tcW w:w="901" w:type="dxa"/>
            <w:tcBorders>
              <w:bottom w:val="single" w:sz="12" w:space="0" w:color="auto"/>
            </w:tcBorders>
            <w:shd w:val="solid" w:color="FFFFFF" w:fill="auto"/>
          </w:tcPr>
          <w:p w14:paraId="3C7A0C34" w14:textId="77777777" w:rsidR="00316D3E" w:rsidRPr="00D06C9C" w:rsidRDefault="00316D3E" w:rsidP="00203BE2"/>
        </w:tc>
        <w:tc>
          <w:tcPr>
            <w:tcW w:w="426" w:type="dxa"/>
            <w:tcBorders>
              <w:bottom w:val="single" w:sz="12" w:space="0" w:color="auto"/>
            </w:tcBorders>
            <w:shd w:val="solid" w:color="FFFFFF" w:fill="auto"/>
          </w:tcPr>
          <w:p w14:paraId="31330766" w14:textId="77777777" w:rsidR="00316D3E" w:rsidRPr="00D06C9C" w:rsidRDefault="00316D3E" w:rsidP="00203BE2"/>
        </w:tc>
        <w:tc>
          <w:tcPr>
            <w:tcW w:w="428" w:type="dxa"/>
            <w:tcBorders>
              <w:bottom w:val="single" w:sz="12" w:space="0" w:color="auto"/>
            </w:tcBorders>
            <w:shd w:val="solid" w:color="FFFFFF" w:fill="auto"/>
          </w:tcPr>
          <w:p w14:paraId="0DAFAC19" w14:textId="77777777" w:rsidR="00316D3E" w:rsidRPr="00D06C9C" w:rsidRDefault="00316D3E" w:rsidP="00203BE2"/>
        </w:tc>
        <w:tc>
          <w:tcPr>
            <w:tcW w:w="4583" w:type="dxa"/>
            <w:tcBorders>
              <w:bottom w:val="single" w:sz="12" w:space="0" w:color="auto"/>
            </w:tcBorders>
            <w:shd w:val="solid" w:color="FFFFFF" w:fill="auto"/>
          </w:tcPr>
          <w:p w14:paraId="2769FEF8" w14:textId="77777777" w:rsidR="00316D3E" w:rsidRDefault="00316D3E" w:rsidP="00203BE2">
            <w:r>
              <w:t>Update of Introduction with spec numbers</w:t>
            </w:r>
          </w:p>
        </w:tc>
        <w:tc>
          <w:tcPr>
            <w:tcW w:w="709" w:type="dxa"/>
            <w:tcBorders>
              <w:bottom w:val="single" w:sz="12" w:space="0" w:color="auto"/>
            </w:tcBorders>
            <w:shd w:val="solid" w:color="FFFFFF" w:fill="auto"/>
          </w:tcPr>
          <w:p w14:paraId="2867394D" w14:textId="77777777" w:rsidR="00316D3E" w:rsidRDefault="00316D3E" w:rsidP="00203BE2">
            <w:r>
              <w:t>12.0.0</w:t>
            </w:r>
          </w:p>
        </w:tc>
        <w:tc>
          <w:tcPr>
            <w:tcW w:w="709" w:type="dxa"/>
            <w:tcBorders>
              <w:bottom w:val="single" w:sz="12" w:space="0" w:color="auto"/>
            </w:tcBorders>
            <w:shd w:val="solid" w:color="FFFFFF" w:fill="auto"/>
          </w:tcPr>
          <w:p w14:paraId="1B0E0435" w14:textId="77777777" w:rsidR="00316D3E" w:rsidRDefault="00316D3E" w:rsidP="00203BE2">
            <w:r>
              <w:t>12.0.1</w:t>
            </w:r>
          </w:p>
        </w:tc>
      </w:tr>
      <w:tr w:rsidR="00B678F8" w:rsidRPr="007360E4" w14:paraId="26506277" w14:textId="77777777" w:rsidTr="00796A92">
        <w:tblPrEx>
          <w:tblCellMar>
            <w:top w:w="0" w:type="dxa"/>
            <w:bottom w:w="0" w:type="dxa"/>
          </w:tblCellMar>
        </w:tblPrEx>
        <w:tc>
          <w:tcPr>
            <w:tcW w:w="800" w:type="dxa"/>
            <w:tcBorders>
              <w:top w:val="single" w:sz="12" w:space="0" w:color="auto"/>
              <w:bottom w:val="single" w:sz="12" w:space="0" w:color="auto"/>
            </w:tcBorders>
            <w:shd w:val="solid" w:color="FFFFFF" w:fill="auto"/>
          </w:tcPr>
          <w:p w14:paraId="19C3D842" w14:textId="77777777" w:rsidR="00B678F8" w:rsidRDefault="00B678F8" w:rsidP="00203BE2">
            <w:r>
              <w:t>June 2014</w:t>
            </w:r>
          </w:p>
        </w:tc>
        <w:tc>
          <w:tcPr>
            <w:tcW w:w="800" w:type="dxa"/>
            <w:tcBorders>
              <w:top w:val="single" w:sz="12" w:space="0" w:color="auto"/>
              <w:bottom w:val="single" w:sz="12" w:space="0" w:color="auto"/>
            </w:tcBorders>
            <w:shd w:val="solid" w:color="FFFFFF" w:fill="auto"/>
          </w:tcPr>
          <w:p w14:paraId="094C0FE8" w14:textId="77777777" w:rsidR="00B678F8" w:rsidRPr="00D06C9C" w:rsidRDefault="00B678F8" w:rsidP="00203BE2">
            <w:r>
              <w:t>SP-64</w:t>
            </w:r>
          </w:p>
        </w:tc>
        <w:tc>
          <w:tcPr>
            <w:tcW w:w="901" w:type="dxa"/>
            <w:tcBorders>
              <w:top w:val="single" w:sz="12" w:space="0" w:color="auto"/>
              <w:bottom w:val="single" w:sz="12" w:space="0" w:color="auto"/>
            </w:tcBorders>
            <w:shd w:val="solid" w:color="FFFFFF" w:fill="auto"/>
          </w:tcPr>
          <w:p w14:paraId="460AE609" w14:textId="77777777" w:rsidR="00B678F8" w:rsidRPr="00D06C9C" w:rsidRDefault="00B678F8" w:rsidP="00B678F8">
            <w:r>
              <w:t>SP-140316</w:t>
            </w:r>
          </w:p>
        </w:tc>
        <w:tc>
          <w:tcPr>
            <w:tcW w:w="426" w:type="dxa"/>
            <w:tcBorders>
              <w:top w:val="single" w:sz="12" w:space="0" w:color="auto"/>
              <w:bottom w:val="single" w:sz="12" w:space="0" w:color="auto"/>
            </w:tcBorders>
            <w:shd w:val="solid" w:color="FFFFFF" w:fill="auto"/>
          </w:tcPr>
          <w:p w14:paraId="2B27CE4C" w14:textId="77777777" w:rsidR="00B678F8" w:rsidRPr="00D06C9C" w:rsidRDefault="00B678F8" w:rsidP="00203BE2">
            <w:r>
              <w:t>001</w:t>
            </w:r>
          </w:p>
        </w:tc>
        <w:tc>
          <w:tcPr>
            <w:tcW w:w="428" w:type="dxa"/>
            <w:tcBorders>
              <w:top w:val="single" w:sz="12" w:space="0" w:color="auto"/>
              <w:bottom w:val="single" w:sz="12" w:space="0" w:color="auto"/>
            </w:tcBorders>
            <w:shd w:val="solid" w:color="FFFFFF" w:fill="auto"/>
          </w:tcPr>
          <w:p w14:paraId="31220A15" w14:textId="77777777" w:rsidR="00B678F8" w:rsidRPr="00D06C9C" w:rsidRDefault="00B678F8" w:rsidP="00203BE2">
            <w:r>
              <w:t>2</w:t>
            </w:r>
          </w:p>
        </w:tc>
        <w:tc>
          <w:tcPr>
            <w:tcW w:w="4583" w:type="dxa"/>
            <w:tcBorders>
              <w:top w:val="single" w:sz="12" w:space="0" w:color="auto"/>
              <w:bottom w:val="single" w:sz="12" w:space="0" w:color="auto"/>
            </w:tcBorders>
            <w:shd w:val="solid" w:color="FFFFFF" w:fill="auto"/>
          </w:tcPr>
          <w:p w14:paraId="01E9A49E" w14:textId="77777777" w:rsidR="00B678F8" w:rsidRDefault="00B678F8" w:rsidP="00203BE2">
            <w:r w:rsidRPr="00B678F8">
              <w:t xml:space="preserve">Overall editorial modification to the </w:t>
            </w:r>
            <w:proofErr w:type="spellStart"/>
            <w:r w:rsidRPr="00B678F8">
              <w:t>Tuak</w:t>
            </w:r>
            <w:proofErr w:type="spellEnd"/>
            <w:r w:rsidRPr="00B678F8">
              <w:t xml:space="preserve"> specification TS 35.232</w:t>
            </w:r>
          </w:p>
        </w:tc>
        <w:tc>
          <w:tcPr>
            <w:tcW w:w="709" w:type="dxa"/>
            <w:tcBorders>
              <w:top w:val="single" w:sz="12" w:space="0" w:color="auto"/>
              <w:bottom w:val="single" w:sz="12" w:space="0" w:color="auto"/>
            </w:tcBorders>
            <w:shd w:val="solid" w:color="FFFFFF" w:fill="auto"/>
          </w:tcPr>
          <w:p w14:paraId="7B5D04D5" w14:textId="77777777" w:rsidR="00B678F8" w:rsidRDefault="00B678F8" w:rsidP="00203BE2">
            <w:r>
              <w:t>12.0.1</w:t>
            </w:r>
          </w:p>
        </w:tc>
        <w:tc>
          <w:tcPr>
            <w:tcW w:w="709" w:type="dxa"/>
            <w:tcBorders>
              <w:top w:val="single" w:sz="12" w:space="0" w:color="auto"/>
              <w:bottom w:val="single" w:sz="12" w:space="0" w:color="auto"/>
            </w:tcBorders>
            <w:shd w:val="solid" w:color="FFFFFF" w:fill="auto"/>
          </w:tcPr>
          <w:p w14:paraId="3A8F4B81" w14:textId="77777777" w:rsidR="00B678F8" w:rsidRDefault="00B678F8" w:rsidP="00203BE2">
            <w:r>
              <w:t>12.1.0</w:t>
            </w:r>
          </w:p>
        </w:tc>
      </w:tr>
      <w:tr w:rsidR="008E437A" w:rsidRPr="007360E4" w14:paraId="2E8DB669" w14:textId="77777777" w:rsidTr="00017BB8">
        <w:tblPrEx>
          <w:tblCellMar>
            <w:top w:w="0" w:type="dxa"/>
            <w:bottom w:w="0" w:type="dxa"/>
          </w:tblCellMar>
        </w:tblPrEx>
        <w:tc>
          <w:tcPr>
            <w:tcW w:w="800" w:type="dxa"/>
            <w:tcBorders>
              <w:top w:val="single" w:sz="12" w:space="0" w:color="auto"/>
              <w:bottom w:val="single" w:sz="12" w:space="0" w:color="auto"/>
            </w:tcBorders>
            <w:shd w:val="solid" w:color="FFFFFF" w:fill="auto"/>
          </w:tcPr>
          <w:p w14:paraId="74DE3775" w14:textId="77777777" w:rsidR="008E437A" w:rsidRDefault="008E437A" w:rsidP="00203BE2">
            <w:r>
              <w:t>2016-01</w:t>
            </w:r>
          </w:p>
        </w:tc>
        <w:tc>
          <w:tcPr>
            <w:tcW w:w="800" w:type="dxa"/>
            <w:tcBorders>
              <w:top w:val="single" w:sz="12" w:space="0" w:color="auto"/>
              <w:bottom w:val="single" w:sz="12" w:space="0" w:color="auto"/>
            </w:tcBorders>
            <w:shd w:val="solid" w:color="FFFFFF" w:fill="auto"/>
          </w:tcPr>
          <w:p w14:paraId="0C02879B" w14:textId="77777777" w:rsidR="008E437A" w:rsidRDefault="008E437A" w:rsidP="00203BE2">
            <w:r>
              <w:t>-</w:t>
            </w:r>
          </w:p>
        </w:tc>
        <w:tc>
          <w:tcPr>
            <w:tcW w:w="901" w:type="dxa"/>
            <w:tcBorders>
              <w:top w:val="single" w:sz="12" w:space="0" w:color="auto"/>
              <w:bottom w:val="single" w:sz="12" w:space="0" w:color="auto"/>
            </w:tcBorders>
            <w:shd w:val="solid" w:color="FFFFFF" w:fill="auto"/>
          </w:tcPr>
          <w:p w14:paraId="581901C6" w14:textId="77777777" w:rsidR="008E437A" w:rsidRDefault="008E437A" w:rsidP="00B678F8">
            <w:r>
              <w:t>-</w:t>
            </w:r>
          </w:p>
        </w:tc>
        <w:tc>
          <w:tcPr>
            <w:tcW w:w="426" w:type="dxa"/>
            <w:tcBorders>
              <w:top w:val="single" w:sz="12" w:space="0" w:color="auto"/>
              <w:bottom w:val="single" w:sz="12" w:space="0" w:color="auto"/>
            </w:tcBorders>
            <w:shd w:val="solid" w:color="FFFFFF" w:fill="auto"/>
          </w:tcPr>
          <w:p w14:paraId="5265F92C" w14:textId="77777777" w:rsidR="008E437A" w:rsidRDefault="008E437A" w:rsidP="00203BE2">
            <w:r>
              <w:t>-</w:t>
            </w:r>
          </w:p>
        </w:tc>
        <w:tc>
          <w:tcPr>
            <w:tcW w:w="428" w:type="dxa"/>
            <w:tcBorders>
              <w:top w:val="single" w:sz="12" w:space="0" w:color="auto"/>
              <w:bottom w:val="single" w:sz="12" w:space="0" w:color="auto"/>
            </w:tcBorders>
            <w:shd w:val="solid" w:color="FFFFFF" w:fill="auto"/>
          </w:tcPr>
          <w:p w14:paraId="2D14EA92" w14:textId="77777777" w:rsidR="008E437A" w:rsidRDefault="008E437A" w:rsidP="00203BE2">
            <w:r>
              <w:t>-</w:t>
            </w:r>
          </w:p>
        </w:tc>
        <w:tc>
          <w:tcPr>
            <w:tcW w:w="4583" w:type="dxa"/>
            <w:tcBorders>
              <w:top w:val="single" w:sz="12" w:space="0" w:color="auto"/>
              <w:bottom w:val="single" w:sz="12" w:space="0" w:color="auto"/>
            </w:tcBorders>
            <w:shd w:val="solid" w:color="FFFFFF" w:fill="auto"/>
          </w:tcPr>
          <w:p w14:paraId="1677B7DC" w14:textId="77777777" w:rsidR="008E437A" w:rsidRPr="00B678F8" w:rsidRDefault="008E437A" w:rsidP="00203BE2">
            <w:r>
              <w:t>Update to Rel-13 version (MCC)</w:t>
            </w:r>
          </w:p>
        </w:tc>
        <w:tc>
          <w:tcPr>
            <w:tcW w:w="709" w:type="dxa"/>
            <w:tcBorders>
              <w:top w:val="single" w:sz="12" w:space="0" w:color="auto"/>
              <w:bottom w:val="single" w:sz="12" w:space="0" w:color="auto"/>
            </w:tcBorders>
            <w:shd w:val="solid" w:color="FFFFFF" w:fill="auto"/>
          </w:tcPr>
          <w:p w14:paraId="09D53E14" w14:textId="77777777" w:rsidR="008E437A" w:rsidRDefault="008E437A" w:rsidP="00203BE2">
            <w:r>
              <w:t>12.1.0</w:t>
            </w:r>
          </w:p>
        </w:tc>
        <w:tc>
          <w:tcPr>
            <w:tcW w:w="709" w:type="dxa"/>
            <w:tcBorders>
              <w:top w:val="single" w:sz="12" w:space="0" w:color="auto"/>
              <w:bottom w:val="single" w:sz="12" w:space="0" w:color="auto"/>
            </w:tcBorders>
            <w:shd w:val="solid" w:color="FFFFFF" w:fill="auto"/>
          </w:tcPr>
          <w:p w14:paraId="54BB3FDC" w14:textId="77777777" w:rsidR="008E437A" w:rsidRPr="008E437A" w:rsidRDefault="008E437A" w:rsidP="00203BE2">
            <w:pPr>
              <w:rPr>
                <w:b/>
              </w:rPr>
            </w:pPr>
            <w:r w:rsidRPr="008E437A">
              <w:rPr>
                <w:b/>
              </w:rPr>
              <w:t>13.0.0</w:t>
            </w:r>
          </w:p>
        </w:tc>
      </w:tr>
      <w:tr w:rsidR="00796A92" w:rsidRPr="007360E4" w14:paraId="6327F26C" w14:textId="77777777" w:rsidTr="007D4A6D">
        <w:tblPrEx>
          <w:tblCellMar>
            <w:top w:w="0" w:type="dxa"/>
            <w:bottom w:w="0" w:type="dxa"/>
          </w:tblCellMar>
        </w:tblPrEx>
        <w:tc>
          <w:tcPr>
            <w:tcW w:w="800" w:type="dxa"/>
            <w:tcBorders>
              <w:top w:val="single" w:sz="12" w:space="0" w:color="auto"/>
              <w:bottom w:val="single" w:sz="12" w:space="0" w:color="auto"/>
            </w:tcBorders>
            <w:shd w:val="solid" w:color="FFFFFF" w:fill="auto"/>
          </w:tcPr>
          <w:p w14:paraId="0D9BABAB" w14:textId="77777777" w:rsidR="00796A92" w:rsidRDefault="00796A92" w:rsidP="00203BE2">
            <w:r>
              <w:t>2017-03</w:t>
            </w:r>
          </w:p>
        </w:tc>
        <w:tc>
          <w:tcPr>
            <w:tcW w:w="800" w:type="dxa"/>
            <w:tcBorders>
              <w:top w:val="single" w:sz="12" w:space="0" w:color="auto"/>
              <w:bottom w:val="single" w:sz="12" w:space="0" w:color="auto"/>
            </w:tcBorders>
            <w:shd w:val="solid" w:color="FFFFFF" w:fill="auto"/>
          </w:tcPr>
          <w:p w14:paraId="28158A93" w14:textId="77777777" w:rsidR="00796A92" w:rsidRDefault="00796A92" w:rsidP="00203BE2">
            <w:r>
              <w:t>SA#75</w:t>
            </w:r>
          </w:p>
        </w:tc>
        <w:tc>
          <w:tcPr>
            <w:tcW w:w="901" w:type="dxa"/>
            <w:tcBorders>
              <w:top w:val="single" w:sz="12" w:space="0" w:color="auto"/>
              <w:bottom w:val="single" w:sz="12" w:space="0" w:color="auto"/>
            </w:tcBorders>
            <w:shd w:val="solid" w:color="FFFFFF" w:fill="auto"/>
          </w:tcPr>
          <w:p w14:paraId="5D71FFDE" w14:textId="77777777" w:rsidR="00796A92" w:rsidRDefault="00796A92" w:rsidP="00B678F8">
            <w:r>
              <w:t>-</w:t>
            </w:r>
          </w:p>
        </w:tc>
        <w:tc>
          <w:tcPr>
            <w:tcW w:w="426" w:type="dxa"/>
            <w:tcBorders>
              <w:top w:val="single" w:sz="12" w:space="0" w:color="auto"/>
              <w:bottom w:val="single" w:sz="12" w:space="0" w:color="auto"/>
            </w:tcBorders>
            <w:shd w:val="solid" w:color="FFFFFF" w:fill="auto"/>
          </w:tcPr>
          <w:p w14:paraId="7971D903" w14:textId="77777777" w:rsidR="00796A92" w:rsidRDefault="00796A92" w:rsidP="00203BE2">
            <w:r>
              <w:t>-</w:t>
            </w:r>
          </w:p>
        </w:tc>
        <w:tc>
          <w:tcPr>
            <w:tcW w:w="428" w:type="dxa"/>
            <w:tcBorders>
              <w:top w:val="single" w:sz="12" w:space="0" w:color="auto"/>
              <w:bottom w:val="single" w:sz="12" w:space="0" w:color="auto"/>
            </w:tcBorders>
            <w:shd w:val="solid" w:color="FFFFFF" w:fill="auto"/>
          </w:tcPr>
          <w:p w14:paraId="1F9F417A" w14:textId="77777777" w:rsidR="00796A92" w:rsidRDefault="00796A92" w:rsidP="00203BE2">
            <w:r>
              <w:t>-</w:t>
            </w:r>
          </w:p>
        </w:tc>
        <w:tc>
          <w:tcPr>
            <w:tcW w:w="4583" w:type="dxa"/>
            <w:tcBorders>
              <w:top w:val="single" w:sz="12" w:space="0" w:color="auto"/>
              <w:bottom w:val="single" w:sz="12" w:space="0" w:color="auto"/>
            </w:tcBorders>
            <w:shd w:val="solid" w:color="FFFFFF" w:fill="auto"/>
          </w:tcPr>
          <w:p w14:paraId="3B9FA2B0" w14:textId="77777777" w:rsidR="00796A92" w:rsidRDefault="00796A92" w:rsidP="00203BE2">
            <w:r w:rsidRPr="00796A92">
              <w:t>Promotion to Release 14 without technical change</w:t>
            </w:r>
          </w:p>
        </w:tc>
        <w:tc>
          <w:tcPr>
            <w:tcW w:w="709" w:type="dxa"/>
            <w:tcBorders>
              <w:top w:val="single" w:sz="12" w:space="0" w:color="auto"/>
              <w:bottom w:val="single" w:sz="12" w:space="0" w:color="auto"/>
            </w:tcBorders>
            <w:shd w:val="solid" w:color="FFFFFF" w:fill="auto"/>
          </w:tcPr>
          <w:p w14:paraId="76310AB5" w14:textId="77777777" w:rsidR="00796A92" w:rsidRDefault="00796A92" w:rsidP="00203BE2">
            <w:r>
              <w:t>13.0.0</w:t>
            </w:r>
          </w:p>
        </w:tc>
        <w:tc>
          <w:tcPr>
            <w:tcW w:w="709" w:type="dxa"/>
            <w:tcBorders>
              <w:top w:val="single" w:sz="12" w:space="0" w:color="auto"/>
              <w:bottom w:val="single" w:sz="12" w:space="0" w:color="auto"/>
            </w:tcBorders>
            <w:shd w:val="solid" w:color="FFFFFF" w:fill="auto"/>
          </w:tcPr>
          <w:p w14:paraId="5274BA9D" w14:textId="77777777" w:rsidR="00796A92" w:rsidRPr="00796A92" w:rsidRDefault="00796A92" w:rsidP="00203BE2">
            <w:pPr>
              <w:rPr>
                <w:b/>
              </w:rPr>
            </w:pPr>
            <w:r w:rsidRPr="00796A92">
              <w:rPr>
                <w:b/>
              </w:rPr>
              <w:t>14.0.0</w:t>
            </w:r>
          </w:p>
        </w:tc>
      </w:tr>
      <w:tr w:rsidR="00017BB8" w:rsidRPr="007360E4" w14:paraId="714E2132" w14:textId="77777777" w:rsidTr="00C4652A">
        <w:tblPrEx>
          <w:tblCellMar>
            <w:top w:w="0" w:type="dxa"/>
            <w:bottom w:w="0" w:type="dxa"/>
          </w:tblCellMar>
        </w:tblPrEx>
        <w:tc>
          <w:tcPr>
            <w:tcW w:w="800" w:type="dxa"/>
            <w:tcBorders>
              <w:top w:val="single" w:sz="12" w:space="0" w:color="auto"/>
              <w:bottom w:val="single" w:sz="12" w:space="0" w:color="auto"/>
            </w:tcBorders>
            <w:shd w:val="solid" w:color="FFFFFF" w:fill="auto"/>
          </w:tcPr>
          <w:p w14:paraId="0E8C0DD3" w14:textId="77777777" w:rsidR="00017BB8" w:rsidRDefault="00017BB8" w:rsidP="00203BE2">
            <w:r>
              <w:t>2018-06</w:t>
            </w:r>
          </w:p>
        </w:tc>
        <w:tc>
          <w:tcPr>
            <w:tcW w:w="800" w:type="dxa"/>
            <w:tcBorders>
              <w:top w:val="single" w:sz="12" w:space="0" w:color="auto"/>
              <w:bottom w:val="single" w:sz="12" w:space="0" w:color="auto"/>
            </w:tcBorders>
            <w:shd w:val="solid" w:color="FFFFFF" w:fill="auto"/>
          </w:tcPr>
          <w:p w14:paraId="2DFB2368" w14:textId="77777777" w:rsidR="00017BB8" w:rsidRDefault="00017BB8" w:rsidP="00203BE2">
            <w:r>
              <w:t>-</w:t>
            </w:r>
          </w:p>
        </w:tc>
        <w:tc>
          <w:tcPr>
            <w:tcW w:w="901" w:type="dxa"/>
            <w:tcBorders>
              <w:top w:val="single" w:sz="12" w:space="0" w:color="auto"/>
              <w:bottom w:val="single" w:sz="12" w:space="0" w:color="auto"/>
            </w:tcBorders>
            <w:shd w:val="solid" w:color="FFFFFF" w:fill="auto"/>
          </w:tcPr>
          <w:p w14:paraId="168A18C3" w14:textId="77777777" w:rsidR="00017BB8" w:rsidRDefault="00017BB8" w:rsidP="00B678F8">
            <w:r>
              <w:t>-</w:t>
            </w:r>
          </w:p>
        </w:tc>
        <w:tc>
          <w:tcPr>
            <w:tcW w:w="426" w:type="dxa"/>
            <w:tcBorders>
              <w:top w:val="single" w:sz="12" w:space="0" w:color="auto"/>
              <w:bottom w:val="single" w:sz="12" w:space="0" w:color="auto"/>
            </w:tcBorders>
            <w:shd w:val="solid" w:color="FFFFFF" w:fill="auto"/>
          </w:tcPr>
          <w:p w14:paraId="4AE4AB5C" w14:textId="77777777" w:rsidR="00017BB8" w:rsidRDefault="00017BB8" w:rsidP="00203BE2">
            <w:r>
              <w:t>-</w:t>
            </w:r>
          </w:p>
        </w:tc>
        <w:tc>
          <w:tcPr>
            <w:tcW w:w="428" w:type="dxa"/>
            <w:tcBorders>
              <w:top w:val="single" w:sz="12" w:space="0" w:color="auto"/>
              <w:bottom w:val="single" w:sz="12" w:space="0" w:color="auto"/>
            </w:tcBorders>
            <w:shd w:val="solid" w:color="FFFFFF" w:fill="auto"/>
          </w:tcPr>
          <w:p w14:paraId="418EBCF1" w14:textId="77777777" w:rsidR="00017BB8" w:rsidRDefault="00017BB8" w:rsidP="00203BE2">
            <w:r>
              <w:t>-</w:t>
            </w:r>
          </w:p>
        </w:tc>
        <w:tc>
          <w:tcPr>
            <w:tcW w:w="4583" w:type="dxa"/>
            <w:tcBorders>
              <w:top w:val="single" w:sz="12" w:space="0" w:color="auto"/>
              <w:bottom w:val="single" w:sz="12" w:space="0" w:color="auto"/>
            </w:tcBorders>
            <w:shd w:val="solid" w:color="FFFFFF" w:fill="auto"/>
          </w:tcPr>
          <w:p w14:paraId="1BF33F32" w14:textId="77777777" w:rsidR="00017BB8" w:rsidRPr="00796A92" w:rsidRDefault="00017BB8" w:rsidP="00203BE2">
            <w:r>
              <w:t>Update to Rel-15 version (MCC)</w:t>
            </w:r>
          </w:p>
        </w:tc>
        <w:tc>
          <w:tcPr>
            <w:tcW w:w="709" w:type="dxa"/>
            <w:tcBorders>
              <w:top w:val="single" w:sz="12" w:space="0" w:color="auto"/>
              <w:bottom w:val="single" w:sz="12" w:space="0" w:color="auto"/>
            </w:tcBorders>
            <w:shd w:val="solid" w:color="FFFFFF" w:fill="auto"/>
          </w:tcPr>
          <w:p w14:paraId="5DCC2C3E" w14:textId="77777777" w:rsidR="00017BB8" w:rsidRDefault="00017BB8" w:rsidP="00203BE2">
            <w:r>
              <w:t>14.0.0</w:t>
            </w:r>
          </w:p>
        </w:tc>
        <w:tc>
          <w:tcPr>
            <w:tcW w:w="709" w:type="dxa"/>
            <w:tcBorders>
              <w:top w:val="single" w:sz="12" w:space="0" w:color="auto"/>
              <w:bottom w:val="single" w:sz="12" w:space="0" w:color="auto"/>
            </w:tcBorders>
            <w:shd w:val="solid" w:color="FFFFFF" w:fill="auto"/>
          </w:tcPr>
          <w:p w14:paraId="7CCA2082" w14:textId="77777777" w:rsidR="00017BB8" w:rsidRPr="00017BB8" w:rsidRDefault="00017BB8" w:rsidP="00203BE2">
            <w:pPr>
              <w:rPr>
                <w:b/>
              </w:rPr>
            </w:pPr>
            <w:r w:rsidRPr="00017BB8">
              <w:rPr>
                <w:b/>
              </w:rPr>
              <w:t>15.0.0</w:t>
            </w:r>
          </w:p>
        </w:tc>
      </w:tr>
      <w:tr w:rsidR="007D4A6D" w:rsidRPr="007360E4" w14:paraId="2237A0F6" w14:textId="77777777" w:rsidTr="00663FBC">
        <w:tblPrEx>
          <w:tblCellMar>
            <w:top w:w="0" w:type="dxa"/>
            <w:bottom w:w="0" w:type="dxa"/>
          </w:tblCellMar>
        </w:tblPrEx>
        <w:tc>
          <w:tcPr>
            <w:tcW w:w="800" w:type="dxa"/>
            <w:tcBorders>
              <w:top w:val="single" w:sz="12" w:space="0" w:color="auto"/>
              <w:bottom w:val="single" w:sz="12" w:space="0" w:color="auto"/>
            </w:tcBorders>
            <w:shd w:val="solid" w:color="FFFFFF" w:fill="auto"/>
          </w:tcPr>
          <w:p w14:paraId="5D5C72AC" w14:textId="77777777" w:rsidR="007D4A6D" w:rsidRDefault="007D4A6D" w:rsidP="00203BE2">
            <w:r>
              <w:t>2020-07</w:t>
            </w:r>
          </w:p>
        </w:tc>
        <w:tc>
          <w:tcPr>
            <w:tcW w:w="800" w:type="dxa"/>
            <w:tcBorders>
              <w:top w:val="single" w:sz="12" w:space="0" w:color="auto"/>
              <w:bottom w:val="single" w:sz="12" w:space="0" w:color="auto"/>
            </w:tcBorders>
            <w:shd w:val="solid" w:color="FFFFFF" w:fill="auto"/>
          </w:tcPr>
          <w:p w14:paraId="3EA825E6" w14:textId="77777777" w:rsidR="007D4A6D" w:rsidRDefault="007D4A6D" w:rsidP="00203BE2">
            <w:r>
              <w:t>-</w:t>
            </w:r>
          </w:p>
        </w:tc>
        <w:tc>
          <w:tcPr>
            <w:tcW w:w="901" w:type="dxa"/>
            <w:tcBorders>
              <w:top w:val="single" w:sz="12" w:space="0" w:color="auto"/>
              <w:bottom w:val="single" w:sz="12" w:space="0" w:color="auto"/>
            </w:tcBorders>
            <w:shd w:val="solid" w:color="FFFFFF" w:fill="auto"/>
          </w:tcPr>
          <w:p w14:paraId="53C2B43B" w14:textId="77777777" w:rsidR="007D4A6D" w:rsidRDefault="007D4A6D" w:rsidP="00B678F8">
            <w:r>
              <w:t>-</w:t>
            </w:r>
          </w:p>
        </w:tc>
        <w:tc>
          <w:tcPr>
            <w:tcW w:w="426" w:type="dxa"/>
            <w:tcBorders>
              <w:top w:val="single" w:sz="12" w:space="0" w:color="auto"/>
              <w:bottom w:val="single" w:sz="12" w:space="0" w:color="auto"/>
            </w:tcBorders>
            <w:shd w:val="solid" w:color="FFFFFF" w:fill="auto"/>
          </w:tcPr>
          <w:p w14:paraId="6F8926CE" w14:textId="77777777" w:rsidR="007D4A6D" w:rsidRDefault="007D4A6D" w:rsidP="00203BE2">
            <w:r>
              <w:t>-</w:t>
            </w:r>
          </w:p>
        </w:tc>
        <w:tc>
          <w:tcPr>
            <w:tcW w:w="428" w:type="dxa"/>
            <w:tcBorders>
              <w:top w:val="single" w:sz="12" w:space="0" w:color="auto"/>
              <w:bottom w:val="single" w:sz="12" w:space="0" w:color="auto"/>
            </w:tcBorders>
            <w:shd w:val="solid" w:color="FFFFFF" w:fill="auto"/>
          </w:tcPr>
          <w:p w14:paraId="7BA291D6" w14:textId="77777777" w:rsidR="007D4A6D" w:rsidRDefault="007D4A6D" w:rsidP="00203BE2">
            <w:r>
              <w:t>-</w:t>
            </w:r>
          </w:p>
        </w:tc>
        <w:tc>
          <w:tcPr>
            <w:tcW w:w="4583" w:type="dxa"/>
            <w:tcBorders>
              <w:top w:val="single" w:sz="12" w:space="0" w:color="auto"/>
              <w:bottom w:val="single" w:sz="12" w:space="0" w:color="auto"/>
            </w:tcBorders>
            <w:shd w:val="solid" w:color="FFFFFF" w:fill="auto"/>
          </w:tcPr>
          <w:p w14:paraId="26C1B940" w14:textId="77777777" w:rsidR="007D4A6D" w:rsidRDefault="007D4A6D" w:rsidP="00203BE2">
            <w:r>
              <w:t>Update to Rel-16 version (MCC)</w:t>
            </w:r>
          </w:p>
        </w:tc>
        <w:tc>
          <w:tcPr>
            <w:tcW w:w="709" w:type="dxa"/>
            <w:tcBorders>
              <w:top w:val="single" w:sz="12" w:space="0" w:color="auto"/>
              <w:bottom w:val="single" w:sz="12" w:space="0" w:color="auto"/>
            </w:tcBorders>
            <w:shd w:val="solid" w:color="FFFFFF" w:fill="auto"/>
          </w:tcPr>
          <w:p w14:paraId="70ECA57D" w14:textId="77777777" w:rsidR="007D4A6D" w:rsidRPr="007D4A6D" w:rsidRDefault="007D4A6D" w:rsidP="00203BE2">
            <w:r w:rsidRPr="007D4A6D">
              <w:t>15.0.0</w:t>
            </w:r>
          </w:p>
        </w:tc>
        <w:tc>
          <w:tcPr>
            <w:tcW w:w="709" w:type="dxa"/>
            <w:tcBorders>
              <w:top w:val="single" w:sz="12" w:space="0" w:color="auto"/>
              <w:bottom w:val="single" w:sz="12" w:space="0" w:color="auto"/>
            </w:tcBorders>
            <w:shd w:val="solid" w:color="FFFFFF" w:fill="auto"/>
          </w:tcPr>
          <w:p w14:paraId="41959310" w14:textId="77777777" w:rsidR="007D4A6D" w:rsidRPr="007D4A6D" w:rsidRDefault="007D4A6D" w:rsidP="00203BE2">
            <w:pPr>
              <w:rPr>
                <w:b/>
              </w:rPr>
            </w:pPr>
            <w:r w:rsidRPr="007D4A6D">
              <w:rPr>
                <w:b/>
              </w:rPr>
              <w:t>16.0.0</w:t>
            </w:r>
          </w:p>
        </w:tc>
      </w:tr>
      <w:tr w:rsidR="00C4652A" w:rsidRPr="007360E4" w14:paraId="1E6A2817" w14:textId="77777777" w:rsidTr="00326335">
        <w:tblPrEx>
          <w:tblCellMar>
            <w:top w:w="0" w:type="dxa"/>
            <w:bottom w:w="0" w:type="dxa"/>
          </w:tblCellMar>
        </w:tblPrEx>
        <w:tc>
          <w:tcPr>
            <w:tcW w:w="800" w:type="dxa"/>
            <w:tcBorders>
              <w:top w:val="single" w:sz="12" w:space="0" w:color="auto"/>
              <w:bottom w:val="single" w:sz="12" w:space="0" w:color="auto"/>
            </w:tcBorders>
            <w:shd w:val="solid" w:color="FFFFFF" w:fill="auto"/>
          </w:tcPr>
          <w:p w14:paraId="4B26B02B" w14:textId="77777777" w:rsidR="00C4652A" w:rsidRDefault="00C4652A" w:rsidP="00203BE2">
            <w:r>
              <w:t>2022-03</w:t>
            </w:r>
          </w:p>
        </w:tc>
        <w:tc>
          <w:tcPr>
            <w:tcW w:w="800" w:type="dxa"/>
            <w:tcBorders>
              <w:top w:val="single" w:sz="12" w:space="0" w:color="auto"/>
              <w:bottom w:val="single" w:sz="12" w:space="0" w:color="auto"/>
            </w:tcBorders>
            <w:shd w:val="solid" w:color="FFFFFF" w:fill="auto"/>
          </w:tcPr>
          <w:p w14:paraId="2641414E" w14:textId="77777777" w:rsidR="00C4652A" w:rsidRDefault="00C4652A" w:rsidP="00203BE2">
            <w:r>
              <w:t>-</w:t>
            </w:r>
          </w:p>
        </w:tc>
        <w:tc>
          <w:tcPr>
            <w:tcW w:w="901" w:type="dxa"/>
            <w:tcBorders>
              <w:top w:val="single" w:sz="12" w:space="0" w:color="auto"/>
              <w:bottom w:val="single" w:sz="12" w:space="0" w:color="auto"/>
            </w:tcBorders>
            <w:shd w:val="solid" w:color="FFFFFF" w:fill="auto"/>
          </w:tcPr>
          <w:p w14:paraId="30732574" w14:textId="77777777" w:rsidR="00C4652A" w:rsidRDefault="00C4652A" w:rsidP="00B678F8">
            <w:r>
              <w:t>-</w:t>
            </w:r>
          </w:p>
        </w:tc>
        <w:tc>
          <w:tcPr>
            <w:tcW w:w="426" w:type="dxa"/>
            <w:tcBorders>
              <w:top w:val="single" w:sz="12" w:space="0" w:color="auto"/>
              <w:bottom w:val="single" w:sz="12" w:space="0" w:color="auto"/>
            </w:tcBorders>
            <w:shd w:val="solid" w:color="FFFFFF" w:fill="auto"/>
          </w:tcPr>
          <w:p w14:paraId="4C709DFE" w14:textId="77777777" w:rsidR="00C4652A" w:rsidRDefault="00C4652A" w:rsidP="00203BE2">
            <w:r>
              <w:t>-</w:t>
            </w:r>
          </w:p>
        </w:tc>
        <w:tc>
          <w:tcPr>
            <w:tcW w:w="428" w:type="dxa"/>
            <w:tcBorders>
              <w:top w:val="single" w:sz="12" w:space="0" w:color="auto"/>
              <w:bottom w:val="single" w:sz="12" w:space="0" w:color="auto"/>
            </w:tcBorders>
            <w:shd w:val="solid" w:color="FFFFFF" w:fill="auto"/>
          </w:tcPr>
          <w:p w14:paraId="176A04B9" w14:textId="77777777" w:rsidR="00C4652A" w:rsidRDefault="00C4652A" w:rsidP="00203BE2">
            <w:r>
              <w:t>-</w:t>
            </w:r>
          </w:p>
        </w:tc>
        <w:tc>
          <w:tcPr>
            <w:tcW w:w="4583" w:type="dxa"/>
            <w:tcBorders>
              <w:top w:val="single" w:sz="12" w:space="0" w:color="auto"/>
              <w:bottom w:val="single" w:sz="12" w:space="0" w:color="auto"/>
            </w:tcBorders>
            <w:shd w:val="solid" w:color="FFFFFF" w:fill="auto"/>
          </w:tcPr>
          <w:p w14:paraId="5943F2D0" w14:textId="77777777" w:rsidR="00C4652A" w:rsidRDefault="00C4652A" w:rsidP="00203BE2">
            <w:r>
              <w:t>Update to Rel-17 version (MCC)</w:t>
            </w:r>
          </w:p>
        </w:tc>
        <w:tc>
          <w:tcPr>
            <w:tcW w:w="709" w:type="dxa"/>
            <w:tcBorders>
              <w:top w:val="single" w:sz="12" w:space="0" w:color="auto"/>
              <w:bottom w:val="single" w:sz="12" w:space="0" w:color="auto"/>
            </w:tcBorders>
            <w:shd w:val="solid" w:color="FFFFFF" w:fill="auto"/>
          </w:tcPr>
          <w:p w14:paraId="1EC70BF4" w14:textId="77777777" w:rsidR="00C4652A" w:rsidRPr="00C4652A" w:rsidRDefault="00C4652A" w:rsidP="00203BE2">
            <w:r w:rsidRPr="00C4652A">
              <w:t>16.0.0</w:t>
            </w:r>
          </w:p>
        </w:tc>
        <w:tc>
          <w:tcPr>
            <w:tcW w:w="709" w:type="dxa"/>
            <w:tcBorders>
              <w:top w:val="single" w:sz="12" w:space="0" w:color="auto"/>
              <w:bottom w:val="single" w:sz="12" w:space="0" w:color="auto"/>
            </w:tcBorders>
            <w:shd w:val="solid" w:color="FFFFFF" w:fill="auto"/>
          </w:tcPr>
          <w:p w14:paraId="552242D1" w14:textId="77777777" w:rsidR="00C4652A" w:rsidRPr="00C4652A" w:rsidRDefault="00C4652A" w:rsidP="00203BE2">
            <w:pPr>
              <w:rPr>
                <w:b/>
              </w:rPr>
            </w:pPr>
            <w:r w:rsidRPr="00C4652A">
              <w:rPr>
                <w:b/>
              </w:rPr>
              <w:t>17.0.0</w:t>
            </w:r>
          </w:p>
        </w:tc>
      </w:tr>
      <w:tr w:rsidR="00663FBC" w:rsidRPr="007360E4" w14:paraId="4B67CB81" w14:textId="77777777" w:rsidTr="00326335">
        <w:tblPrEx>
          <w:tblCellMar>
            <w:top w:w="0" w:type="dxa"/>
            <w:bottom w:w="0" w:type="dxa"/>
          </w:tblCellMar>
        </w:tblPrEx>
        <w:tc>
          <w:tcPr>
            <w:tcW w:w="800" w:type="dxa"/>
            <w:tcBorders>
              <w:top w:val="single" w:sz="12" w:space="0" w:color="auto"/>
              <w:bottom w:val="single" w:sz="12" w:space="0" w:color="auto"/>
            </w:tcBorders>
            <w:shd w:val="solid" w:color="FFFFFF" w:fill="auto"/>
          </w:tcPr>
          <w:p w14:paraId="6990BDDD" w14:textId="77777777" w:rsidR="00663FBC" w:rsidRDefault="00663FBC" w:rsidP="00203BE2">
            <w:r>
              <w:t>2024-03</w:t>
            </w:r>
          </w:p>
        </w:tc>
        <w:tc>
          <w:tcPr>
            <w:tcW w:w="800" w:type="dxa"/>
            <w:tcBorders>
              <w:top w:val="single" w:sz="12" w:space="0" w:color="auto"/>
              <w:bottom w:val="single" w:sz="12" w:space="0" w:color="auto"/>
            </w:tcBorders>
            <w:shd w:val="solid" w:color="FFFFFF" w:fill="auto"/>
          </w:tcPr>
          <w:p w14:paraId="70D0BA5F" w14:textId="77777777" w:rsidR="00663FBC" w:rsidRDefault="00663FBC" w:rsidP="00203BE2">
            <w:r>
              <w:t>-</w:t>
            </w:r>
          </w:p>
        </w:tc>
        <w:tc>
          <w:tcPr>
            <w:tcW w:w="901" w:type="dxa"/>
            <w:tcBorders>
              <w:top w:val="single" w:sz="12" w:space="0" w:color="auto"/>
              <w:bottom w:val="single" w:sz="12" w:space="0" w:color="auto"/>
            </w:tcBorders>
            <w:shd w:val="solid" w:color="FFFFFF" w:fill="auto"/>
          </w:tcPr>
          <w:p w14:paraId="128ACEB8" w14:textId="77777777" w:rsidR="00663FBC" w:rsidRDefault="00663FBC" w:rsidP="00B678F8">
            <w:r>
              <w:t>-</w:t>
            </w:r>
          </w:p>
        </w:tc>
        <w:tc>
          <w:tcPr>
            <w:tcW w:w="426" w:type="dxa"/>
            <w:tcBorders>
              <w:top w:val="single" w:sz="12" w:space="0" w:color="auto"/>
              <w:bottom w:val="single" w:sz="12" w:space="0" w:color="auto"/>
            </w:tcBorders>
            <w:shd w:val="solid" w:color="FFFFFF" w:fill="auto"/>
          </w:tcPr>
          <w:p w14:paraId="72291439" w14:textId="77777777" w:rsidR="00663FBC" w:rsidRDefault="00663FBC" w:rsidP="00203BE2">
            <w:r>
              <w:t>-</w:t>
            </w:r>
          </w:p>
        </w:tc>
        <w:tc>
          <w:tcPr>
            <w:tcW w:w="428" w:type="dxa"/>
            <w:tcBorders>
              <w:top w:val="single" w:sz="12" w:space="0" w:color="auto"/>
              <w:bottom w:val="single" w:sz="12" w:space="0" w:color="auto"/>
            </w:tcBorders>
            <w:shd w:val="solid" w:color="FFFFFF" w:fill="auto"/>
          </w:tcPr>
          <w:p w14:paraId="2CF9D56E" w14:textId="77777777" w:rsidR="00663FBC" w:rsidRDefault="00663FBC" w:rsidP="00203BE2">
            <w:r>
              <w:t>-</w:t>
            </w:r>
          </w:p>
        </w:tc>
        <w:tc>
          <w:tcPr>
            <w:tcW w:w="4583" w:type="dxa"/>
            <w:tcBorders>
              <w:top w:val="single" w:sz="12" w:space="0" w:color="auto"/>
              <w:bottom w:val="single" w:sz="12" w:space="0" w:color="auto"/>
            </w:tcBorders>
            <w:shd w:val="solid" w:color="FFFFFF" w:fill="auto"/>
          </w:tcPr>
          <w:p w14:paraId="077DA738" w14:textId="77777777" w:rsidR="00663FBC" w:rsidRDefault="00663FBC" w:rsidP="00203BE2">
            <w:r>
              <w:t>Update to Rel-18 version (MCC)</w:t>
            </w:r>
          </w:p>
        </w:tc>
        <w:tc>
          <w:tcPr>
            <w:tcW w:w="709" w:type="dxa"/>
            <w:tcBorders>
              <w:top w:val="single" w:sz="12" w:space="0" w:color="auto"/>
              <w:bottom w:val="single" w:sz="12" w:space="0" w:color="auto"/>
            </w:tcBorders>
            <w:shd w:val="solid" w:color="FFFFFF" w:fill="auto"/>
          </w:tcPr>
          <w:p w14:paraId="7A84C30B" w14:textId="77777777" w:rsidR="00663FBC" w:rsidRPr="00663FBC" w:rsidRDefault="00663FBC" w:rsidP="00203BE2">
            <w:r w:rsidRPr="00663FBC">
              <w:t>17.0.0</w:t>
            </w:r>
          </w:p>
        </w:tc>
        <w:tc>
          <w:tcPr>
            <w:tcW w:w="709" w:type="dxa"/>
            <w:tcBorders>
              <w:top w:val="single" w:sz="12" w:space="0" w:color="auto"/>
              <w:bottom w:val="single" w:sz="12" w:space="0" w:color="auto"/>
            </w:tcBorders>
            <w:shd w:val="solid" w:color="FFFFFF" w:fill="auto"/>
          </w:tcPr>
          <w:p w14:paraId="523B6392" w14:textId="77777777" w:rsidR="00663FBC" w:rsidRPr="00663FBC" w:rsidRDefault="00663FBC" w:rsidP="00203BE2">
            <w:pPr>
              <w:rPr>
                <w:b/>
              </w:rPr>
            </w:pPr>
            <w:r w:rsidRPr="00663FBC">
              <w:rPr>
                <w:b/>
              </w:rPr>
              <w:t>18.0.0</w:t>
            </w:r>
          </w:p>
        </w:tc>
      </w:tr>
      <w:tr w:rsidR="00326335" w:rsidRPr="007360E4" w14:paraId="1F71B1E0" w14:textId="77777777" w:rsidTr="008E437A">
        <w:tblPrEx>
          <w:tblCellMar>
            <w:top w:w="0" w:type="dxa"/>
            <w:bottom w:w="0" w:type="dxa"/>
          </w:tblCellMar>
        </w:tblPrEx>
        <w:tc>
          <w:tcPr>
            <w:tcW w:w="800" w:type="dxa"/>
            <w:tcBorders>
              <w:top w:val="single" w:sz="12" w:space="0" w:color="auto"/>
            </w:tcBorders>
            <w:shd w:val="solid" w:color="FFFFFF" w:fill="auto"/>
          </w:tcPr>
          <w:p w14:paraId="67F6EA2E" w14:textId="77777777" w:rsidR="00326335" w:rsidRDefault="00326335" w:rsidP="00203BE2">
            <w:r>
              <w:t>2025-10</w:t>
            </w:r>
          </w:p>
        </w:tc>
        <w:tc>
          <w:tcPr>
            <w:tcW w:w="800" w:type="dxa"/>
            <w:tcBorders>
              <w:top w:val="single" w:sz="12" w:space="0" w:color="auto"/>
            </w:tcBorders>
            <w:shd w:val="solid" w:color="FFFFFF" w:fill="auto"/>
          </w:tcPr>
          <w:p w14:paraId="0682CA25" w14:textId="77777777" w:rsidR="00326335" w:rsidRDefault="00326335" w:rsidP="00203BE2">
            <w:r>
              <w:t>-</w:t>
            </w:r>
          </w:p>
        </w:tc>
        <w:tc>
          <w:tcPr>
            <w:tcW w:w="901" w:type="dxa"/>
            <w:tcBorders>
              <w:top w:val="single" w:sz="12" w:space="0" w:color="auto"/>
            </w:tcBorders>
            <w:shd w:val="solid" w:color="FFFFFF" w:fill="auto"/>
          </w:tcPr>
          <w:p w14:paraId="6291A257" w14:textId="77777777" w:rsidR="00326335" w:rsidRDefault="00326335" w:rsidP="00B678F8">
            <w:r>
              <w:t>-</w:t>
            </w:r>
          </w:p>
        </w:tc>
        <w:tc>
          <w:tcPr>
            <w:tcW w:w="426" w:type="dxa"/>
            <w:tcBorders>
              <w:top w:val="single" w:sz="12" w:space="0" w:color="auto"/>
            </w:tcBorders>
            <w:shd w:val="solid" w:color="FFFFFF" w:fill="auto"/>
          </w:tcPr>
          <w:p w14:paraId="080DC697" w14:textId="77777777" w:rsidR="00326335" w:rsidRDefault="00326335" w:rsidP="00203BE2">
            <w:r>
              <w:t>-</w:t>
            </w:r>
          </w:p>
        </w:tc>
        <w:tc>
          <w:tcPr>
            <w:tcW w:w="428" w:type="dxa"/>
            <w:tcBorders>
              <w:top w:val="single" w:sz="12" w:space="0" w:color="auto"/>
            </w:tcBorders>
            <w:shd w:val="solid" w:color="FFFFFF" w:fill="auto"/>
          </w:tcPr>
          <w:p w14:paraId="13884050" w14:textId="77777777" w:rsidR="00326335" w:rsidRDefault="00326335" w:rsidP="00203BE2">
            <w:r>
              <w:t>-</w:t>
            </w:r>
          </w:p>
        </w:tc>
        <w:tc>
          <w:tcPr>
            <w:tcW w:w="4583" w:type="dxa"/>
            <w:tcBorders>
              <w:top w:val="single" w:sz="12" w:space="0" w:color="auto"/>
            </w:tcBorders>
            <w:shd w:val="solid" w:color="FFFFFF" w:fill="auto"/>
          </w:tcPr>
          <w:p w14:paraId="6D17EC0A" w14:textId="77777777" w:rsidR="00326335" w:rsidRDefault="00326335" w:rsidP="00203BE2">
            <w:r>
              <w:t>Update to Rel-19 version (MCC)</w:t>
            </w:r>
          </w:p>
        </w:tc>
        <w:tc>
          <w:tcPr>
            <w:tcW w:w="709" w:type="dxa"/>
            <w:tcBorders>
              <w:top w:val="single" w:sz="12" w:space="0" w:color="auto"/>
            </w:tcBorders>
            <w:shd w:val="solid" w:color="FFFFFF" w:fill="auto"/>
          </w:tcPr>
          <w:p w14:paraId="49C73790" w14:textId="77777777" w:rsidR="00326335" w:rsidRPr="00326335" w:rsidRDefault="00326335" w:rsidP="00203BE2">
            <w:r w:rsidRPr="00326335">
              <w:t>18.0.0</w:t>
            </w:r>
          </w:p>
        </w:tc>
        <w:tc>
          <w:tcPr>
            <w:tcW w:w="709" w:type="dxa"/>
            <w:tcBorders>
              <w:top w:val="single" w:sz="12" w:space="0" w:color="auto"/>
            </w:tcBorders>
            <w:shd w:val="solid" w:color="FFFFFF" w:fill="auto"/>
          </w:tcPr>
          <w:p w14:paraId="7AAB79EF" w14:textId="77777777" w:rsidR="00326335" w:rsidRPr="00326335" w:rsidRDefault="00326335" w:rsidP="00203BE2">
            <w:pPr>
              <w:rPr>
                <w:b/>
              </w:rPr>
            </w:pPr>
            <w:r w:rsidRPr="00326335">
              <w:rPr>
                <w:b/>
              </w:rPr>
              <w:t>19.0.0</w:t>
            </w:r>
          </w:p>
        </w:tc>
      </w:tr>
    </w:tbl>
    <w:p w14:paraId="67C18F27" w14:textId="77777777" w:rsidR="008C064B" w:rsidRDefault="008C064B" w:rsidP="003B5CF5"/>
    <w:sectPr w:rsidR="008C064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48B30" w14:textId="77777777" w:rsidR="006962FB" w:rsidRDefault="006962FB">
      <w:r>
        <w:separator/>
      </w:r>
    </w:p>
  </w:endnote>
  <w:endnote w:type="continuationSeparator" w:id="0">
    <w:p w14:paraId="30A6437E" w14:textId="77777777" w:rsidR="006962FB" w:rsidRDefault="0069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BA27" w14:textId="77777777" w:rsidR="00383864" w:rsidRDefault="003838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B985" w14:textId="77777777" w:rsidR="006962FB" w:rsidRDefault="006962FB">
      <w:r>
        <w:separator/>
      </w:r>
    </w:p>
  </w:footnote>
  <w:footnote w:type="continuationSeparator" w:id="0">
    <w:p w14:paraId="76DD3672" w14:textId="77777777" w:rsidR="006962FB" w:rsidRDefault="0069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A9CF" w14:textId="77777777" w:rsidR="00383864" w:rsidRDefault="003838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EEB">
      <w:rPr>
        <w:rFonts w:ascii="Arial" w:hAnsi="Arial" w:cs="Arial"/>
        <w:b/>
        <w:noProof/>
        <w:sz w:val="18"/>
        <w:szCs w:val="18"/>
      </w:rPr>
      <w:t>3GPP TS 35.232 V19.0.0 (2025-10)</w:t>
    </w:r>
    <w:r>
      <w:rPr>
        <w:rFonts w:ascii="Arial" w:hAnsi="Arial" w:cs="Arial"/>
        <w:b/>
        <w:sz w:val="18"/>
        <w:szCs w:val="18"/>
      </w:rPr>
      <w:fldChar w:fldCharType="end"/>
    </w:r>
  </w:p>
  <w:p w14:paraId="7B7311FC" w14:textId="77777777" w:rsidR="00383864" w:rsidRDefault="003838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BB8">
      <w:rPr>
        <w:rFonts w:ascii="Arial" w:hAnsi="Arial" w:cs="Arial"/>
        <w:b/>
        <w:noProof/>
        <w:sz w:val="18"/>
        <w:szCs w:val="18"/>
      </w:rPr>
      <w:t>32</w:t>
    </w:r>
    <w:r>
      <w:rPr>
        <w:rFonts w:ascii="Arial" w:hAnsi="Arial" w:cs="Arial"/>
        <w:b/>
        <w:sz w:val="18"/>
        <w:szCs w:val="18"/>
      </w:rPr>
      <w:fldChar w:fldCharType="end"/>
    </w:r>
  </w:p>
  <w:p w14:paraId="0885DBB3" w14:textId="77777777" w:rsidR="00383864" w:rsidRDefault="003838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EEB">
      <w:rPr>
        <w:rFonts w:ascii="Arial" w:hAnsi="Arial" w:cs="Arial"/>
        <w:b/>
        <w:noProof/>
        <w:sz w:val="18"/>
        <w:szCs w:val="18"/>
      </w:rPr>
      <w:cr/>
    </w:r>
    <w:r>
      <w:rPr>
        <w:rFonts w:ascii="Arial" w:hAnsi="Arial" w:cs="Arial"/>
        <w:b/>
        <w:sz w:val="18"/>
        <w:szCs w:val="18"/>
      </w:rPr>
      <w:fldChar w:fldCharType="end"/>
    </w:r>
  </w:p>
  <w:p w14:paraId="124A0BEA" w14:textId="77777777" w:rsidR="00383864" w:rsidRDefault="00383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2601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F897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C02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80F7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56E6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36B4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20F9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86D1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040C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92CA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936475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292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349564">
    <w:abstractNumId w:val="9"/>
  </w:num>
  <w:num w:numId="4" w16cid:durableId="2138721586">
    <w:abstractNumId w:val="7"/>
  </w:num>
  <w:num w:numId="5" w16cid:durableId="1114054227">
    <w:abstractNumId w:val="6"/>
  </w:num>
  <w:num w:numId="6" w16cid:durableId="2106026021">
    <w:abstractNumId w:val="5"/>
  </w:num>
  <w:num w:numId="7" w16cid:durableId="832842472">
    <w:abstractNumId w:val="4"/>
  </w:num>
  <w:num w:numId="8" w16cid:durableId="962200530">
    <w:abstractNumId w:val="8"/>
  </w:num>
  <w:num w:numId="9" w16cid:durableId="1186404397">
    <w:abstractNumId w:val="3"/>
  </w:num>
  <w:num w:numId="10" w16cid:durableId="886574854">
    <w:abstractNumId w:val="2"/>
  </w:num>
  <w:num w:numId="11" w16cid:durableId="416555948">
    <w:abstractNumId w:val="1"/>
  </w:num>
  <w:num w:numId="12" w16cid:durableId="1209953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5415"/>
    <w:rsid w:val="00010A79"/>
    <w:rsid w:val="00017BB8"/>
    <w:rsid w:val="0002621B"/>
    <w:rsid w:val="00037A0A"/>
    <w:rsid w:val="0004115C"/>
    <w:rsid w:val="0005737F"/>
    <w:rsid w:val="00073A48"/>
    <w:rsid w:val="00090B34"/>
    <w:rsid w:val="000B0A89"/>
    <w:rsid w:val="000E1E46"/>
    <w:rsid w:val="000F55C4"/>
    <w:rsid w:val="000F7094"/>
    <w:rsid w:val="00102ED4"/>
    <w:rsid w:val="00125BEE"/>
    <w:rsid w:val="0014045D"/>
    <w:rsid w:val="001B373C"/>
    <w:rsid w:val="001C12AB"/>
    <w:rsid w:val="001C1BCF"/>
    <w:rsid w:val="001C366D"/>
    <w:rsid w:val="001C7032"/>
    <w:rsid w:val="001D332A"/>
    <w:rsid w:val="001D6A01"/>
    <w:rsid w:val="001D6E6C"/>
    <w:rsid w:val="001E4B43"/>
    <w:rsid w:val="00203BE2"/>
    <w:rsid w:val="0023065F"/>
    <w:rsid w:val="00231EC5"/>
    <w:rsid w:val="00256B59"/>
    <w:rsid w:val="00265642"/>
    <w:rsid w:val="0029652A"/>
    <w:rsid w:val="002F7680"/>
    <w:rsid w:val="00301292"/>
    <w:rsid w:val="00302012"/>
    <w:rsid w:val="00316D3E"/>
    <w:rsid w:val="0032414C"/>
    <w:rsid w:val="00326335"/>
    <w:rsid w:val="00341D56"/>
    <w:rsid w:val="00345886"/>
    <w:rsid w:val="00356385"/>
    <w:rsid w:val="003708B4"/>
    <w:rsid w:val="00383864"/>
    <w:rsid w:val="0039196F"/>
    <w:rsid w:val="003A2EA0"/>
    <w:rsid w:val="003B5CF5"/>
    <w:rsid w:val="003C51A3"/>
    <w:rsid w:val="003C5F2E"/>
    <w:rsid w:val="003D0B25"/>
    <w:rsid w:val="003E59FC"/>
    <w:rsid w:val="0040336E"/>
    <w:rsid w:val="00420ABF"/>
    <w:rsid w:val="004219CB"/>
    <w:rsid w:val="004303C3"/>
    <w:rsid w:val="004335F6"/>
    <w:rsid w:val="00451F02"/>
    <w:rsid w:val="00485283"/>
    <w:rsid w:val="0049513F"/>
    <w:rsid w:val="004B1231"/>
    <w:rsid w:val="004B73BF"/>
    <w:rsid w:val="004E2039"/>
    <w:rsid w:val="004E32E3"/>
    <w:rsid w:val="00503546"/>
    <w:rsid w:val="005269F7"/>
    <w:rsid w:val="00554A3F"/>
    <w:rsid w:val="0056255A"/>
    <w:rsid w:val="00584B61"/>
    <w:rsid w:val="0059504D"/>
    <w:rsid w:val="005A28D7"/>
    <w:rsid w:val="005B5B0F"/>
    <w:rsid w:val="005E7EA4"/>
    <w:rsid w:val="005F717A"/>
    <w:rsid w:val="00605A98"/>
    <w:rsid w:val="00621222"/>
    <w:rsid w:val="0062258D"/>
    <w:rsid w:val="006378F7"/>
    <w:rsid w:val="00663FBC"/>
    <w:rsid w:val="00666F1A"/>
    <w:rsid w:val="00686CA1"/>
    <w:rsid w:val="006962FB"/>
    <w:rsid w:val="00697471"/>
    <w:rsid w:val="006A13B8"/>
    <w:rsid w:val="006A76C5"/>
    <w:rsid w:val="006B072B"/>
    <w:rsid w:val="006B75A4"/>
    <w:rsid w:val="006E2CA7"/>
    <w:rsid w:val="00706254"/>
    <w:rsid w:val="00722542"/>
    <w:rsid w:val="00733201"/>
    <w:rsid w:val="00744F12"/>
    <w:rsid w:val="0074782C"/>
    <w:rsid w:val="00761765"/>
    <w:rsid w:val="007722C4"/>
    <w:rsid w:val="00782219"/>
    <w:rsid w:val="00786D1C"/>
    <w:rsid w:val="0079571A"/>
    <w:rsid w:val="00796A92"/>
    <w:rsid w:val="007C4215"/>
    <w:rsid w:val="007C5415"/>
    <w:rsid w:val="007D4A6D"/>
    <w:rsid w:val="007E6890"/>
    <w:rsid w:val="007F5D52"/>
    <w:rsid w:val="00826E9D"/>
    <w:rsid w:val="00830FEA"/>
    <w:rsid w:val="0084732E"/>
    <w:rsid w:val="00861DF1"/>
    <w:rsid w:val="008754C0"/>
    <w:rsid w:val="0088591C"/>
    <w:rsid w:val="008B1F16"/>
    <w:rsid w:val="008B70A3"/>
    <w:rsid w:val="008C064B"/>
    <w:rsid w:val="008D1C6C"/>
    <w:rsid w:val="008E437A"/>
    <w:rsid w:val="00921D35"/>
    <w:rsid w:val="009378FD"/>
    <w:rsid w:val="0096678E"/>
    <w:rsid w:val="00976A20"/>
    <w:rsid w:val="00980230"/>
    <w:rsid w:val="00992D49"/>
    <w:rsid w:val="009A3B6C"/>
    <w:rsid w:val="009C3E87"/>
    <w:rsid w:val="009C4CB9"/>
    <w:rsid w:val="009E07FC"/>
    <w:rsid w:val="00A04C84"/>
    <w:rsid w:val="00A122E3"/>
    <w:rsid w:val="00A42E1D"/>
    <w:rsid w:val="00A4490A"/>
    <w:rsid w:val="00A509F4"/>
    <w:rsid w:val="00A512B1"/>
    <w:rsid w:val="00A82DA4"/>
    <w:rsid w:val="00AA14FC"/>
    <w:rsid w:val="00AC2B06"/>
    <w:rsid w:val="00AC7888"/>
    <w:rsid w:val="00AD1E88"/>
    <w:rsid w:val="00B23630"/>
    <w:rsid w:val="00B251CD"/>
    <w:rsid w:val="00B27D1F"/>
    <w:rsid w:val="00B371AA"/>
    <w:rsid w:val="00B505DD"/>
    <w:rsid w:val="00B54C7F"/>
    <w:rsid w:val="00B60616"/>
    <w:rsid w:val="00B66899"/>
    <w:rsid w:val="00B67722"/>
    <w:rsid w:val="00B678F8"/>
    <w:rsid w:val="00B70B3A"/>
    <w:rsid w:val="00B72D9F"/>
    <w:rsid w:val="00B856B7"/>
    <w:rsid w:val="00BA5EEB"/>
    <w:rsid w:val="00BB3496"/>
    <w:rsid w:val="00BD32FF"/>
    <w:rsid w:val="00BE03C7"/>
    <w:rsid w:val="00BE358D"/>
    <w:rsid w:val="00BF0910"/>
    <w:rsid w:val="00C05B20"/>
    <w:rsid w:val="00C4652A"/>
    <w:rsid w:val="00C65EC3"/>
    <w:rsid w:val="00C96700"/>
    <w:rsid w:val="00CA42FE"/>
    <w:rsid w:val="00CA5F54"/>
    <w:rsid w:val="00CB45EC"/>
    <w:rsid w:val="00CC2C0C"/>
    <w:rsid w:val="00CC4734"/>
    <w:rsid w:val="00CD6B56"/>
    <w:rsid w:val="00CE01B5"/>
    <w:rsid w:val="00CE61BE"/>
    <w:rsid w:val="00CF0306"/>
    <w:rsid w:val="00D36839"/>
    <w:rsid w:val="00D53DD8"/>
    <w:rsid w:val="00D806B7"/>
    <w:rsid w:val="00D968A7"/>
    <w:rsid w:val="00DA545C"/>
    <w:rsid w:val="00DA73E4"/>
    <w:rsid w:val="00DC707A"/>
    <w:rsid w:val="00DD2174"/>
    <w:rsid w:val="00DF4AA9"/>
    <w:rsid w:val="00E34C37"/>
    <w:rsid w:val="00E7066F"/>
    <w:rsid w:val="00E75AF2"/>
    <w:rsid w:val="00EE0C91"/>
    <w:rsid w:val="00EE345D"/>
    <w:rsid w:val="00F05E09"/>
    <w:rsid w:val="00F14FAC"/>
    <w:rsid w:val="00F24DCE"/>
    <w:rsid w:val="00F25E6C"/>
    <w:rsid w:val="00F5658F"/>
    <w:rsid w:val="00F764D6"/>
    <w:rsid w:val="00FC2CB1"/>
    <w:rsid w:val="00FD4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42CDE13"/>
  <w15:chartTrackingRefBased/>
  <w15:docId w15:val="{AF55C873-8B4E-45AC-B3C2-C0516C80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Reference">
    <w:name w:val="Reference"/>
    <w:basedOn w:val="Normal"/>
    <w:rsid w:val="008B70A3"/>
    <w:pPr>
      <w:spacing w:after="240"/>
      <w:ind w:left="576" w:hanging="576"/>
    </w:pPr>
    <w:rPr>
      <w:sz w:val="22"/>
      <w:lang w:eastAsia="en-GB"/>
    </w:rPr>
  </w:style>
  <w:style w:type="character" w:styleId="Hyperlink">
    <w:name w:val="Hyperlink"/>
    <w:uiPriority w:val="99"/>
    <w:unhideWhenUsed/>
    <w:rsid w:val="008B70A3"/>
    <w:rPr>
      <w:color w:val="0000FF"/>
      <w:u w:val="single"/>
    </w:rPr>
  </w:style>
  <w:style w:type="paragraph" w:styleId="BalloonText">
    <w:name w:val="Balloon Text"/>
    <w:basedOn w:val="Normal"/>
    <w:link w:val="BalloonTextChar"/>
    <w:rsid w:val="00FD4F22"/>
    <w:pPr>
      <w:spacing w:after="0"/>
    </w:pPr>
    <w:rPr>
      <w:rFonts w:ascii="Tahoma" w:hAnsi="Tahoma"/>
      <w:sz w:val="16"/>
      <w:szCs w:val="16"/>
    </w:rPr>
  </w:style>
  <w:style w:type="character" w:customStyle="1" w:styleId="BalloonTextChar">
    <w:name w:val="Balloon Text Char"/>
    <w:link w:val="BalloonText"/>
    <w:rsid w:val="00FD4F22"/>
    <w:rPr>
      <w:rFonts w:ascii="Tahoma" w:hAnsi="Tahoma"/>
      <w:sz w:val="16"/>
      <w:szCs w:val="16"/>
      <w:lang w:eastAsia="en-US"/>
    </w:rPr>
  </w:style>
  <w:style w:type="paragraph" w:styleId="List4">
    <w:name w:val="List 4"/>
    <w:basedOn w:val="List3"/>
    <w:rsid w:val="00605A98"/>
    <w:pPr>
      <w:ind w:left="1418" w:hanging="284"/>
      <w:contextualSpacing w:val="0"/>
    </w:pPr>
  </w:style>
  <w:style w:type="paragraph" w:styleId="List3">
    <w:name w:val="List 3"/>
    <w:basedOn w:val="Normal"/>
    <w:rsid w:val="00605A98"/>
    <w:pPr>
      <w:ind w:left="849" w:hanging="283"/>
      <w:contextualSpacing/>
    </w:pPr>
  </w:style>
  <w:style w:type="character" w:customStyle="1" w:styleId="Heading1Char">
    <w:name w:val="Heading 1 Char"/>
    <w:link w:val="Heading1"/>
    <w:rsid w:val="00605A98"/>
    <w:rPr>
      <w:rFonts w:ascii="Arial" w:hAnsi="Arial"/>
      <w:sz w:val="36"/>
      <w:lang w:eastAsia="en-US"/>
    </w:rPr>
  </w:style>
  <w:style w:type="paragraph" w:styleId="Bibliography">
    <w:name w:val="Bibliography"/>
    <w:basedOn w:val="Normal"/>
    <w:next w:val="Normal"/>
    <w:uiPriority w:val="37"/>
    <w:semiHidden/>
    <w:unhideWhenUsed/>
    <w:rsid w:val="00C4652A"/>
  </w:style>
  <w:style w:type="paragraph" w:styleId="BlockText">
    <w:name w:val="Block Text"/>
    <w:basedOn w:val="Normal"/>
    <w:rsid w:val="00C4652A"/>
    <w:pPr>
      <w:spacing w:after="120"/>
      <w:ind w:left="1440" w:right="1440"/>
    </w:pPr>
  </w:style>
  <w:style w:type="paragraph" w:styleId="BodyText">
    <w:name w:val="Body Text"/>
    <w:basedOn w:val="Normal"/>
    <w:link w:val="BodyTextChar"/>
    <w:rsid w:val="00C4652A"/>
    <w:pPr>
      <w:spacing w:after="120"/>
    </w:pPr>
  </w:style>
  <w:style w:type="character" w:customStyle="1" w:styleId="BodyTextChar">
    <w:name w:val="Body Text Char"/>
    <w:link w:val="BodyText"/>
    <w:rsid w:val="00C4652A"/>
    <w:rPr>
      <w:lang w:eastAsia="en-US"/>
    </w:rPr>
  </w:style>
  <w:style w:type="paragraph" w:styleId="BodyText2">
    <w:name w:val="Body Text 2"/>
    <w:basedOn w:val="Normal"/>
    <w:link w:val="BodyText2Char"/>
    <w:rsid w:val="00C4652A"/>
    <w:pPr>
      <w:spacing w:after="120" w:line="480" w:lineRule="auto"/>
    </w:pPr>
  </w:style>
  <w:style w:type="character" w:customStyle="1" w:styleId="BodyText2Char">
    <w:name w:val="Body Text 2 Char"/>
    <w:link w:val="BodyText2"/>
    <w:rsid w:val="00C4652A"/>
    <w:rPr>
      <w:lang w:eastAsia="en-US"/>
    </w:rPr>
  </w:style>
  <w:style w:type="paragraph" w:styleId="BodyText3">
    <w:name w:val="Body Text 3"/>
    <w:basedOn w:val="Normal"/>
    <w:link w:val="BodyText3Char"/>
    <w:rsid w:val="00C4652A"/>
    <w:pPr>
      <w:spacing w:after="120"/>
    </w:pPr>
    <w:rPr>
      <w:sz w:val="16"/>
      <w:szCs w:val="16"/>
    </w:rPr>
  </w:style>
  <w:style w:type="character" w:customStyle="1" w:styleId="BodyText3Char">
    <w:name w:val="Body Text 3 Char"/>
    <w:link w:val="BodyText3"/>
    <w:rsid w:val="00C4652A"/>
    <w:rPr>
      <w:sz w:val="16"/>
      <w:szCs w:val="16"/>
      <w:lang w:eastAsia="en-US"/>
    </w:rPr>
  </w:style>
  <w:style w:type="paragraph" w:styleId="BodyTextFirstIndent">
    <w:name w:val="Body Text First Indent"/>
    <w:basedOn w:val="BodyText"/>
    <w:link w:val="BodyTextFirstIndentChar"/>
    <w:rsid w:val="00C4652A"/>
    <w:pPr>
      <w:ind w:firstLine="210"/>
    </w:pPr>
  </w:style>
  <w:style w:type="character" w:customStyle="1" w:styleId="BodyTextFirstIndentChar">
    <w:name w:val="Body Text First Indent Char"/>
    <w:basedOn w:val="BodyTextChar"/>
    <w:link w:val="BodyTextFirstIndent"/>
    <w:rsid w:val="00C4652A"/>
    <w:rPr>
      <w:lang w:eastAsia="en-US"/>
    </w:rPr>
  </w:style>
  <w:style w:type="paragraph" w:styleId="BodyTextIndent">
    <w:name w:val="Body Text Indent"/>
    <w:basedOn w:val="Normal"/>
    <w:link w:val="BodyTextIndentChar"/>
    <w:rsid w:val="00C4652A"/>
    <w:pPr>
      <w:spacing w:after="120"/>
      <w:ind w:left="283"/>
    </w:pPr>
  </w:style>
  <w:style w:type="character" w:customStyle="1" w:styleId="BodyTextIndentChar">
    <w:name w:val="Body Text Indent Char"/>
    <w:link w:val="BodyTextIndent"/>
    <w:rsid w:val="00C4652A"/>
    <w:rPr>
      <w:lang w:eastAsia="en-US"/>
    </w:rPr>
  </w:style>
  <w:style w:type="paragraph" w:styleId="BodyTextFirstIndent2">
    <w:name w:val="Body Text First Indent 2"/>
    <w:basedOn w:val="BodyTextIndent"/>
    <w:link w:val="BodyTextFirstIndent2Char"/>
    <w:rsid w:val="00C4652A"/>
    <w:pPr>
      <w:ind w:firstLine="210"/>
    </w:pPr>
  </w:style>
  <w:style w:type="character" w:customStyle="1" w:styleId="BodyTextFirstIndent2Char">
    <w:name w:val="Body Text First Indent 2 Char"/>
    <w:basedOn w:val="BodyTextIndentChar"/>
    <w:link w:val="BodyTextFirstIndent2"/>
    <w:rsid w:val="00C4652A"/>
    <w:rPr>
      <w:lang w:eastAsia="en-US"/>
    </w:rPr>
  </w:style>
  <w:style w:type="paragraph" w:styleId="BodyTextIndent2">
    <w:name w:val="Body Text Indent 2"/>
    <w:basedOn w:val="Normal"/>
    <w:link w:val="BodyTextIndent2Char"/>
    <w:rsid w:val="00C4652A"/>
    <w:pPr>
      <w:spacing w:after="120" w:line="480" w:lineRule="auto"/>
      <w:ind w:left="283"/>
    </w:pPr>
  </w:style>
  <w:style w:type="character" w:customStyle="1" w:styleId="BodyTextIndent2Char">
    <w:name w:val="Body Text Indent 2 Char"/>
    <w:link w:val="BodyTextIndent2"/>
    <w:rsid w:val="00C4652A"/>
    <w:rPr>
      <w:lang w:eastAsia="en-US"/>
    </w:rPr>
  </w:style>
  <w:style w:type="paragraph" w:styleId="BodyTextIndent3">
    <w:name w:val="Body Text Indent 3"/>
    <w:basedOn w:val="Normal"/>
    <w:link w:val="BodyTextIndent3Char"/>
    <w:rsid w:val="00C4652A"/>
    <w:pPr>
      <w:spacing w:after="120"/>
      <w:ind w:left="283"/>
    </w:pPr>
    <w:rPr>
      <w:sz w:val="16"/>
      <w:szCs w:val="16"/>
    </w:rPr>
  </w:style>
  <w:style w:type="character" w:customStyle="1" w:styleId="BodyTextIndent3Char">
    <w:name w:val="Body Text Indent 3 Char"/>
    <w:link w:val="BodyTextIndent3"/>
    <w:rsid w:val="00C4652A"/>
    <w:rPr>
      <w:sz w:val="16"/>
      <w:szCs w:val="16"/>
      <w:lang w:eastAsia="en-US"/>
    </w:rPr>
  </w:style>
  <w:style w:type="paragraph" w:styleId="Caption">
    <w:name w:val="caption"/>
    <w:basedOn w:val="Normal"/>
    <w:next w:val="Normal"/>
    <w:semiHidden/>
    <w:unhideWhenUsed/>
    <w:qFormat/>
    <w:rsid w:val="00C4652A"/>
    <w:rPr>
      <w:b/>
      <w:bCs/>
    </w:rPr>
  </w:style>
  <w:style w:type="paragraph" w:styleId="Closing">
    <w:name w:val="Closing"/>
    <w:basedOn w:val="Normal"/>
    <w:link w:val="ClosingChar"/>
    <w:rsid w:val="00C4652A"/>
    <w:pPr>
      <w:ind w:left="4252"/>
    </w:pPr>
  </w:style>
  <w:style w:type="character" w:customStyle="1" w:styleId="ClosingChar">
    <w:name w:val="Closing Char"/>
    <w:link w:val="Closing"/>
    <w:rsid w:val="00C4652A"/>
    <w:rPr>
      <w:lang w:eastAsia="en-US"/>
    </w:rPr>
  </w:style>
  <w:style w:type="paragraph" w:styleId="CommentText">
    <w:name w:val="annotation text"/>
    <w:basedOn w:val="Normal"/>
    <w:link w:val="CommentTextChar"/>
    <w:rsid w:val="00C4652A"/>
  </w:style>
  <w:style w:type="character" w:customStyle="1" w:styleId="CommentTextChar">
    <w:name w:val="Comment Text Char"/>
    <w:link w:val="CommentText"/>
    <w:rsid w:val="00C4652A"/>
    <w:rPr>
      <w:lang w:eastAsia="en-US"/>
    </w:rPr>
  </w:style>
  <w:style w:type="paragraph" w:styleId="CommentSubject">
    <w:name w:val="annotation subject"/>
    <w:basedOn w:val="CommentText"/>
    <w:next w:val="CommentText"/>
    <w:link w:val="CommentSubjectChar"/>
    <w:rsid w:val="00C4652A"/>
    <w:rPr>
      <w:b/>
      <w:bCs/>
    </w:rPr>
  </w:style>
  <w:style w:type="character" w:customStyle="1" w:styleId="CommentSubjectChar">
    <w:name w:val="Comment Subject Char"/>
    <w:link w:val="CommentSubject"/>
    <w:rsid w:val="00C4652A"/>
    <w:rPr>
      <w:b/>
      <w:bCs/>
      <w:lang w:eastAsia="en-US"/>
    </w:rPr>
  </w:style>
  <w:style w:type="paragraph" w:styleId="Date">
    <w:name w:val="Date"/>
    <w:basedOn w:val="Normal"/>
    <w:next w:val="Normal"/>
    <w:link w:val="DateChar"/>
    <w:rsid w:val="00C4652A"/>
  </w:style>
  <w:style w:type="character" w:customStyle="1" w:styleId="DateChar">
    <w:name w:val="Date Char"/>
    <w:link w:val="Date"/>
    <w:rsid w:val="00C4652A"/>
    <w:rPr>
      <w:lang w:eastAsia="en-US"/>
    </w:rPr>
  </w:style>
  <w:style w:type="paragraph" w:styleId="DocumentMap">
    <w:name w:val="Document Map"/>
    <w:basedOn w:val="Normal"/>
    <w:link w:val="DocumentMapChar"/>
    <w:rsid w:val="00C4652A"/>
    <w:rPr>
      <w:rFonts w:ascii="Segoe UI" w:hAnsi="Segoe UI" w:cs="Segoe UI"/>
      <w:sz w:val="16"/>
      <w:szCs w:val="16"/>
    </w:rPr>
  </w:style>
  <w:style w:type="character" w:customStyle="1" w:styleId="DocumentMapChar">
    <w:name w:val="Document Map Char"/>
    <w:link w:val="DocumentMap"/>
    <w:rsid w:val="00C4652A"/>
    <w:rPr>
      <w:rFonts w:ascii="Segoe UI" w:hAnsi="Segoe UI" w:cs="Segoe UI"/>
      <w:sz w:val="16"/>
      <w:szCs w:val="16"/>
      <w:lang w:eastAsia="en-US"/>
    </w:rPr>
  </w:style>
  <w:style w:type="paragraph" w:styleId="E-mailSignature">
    <w:name w:val="E-mail Signature"/>
    <w:basedOn w:val="Normal"/>
    <w:link w:val="E-mailSignatureChar"/>
    <w:rsid w:val="00C4652A"/>
  </w:style>
  <w:style w:type="character" w:customStyle="1" w:styleId="E-mailSignatureChar">
    <w:name w:val="E-mail Signature Char"/>
    <w:link w:val="E-mailSignature"/>
    <w:rsid w:val="00C4652A"/>
    <w:rPr>
      <w:lang w:eastAsia="en-US"/>
    </w:rPr>
  </w:style>
  <w:style w:type="paragraph" w:styleId="EndnoteText">
    <w:name w:val="endnote text"/>
    <w:basedOn w:val="Normal"/>
    <w:link w:val="EndnoteTextChar"/>
    <w:rsid w:val="00C4652A"/>
  </w:style>
  <w:style w:type="character" w:customStyle="1" w:styleId="EndnoteTextChar">
    <w:name w:val="Endnote Text Char"/>
    <w:link w:val="EndnoteText"/>
    <w:rsid w:val="00C4652A"/>
    <w:rPr>
      <w:lang w:eastAsia="en-US"/>
    </w:rPr>
  </w:style>
  <w:style w:type="paragraph" w:styleId="EnvelopeAddress">
    <w:name w:val="envelope address"/>
    <w:basedOn w:val="Normal"/>
    <w:rsid w:val="00C465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4652A"/>
    <w:rPr>
      <w:rFonts w:ascii="Calibri Light" w:hAnsi="Calibri Light"/>
    </w:rPr>
  </w:style>
  <w:style w:type="paragraph" w:styleId="FootnoteText">
    <w:name w:val="footnote text"/>
    <w:basedOn w:val="Normal"/>
    <w:link w:val="FootnoteTextChar"/>
    <w:rsid w:val="00C4652A"/>
  </w:style>
  <w:style w:type="character" w:customStyle="1" w:styleId="FootnoteTextChar">
    <w:name w:val="Footnote Text Char"/>
    <w:link w:val="FootnoteText"/>
    <w:rsid w:val="00C4652A"/>
    <w:rPr>
      <w:lang w:eastAsia="en-US"/>
    </w:rPr>
  </w:style>
  <w:style w:type="paragraph" w:styleId="HTMLAddress">
    <w:name w:val="HTML Address"/>
    <w:basedOn w:val="Normal"/>
    <w:link w:val="HTMLAddressChar"/>
    <w:rsid w:val="00C4652A"/>
    <w:rPr>
      <w:i/>
      <w:iCs/>
    </w:rPr>
  </w:style>
  <w:style w:type="character" w:customStyle="1" w:styleId="HTMLAddressChar">
    <w:name w:val="HTML Address Char"/>
    <w:link w:val="HTMLAddress"/>
    <w:rsid w:val="00C4652A"/>
    <w:rPr>
      <w:i/>
      <w:iCs/>
      <w:lang w:eastAsia="en-US"/>
    </w:rPr>
  </w:style>
  <w:style w:type="paragraph" w:styleId="HTMLPreformatted">
    <w:name w:val="HTML Preformatted"/>
    <w:basedOn w:val="Normal"/>
    <w:link w:val="HTMLPreformattedChar"/>
    <w:rsid w:val="00C4652A"/>
    <w:rPr>
      <w:rFonts w:ascii="Courier New" w:hAnsi="Courier New" w:cs="Courier New"/>
    </w:rPr>
  </w:style>
  <w:style w:type="character" w:customStyle="1" w:styleId="HTMLPreformattedChar">
    <w:name w:val="HTML Preformatted Char"/>
    <w:link w:val="HTMLPreformatted"/>
    <w:rsid w:val="00C4652A"/>
    <w:rPr>
      <w:rFonts w:ascii="Courier New" w:hAnsi="Courier New" w:cs="Courier New"/>
      <w:lang w:eastAsia="en-US"/>
    </w:rPr>
  </w:style>
  <w:style w:type="paragraph" w:styleId="Index1">
    <w:name w:val="index 1"/>
    <w:basedOn w:val="Normal"/>
    <w:next w:val="Normal"/>
    <w:rsid w:val="00C4652A"/>
    <w:pPr>
      <w:ind w:left="200" w:hanging="200"/>
    </w:pPr>
  </w:style>
  <w:style w:type="paragraph" w:styleId="Index2">
    <w:name w:val="index 2"/>
    <w:basedOn w:val="Normal"/>
    <w:next w:val="Normal"/>
    <w:rsid w:val="00C4652A"/>
    <w:pPr>
      <w:ind w:left="400" w:hanging="200"/>
    </w:pPr>
  </w:style>
  <w:style w:type="paragraph" w:styleId="Index3">
    <w:name w:val="index 3"/>
    <w:basedOn w:val="Normal"/>
    <w:next w:val="Normal"/>
    <w:rsid w:val="00C4652A"/>
    <w:pPr>
      <w:ind w:left="600" w:hanging="200"/>
    </w:pPr>
  </w:style>
  <w:style w:type="paragraph" w:styleId="Index4">
    <w:name w:val="index 4"/>
    <w:basedOn w:val="Normal"/>
    <w:next w:val="Normal"/>
    <w:rsid w:val="00C4652A"/>
    <w:pPr>
      <w:ind w:left="800" w:hanging="200"/>
    </w:pPr>
  </w:style>
  <w:style w:type="paragraph" w:styleId="Index5">
    <w:name w:val="index 5"/>
    <w:basedOn w:val="Normal"/>
    <w:next w:val="Normal"/>
    <w:rsid w:val="00C4652A"/>
    <w:pPr>
      <w:ind w:left="1000" w:hanging="200"/>
    </w:pPr>
  </w:style>
  <w:style w:type="paragraph" w:styleId="Index6">
    <w:name w:val="index 6"/>
    <w:basedOn w:val="Normal"/>
    <w:next w:val="Normal"/>
    <w:rsid w:val="00C4652A"/>
    <w:pPr>
      <w:ind w:left="1200" w:hanging="200"/>
    </w:pPr>
  </w:style>
  <w:style w:type="paragraph" w:styleId="Index7">
    <w:name w:val="index 7"/>
    <w:basedOn w:val="Normal"/>
    <w:next w:val="Normal"/>
    <w:rsid w:val="00C4652A"/>
    <w:pPr>
      <w:ind w:left="1400" w:hanging="200"/>
    </w:pPr>
  </w:style>
  <w:style w:type="paragraph" w:styleId="Index8">
    <w:name w:val="index 8"/>
    <w:basedOn w:val="Normal"/>
    <w:next w:val="Normal"/>
    <w:rsid w:val="00C4652A"/>
    <w:pPr>
      <w:ind w:left="1600" w:hanging="200"/>
    </w:pPr>
  </w:style>
  <w:style w:type="paragraph" w:styleId="Index9">
    <w:name w:val="index 9"/>
    <w:basedOn w:val="Normal"/>
    <w:next w:val="Normal"/>
    <w:rsid w:val="00C4652A"/>
    <w:pPr>
      <w:ind w:left="1800" w:hanging="200"/>
    </w:pPr>
  </w:style>
  <w:style w:type="paragraph" w:styleId="IndexHeading">
    <w:name w:val="index heading"/>
    <w:basedOn w:val="Normal"/>
    <w:next w:val="Index1"/>
    <w:rsid w:val="00C4652A"/>
    <w:rPr>
      <w:rFonts w:ascii="Calibri Light" w:hAnsi="Calibri Light"/>
      <w:b/>
      <w:bCs/>
    </w:rPr>
  </w:style>
  <w:style w:type="paragraph" w:styleId="IntenseQuote">
    <w:name w:val="Intense Quote"/>
    <w:basedOn w:val="Normal"/>
    <w:next w:val="Normal"/>
    <w:link w:val="IntenseQuoteChar"/>
    <w:uiPriority w:val="30"/>
    <w:qFormat/>
    <w:rsid w:val="00C465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652A"/>
    <w:rPr>
      <w:i/>
      <w:iCs/>
      <w:color w:val="4472C4"/>
      <w:lang w:eastAsia="en-US"/>
    </w:rPr>
  </w:style>
  <w:style w:type="paragraph" w:styleId="List">
    <w:name w:val="List"/>
    <w:basedOn w:val="Normal"/>
    <w:rsid w:val="00C4652A"/>
    <w:pPr>
      <w:ind w:left="283" w:hanging="283"/>
      <w:contextualSpacing/>
    </w:pPr>
  </w:style>
  <w:style w:type="paragraph" w:styleId="List2">
    <w:name w:val="List 2"/>
    <w:basedOn w:val="Normal"/>
    <w:rsid w:val="00C4652A"/>
    <w:pPr>
      <w:ind w:left="566" w:hanging="283"/>
      <w:contextualSpacing/>
    </w:pPr>
  </w:style>
  <w:style w:type="paragraph" w:styleId="List5">
    <w:name w:val="List 5"/>
    <w:basedOn w:val="Normal"/>
    <w:rsid w:val="00C4652A"/>
    <w:pPr>
      <w:ind w:left="1415" w:hanging="283"/>
      <w:contextualSpacing/>
    </w:pPr>
  </w:style>
  <w:style w:type="paragraph" w:styleId="ListBullet">
    <w:name w:val="List Bullet"/>
    <w:basedOn w:val="Normal"/>
    <w:rsid w:val="00C4652A"/>
    <w:pPr>
      <w:numPr>
        <w:numId w:val="3"/>
      </w:numPr>
      <w:contextualSpacing/>
    </w:pPr>
  </w:style>
  <w:style w:type="paragraph" w:styleId="ListBullet2">
    <w:name w:val="List Bullet 2"/>
    <w:basedOn w:val="Normal"/>
    <w:rsid w:val="00C4652A"/>
    <w:pPr>
      <w:numPr>
        <w:numId w:val="4"/>
      </w:numPr>
      <w:contextualSpacing/>
    </w:pPr>
  </w:style>
  <w:style w:type="paragraph" w:styleId="ListBullet3">
    <w:name w:val="List Bullet 3"/>
    <w:basedOn w:val="Normal"/>
    <w:rsid w:val="00C4652A"/>
    <w:pPr>
      <w:numPr>
        <w:numId w:val="5"/>
      </w:numPr>
      <w:contextualSpacing/>
    </w:pPr>
  </w:style>
  <w:style w:type="paragraph" w:styleId="ListBullet4">
    <w:name w:val="List Bullet 4"/>
    <w:basedOn w:val="Normal"/>
    <w:rsid w:val="00C4652A"/>
    <w:pPr>
      <w:numPr>
        <w:numId w:val="6"/>
      </w:numPr>
      <w:contextualSpacing/>
    </w:pPr>
  </w:style>
  <w:style w:type="paragraph" w:styleId="ListBullet5">
    <w:name w:val="List Bullet 5"/>
    <w:basedOn w:val="Normal"/>
    <w:rsid w:val="00C4652A"/>
    <w:pPr>
      <w:numPr>
        <w:numId w:val="7"/>
      </w:numPr>
      <w:contextualSpacing/>
    </w:pPr>
  </w:style>
  <w:style w:type="paragraph" w:styleId="ListContinue">
    <w:name w:val="List Continue"/>
    <w:basedOn w:val="Normal"/>
    <w:rsid w:val="00C4652A"/>
    <w:pPr>
      <w:spacing w:after="120"/>
      <w:ind w:left="283"/>
      <w:contextualSpacing/>
    </w:pPr>
  </w:style>
  <w:style w:type="paragraph" w:styleId="ListContinue2">
    <w:name w:val="List Continue 2"/>
    <w:basedOn w:val="Normal"/>
    <w:rsid w:val="00C4652A"/>
    <w:pPr>
      <w:spacing w:after="120"/>
      <w:ind w:left="566"/>
      <w:contextualSpacing/>
    </w:pPr>
  </w:style>
  <w:style w:type="paragraph" w:styleId="ListContinue3">
    <w:name w:val="List Continue 3"/>
    <w:basedOn w:val="Normal"/>
    <w:rsid w:val="00C4652A"/>
    <w:pPr>
      <w:spacing w:after="120"/>
      <w:ind w:left="849"/>
      <w:contextualSpacing/>
    </w:pPr>
  </w:style>
  <w:style w:type="paragraph" w:styleId="ListContinue4">
    <w:name w:val="List Continue 4"/>
    <w:basedOn w:val="Normal"/>
    <w:rsid w:val="00C4652A"/>
    <w:pPr>
      <w:spacing w:after="120"/>
      <w:ind w:left="1132"/>
      <w:contextualSpacing/>
    </w:pPr>
  </w:style>
  <w:style w:type="paragraph" w:styleId="ListContinue5">
    <w:name w:val="List Continue 5"/>
    <w:basedOn w:val="Normal"/>
    <w:rsid w:val="00C4652A"/>
    <w:pPr>
      <w:spacing w:after="120"/>
      <w:ind w:left="1415"/>
      <w:contextualSpacing/>
    </w:pPr>
  </w:style>
  <w:style w:type="paragraph" w:styleId="ListNumber">
    <w:name w:val="List Number"/>
    <w:basedOn w:val="Normal"/>
    <w:rsid w:val="00C4652A"/>
    <w:pPr>
      <w:numPr>
        <w:numId w:val="8"/>
      </w:numPr>
      <w:contextualSpacing/>
    </w:pPr>
  </w:style>
  <w:style w:type="paragraph" w:styleId="ListNumber2">
    <w:name w:val="List Number 2"/>
    <w:basedOn w:val="Normal"/>
    <w:rsid w:val="00C4652A"/>
    <w:pPr>
      <w:numPr>
        <w:numId w:val="9"/>
      </w:numPr>
      <w:contextualSpacing/>
    </w:pPr>
  </w:style>
  <w:style w:type="paragraph" w:styleId="ListNumber3">
    <w:name w:val="List Number 3"/>
    <w:basedOn w:val="Normal"/>
    <w:rsid w:val="00C4652A"/>
    <w:pPr>
      <w:numPr>
        <w:numId w:val="10"/>
      </w:numPr>
      <w:contextualSpacing/>
    </w:pPr>
  </w:style>
  <w:style w:type="paragraph" w:styleId="ListNumber4">
    <w:name w:val="List Number 4"/>
    <w:basedOn w:val="Normal"/>
    <w:rsid w:val="00C4652A"/>
    <w:pPr>
      <w:numPr>
        <w:numId w:val="11"/>
      </w:numPr>
      <w:contextualSpacing/>
    </w:pPr>
  </w:style>
  <w:style w:type="paragraph" w:styleId="ListNumber5">
    <w:name w:val="List Number 5"/>
    <w:basedOn w:val="Normal"/>
    <w:rsid w:val="00C4652A"/>
    <w:pPr>
      <w:numPr>
        <w:numId w:val="12"/>
      </w:numPr>
      <w:contextualSpacing/>
    </w:pPr>
  </w:style>
  <w:style w:type="paragraph" w:styleId="ListParagraph">
    <w:name w:val="List Paragraph"/>
    <w:basedOn w:val="Normal"/>
    <w:uiPriority w:val="34"/>
    <w:qFormat/>
    <w:rsid w:val="00C4652A"/>
    <w:pPr>
      <w:ind w:left="720"/>
    </w:pPr>
  </w:style>
  <w:style w:type="paragraph" w:styleId="MacroText">
    <w:name w:val="macro"/>
    <w:link w:val="MacroTextChar"/>
    <w:rsid w:val="00C465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4652A"/>
    <w:rPr>
      <w:rFonts w:ascii="Courier New" w:hAnsi="Courier New" w:cs="Courier New"/>
      <w:lang w:eastAsia="en-US"/>
    </w:rPr>
  </w:style>
  <w:style w:type="paragraph" w:styleId="MessageHeader">
    <w:name w:val="Message Header"/>
    <w:basedOn w:val="Normal"/>
    <w:link w:val="MessageHeaderChar"/>
    <w:rsid w:val="00C465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4652A"/>
    <w:rPr>
      <w:rFonts w:ascii="Calibri Light" w:hAnsi="Calibri Light"/>
      <w:sz w:val="24"/>
      <w:szCs w:val="24"/>
      <w:shd w:val="pct20" w:color="auto" w:fill="auto"/>
      <w:lang w:eastAsia="en-US"/>
    </w:rPr>
  </w:style>
  <w:style w:type="paragraph" w:styleId="NoSpacing">
    <w:name w:val="No Spacing"/>
    <w:uiPriority w:val="1"/>
    <w:qFormat/>
    <w:rsid w:val="00C4652A"/>
    <w:rPr>
      <w:lang w:eastAsia="en-US"/>
    </w:rPr>
  </w:style>
  <w:style w:type="paragraph" w:styleId="NormalWeb">
    <w:name w:val="Normal (Web)"/>
    <w:basedOn w:val="Normal"/>
    <w:rsid w:val="00C4652A"/>
    <w:rPr>
      <w:sz w:val="24"/>
      <w:szCs w:val="24"/>
    </w:rPr>
  </w:style>
  <w:style w:type="paragraph" w:styleId="NormalIndent">
    <w:name w:val="Normal Indent"/>
    <w:basedOn w:val="Normal"/>
    <w:rsid w:val="00C4652A"/>
    <w:pPr>
      <w:ind w:left="720"/>
    </w:pPr>
  </w:style>
  <w:style w:type="paragraph" w:styleId="NoteHeading">
    <w:name w:val="Note Heading"/>
    <w:basedOn w:val="Normal"/>
    <w:next w:val="Normal"/>
    <w:link w:val="NoteHeadingChar"/>
    <w:rsid w:val="00C4652A"/>
  </w:style>
  <w:style w:type="character" w:customStyle="1" w:styleId="NoteHeadingChar">
    <w:name w:val="Note Heading Char"/>
    <w:link w:val="NoteHeading"/>
    <w:rsid w:val="00C4652A"/>
    <w:rPr>
      <w:lang w:eastAsia="en-US"/>
    </w:rPr>
  </w:style>
  <w:style w:type="paragraph" w:styleId="PlainText">
    <w:name w:val="Plain Text"/>
    <w:basedOn w:val="Normal"/>
    <w:link w:val="PlainTextChar"/>
    <w:rsid w:val="00C4652A"/>
    <w:rPr>
      <w:rFonts w:ascii="Courier New" w:hAnsi="Courier New" w:cs="Courier New"/>
    </w:rPr>
  </w:style>
  <w:style w:type="character" w:customStyle="1" w:styleId="PlainTextChar">
    <w:name w:val="Plain Text Char"/>
    <w:link w:val="PlainText"/>
    <w:rsid w:val="00C4652A"/>
    <w:rPr>
      <w:rFonts w:ascii="Courier New" w:hAnsi="Courier New" w:cs="Courier New"/>
      <w:lang w:eastAsia="en-US"/>
    </w:rPr>
  </w:style>
  <w:style w:type="paragraph" w:styleId="Quote">
    <w:name w:val="Quote"/>
    <w:basedOn w:val="Normal"/>
    <w:next w:val="Normal"/>
    <w:link w:val="QuoteChar"/>
    <w:uiPriority w:val="29"/>
    <w:qFormat/>
    <w:rsid w:val="00C4652A"/>
    <w:pPr>
      <w:spacing w:before="200" w:after="160"/>
      <w:ind w:left="864" w:right="864"/>
      <w:jc w:val="center"/>
    </w:pPr>
    <w:rPr>
      <w:i/>
      <w:iCs/>
      <w:color w:val="404040"/>
    </w:rPr>
  </w:style>
  <w:style w:type="character" w:customStyle="1" w:styleId="QuoteChar">
    <w:name w:val="Quote Char"/>
    <w:link w:val="Quote"/>
    <w:uiPriority w:val="29"/>
    <w:rsid w:val="00C4652A"/>
    <w:rPr>
      <w:i/>
      <w:iCs/>
      <w:color w:val="404040"/>
      <w:lang w:eastAsia="en-US"/>
    </w:rPr>
  </w:style>
  <w:style w:type="paragraph" w:styleId="Salutation">
    <w:name w:val="Salutation"/>
    <w:basedOn w:val="Normal"/>
    <w:next w:val="Normal"/>
    <w:link w:val="SalutationChar"/>
    <w:rsid w:val="00C4652A"/>
  </w:style>
  <w:style w:type="character" w:customStyle="1" w:styleId="SalutationChar">
    <w:name w:val="Salutation Char"/>
    <w:link w:val="Salutation"/>
    <w:rsid w:val="00C4652A"/>
    <w:rPr>
      <w:lang w:eastAsia="en-US"/>
    </w:rPr>
  </w:style>
  <w:style w:type="paragraph" w:styleId="Signature">
    <w:name w:val="Signature"/>
    <w:basedOn w:val="Normal"/>
    <w:link w:val="SignatureChar"/>
    <w:rsid w:val="00C4652A"/>
    <w:pPr>
      <w:ind w:left="4252"/>
    </w:pPr>
  </w:style>
  <w:style w:type="character" w:customStyle="1" w:styleId="SignatureChar">
    <w:name w:val="Signature Char"/>
    <w:link w:val="Signature"/>
    <w:rsid w:val="00C4652A"/>
    <w:rPr>
      <w:lang w:eastAsia="en-US"/>
    </w:rPr>
  </w:style>
  <w:style w:type="paragraph" w:styleId="Subtitle">
    <w:name w:val="Subtitle"/>
    <w:basedOn w:val="Normal"/>
    <w:next w:val="Normal"/>
    <w:link w:val="SubtitleChar"/>
    <w:qFormat/>
    <w:rsid w:val="00C4652A"/>
    <w:pPr>
      <w:spacing w:after="60"/>
      <w:jc w:val="center"/>
      <w:outlineLvl w:val="1"/>
    </w:pPr>
    <w:rPr>
      <w:rFonts w:ascii="Calibri Light" w:hAnsi="Calibri Light"/>
      <w:sz w:val="24"/>
      <w:szCs w:val="24"/>
    </w:rPr>
  </w:style>
  <w:style w:type="character" w:customStyle="1" w:styleId="SubtitleChar">
    <w:name w:val="Subtitle Char"/>
    <w:link w:val="Subtitle"/>
    <w:rsid w:val="00C4652A"/>
    <w:rPr>
      <w:rFonts w:ascii="Calibri Light" w:hAnsi="Calibri Light"/>
      <w:sz w:val="24"/>
      <w:szCs w:val="24"/>
      <w:lang w:eastAsia="en-US"/>
    </w:rPr>
  </w:style>
  <w:style w:type="paragraph" w:styleId="TableofAuthorities">
    <w:name w:val="table of authorities"/>
    <w:basedOn w:val="Normal"/>
    <w:next w:val="Normal"/>
    <w:rsid w:val="00C4652A"/>
    <w:pPr>
      <w:ind w:left="200" w:hanging="200"/>
    </w:pPr>
  </w:style>
  <w:style w:type="paragraph" w:styleId="TableofFigures">
    <w:name w:val="table of figures"/>
    <w:basedOn w:val="Normal"/>
    <w:next w:val="Normal"/>
    <w:rsid w:val="00C4652A"/>
  </w:style>
  <w:style w:type="paragraph" w:styleId="Title">
    <w:name w:val="Title"/>
    <w:basedOn w:val="Normal"/>
    <w:next w:val="Normal"/>
    <w:link w:val="TitleChar"/>
    <w:qFormat/>
    <w:rsid w:val="00C465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4652A"/>
    <w:rPr>
      <w:rFonts w:ascii="Calibri Light" w:hAnsi="Calibri Light"/>
      <w:b/>
      <w:bCs/>
      <w:kern w:val="28"/>
      <w:sz w:val="32"/>
      <w:szCs w:val="32"/>
      <w:lang w:eastAsia="en-US"/>
    </w:rPr>
  </w:style>
  <w:style w:type="paragraph" w:styleId="TOAHeading">
    <w:name w:val="toa heading"/>
    <w:basedOn w:val="Normal"/>
    <w:next w:val="Normal"/>
    <w:rsid w:val="00C465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4652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F579B1-844A-4966-9340-8291AF92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18993</Words>
  <Characters>53374</Characters>
  <Application>Microsoft Office Word</Application>
  <DocSecurity>0</DocSecurity>
  <Lines>1442</Lines>
  <Paragraphs>916</Paragraphs>
  <ScaleCrop>false</ScaleCrop>
  <HeadingPairs>
    <vt:vector size="2" baseType="variant">
      <vt:variant>
        <vt:lpstr>Title</vt:lpstr>
      </vt:variant>
      <vt:variant>
        <vt:i4>1</vt:i4>
      </vt:variant>
    </vt:vector>
  </HeadingPairs>
  <TitlesOfParts>
    <vt:vector size="1" baseType="lpstr">
      <vt:lpstr>3GPP TS 35.232</vt:lpstr>
    </vt:vector>
  </TitlesOfParts>
  <Manager/>
  <Company/>
  <LinksUpToDate>false</LinksUpToDate>
  <CharactersWithSpaces>71451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35.232</dc:title>
  <dc:subject>Specification of the Tuak algorithm set: A second example algorithm set for the 3GPP authentication and key generation functions f1, f1*, f2, f3, f4, f5 and f5*; Document 2: Implementers test data (Release 19)</dc:subject>
  <dc:creator>MCC Support</dc:creator>
  <cp:keywords>GSM, UMTS, LTE, Security, Algorithm</cp:keywords>
  <dc:description/>
  <cp:lastModifiedBy>33.938_CR0003R1_(Rel-19)_FS_CryptoInv</cp:lastModifiedBy>
  <cp:revision>2</cp:revision>
  <dcterms:created xsi:type="dcterms:W3CDTF">2025-10-13T10:05:00Z</dcterms:created>
  <dcterms:modified xsi:type="dcterms:W3CDTF">2025-10-13T10:05:00Z</dcterms:modified>
</cp:coreProperties>
</file>