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29EAC1D6"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006643">
              <w:rPr>
                <w:noProof w:val="0"/>
              </w:rPr>
              <w:t>19.0.0</w:t>
            </w:r>
            <w:bookmarkEnd w:id="3"/>
            <w:r w:rsidR="00EB2486" w:rsidRPr="005B29E9">
              <w:rPr>
                <w:noProof w:val="0"/>
              </w:rPr>
              <w:t xml:space="preserve"> </w:t>
            </w:r>
            <w:r w:rsidRPr="005B29E9">
              <w:rPr>
                <w:noProof w:val="0"/>
                <w:sz w:val="32"/>
              </w:rPr>
              <w:t>(</w:t>
            </w:r>
            <w:bookmarkStart w:id="4" w:name="issueDate"/>
            <w:r w:rsidR="00006643">
              <w:rPr>
                <w:noProof w:val="0"/>
                <w:sz w:val="32"/>
              </w:rPr>
              <w:t>2025-03</w:t>
            </w:r>
            <w:bookmarkEnd w:id="4"/>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4F1FA751"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006643" w:rsidRPr="005B29E9">
              <w:rPr>
                <w:rStyle w:val="ZGSM"/>
              </w:rPr>
              <w:t>1</w:t>
            </w:r>
            <w:r w:rsidR="00006643">
              <w:rPr>
                <w:rStyle w:val="ZGSM"/>
              </w:rPr>
              <w:t>9</w:t>
            </w:r>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shd w:val="clear" w:color="auto" w:fill="auto"/>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4408882" r:id="rId10"/>
              </w:object>
            </w:r>
          </w:p>
        </w:tc>
        <w:tc>
          <w:tcPr>
            <w:tcW w:w="5540" w:type="dxa"/>
            <w:shd w:val="clear" w:color="auto" w:fill="auto"/>
          </w:tcPr>
          <w:p w14:paraId="26F08BD1" w14:textId="77777777" w:rsidR="00D82E6F" w:rsidRPr="005B29E9" w:rsidRDefault="00124256" w:rsidP="00D82E6F">
            <w:pPr>
              <w:jc w:val="right"/>
            </w:pPr>
            <w:bookmarkStart w:id="8" w:name="logos"/>
            <w:r>
              <w:pict w14:anchorId="07842277">
                <v:shape id="_x0000_i1026" type="#_x0000_t75" style="width:127.5pt;height:77.25pt">
                  <v:imagedata r:id="rId11"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37D1F579"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B03750">
              <w:rPr>
                <w:sz w:val="18"/>
              </w:rPr>
              <w:t>5</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7046E611" w14:textId="1BE2A10D" w:rsidR="002A2884" w:rsidRDefault="00C458EC">
      <w:pPr>
        <w:pStyle w:val="TOC1"/>
        <w:rPr>
          <w:rFonts w:ascii="Calibri" w:eastAsia="DengXian" w:hAnsi="Calibri"/>
          <w:noProof/>
          <w:kern w:val="2"/>
          <w:sz w:val="24"/>
          <w:szCs w:val="24"/>
          <w:lang w:eastAsia="en-GB"/>
        </w:rPr>
      </w:pPr>
      <w:r>
        <w:rPr>
          <w:noProof/>
        </w:rPr>
        <w:fldChar w:fldCharType="begin" w:fldLock="1"/>
      </w:r>
      <w:r>
        <w:instrText xml:space="preserve"> TOC \o \w "1-9"</w:instrText>
      </w:r>
      <w:r>
        <w:rPr>
          <w:noProof/>
        </w:rPr>
        <w:fldChar w:fldCharType="separate"/>
      </w:r>
      <w:r w:rsidR="002A2884">
        <w:rPr>
          <w:noProof/>
        </w:rPr>
        <w:t>Foreword</w:t>
      </w:r>
      <w:r w:rsidR="002A2884">
        <w:rPr>
          <w:noProof/>
        </w:rPr>
        <w:tab/>
      </w:r>
      <w:r w:rsidR="002A2884">
        <w:rPr>
          <w:noProof/>
        </w:rPr>
        <w:fldChar w:fldCharType="begin" w:fldLock="1"/>
      </w:r>
      <w:r w:rsidR="002A2884">
        <w:rPr>
          <w:noProof/>
        </w:rPr>
        <w:instrText xml:space="preserve"> PAGEREF _Toc193472411 \h </w:instrText>
      </w:r>
      <w:r w:rsidR="002A2884">
        <w:rPr>
          <w:noProof/>
        </w:rPr>
      </w:r>
      <w:r w:rsidR="002A2884">
        <w:rPr>
          <w:noProof/>
        </w:rPr>
        <w:fldChar w:fldCharType="separate"/>
      </w:r>
      <w:r w:rsidR="002A2884">
        <w:rPr>
          <w:noProof/>
        </w:rPr>
        <w:t>7</w:t>
      </w:r>
      <w:r w:rsidR="002A2884">
        <w:rPr>
          <w:noProof/>
        </w:rPr>
        <w:fldChar w:fldCharType="end"/>
      </w:r>
    </w:p>
    <w:p w14:paraId="6AF51D73" w14:textId="396FF3EB" w:rsidR="002A2884" w:rsidRDefault="002A2884">
      <w:pPr>
        <w:pStyle w:val="TOC1"/>
        <w:rPr>
          <w:rFonts w:ascii="Calibri" w:eastAsia="DengXian"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_Toc193472412 \h </w:instrText>
      </w:r>
      <w:r>
        <w:rPr>
          <w:noProof/>
        </w:rPr>
      </w:r>
      <w:r>
        <w:rPr>
          <w:noProof/>
        </w:rPr>
        <w:fldChar w:fldCharType="separate"/>
      </w:r>
      <w:r>
        <w:rPr>
          <w:noProof/>
        </w:rPr>
        <w:t>9</w:t>
      </w:r>
      <w:r>
        <w:rPr>
          <w:noProof/>
        </w:rPr>
        <w:fldChar w:fldCharType="end"/>
      </w:r>
    </w:p>
    <w:p w14:paraId="5877A79B" w14:textId="24610123" w:rsidR="002A2884" w:rsidRDefault="002A2884">
      <w:pPr>
        <w:pStyle w:val="TOC1"/>
        <w:rPr>
          <w:rFonts w:ascii="Calibri" w:eastAsia="DengXian"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_Toc193472413 \h </w:instrText>
      </w:r>
      <w:r>
        <w:rPr>
          <w:noProof/>
        </w:rPr>
      </w:r>
      <w:r>
        <w:rPr>
          <w:noProof/>
        </w:rPr>
        <w:fldChar w:fldCharType="separate"/>
      </w:r>
      <w:r>
        <w:rPr>
          <w:noProof/>
        </w:rPr>
        <w:t>9</w:t>
      </w:r>
      <w:r>
        <w:rPr>
          <w:noProof/>
        </w:rPr>
        <w:fldChar w:fldCharType="end"/>
      </w:r>
    </w:p>
    <w:p w14:paraId="0165D5A1" w14:textId="4B8C8DAF" w:rsidR="002A2884" w:rsidRDefault="002A2884">
      <w:pPr>
        <w:pStyle w:val="TOC1"/>
        <w:rPr>
          <w:rFonts w:ascii="Calibri" w:eastAsia="DengXian"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_Toc193472414 \h </w:instrText>
      </w:r>
      <w:r>
        <w:rPr>
          <w:noProof/>
        </w:rPr>
      </w:r>
      <w:r>
        <w:rPr>
          <w:noProof/>
        </w:rPr>
        <w:fldChar w:fldCharType="separate"/>
      </w:r>
      <w:r>
        <w:rPr>
          <w:noProof/>
        </w:rPr>
        <w:t>10</w:t>
      </w:r>
      <w:r>
        <w:rPr>
          <w:noProof/>
        </w:rPr>
        <w:fldChar w:fldCharType="end"/>
      </w:r>
    </w:p>
    <w:p w14:paraId="3AC13FAE" w14:textId="197C60B3" w:rsidR="002A2884" w:rsidRDefault="002A2884">
      <w:pPr>
        <w:pStyle w:val="TOC2"/>
        <w:rPr>
          <w:rFonts w:ascii="Calibri" w:eastAsia="DengXian"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_Toc193472415 \h </w:instrText>
      </w:r>
      <w:r>
        <w:rPr>
          <w:noProof/>
        </w:rPr>
      </w:r>
      <w:r>
        <w:rPr>
          <w:noProof/>
        </w:rPr>
        <w:fldChar w:fldCharType="separate"/>
      </w:r>
      <w:r>
        <w:rPr>
          <w:noProof/>
        </w:rPr>
        <w:t>10</w:t>
      </w:r>
      <w:r>
        <w:rPr>
          <w:noProof/>
        </w:rPr>
        <w:fldChar w:fldCharType="end"/>
      </w:r>
    </w:p>
    <w:p w14:paraId="22B4C6E9" w14:textId="757B0517" w:rsidR="002A2884" w:rsidRDefault="002A2884">
      <w:pPr>
        <w:pStyle w:val="TOC2"/>
        <w:rPr>
          <w:rFonts w:ascii="Calibri" w:eastAsia="DengXian" w:hAnsi="Calibri"/>
          <w:noProof/>
          <w:kern w:val="2"/>
          <w:sz w:val="24"/>
          <w:szCs w:val="24"/>
          <w:lang w:eastAsia="en-GB"/>
        </w:rPr>
      </w:pPr>
      <w:r w:rsidRPr="002A2884">
        <w:rPr>
          <w:noProof/>
        </w:rPr>
        <w:t>3.</w:t>
      </w:r>
      <w:r w:rsidRPr="002A2884">
        <w:rPr>
          <w:noProof/>
          <w:lang w:eastAsia="zh-CN"/>
        </w:rPr>
        <w:t>2</w:t>
      </w:r>
      <w:r w:rsidRPr="002A2884">
        <w:rPr>
          <w:noProof/>
        </w:rPr>
        <w:tab/>
        <w:t>Symbols</w:t>
      </w:r>
      <w:r>
        <w:rPr>
          <w:noProof/>
        </w:rPr>
        <w:tab/>
      </w:r>
      <w:r>
        <w:rPr>
          <w:noProof/>
        </w:rPr>
        <w:fldChar w:fldCharType="begin" w:fldLock="1"/>
      </w:r>
      <w:r>
        <w:rPr>
          <w:noProof/>
        </w:rPr>
        <w:instrText xml:space="preserve"> PAGEREF _Toc193472416 \h </w:instrText>
      </w:r>
      <w:r>
        <w:rPr>
          <w:noProof/>
        </w:rPr>
      </w:r>
      <w:r>
        <w:rPr>
          <w:noProof/>
        </w:rPr>
        <w:fldChar w:fldCharType="separate"/>
      </w:r>
      <w:r>
        <w:rPr>
          <w:noProof/>
        </w:rPr>
        <w:t>10</w:t>
      </w:r>
      <w:r>
        <w:rPr>
          <w:noProof/>
        </w:rPr>
        <w:fldChar w:fldCharType="end"/>
      </w:r>
    </w:p>
    <w:p w14:paraId="0C3FAFA4" w14:textId="656A5592" w:rsidR="002A2884" w:rsidRDefault="002A2884">
      <w:pPr>
        <w:pStyle w:val="TOC2"/>
        <w:rPr>
          <w:rFonts w:ascii="Calibri" w:eastAsia="DengXian"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_Toc193472417 \h </w:instrText>
      </w:r>
      <w:r>
        <w:rPr>
          <w:noProof/>
        </w:rPr>
      </w:r>
      <w:r>
        <w:rPr>
          <w:noProof/>
        </w:rPr>
        <w:fldChar w:fldCharType="separate"/>
      </w:r>
      <w:r>
        <w:rPr>
          <w:noProof/>
        </w:rPr>
        <w:t>10</w:t>
      </w:r>
      <w:r>
        <w:rPr>
          <w:noProof/>
        </w:rPr>
        <w:fldChar w:fldCharType="end"/>
      </w:r>
    </w:p>
    <w:p w14:paraId="0241D5A3" w14:textId="5A62C553" w:rsidR="002A2884" w:rsidRDefault="002A2884">
      <w:pPr>
        <w:pStyle w:val="TOC1"/>
        <w:rPr>
          <w:rFonts w:ascii="Calibri" w:eastAsia="DengXian" w:hAnsi="Calibri"/>
          <w:noProof/>
          <w:kern w:val="2"/>
          <w:sz w:val="24"/>
          <w:szCs w:val="24"/>
          <w:lang w:eastAsia="en-GB"/>
        </w:rPr>
      </w:pPr>
      <w:r>
        <w:rPr>
          <w:noProof/>
        </w:rPr>
        <w:t>4</w:t>
      </w:r>
      <w:r>
        <w:rPr>
          <w:noProof/>
        </w:rPr>
        <w:tab/>
        <w:t>Overview</w:t>
      </w:r>
      <w:r>
        <w:rPr>
          <w:noProof/>
        </w:rPr>
        <w:tab/>
      </w:r>
      <w:r>
        <w:rPr>
          <w:noProof/>
        </w:rPr>
        <w:fldChar w:fldCharType="begin" w:fldLock="1"/>
      </w:r>
      <w:r>
        <w:rPr>
          <w:noProof/>
        </w:rPr>
        <w:instrText xml:space="preserve"> PAGEREF _Toc193472418 \h </w:instrText>
      </w:r>
      <w:r>
        <w:rPr>
          <w:noProof/>
        </w:rPr>
      </w:r>
      <w:r>
        <w:rPr>
          <w:noProof/>
        </w:rPr>
        <w:fldChar w:fldCharType="separate"/>
      </w:r>
      <w:r>
        <w:rPr>
          <w:noProof/>
        </w:rPr>
        <w:t>11</w:t>
      </w:r>
      <w:r>
        <w:rPr>
          <w:noProof/>
        </w:rPr>
        <w:fldChar w:fldCharType="end"/>
      </w:r>
    </w:p>
    <w:p w14:paraId="32AD8464" w14:textId="102FEE2C" w:rsidR="002A2884" w:rsidRDefault="002A2884">
      <w:pPr>
        <w:pStyle w:val="TOC2"/>
        <w:rPr>
          <w:rFonts w:ascii="Calibri" w:eastAsia="DengXian" w:hAnsi="Calibri"/>
          <w:noProof/>
          <w:kern w:val="2"/>
          <w:sz w:val="24"/>
          <w:szCs w:val="24"/>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_Toc193472419 \h </w:instrText>
      </w:r>
      <w:r>
        <w:rPr>
          <w:noProof/>
        </w:rPr>
      </w:r>
      <w:r>
        <w:rPr>
          <w:noProof/>
        </w:rPr>
        <w:fldChar w:fldCharType="separate"/>
      </w:r>
      <w:r>
        <w:rPr>
          <w:noProof/>
        </w:rPr>
        <w:t>11</w:t>
      </w:r>
      <w:r>
        <w:rPr>
          <w:noProof/>
        </w:rPr>
        <w:fldChar w:fldCharType="end"/>
      </w:r>
    </w:p>
    <w:p w14:paraId="45BCB052" w14:textId="1FCC3CC5" w:rsidR="002A2884" w:rsidRDefault="002A2884">
      <w:pPr>
        <w:pStyle w:val="TOC2"/>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_Toc193472420 \h </w:instrText>
      </w:r>
      <w:r>
        <w:rPr>
          <w:noProof/>
        </w:rPr>
      </w:r>
      <w:r>
        <w:rPr>
          <w:noProof/>
        </w:rPr>
        <w:fldChar w:fldCharType="separate"/>
      </w:r>
      <w:r>
        <w:rPr>
          <w:noProof/>
        </w:rPr>
        <w:t>11</w:t>
      </w:r>
      <w:r>
        <w:rPr>
          <w:noProof/>
        </w:rPr>
        <w:fldChar w:fldCharType="end"/>
      </w:r>
    </w:p>
    <w:p w14:paraId="72C508E9" w14:textId="476EDB9E" w:rsidR="002A2884" w:rsidRDefault="002A2884">
      <w:pPr>
        <w:pStyle w:val="TOC3"/>
        <w:rPr>
          <w:rFonts w:ascii="Calibri" w:eastAsia="DengXian" w:hAnsi="Calibri"/>
          <w:noProof/>
          <w:kern w:val="2"/>
          <w:sz w:val="24"/>
          <w:szCs w:val="24"/>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_Toc193472421 \h </w:instrText>
      </w:r>
      <w:r>
        <w:rPr>
          <w:noProof/>
        </w:rPr>
      </w:r>
      <w:r>
        <w:rPr>
          <w:noProof/>
        </w:rPr>
        <w:fldChar w:fldCharType="separate"/>
      </w:r>
      <w:r>
        <w:rPr>
          <w:noProof/>
        </w:rPr>
        <w:t>11</w:t>
      </w:r>
      <w:r>
        <w:rPr>
          <w:noProof/>
        </w:rPr>
        <w:fldChar w:fldCharType="end"/>
      </w:r>
    </w:p>
    <w:p w14:paraId="0BF3CBA8" w14:textId="7957B92F" w:rsidR="002A2884" w:rsidRDefault="002A28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_Toc193472422 \h </w:instrText>
      </w:r>
      <w:r>
        <w:rPr>
          <w:noProof/>
        </w:rPr>
      </w:r>
      <w:r>
        <w:rPr>
          <w:noProof/>
        </w:rPr>
        <w:fldChar w:fldCharType="separate"/>
      </w:r>
      <w:r>
        <w:rPr>
          <w:noProof/>
        </w:rPr>
        <w:t>11</w:t>
      </w:r>
      <w:r>
        <w:rPr>
          <w:noProof/>
        </w:rPr>
        <w:fldChar w:fldCharType="end"/>
      </w:r>
    </w:p>
    <w:p w14:paraId="22D8ACFF" w14:textId="6ADB39D8" w:rsidR="002A2884" w:rsidRDefault="002A28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_Toc193472423 \h </w:instrText>
      </w:r>
      <w:r>
        <w:rPr>
          <w:noProof/>
        </w:rPr>
      </w:r>
      <w:r>
        <w:rPr>
          <w:noProof/>
        </w:rPr>
        <w:fldChar w:fldCharType="separate"/>
      </w:r>
      <w:r>
        <w:rPr>
          <w:noProof/>
        </w:rPr>
        <w:t>11</w:t>
      </w:r>
      <w:r>
        <w:rPr>
          <w:noProof/>
        </w:rPr>
        <w:fldChar w:fldCharType="end"/>
      </w:r>
    </w:p>
    <w:p w14:paraId="6D71789E" w14:textId="66C64609" w:rsidR="002A2884" w:rsidRDefault="002A28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FB63B9">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_Toc193472424 \h </w:instrText>
      </w:r>
      <w:r>
        <w:rPr>
          <w:noProof/>
        </w:rPr>
      </w:r>
      <w:r>
        <w:rPr>
          <w:noProof/>
        </w:rPr>
        <w:fldChar w:fldCharType="separate"/>
      </w:r>
      <w:r>
        <w:rPr>
          <w:noProof/>
        </w:rPr>
        <w:t>12</w:t>
      </w:r>
      <w:r>
        <w:rPr>
          <w:noProof/>
        </w:rPr>
        <w:fldChar w:fldCharType="end"/>
      </w:r>
    </w:p>
    <w:p w14:paraId="352D3844" w14:textId="24C4BC7D" w:rsidR="002A2884" w:rsidRDefault="002A2884">
      <w:pPr>
        <w:pStyle w:val="TOC3"/>
        <w:rPr>
          <w:rFonts w:ascii="Calibri" w:eastAsia="DengXian" w:hAnsi="Calibri"/>
          <w:noProof/>
          <w:kern w:val="2"/>
          <w:sz w:val="24"/>
          <w:szCs w:val="24"/>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_Toc193472425 \h </w:instrText>
      </w:r>
      <w:r>
        <w:rPr>
          <w:noProof/>
        </w:rPr>
      </w:r>
      <w:r>
        <w:rPr>
          <w:noProof/>
        </w:rPr>
        <w:fldChar w:fldCharType="separate"/>
      </w:r>
      <w:r>
        <w:rPr>
          <w:noProof/>
        </w:rPr>
        <w:t>13</w:t>
      </w:r>
      <w:r>
        <w:rPr>
          <w:noProof/>
        </w:rPr>
        <w:fldChar w:fldCharType="end"/>
      </w:r>
    </w:p>
    <w:p w14:paraId="22D44DB7" w14:textId="19D9DA33" w:rsidR="002A2884" w:rsidRDefault="002A2884">
      <w:pPr>
        <w:pStyle w:val="TOC1"/>
        <w:rPr>
          <w:rFonts w:ascii="Calibri" w:eastAsia="DengXian" w:hAnsi="Calibri"/>
          <w:noProof/>
          <w:kern w:val="2"/>
          <w:sz w:val="24"/>
          <w:szCs w:val="24"/>
          <w:lang w:eastAsia="en-GB"/>
        </w:rPr>
      </w:pPr>
      <w:r>
        <w:rPr>
          <w:noProof/>
        </w:rPr>
        <w:t>5</w:t>
      </w:r>
      <w:r>
        <w:rPr>
          <w:noProof/>
        </w:rPr>
        <w:tab/>
        <w:t>Common security procedures</w:t>
      </w:r>
      <w:r>
        <w:rPr>
          <w:noProof/>
        </w:rPr>
        <w:tab/>
      </w:r>
      <w:r>
        <w:rPr>
          <w:noProof/>
        </w:rPr>
        <w:fldChar w:fldCharType="begin" w:fldLock="1"/>
      </w:r>
      <w:r>
        <w:rPr>
          <w:noProof/>
        </w:rPr>
        <w:instrText xml:space="preserve"> PAGEREF _Toc193472426 \h </w:instrText>
      </w:r>
      <w:r>
        <w:rPr>
          <w:noProof/>
        </w:rPr>
      </w:r>
      <w:r>
        <w:rPr>
          <w:noProof/>
        </w:rPr>
        <w:fldChar w:fldCharType="separate"/>
      </w:r>
      <w:r>
        <w:rPr>
          <w:noProof/>
        </w:rPr>
        <w:t>13</w:t>
      </w:r>
      <w:r>
        <w:rPr>
          <w:noProof/>
        </w:rPr>
        <w:fldChar w:fldCharType="end"/>
      </w:r>
    </w:p>
    <w:p w14:paraId="45B6241F" w14:textId="65F21201" w:rsidR="002A2884" w:rsidRDefault="002A2884">
      <w:pPr>
        <w:pStyle w:val="TOC2"/>
        <w:rPr>
          <w:rFonts w:ascii="Calibri" w:eastAsia="DengXian" w:hAnsi="Calibri"/>
          <w:noProof/>
          <w:kern w:val="2"/>
          <w:sz w:val="24"/>
          <w:szCs w:val="24"/>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_Toc193472427 \h </w:instrText>
      </w:r>
      <w:r>
        <w:rPr>
          <w:noProof/>
        </w:rPr>
      </w:r>
      <w:r>
        <w:rPr>
          <w:noProof/>
        </w:rPr>
        <w:fldChar w:fldCharType="separate"/>
      </w:r>
      <w:r>
        <w:rPr>
          <w:noProof/>
        </w:rPr>
        <w:t>13</w:t>
      </w:r>
      <w:r>
        <w:rPr>
          <w:noProof/>
        </w:rPr>
        <w:fldChar w:fldCharType="end"/>
      </w:r>
    </w:p>
    <w:p w14:paraId="77948D67" w14:textId="206D7965" w:rsidR="002A2884" w:rsidRDefault="002A2884">
      <w:pPr>
        <w:pStyle w:val="TOC2"/>
        <w:rPr>
          <w:rFonts w:ascii="Calibri" w:eastAsia="DengXian" w:hAnsi="Calibri"/>
          <w:noProof/>
          <w:kern w:val="2"/>
          <w:sz w:val="24"/>
          <w:szCs w:val="24"/>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_Toc193472428 \h </w:instrText>
      </w:r>
      <w:r>
        <w:rPr>
          <w:noProof/>
        </w:rPr>
      </w:r>
      <w:r>
        <w:rPr>
          <w:noProof/>
        </w:rPr>
        <w:fldChar w:fldCharType="separate"/>
      </w:r>
      <w:r>
        <w:rPr>
          <w:noProof/>
        </w:rPr>
        <w:t>13</w:t>
      </w:r>
      <w:r>
        <w:rPr>
          <w:noProof/>
        </w:rPr>
        <w:fldChar w:fldCharType="end"/>
      </w:r>
    </w:p>
    <w:p w14:paraId="1901A7F3" w14:textId="6EDFAFF6" w:rsidR="002A2884" w:rsidRDefault="002A2884">
      <w:pPr>
        <w:pStyle w:val="TOC3"/>
        <w:rPr>
          <w:rFonts w:ascii="Calibri" w:eastAsia="DengXian" w:hAnsi="Calibri"/>
          <w:noProof/>
          <w:kern w:val="2"/>
          <w:sz w:val="24"/>
          <w:szCs w:val="24"/>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_Toc193472429 \h </w:instrText>
      </w:r>
      <w:r>
        <w:rPr>
          <w:noProof/>
        </w:rPr>
      </w:r>
      <w:r>
        <w:rPr>
          <w:noProof/>
        </w:rPr>
        <w:fldChar w:fldCharType="separate"/>
      </w:r>
      <w:r>
        <w:rPr>
          <w:noProof/>
        </w:rPr>
        <w:t>13</w:t>
      </w:r>
      <w:r>
        <w:rPr>
          <w:noProof/>
        </w:rPr>
        <w:fldChar w:fldCharType="end"/>
      </w:r>
    </w:p>
    <w:p w14:paraId="6F94CEBF" w14:textId="123CD903" w:rsidR="002A2884" w:rsidRDefault="002A2884">
      <w:pPr>
        <w:pStyle w:val="TOC3"/>
        <w:rPr>
          <w:rFonts w:ascii="Calibri" w:eastAsia="DengXian" w:hAnsi="Calibri"/>
          <w:noProof/>
          <w:kern w:val="2"/>
          <w:sz w:val="24"/>
          <w:szCs w:val="24"/>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_Toc193472430 \h </w:instrText>
      </w:r>
      <w:r>
        <w:rPr>
          <w:noProof/>
        </w:rPr>
      </w:r>
      <w:r>
        <w:rPr>
          <w:noProof/>
        </w:rPr>
        <w:fldChar w:fldCharType="separate"/>
      </w:r>
      <w:r>
        <w:rPr>
          <w:noProof/>
        </w:rPr>
        <w:t>14</w:t>
      </w:r>
      <w:r>
        <w:rPr>
          <w:noProof/>
        </w:rPr>
        <w:fldChar w:fldCharType="end"/>
      </w:r>
    </w:p>
    <w:p w14:paraId="3ACC5B71" w14:textId="507DBF42"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_Toc193472431 \h </w:instrText>
      </w:r>
      <w:r>
        <w:rPr>
          <w:noProof/>
        </w:rPr>
      </w:r>
      <w:r>
        <w:rPr>
          <w:noProof/>
        </w:rPr>
        <w:fldChar w:fldCharType="separate"/>
      </w:r>
      <w:r>
        <w:rPr>
          <w:noProof/>
        </w:rPr>
        <w:t>14</w:t>
      </w:r>
      <w:r>
        <w:rPr>
          <w:noProof/>
        </w:rPr>
        <w:fldChar w:fldCharType="end"/>
      </w:r>
    </w:p>
    <w:p w14:paraId="4CDCC0D0" w14:textId="64C4DB97"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_Toc193472432 \h </w:instrText>
      </w:r>
      <w:r>
        <w:rPr>
          <w:noProof/>
        </w:rPr>
      </w:r>
      <w:r>
        <w:rPr>
          <w:noProof/>
        </w:rPr>
        <w:fldChar w:fldCharType="separate"/>
      </w:r>
      <w:r>
        <w:rPr>
          <w:noProof/>
        </w:rPr>
        <w:t>14</w:t>
      </w:r>
      <w:r>
        <w:rPr>
          <w:noProof/>
        </w:rPr>
        <w:fldChar w:fldCharType="end"/>
      </w:r>
    </w:p>
    <w:p w14:paraId="4BDDBF55" w14:textId="4BDA1723"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_Toc193472433 \h </w:instrText>
      </w:r>
      <w:r>
        <w:rPr>
          <w:noProof/>
        </w:rPr>
      </w:r>
      <w:r>
        <w:rPr>
          <w:noProof/>
        </w:rPr>
        <w:fldChar w:fldCharType="separate"/>
      </w:r>
      <w:r>
        <w:rPr>
          <w:noProof/>
        </w:rPr>
        <w:t>14</w:t>
      </w:r>
      <w:r>
        <w:rPr>
          <w:noProof/>
        </w:rPr>
        <w:fldChar w:fldCharType="end"/>
      </w:r>
    </w:p>
    <w:p w14:paraId="1501FC91" w14:textId="6ED27942" w:rsidR="002A2884" w:rsidRDefault="002A28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_Toc193472434 \h </w:instrText>
      </w:r>
      <w:r>
        <w:rPr>
          <w:noProof/>
        </w:rPr>
      </w:r>
      <w:r>
        <w:rPr>
          <w:noProof/>
        </w:rPr>
        <w:fldChar w:fldCharType="separate"/>
      </w:r>
      <w:r>
        <w:rPr>
          <w:noProof/>
        </w:rPr>
        <w:t>14</w:t>
      </w:r>
      <w:r>
        <w:rPr>
          <w:noProof/>
        </w:rPr>
        <w:fldChar w:fldCharType="end"/>
      </w:r>
    </w:p>
    <w:p w14:paraId="0843149B" w14:textId="7F2FCE43"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_Toc193472435 \h </w:instrText>
      </w:r>
      <w:r>
        <w:rPr>
          <w:noProof/>
        </w:rPr>
      </w:r>
      <w:r>
        <w:rPr>
          <w:noProof/>
        </w:rPr>
        <w:fldChar w:fldCharType="separate"/>
      </w:r>
      <w:r>
        <w:rPr>
          <w:noProof/>
        </w:rPr>
        <w:t>14</w:t>
      </w:r>
      <w:r>
        <w:rPr>
          <w:noProof/>
        </w:rPr>
        <w:fldChar w:fldCharType="end"/>
      </w:r>
    </w:p>
    <w:p w14:paraId="107A2E31" w14:textId="061AC3E4"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_Toc193472436 \h </w:instrText>
      </w:r>
      <w:r>
        <w:rPr>
          <w:noProof/>
        </w:rPr>
      </w:r>
      <w:r>
        <w:rPr>
          <w:noProof/>
        </w:rPr>
        <w:fldChar w:fldCharType="separate"/>
      </w:r>
      <w:r>
        <w:rPr>
          <w:noProof/>
        </w:rPr>
        <w:t>14</w:t>
      </w:r>
      <w:r>
        <w:rPr>
          <w:noProof/>
        </w:rPr>
        <w:fldChar w:fldCharType="end"/>
      </w:r>
    </w:p>
    <w:p w14:paraId="3A4AC3E6" w14:textId="6F46EF17"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_Toc193472437 \h </w:instrText>
      </w:r>
      <w:r>
        <w:rPr>
          <w:noProof/>
        </w:rPr>
      </w:r>
      <w:r>
        <w:rPr>
          <w:noProof/>
        </w:rPr>
        <w:fldChar w:fldCharType="separate"/>
      </w:r>
      <w:r>
        <w:rPr>
          <w:noProof/>
        </w:rPr>
        <w:t>14</w:t>
      </w:r>
      <w:r>
        <w:rPr>
          <w:noProof/>
        </w:rPr>
        <w:fldChar w:fldCharType="end"/>
      </w:r>
    </w:p>
    <w:p w14:paraId="614A2DF0" w14:textId="3D6D93B6"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_Toc193472438 \h </w:instrText>
      </w:r>
      <w:r>
        <w:rPr>
          <w:noProof/>
        </w:rPr>
      </w:r>
      <w:r>
        <w:rPr>
          <w:noProof/>
        </w:rPr>
        <w:fldChar w:fldCharType="separate"/>
      </w:r>
      <w:r>
        <w:rPr>
          <w:noProof/>
        </w:rPr>
        <w:t>14</w:t>
      </w:r>
      <w:r>
        <w:rPr>
          <w:noProof/>
        </w:rPr>
        <w:fldChar w:fldCharType="end"/>
      </w:r>
    </w:p>
    <w:p w14:paraId="75D132CA" w14:textId="1EFF2C6C"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_Toc193472439 \h </w:instrText>
      </w:r>
      <w:r>
        <w:rPr>
          <w:noProof/>
        </w:rPr>
      </w:r>
      <w:r>
        <w:rPr>
          <w:noProof/>
        </w:rPr>
        <w:fldChar w:fldCharType="separate"/>
      </w:r>
      <w:r>
        <w:rPr>
          <w:noProof/>
        </w:rPr>
        <w:t>15</w:t>
      </w:r>
      <w:r>
        <w:rPr>
          <w:noProof/>
        </w:rPr>
        <w:fldChar w:fldCharType="end"/>
      </w:r>
    </w:p>
    <w:p w14:paraId="75967115" w14:textId="718423AA"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_Toc193472440 \h </w:instrText>
      </w:r>
      <w:r>
        <w:rPr>
          <w:noProof/>
        </w:rPr>
      </w:r>
      <w:r>
        <w:rPr>
          <w:noProof/>
        </w:rPr>
        <w:fldChar w:fldCharType="separate"/>
      </w:r>
      <w:r>
        <w:rPr>
          <w:noProof/>
        </w:rPr>
        <w:t>15</w:t>
      </w:r>
      <w:r>
        <w:rPr>
          <w:noProof/>
        </w:rPr>
        <w:fldChar w:fldCharType="end"/>
      </w:r>
    </w:p>
    <w:p w14:paraId="277D1CA7" w14:textId="2D816260" w:rsidR="002A2884" w:rsidRDefault="002A28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_Toc193472441 \h </w:instrText>
      </w:r>
      <w:r>
        <w:rPr>
          <w:noProof/>
        </w:rPr>
      </w:r>
      <w:r>
        <w:rPr>
          <w:noProof/>
        </w:rPr>
        <w:fldChar w:fldCharType="separate"/>
      </w:r>
      <w:r>
        <w:rPr>
          <w:noProof/>
        </w:rPr>
        <w:t>15</w:t>
      </w:r>
      <w:r>
        <w:rPr>
          <w:noProof/>
        </w:rPr>
        <w:fldChar w:fldCharType="end"/>
      </w:r>
    </w:p>
    <w:p w14:paraId="05C10D69" w14:textId="7D80C244"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_Toc193472442 \h </w:instrText>
      </w:r>
      <w:r>
        <w:rPr>
          <w:noProof/>
        </w:rPr>
      </w:r>
      <w:r>
        <w:rPr>
          <w:noProof/>
        </w:rPr>
        <w:fldChar w:fldCharType="separate"/>
      </w:r>
      <w:r>
        <w:rPr>
          <w:noProof/>
        </w:rPr>
        <w:t>15</w:t>
      </w:r>
      <w:r>
        <w:rPr>
          <w:noProof/>
        </w:rPr>
        <w:fldChar w:fldCharType="end"/>
      </w:r>
    </w:p>
    <w:p w14:paraId="5A2C2758" w14:textId="428CCF4F"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_Toc193472443 \h </w:instrText>
      </w:r>
      <w:r>
        <w:rPr>
          <w:noProof/>
        </w:rPr>
      </w:r>
      <w:r>
        <w:rPr>
          <w:noProof/>
        </w:rPr>
        <w:fldChar w:fldCharType="separate"/>
      </w:r>
      <w:r>
        <w:rPr>
          <w:noProof/>
        </w:rPr>
        <w:t>15</w:t>
      </w:r>
      <w:r>
        <w:rPr>
          <w:noProof/>
        </w:rPr>
        <w:fldChar w:fldCharType="end"/>
      </w:r>
    </w:p>
    <w:p w14:paraId="6AEE4FA1" w14:textId="05A105F2" w:rsidR="002A2884" w:rsidRDefault="002A28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_Toc193472444 \h </w:instrText>
      </w:r>
      <w:r>
        <w:rPr>
          <w:noProof/>
        </w:rPr>
      </w:r>
      <w:r>
        <w:rPr>
          <w:noProof/>
        </w:rPr>
        <w:fldChar w:fldCharType="separate"/>
      </w:r>
      <w:r>
        <w:rPr>
          <w:noProof/>
        </w:rPr>
        <w:t>15</w:t>
      </w:r>
      <w:r>
        <w:rPr>
          <w:noProof/>
        </w:rPr>
        <w:fldChar w:fldCharType="end"/>
      </w:r>
    </w:p>
    <w:p w14:paraId="5371CC92" w14:textId="720410F1" w:rsidR="002A2884" w:rsidRDefault="002A2884">
      <w:pPr>
        <w:pStyle w:val="TOC4"/>
        <w:rPr>
          <w:rFonts w:ascii="Calibri" w:eastAsia="DengXian" w:hAnsi="Calibri"/>
          <w:noProof/>
          <w:kern w:val="2"/>
          <w:sz w:val="24"/>
          <w:szCs w:val="24"/>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_Toc193472445 \h </w:instrText>
      </w:r>
      <w:r>
        <w:rPr>
          <w:noProof/>
        </w:rPr>
      </w:r>
      <w:r>
        <w:rPr>
          <w:noProof/>
        </w:rPr>
        <w:fldChar w:fldCharType="separate"/>
      </w:r>
      <w:r>
        <w:rPr>
          <w:noProof/>
        </w:rPr>
        <w:t>15</w:t>
      </w:r>
      <w:r>
        <w:rPr>
          <w:noProof/>
        </w:rPr>
        <w:fldChar w:fldCharType="end"/>
      </w:r>
    </w:p>
    <w:p w14:paraId="4FC1EB42" w14:textId="65D5A8F5" w:rsidR="002A2884" w:rsidRDefault="002A2884">
      <w:pPr>
        <w:pStyle w:val="TOC4"/>
        <w:rPr>
          <w:rFonts w:ascii="Calibri" w:eastAsia="DengXian" w:hAnsi="Calibri"/>
          <w:noProof/>
          <w:kern w:val="2"/>
          <w:sz w:val="24"/>
          <w:szCs w:val="24"/>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_Toc193472446 \h </w:instrText>
      </w:r>
      <w:r>
        <w:rPr>
          <w:noProof/>
        </w:rPr>
      </w:r>
      <w:r>
        <w:rPr>
          <w:noProof/>
        </w:rPr>
        <w:fldChar w:fldCharType="separate"/>
      </w:r>
      <w:r>
        <w:rPr>
          <w:noProof/>
        </w:rPr>
        <w:t>15</w:t>
      </w:r>
      <w:r>
        <w:rPr>
          <w:noProof/>
        </w:rPr>
        <w:fldChar w:fldCharType="end"/>
      </w:r>
    </w:p>
    <w:p w14:paraId="5D6B243B" w14:textId="1A6ADEE1"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_Toc193472447 \h </w:instrText>
      </w:r>
      <w:r>
        <w:rPr>
          <w:noProof/>
        </w:rPr>
      </w:r>
      <w:r>
        <w:rPr>
          <w:noProof/>
        </w:rPr>
        <w:fldChar w:fldCharType="separate"/>
      </w:r>
      <w:r>
        <w:rPr>
          <w:noProof/>
        </w:rPr>
        <w:t>16</w:t>
      </w:r>
      <w:r>
        <w:rPr>
          <w:noProof/>
        </w:rPr>
        <w:fldChar w:fldCharType="end"/>
      </w:r>
    </w:p>
    <w:p w14:paraId="7259E2CB" w14:textId="0822C90F" w:rsidR="002A2884" w:rsidRDefault="002A28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_Toc193472448 \h </w:instrText>
      </w:r>
      <w:r>
        <w:rPr>
          <w:noProof/>
        </w:rPr>
      </w:r>
      <w:r>
        <w:rPr>
          <w:noProof/>
        </w:rPr>
        <w:fldChar w:fldCharType="separate"/>
      </w:r>
      <w:r>
        <w:rPr>
          <w:noProof/>
        </w:rPr>
        <w:t>16</w:t>
      </w:r>
      <w:r>
        <w:rPr>
          <w:noProof/>
        </w:rPr>
        <w:fldChar w:fldCharType="end"/>
      </w:r>
    </w:p>
    <w:p w14:paraId="7D5E6D25" w14:textId="410F4AD7" w:rsidR="002A2884" w:rsidRDefault="002A2884">
      <w:pPr>
        <w:pStyle w:val="TOC1"/>
        <w:rPr>
          <w:rFonts w:ascii="Calibri" w:eastAsia="DengXian" w:hAnsi="Calibri"/>
          <w:noProof/>
          <w:kern w:val="2"/>
          <w:sz w:val="24"/>
          <w:szCs w:val="24"/>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_Toc193472449 \h </w:instrText>
      </w:r>
      <w:r>
        <w:rPr>
          <w:noProof/>
        </w:rPr>
      </w:r>
      <w:r>
        <w:rPr>
          <w:noProof/>
        </w:rPr>
        <w:fldChar w:fldCharType="separate"/>
      </w:r>
      <w:r>
        <w:rPr>
          <w:noProof/>
        </w:rPr>
        <w:t>16</w:t>
      </w:r>
      <w:r>
        <w:rPr>
          <w:noProof/>
        </w:rPr>
        <w:fldChar w:fldCharType="end"/>
      </w:r>
    </w:p>
    <w:p w14:paraId="2A8E17C2" w14:textId="33E49E34" w:rsidR="002A2884" w:rsidRDefault="002A2884">
      <w:pPr>
        <w:pStyle w:val="TOC2"/>
        <w:rPr>
          <w:rFonts w:ascii="Calibri" w:eastAsia="DengXian" w:hAnsi="Calibri"/>
          <w:noProof/>
          <w:kern w:val="2"/>
          <w:sz w:val="24"/>
          <w:szCs w:val="24"/>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_Toc193472450 \h </w:instrText>
      </w:r>
      <w:r>
        <w:rPr>
          <w:noProof/>
        </w:rPr>
      </w:r>
      <w:r>
        <w:rPr>
          <w:noProof/>
        </w:rPr>
        <w:fldChar w:fldCharType="separate"/>
      </w:r>
      <w:r>
        <w:rPr>
          <w:noProof/>
        </w:rPr>
        <w:t>16</w:t>
      </w:r>
      <w:r>
        <w:rPr>
          <w:noProof/>
        </w:rPr>
        <w:fldChar w:fldCharType="end"/>
      </w:r>
    </w:p>
    <w:p w14:paraId="283235EF" w14:textId="7B58CFB5" w:rsidR="002A2884" w:rsidRDefault="002A2884">
      <w:pPr>
        <w:pStyle w:val="TOC3"/>
        <w:rPr>
          <w:rFonts w:ascii="Calibri" w:eastAsia="DengXian" w:hAnsi="Calibri"/>
          <w:noProof/>
          <w:kern w:val="2"/>
          <w:sz w:val="24"/>
          <w:szCs w:val="24"/>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_Toc193472451 \h </w:instrText>
      </w:r>
      <w:r>
        <w:rPr>
          <w:noProof/>
        </w:rPr>
      </w:r>
      <w:r>
        <w:rPr>
          <w:noProof/>
        </w:rPr>
        <w:fldChar w:fldCharType="separate"/>
      </w:r>
      <w:r>
        <w:rPr>
          <w:noProof/>
        </w:rPr>
        <w:t>16</w:t>
      </w:r>
      <w:r>
        <w:rPr>
          <w:noProof/>
        </w:rPr>
        <w:fldChar w:fldCharType="end"/>
      </w:r>
    </w:p>
    <w:p w14:paraId="294BDE1A" w14:textId="4AB8FE21" w:rsidR="002A2884" w:rsidRDefault="002A2884">
      <w:pPr>
        <w:pStyle w:val="TOC3"/>
        <w:rPr>
          <w:rFonts w:ascii="Calibri" w:eastAsia="DengXian" w:hAnsi="Calibri"/>
          <w:noProof/>
          <w:kern w:val="2"/>
          <w:sz w:val="24"/>
          <w:szCs w:val="24"/>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_Toc193472452 \h </w:instrText>
      </w:r>
      <w:r>
        <w:rPr>
          <w:noProof/>
        </w:rPr>
      </w:r>
      <w:r>
        <w:rPr>
          <w:noProof/>
        </w:rPr>
        <w:fldChar w:fldCharType="separate"/>
      </w:r>
      <w:r>
        <w:rPr>
          <w:noProof/>
        </w:rPr>
        <w:t>16</w:t>
      </w:r>
      <w:r>
        <w:rPr>
          <w:noProof/>
        </w:rPr>
        <w:fldChar w:fldCharType="end"/>
      </w:r>
    </w:p>
    <w:p w14:paraId="5E9461D6" w14:textId="5CEA5175" w:rsidR="002A2884" w:rsidRDefault="002A2884">
      <w:pPr>
        <w:pStyle w:val="TOC3"/>
        <w:rPr>
          <w:rFonts w:ascii="Calibri" w:eastAsia="DengXian" w:hAnsi="Calibri"/>
          <w:noProof/>
          <w:kern w:val="2"/>
          <w:sz w:val="24"/>
          <w:szCs w:val="24"/>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_Toc193472453 \h </w:instrText>
      </w:r>
      <w:r>
        <w:rPr>
          <w:noProof/>
        </w:rPr>
      </w:r>
      <w:r>
        <w:rPr>
          <w:noProof/>
        </w:rPr>
        <w:fldChar w:fldCharType="separate"/>
      </w:r>
      <w:r>
        <w:rPr>
          <w:noProof/>
        </w:rPr>
        <w:t>16</w:t>
      </w:r>
      <w:r>
        <w:rPr>
          <w:noProof/>
        </w:rPr>
        <w:fldChar w:fldCharType="end"/>
      </w:r>
    </w:p>
    <w:p w14:paraId="7D7A3923" w14:textId="6361B18B" w:rsidR="002A2884" w:rsidRDefault="002A2884">
      <w:pPr>
        <w:pStyle w:val="TOC4"/>
        <w:rPr>
          <w:rFonts w:ascii="Calibri" w:eastAsia="DengXian" w:hAnsi="Calibri"/>
          <w:noProof/>
          <w:kern w:val="2"/>
          <w:sz w:val="24"/>
          <w:szCs w:val="24"/>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_Toc193472454 \h </w:instrText>
      </w:r>
      <w:r>
        <w:rPr>
          <w:noProof/>
        </w:rPr>
      </w:r>
      <w:r>
        <w:rPr>
          <w:noProof/>
        </w:rPr>
        <w:fldChar w:fldCharType="separate"/>
      </w:r>
      <w:r>
        <w:rPr>
          <w:noProof/>
        </w:rPr>
        <w:t>16</w:t>
      </w:r>
      <w:r>
        <w:rPr>
          <w:noProof/>
        </w:rPr>
        <w:fldChar w:fldCharType="end"/>
      </w:r>
    </w:p>
    <w:p w14:paraId="54EEF138" w14:textId="2F68EF42" w:rsidR="002A2884" w:rsidRDefault="002A2884">
      <w:pPr>
        <w:pStyle w:val="TOC4"/>
        <w:rPr>
          <w:rFonts w:ascii="Calibri" w:eastAsia="DengXian" w:hAnsi="Calibri"/>
          <w:noProof/>
          <w:kern w:val="2"/>
          <w:sz w:val="24"/>
          <w:szCs w:val="24"/>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_Toc193472455 \h </w:instrText>
      </w:r>
      <w:r>
        <w:rPr>
          <w:noProof/>
        </w:rPr>
      </w:r>
      <w:r>
        <w:rPr>
          <w:noProof/>
        </w:rPr>
        <w:fldChar w:fldCharType="separate"/>
      </w:r>
      <w:r>
        <w:rPr>
          <w:noProof/>
        </w:rPr>
        <w:t>19</w:t>
      </w:r>
      <w:r>
        <w:rPr>
          <w:noProof/>
        </w:rPr>
        <w:fldChar w:fldCharType="end"/>
      </w:r>
    </w:p>
    <w:p w14:paraId="6DA8D4C5" w14:textId="6DF21623" w:rsidR="002A2884" w:rsidRDefault="002A2884">
      <w:pPr>
        <w:pStyle w:val="TOC5"/>
        <w:rPr>
          <w:rFonts w:ascii="Calibri" w:eastAsia="DengXian" w:hAnsi="Calibri"/>
          <w:noProof/>
          <w:kern w:val="2"/>
          <w:sz w:val="24"/>
          <w:szCs w:val="24"/>
          <w:lang w:eastAsia="en-GB"/>
        </w:rPr>
      </w:pPr>
      <w:r>
        <w:rPr>
          <w:noProof/>
        </w:rPr>
        <w:t>6.1.3.2.1</w:t>
      </w:r>
      <w:r>
        <w:rPr>
          <w:noProof/>
        </w:rPr>
        <w:tab/>
        <w:t>General</w:t>
      </w:r>
      <w:r>
        <w:rPr>
          <w:noProof/>
        </w:rPr>
        <w:tab/>
      </w:r>
      <w:r>
        <w:rPr>
          <w:noProof/>
        </w:rPr>
        <w:fldChar w:fldCharType="begin" w:fldLock="1"/>
      </w:r>
      <w:r>
        <w:rPr>
          <w:noProof/>
        </w:rPr>
        <w:instrText xml:space="preserve"> PAGEREF _Toc193472456 \h </w:instrText>
      </w:r>
      <w:r>
        <w:rPr>
          <w:noProof/>
        </w:rPr>
      </w:r>
      <w:r>
        <w:rPr>
          <w:noProof/>
        </w:rPr>
        <w:fldChar w:fldCharType="separate"/>
      </w:r>
      <w:r>
        <w:rPr>
          <w:noProof/>
        </w:rPr>
        <w:t>19</w:t>
      </w:r>
      <w:r>
        <w:rPr>
          <w:noProof/>
        </w:rPr>
        <w:fldChar w:fldCharType="end"/>
      </w:r>
    </w:p>
    <w:p w14:paraId="00F78B32" w14:textId="7B291423" w:rsidR="002A2884" w:rsidRDefault="002A2884">
      <w:pPr>
        <w:pStyle w:val="TOC5"/>
        <w:rPr>
          <w:rFonts w:ascii="Calibri" w:eastAsia="DengXian" w:hAnsi="Calibri"/>
          <w:noProof/>
          <w:kern w:val="2"/>
          <w:sz w:val="24"/>
          <w:szCs w:val="24"/>
          <w:lang w:eastAsia="en-GB"/>
        </w:rPr>
      </w:pPr>
      <w:r>
        <w:rPr>
          <w:noProof/>
        </w:rPr>
        <w:t>6.1.3.2.2</w:t>
      </w:r>
      <w:r>
        <w:rPr>
          <w:noProof/>
        </w:rPr>
        <w:tab/>
        <w:t>Security flows</w:t>
      </w:r>
      <w:r>
        <w:rPr>
          <w:noProof/>
        </w:rPr>
        <w:tab/>
      </w:r>
      <w:r>
        <w:rPr>
          <w:noProof/>
        </w:rPr>
        <w:fldChar w:fldCharType="begin" w:fldLock="1"/>
      </w:r>
      <w:r>
        <w:rPr>
          <w:noProof/>
        </w:rPr>
        <w:instrText xml:space="preserve"> PAGEREF _Toc193472457 \h </w:instrText>
      </w:r>
      <w:r>
        <w:rPr>
          <w:noProof/>
        </w:rPr>
      </w:r>
      <w:r>
        <w:rPr>
          <w:noProof/>
        </w:rPr>
        <w:fldChar w:fldCharType="separate"/>
      </w:r>
      <w:r>
        <w:rPr>
          <w:noProof/>
        </w:rPr>
        <w:t>19</w:t>
      </w:r>
      <w:r>
        <w:rPr>
          <w:noProof/>
        </w:rPr>
        <w:fldChar w:fldCharType="end"/>
      </w:r>
    </w:p>
    <w:p w14:paraId="33A3B9EF" w14:textId="1D819C0F" w:rsidR="002A2884" w:rsidRDefault="002A2884">
      <w:pPr>
        <w:pStyle w:val="TOC6"/>
        <w:rPr>
          <w:rFonts w:ascii="Calibri" w:eastAsia="DengXian" w:hAnsi="Calibri"/>
          <w:noProof/>
          <w:kern w:val="2"/>
          <w:sz w:val="24"/>
          <w:szCs w:val="24"/>
          <w:lang w:eastAsia="en-GB"/>
        </w:rPr>
      </w:pPr>
      <w:r w:rsidRPr="00FB63B9">
        <w:rPr>
          <w:rFonts w:eastAsia="SimSun"/>
          <w:noProof/>
        </w:rPr>
        <w:t>6.1.3.2.2.1</w:t>
      </w:r>
      <w:r w:rsidRPr="00FB63B9">
        <w:rPr>
          <w:rFonts w:eastAsia="SimSun"/>
          <w:noProof/>
        </w:rPr>
        <w:tab/>
        <w:t>Restricted 5G ProSe Direct Discovery Model A</w:t>
      </w:r>
      <w:r>
        <w:rPr>
          <w:noProof/>
        </w:rPr>
        <w:tab/>
      </w:r>
      <w:r>
        <w:rPr>
          <w:noProof/>
        </w:rPr>
        <w:fldChar w:fldCharType="begin" w:fldLock="1"/>
      </w:r>
      <w:r>
        <w:rPr>
          <w:noProof/>
        </w:rPr>
        <w:instrText xml:space="preserve"> PAGEREF _Toc193472458 \h </w:instrText>
      </w:r>
      <w:r>
        <w:rPr>
          <w:noProof/>
        </w:rPr>
      </w:r>
      <w:r>
        <w:rPr>
          <w:noProof/>
        </w:rPr>
        <w:fldChar w:fldCharType="separate"/>
      </w:r>
      <w:r>
        <w:rPr>
          <w:noProof/>
        </w:rPr>
        <w:t>19</w:t>
      </w:r>
      <w:r>
        <w:rPr>
          <w:noProof/>
        </w:rPr>
        <w:fldChar w:fldCharType="end"/>
      </w:r>
    </w:p>
    <w:p w14:paraId="2B20C537" w14:textId="1C13D613" w:rsidR="002A2884" w:rsidRDefault="002A2884">
      <w:pPr>
        <w:pStyle w:val="TOC6"/>
        <w:rPr>
          <w:rFonts w:ascii="Calibri" w:eastAsia="DengXian" w:hAnsi="Calibri"/>
          <w:noProof/>
          <w:kern w:val="2"/>
          <w:sz w:val="24"/>
          <w:szCs w:val="24"/>
          <w:lang w:eastAsia="en-GB"/>
        </w:rPr>
      </w:pPr>
      <w:r w:rsidRPr="00FB63B9">
        <w:rPr>
          <w:rFonts w:eastAsia="SimSun"/>
          <w:noProof/>
          <w:lang w:eastAsia="zh-CN"/>
        </w:rPr>
        <w:t>6.1.3.2.2.2</w:t>
      </w:r>
      <w:r w:rsidRPr="00FB63B9">
        <w:rPr>
          <w:rFonts w:eastAsia="SimSun"/>
          <w:noProof/>
          <w:lang w:eastAsia="zh-CN"/>
        </w:rPr>
        <w:tab/>
        <w:t>Restricted 5G ProSe Direct Discovery Model B</w:t>
      </w:r>
      <w:r>
        <w:rPr>
          <w:noProof/>
        </w:rPr>
        <w:tab/>
      </w:r>
      <w:r>
        <w:rPr>
          <w:noProof/>
        </w:rPr>
        <w:fldChar w:fldCharType="begin" w:fldLock="1"/>
      </w:r>
      <w:r>
        <w:rPr>
          <w:noProof/>
        </w:rPr>
        <w:instrText xml:space="preserve"> PAGEREF _Toc193472459 \h </w:instrText>
      </w:r>
      <w:r>
        <w:rPr>
          <w:noProof/>
        </w:rPr>
      </w:r>
      <w:r>
        <w:rPr>
          <w:noProof/>
        </w:rPr>
        <w:fldChar w:fldCharType="separate"/>
      </w:r>
      <w:r>
        <w:rPr>
          <w:noProof/>
        </w:rPr>
        <w:t>23</w:t>
      </w:r>
      <w:r>
        <w:rPr>
          <w:noProof/>
        </w:rPr>
        <w:fldChar w:fldCharType="end"/>
      </w:r>
    </w:p>
    <w:p w14:paraId="233AA796" w14:textId="55D25388" w:rsidR="002A2884" w:rsidRDefault="002A2884">
      <w:pPr>
        <w:pStyle w:val="TOC5"/>
        <w:rPr>
          <w:rFonts w:ascii="Calibri" w:eastAsia="DengXian" w:hAnsi="Calibri"/>
          <w:noProof/>
          <w:kern w:val="2"/>
          <w:sz w:val="24"/>
          <w:szCs w:val="24"/>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_Toc193472460 \h </w:instrText>
      </w:r>
      <w:r>
        <w:rPr>
          <w:noProof/>
        </w:rPr>
      </w:r>
      <w:r>
        <w:rPr>
          <w:noProof/>
        </w:rPr>
        <w:fldChar w:fldCharType="separate"/>
      </w:r>
      <w:r>
        <w:rPr>
          <w:noProof/>
        </w:rPr>
        <w:t>28</w:t>
      </w:r>
      <w:r>
        <w:rPr>
          <w:noProof/>
        </w:rPr>
        <w:fldChar w:fldCharType="end"/>
      </w:r>
    </w:p>
    <w:p w14:paraId="1C3BE419" w14:textId="5DCDAFCD" w:rsidR="002A2884" w:rsidRDefault="002A2884">
      <w:pPr>
        <w:pStyle w:val="TOC4"/>
        <w:rPr>
          <w:rFonts w:ascii="Calibri" w:eastAsia="DengXian" w:hAnsi="Calibri"/>
          <w:noProof/>
          <w:kern w:val="2"/>
          <w:sz w:val="24"/>
          <w:szCs w:val="24"/>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_Toc193472461 \h </w:instrText>
      </w:r>
      <w:r>
        <w:rPr>
          <w:noProof/>
        </w:rPr>
      </w:r>
      <w:r>
        <w:rPr>
          <w:noProof/>
        </w:rPr>
        <w:fldChar w:fldCharType="separate"/>
      </w:r>
      <w:r>
        <w:rPr>
          <w:noProof/>
        </w:rPr>
        <w:t>29</w:t>
      </w:r>
      <w:r>
        <w:rPr>
          <w:noProof/>
        </w:rPr>
        <w:fldChar w:fldCharType="end"/>
      </w:r>
    </w:p>
    <w:p w14:paraId="40AA5090" w14:textId="177B5D10" w:rsidR="002A2884" w:rsidRDefault="002A2884">
      <w:pPr>
        <w:pStyle w:val="TOC5"/>
        <w:rPr>
          <w:rFonts w:ascii="Calibri" w:eastAsia="DengXian" w:hAnsi="Calibri"/>
          <w:noProof/>
          <w:kern w:val="2"/>
          <w:sz w:val="24"/>
          <w:szCs w:val="24"/>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_Toc193472462 \h </w:instrText>
      </w:r>
      <w:r>
        <w:rPr>
          <w:noProof/>
        </w:rPr>
      </w:r>
      <w:r>
        <w:rPr>
          <w:noProof/>
        </w:rPr>
        <w:fldChar w:fldCharType="separate"/>
      </w:r>
      <w:r>
        <w:rPr>
          <w:noProof/>
        </w:rPr>
        <w:t>29</w:t>
      </w:r>
      <w:r>
        <w:rPr>
          <w:noProof/>
        </w:rPr>
        <w:fldChar w:fldCharType="end"/>
      </w:r>
    </w:p>
    <w:p w14:paraId="60E16C5B" w14:textId="2C434442" w:rsidR="002A2884" w:rsidRDefault="002A2884">
      <w:pPr>
        <w:pStyle w:val="TOC5"/>
        <w:rPr>
          <w:rFonts w:ascii="Calibri" w:eastAsia="DengXian" w:hAnsi="Calibri"/>
          <w:noProof/>
          <w:kern w:val="2"/>
          <w:sz w:val="24"/>
          <w:szCs w:val="24"/>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_Toc193472463 \h </w:instrText>
      </w:r>
      <w:r>
        <w:rPr>
          <w:noProof/>
        </w:rPr>
      </w:r>
      <w:r>
        <w:rPr>
          <w:noProof/>
        </w:rPr>
        <w:fldChar w:fldCharType="separate"/>
      </w:r>
      <w:r>
        <w:rPr>
          <w:noProof/>
        </w:rPr>
        <w:t>30</w:t>
      </w:r>
      <w:r>
        <w:rPr>
          <w:noProof/>
        </w:rPr>
        <w:fldChar w:fldCharType="end"/>
      </w:r>
    </w:p>
    <w:p w14:paraId="4306BE84" w14:textId="3302BA83" w:rsidR="002A2884" w:rsidRDefault="002A2884">
      <w:pPr>
        <w:pStyle w:val="TOC5"/>
        <w:rPr>
          <w:rFonts w:ascii="Calibri" w:eastAsia="DengXian" w:hAnsi="Calibri"/>
          <w:noProof/>
          <w:kern w:val="2"/>
          <w:sz w:val="24"/>
          <w:szCs w:val="24"/>
          <w:lang w:eastAsia="en-GB"/>
        </w:rPr>
      </w:pPr>
      <w:r>
        <w:rPr>
          <w:noProof/>
        </w:rPr>
        <w:lastRenderedPageBreak/>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_Toc193472464 \h </w:instrText>
      </w:r>
      <w:r>
        <w:rPr>
          <w:noProof/>
        </w:rPr>
      </w:r>
      <w:r>
        <w:rPr>
          <w:noProof/>
        </w:rPr>
        <w:fldChar w:fldCharType="separate"/>
      </w:r>
      <w:r>
        <w:rPr>
          <w:noProof/>
        </w:rPr>
        <w:t>30</w:t>
      </w:r>
      <w:r>
        <w:rPr>
          <w:noProof/>
        </w:rPr>
        <w:fldChar w:fldCharType="end"/>
      </w:r>
    </w:p>
    <w:p w14:paraId="74C7B786" w14:textId="50FD52EC" w:rsidR="002A2884" w:rsidRDefault="002A2884">
      <w:pPr>
        <w:pStyle w:val="TOC6"/>
        <w:rPr>
          <w:rFonts w:ascii="Calibri" w:eastAsia="DengXian" w:hAnsi="Calibri"/>
          <w:noProof/>
          <w:kern w:val="2"/>
          <w:sz w:val="24"/>
          <w:szCs w:val="24"/>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_Toc193472465 \h </w:instrText>
      </w:r>
      <w:r>
        <w:rPr>
          <w:noProof/>
        </w:rPr>
      </w:r>
      <w:r>
        <w:rPr>
          <w:noProof/>
        </w:rPr>
        <w:fldChar w:fldCharType="separate"/>
      </w:r>
      <w:r>
        <w:rPr>
          <w:noProof/>
        </w:rPr>
        <w:t>30</w:t>
      </w:r>
      <w:r>
        <w:rPr>
          <w:noProof/>
        </w:rPr>
        <w:fldChar w:fldCharType="end"/>
      </w:r>
    </w:p>
    <w:p w14:paraId="2CD88D43" w14:textId="2DE4DAB2" w:rsidR="002A2884" w:rsidRDefault="002A2884">
      <w:pPr>
        <w:pStyle w:val="TOC6"/>
        <w:rPr>
          <w:rFonts w:ascii="Calibri" w:eastAsia="DengXian" w:hAnsi="Calibri"/>
          <w:noProof/>
          <w:kern w:val="2"/>
          <w:sz w:val="24"/>
          <w:szCs w:val="24"/>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_Toc193472466 \h </w:instrText>
      </w:r>
      <w:r>
        <w:rPr>
          <w:noProof/>
        </w:rPr>
      </w:r>
      <w:r>
        <w:rPr>
          <w:noProof/>
        </w:rPr>
        <w:fldChar w:fldCharType="separate"/>
      </w:r>
      <w:r>
        <w:rPr>
          <w:noProof/>
        </w:rPr>
        <w:t>31</w:t>
      </w:r>
      <w:r>
        <w:rPr>
          <w:noProof/>
        </w:rPr>
        <w:fldChar w:fldCharType="end"/>
      </w:r>
    </w:p>
    <w:p w14:paraId="0AB0074E" w14:textId="7814B9D6" w:rsidR="002A2884" w:rsidRDefault="002A2884">
      <w:pPr>
        <w:pStyle w:val="TOC4"/>
        <w:rPr>
          <w:rFonts w:ascii="Calibri" w:eastAsia="DengXian" w:hAnsi="Calibri"/>
          <w:noProof/>
          <w:kern w:val="2"/>
          <w:sz w:val="24"/>
          <w:szCs w:val="24"/>
          <w:lang w:eastAsia="en-GB"/>
        </w:rPr>
      </w:pPr>
      <w:r>
        <w:rPr>
          <w:noProof/>
        </w:rPr>
        <w:t>6.</w:t>
      </w:r>
      <w:r>
        <w:rPr>
          <w:noProof/>
          <w:lang w:eastAsia="zh-CN"/>
        </w:rPr>
        <w:t>1</w:t>
      </w:r>
      <w:r>
        <w:rPr>
          <w:noProof/>
        </w:rPr>
        <w:t>.3.4</w:t>
      </w:r>
      <w:r>
        <w:rPr>
          <w:noProof/>
        </w:rPr>
        <w:tab/>
        <w:t>5G ProSe Multi-hop UE-to-Network Relay Discovery</w:t>
      </w:r>
      <w:r>
        <w:rPr>
          <w:noProof/>
        </w:rPr>
        <w:tab/>
      </w:r>
      <w:r>
        <w:rPr>
          <w:noProof/>
        </w:rPr>
        <w:fldChar w:fldCharType="begin" w:fldLock="1"/>
      </w:r>
      <w:r>
        <w:rPr>
          <w:noProof/>
        </w:rPr>
        <w:instrText xml:space="preserve"> PAGEREF _Toc193472467 \h </w:instrText>
      </w:r>
      <w:r>
        <w:rPr>
          <w:noProof/>
        </w:rPr>
      </w:r>
      <w:r>
        <w:rPr>
          <w:noProof/>
        </w:rPr>
        <w:fldChar w:fldCharType="separate"/>
      </w:r>
      <w:r>
        <w:rPr>
          <w:noProof/>
        </w:rPr>
        <w:t>32</w:t>
      </w:r>
      <w:r>
        <w:rPr>
          <w:noProof/>
        </w:rPr>
        <w:fldChar w:fldCharType="end"/>
      </w:r>
    </w:p>
    <w:p w14:paraId="1E14E526" w14:textId="4FB30505" w:rsidR="002A2884" w:rsidRDefault="002A2884">
      <w:pPr>
        <w:pStyle w:val="TOC5"/>
        <w:rPr>
          <w:rFonts w:ascii="Calibri" w:eastAsia="DengXian" w:hAnsi="Calibri"/>
          <w:noProof/>
          <w:kern w:val="2"/>
          <w:sz w:val="24"/>
          <w:szCs w:val="24"/>
          <w:lang w:eastAsia="en-GB"/>
        </w:rPr>
      </w:pPr>
      <w:r>
        <w:rPr>
          <w:noProof/>
        </w:rPr>
        <w:t>6.1.3.4.1</w:t>
      </w:r>
      <w:r>
        <w:rPr>
          <w:noProof/>
        </w:rPr>
        <w:tab/>
        <w:t>General</w:t>
      </w:r>
      <w:r>
        <w:rPr>
          <w:noProof/>
        </w:rPr>
        <w:tab/>
      </w:r>
      <w:r>
        <w:rPr>
          <w:noProof/>
        </w:rPr>
        <w:fldChar w:fldCharType="begin" w:fldLock="1"/>
      </w:r>
      <w:r>
        <w:rPr>
          <w:noProof/>
        </w:rPr>
        <w:instrText xml:space="preserve"> PAGEREF _Toc193472468 \h </w:instrText>
      </w:r>
      <w:r>
        <w:rPr>
          <w:noProof/>
        </w:rPr>
      </w:r>
      <w:r>
        <w:rPr>
          <w:noProof/>
        </w:rPr>
        <w:fldChar w:fldCharType="separate"/>
      </w:r>
      <w:r>
        <w:rPr>
          <w:noProof/>
        </w:rPr>
        <w:t>32</w:t>
      </w:r>
      <w:r>
        <w:rPr>
          <w:noProof/>
        </w:rPr>
        <w:fldChar w:fldCharType="end"/>
      </w:r>
    </w:p>
    <w:p w14:paraId="22A7A3EB" w14:textId="7BE6B928" w:rsidR="002A2884" w:rsidRDefault="002A2884">
      <w:pPr>
        <w:pStyle w:val="TOC5"/>
        <w:rPr>
          <w:rFonts w:ascii="Calibri" w:eastAsia="DengXian" w:hAnsi="Calibri"/>
          <w:noProof/>
          <w:kern w:val="2"/>
          <w:sz w:val="24"/>
          <w:szCs w:val="24"/>
          <w:lang w:eastAsia="en-GB"/>
        </w:rPr>
      </w:pPr>
      <w:r>
        <w:rPr>
          <w:noProof/>
        </w:rPr>
        <w:t>6.1.3.4.2</w:t>
      </w:r>
      <w:r>
        <w:rPr>
          <w:noProof/>
        </w:rPr>
        <w:tab/>
      </w:r>
      <w:r>
        <w:rPr>
          <w:noProof/>
          <w:lang w:eastAsia="zh-CN"/>
        </w:rPr>
        <w:t>Security</w:t>
      </w:r>
      <w:r>
        <w:rPr>
          <w:noProof/>
        </w:rPr>
        <w:t xml:space="preserve"> requirements for 5G ProSe Multi-hop UE-to-Network Relay Discovery</w:t>
      </w:r>
      <w:r>
        <w:rPr>
          <w:noProof/>
        </w:rPr>
        <w:tab/>
      </w:r>
      <w:r>
        <w:rPr>
          <w:noProof/>
        </w:rPr>
        <w:fldChar w:fldCharType="begin" w:fldLock="1"/>
      </w:r>
      <w:r>
        <w:rPr>
          <w:noProof/>
        </w:rPr>
        <w:instrText xml:space="preserve"> PAGEREF _Toc193472469 \h </w:instrText>
      </w:r>
      <w:r>
        <w:rPr>
          <w:noProof/>
        </w:rPr>
      </w:r>
      <w:r>
        <w:rPr>
          <w:noProof/>
        </w:rPr>
        <w:fldChar w:fldCharType="separate"/>
      </w:r>
      <w:r>
        <w:rPr>
          <w:noProof/>
        </w:rPr>
        <w:t>33</w:t>
      </w:r>
      <w:r>
        <w:rPr>
          <w:noProof/>
        </w:rPr>
        <w:fldChar w:fldCharType="end"/>
      </w:r>
    </w:p>
    <w:p w14:paraId="1448424B" w14:textId="24F65C11" w:rsidR="002A2884" w:rsidRDefault="002A2884">
      <w:pPr>
        <w:pStyle w:val="TOC5"/>
        <w:rPr>
          <w:rFonts w:ascii="Calibri" w:eastAsia="DengXian" w:hAnsi="Calibri"/>
          <w:noProof/>
          <w:kern w:val="2"/>
          <w:sz w:val="24"/>
          <w:szCs w:val="24"/>
          <w:lang w:eastAsia="en-GB"/>
        </w:rPr>
      </w:pPr>
      <w:r>
        <w:rPr>
          <w:noProof/>
        </w:rPr>
        <w:t>6.1.3.4.3</w:t>
      </w:r>
      <w:r>
        <w:rPr>
          <w:noProof/>
        </w:rPr>
        <w:tab/>
        <w:t>Security flows for 5G ProSe Multi-hop UE-to-Network Relay Discovery</w:t>
      </w:r>
      <w:r>
        <w:rPr>
          <w:noProof/>
        </w:rPr>
        <w:tab/>
      </w:r>
      <w:r>
        <w:rPr>
          <w:noProof/>
        </w:rPr>
        <w:fldChar w:fldCharType="begin" w:fldLock="1"/>
      </w:r>
      <w:r>
        <w:rPr>
          <w:noProof/>
        </w:rPr>
        <w:instrText xml:space="preserve"> PAGEREF _Toc193472470 \h </w:instrText>
      </w:r>
      <w:r>
        <w:rPr>
          <w:noProof/>
        </w:rPr>
      </w:r>
      <w:r>
        <w:rPr>
          <w:noProof/>
        </w:rPr>
        <w:fldChar w:fldCharType="separate"/>
      </w:r>
      <w:r>
        <w:rPr>
          <w:noProof/>
        </w:rPr>
        <w:t>33</w:t>
      </w:r>
      <w:r>
        <w:rPr>
          <w:noProof/>
        </w:rPr>
        <w:fldChar w:fldCharType="end"/>
      </w:r>
    </w:p>
    <w:p w14:paraId="3323FB82" w14:textId="09FDB092" w:rsidR="002A2884" w:rsidRDefault="002A2884">
      <w:pPr>
        <w:pStyle w:val="TOC6"/>
        <w:rPr>
          <w:rFonts w:ascii="Calibri" w:eastAsia="DengXian" w:hAnsi="Calibri"/>
          <w:noProof/>
          <w:kern w:val="2"/>
          <w:sz w:val="24"/>
          <w:szCs w:val="24"/>
          <w:lang w:eastAsia="en-GB"/>
        </w:rPr>
      </w:pPr>
      <w:r>
        <w:rPr>
          <w:noProof/>
        </w:rPr>
        <w:t>6.1.3.4.3.1</w:t>
      </w:r>
      <w:r>
        <w:rPr>
          <w:noProof/>
        </w:rPr>
        <w:tab/>
      </w:r>
      <w:r w:rsidRPr="00FB63B9">
        <w:rPr>
          <w:rFonts w:eastAsia="Malgun Gothic"/>
          <w:noProof/>
        </w:rPr>
        <w:t>Discovery with Model A</w:t>
      </w:r>
      <w:r>
        <w:rPr>
          <w:noProof/>
        </w:rPr>
        <w:tab/>
      </w:r>
      <w:r>
        <w:rPr>
          <w:noProof/>
        </w:rPr>
        <w:fldChar w:fldCharType="begin" w:fldLock="1"/>
      </w:r>
      <w:r>
        <w:rPr>
          <w:noProof/>
        </w:rPr>
        <w:instrText xml:space="preserve"> PAGEREF _Toc193472471 \h </w:instrText>
      </w:r>
      <w:r>
        <w:rPr>
          <w:noProof/>
        </w:rPr>
      </w:r>
      <w:r>
        <w:rPr>
          <w:noProof/>
        </w:rPr>
        <w:fldChar w:fldCharType="separate"/>
      </w:r>
      <w:r>
        <w:rPr>
          <w:noProof/>
        </w:rPr>
        <w:t>33</w:t>
      </w:r>
      <w:r>
        <w:rPr>
          <w:noProof/>
        </w:rPr>
        <w:fldChar w:fldCharType="end"/>
      </w:r>
    </w:p>
    <w:p w14:paraId="06746FEA" w14:textId="48D4BC46" w:rsidR="002A2884" w:rsidRDefault="002A2884">
      <w:pPr>
        <w:pStyle w:val="TOC6"/>
        <w:rPr>
          <w:rFonts w:ascii="Calibri" w:eastAsia="DengXian" w:hAnsi="Calibri"/>
          <w:noProof/>
          <w:kern w:val="2"/>
          <w:sz w:val="24"/>
          <w:szCs w:val="24"/>
          <w:lang w:eastAsia="en-GB"/>
        </w:rPr>
      </w:pPr>
      <w:r>
        <w:rPr>
          <w:noProof/>
        </w:rPr>
        <w:t>6.1.3.4.3.2</w:t>
      </w:r>
      <w:r>
        <w:rPr>
          <w:noProof/>
        </w:rPr>
        <w:tab/>
      </w:r>
      <w:r w:rsidRPr="00FB63B9">
        <w:rPr>
          <w:rFonts w:eastAsia="Malgun Gothic"/>
          <w:noProof/>
        </w:rPr>
        <w:t>Discovery with Model B</w:t>
      </w:r>
      <w:r>
        <w:rPr>
          <w:noProof/>
        </w:rPr>
        <w:tab/>
      </w:r>
      <w:r>
        <w:rPr>
          <w:noProof/>
        </w:rPr>
        <w:fldChar w:fldCharType="begin" w:fldLock="1"/>
      </w:r>
      <w:r>
        <w:rPr>
          <w:noProof/>
        </w:rPr>
        <w:instrText xml:space="preserve"> PAGEREF _Toc193472472 \h </w:instrText>
      </w:r>
      <w:r>
        <w:rPr>
          <w:noProof/>
        </w:rPr>
      </w:r>
      <w:r>
        <w:rPr>
          <w:noProof/>
        </w:rPr>
        <w:fldChar w:fldCharType="separate"/>
      </w:r>
      <w:r>
        <w:rPr>
          <w:noProof/>
        </w:rPr>
        <w:t>34</w:t>
      </w:r>
      <w:r>
        <w:rPr>
          <w:noProof/>
        </w:rPr>
        <w:fldChar w:fldCharType="end"/>
      </w:r>
    </w:p>
    <w:p w14:paraId="3BF614A3" w14:textId="187090D4" w:rsidR="002A2884" w:rsidRDefault="002A2884">
      <w:pPr>
        <w:pStyle w:val="TOC4"/>
        <w:rPr>
          <w:rFonts w:ascii="Calibri" w:eastAsia="DengXian" w:hAnsi="Calibri"/>
          <w:noProof/>
          <w:kern w:val="2"/>
          <w:sz w:val="24"/>
          <w:szCs w:val="24"/>
          <w:lang w:eastAsia="en-GB"/>
        </w:rPr>
      </w:pPr>
      <w:r>
        <w:rPr>
          <w:noProof/>
        </w:rPr>
        <w:t>6.</w:t>
      </w:r>
      <w:r>
        <w:rPr>
          <w:noProof/>
          <w:lang w:eastAsia="zh-CN"/>
        </w:rPr>
        <w:t>1</w:t>
      </w:r>
      <w:r>
        <w:rPr>
          <w:noProof/>
        </w:rPr>
        <w:t>.3.5</w:t>
      </w:r>
      <w:r>
        <w:rPr>
          <w:noProof/>
        </w:rPr>
        <w:tab/>
        <w:t>5G ProSe Layer-3 Multi-hop UE-to-UE Relay Discovery</w:t>
      </w:r>
      <w:r>
        <w:rPr>
          <w:noProof/>
        </w:rPr>
        <w:tab/>
      </w:r>
      <w:r>
        <w:rPr>
          <w:noProof/>
        </w:rPr>
        <w:fldChar w:fldCharType="begin" w:fldLock="1"/>
      </w:r>
      <w:r>
        <w:rPr>
          <w:noProof/>
        </w:rPr>
        <w:instrText xml:space="preserve"> PAGEREF _Toc193472473 \h </w:instrText>
      </w:r>
      <w:r>
        <w:rPr>
          <w:noProof/>
        </w:rPr>
      </w:r>
      <w:r>
        <w:rPr>
          <w:noProof/>
        </w:rPr>
        <w:fldChar w:fldCharType="separate"/>
      </w:r>
      <w:r>
        <w:rPr>
          <w:noProof/>
        </w:rPr>
        <w:t>35</w:t>
      </w:r>
      <w:r>
        <w:rPr>
          <w:noProof/>
        </w:rPr>
        <w:fldChar w:fldCharType="end"/>
      </w:r>
    </w:p>
    <w:p w14:paraId="6A8286A1" w14:textId="6B25D9AB" w:rsidR="002A2884" w:rsidRDefault="002A2884">
      <w:pPr>
        <w:pStyle w:val="TOC5"/>
        <w:rPr>
          <w:rFonts w:ascii="Calibri" w:eastAsia="DengXian" w:hAnsi="Calibri"/>
          <w:noProof/>
          <w:kern w:val="2"/>
          <w:sz w:val="24"/>
          <w:szCs w:val="24"/>
          <w:lang w:eastAsia="en-GB"/>
        </w:rPr>
      </w:pPr>
      <w:r>
        <w:rPr>
          <w:noProof/>
        </w:rPr>
        <w:t>6.1.3.5.1</w:t>
      </w:r>
      <w:r>
        <w:rPr>
          <w:noProof/>
        </w:rPr>
        <w:tab/>
        <w:t>General</w:t>
      </w:r>
      <w:r>
        <w:rPr>
          <w:noProof/>
        </w:rPr>
        <w:tab/>
      </w:r>
      <w:r>
        <w:rPr>
          <w:noProof/>
        </w:rPr>
        <w:fldChar w:fldCharType="begin" w:fldLock="1"/>
      </w:r>
      <w:r>
        <w:rPr>
          <w:noProof/>
        </w:rPr>
        <w:instrText xml:space="preserve"> PAGEREF _Toc193472474 \h </w:instrText>
      </w:r>
      <w:r>
        <w:rPr>
          <w:noProof/>
        </w:rPr>
      </w:r>
      <w:r>
        <w:rPr>
          <w:noProof/>
        </w:rPr>
        <w:fldChar w:fldCharType="separate"/>
      </w:r>
      <w:r>
        <w:rPr>
          <w:noProof/>
        </w:rPr>
        <w:t>35</w:t>
      </w:r>
      <w:r>
        <w:rPr>
          <w:noProof/>
        </w:rPr>
        <w:fldChar w:fldCharType="end"/>
      </w:r>
    </w:p>
    <w:p w14:paraId="2C73D164" w14:textId="5121702A" w:rsidR="002A2884" w:rsidRDefault="002A2884">
      <w:pPr>
        <w:pStyle w:val="TOC5"/>
        <w:rPr>
          <w:rFonts w:ascii="Calibri" w:eastAsia="DengXian" w:hAnsi="Calibri"/>
          <w:noProof/>
          <w:kern w:val="2"/>
          <w:sz w:val="24"/>
          <w:szCs w:val="24"/>
          <w:lang w:eastAsia="en-GB"/>
        </w:rPr>
      </w:pPr>
      <w:r>
        <w:rPr>
          <w:noProof/>
        </w:rPr>
        <w:t>6.1.3.5.2</w:t>
      </w:r>
      <w:r>
        <w:rPr>
          <w:noProof/>
        </w:rPr>
        <w:tab/>
      </w:r>
      <w:r>
        <w:rPr>
          <w:noProof/>
          <w:lang w:eastAsia="zh-CN"/>
        </w:rPr>
        <w:t>Security</w:t>
      </w:r>
      <w:r>
        <w:rPr>
          <w:noProof/>
        </w:rPr>
        <w:t xml:space="preserve"> requirements for 5G ProSe Layer-3 Multi-hop UE-to-</w:t>
      </w:r>
      <w:r>
        <w:rPr>
          <w:noProof/>
          <w:lang w:eastAsia="zh-CN"/>
        </w:rPr>
        <w:t>UE</w:t>
      </w:r>
      <w:r>
        <w:rPr>
          <w:noProof/>
        </w:rPr>
        <w:t xml:space="preserve"> Relay Discovery</w:t>
      </w:r>
      <w:r>
        <w:rPr>
          <w:noProof/>
        </w:rPr>
        <w:tab/>
      </w:r>
      <w:r>
        <w:rPr>
          <w:noProof/>
        </w:rPr>
        <w:fldChar w:fldCharType="begin" w:fldLock="1"/>
      </w:r>
      <w:r>
        <w:rPr>
          <w:noProof/>
        </w:rPr>
        <w:instrText xml:space="preserve"> PAGEREF _Toc193472475 \h </w:instrText>
      </w:r>
      <w:r>
        <w:rPr>
          <w:noProof/>
        </w:rPr>
      </w:r>
      <w:r>
        <w:rPr>
          <w:noProof/>
        </w:rPr>
        <w:fldChar w:fldCharType="separate"/>
      </w:r>
      <w:r>
        <w:rPr>
          <w:noProof/>
        </w:rPr>
        <w:t>35</w:t>
      </w:r>
      <w:r>
        <w:rPr>
          <w:noProof/>
        </w:rPr>
        <w:fldChar w:fldCharType="end"/>
      </w:r>
    </w:p>
    <w:p w14:paraId="7234A950" w14:textId="6A4C8CB7" w:rsidR="002A2884" w:rsidRDefault="002A2884">
      <w:pPr>
        <w:pStyle w:val="TOC5"/>
        <w:rPr>
          <w:rFonts w:ascii="Calibri" w:eastAsia="DengXian" w:hAnsi="Calibri"/>
          <w:noProof/>
          <w:kern w:val="2"/>
          <w:sz w:val="24"/>
          <w:szCs w:val="24"/>
          <w:lang w:eastAsia="en-GB"/>
        </w:rPr>
      </w:pPr>
      <w:r>
        <w:rPr>
          <w:noProof/>
        </w:rPr>
        <w:t>6.1.3.5.3</w:t>
      </w:r>
      <w:r>
        <w:rPr>
          <w:noProof/>
        </w:rPr>
        <w:tab/>
        <w:t xml:space="preserve">Security flows </w:t>
      </w:r>
      <w:r w:rsidRPr="00FB63B9">
        <w:rPr>
          <w:rFonts w:eastAsia="SimSun"/>
          <w:noProof/>
        </w:rPr>
        <w:t xml:space="preserve">for 5G ProSe </w:t>
      </w:r>
      <w:r>
        <w:rPr>
          <w:noProof/>
        </w:rPr>
        <w:t xml:space="preserve">Layer-3 Multi-hop </w:t>
      </w:r>
      <w:r w:rsidRPr="00FB63B9">
        <w:rPr>
          <w:rFonts w:eastAsia="SimSun"/>
          <w:noProof/>
        </w:rPr>
        <w:t>UE-to-UE Relay Discovery</w:t>
      </w:r>
      <w:r>
        <w:rPr>
          <w:noProof/>
        </w:rPr>
        <w:tab/>
      </w:r>
      <w:r>
        <w:rPr>
          <w:noProof/>
        </w:rPr>
        <w:fldChar w:fldCharType="begin" w:fldLock="1"/>
      </w:r>
      <w:r>
        <w:rPr>
          <w:noProof/>
        </w:rPr>
        <w:instrText xml:space="preserve"> PAGEREF _Toc193472476 \h </w:instrText>
      </w:r>
      <w:r>
        <w:rPr>
          <w:noProof/>
        </w:rPr>
      </w:r>
      <w:r>
        <w:rPr>
          <w:noProof/>
        </w:rPr>
        <w:fldChar w:fldCharType="separate"/>
      </w:r>
      <w:r>
        <w:rPr>
          <w:noProof/>
        </w:rPr>
        <w:t>35</w:t>
      </w:r>
      <w:r>
        <w:rPr>
          <w:noProof/>
        </w:rPr>
        <w:fldChar w:fldCharType="end"/>
      </w:r>
    </w:p>
    <w:p w14:paraId="695066E8" w14:textId="10A79F51" w:rsidR="002A2884" w:rsidRDefault="002A2884">
      <w:pPr>
        <w:pStyle w:val="TOC6"/>
        <w:rPr>
          <w:rFonts w:ascii="Calibri" w:eastAsia="DengXian" w:hAnsi="Calibri"/>
          <w:noProof/>
          <w:kern w:val="2"/>
          <w:sz w:val="24"/>
          <w:szCs w:val="24"/>
          <w:lang w:eastAsia="en-GB"/>
        </w:rPr>
      </w:pPr>
      <w:r>
        <w:rPr>
          <w:noProof/>
        </w:rPr>
        <w:t>6.1.3.5.3.1</w:t>
      </w:r>
      <w:r>
        <w:rPr>
          <w:noProof/>
        </w:rPr>
        <w:tab/>
        <w:t>Security of 5G ProSe Layer-3 Multi-hop UE-to-UE Relay Discovery for IP PDU type</w:t>
      </w:r>
      <w:r>
        <w:rPr>
          <w:noProof/>
        </w:rPr>
        <w:tab/>
      </w:r>
      <w:r>
        <w:rPr>
          <w:noProof/>
        </w:rPr>
        <w:fldChar w:fldCharType="begin" w:fldLock="1"/>
      </w:r>
      <w:r>
        <w:rPr>
          <w:noProof/>
        </w:rPr>
        <w:instrText xml:space="preserve"> PAGEREF _Toc193472477 \h </w:instrText>
      </w:r>
      <w:r>
        <w:rPr>
          <w:noProof/>
        </w:rPr>
      </w:r>
      <w:r>
        <w:rPr>
          <w:noProof/>
        </w:rPr>
        <w:fldChar w:fldCharType="separate"/>
      </w:r>
      <w:r>
        <w:rPr>
          <w:noProof/>
        </w:rPr>
        <w:t>35</w:t>
      </w:r>
      <w:r>
        <w:rPr>
          <w:noProof/>
        </w:rPr>
        <w:fldChar w:fldCharType="end"/>
      </w:r>
    </w:p>
    <w:p w14:paraId="4C88D46E" w14:textId="71BA2F6D" w:rsidR="002A2884" w:rsidRDefault="002A2884">
      <w:pPr>
        <w:pStyle w:val="TOC7"/>
        <w:rPr>
          <w:rFonts w:ascii="Calibri" w:eastAsia="DengXian" w:hAnsi="Calibri"/>
          <w:noProof/>
          <w:kern w:val="2"/>
          <w:sz w:val="24"/>
          <w:szCs w:val="24"/>
          <w:lang w:eastAsia="en-GB"/>
        </w:rPr>
      </w:pPr>
      <w:r w:rsidRPr="00FB63B9">
        <w:rPr>
          <w:rFonts w:eastAsia="Malgun Gothic"/>
          <w:noProof/>
          <w:lang w:eastAsia="ko-KR"/>
        </w:rPr>
        <w:t>6.1.3.5.3.1.1</w:t>
      </w:r>
      <w:r w:rsidRPr="00FB63B9">
        <w:rPr>
          <w:rFonts w:eastAsia="Malgun Gothic"/>
          <w:noProof/>
          <w:lang w:eastAsia="ko-KR"/>
        </w:rPr>
        <w:tab/>
        <w:t>Relay discovery among 5G ProSe UE-to-UE Relays</w:t>
      </w:r>
      <w:r>
        <w:rPr>
          <w:noProof/>
        </w:rPr>
        <w:tab/>
      </w:r>
      <w:r>
        <w:rPr>
          <w:noProof/>
        </w:rPr>
        <w:fldChar w:fldCharType="begin" w:fldLock="1"/>
      </w:r>
      <w:r>
        <w:rPr>
          <w:noProof/>
        </w:rPr>
        <w:instrText xml:space="preserve"> PAGEREF _Toc193472478 \h </w:instrText>
      </w:r>
      <w:r>
        <w:rPr>
          <w:noProof/>
        </w:rPr>
      </w:r>
      <w:r>
        <w:rPr>
          <w:noProof/>
        </w:rPr>
        <w:fldChar w:fldCharType="separate"/>
      </w:r>
      <w:r>
        <w:rPr>
          <w:noProof/>
        </w:rPr>
        <w:t>35</w:t>
      </w:r>
      <w:r>
        <w:rPr>
          <w:noProof/>
        </w:rPr>
        <w:fldChar w:fldCharType="end"/>
      </w:r>
    </w:p>
    <w:p w14:paraId="384A6D5B" w14:textId="142F1FB9" w:rsidR="002A2884" w:rsidRDefault="002A2884">
      <w:pPr>
        <w:pStyle w:val="TOC7"/>
        <w:rPr>
          <w:rFonts w:ascii="Calibri" w:eastAsia="DengXian" w:hAnsi="Calibri"/>
          <w:noProof/>
          <w:kern w:val="2"/>
          <w:sz w:val="24"/>
          <w:szCs w:val="24"/>
          <w:lang w:eastAsia="en-GB"/>
        </w:rPr>
      </w:pPr>
      <w:r w:rsidRPr="00FB63B9">
        <w:rPr>
          <w:rFonts w:eastAsia="Malgun Gothic"/>
          <w:noProof/>
          <w:lang w:eastAsia="ko-KR"/>
        </w:rPr>
        <w:t>6.1.3.5.3.1.2</w:t>
      </w:r>
      <w:r>
        <w:rPr>
          <w:noProof/>
        </w:rPr>
        <w:tab/>
        <w:t>Relay discovery between a 5G ProSe End UE and 5G ProSe UE-to-UE Relay</w:t>
      </w:r>
      <w:r>
        <w:rPr>
          <w:noProof/>
        </w:rPr>
        <w:tab/>
      </w:r>
      <w:r>
        <w:rPr>
          <w:noProof/>
        </w:rPr>
        <w:fldChar w:fldCharType="begin" w:fldLock="1"/>
      </w:r>
      <w:r>
        <w:rPr>
          <w:noProof/>
        </w:rPr>
        <w:instrText xml:space="preserve"> PAGEREF _Toc193472479 \h </w:instrText>
      </w:r>
      <w:r>
        <w:rPr>
          <w:noProof/>
        </w:rPr>
      </w:r>
      <w:r>
        <w:rPr>
          <w:noProof/>
        </w:rPr>
        <w:fldChar w:fldCharType="separate"/>
      </w:r>
      <w:r>
        <w:rPr>
          <w:noProof/>
        </w:rPr>
        <w:t>35</w:t>
      </w:r>
      <w:r>
        <w:rPr>
          <w:noProof/>
        </w:rPr>
        <w:fldChar w:fldCharType="end"/>
      </w:r>
    </w:p>
    <w:p w14:paraId="1A521D65" w14:textId="5C110FAF" w:rsidR="002A2884" w:rsidRDefault="002A2884">
      <w:pPr>
        <w:pStyle w:val="TOC6"/>
        <w:rPr>
          <w:rFonts w:ascii="Calibri" w:eastAsia="DengXian" w:hAnsi="Calibri"/>
          <w:noProof/>
          <w:kern w:val="2"/>
          <w:sz w:val="24"/>
          <w:szCs w:val="24"/>
          <w:lang w:eastAsia="en-GB"/>
        </w:rPr>
      </w:pPr>
      <w:r>
        <w:rPr>
          <w:noProof/>
        </w:rPr>
        <w:t>6.1.3.5.3.2</w:t>
      </w:r>
      <w:r>
        <w:rPr>
          <w:noProof/>
        </w:rPr>
        <w:tab/>
      </w:r>
      <w:r>
        <w:rPr>
          <w:noProof/>
          <w:lang w:eastAsia="zh-CN"/>
        </w:rPr>
        <w:t>Security p</w:t>
      </w:r>
      <w:r>
        <w:rPr>
          <w:noProof/>
        </w:rPr>
        <w:t>rocedure for 5G ProSe Layer-3 Multi-hop UE-to-UE Relay Discovery of non-IP PDU type</w:t>
      </w:r>
      <w:r>
        <w:rPr>
          <w:noProof/>
        </w:rPr>
        <w:tab/>
      </w:r>
      <w:r>
        <w:rPr>
          <w:noProof/>
        </w:rPr>
        <w:fldChar w:fldCharType="begin" w:fldLock="1"/>
      </w:r>
      <w:r>
        <w:rPr>
          <w:noProof/>
        </w:rPr>
        <w:instrText xml:space="preserve"> PAGEREF _Toc193472480 \h </w:instrText>
      </w:r>
      <w:r>
        <w:rPr>
          <w:noProof/>
        </w:rPr>
      </w:r>
      <w:r>
        <w:rPr>
          <w:noProof/>
        </w:rPr>
        <w:fldChar w:fldCharType="separate"/>
      </w:r>
      <w:r>
        <w:rPr>
          <w:noProof/>
        </w:rPr>
        <w:t>36</w:t>
      </w:r>
      <w:r>
        <w:rPr>
          <w:noProof/>
        </w:rPr>
        <w:fldChar w:fldCharType="end"/>
      </w:r>
    </w:p>
    <w:p w14:paraId="5B3E5D4B" w14:textId="3D1C1816" w:rsidR="002A2884" w:rsidRDefault="002A2884">
      <w:pPr>
        <w:pStyle w:val="TOC2"/>
        <w:rPr>
          <w:rFonts w:ascii="Calibri" w:eastAsia="DengXian" w:hAnsi="Calibri"/>
          <w:noProof/>
          <w:kern w:val="2"/>
          <w:sz w:val="24"/>
          <w:szCs w:val="24"/>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_Toc193472481 \h </w:instrText>
      </w:r>
      <w:r>
        <w:rPr>
          <w:noProof/>
        </w:rPr>
      </w:r>
      <w:r>
        <w:rPr>
          <w:noProof/>
        </w:rPr>
        <w:fldChar w:fldCharType="separate"/>
      </w:r>
      <w:r>
        <w:rPr>
          <w:noProof/>
        </w:rPr>
        <w:t>36</w:t>
      </w:r>
      <w:r>
        <w:rPr>
          <w:noProof/>
        </w:rPr>
        <w:fldChar w:fldCharType="end"/>
      </w:r>
    </w:p>
    <w:p w14:paraId="028DE988" w14:textId="01A99D25" w:rsidR="002A2884" w:rsidRDefault="002A2884">
      <w:pPr>
        <w:pStyle w:val="TOC3"/>
        <w:rPr>
          <w:rFonts w:ascii="Calibri" w:eastAsia="DengXian" w:hAnsi="Calibri"/>
          <w:noProof/>
          <w:kern w:val="2"/>
          <w:sz w:val="24"/>
          <w:szCs w:val="24"/>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_Toc193472482 \h </w:instrText>
      </w:r>
      <w:r>
        <w:rPr>
          <w:noProof/>
        </w:rPr>
      </w:r>
      <w:r>
        <w:rPr>
          <w:noProof/>
        </w:rPr>
        <w:fldChar w:fldCharType="separate"/>
      </w:r>
      <w:r>
        <w:rPr>
          <w:noProof/>
        </w:rPr>
        <w:t>36</w:t>
      </w:r>
      <w:r>
        <w:rPr>
          <w:noProof/>
        </w:rPr>
        <w:fldChar w:fldCharType="end"/>
      </w:r>
    </w:p>
    <w:p w14:paraId="1944AD5F" w14:textId="3AEA31BB" w:rsidR="002A2884" w:rsidRDefault="002A2884">
      <w:pPr>
        <w:pStyle w:val="TOC3"/>
        <w:rPr>
          <w:rFonts w:ascii="Calibri" w:eastAsia="DengXian" w:hAnsi="Calibri"/>
          <w:noProof/>
          <w:kern w:val="2"/>
          <w:sz w:val="24"/>
          <w:szCs w:val="24"/>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_Toc193472483 \h </w:instrText>
      </w:r>
      <w:r>
        <w:rPr>
          <w:noProof/>
        </w:rPr>
      </w:r>
      <w:r>
        <w:rPr>
          <w:noProof/>
        </w:rPr>
        <w:fldChar w:fldCharType="separate"/>
      </w:r>
      <w:r>
        <w:rPr>
          <w:noProof/>
        </w:rPr>
        <w:t>37</w:t>
      </w:r>
      <w:r>
        <w:rPr>
          <w:noProof/>
        </w:rPr>
        <w:fldChar w:fldCharType="end"/>
      </w:r>
    </w:p>
    <w:p w14:paraId="7ABBDA5F" w14:textId="34DA695C" w:rsidR="002A2884" w:rsidRDefault="002A2884">
      <w:pPr>
        <w:pStyle w:val="TOC3"/>
        <w:rPr>
          <w:rFonts w:ascii="Calibri" w:eastAsia="DengXian" w:hAnsi="Calibri"/>
          <w:noProof/>
          <w:kern w:val="2"/>
          <w:sz w:val="24"/>
          <w:szCs w:val="24"/>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_Toc193472484 \h </w:instrText>
      </w:r>
      <w:r>
        <w:rPr>
          <w:noProof/>
        </w:rPr>
      </w:r>
      <w:r>
        <w:rPr>
          <w:noProof/>
        </w:rPr>
        <w:fldChar w:fldCharType="separate"/>
      </w:r>
      <w:r>
        <w:rPr>
          <w:noProof/>
        </w:rPr>
        <w:t>37</w:t>
      </w:r>
      <w:r>
        <w:rPr>
          <w:noProof/>
        </w:rPr>
        <w:fldChar w:fldCharType="end"/>
      </w:r>
    </w:p>
    <w:p w14:paraId="13B55C96" w14:textId="2D49D697" w:rsidR="002A2884" w:rsidRDefault="002A2884">
      <w:pPr>
        <w:pStyle w:val="TOC3"/>
        <w:rPr>
          <w:rFonts w:ascii="Calibri" w:eastAsia="DengXian" w:hAnsi="Calibri"/>
          <w:noProof/>
          <w:kern w:val="2"/>
          <w:sz w:val="24"/>
          <w:szCs w:val="24"/>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_Toc193472485 \h </w:instrText>
      </w:r>
      <w:r>
        <w:rPr>
          <w:noProof/>
        </w:rPr>
      </w:r>
      <w:r>
        <w:rPr>
          <w:noProof/>
        </w:rPr>
        <w:fldChar w:fldCharType="separate"/>
      </w:r>
      <w:r>
        <w:rPr>
          <w:noProof/>
        </w:rPr>
        <w:t>37</w:t>
      </w:r>
      <w:r>
        <w:rPr>
          <w:noProof/>
        </w:rPr>
        <w:fldChar w:fldCharType="end"/>
      </w:r>
    </w:p>
    <w:p w14:paraId="2FAD9387" w14:textId="62B24C20" w:rsidR="002A2884" w:rsidRDefault="002A2884">
      <w:pPr>
        <w:pStyle w:val="TOC2"/>
        <w:rPr>
          <w:rFonts w:ascii="Calibri" w:eastAsia="DengXian" w:hAnsi="Calibri"/>
          <w:noProof/>
          <w:kern w:val="2"/>
          <w:sz w:val="24"/>
          <w:szCs w:val="24"/>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_Toc193472486 \h </w:instrText>
      </w:r>
      <w:r>
        <w:rPr>
          <w:noProof/>
        </w:rPr>
      </w:r>
      <w:r>
        <w:rPr>
          <w:noProof/>
        </w:rPr>
        <w:fldChar w:fldCharType="separate"/>
      </w:r>
      <w:r>
        <w:rPr>
          <w:noProof/>
        </w:rPr>
        <w:t>37</w:t>
      </w:r>
      <w:r>
        <w:rPr>
          <w:noProof/>
        </w:rPr>
        <w:fldChar w:fldCharType="end"/>
      </w:r>
    </w:p>
    <w:p w14:paraId="31015BE4" w14:textId="68BDC2A7" w:rsidR="002A2884" w:rsidRDefault="002A2884">
      <w:pPr>
        <w:pStyle w:val="TOC3"/>
        <w:rPr>
          <w:rFonts w:ascii="Calibri" w:eastAsia="DengXian" w:hAnsi="Calibri"/>
          <w:noProof/>
          <w:kern w:val="2"/>
          <w:sz w:val="24"/>
          <w:szCs w:val="24"/>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_Toc193472487 \h </w:instrText>
      </w:r>
      <w:r>
        <w:rPr>
          <w:noProof/>
        </w:rPr>
      </w:r>
      <w:r>
        <w:rPr>
          <w:noProof/>
        </w:rPr>
        <w:fldChar w:fldCharType="separate"/>
      </w:r>
      <w:r>
        <w:rPr>
          <w:noProof/>
        </w:rPr>
        <w:t>37</w:t>
      </w:r>
      <w:r>
        <w:rPr>
          <w:noProof/>
        </w:rPr>
        <w:fldChar w:fldCharType="end"/>
      </w:r>
    </w:p>
    <w:p w14:paraId="1C2EF600" w14:textId="59373F9F" w:rsidR="002A2884" w:rsidRDefault="002A28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_Toc193472488 \h </w:instrText>
      </w:r>
      <w:r>
        <w:rPr>
          <w:noProof/>
        </w:rPr>
      </w:r>
      <w:r>
        <w:rPr>
          <w:noProof/>
        </w:rPr>
        <w:fldChar w:fldCharType="separate"/>
      </w:r>
      <w:r>
        <w:rPr>
          <w:noProof/>
        </w:rPr>
        <w:t>38</w:t>
      </w:r>
      <w:r>
        <w:rPr>
          <w:noProof/>
        </w:rPr>
        <w:fldChar w:fldCharType="end"/>
      </w:r>
    </w:p>
    <w:p w14:paraId="50A00C01" w14:textId="42B52E1D" w:rsidR="002A2884" w:rsidRDefault="002A28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_Toc193472489 \h </w:instrText>
      </w:r>
      <w:r>
        <w:rPr>
          <w:noProof/>
        </w:rPr>
      </w:r>
      <w:r>
        <w:rPr>
          <w:noProof/>
        </w:rPr>
        <w:fldChar w:fldCharType="separate"/>
      </w:r>
      <w:r>
        <w:rPr>
          <w:noProof/>
        </w:rPr>
        <w:t>38</w:t>
      </w:r>
      <w:r>
        <w:rPr>
          <w:noProof/>
        </w:rPr>
        <w:fldChar w:fldCharType="end"/>
      </w:r>
    </w:p>
    <w:p w14:paraId="26F9706F" w14:textId="76176AC1" w:rsidR="002A2884" w:rsidRDefault="002A28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_Toc193472490 \h </w:instrText>
      </w:r>
      <w:r>
        <w:rPr>
          <w:noProof/>
        </w:rPr>
      </w:r>
      <w:r>
        <w:rPr>
          <w:noProof/>
        </w:rPr>
        <w:fldChar w:fldCharType="separate"/>
      </w:r>
      <w:r>
        <w:rPr>
          <w:noProof/>
        </w:rPr>
        <w:t>38</w:t>
      </w:r>
      <w:r>
        <w:rPr>
          <w:noProof/>
        </w:rPr>
        <w:fldChar w:fldCharType="end"/>
      </w:r>
    </w:p>
    <w:p w14:paraId="4A5B25A5" w14:textId="71D5D2BB" w:rsidR="002A2884" w:rsidRDefault="002A28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_Toc193472491 \h </w:instrText>
      </w:r>
      <w:r>
        <w:rPr>
          <w:noProof/>
        </w:rPr>
      </w:r>
      <w:r>
        <w:rPr>
          <w:noProof/>
        </w:rPr>
        <w:fldChar w:fldCharType="separate"/>
      </w:r>
      <w:r>
        <w:rPr>
          <w:noProof/>
        </w:rPr>
        <w:t>39</w:t>
      </w:r>
      <w:r>
        <w:rPr>
          <w:noProof/>
        </w:rPr>
        <w:fldChar w:fldCharType="end"/>
      </w:r>
    </w:p>
    <w:p w14:paraId="25C0042F" w14:textId="7577CA73" w:rsidR="002A2884" w:rsidRDefault="002A28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_Toc193472492 \h </w:instrText>
      </w:r>
      <w:r>
        <w:rPr>
          <w:noProof/>
        </w:rPr>
      </w:r>
      <w:r>
        <w:rPr>
          <w:noProof/>
        </w:rPr>
        <w:fldChar w:fldCharType="separate"/>
      </w:r>
      <w:r>
        <w:rPr>
          <w:noProof/>
        </w:rPr>
        <w:t>39</w:t>
      </w:r>
      <w:r>
        <w:rPr>
          <w:noProof/>
        </w:rPr>
        <w:fldChar w:fldCharType="end"/>
      </w:r>
    </w:p>
    <w:p w14:paraId="526D3F5D" w14:textId="32626D62" w:rsidR="002A2884" w:rsidRDefault="002A28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_Toc193472493 \h </w:instrText>
      </w:r>
      <w:r>
        <w:rPr>
          <w:noProof/>
        </w:rPr>
      </w:r>
      <w:r>
        <w:rPr>
          <w:noProof/>
        </w:rPr>
        <w:fldChar w:fldCharType="separate"/>
      </w:r>
      <w:r>
        <w:rPr>
          <w:noProof/>
        </w:rPr>
        <w:t>40</w:t>
      </w:r>
      <w:r>
        <w:rPr>
          <w:noProof/>
        </w:rPr>
        <w:fldChar w:fldCharType="end"/>
      </w:r>
    </w:p>
    <w:p w14:paraId="4424A6C8" w14:textId="130C6D60" w:rsidR="002A2884" w:rsidRDefault="002A28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_Toc193472494 \h </w:instrText>
      </w:r>
      <w:r>
        <w:rPr>
          <w:noProof/>
        </w:rPr>
      </w:r>
      <w:r>
        <w:rPr>
          <w:noProof/>
        </w:rPr>
        <w:fldChar w:fldCharType="separate"/>
      </w:r>
      <w:r>
        <w:rPr>
          <w:noProof/>
        </w:rPr>
        <w:t>45</w:t>
      </w:r>
      <w:r>
        <w:rPr>
          <w:noProof/>
        </w:rPr>
        <w:fldChar w:fldCharType="end"/>
      </w:r>
    </w:p>
    <w:p w14:paraId="4D1F11E2" w14:textId="13DE2B66" w:rsidR="002A2884" w:rsidRDefault="002A28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_Toc193472495 \h </w:instrText>
      </w:r>
      <w:r>
        <w:rPr>
          <w:noProof/>
        </w:rPr>
      </w:r>
      <w:r>
        <w:rPr>
          <w:noProof/>
        </w:rPr>
        <w:fldChar w:fldCharType="separate"/>
      </w:r>
      <w:r>
        <w:rPr>
          <w:noProof/>
        </w:rPr>
        <w:t>45</w:t>
      </w:r>
      <w:r>
        <w:rPr>
          <w:noProof/>
        </w:rPr>
        <w:fldChar w:fldCharType="end"/>
      </w:r>
    </w:p>
    <w:p w14:paraId="3BFDF307" w14:textId="127137E8" w:rsidR="002A2884" w:rsidRDefault="002A28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_Toc193472496 \h </w:instrText>
      </w:r>
      <w:r>
        <w:rPr>
          <w:noProof/>
        </w:rPr>
      </w:r>
      <w:r>
        <w:rPr>
          <w:noProof/>
        </w:rPr>
        <w:fldChar w:fldCharType="separate"/>
      </w:r>
      <w:r>
        <w:rPr>
          <w:noProof/>
        </w:rPr>
        <w:t>45</w:t>
      </w:r>
      <w:r>
        <w:rPr>
          <w:noProof/>
        </w:rPr>
        <w:fldChar w:fldCharType="end"/>
      </w:r>
    </w:p>
    <w:p w14:paraId="18612AE9" w14:textId="679E4666" w:rsidR="002A2884" w:rsidRDefault="002A28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_Toc193472497 \h </w:instrText>
      </w:r>
      <w:r>
        <w:rPr>
          <w:noProof/>
        </w:rPr>
      </w:r>
      <w:r>
        <w:rPr>
          <w:noProof/>
        </w:rPr>
        <w:fldChar w:fldCharType="separate"/>
      </w:r>
      <w:r>
        <w:rPr>
          <w:noProof/>
        </w:rPr>
        <w:t>45</w:t>
      </w:r>
      <w:r>
        <w:rPr>
          <w:noProof/>
        </w:rPr>
        <w:fldChar w:fldCharType="end"/>
      </w:r>
    </w:p>
    <w:p w14:paraId="62B7FE8A" w14:textId="7F973EA8" w:rsidR="002A2884" w:rsidRDefault="002A28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_Toc193472498 \h </w:instrText>
      </w:r>
      <w:r>
        <w:rPr>
          <w:noProof/>
        </w:rPr>
      </w:r>
      <w:r>
        <w:rPr>
          <w:noProof/>
        </w:rPr>
        <w:fldChar w:fldCharType="separate"/>
      </w:r>
      <w:r>
        <w:rPr>
          <w:noProof/>
        </w:rPr>
        <w:t>50</w:t>
      </w:r>
      <w:r>
        <w:rPr>
          <w:noProof/>
        </w:rPr>
        <w:fldChar w:fldCharType="end"/>
      </w:r>
    </w:p>
    <w:p w14:paraId="47ACE26D" w14:textId="2DCD6685" w:rsidR="002A2884" w:rsidRDefault="002A2884">
      <w:pPr>
        <w:pStyle w:val="TOC5"/>
        <w:rPr>
          <w:rFonts w:ascii="Calibri" w:eastAsia="DengXian" w:hAnsi="Calibri"/>
          <w:noProof/>
          <w:kern w:val="2"/>
          <w:sz w:val="24"/>
          <w:szCs w:val="24"/>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_Toc193472499 \h </w:instrText>
      </w:r>
      <w:r>
        <w:rPr>
          <w:noProof/>
        </w:rPr>
      </w:r>
      <w:r>
        <w:rPr>
          <w:noProof/>
        </w:rPr>
        <w:fldChar w:fldCharType="separate"/>
      </w:r>
      <w:r>
        <w:rPr>
          <w:noProof/>
        </w:rPr>
        <w:t>51</w:t>
      </w:r>
      <w:r>
        <w:rPr>
          <w:noProof/>
        </w:rPr>
        <w:fldChar w:fldCharType="end"/>
      </w:r>
    </w:p>
    <w:p w14:paraId="4E7757D3" w14:textId="21EEC840" w:rsidR="002A2884" w:rsidRDefault="002A2884">
      <w:pPr>
        <w:pStyle w:val="TOC4"/>
        <w:rPr>
          <w:rFonts w:ascii="Calibri" w:eastAsia="DengXian" w:hAnsi="Calibri"/>
          <w:noProof/>
          <w:kern w:val="2"/>
          <w:sz w:val="24"/>
          <w:szCs w:val="24"/>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_Toc193472500 \h </w:instrText>
      </w:r>
      <w:r>
        <w:rPr>
          <w:noProof/>
        </w:rPr>
      </w:r>
      <w:r>
        <w:rPr>
          <w:noProof/>
        </w:rPr>
        <w:fldChar w:fldCharType="separate"/>
      </w:r>
      <w:r>
        <w:rPr>
          <w:noProof/>
        </w:rPr>
        <w:t>51</w:t>
      </w:r>
      <w:r>
        <w:rPr>
          <w:noProof/>
        </w:rPr>
        <w:fldChar w:fldCharType="end"/>
      </w:r>
    </w:p>
    <w:p w14:paraId="53710687" w14:textId="03A0E3B9" w:rsidR="002A2884" w:rsidRDefault="002A28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_Toc193472501 \h </w:instrText>
      </w:r>
      <w:r>
        <w:rPr>
          <w:noProof/>
        </w:rPr>
      </w:r>
      <w:r>
        <w:rPr>
          <w:noProof/>
        </w:rPr>
        <w:fldChar w:fldCharType="separate"/>
      </w:r>
      <w:r>
        <w:rPr>
          <w:noProof/>
        </w:rPr>
        <w:t>51</w:t>
      </w:r>
      <w:r>
        <w:rPr>
          <w:noProof/>
        </w:rPr>
        <w:fldChar w:fldCharType="end"/>
      </w:r>
    </w:p>
    <w:p w14:paraId="321450D2" w14:textId="11C50B39" w:rsidR="002A2884" w:rsidRDefault="002A2884">
      <w:pPr>
        <w:pStyle w:val="TOC3"/>
        <w:rPr>
          <w:rFonts w:ascii="Calibri" w:eastAsia="DengXian" w:hAnsi="Calibri"/>
          <w:noProof/>
          <w:kern w:val="2"/>
          <w:sz w:val="24"/>
          <w:szCs w:val="24"/>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_Toc193472502 \h </w:instrText>
      </w:r>
      <w:r>
        <w:rPr>
          <w:noProof/>
        </w:rPr>
      </w:r>
      <w:r>
        <w:rPr>
          <w:noProof/>
        </w:rPr>
        <w:fldChar w:fldCharType="separate"/>
      </w:r>
      <w:r>
        <w:rPr>
          <w:noProof/>
        </w:rPr>
        <w:t>51</w:t>
      </w:r>
      <w:r>
        <w:rPr>
          <w:noProof/>
        </w:rPr>
        <w:fldChar w:fldCharType="end"/>
      </w:r>
    </w:p>
    <w:p w14:paraId="506D51B8" w14:textId="0E487151" w:rsidR="002A2884" w:rsidRDefault="002A2884">
      <w:pPr>
        <w:pStyle w:val="TOC4"/>
        <w:rPr>
          <w:rFonts w:ascii="Calibri" w:eastAsia="DengXian" w:hAnsi="Calibri"/>
          <w:noProof/>
          <w:kern w:val="2"/>
          <w:sz w:val="24"/>
          <w:szCs w:val="24"/>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_Toc193472503 \h </w:instrText>
      </w:r>
      <w:r>
        <w:rPr>
          <w:noProof/>
        </w:rPr>
      </w:r>
      <w:r>
        <w:rPr>
          <w:noProof/>
        </w:rPr>
        <w:fldChar w:fldCharType="separate"/>
      </w:r>
      <w:r>
        <w:rPr>
          <w:noProof/>
        </w:rPr>
        <w:t>51</w:t>
      </w:r>
      <w:r>
        <w:rPr>
          <w:noProof/>
        </w:rPr>
        <w:fldChar w:fldCharType="end"/>
      </w:r>
    </w:p>
    <w:p w14:paraId="0CE4D9FC" w14:textId="065AE8DB" w:rsidR="002A2884" w:rsidRDefault="002A2884">
      <w:pPr>
        <w:pStyle w:val="TOC4"/>
        <w:rPr>
          <w:rFonts w:ascii="Calibri" w:eastAsia="DengXian" w:hAnsi="Calibri"/>
          <w:noProof/>
          <w:kern w:val="2"/>
          <w:sz w:val="24"/>
          <w:szCs w:val="24"/>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_Toc193472504 \h </w:instrText>
      </w:r>
      <w:r>
        <w:rPr>
          <w:noProof/>
        </w:rPr>
      </w:r>
      <w:r>
        <w:rPr>
          <w:noProof/>
        </w:rPr>
        <w:fldChar w:fldCharType="separate"/>
      </w:r>
      <w:r>
        <w:rPr>
          <w:noProof/>
        </w:rPr>
        <w:t>51</w:t>
      </w:r>
      <w:r>
        <w:rPr>
          <w:noProof/>
        </w:rPr>
        <w:fldChar w:fldCharType="end"/>
      </w:r>
    </w:p>
    <w:p w14:paraId="428B5FBB" w14:textId="70523BEF" w:rsidR="002A2884" w:rsidRDefault="002A2884">
      <w:pPr>
        <w:pStyle w:val="TOC4"/>
        <w:rPr>
          <w:rFonts w:ascii="Calibri" w:eastAsia="DengXian" w:hAnsi="Calibri"/>
          <w:noProof/>
          <w:kern w:val="2"/>
          <w:sz w:val="24"/>
          <w:szCs w:val="24"/>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_Toc193472505 \h </w:instrText>
      </w:r>
      <w:r>
        <w:rPr>
          <w:noProof/>
        </w:rPr>
      </w:r>
      <w:r>
        <w:rPr>
          <w:noProof/>
        </w:rPr>
        <w:fldChar w:fldCharType="separate"/>
      </w:r>
      <w:r>
        <w:rPr>
          <w:noProof/>
        </w:rPr>
        <w:t>52</w:t>
      </w:r>
      <w:r>
        <w:rPr>
          <w:noProof/>
        </w:rPr>
        <w:fldChar w:fldCharType="end"/>
      </w:r>
    </w:p>
    <w:p w14:paraId="77E451D6" w14:textId="67D93812" w:rsidR="002A2884" w:rsidRDefault="002A2884">
      <w:pPr>
        <w:pStyle w:val="TOC3"/>
        <w:rPr>
          <w:rFonts w:ascii="Calibri" w:eastAsia="DengXian" w:hAnsi="Calibri"/>
          <w:noProof/>
          <w:kern w:val="2"/>
          <w:sz w:val="24"/>
          <w:szCs w:val="24"/>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_Toc193472506 \h </w:instrText>
      </w:r>
      <w:r>
        <w:rPr>
          <w:noProof/>
        </w:rPr>
      </w:r>
      <w:r>
        <w:rPr>
          <w:noProof/>
        </w:rPr>
        <w:fldChar w:fldCharType="separate"/>
      </w:r>
      <w:r>
        <w:rPr>
          <w:noProof/>
        </w:rPr>
        <w:t>53</w:t>
      </w:r>
      <w:r>
        <w:rPr>
          <w:noProof/>
        </w:rPr>
        <w:fldChar w:fldCharType="end"/>
      </w:r>
    </w:p>
    <w:p w14:paraId="0D2474D5" w14:textId="71C3833C" w:rsidR="002A2884" w:rsidRDefault="002A2884">
      <w:pPr>
        <w:pStyle w:val="TOC4"/>
        <w:rPr>
          <w:rFonts w:ascii="Calibri" w:eastAsia="DengXian" w:hAnsi="Calibri"/>
          <w:noProof/>
          <w:kern w:val="2"/>
          <w:sz w:val="24"/>
          <w:szCs w:val="24"/>
          <w:lang w:eastAsia="en-GB"/>
        </w:rPr>
      </w:pPr>
      <w:r>
        <w:rPr>
          <w:noProof/>
        </w:rPr>
        <w:t>6.3.6.1</w:t>
      </w:r>
      <w:r>
        <w:rPr>
          <w:noProof/>
        </w:rPr>
        <w:tab/>
        <w:t>General</w:t>
      </w:r>
      <w:r>
        <w:rPr>
          <w:noProof/>
        </w:rPr>
        <w:tab/>
      </w:r>
      <w:r>
        <w:rPr>
          <w:noProof/>
        </w:rPr>
        <w:fldChar w:fldCharType="begin" w:fldLock="1"/>
      </w:r>
      <w:r>
        <w:rPr>
          <w:noProof/>
        </w:rPr>
        <w:instrText xml:space="preserve"> PAGEREF _Toc193472507 \h </w:instrText>
      </w:r>
      <w:r>
        <w:rPr>
          <w:noProof/>
        </w:rPr>
      </w:r>
      <w:r>
        <w:rPr>
          <w:noProof/>
        </w:rPr>
        <w:fldChar w:fldCharType="separate"/>
      </w:r>
      <w:r>
        <w:rPr>
          <w:noProof/>
        </w:rPr>
        <w:t>53</w:t>
      </w:r>
      <w:r>
        <w:rPr>
          <w:noProof/>
        </w:rPr>
        <w:fldChar w:fldCharType="end"/>
      </w:r>
    </w:p>
    <w:p w14:paraId="4AA2CD0B" w14:textId="13BDC49A" w:rsidR="002A2884" w:rsidRDefault="002A2884">
      <w:pPr>
        <w:pStyle w:val="TOC4"/>
        <w:rPr>
          <w:rFonts w:ascii="Calibri" w:eastAsia="DengXian" w:hAnsi="Calibri"/>
          <w:noProof/>
          <w:kern w:val="2"/>
          <w:sz w:val="24"/>
          <w:szCs w:val="24"/>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_Toc193472508 \h </w:instrText>
      </w:r>
      <w:r>
        <w:rPr>
          <w:noProof/>
        </w:rPr>
      </w:r>
      <w:r>
        <w:rPr>
          <w:noProof/>
        </w:rPr>
        <w:fldChar w:fldCharType="separate"/>
      </w:r>
      <w:r>
        <w:rPr>
          <w:noProof/>
        </w:rPr>
        <w:t>53</w:t>
      </w:r>
      <w:r>
        <w:rPr>
          <w:noProof/>
        </w:rPr>
        <w:fldChar w:fldCharType="end"/>
      </w:r>
    </w:p>
    <w:p w14:paraId="62A10BA4" w14:textId="41F0D974" w:rsidR="002A2884" w:rsidRDefault="002A2884">
      <w:pPr>
        <w:pStyle w:val="TOC4"/>
        <w:rPr>
          <w:rFonts w:ascii="Calibri" w:eastAsia="DengXian" w:hAnsi="Calibri"/>
          <w:noProof/>
          <w:kern w:val="2"/>
          <w:sz w:val="24"/>
          <w:szCs w:val="24"/>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_Toc193472509 \h </w:instrText>
      </w:r>
      <w:r>
        <w:rPr>
          <w:noProof/>
        </w:rPr>
      </w:r>
      <w:r>
        <w:rPr>
          <w:noProof/>
        </w:rPr>
        <w:fldChar w:fldCharType="separate"/>
      </w:r>
      <w:r>
        <w:rPr>
          <w:noProof/>
        </w:rPr>
        <w:t>53</w:t>
      </w:r>
      <w:r>
        <w:rPr>
          <w:noProof/>
        </w:rPr>
        <w:fldChar w:fldCharType="end"/>
      </w:r>
    </w:p>
    <w:p w14:paraId="57487AF4" w14:textId="395F8F3D" w:rsidR="002A2884" w:rsidRDefault="002A2884">
      <w:pPr>
        <w:pStyle w:val="TOC5"/>
        <w:rPr>
          <w:rFonts w:ascii="Calibri" w:eastAsia="DengXian" w:hAnsi="Calibri"/>
          <w:noProof/>
          <w:kern w:val="2"/>
          <w:sz w:val="24"/>
          <w:szCs w:val="24"/>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_Toc193472510 \h </w:instrText>
      </w:r>
      <w:r>
        <w:rPr>
          <w:noProof/>
        </w:rPr>
      </w:r>
      <w:r>
        <w:rPr>
          <w:noProof/>
        </w:rPr>
        <w:fldChar w:fldCharType="separate"/>
      </w:r>
      <w:r>
        <w:rPr>
          <w:noProof/>
        </w:rPr>
        <w:t>53</w:t>
      </w:r>
      <w:r>
        <w:rPr>
          <w:noProof/>
        </w:rPr>
        <w:fldChar w:fldCharType="end"/>
      </w:r>
    </w:p>
    <w:p w14:paraId="12A1BD75" w14:textId="66501050" w:rsidR="002A2884" w:rsidRDefault="002A2884">
      <w:pPr>
        <w:pStyle w:val="TOC5"/>
        <w:rPr>
          <w:rFonts w:ascii="Calibri" w:eastAsia="DengXian" w:hAnsi="Calibri"/>
          <w:noProof/>
          <w:kern w:val="2"/>
          <w:sz w:val="24"/>
          <w:szCs w:val="24"/>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_Toc193472511 \h </w:instrText>
      </w:r>
      <w:r>
        <w:rPr>
          <w:noProof/>
        </w:rPr>
      </w:r>
      <w:r>
        <w:rPr>
          <w:noProof/>
        </w:rPr>
        <w:fldChar w:fldCharType="separate"/>
      </w:r>
      <w:r>
        <w:rPr>
          <w:noProof/>
        </w:rPr>
        <w:t>54</w:t>
      </w:r>
      <w:r>
        <w:rPr>
          <w:noProof/>
        </w:rPr>
        <w:fldChar w:fldCharType="end"/>
      </w:r>
    </w:p>
    <w:p w14:paraId="61EDEAAC" w14:textId="5805469E" w:rsidR="002A2884" w:rsidRDefault="002A2884">
      <w:pPr>
        <w:pStyle w:val="TOC3"/>
        <w:rPr>
          <w:rFonts w:ascii="Calibri" w:eastAsia="DengXian" w:hAnsi="Calibri"/>
          <w:noProof/>
          <w:kern w:val="2"/>
          <w:sz w:val="24"/>
          <w:szCs w:val="24"/>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_Toc193472512 \h </w:instrText>
      </w:r>
      <w:r>
        <w:rPr>
          <w:noProof/>
        </w:rPr>
      </w:r>
      <w:r>
        <w:rPr>
          <w:noProof/>
        </w:rPr>
        <w:fldChar w:fldCharType="separate"/>
      </w:r>
      <w:r>
        <w:rPr>
          <w:noProof/>
        </w:rPr>
        <w:t>56</w:t>
      </w:r>
      <w:r>
        <w:rPr>
          <w:noProof/>
        </w:rPr>
        <w:fldChar w:fldCharType="end"/>
      </w:r>
    </w:p>
    <w:p w14:paraId="7F50B906" w14:textId="3BE05BD0" w:rsidR="002A2884" w:rsidRDefault="002A2884">
      <w:pPr>
        <w:pStyle w:val="TOC3"/>
        <w:rPr>
          <w:rFonts w:ascii="Calibri" w:eastAsia="DengXian" w:hAnsi="Calibri"/>
          <w:noProof/>
          <w:kern w:val="2"/>
          <w:sz w:val="24"/>
          <w:szCs w:val="24"/>
          <w:lang w:eastAsia="en-GB"/>
        </w:rPr>
      </w:pPr>
      <w:r>
        <w:rPr>
          <w:noProof/>
        </w:rPr>
        <w:t>6.</w:t>
      </w:r>
      <w:r>
        <w:rPr>
          <w:noProof/>
          <w:lang w:eastAsia="zh-CN"/>
        </w:rPr>
        <w:t>3</w:t>
      </w:r>
      <w:r>
        <w:rPr>
          <w:noProof/>
        </w:rPr>
        <w:t>.8</w:t>
      </w:r>
      <w:r>
        <w:rPr>
          <w:noProof/>
        </w:rPr>
        <w:tab/>
        <w:t>Security for 5G ProSe Communication via 5G ProSe Multi-hop UE</w:t>
      </w:r>
      <w:r>
        <w:rPr>
          <w:noProof/>
        </w:rPr>
        <w:noBreakHyphen/>
        <w:t>to-Network Relay</w:t>
      </w:r>
      <w:r>
        <w:rPr>
          <w:noProof/>
        </w:rPr>
        <w:tab/>
      </w:r>
      <w:r>
        <w:rPr>
          <w:noProof/>
        </w:rPr>
        <w:fldChar w:fldCharType="begin" w:fldLock="1"/>
      </w:r>
      <w:r>
        <w:rPr>
          <w:noProof/>
        </w:rPr>
        <w:instrText xml:space="preserve"> PAGEREF _Toc193472513 \h </w:instrText>
      </w:r>
      <w:r>
        <w:rPr>
          <w:noProof/>
        </w:rPr>
      </w:r>
      <w:r>
        <w:rPr>
          <w:noProof/>
        </w:rPr>
        <w:fldChar w:fldCharType="separate"/>
      </w:r>
      <w:r>
        <w:rPr>
          <w:noProof/>
        </w:rPr>
        <w:t>56</w:t>
      </w:r>
      <w:r>
        <w:rPr>
          <w:noProof/>
        </w:rPr>
        <w:fldChar w:fldCharType="end"/>
      </w:r>
    </w:p>
    <w:p w14:paraId="56D714A3" w14:textId="68FF64ED" w:rsidR="002A2884" w:rsidRDefault="002A2884">
      <w:pPr>
        <w:pStyle w:val="TOC4"/>
        <w:rPr>
          <w:rFonts w:ascii="Calibri" w:eastAsia="DengXian" w:hAnsi="Calibri"/>
          <w:noProof/>
          <w:kern w:val="2"/>
          <w:sz w:val="24"/>
          <w:szCs w:val="24"/>
          <w:lang w:eastAsia="en-GB"/>
        </w:rPr>
      </w:pPr>
      <w:r>
        <w:rPr>
          <w:noProof/>
        </w:rPr>
        <w:t>6.3.8.1</w:t>
      </w:r>
      <w:r>
        <w:rPr>
          <w:noProof/>
        </w:rPr>
        <w:tab/>
        <w:t>Security requirements</w:t>
      </w:r>
      <w:r>
        <w:rPr>
          <w:noProof/>
        </w:rPr>
        <w:tab/>
      </w:r>
      <w:r>
        <w:rPr>
          <w:noProof/>
        </w:rPr>
        <w:fldChar w:fldCharType="begin" w:fldLock="1"/>
      </w:r>
      <w:r>
        <w:rPr>
          <w:noProof/>
        </w:rPr>
        <w:instrText xml:space="preserve"> PAGEREF _Toc193472514 \h </w:instrText>
      </w:r>
      <w:r>
        <w:rPr>
          <w:noProof/>
        </w:rPr>
      </w:r>
      <w:r>
        <w:rPr>
          <w:noProof/>
        </w:rPr>
        <w:fldChar w:fldCharType="separate"/>
      </w:r>
      <w:r>
        <w:rPr>
          <w:noProof/>
        </w:rPr>
        <w:t>56</w:t>
      </w:r>
      <w:r>
        <w:rPr>
          <w:noProof/>
        </w:rPr>
        <w:fldChar w:fldCharType="end"/>
      </w:r>
    </w:p>
    <w:p w14:paraId="143F9BFE" w14:textId="3AD0CE35" w:rsidR="002A2884" w:rsidRDefault="002A2884">
      <w:pPr>
        <w:pStyle w:val="TOC4"/>
        <w:rPr>
          <w:rFonts w:ascii="Calibri" w:eastAsia="DengXian" w:hAnsi="Calibri"/>
          <w:noProof/>
          <w:kern w:val="2"/>
          <w:sz w:val="24"/>
          <w:szCs w:val="24"/>
          <w:lang w:eastAsia="en-GB"/>
        </w:rPr>
      </w:pPr>
      <w:r>
        <w:rPr>
          <w:noProof/>
        </w:rPr>
        <w:t>6.3.8.2</w:t>
      </w:r>
      <w:r>
        <w:rPr>
          <w:noProof/>
        </w:rPr>
        <w:tab/>
        <w:t xml:space="preserve">Security </w:t>
      </w:r>
      <w:r>
        <w:rPr>
          <w:noProof/>
          <w:lang w:eastAsia="zh-CN"/>
        </w:rPr>
        <w:t>procedure</w:t>
      </w:r>
      <w:r w:rsidRPr="00FB63B9">
        <w:rPr>
          <w:rFonts w:eastAsia="SimSun"/>
          <w:noProof/>
        </w:rPr>
        <w:t xml:space="preserve"> for 5G ProSe </w:t>
      </w:r>
      <w:r>
        <w:rPr>
          <w:noProof/>
        </w:rPr>
        <w:t xml:space="preserve">Multi-hop </w:t>
      </w:r>
      <w:r w:rsidRPr="00FB63B9">
        <w:rPr>
          <w:rFonts w:eastAsia="SimSun"/>
          <w:noProof/>
        </w:rPr>
        <w:t>UE-to-Network Relay communication</w:t>
      </w:r>
      <w:r>
        <w:rPr>
          <w:noProof/>
        </w:rPr>
        <w:tab/>
      </w:r>
      <w:r>
        <w:rPr>
          <w:noProof/>
        </w:rPr>
        <w:fldChar w:fldCharType="begin" w:fldLock="1"/>
      </w:r>
      <w:r>
        <w:rPr>
          <w:noProof/>
        </w:rPr>
        <w:instrText xml:space="preserve"> PAGEREF _Toc193472515 \h </w:instrText>
      </w:r>
      <w:r>
        <w:rPr>
          <w:noProof/>
        </w:rPr>
      </w:r>
      <w:r>
        <w:rPr>
          <w:noProof/>
        </w:rPr>
        <w:fldChar w:fldCharType="separate"/>
      </w:r>
      <w:r>
        <w:rPr>
          <w:noProof/>
        </w:rPr>
        <w:t>57</w:t>
      </w:r>
      <w:r>
        <w:rPr>
          <w:noProof/>
        </w:rPr>
        <w:fldChar w:fldCharType="end"/>
      </w:r>
    </w:p>
    <w:p w14:paraId="67500C87" w14:textId="08F7A720" w:rsidR="002A2884" w:rsidRDefault="002A2884">
      <w:pPr>
        <w:pStyle w:val="TOC5"/>
        <w:rPr>
          <w:rFonts w:ascii="Calibri" w:eastAsia="DengXian" w:hAnsi="Calibri"/>
          <w:noProof/>
          <w:kern w:val="2"/>
          <w:sz w:val="24"/>
          <w:szCs w:val="24"/>
          <w:lang w:eastAsia="en-GB"/>
        </w:rPr>
      </w:pPr>
      <w:r>
        <w:rPr>
          <w:noProof/>
        </w:rPr>
        <w:t>6.3.8.2.1</w:t>
      </w:r>
      <w:r>
        <w:rPr>
          <w:noProof/>
        </w:rPr>
        <w:tab/>
        <w:t>Security procedure over Control Plane with multi-hop UE-to-Network Relay discovery with Model A</w:t>
      </w:r>
      <w:r>
        <w:rPr>
          <w:noProof/>
        </w:rPr>
        <w:tab/>
      </w:r>
      <w:r>
        <w:rPr>
          <w:noProof/>
        </w:rPr>
        <w:fldChar w:fldCharType="begin" w:fldLock="1"/>
      </w:r>
      <w:r>
        <w:rPr>
          <w:noProof/>
        </w:rPr>
        <w:instrText xml:space="preserve"> PAGEREF _Toc193472516 \h </w:instrText>
      </w:r>
      <w:r>
        <w:rPr>
          <w:noProof/>
        </w:rPr>
      </w:r>
      <w:r>
        <w:rPr>
          <w:noProof/>
        </w:rPr>
        <w:fldChar w:fldCharType="separate"/>
      </w:r>
      <w:r>
        <w:rPr>
          <w:noProof/>
        </w:rPr>
        <w:t>57</w:t>
      </w:r>
      <w:r>
        <w:rPr>
          <w:noProof/>
        </w:rPr>
        <w:fldChar w:fldCharType="end"/>
      </w:r>
    </w:p>
    <w:p w14:paraId="04FD8C29" w14:textId="0A0BF849" w:rsidR="002A2884" w:rsidRDefault="002A2884">
      <w:pPr>
        <w:pStyle w:val="TOC5"/>
        <w:rPr>
          <w:rFonts w:ascii="Calibri" w:eastAsia="DengXian" w:hAnsi="Calibri"/>
          <w:noProof/>
          <w:kern w:val="2"/>
          <w:sz w:val="24"/>
          <w:szCs w:val="24"/>
          <w:lang w:eastAsia="en-GB"/>
        </w:rPr>
      </w:pPr>
      <w:r>
        <w:rPr>
          <w:noProof/>
        </w:rPr>
        <w:t>6.3.8.2.2</w:t>
      </w:r>
      <w:r>
        <w:rPr>
          <w:noProof/>
        </w:rPr>
        <w:tab/>
        <w:t>Security procedure over Control Plane with multi-hop UE-to-Network Relay discovery with Model B</w:t>
      </w:r>
      <w:r>
        <w:rPr>
          <w:noProof/>
        </w:rPr>
        <w:tab/>
      </w:r>
      <w:r>
        <w:rPr>
          <w:noProof/>
        </w:rPr>
        <w:fldChar w:fldCharType="begin" w:fldLock="1"/>
      </w:r>
      <w:r>
        <w:rPr>
          <w:noProof/>
        </w:rPr>
        <w:instrText xml:space="preserve"> PAGEREF _Toc193472517 \h </w:instrText>
      </w:r>
      <w:r>
        <w:rPr>
          <w:noProof/>
        </w:rPr>
      </w:r>
      <w:r>
        <w:rPr>
          <w:noProof/>
        </w:rPr>
        <w:fldChar w:fldCharType="separate"/>
      </w:r>
      <w:r>
        <w:rPr>
          <w:noProof/>
        </w:rPr>
        <w:t>58</w:t>
      </w:r>
      <w:r>
        <w:rPr>
          <w:noProof/>
        </w:rPr>
        <w:fldChar w:fldCharType="end"/>
      </w:r>
    </w:p>
    <w:p w14:paraId="0DF6B0B4" w14:textId="791B94F6" w:rsidR="002A2884" w:rsidRDefault="002A2884">
      <w:pPr>
        <w:pStyle w:val="TOC5"/>
        <w:rPr>
          <w:rFonts w:ascii="Calibri" w:eastAsia="DengXian" w:hAnsi="Calibri"/>
          <w:noProof/>
          <w:kern w:val="2"/>
          <w:sz w:val="24"/>
          <w:szCs w:val="24"/>
          <w:lang w:eastAsia="en-GB"/>
        </w:rPr>
      </w:pPr>
      <w:r>
        <w:rPr>
          <w:noProof/>
        </w:rPr>
        <w:lastRenderedPageBreak/>
        <w:t>6.3.8.2.3</w:t>
      </w:r>
      <w:r>
        <w:rPr>
          <w:noProof/>
        </w:rPr>
        <w:tab/>
        <w:t>Security procedure over User Plane with multi-hop UE-to-Network Relay discovery with Model A</w:t>
      </w:r>
      <w:r>
        <w:rPr>
          <w:noProof/>
        </w:rPr>
        <w:tab/>
      </w:r>
      <w:r>
        <w:rPr>
          <w:noProof/>
        </w:rPr>
        <w:fldChar w:fldCharType="begin" w:fldLock="1"/>
      </w:r>
      <w:r>
        <w:rPr>
          <w:noProof/>
        </w:rPr>
        <w:instrText xml:space="preserve"> PAGEREF _Toc193472518 \h </w:instrText>
      </w:r>
      <w:r>
        <w:rPr>
          <w:noProof/>
        </w:rPr>
      </w:r>
      <w:r>
        <w:rPr>
          <w:noProof/>
        </w:rPr>
        <w:fldChar w:fldCharType="separate"/>
      </w:r>
      <w:r>
        <w:rPr>
          <w:noProof/>
        </w:rPr>
        <w:t>59</w:t>
      </w:r>
      <w:r>
        <w:rPr>
          <w:noProof/>
        </w:rPr>
        <w:fldChar w:fldCharType="end"/>
      </w:r>
    </w:p>
    <w:p w14:paraId="4BE59885" w14:textId="6809E6D6" w:rsidR="002A2884" w:rsidRDefault="002A2884">
      <w:pPr>
        <w:pStyle w:val="TOC5"/>
        <w:rPr>
          <w:rFonts w:ascii="Calibri" w:eastAsia="DengXian" w:hAnsi="Calibri"/>
          <w:noProof/>
          <w:kern w:val="2"/>
          <w:sz w:val="24"/>
          <w:szCs w:val="24"/>
          <w:lang w:eastAsia="en-GB"/>
        </w:rPr>
      </w:pPr>
      <w:r>
        <w:rPr>
          <w:noProof/>
        </w:rPr>
        <w:t>6.3.8.2.4</w:t>
      </w:r>
      <w:r>
        <w:rPr>
          <w:noProof/>
        </w:rPr>
        <w:tab/>
        <w:t>Security procedure over User Plane after multi-hop UE-to-Network Relay discovery with Model B</w:t>
      </w:r>
      <w:r>
        <w:rPr>
          <w:noProof/>
        </w:rPr>
        <w:tab/>
      </w:r>
      <w:r>
        <w:rPr>
          <w:noProof/>
        </w:rPr>
        <w:fldChar w:fldCharType="begin" w:fldLock="1"/>
      </w:r>
      <w:r>
        <w:rPr>
          <w:noProof/>
        </w:rPr>
        <w:instrText xml:space="preserve"> PAGEREF _Toc193472519 \h </w:instrText>
      </w:r>
      <w:r>
        <w:rPr>
          <w:noProof/>
        </w:rPr>
      </w:r>
      <w:r>
        <w:rPr>
          <w:noProof/>
        </w:rPr>
        <w:fldChar w:fldCharType="separate"/>
      </w:r>
      <w:r>
        <w:rPr>
          <w:noProof/>
        </w:rPr>
        <w:t>59</w:t>
      </w:r>
      <w:r>
        <w:rPr>
          <w:noProof/>
        </w:rPr>
        <w:fldChar w:fldCharType="end"/>
      </w:r>
    </w:p>
    <w:p w14:paraId="421909D2" w14:textId="4E596C79" w:rsidR="002A2884" w:rsidRDefault="002A2884">
      <w:pPr>
        <w:pStyle w:val="TOC2"/>
        <w:rPr>
          <w:rFonts w:ascii="Calibri" w:eastAsia="DengXian" w:hAnsi="Calibri"/>
          <w:noProof/>
          <w:kern w:val="2"/>
          <w:sz w:val="24"/>
          <w:szCs w:val="24"/>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_Toc193472520 \h </w:instrText>
      </w:r>
      <w:r>
        <w:rPr>
          <w:noProof/>
        </w:rPr>
      </w:r>
      <w:r>
        <w:rPr>
          <w:noProof/>
        </w:rPr>
        <w:fldChar w:fldCharType="separate"/>
      </w:r>
      <w:r>
        <w:rPr>
          <w:noProof/>
        </w:rPr>
        <w:t>60</w:t>
      </w:r>
      <w:r>
        <w:rPr>
          <w:noProof/>
        </w:rPr>
        <w:fldChar w:fldCharType="end"/>
      </w:r>
    </w:p>
    <w:p w14:paraId="559A9F85" w14:textId="14CFC5FA" w:rsidR="002A2884" w:rsidRDefault="002A2884">
      <w:pPr>
        <w:pStyle w:val="TOC3"/>
        <w:rPr>
          <w:rFonts w:ascii="Calibri" w:eastAsia="DengXian" w:hAnsi="Calibri"/>
          <w:noProof/>
          <w:kern w:val="2"/>
          <w:sz w:val="24"/>
          <w:szCs w:val="24"/>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_Toc193472521 \h </w:instrText>
      </w:r>
      <w:r>
        <w:rPr>
          <w:noProof/>
        </w:rPr>
      </w:r>
      <w:r>
        <w:rPr>
          <w:noProof/>
        </w:rPr>
        <w:fldChar w:fldCharType="separate"/>
      </w:r>
      <w:r>
        <w:rPr>
          <w:noProof/>
        </w:rPr>
        <w:t>60</w:t>
      </w:r>
      <w:r>
        <w:rPr>
          <w:noProof/>
        </w:rPr>
        <w:fldChar w:fldCharType="end"/>
      </w:r>
    </w:p>
    <w:p w14:paraId="27E6902D" w14:textId="27D0D81D" w:rsidR="002A2884" w:rsidRDefault="002A2884">
      <w:pPr>
        <w:pStyle w:val="TOC3"/>
        <w:rPr>
          <w:rFonts w:ascii="Calibri" w:eastAsia="DengXian" w:hAnsi="Calibri"/>
          <w:noProof/>
          <w:kern w:val="2"/>
          <w:sz w:val="24"/>
          <w:szCs w:val="24"/>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_Toc193472522 \h </w:instrText>
      </w:r>
      <w:r>
        <w:rPr>
          <w:noProof/>
        </w:rPr>
      </w:r>
      <w:r>
        <w:rPr>
          <w:noProof/>
        </w:rPr>
        <w:fldChar w:fldCharType="separate"/>
      </w:r>
      <w:r>
        <w:rPr>
          <w:noProof/>
        </w:rPr>
        <w:t>61</w:t>
      </w:r>
      <w:r>
        <w:rPr>
          <w:noProof/>
        </w:rPr>
        <w:fldChar w:fldCharType="end"/>
      </w:r>
    </w:p>
    <w:p w14:paraId="5335E68A" w14:textId="1879EC70" w:rsidR="002A2884" w:rsidRDefault="002A2884">
      <w:pPr>
        <w:pStyle w:val="TOC3"/>
        <w:rPr>
          <w:rFonts w:ascii="Calibri" w:eastAsia="DengXian" w:hAnsi="Calibri"/>
          <w:noProof/>
          <w:kern w:val="2"/>
          <w:sz w:val="24"/>
          <w:szCs w:val="24"/>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_Toc193472523 \h </w:instrText>
      </w:r>
      <w:r>
        <w:rPr>
          <w:noProof/>
        </w:rPr>
      </w:r>
      <w:r>
        <w:rPr>
          <w:noProof/>
        </w:rPr>
        <w:fldChar w:fldCharType="separate"/>
      </w:r>
      <w:r>
        <w:rPr>
          <w:noProof/>
        </w:rPr>
        <w:t>61</w:t>
      </w:r>
      <w:r>
        <w:rPr>
          <w:noProof/>
        </w:rPr>
        <w:fldChar w:fldCharType="end"/>
      </w:r>
    </w:p>
    <w:p w14:paraId="55DA0DF4" w14:textId="4D6DF5C0" w:rsidR="002A2884" w:rsidRDefault="002A2884">
      <w:pPr>
        <w:pStyle w:val="TOC2"/>
        <w:rPr>
          <w:rFonts w:ascii="Calibri" w:eastAsia="DengXian" w:hAnsi="Calibri"/>
          <w:noProof/>
          <w:kern w:val="2"/>
          <w:sz w:val="24"/>
          <w:szCs w:val="24"/>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_Toc193472524 \h </w:instrText>
      </w:r>
      <w:r>
        <w:rPr>
          <w:noProof/>
        </w:rPr>
      </w:r>
      <w:r>
        <w:rPr>
          <w:noProof/>
        </w:rPr>
        <w:fldChar w:fldCharType="separate"/>
      </w:r>
      <w:r>
        <w:rPr>
          <w:noProof/>
        </w:rPr>
        <w:t>61</w:t>
      </w:r>
      <w:r>
        <w:rPr>
          <w:noProof/>
        </w:rPr>
        <w:fldChar w:fldCharType="end"/>
      </w:r>
    </w:p>
    <w:p w14:paraId="295630F8" w14:textId="6BB3F6D7" w:rsidR="002A2884" w:rsidRDefault="002A2884">
      <w:pPr>
        <w:pStyle w:val="TOC3"/>
        <w:rPr>
          <w:rFonts w:ascii="Calibri" w:eastAsia="DengXian" w:hAnsi="Calibri"/>
          <w:noProof/>
          <w:kern w:val="2"/>
          <w:sz w:val="24"/>
          <w:szCs w:val="24"/>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_Toc193472525 \h </w:instrText>
      </w:r>
      <w:r>
        <w:rPr>
          <w:noProof/>
        </w:rPr>
      </w:r>
      <w:r>
        <w:rPr>
          <w:noProof/>
        </w:rPr>
        <w:fldChar w:fldCharType="separate"/>
      </w:r>
      <w:r>
        <w:rPr>
          <w:noProof/>
        </w:rPr>
        <w:t>61</w:t>
      </w:r>
      <w:r>
        <w:rPr>
          <w:noProof/>
        </w:rPr>
        <w:fldChar w:fldCharType="end"/>
      </w:r>
    </w:p>
    <w:p w14:paraId="6AA16013" w14:textId="7C2782B7" w:rsidR="002A2884" w:rsidRDefault="002A2884">
      <w:pPr>
        <w:pStyle w:val="TOC3"/>
        <w:rPr>
          <w:rFonts w:ascii="Calibri" w:eastAsia="DengXian" w:hAnsi="Calibri"/>
          <w:noProof/>
          <w:kern w:val="2"/>
          <w:sz w:val="24"/>
          <w:szCs w:val="24"/>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_Toc193472526 \h </w:instrText>
      </w:r>
      <w:r>
        <w:rPr>
          <w:noProof/>
        </w:rPr>
      </w:r>
      <w:r>
        <w:rPr>
          <w:noProof/>
        </w:rPr>
        <w:fldChar w:fldCharType="separate"/>
      </w:r>
      <w:r>
        <w:rPr>
          <w:noProof/>
        </w:rPr>
        <w:t>61</w:t>
      </w:r>
      <w:r>
        <w:rPr>
          <w:noProof/>
        </w:rPr>
        <w:fldChar w:fldCharType="end"/>
      </w:r>
    </w:p>
    <w:p w14:paraId="4BEFABC4" w14:textId="2E577C2E" w:rsidR="002A2884" w:rsidRDefault="002A2884">
      <w:pPr>
        <w:pStyle w:val="TOC3"/>
        <w:rPr>
          <w:rFonts w:ascii="Calibri" w:eastAsia="DengXian" w:hAnsi="Calibri"/>
          <w:noProof/>
          <w:kern w:val="2"/>
          <w:sz w:val="24"/>
          <w:szCs w:val="24"/>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_Toc193472527 \h </w:instrText>
      </w:r>
      <w:r>
        <w:rPr>
          <w:noProof/>
        </w:rPr>
      </w:r>
      <w:r>
        <w:rPr>
          <w:noProof/>
        </w:rPr>
        <w:fldChar w:fldCharType="separate"/>
      </w:r>
      <w:r>
        <w:rPr>
          <w:noProof/>
        </w:rPr>
        <w:t>61</w:t>
      </w:r>
      <w:r>
        <w:rPr>
          <w:noProof/>
        </w:rPr>
        <w:fldChar w:fldCharType="end"/>
      </w:r>
    </w:p>
    <w:p w14:paraId="449D6980" w14:textId="366FFB6B" w:rsidR="002A2884" w:rsidRDefault="002A2884">
      <w:pPr>
        <w:pStyle w:val="TOC2"/>
        <w:rPr>
          <w:rFonts w:ascii="Calibri" w:eastAsia="DengXian" w:hAnsi="Calibri"/>
          <w:noProof/>
          <w:kern w:val="2"/>
          <w:sz w:val="24"/>
          <w:szCs w:val="24"/>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_Toc193472528 \h </w:instrText>
      </w:r>
      <w:r>
        <w:rPr>
          <w:noProof/>
        </w:rPr>
      </w:r>
      <w:r>
        <w:rPr>
          <w:noProof/>
        </w:rPr>
        <w:fldChar w:fldCharType="separate"/>
      </w:r>
      <w:r>
        <w:rPr>
          <w:noProof/>
        </w:rPr>
        <w:t>61</w:t>
      </w:r>
      <w:r>
        <w:rPr>
          <w:noProof/>
        </w:rPr>
        <w:fldChar w:fldCharType="end"/>
      </w:r>
    </w:p>
    <w:p w14:paraId="65E53188" w14:textId="392FC5F3" w:rsidR="002A2884" w:rsidRDefault="002A2884">
      <w:pPr>
        <w:pStyle w:val="TOC3"/>
        <w:rPr>
          <w:rFonts w:ascii="Calibri" w:eastAsia="DengXian" w:hAnsi="Calibri"/>
          <w:noProof/>
          <w:kern w:val="2"/>
          <w:sz w:val="24"/>
          <w:szCs w:val="24"/>
          <w:lang w:eastAsia="en-GB"/>
        </w:rPr>
      </w:pPr>
      <w:r>
        <w:rPr>
          <w:noProof/>
        </w:rPr>
        <w:t>6.6.1</w:t>
      </w:r>
      <w:r>
        <w:rPr>
          <w:noProof/>
        </w:rPr>
        <w:tab/>
        <w:t>General</w:t>
      </w:r>
      <w:r>
        <w:rPr>
          <w:noProof/>
        </w:rPr>
        <w:tab/>
      </w:r>
      <w:r>
        <w:rPr>
          <w:noProof/>
        </w:rPr>
        <w:fldChar w:fldCharType="begin" w:fldLock="1"/>
      </w:r>
      <w:r>
        <w:rPr>
          <w:noProof/>
        </w:rPr>
        <w:instrText xml:space="preserve"> PAGEREF _Toc193472529 \h </w:instrText>
      </w:r>
      <w:r>
        <w:rPr>
          <w:noProof/>
        </w:rPr>
      </w:r>
      <w:r>
        <w:rPr>
          <w:noProof/>
        </w:rPr>
        <w:fldChar w:fldCharType="separate"/>
      </w:r>
      <w:r>
        <w:rPr>
          <w:noProof/>
        </w:rPr>
        <w:t>61</w:t>
      </w:r>
      <w:r>
        <w:rPr>
          <w:noProof/>
        </w:rPr>
        <w:fldChar w:fldCharType="end"/>
      </w:r>
    </w:p>
    <w:p w14:paraId="24AA2D09" w14:textId="05129567" w:rsidR="002A2884" w:rsidRDefault="002A2884">
      <w:pPr>
        <w:pStyle w:val="TOC3"/>
        <w:rPr>
          <w:rFonts w:ascii="Calibri" w:eastAsia="DengXian" w:hAnsi="Calibri"/>
          <w:noProof/>
          <w:kern w:val="2"/>
          <w:sz w:val="24"/>
          <w:szCs w:val="24"/>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_Toc193472530 \h </w:instrText>
      </w:r>
      <w:r>
        <w:rPr>
          <w:noProof/>
        </w:rPr>
      </w:r>
      <w:r>
        <w:rPr>
          <w:noProof/>
        </w:rPr>
        <w:fldChar w:fldCharType="separate"/>
      </w:r>
      <w:r>
        <w:rPr>
          <w:noProof/>
        </w:rPr>
        <w:t>61</w:t>
      </w:r>
      <w:r>
        <w:rPr>
          <w:noProof/>
        </w:rPr>
        <w:fldChar w:fldCharType="end"/>
      </w:r>
    </w:p>
    <w:p w14:paraId="2F8E8B10" w14:textId="3831FF5B" w:rsidR="002A2884" w:rsidRDefault="002A2884">
      <w:pPr>
        <w:pStyle w:val="TOC3"/>
        <w:rPr>
          <w:rFonts w:ascii="Calibri" w:eastAsia="DengXian" w:hAnsi="Calibri"/>
          <w:noProof/>
          <w:kern w:val="2"/>
          <w:sz w:val="24"/>
          <w:szCs w:val="24"/>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_Toc193472531 \h </w:instrText>
      </w:r>
      <w:r>
        <w:rPr>
          <w:noProof/>
        </w:rPr>
      </w:r>
      <w:r>
        <w:rPr>
          <w:noProof/>
        </w:rPr>
        <w:fldChar w:fldCharType="separate"/>
      </w:r>
      <w:r>
        <w:rPr>
          <w:noProof/>
        </w:rPr>
        <w:t>62</w:t>
      </w:r>
      <w:r>
        <w:rPr>
          <w:noProof/>
        </w:rPr>
        <w:fldChar w:fldCharType="end"/>
      </w:r>
    </w:p>
    <w:p w14:paraId="0A79A1A8" w14:textId="6A5DA0BA" w:rsidR="002A2884" w:rsidRDefault="002A28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_Toc193472532 \h </w:instrText>
      </w:r>
      <w:r>
        <w:rPr>
          <w:noProof/>
        </w:rPr>
      </w:r>
      <w:r>
        <w:rPr>
          <w:noProof/>
        </w:rPr>
        <w:fldChar w:fldCharType="separate"/>
      </w:r>
      <w:r>
        <w:rPr>
          <w:noProof/>
        </w:rPr>
        <w:t>62</w:t>
      </w:r>
      <w:r>
        <w:rPr>
          <w:noProof/>
        </w:rPr>
        <w:fldChar w:fldCharType="end"/>
      </w:r>
    </w:p>
    <w:p w14:paraId="773B7063" w14:textId="4E30EBAE" w:rsidR="002A2884" w:rsidRDefault="002A28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_Toc193472533 \h </w:instrText>
      </w:r>
      <w:r>
        <w:rPr>
          <w:noProof/>
        </w:rPr>
      </w:r>
      <w:r>
        <w:rPr>
          <w:noProof/>
        </w:rPr>
        <w:fldChar w:fldCharType="separate"/>
      </w:r>
      <w:r>
        <w:rPr>
          <w:noProof/>
        </w:rPr>
        <w:t>63</w:t>
      </w:r>
      <w:r>
        <w:rPr>
          <w:noProof/>
        </w:rPr>
        <w:fldChar w:fldCharType="end"/>
      </w:r>
    </w:p>
    <w:p w14:paraId="3E53754F" w14:textId="1EDAB6D6" w:rsidR="002A2884" w:rsidRDefault="002A28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_Toc193472534 \h </w:instrText>
      </w:r>
      <w:r>
        <w:rPr>
          <w:noProof/>
        </w:rPr>
      </w:r>
      <w:r>
        <w:rPr>
          <w:noProof/>
        </w:rPr>
        <w:fldChar w:fldCharType="separate"/>
      </w:r>
      <w:r>
        <w:rPr>
          <w:noProof/>
        </w:rPr>
        <w:t>63</w:t>
      </w:r>
      <w:r>
        <w:rPr>
          <w:noProof/>
        </w:rPr>
        <w:fldChar w:fldCharType="end"/>
      </w:r>
    </w:p>
    <w:p w14:paraId="22C82E8B" w14:textId="0E34748D" w:rsidR="002A2884" w:rsidRDefault="002A28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_Toc193472535 \h </w:instrText>
      </w:r>
      <w:r>
        <w:rPr>
          <w:noProof/>
        </w:rPr>
      </w:r>
      <w:r>
        <w:rPr>
          <w:noProof/>
        </w:rPr>
        <w:fldChar w:fldCharType="separate"/>
      </w:r>
      <w:r>
        <w:rPr>
          <w:noProof/>
        </w:rPr>
        <w:t>64</w:t>
      </w:r>
      <w:r>
        <w:rPr>
          <w:noProof/>
        </w:rPr>
        <w:fldChar w:fldCharType="end"/>
      </w:r>
    </w:p>
    <w:p w14:paraId="74AE51FA" w14:textId="79E3A6E5" w:rsidR="002A2884" w:rsidRDefault="002A2884">
      <w:pPr>
        <w:pStyle w:val="TOC3"/>
        <w:rPr>
          <w:rFonts w:ascii="Calibri" w:eastAsia="DengXian" w:hAnsi="Calibri"/>
          <w:noProof/>
          <w:kern w:val="2"/>
          <w:sz w:val="24"/>
          <w:szCs w:val="24"/>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_Toc193472536 \h </w:instrText>
      </w:r>
      <w:r>
        <w:rPr>
          <w:noProof/>
        </w:rPr>
      </w:r>
      <w:r>
        <w:rPr>
          <w:noProof/>
        </w:rPr>
        <w:fldChar w:fldCharType="separate"/>
      </w:r>
      <w:r>
        <w:rPr>
          <w:noProof/>
        </w:rPr>
        <w:t>64</w:t>
      </w:r>
      <w:r>
        <w:rPr>
          <w:noProof/>
        </w:rPr>
        <w:fldChar w:fldCharType="end"/>
      </w:r>
    </w:p>
    <w:p w14:paraId="5E8BC899" w14:textId="680E8138" w:rsidR="002A2884" w:rsidRDefault="002A28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_Toc193472537 \h </w:instrText>
      </w:r>
      <w:r>
        <w:rPr>
          <w:noProof/>
        </w:rPr>
      </w:r>
      <w:r>
        <w:rPr>
          <w:noProof/>
        </w:rPr>
        <w:fldChar w:fldCharType="separate"/>
      </w:r>
      <w:r>
        <w:rPr>
          <w:noProof/>
        </w:rPr>
        <w:t>64</w:t>
      </w:r>
      <w:r>
        <w:rPr>
          <w:noProof/>
        </w:rPr>
        <w:fldChar w:fldCharType="end"/>
      </w:r>
    </w:p>
    <w:p w14:paraId="339B7B43" w14:textId="3A81ACB0" w:rsidR="002A2884" w:rsidRDefault="002A28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_Toc193472538 \h </w:instrText>
      </w:r>
      <w:r>
        <w:rPr>
          <w:noProof/>
        </w:rPr>
      </w:r>
      <w:r>
        <w:rPr>
          <w:noProof/>
        </w:rPr>
        <w:fldChar w:fldCharType="separate"/>
      </w:r>
      <w:r>
        <w:rPr>
          <w:noProof/>
        </w:rPr>
        <w:t>64</w:t>
      </w:r>
      <w:r>
        <w:rPr>
          <w:noProof/>
        </w:rPr>
        <w:fldChar w:fldCharType="end"/>
      </w:r>
    </w:p>
    <w:p w14:paraId="6ED47F78" w14:textId="3AFDB49B" w:rsidR="002A2884" w:rsidRDefault="002A2884">
      <w:pPr>
        <w:pStyle w:val="TOC3"/>
        <w:rPr>
          <w:rFonts w:ascii="Calibri" w:eastAsia="DengXian" w:hAnsi="Calibri"/>
          <w:noProof/>
          <w:kern w:val="2"/>
          <w:sz w:val="24"/>
          <w:szCs w:val="24"/>
          <w:lang w:eastAsia="en-GB"/>
        </w:rPr>
      </w:pPr>
      <w:r>
        <w:rPr>
          <w:noProof/>
        </w:rPr>
        <w:t>6.6.5</w:t>
      </w:r>
      <w:r>
        <w:rPr>
          <w:noProof/>
        </w:rPr>
        <w:tab/>
        <w:t>Security for 5G ProSe Communication via 5G ProSe Layer-3 Multi-hop UE</w:t>
      </w:r>
      <w:r>
        <w:rPr>
          <w:noProof/>
        </w:rPr>
        <w:noBreakHyphen/>
        <w:t>to-UE Relay</w:t>
      </w:r>
      <w:r>
        <w:rPr>
          <w:noProof/>
        </w:rPr>
        <w:tab/>
      </w:r>
      <w:r>
        <w:rPr>
          <w:noProof/>
        </w:rPr>
        <w:fldChar w:fldCharType="begin" w:fldLock="1"/>
      </w:r>
      <w:r>
        <w:rPr>
          <w:noProof/>
        </w:rPr>
        <w:instrText xml:space="preserve"> PAGEREF _Toc193472539 \h </w:instrText>
      </w:r>
      <w:r>
        <w:rPr>
          <w:noProof/>
        </w:rPr>
      </w:r>
      <w:r>
        <w:rPr>
          <w:noProof/>
        </w:rPr>
        <w:fldChar w:fldCharType="separate"/>
      </w:r>
      <w:r>
        <w:rPr>
          <w:noProof/>
        </w:rPr>
        <w:t>65</w:t>
      </w:r>
      <w:r>
        <w:rPr>
          <w:noProof/>
        </w:rPr>
        <w:fldChar w:fldCharType="end"/>
      </w:r>
    </w:p>
    <w:p w14:paraId="692B1F65" w14:textId="0AF66516" w:rsidR="002A2884" w:rsidRDefault="002A2884">
      <w:pPr>
        <w:pStyle w:val="TOC4"/>
        <w:rPr>
          <w:rFonts w:ascii="Calibri" w:eastAsia="DengXian" w:hAnsi="Calibri"/>
          <w:noProof/>
          <w:kern w:val="2"/>
          <w:sz w:val="24"/>
          <w:szCs w:val="24"/>
          <w:lang w:eastAsia="en-GB"/>
        </w:rPr>
      </w:pPr>
      <w:r w:rsidRPr="00FB63B9">
        <w:rPr>
          <w:rFonts w:eastAsia="SimSun"/>
          <w:noProof/>
        </w:rPr>
        <w:t>6.6.5.0</w:t>
      </w:r>
      <w:r w:rsidRPr="00FB63B9">
        <w:rPr>
          <w:rFonts w:eastAsia="SimSun"/>
          <w:noProof/>
        </w:rPr>
        <w:tab/>
        <w:t>General</w:t>
      </w:r>
      <w:r>
        <w:rPr>
          <w:noProof/>
        </w:rPr>
        <w:tab/>
      </w:r>
      <w:r>
        <w:rPr>
          <w:noProof/>
        </w:rPr>
        <w:fldChar w:fldCharType="begin" w:fldLock="1"/>
      </w:r>
      <w:r>
        <w:rPr>
          <w:noProof/>
        </w:rPr>
        <w:instrText xml:space="preserve"> PAGEREF _Toc193472540 \h </w:instrText>
      </w:r>
      <w:r>
        <w:rPr>
          <w:noProof/>
        </w:rPr>
      </w:r>
      <w:r>
        <w:rPr>
          <w:noProof/>
        </w:rPr>
        <w:fldChar w:fldCharType="separate"/>
      </w:r>
      <w:r>
        <w:rPr>
          <w:noProof/>
        </w:rPr>
        <w:t>65</w:t>
      </w:r>
      <w:r>
        <w:rPr>
          <w:noProof/>
        </w:rPr>
        <w:fldChar w:fldCharType="end"/>
      </w:r>
    </w:p>
    <w:p w14:paraId="366048D3" w14:textId="6D6EA3ED" w:rsidR="002A2884" w:rsidRDefault="002A2884">
      <w:pPr>
        <w:pStyle w:val="TOC4"/>
        <w:rPr>
          <w:rFonts w:ascii="Calibri" w:eastAsia="DengXian" w:hAnsi="Calibri"/>
          <w:noProof/>
          <w:kern w:val="2"/>
          <w:sz w:val="24"/>
          <w:szCs w:val="24"/>
          <w:lang w:eastAsia="en-GB"/>
        </w:rPr>
      </w:pPr>
      <w:r>
        <w:rPr>
          <w:noProof/>
        </w:rPr>
        <w:t>6.6.5.1</w:t>
      </w:r>
      <w:r>
        <w:rPr>
          <w:noProof/>
        </w:rPr>
        <w:tab/>
        <w:t>Security requirements</w:t>
      </w:r>
      <w:r>
        <w:rPr>
          <w:noProof/>
        </w:rPr>
        <w:tab/>
      </w:r>
      <w:r>
        <w:rPr>
          <w:noProof/>
        </w:rPr>
        <w:fldChar w:fldCharType="begin" w:fldLock="1"/>
      </w:r>
      <w:r>
        <w:rPr>
          <w:noProof/>
        </w:rPr>
        <w:instrText xml:space="preserve"> PAGEREF _Toc193472541 \h </w:instrText>
      </w:r>
      <w:r>
        <w:rPr>
          <w:noProof/>
        </w:rPr>
      </w:r>
      <w:r>
        <w:rPr>
          <w:noProof/>
        </w:rPr>
        <w:fldChar w:fldCharType="separate"/>
      </w:r>
      <w:r>
        <w:rPr>
          <w:noProof/>
        </w:rPr>
        <w:t>65</w:t>
      </w:r>
      <w:r>
        <w:rPr>
          <w:noProof/>
        </w:rPr>
        <w:fldChar w:fldCharType="end"/>
      </w:r>
    </w:p>
    <w:p w14:paraId="26D6860B" w14:textId="6A315C47" w:rsidR="002A2884" w:rsidRDefault="002A2884">
      <w:pPr>
        <w:pStyle w:val="TOC4"/>
        <w:rPr>
          <w:rFonts w:ascii="Calibri" w:eastAsia="DengXian" w:hAnsi="Calibri"/>
          <w:noProof/>
          <w:kern w:val="2"/>
          <w:sz w:val="24"/>
          <w:szCs w:val="24"/>
          <w:lang w:eastAsia="en-GB"/>
        </w:rPr>
      </w:pPr>
      <w:r>
        <w:rPr>
          <w:noProof/>
        </w:rPr>
        <w:t>6.6.5.2</w:t>
      </w:r>
      <w:r>
        <w:rPr>
          <w:noProof/>
        </w:rPr>
        <w:tab/>
        <w:t>Security procedure</w:t>
      </w:r>
      <w:r w:rsidRPr="00FB63B9">
        <w:rPr>
          <w:rFonts w:eastAsia="SimSun"/>
          <w:noProof/>
        </w:rPr>
        <w:t xml:space="preserve"> for 5G ProSe </w:t>
      </w:r>
      <w:r>
        <w:rPr>
          <w:noProof/>
        </w:rPr>
        <w:t xml:space="preserve">Layer-3 Multi-hop </w:t>
      </w:r>
      <w:r w:rsidRPr="00FB63B9">
        <w:rPr>
          <w:rFonts w:eastAsia="SimSun"/>
          <w:noProof/>
        </w:rPr>
        <w:t>UE-to-UE Relay communication</w:t>
      </w:r>
      <w:r>
        <w:rPr>
          <w:noProof/>
        </w:rPr>
        <w:tab/>
      </w:r>
      <w:r>
        <w:rPr>
          <w:noProof/>
        </w:rPr>
        <w:fldChar w:fldCharType="begin" w:fldLock="1"/>
      </w:r>
      <w:r>
        <w:rPr>
          <w:noProof/>
        </w:rPr>
        <w:instrText xml:space="preserve"> PAGEREF _Toc193472542 \h </w:instrText>
      </w:r>
      <w:r>
        <w:rPr>
          <w:noProof/>
        </w:rPr>
      </w:r>
      <w:r>
        <w:rPr>
          <w:noProof/>
        </w:rPr>
        <w:fldChar w:fldCharType="separate"/>
      </w:r>
      <w:r>
        <w:rPr>
          <w:noProof/>
        </w:rPr>
        <w:t>65</w:t>
      </w:r>
      <w:r>
        <w:rPr>
          <w:noProof/>
        </w:rPr>
        <w:fldChar w:fldCharType="end"/>
      </w:r>
    </w:p>
    <w:p w14:paraId="0EE1211A" w14:textId="0040C587" w:rsidR="002A2884" w:rsidRDefault="002A2884">
      <w:pPr>
        <w:pStyle w:val="TOC5"/>
        <w:rPr>
          <w:rFonts w:ascii="Calibri" w:eastAsia="DengXian" w:hAnsi="Calibri"/>
          <w:noProof/>
          <w:kern w:val="2"/>
          <w:sz w:val="24"/>
          <w:szCs w:val="24"/>
          <w:lang w:eastAsia="en-GB"/>
        </w:rPr>
      </w:pPr>
      <w:r>
        <w:rPr>
          <w:noProof/>
        </w:rPr>
        <w:t>6.6.5.2.0</w:t>
      </w:r>
      <w:r>
        <w:rPr>
          <w:noProof/>
        </w:rPr>
        <w:tab/>
        <w:t>General</w:t>
      </w:r>
      <w:r>
        <w:rPr>
          <w:noProof/>
        </w:rPr>
        <w:tab/>
      </w:r>
      <w:r>
        <w:rPr>
          <w:noProof/>
        </w:rPr>
        <w:fldChar w:fldCharType="begin" w:fldLock="1"/>
      </w:r>
      <w:r>
        <w:rPr>
          <w:noProof/>
        </w:rPr>
        <w:instrText xml:space="preserve"> PAGEREF _Toc193472543 \h </w:instrText>
      </w:r>
      <w:r>
        <w:rPr>
          <w:noProof/>
        </w:rPr>
      </w:r>
      <w:r>
        <w:rPr>
          <w:noProof/>
        </w:rPr>
        <w:fldChar w:fldCharType="separate"/>
      </w:r>
      <w:r>
        <w:rPr>
          <w:noProof/>
        </w:rPr>
        <w:t>65</w:t>
      </w:r>
      <w:r>
        <w:rPr>
          <w:noProof/>
        </w:rPr>
        <w:fldChar w:fldCharType="end"/>
      </w:r>
    </w:p>
    <w:p w14:paraId="6DBF9266" w14:textId="34489340" w:rsidR="002A2884" w:rsidRDefault="002A2884">
      <w:pPr>
        <w:pStyle w:val="TOC5"/>
        <w:rPr>
          <w:rFonts w:ascii="Calibri" w:eastAsia="DengXian" w:hAnsi="Calibri"/>
          <w:noProof/>
          <w:kern w:val="2"/>
          <w:sz w:val="24"/>
          <w:szCs w:val="24"/>
          <w:lang w:eastAsia="en-GB"/>
        </w:rPr>
      </w:pPr>
      <w:r>
        <w:rPr>
          <w:noProof/>
        </w:rPr>
        <w:t>6.6.5.2.1</w:t>
      </w:r>
      <w:r>
        <w:rPr>
          <w:noProof/>
        </w:rPr>
        <w:tab/>
      </w:r>
      <w:r>
        <w:rPr>
          <w:noProof/>
          <w:lang w:eastAsia="zh-CN"/>
        </w:rPr>
        <w:t>Security p</w:t>
      </w:r>
      <w:r>
        <w:rPr>
          <w:noProof/>
        </w:rPr>
        <w:t>rocedure for security establishment of 5G ProSe Layer-3 Multi-hop UE-to-UE Relay of IP PDU type</w:t>
      </w:r>
      <w:r>
        <w:rPr>
          <w:noProof/>
        </w:rPr>
        <w:tab/>
      </w:r>
      <w:r>
        <w:rPr>
          <w:noProof/>
        </w:rPr>
        <w:fldChar w:fldCharType="begin" w:fldLock="1"/>
      </w:r>
      <w:r>
        <w:rPr>
          <w:noProof/>
        </w:rPr>
        <w:instrText xml:space="preserve"> PAGEREF _Toc193472544 \h </w:instrText>
      </w:r>
      <w:r>
        <w:rPr>
          <w:noProof/>
        </w:rPr>
      </w:r>
      <w:r>
        <w:rPr>
          <w:noProof/>
        </w:rPr>
        <w:fldChar w:fldCharType="separate"/>
      </w:r>
      <w:r>
        <w:rPr>
          <w:noProof/>
        </w:rPr>
        <w:t>65</w:t>
      </w:r>
      <w:r>
        <w:rPr>
          <w:noProof/>
        </w:rPr>
        <w:fldChar w:fldCharType="end"/>
      </w:r>
    </w:p>
    <w:p w14:paraId="6960367B" w14:textId="27A0E1B1" w:rsidR="002A2884" w:rsidRDefault="002A2884">
      <w:pPr>
        <w:pStyle w:val="TOC5"/>
        <w:rPr>
          <w:rFonts w:ascii="Calibri" w:eastAsia="DengXian" w:hAnsi="Calibri"/>
          <w:noProof/>
          <w:kern w:val="2"/>
          <w:sz w:val="24"/>
          <w:szCs w:val="24"/>
          <w:lang w:eastAsia="en-GB"/>
        </w:rPr>
      </w:pPr>
      <w:r>
        <w:rPr>
          <w:noProof/>
        </w:rPr>
        <w:t>6.6.5.2.2</w:t>
      </w:r>
      <w:r>
        <w:rPr>
          <w:noProof/>
        </w:rPr>
        <w:tab/>
      </w:r>
      <w:r>
        <w:rPr>
          <w:noProof/>
          <w:lang w:eastAsia="zh-CN"/>
        </w:rPr>
        <w:t>Security p</w:t>
      </w:r>
      <w:r>
        <w:rPr>
          <w:noProof/>
        </w:rPr>
        <w:t>rocedure for security establishment of 5G ProSe Layer-3 Multi-hop UE-to-UE Relay Discovery of non-IP PDU type</w:t>
      </w:r>
      <w:r>
        <w:rPr>
          <w:noProof/>
        </w:rPr>
        <w:tab/>
      </w:r>
      <w:r>
        <w:rPr>
          <w:noProof/>
        </w:rPr>
        <w:fldChar w:fldCharType="begin" w:fldLock="1"/>
      </w:r>
      <w:r>
        <w:rPr>
          <w:noProof/>
        </w:rPr>
        <w:instrText xml:space="preserve"> PAGEREF _Toc193472545 \h </w:instrText>
      </w:r>
      <w:r>
        <w:rPr>
          <w:noProof/>
        </w:rPr>
      </w:r>
      <w:r>
        <w:rPr>
          <w:noProof/>
        </w:rPr>
        <w:fldChar w:fldCharType="separate"/>
      </w:r>
      <w:r>
        <w:rPr>
          <w:noProof/>
        </w:rPr>
        <w:t>65</w:t>
      </w:r>
      <w:r>
        <w:rPr>
          <w:noProof/>
        </w:rPr>
        <w:fldChar w:fldCharType="end"/>
      </w:r>
    </w:p>
    <w:p w14:paraId="2B170E63" w14:textId="4AD9E3EA" w:rsidR="002A2884" w:rsidRDefault="002A2884">
      <w:pPr>
        <w:pStyle w:val="TOC1"/>
        <w:rPr>
          <w:rFonts w:ascii="Calibri" w:eastAsia="DengXian" w:hAnsi="Calibri"/>
          <w:noProof/>
          <w:kern w:val="2"/>
          <w:sz w:val="24"/>
          <w:szCs w:val="24"/>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_Toc193472546 \h </w:instrText>
      </w:r>
      <w:r>
        <w:rPr>
          <w:noProof/>
        </w:rPr>
      </w:r>
      <w:r>
        <w:rPr>
          <w:noProof/>
        </w:rPr>
        <w:fldChar w:fldCharType="separate"/>
      </w:r>
      <w:r>
        <w:rPr>
          <w:noProof/>
        </w:rPr>
        <w:t>66</w:t>
      </w:r>
      <w:r>
        <w:rPr>
          <w:noProof/>
        </w:rPr>
        <w:fldChar w:fldCharType="end"/>
      </w:r>
    </w:p>
    <w:p w14:paraId="2E8FAF8D" w14:textId="4013711F" w:rsidR="002A2884" w:rsidRDefault="002A2884">
      <w:pPr>
        <w:pStyle w:val="TOC2"/>
        <w:rPr>
          <w:rFonts w:ascii="Calibri" w:eastAsia="DengXian" w:hAnsi="Calibri"/>
          <w:noProof/>
          <w:kern w:val="2"/>
          <w:sz w:val="24"/>
          <w:szCs w:val="24"/>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_Toc193472547 \h </w:instrText>
      </w:r>
      <w:r>
        <w:rPr>
          <w:noProof/>
        </w:rPr>
      </w:r>
      <w:r>
        <w:rPr>
          <w:noProof/>
        </w:rPr>
        <w:fldChar w:fldCharType="separate"/>
      </w:r>
      <w:r>
        <w:rPr>
          <w:noProof/>
        </w:rPr>
        <w:t>66</w:t>
      </w:r>
      <w:r>
        <w:rPr>
          <w:noProof/>
        </w:rPr>
        <w:fldChar w:fldCharType="end"/>
      </w:r>
    </w:p>
    <w:p w14:paraId="594E87EB" w14:textId="4FDD5D8A" w:rsidR="002A2884" w:rsidRDefault="002A28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_Toc193472548 \h </w:instrText>
      </w:r>
      <w:r>
        <w:rPr>
          <w:noProof/>
        </w:rPr>
      </w:r>
      <w:r>
        <w:rPr>
          <w:noProof/>
        </w:rPr>
        <w:fldChar w:fldCharType="separate"/>
      </w:r>
      <w:r>
        <w:rPr>
          <w:noProof/>
        </w:rPr>
        <w:t>66</w:t>
      </w:r>
      <w:r>
        <w:rPr>
          <w:noProof/>
        </w:rPr>
        <w:fldChar w:fldCharType="end"/>
      </w:r>
    </w:p>
    <w:p w14:paraId="34C11817" w14:textId="101E6807" w:rsidR="002A2884" w:rsidRDefault="002A28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_Toc193472549 \h </w:instrText>
      </w:r>
      <w:r>
        <w:rPr>
          <w:noProof/>
        </w:rPr>
      </w:r>
      <w:r>
        <w:rPr>
          <w:noProof/>
        </w:rPr>
        <w:fldChar w:fldCharType="separate"/>
      </w:r>
      <w:r>
        <w:rPr>
          <w:noProof/>
        </w:rPr>
        <w:t>66</w:t>
      </w:r>
      <w:r>
        <w:rPr>
          <w:noProof/>
        </w:rPr>
        <w:fldChar w:fldCharType="end"/>
      </w:r>
    </w:p>
    <w:p w14:paraId="6EC5FC66" w14:textId="6A797E44" w:rsidR="002A2884" w:rsidRDefault="002A28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_Toc193472550 \h </w:instrText>
      </w:r>
      <w:r>
        <w:rPr>
          <w:noProof/>
        </w:rPr>
      </w:r>
      <w:r>
        <w:rPr>
          <w:noProof/>
        </w:rPr>
        <w:fldChar w:fldCharType="separate"/>
      </w:r>
      <w:r>
        <w:rPr>
          <w:noProof/>
        </w:rPr>
        <w:t>66</w:t>
      </w:r>
      <w:r>
        <w:rPr>
          <w:noProof/>
        </w:rPr>
        <w:fldChar w:fldCharType="end"/>
      </w:r>
    </w:p>
    <w:p w14:paraId="3C70D149" w14:textId="08783934" w:rsidR="002A2884" w:rsidRDefault="002A28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_Toc193472551 \h </w:instrText>
      </w:r>
      <w:r>
        <w:rPr>
          <w:noProof/>
        </w:rPr>
      </w:r>
      <w:r>
        <w:rPr>
          <w:noProof/>
        </w:rPr>
        <w:fldChar w:fldCharType="separate"/>
      </w:r>
      <w:r>
        <w:rPr>
          <w:noProof/>
        </w:rPr>
        <w:t>66</w:t>
      </w:r>
      <w:r>
        <w:rPr>
          <w:noProof/>
        </w:rPr>
        <w:fldChar w:fldCharType="end"/>
      </w:r>
    </w:p>
    <w:p w14:paraId="4F19BDA7" w14:textId="64859B7C" w:rsidR="002A2884" w:rsidRDefault="002A2884">
      <w:pPr>
        <w:pStyle w:val="TOC3"/>
        <w:rPr>
          <w:rFonts w:ascii="Calibri" w:eastAsia="DengXian" w:hAnsi="Calibri"/>
          <w:noProof/>
          <w:kern w:val="2"/>
          <w:sz w:val="24"/>
          <w:szCs w:val="24"/>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_Toc193472552 \h </w:instrText>
      </w:r>
      <w:r>
        <w:rPr>
          <w:noProof/>
        </w:rPr>
      </w:r>
      <w:r>
        <w:rPr>
          <w:noProof/>
        </w:rPr>
        <w:fldChar w:fldCharType="separate"/>
      </w:r>
      <w:r>
        <w:rPr>
          <w:noProof/>
        </w:rPr>
        <w:t>67</w:t>
      </w:r>
      <w:r>
        <w:rPr>
          <w:noProof/>
        </w:rPr>
        <w:fldChar w:fldCharType="end"/>
      </w:r>
    </w:p>
    <w:p w14:paraId="298D8B3B" w14:textId="51EF5135" w:rsidR="002A2884" w:rsidRDefault="002A2884">
      <w:pPr>
        <w:pStyle w:val="TOC4"/>
        <w:rPr>
          <w:rFonts w:ascii="Calibri" w:eastAsia="DengXian" w:hAnsi="Calibri"/>
          <w:noProof/>
          <w:kern w:val="2"/>
          <w:sz w:val="24"/>
          <w:szCs w:val="24"/>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_Toc193472553 \h </w:instrText>
      </w:r>
      <w:r>
        <w:rPr>
          <w:noProof/>
        </w:rPr>
      </w:r>
      <w:r>
        <w:rPr>
          <w:noProof/>
        </w:rPr>
        <w:fldChar w:fldCharType="separate"/>
      </w:r>
      <w:r>
        <w:rPr>
          <w:noProof/>
        </w:rPr>
        <w:t>67</w:t>
      </w:r>
      <w:r>
        <w:rPr>
          <w:noProof/>
        </w:rPr>
        <w:fldChar w:fldCharType="end"/>
      </w:r>
    </w:p>
    <w:p w14:paraId="36232EED" w14:textId="04E2C095" w:rsidR="002A2884" w:rsidRDefault="002A2884">
      <w:pPr>
        <w:pStyle w:val="TOC3"/>
        <w:rPr>
          <w:rFonts w:ascii="Calibri" w:eastAsia="DengXian" w:hAnsi="Calibri"/>
          <w:noProof/>
          <w:kern w:val="2"/>
          <w:sz w:val="24"/>
          <w:szCs w:val="24"/>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_Toc193472554 \h </w:instrText>
      </w:r>
      <w:r>
        <w:rPr>
          <w:noProof/>
        </w:rPr>
      </w:r>
      <w:r>
        <w:rPr>
          <w:noProof/>
        </w:rPr>
        <w:fldChar w:fldCharType="separate"/>
      </w:r>
      <w:r>
        <w:rPr>
          <w:noProof/>
        </w:rPr>
        <w:t>67</w:t>
      </w:r>
      <w:r>
        <w:rPr>
          <w:noProof/>
        </w:rPr>
        <w:fldChar w:fldCharType="end"/>
      </w:r>
    </w:p>
    <w:p w14:paraId="7ECC016D" w14:textId="2906CBD4" w:rsidR="002A2884" w:rsidRDefault="002A2884">
      <w:pPr>
        <w:pStyle w:val="TOC4"/>
        <w:rPr>
          <w:rFonts w:ascii="Calibri" w:eastAsia="DengXian" w:hAnsi="Calibri"/>
          <w:noProof/>
          <w:kern w:val="2"/>
          <w:sz w:val="24"/>
          <w:szCs w:val="24"/>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_Toc193472555 \h </w:instrText>
      </w:r>
      <w:r>
        <w:rPr>
          <w:noProof/>
        </w:rPr>
      </w:r>
      <w:r>
        <w:rPr>
          <w:noProof/>
        </w:rPr>
        <w:fldChar w:fldCharType="separate"/>
      </w:r>
      <w:r>
        <w:rPr>
          <w:noProof/>
        </w:rPr>
        <w:t>67</w:t>
      </w:r>
      <w:r>
        <w:rPr>
          <w:noProof/>
        </w:rPr>
        <w:fldChar w:fldCharType="end"/>
      </w:r>
    </w:p>
    <w:p w14:paraId="735FAFCD" w14:textId="52D37C04" w:rsidR="002A2884" w:rsidRDefault="002A2884">
      <w:pPr>
        <w:pStyle w:val="TOC4"/>
        <w:rPr>
          <w:rFonts w:ascii="Calibri" w:eastAsia="DengXian" w:hAnsi="Calibri"/>
          <w:noProof/>
          <w:kern w:val="2"/>
          <w:sz w:val="24"/>
          <w:szCs w:val="24"/>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_Toc193472556 \h </w:instrText>
      </w:r>
      <w:r>
        <w:rPr>
          <w:noProof/>
        </w:rPr>
      </w:r>
      <w:r>
        <w:rPr>
          <w:noProof/>
        </w:rPr>
        <w:fldChar w:fldCharType="separate"/>
      </w:r>
      <w:r>
        <w:rPr>
          <w:noProof/>
        </w:rPr>
        <w:t>67</w:t>
      </w:r>
      <w:r>
        <w:rPr>
          <w:noProof/>
        </w:rPr>
        <w:fldChar w:fldCharType="end"/>
      </w:r>
    </w:p>
    <w:p w14:paraId="38E83965" w14:textId="591FE4BB" w:rsidR="002A2884" w:rsidRDefault="002A2884">
      <w:pPr>
        <w:pStyle w:val="TOC4"/>
        <w:rPr>
          <w:rFonts w:ascii="Calibri" w:eastAsia="DengXian" w:hAnsi="Calibri"/>
          <w:noProof/>
          <w:kern w:val="2"/>
          <w:sz w:val="24"/>
          <w:szCs w:val="24"/>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_Toc193472557 \h </w:instrText>
      </w:r>
      <w:r>
        <w:rPr>
          <w:noProof/>
        </w:rPr>
      </w:r>
      <w:r>
        <w:rPr>
          <w:noProof/>
        </w:rPr>
        <w:fldChar w:fldCharType="separate"/>
      </w:r>
      <w:r>
        <w:rPr>
          <w:noProof/>
        </w:rPr>
        <w:t>67</w:t>
      </w:r>
      <w:r>
        <w:rPr>
          <w:noProof/>
        </w:rPr>
        <w:fldChar w:fldCharType="end"/>
      </w:r>
    </w:p>
    <w:p w14:paraId="3FEE9D26" w14:textId="0B3BE723" w:rsidR="002A2884" w:rsidRDefault="002A28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_Toc193472558 \h </w:instrText>
      </w:r>
      <w:r>
        <w:rPr>
          <w:noProof/>
        </w:rPr>
      </w:r>
      <w:r>
        <w:rPr>
          <w:noProof/>
        </w:rPr>
        <w:fldChar w:fldCharType="separate"/>
      </w:r>
      <w:r>
        <w:rPr>
          <w:noProof/>
        </w:rPr>
        <w:t>68</w:t>
      </w:r>
      <w:r>
        <w:rPr>
          <w:noProof/>
        </w:rPr>
        <w:fldChar w:fldCharType="end"/>
      </w:r>
    </w:p>
    <w:p w14:paraId="400FA341" w14:textId="2C6F654B" w:rsidR="002A2884" w:rsidRDefault="002A28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_Toc193472559 \h </w:instrText>
      </w:r>
      <w:r>
        <w:rPr>
          <w:noProof/>
        </w:rPr>
      </w:r>
      <w:r>
        <w:rPr>
          <w:noProof/>
        </w:rPr>
        <w:fldChar w:fldCharType="separate"/>
      </w:r>
      <w:r>
        <w:rPr>
          <w:noProof/>
        </w:rPr>
        <w:t>68</w:t>
      </w:r>
      <w:r>
        <w:rPr>
          <w:noProof/>
        </w:rPr>
        <w:fldChar w:fldCharType="end"/>
      </w:r>
    </w:p>
    <w:p w14:paraId="32F6D665" w14:textId="2A4772F9" w:rsidR="002A2884" w:rsidRDefault="002A28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_Toc193472560 \h </w:instrText>
      </w:r>
      <w:r>
        <w:rPr>
          <w:noProof/>
        </w:rPr>
      </w:r>
      <w:r>
        <w:rPr>
          <w:noProof/>
        </w:rPr>
        <w:fldChar w:fldCharType="separate"/>
      </w:r>
      <w:r>
        <w:rPr>
          <w:noProof/>
        </w:rPr>
        <w:t>68</w:t>
      </w:r>
      <w:r>
        <w:rPr>
          <w:noProof/>
        </w:rPr>
        <w:fldChar w:fldCharType="end"/>
      </w:r>
    </w:p>
    <w:p w14:paraId="428BBC1B" w14:textId="21C43B28" w:rsidR="002A2884" w:rsidRDefault="002A28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_Toc193472561 \h </w:instrText>
      </w:r>
      <w:r>
        <w:rPr>
          <w:noProof/>
        </w:rPr>
      </w:r>
      <w:r>
        <w:rPr>
          <w:noProof/>
        </w:rPr>
        <w:fldChar w:fldCharType="separate"/>
      </w:r>
      <w:r>
        <w:rPr>
          <w:noProof/>
        </w:rPr>
        <w:t>68</w:t>
      </w:r>
      <w:r>
        <w:rPr>
          <w:noProof/>
        </w:rPr>
        <w:fldChar w:fldCharType="end"/>
      </w:r>
    </w:p>
    <w:p w14:paraId="05BC225E" w14:textId="034E91FD" w:rsidR="002A2884" w:rsidRDefault="002A28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_Toc193472562 \h </w:instrText>
      </w:r>
      <w:r>
        <w:rPr>
          <w:noProof/>
        </w:rPr>
      </w:r>
      <w:r>
        <w:rPr>
          <w:noProof/>
        </w:rPr>
        <w:fldChar w:fldCharType="separate"/>
      </w:r>
      <w:r>
        <w:rPr>
          <w:noProof/>
        </w:rPr>
        <w:t>69</w:t>
      </w:r>
      <w:r>
        <w:rPr>
          <w:noProof/>
        </w:rPr>
        <w:fldChar w:fldCharType="end"/>
      </w:r>
    </w:p>
    <w:p w14:paraId="1D7F195D" w14:textId="16C40337" w:rsidR="002A2884" w:rsidRDefault="002A28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_Toc193472563 \h </w:instrText>
      </w:r>
      <w:r>
        <w:rPr>
          <w:noProof/>
        </w:rPr>
      </w:r>
      <w:r>
        <w:rPr>
          <w:noProof/>
        </w:rPr>
        <w:fldChar w:fldCharType="separate"/>
      </w:r>
      <w:r>
        <w:rPr>
          <w:noProof/>
        </w:rPr>
        <w:t>69</w:t>
      </w:r>
      <w:r>
        <w:rPr>
          <w:noProof/>
        </w:rPr>
        <w:fldChar w:fldCharType="end"/>
      </w:r>
    </w:p>
    <w:p w14:paraId="2FFCB484" w14:textId="56575B0E" w:rsidR="002A2884" w:rsidRDefault="002A28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_Toc193472564 \h </w:instrText>
      </w:r>
      <w:r>
        <w:rPr>
          <w:noProof/>
        </w:rPr>
      </w:r>
      <w:r>
        <w:rPr>
          <w:noProof/>
        </w:rPr>
        <w:fldChar w:fldCharType="separate"/>
      </w:r>
      <w:r>
        <w:rPr>
          <w:noProof/>
        </w:rPr>
        <w:t>69</w:t>
      </w:r>
      <w:r>
        <w:rPr>
          <w:noProof/>
        </w:rPr>
        <w:fldChar w:fldCharType="end"/>
      </w:r>
    </w:p>
    <w:p w14:paraId="0CA5FA7B" w14:textId="1286C1FF" w:rsidR="002A2884" w:rsidRDefault="002A28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_Toc193472565 \h </w:instrText>
      </w:r>
      <w:r>
        <w:rPr>
          <w:noProof/>
        </w:rPr>
      </w:r>
      <w:r>
        <w:rPr>
          <w:noProof/>
        </w:rPr>
        <w:fldChar w:fldCharType="separate"/>
      </w:r>
      <w:r>
        <w:rPr>
          <w:noProof/>
        </w:rPr>
        <w:t>69</w:t>
      </w:r>
      <w:r>
        <w:rPr>
          <w:noProof/>
        </w:rPr>
        <w:fldChar w:fldCharType="end"/>
      </w:r>
    </w:p>
    <w:p w14:paraId="568701F2" w14:textId="24ECF332" w:rsidR="002A2884" w:rsidRDefault="002A28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_Toc193472566 \h </w:instrText>
      </w:r>
      <w:r>
        <w:rPr>
          <w:noProof/>
        </w:rPr>
      </w:r>
      <w:r>
        <w:rPr>
          <w:noProof/>
        </w:rPr>
        <w:fldChar w:fldCharType="separate"/>
      </w:r>
      <w:r>
        <w:rPr>
          <w:noProof/>
        </w:rPr>
        <w:t>69</w:t>
      </w:r>
      <w:r>
        <w:rPr>
          <w:noProof/>
        </w:rPr>
        <w:fldChar w:fldCharType="end"/>
      </w:r>
    </w:p>
    <w:p w14:paraId="146282C6" w14:textId="2CAC4255" w:rsidR="002A2884" w:rsidRDefault="002A28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_Toc193472567 \h </w:instrText>
      </w:r>
      <w:r>
        <w:rPr>
          <w:noProof/>
        </w:rPr>
      </w:r>
      <w:r>
        <w:rPr>
          <w:noProof/>
        </w:rPr>
        <w:fldChar w:fldCharType="separate"/>
      </w:r>
      <w:r>
        <w:rPr>
          <w:noProof/>
        </w:rPr>
        <w:t>69</w:t>
      </w:r>
      <w:r>
        <w:rPr>
          <w:noProof/>
        </w:rPr>
        <w:fldChar w:fldCharType="end"/>
      </w:r>
    </w:p>
    <w:p w14:paraId="223FA1F3" w14:textId="1C7AABBD" w:rsidR="002A2884" w:rsidRDefault="002A28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_Toc193472568 \h </w:instrText>
      </w:r>
      <w:r>
        <w:rPr>
          <w:noProof/>
        </w:rPr>
      </w:r>
      <w:r>
        <w:rPr>
          <w:noProof/>
        </w:rPr>
        <w:fldChar w:fldCharType="separate"/>
      </w:r>
      <w:r>
        <w:rPr>
          <w:noProof/>
        </w:rPr>
        <w:t>69</w:t>
      </w:r>
      <w:r>
        <w:rPr>
          <w:noProof/>
        </w:rPr>
        <w:fldChar w:fldCharType="end"/>
      </w:r>
    </w:p>
    <w:p w14:paraId="7E34ADB5" w14:textId="596CAF42" w:rsidR="002A2884" w:rsidRDefault="002A2884">
      <w:pPr>
        <w:pStyle w:val="TOC2"/>
        <w:rPr>
          <w:rFonts w:ascii="Calibri" w:eastAsia="DengXian" w:hAnsi="Calibri"/>
          <w:noProof/>
          <w:kern w:val="2"/>
          <w:sz w:val="24"/>
          <w:szCs w:val="24"/>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_Toc193472569 \h </w:instrText>
      </w:r>
      <w:r>
        <w:rPr>
          <w:noProof/>
        </w:rPr>
      </w:r>
      <w:r>
        <w:rPr>
          <w:noProof/>
        </w:rPr>
        <w:fldChar w:fldCharType="separate"/>
      </w:r>
      <w:r>
        <w:rPr>
          <w:noProof/>
        </w:rPr>
        <w:t>69</w:t>
      </w:r>
      <w:r>
        <w:rPr>
          <w:noProof/>
        </w:rPr>
        <w:fldChar w:fldCharType="end"/>
      </w:r>
    </w:p>
    <w:p w14:paraId="45F8EF11" w14:textId="4F8BA779" w:rsidR="002A2884" w:rsidRDefault="002A2884">
      <w:pPr>
        <w:pStyle w:val="TOC3"/>
        <w:rPr>
          <w:rFonts w:ascii="Calibri" w:eastAsia="DengXian" w:hAnsi="Calibri"/>
          <w:noProof/>
          <w:kern w:val="2"/>
          <w:sz w:val="24"/>
          <w:szCs w:val="24"/>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_Toc193472570 \h </w:instrText>
      </w:r>
      <w:r>
        <w:rPr>
          <w:noProof/>
        </w:rPr>
      </w:r>
      <w:r>
        <w:rPr>
          <w:noProof/>
        </w:rPr>
        <w:fldChar w:fldCharType="separate"/>
      </w:r>
      <w:r>
        <w:rPr>
          <w:noProof/>
        </w:rPr>
        <w:t>69</w:t>
      </w:r>
      <w:r>
        <w:rPr>
          <w:noProof/>
        </w:rPr>
        <w:fldChar w:fldCharType="end"/>
      </w:r>
    </w:p>
    <w:p w14:paraId="79F831D2" w14:textId="493EA16A" w:rsidR="002A2884" w:rsidRDefault="002A2884">
      <w:pPr>
        <w:pStyle w:val="TOC3"/>
        <w:rPr>
          <w:rFonts w:ascii="Calibri" w:eastAsia="DengXian" w:hAnsi="Calibri"/>
          <w:noProof/>
          <w:kern w:val="2"/>
          <w:sz w:val="24"/>
          <w:szCs w:val="24"/>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_Toc193472571 \h </w:instrText>
      </w:r>
      <w:r>
        <w:rPr>
          <w:noProof/>
        </w:rPr>
      </w:r>
      <w:r>
        <w:rPr>
          <w:noProof/>
        </w:rPr>
        <w:fldChar w:fldCharType="separate"/>
      </w:r>
      <w:r>
        <w:rPr>
          <w:noProof/>
        </w:rPr>
        <w:t>70</w:t>
      </w:r>
      <w:r>
        <w:rPr>
          <w:noProof/>
        </w:rPr>
        <w:fldChar w:fldCharType="end"/>
      </w:r>
    </w:p>
    <w:p w14:paraId="419C2C8A" w14:textId="26D44796" w:rsidR="002A2884" w:rsidRDefault="002A28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_Toc193472572 \h </w:instrText>
      </w:r>
      <w:r>
        <w:rPr>
          <w:noProof/>
        </w:rPr>
      </w:r>
      <w:r>
        <w:rPr>
          <w:noProof/>
        </w:rPr>
        <w:fldChar w:fldCharType="separate"/>
      </w:r>
      <w:r>
        <w:rPr>
          <w:noProof/>
        </w:rPr>
        <w:t>70</w:t>
      </w:r>
      <w:r>
        <w:rPr>
          <w:noProof/>
        </w:rPr>
        <w:fldChar w:fldCharType="end"/>
      </w:r>
    </w:p>
    <w:p w14:paraId="1F658FAA" w14:textId="4FB9F91E" w:rsidR="002A2884" w:rsidRDefault="002A2884">
      <w:pPr>
        <w:pStyle w:val="TOC4"/>
        <w:rPr>
          <w:rFonts w:ascii="Calibri" w:eastAsia="DengXian" w:hAnsi="Calibri"/>
          <w:noProof/>
          <w:kern w:val="2"/>
          <w:sz w:val="24"/>
          <w:szCs w:val="24"/>
          <w:lang w:eastAsia="en-GB"/>
        </w:rPr>
      </w:pPr>
      <w:r>
        <w:rPr>
          <w:noProof/>
          <w:lang w:eastAsia="zh-CN"/>
        </w:rPr>
        <w:lastRenderedPageBreak/>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_Toc193472573 \h </w:instrText>
      </w:r>
      <w:r>
        <w:rPr>
          <w:noProof/>
        </w:rPr>
      </w:r>
      <w:r>
        <w:rPr>
          <w:noProof/>
        </w:rPr>
        <w:fldChar w:fldCharType="separate"/>
      </w:r>
      <w:r>
        <w:rPr>
          <w:noProof/>
        </w:rPr>
        <w:t>70</w:t>
      </w:r>
      <w:r>
        <w:rPr>
          <w:noProof/>
        </w:rPr>
        <w:fldChar w:fldCharType="end"/>
      </w:r>
    </w:p>
    <w:p w14:paraId="164524F5" w14:textId="2F4E31D0" w:rsidR="002A2884" w:rsidRDefault="002A2884">
      <w:pPr>
        <w:pStyle w:val="TOC3"/>
        <w:rPr>
          <w:rFonts w:ascii="Calibri" w:eastAsia="DengXian" w:hAnsi="Calibri"/>
          <w:noProof/>
          <w:kern w:val="2"/>
          <w:sz w:val="24"/>
          <w:szCs w:val="24"/>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_Toc193472574 \h </w:instrText>
      </w:r>
      <w:r>
        <w:rPr>
          <w:noProof/>
        </w:rPr>
      </w:r>
      <w:r>
        <w:rPr>
          <w:noProof/>
        </w:rPr>
        <w:fldChar w:fldCharType="separate"/>
      </w:r>
      <w:r>
        <w:rPr>
          <w:noProof/>
        </w:rPr>
        <w:t>70</w:t>
      </w:r>
      <w:r>
        <w:rPr>
          <w:noProof/>
        </w:rPr>
        <w:fldChar w:fldCharType="end"/>
      </w:r>
    </w:p>
    <w:p w14:paraId="75A78751" w14:textId="41C13259" w:rsidR="002A2884" w:rsidRDefault="002A2884">
      <w:pPr>
        <w:pStyle w:val="TOC3"/>
        <w:rPr>
          <w:rFonts w:ascii="Calibri" w:eastAsia="DengXian" w:hAnsi="Calibri"/>
          <w:noProof/>
          <w:kern w:val="2"/>
          <w:sz w:val="24"/>
          <w:szCs w:val="24"/>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_Toc193472575 \h </w:instrText>
      </w:r>
      <w:r>
        <w:rPr>
          <w:noProof/>
        </w:rPr>
      </w:r>
      <w:r>
        <w:rPr>
          <w:noProof/>
        </w:rPr>
        <w:fldChar w:fldCharType="separate"/>
      </w:r>
      <w:r>
        <w:rPr>
          <w:noProof/>
        </w:rPr>
        <w:t>70</w:t>
      </w:r>
      <w:r>
        <w:rPr>
          <w:noProof/>
        </w:rPr>
        <w:fldChar w:fldCharType="end"/>
      </w:r>
    </w:p>
    <w:p w14:paraId="36FF3719" w14:textId="3F394E6C" w:rsidR="002A2884" w:rsidRDefault="002A2884">
      <w:pPr>
        <w:pStyle w:val="TOC4"/>
        <w:rPr>
          <w:rFonts w:ascii="Calibri" w:eastAsia="DengXian" w:hAnsi="Calibri"/>
          <w:noProof/>
          <w:kern w:val="2"/>
          <w:sz w:val="24"/>
          <w:szCs w:val="24"/>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_Toc193472576 \h </w:instrText>
      </w:r>
      <w:r>
        <w:rPr>
          <w:noProof/>
        </w:rPr>
      </w:r>
      <w:r>
        <w:rPr>
          <w:noProof/>
        </w:rPr>
        <w:fldChar w:fldCharType="separate"/>
      </w:r>
      <w:r>
        <w:rPr>
          <w:noProof/>
        </w:rPr>
        <w:t>70</w:t>
      </w:r>
      <w:r>
        <w:rPr>
          <w:noProof/>
        </w:rPr>
        <w:fldChar w:fldCharType="end"/>
      </w:r>
    </w:p>
    <w:p w14:paraId="77F1798B" w14:textId="4B3DD4A9" w:rsidR="002A2884" w:rsidRDefault="002A2884" w:rsidP="002A2884">
      <w:pPr>
        <w:pStyle w:val="TOC8"/>
        <w:rPr>
          <w:rFonts w:ascii="Calibri" w:eastAsia="DengXian" w:hAnsi="Calibri"/>
          <w:b w:val="0"/>
          <w:noProof/>
          <w:kern w:val="2"/>
          <w:sz w:val="24"/>
          <w:szCs w:val="24"/>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_Toc193472577 \h </w:instrText>
      </w:r>
      <w:r>
        <w:rPr>
          <w:noProof/>
        </w:rPr>
      </w:r>
      <w:r>
        <w:rPr>
          <w:noProof/>
        </w:rPr>
        <w:fldChar w:fldCharType="separate"/>
      </w:r>
      <w:r>
        <w:rPr>
          <w:noProof/>
        </w:rPr>
        <w:t>71</w:t>
      </w:r>
      <w:r>
        <w:rPr>
          <w:noProof/>
        </w:rPr>
        <w:fldChar w:fldCharType="end"/>
      </w:r>
    </w:p>
    <w:p w14:paraId="05D0C3EF" w14:textId="33B30D29" w:rsidR="002A2884" w:rsidRDefault="002A2884">
      <w:pPr>
        <w:pStyle w:val="TOC1"/>
        <w:rPr>
          <w:rFonts w:ascii="Calibri" w:eastAsia="DengXian" w:hAnsi="Calibri"/>
          <w:noProof/>
          <w:kern w:val="2"/>
          <w:sz w:val="24"/>
          <w:szCs w:val="24"/>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_Toc193472578 \h </w:instrText>
      </w:r>
      <w:r>
        <w:rPr>
          <w:noProof/>
        </w:rPr>
      </w:r>
      <w:r>
        <w:rPr>
          <w:noProof/>
        </w:rPr>
        <w:fldChar w:fldCharType="separate"/>
      </w:r>
      <w:r>
        <w:rPr>
          <w:noProof/>
        </w:rPr>
        <w:t>71</w:t>
      </w:r>
      <w:r>
        <w:rPr>
          <w:noProof/>
        </w:rPr>
        <w:fldChar w:fldCharType="end"/>
      </w:r>
    </w:p>
    <w:p w14:paraId="34F953CF" w14:textId="62BBB417" w:rsidR="002A2884" w:rsidRDefault="002A2884">
      <w:pPr>
        <w:pStyle w:val="TOC2"/>
        <w:rPr>
          <w:rFonts w:ascii="Calibri" w:eastAsia="DengXian" w:hAnsi="Calibri"/>
          <w:noProof/>
          <w:kern w:val="2"/>
          <w:sz w:val="24"/>
          <w:szCs w:val="24"/>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_Toc193472579 \h </w:instrText>
      </w:r>
      <w:r>
        <w:rPr>
          <w:noProof/>
        </w:rPr>
      </w:r>
      <w:r>
        <w:rPr>
          <w:noProof/>
        </w:rPr>
        <w:fldChar w:fldCharType="separate"/>
      </w:r>
      <w:r>
        <w:rPr>
          <w:noProof/>
        </w:rPr>
        <w:t>71</w:t>
      </w:r>
      <w:r>
        <w:rPr>
          <w:noProof/>
        </w:rPr>
        <w:fldChar w:fldCharType="end"/>
      </w:r>
    </w:p>
    <w:p w14:paraId="5C10F793" w14:textId="08C0C3A7" w:rsidR="002A2884" w:rsidRDefault="002A2884">
      <w:pPr>
        <w:pStyle w:val="TOC2"/>
        <w:rPr>
          <w:rFonts w:ascii="Calibri" w:eastAsia="DengXian" w:hAnsi="Calibri"/>
          <w:noProof/>
          <w:kern w:val="2"/>
          <w:sz w:val="24"/>
          <w:szCs w:val="24"/>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_Toc193472580 \h </w:instrText>
      </w:r>
      <w:r>
        <w:rPr>
          <w:noProof/>
        </w:rPr>
      </w:r>
      <w:r>
        <w:rPr>
          <w:noProof/>
        </w:rPr>
        <w:fldChar w:fldCharType="separate"/>
      </w:r>
      <w:r>
        <w:rPr>
          <w:noProof/>
        </w:rPr>
        <w:t>71</w:t>
      </w:r>
      <w:r>
        <w:rPr>
          <w:noProof/>
        </w:rPr>
        <w:fldChar w:fldCharType="end"/>
      </w:r>
    </w:p>
    <w:p w14:paraId="11F6B845" w14:textId="22588276" w:rsidR="002A2884" w:rsidRDefault="002A2884">
      <w:pPr>
        <w:pStyle w:val="TOC1"/>
        <w:rPr>
          <w:rFonts w:ascii="Calibri" w:eastAsia="DengXian" w:hAnsi="Calibri"/>
          <w:noProof/>
          <w:kern w:val="2"/>
          <w:sz w:val="24"/>
          <w:szCs w:val="24"/>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_Toc193472581 \h </w:instrText>
      </w:r>
      <w:r>
        <w:rPr>
          <w:noProof/>
        </w:rPr>
      </w:r>
      <w:r>
        <w:rPr>
          <w:noProof/>
        </w:rPr>
        <w:fldChar w:fldCharType="separate"/>
      </w:r>
      <w:r>
        <w:rPr>
          <w:noProof/>
        </w:rPr>
        <w:t>71</w:t>
      </w:r>
      <w:r>
        <w:rPr>
          <w:noProof/>
        </w:rPr>
        <w:fldChar w:fldCharType="end"/>
      </w:r>
    </w:p>
    <w:p w14:paraId="4107D7D4" w14:textId="0A5E9196" w:rsidR="002A2884" w:rsidRDefault="002A2884">
      <w:pPr>
        <w:pStyle w:val="TOC1"/>
        <w:rPr>
          <w:rFonts w:ascii="Calibri" w:eastAsia="DengXian" w:hAnsi="Calibri"/>
          <w:noProof/>
          <w:kern w:val="2"/>
          <w:sz w:val="24"/>
          <w:szCs w:val="24"/>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_Toc193472582 \h </w:instrText>
      </w:r>
      <w:r>
        <w:rPr>
          <w:noProof/>
        </w:rPr>
      </w:r>
      <w:r>
        <w:rPr>
          <w:noProof/>
        </w:rPr>
        <w:fldChar w:fldCharType="separate"/>
      </w:r>
      <w:r>
        <w:rPr>
          <w:noProof/>
        </w:rPr>
        <w:t>71</w:t>
      </w:r>
      <w:r>
        <w:rPr>
          <w:noProof/>
        </w:rPr>
        <w:fldChar w:fldCharType="end"/>
      </w:r>
    </w:p>
    <w:p w14:paraId="64EFB2A9" w14:textId="24BD2696" w:rsidR="002A2884" w:rsidRDefault="002A2884">
      <w:pPr>
        <w:pStyle w:val="TOC1"/>
        <w:rPr>
          <w:rFonts w:ascii="Calibri" w:eastAsia="DengXian" w:hAnsi="Calibri"/>
          <w:noProof/>
          <w:kern w:val="2"/>
          <w:sz w:val="24"/>
          <w:szCs w:val="24"/>
          <w:lang w:eastAsia="en-GB"/>
        </w:rPr>
      </w:pPr>
      <w:r>
        <w:rPr>
          <w:noProof/>
        </w:rPr>
        <w:t>A.</w:t>
      </w:r>
      <w:r>
        <w:rPr>
          <w:noProof/>
          <w:lang w:eastAsia="zh-CN"/>
        </w:rPr>
        <w:t>4</w:t>
      </w:r>
      <w:r>
        <w:rPr>
          <w:noProof/>
        </w:rPr>
        <w:tab/>
        <w:t>K</w:t>
      </w:r>
      <w:r w:rsidRPr="00FB63B9">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_Toc193472583 \h </w:instrText>
      </w:r>
      <w:r>
        <w:rPr>
          <w:noProof/>
        </w:rPr>
      </w:r>
      <w:r>
        <w:rPr>
          <w:noProof/>
        </w:rPr>
        <w:fldChar w:fldCharType="separate"/>
      </w:r>
      <w:r>
        <w:rPr>
          <w:noProof/>
        </w:rPr>
        <w:t>72</w:t>
      </w:r>
      <w:r>
        <w:rPr>
          <w:noProof/>
        </w:rPr>
        <w:fldChar w:fldCharType="end"/>
      </w:r>
    </w:p>
    <w:p w14:paraId="5AA5E4A5" w14:textId="6A999E8F" w:rsidR="002A2884" w:rsidRDefault="002A2884">
      <w:pPr>
        <w:pStyle w:val="TOC1"/>
        <w:rPr>
          <w:rFonts w:ascii="Calibri" w:eastAsia="DengXian" w:hAnsi="Calibri"/>
          <w:noProof/>
          <w:kern w:val="2"/>
          <w:sz w:val="24"/>
          <w:szCs w:val="24"/>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_Toc193472584 \h </w:instrText>
      </w:r>
      <w:r>
        <w:rPr>
          <w:noProof/>
        </w:rPr>
      </w:r>
      <w:r>
        <w:rPr>
          <w:noProof/>
        </w:rPr>
        <w:fldChar w:fldCharType="separate"/>
      </w:r>
      <w:r>
        <w:rPr>
          <w:noProof/>
        </w:rPr>
        <w:t>72</w:t>
      </w:r>
      <w:r>
        <w:rPr>
          <w:noProof/>
        </w:rPr>
        <w:fldChar w:fldCharType="end"/>
      </w:r>
    </w:p>
    <w:p w14:paraId="29417352" w14:textId="1CC46136" w:rsidR="002A2884" w:rsidRDefault="002A2884">
      <w:pPr>
        <w:pStyle w:val="TOC1"/>
        <w:rPr>
          <w:rFonts w:ascii="Calibri" w:eastAsia="DengXian" w:hAnsi="Calibri"/>
          <w:noProof/>
          <w:kern w:val="2"/>
          <w:sz w:val="24"/>
          <w:szCs w:val="24"/>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_Toc193472585 \h </w:instrText>
      </w:r>
      <w:r>
        <w:rPr>
          <w:noProof/>
        </w:rPr>
      </w:r>
      <w:r>
        <w:rPr>
          <w:noProof/>
        </w:rPr>
        <w:fldChar w:fldCharType="separate"/>
      </w:r>
      <w:r>
        <w:rPr>
          <w:noProof/>
        </w:rPr>
        <w:t>72</w:t>
      </w:r>
      <w:r>
        <w:rPr>
          <w:noProof/>
        </w:rPr>
        <w:fldChar w:fldCharType="end"/>
      </w:r>
    </w:p>
    <w:p w14:paraId="4EF1E169" w14:textId="22DD6448" w:rsidR="002A2884" w:rsidRDefault="002A2884">
      <w:pPr>
        <w:pStyle w:val="TOC1"/>
        <w:rPr>
          <w:rFonts w:ascii="Calibri" w:eastAsia="DengXian" w:hAnsi="Calibri"/>
          <w:noProof/>
          <w:kern w:val="2"/>
          <w:sz w:val="24"/>
          <w:szCs w:val="24"/>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_Toc193472586 \h </w:instrText>
      </w:r>
      <w:r>
        <w:rPr>
          <w:noProof/>
        </w:rPr>
      </w:r>
      <w:r>
        <w:rPr>
          <w:noProof/>
        </w:rPr>
        <w:fldChar w:fldCharType="separate"/>
      </w:r>
      <w:r>
        <w:rPr>
          <w:noProof/>
        </w:rPr>
        <w:t>73</w:t>
      </w:r>
      <w:r>
        <w:rPr>
          <w:noProof/>
        </w:rPr>
        <w:fldChar w:fldCharType="end"/>
      </w:r>
    </w:p>
    <w:p w14:paraId="30616412" w14:textId="497420C4" w:rsidR="002A2884" w:rsidRDefault="002A2884">
      <w:pPr>
        <w:pStyle w:val="TOC1"/>
        <w:rPr>
          <w:rFonts w:ascii="Calibri" w:eastAsia="DengXian" w:hAnsi="Calibri"/>
          <w:noProof/>
          <w:kern w:val="2"/>
          <w:sz w:val="24"/>
          <w:szCs w:val="24"/>
          <w:lang w:eastAsia="en-GB"/>
        </w:rPr>
      </w:pPr>
      <w:r>
        <w:rPr>
          <w:noProof/>
        </w:rPr>
        <w:t>A.</w:t>
      </w:r>
      <w:r>
        <w:rPr>
          <w:noProof/>
          <w:lang w:eastAsia="zh-CN"/>
        </w:rPr>
        <w:t>8</w:t>
      </w:r>
      <w:r>
        <w:rPr>
          <w:noProof/>
        </w:rPr>
        <w:tab/>
        <w:t>Calculation of K</w:t>
      </w:r>
      <w:r w:rsidRPr="00FB63B9">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_Toc193472587 \h </w:instrText>
      </w:r>
      <w:r>
        <w:rPr>
          <w:noProof/>
        </w:rPr>
      </w:r>
      <w:r>
        <w:rPr>
          <w:noProof/>
        </w:rPr>
        <w:fldChar w:fldCharType="separate"/>
      </w:r>
      <w:r>
        <w:rPr>
          <w:noProof/>
        </w:rPr>
        <w:t>73</w:t>
      </w:r>
      <w:r>
        <w:rPr>
          <w:noProof/>
        </w:rPr>
        <w:fldChar w:fldCharType="end"/>
      </w:r>
    </w:p>
    <w:p w14:paraId="2348C1BC" w14:textId="26D650E6" w:rsidR="002A2884" w:rsidRDefault="002A2884">
      <w:pPr>
        <w:pStyle w:val="TOC1"/>
        <w:rPr>
          <w:rFonts w:ascii="Calibri" w:eastAsia="DengXian" w:hAnsi="Calibri"/>
          <w:noProof/>
          <w:kern w:val="2"/>
          <w:sz w:val="24"/>
          <w:szCs w:val="24"/>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_Toc193472588 \h </w:instrText>
      </w:r>
      <w:r>
        <w:rPr>
          <w:noProof/>
        </w:rPr>
      </w:r>
      <w:r>
        <w:rPr>
          <w:noProof/>
        </w:rPr>
        <w:fldChar w:fldCharType="separate"/>
      </w:r>
      <w:r>
        <w:rPr>
          <w:noProof/>
        </w:rPr>
        <w:t>73</w:t>
      </w:r>
      <w:r>
        <w:rPr>
          <w:noProof/>
        </w:rPr>
        <w:fldChar w:fldCharType="end"/>
      </w:r>
    </w:p>
    <w:p w14:paraId="393D0FCE" w14:textId="06728AD4" w:rsidR="002A2884" w:rsidRDefault="002A2884" w:rsidP="002A2884">
      <w:pPr>
        <w:pStyle w:val="TOC8"/>
        <w:rPr>
          <w:rFonts w:ascii="Calibri" w:eastAsia="DengXian" w:hAnsi="Calibri"/>
          <w:b w:val="0"/>
          <w:noProof/>
          <w:kern w:val="2"/>
          <w:sz w:val="24"/>
          <w:szCs w:val="24"/>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_Toc193472589 \h </w:instrText>
      </w:r>
      <w:r>
        <w:rPr>
          <w:noProof/>
        </w:rPr>
      </w:r>
      <w:r>
        <w:rPr>
          <w:noProof/>
        </w:rPr>
        <w:fldChar w:fldCharType="separate"/>
      </w:r>
      <w:r>
        <w:rPr>
          <w:noProof/>
        </w:rPr>
        <w:t>75</w:t>
      </w:r>
      <w:r>
        <w:rPr>
          <w:noProof/>
        </w:rPr>
        <w:fldChar w:fldCharType="end"/>
      </w:r>
    </w:p>
    <w:p w14:paraId="769428C0" w14:textId="29664B44" w:rsidR="002A2884" w:rsidRDefault="002A2884" w:rsidP="002A2884">
      <w:pPr>
        <w:pStyle w:val="TOC8"/>
        <w:rPr>
          <w:rFonts w:ascii="Calibri" w:eastAsia="DengXian"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_Toc193472590 \h </w:instrText>
      </w:r>
      <w:r>
        <w:rPr>
          <w:noProof/>
        </w:rPr>
      </w:r>
      <w:r>
        <w:rPr>
          <w:noProof/>
        </w:rPr>
        <w:fldChar w:fldCharType="separate"/>
      </w:r>
      <w:r>
        <w:rPr>
          <w:noProof/>
        </w:rPr>
        <w:t>76</w:t>
      </w:r>
      <w:r>
        <w:rPr>
          <w:noProof/>
        </w:rPr>
        <w:fldChar w:fldCharType="end"/>
      </w:r>
    </w:p>
    <w:p w14:paraId="0B9E3498" w14:textId="2CEC4291"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93472411"/>
      <w:bookmarkEnd w:id="16"/>
      <w:r w:rsidRPr="005B29E9">
        <w:lastRenderedPageBreak/>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lastRenderedPageBreak/>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93472412"/>
      <w:bookmarkEnd w:id="21"/>
      <w:r w:rsidRPr="005B29E9">
        <w:t>1</w:t>
      </w:r>
      <w:r w:rsidRPr="005B29E9">
        <w:tab/>
        <w:t>Scope</w:t>
      </w:r>
      <w:bookmarkEnd w:id="22"/>
      <w:bookmarkEnd w:id="23"/>
    </w:p>
    <w:p w14:paraId="7714F376" w14:textId="5FEFB30C" w:rsidR="00A05F77"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567D80C" w14:textId="27AB08D4" w:rsidR="00006643" w:rsidRPr="005B29E9" w:rsidRDefault="00006643" w:rsidP="00A05F77">
      <w:r>
        <w:rPr>
          <w:lang w:val="en-US" w:eastAsia="zh-CN" w:bidi="ar"/>
        </w:rPr>
        <w:t>The 5G ProSe UE-to-Network Relay security includes the security aspects for single-hop and multi-hop scenarios for both Layer-2 and Layer-3 5G ProSe UE-to-Network Relay. The 5G ProSe UE-to-UE Relay security includes the security aspect of single-hop secenario for both Layer-2 and Layer-3 5G ProSe UE-to-UE Relay, and security aspect of Layer-3 multi-hop 5G ProSe UE-to-UE Relay scenario.</w:t>
      </w:r>
    </w:p>
    <w:p w14:paraId="794720D9" w14:textId="77777777" w:rsidR="00080512" w:rsidRPr="005B29E9" w:rsidRDefault="00080512">
      <w:pPr>
        <w:pStyle w:val="Heading1"/>
      </w:pPr>
      <w:bookmarkStart w:id="24" w:name="references"/>
      <w:bookmarkStart w:id="25" w:name="_Toc106364463"/>
      <w:bookmarkStart w:id="26" w:name="_Toc193472413"/>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93472414"/>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93472415"/>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Default="00CB6B5B" w:rsidP="00CB6B5B">
      <w:pPr>
        <w:pStyle w:val="EW"/>
        <w:rPr>
          <w:bCs/>
        </w:rPr>
      </w:pPr>
      <w:r w:rsidRPr="005B29E9">
        <w:rPr>
          <w:rFonts w:hint="eastAsia"/>
          <w:bCs/>
          <w:lang w:eastAsia="zh-CN"/>
        </w:rPr>
        <w:t xml:space="preserve">5G </w:t>
      </w:r>
      <w:r w:rsidRPr="005B29E9">
        <w:rPr>
          <w:bCs/>
        </w:rPr>
        <w:t>ProSe UE-to-Network Relay</w:t>
      </w:r>
    </w:p>
    <w:p w14:paraId="0E64210F" w14:textId="496C43F1" w:rsidR="00006643" w:rsidRPr="005B29E9" w:rsidRDefault="00006643" w:rsidP="00CB6B5B">
      <w:pPr>
        <w:pStyle w:val="EW"/>
        <w:rPr>
          <w:bCs/>
          <w:lang w:eastAsia="zh-CN"/>
        </w:rPr>
      </w:pPr>
      <w:r>
        <w:rPr>
          <w:bCs/>
          <w:lang w:eastAsia="zh-CN"/>
        </w:rPr>
        <w:t>5G ProSe Intermediate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93472416"/>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93472417"/>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93472418"/>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93472419"/>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93472420"/>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93472421"/>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93472422"/>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93472423"/>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69E8531F" w14:textId="0FC0485B" w:rsidR="00006643" w:rsidRDefault="00B72762" w:rsidP="00B72762">
      <w:pPr>
        <w:rPr>
          <w:lang w:eastAsia="zh-CN"/>
        </w:rPr>
      </w:pPr>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w:t>
      </w:r>
      <w:r w:rsidR="00006643">
        <w:rPr>
          <w:rFonts w:hint="eastAsia"/>
          <w:lang w:eastAsia="zh-CN"/>
        </w:rPr>
        <w:t xml:space="preserve">in </w:t>
      </w:r>
      <w:r w:rsidR="00006643">
        <w:rPr>
          <w:lang w:eastAsia="zh-CN"/>
        </w:rPr>
        <w:t xml:space="preserve">the </w:t>
      </w:r>
      <w:r w:rsidR="00006643">
        <w:rPr>
          <w:rFonts w:hint="eastAsia"/>
          <w:lang w:eastAsia="zh-CN"/>
        </w:rPr>
        <w:t xml:space="preserve">following </w:t>
      </w:r>
      <w:r w:rsidR="00006643">
        <w:rPr>
          <w:lang w:eastAsia="zh-CN"/>
        </w:rPr>
        <w:t>scenarios</w:t>
      </w:r>
      <w:r w:rsidR="00006643">
        <w:rPr>
          <w:rFonts w:hint="eastAsia"/>
          <w:lang w:eastAsia="zh-CN"/>
        </w:rPr>
        <w:t>:</w:t>
      </w:r>
    </w:p>
    <w:p w14:paraId="68F54D2A" w14:textId="77777777" w:rsidR="00006643" w:rsidRDefault="00006643" w:rsidP="00006643">
      <w:pPr>
        <w:pStyle w:val="B10"/>
        <w:rPr>
          <w:lang w:eastAsia="zh-CN"/>
        </w:rPr>
      </w:pPr>
      <w:r>
        <w:rPr>
          <w:rFonts w:hint="eastAsia"/>
          <w:lang w:val="en-US" w:eastAsia="zh-CN"/>
        </w:rPr>
        <w:t xml:space="preserve">-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w:t>
      </w:r>
    </w:p>
    <w:p w14:paraId="66960C5A" w14:textId="5B80F12B" w:rsidR="00006643" w:rsidRDefault="00006643" w:rsidP="00006643">
      <w:pPr>
        <w:pStyle w:val="B2"/>
        <w:rPr>
          <w:lang w:eastAsia="zh-CN"/>
        </w:rPr>
      </w:pPr>
      <w:r>
        <w:t>-</w:t>
      </w:r>
      <w:r>
        <w:tab/>
        <w:t>F</w:t>
      </w:r>
      <w:r w:rsidR="00B72762" w:rsidRPr="005B29E9">
        <w:t xml:space="preserve">or discovery of a </w:t>
      </w:r>
      <w:r w:rsidR="00B72762" w:rsidRPr="005B29E9">
        <w:rPr>
          <w:lang w:eastAsia="zh-CN"/>
        </w:rPr>
        <w:t>5G ProSe</w:t>
      </w:r>
      <w:r w:rsidR="00B72762" w:rsidRPr="005B29E9">
        <w:t xml:space="preserve"> UE-to-</w:t>
      </w:r>
      <w:r w:rsidR="00B72762" w:rsidRPr="005B29E9">
        <w:rPr>
          <w:rFonts w:hint="eastAsia"/>
          <w:lang w:eastAsia="zh-CN"/>
        </w:rPr>
        <w:t>N</w:t>
      </w:r>
      <w:r w:rsidR="00B72762" w:rsidRPr="005B29E9">
        <w:t xml:space="preserve">etwork </w:t>
      </w:r>
      <w:r w:rsidR="00B72762" w:rsidRPr="005B29E9">
        <w:rPr>
          <w:rFonts w:hint="eastAsia"/>
          <w:lang w:eastAsia="zh-CN"/>
        </w:rPr>
        <w:t>R</w:t>
      </w:r>
      <w:r w:rsidR="00B72762" w:rsidRPr="005B29E9">
        <w:t xml:space="preserve">elay by a </w:t>
      </w:r>
      <w:r w:rsidR="00B72762" w:rsidRPr="005B29E9">
        <w:rPr>
          <w:lang w:eastAsia="zh-CN"/>
        </w:rPr>
        <w:t>5G ProSe</w:t>
      </w:r>
      <w:r w:rsidR="00B72762" w:rsidRPr="005B29E9">
        <w:t xml:space="preserve"> Remote UE</w:t>
      </w:r>
      <w:r>
        <w:t>;</w:t>
      </w:r>
    </w:p>
    <w:p w14:paraId="50CD7F56" w14:textId="2C46C0AC" w:rsidR="00006643" w:rsidRDefault="00006643" w:rsidP="00006643">
      <w:pPr>
        <w:pStyle w:val="B2"/>
      </w:pPr>
      <w:r>
        <w:t>-</w:t>
      </w:r>
      <w:r>
        <w:tab/>
        <w:t>F</w:t>
      </w:r>
      <w:r w:rsidR="00B72762" w:rsidRPr="005B29E9">
        <w:t xml:space="preserve">or establishing a secure PC5 communication link between a </w:t>
      </w:r>
      <w:r w:rsidR="00B72762" w:rsidRPr="005B29E9">
        <w:rPr>
          <w:lang w:eastAsia="zh-CN"/>
        </w:rPr>
        <w:t>5G ProSe</w:t>
      </w:r>
      <w:r w:rsidR="00B72762" w:rsidRPr="005B29E9">
        <w:t xml:space="preserve"> Remote UE and </w:t>
      </w:r>
      <w:r w:rsidR="00B72762" w:rsidRPr="005B29E9">
        <w:rPr>
          <w:lang w:eastAsia="zh-CN"/>
        </w:rPr>
        <w:t>5G ProSe</w:t>
      </w:r>
      <w:r w:rsidR="00B72762" w:rsidRPr="005B29E9">
        <w:t xml:space="preserve"> UE-to-</w:t>
      </w:r>
      <w:r w:rsidR="00B72762" w:rsidRPr="005B29E9">
        <w:rPr>
          <w:rFonts w:hint="eastAsia"/>
          <w:lang w:eastAsia="zh-CN"/>
        </w:rPr>
        <w:t>N</w:t>
      </w:r>
      <w:r w:rsidR="00B72762" w:rsidRPr="005B29E9">
        <w:t xml:space="preserve">etwork </w:t>
      </w:r>
      <w:r w:rsidR="00B72762" w:rsidRPr="005B29E9">
        <w:rPr>
          <w:rFonts w:hint="eastAsia"/>
          <w:lang w:eastAsia="zh-CN"/>
        </w:rPr>
        <w:t>R</w:t>
      </w:r>
      <w:r w:rsidR="00B72762" w:rsidRPr="005B29E9">
        <w:t>elay</w:t>
      </w:r>
      <w:r>
        <w:t>;</w:t>
      </w:r>
    </w:p>
    <w:p w14:paraId="5512B04E" w14:textId="77777777" w:rsidR="00006643" w:rsidRDefault="00006643" w:rsidP="00006643">
      <w:pPr>
        <w:pStyle w:val="B10"/>
        <w:rPr>
          <w:lang w:eastAsia="zh-CN"/>
        </w:rPr>
      </w:pPr>
      <w:r>
        <w:rPr>
          <w:rFonts w:hint="eastAsia"/>
          <w:lang w:val="en-US" w:eastAsia="zh-CN"/>
        </w:rPr>
        <w:t xml:space="preserve">- </w:t>
      </w:r>
      <w:r>
        <w:rPr>
          <w:rFonts w:hint="eastAsia"/>
          <w:lang w:eastAsia="zh-CN"/>
        </w:rPr>
        <w:t xml:space="preserve">5G ProSe Multi-hop </w:t>
      </w:r>
      <w:r>
        <w:t>UE-to-</w:t>
      </w:r>
      <w:r>
        <w:rPr>
          <w:rFonts w:hint="eastAsia"/>
          <w:lang w:eastAsia="zh-CN"/>
        </w:rPr>
        <w:t>N</w:t>
      </w:r>
      <w:r>
        <w:t xml:space="preserve">etwork </w:t>
      </w:r>
      <w:r>
        <w:rPr>
          <w:rFonts w:hint="eastAsia"/>
          <w:lang w:eastAsia="zh-CN"/>
        </w:rPr>
        <w:t>R</w:t>
      </w:r>
      <w:r>
        <w:t>elay</w:t>
      </w:r>
      <w:r>
        <w:rPr>
          <w:rFonts w:hint="eastAsia"/>
          <w:lang w:eastAsia="zh-CN"/>
        </w:rPr>
        <w:t xml:space="preserve">: </w:t>
      </w:r>
    </w:p>
    <w:p w14:paraId="49029479" w14:textId="6E95690D" w:rsidR="00006643" w:rsidRDefault="00006643" w:rsidP="00006643">
      <w:pPr>
        <w:pStyle w:val="B2"/>
        <w:rPr>
          <w:lang w:eastAsia="zh-CN"/>
        </w:rPr>
      </w:pPr>
      <w:r>
        <w:rPr>
          <w:lang w:eastAsia="zh-CN"/>
        </w:rPr>
        <w:t>-</w:t>
      </w:r>
      <w:r>
        <w:rPr>
          <w:lang w:eastAsia="zh-CN"/>
        </w:rPr>
        <w:tab/>
        <w:t>F</w:t>
      </w:r>
      <w:r>
        <w:rPr>
          <w:rFonts w:hint="eastAsia"/>
          <w:lang w:eastAsia="zh-CN"/>
        </w:rPr>
        <w:t>or discovery of</w:t>
      </w:r>
      <w:r>
        <w:t xml:space="preserve"> </w:t>
      </w:r>
      <w:r>
        <w:rPr>
          <w:rFonts w:hint="eastAsia"/>
          <w:lang w:eastAsia="zh-CN"/>
        </w:rPr>
        <w:t xml:space="preserve">a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by a</w:t>
      </w:r>
      <w:r>
        <w:rPr>
          <w:lang w:eastAsia="zh-CN"/>
        </w:rPr>
        <w:t>n</w:t>
      </w:r>
      <w:r>
        <w:rPr>
          <w:rFonts w:hint="eastAsia"/>
          <w:lang w:eastAsia="zh-CN"/>
        </w:rPr>
        <w:t xml:space="preserve"> </w:t>
      </w:r>
      <w:r>
        <w:t>Intermediate UE-to-Network Relay</w:t>
      </w:r>
      <w:r>
        <w:rPr>
          <w:rFonts w:hint="eastAsia"/>
          <w:lang w:eastAsia="zh-CN"/>
        </w:rPr>
        <w:t>;</w:t>
      </w:r>
    </w:p>
    <w:p w14:paraId="0306D4A1" w14:textId="0E6DE125" w:rsidR="00006643" w:rsidRDefault="00006643" w:rsidP="00006643">
      <w:pPr>
        <w:pStyle w:val="B2"/>
        <w:rPr>
          <w:lang w:eastAsia="zh-CN"/>
        </w:rPr>
      </w:pPr>
      <w:r>
        <w:rPr>
          <w:lang w:eastAsia="zh-CN"/>
        </w:rPr>
        <w:t>-</w:t>
      </w:r>
      <w:r>
        <w:rPr>
          <w:lang w:eastAsia="zh-CN"/>
        </w:rPr>
        <w:tab/>
        <w:t>F</w:t>
      </w:r>
      <w:r>
        <w:rPr>
          <w:rFonts w:hint="eastAsia"/>
          <w:lang w:eastAsia="zh-CN"/>
        </w:rPr>
        <w:t>or discovery of a</w:t>
      </w:r>
      <w:r>
        <w:rPr>
          <w:lang w:eastAsia="zh-CN"/>
        </w:rPr>
        <w:t>n</w:t>
      </w:r>
      <w:r>
        <w:rPr>
          <w:rFonts w:hint="eastAsia"/>
          <w:lang w:eastAsia="zh-CN"/>
        </w:rPr>
        <w:t xml:space="preserve"> </w:t>
      </w:r>
      <w:r>
        <w:t xml:space="preserve">Intermediate UE-to-Network Relay </w:t>
      </w:r>
      <w:r>
        <w:rPr>
          <w:rFonts w:hint="eastAsia"/>
          <w:lang w:eastAsia="zh-CN"/>
        </w:rPr>
        <w:t xml:space="preserve">by a </w:t>
      </w:r>
      <w:r>
        <w:rPr>
          <w:lang w:eastAsia="zh-CN"/>
        </w:rPr>
        <w:t>5G ProSe</w:t>
      </w:r>
      <w:r>
        <w:t xml:space="preserve"> Remote UE</w:t>
      </w:r>
      <w:r>
        <w:rPr>
          <w:rFonts w:hint="eastAsia"/>
          <w:lang w:eastAsia="zh-CN"/>
        </w:rPr>
        <w:t>;</w:t>
      </w:r>
    </w:p>
    <w:p w14:paraId="3817E2D4" w14:textId="244E0A04" w:rsidR="00006643" w:rsidRDefault="00006643" w:rsidP="00006643">
      <w:pPr>
        <w:pStyle w:val="B2"/>
        <w:rPr>
          <w:lang w:eastAsia="zh-CN"/>
        </w:rPr>
      </w:pPr>
      <w:r>
        <w:rPr>
          <w:lang w:eastAsia="zh-CN"/>
        </w:rPr>
        <w:t>-</w:t>
      </w:r>
      <w:r>
        <w:rPr>
          <w:lang w:eastAsia="zh-CN"/>
        </w:rPr>
        <w:tab/>
        <w:t>F</w:t>
      </w:r>
      <w:r>
        <w:rPr>
          <w:rFonts w:hint="eastAsia"/>
          <w:lang w:eastAsia="zh-CN"/>
        </w:rPr>
        <w:t>or discovery of a</w:t>
      </w:r>
      <w:r>
        <w:rPr>
          <w:lang w:eastAsia="zh-CN"/>
        </w:rPr>
        <w:t>n</w:t>
      </w:r>
      <w:r>
        <w:rPr>
          <w:rFonts w:hint="eastAsia"/>
          <w:lang w:eastAsia="zh-CN"/>
        </w:rPr>
        <w:t xml:space="preserve"> </w:t>
      </w:r>
      <w:r>
        <w:t>Intermediate UE-to-Network Relay</w:t>
      </w:r>
      <w:r>
        <w:rPr>
          <w:rFonts w:hint="eastAsia"/>
          <w:lang w:eastAsia="zh-CN"/>
        </w:rPr>
        <w:t xml:space="preserve"> by a</w:t>
      </w:r>
      <w:r>
        <w:rPr>
          <w:lang w:eastAsia="zh-CN"/>
        </w:rPr>
        <w:t>n</w:t>
      </w:r>
      <w:r>
        <w:rPr>
          <w:rFonts w:hint="eastAsia"/>
          <w:lang w:eastAsia="zh-CN"/>
        </w:rPr>
        <w:t xml:space="preserve"> </w:t>
      </w:r>
      <w:r>
        <w:t xml:space="preserve">Intermediate UE-to-Network Relay </w:t>
      </w:r>
      <w:r>
        <w:rPr>
          <w:rFonts w:hint="eastAsia"/>
          <w:lang w:eastAsia="zh-CN"/>
        </w:rPr>
        <w:t xml:space="preserve">(if there are multiply </w:t>
      </w:r>
      <w:r>
        <w:t>Intermediate UE-to-Network Relay</w:t>
      </w:r>
      <w:r>
        <w:rPr>
          <w:rFonts w:hint="eastAsia"/>
          <w:lang w:eastAsia="zh-CN"/>
        </w:rPr>
        <w:t>s);</w:t>
      </w:r>
    </w:p>
    <w:p w14:paraId="0765BDA8" w14:textId="09753B43"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secure PC5 communications links between a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and a</w:t>
      </w:r>
      <w:r>
        <w:rPr>
          <w:lang w:eastAsia="zh-CN"/>
        </w:rPr>
        <w:t>n</w:t>
      </w:r>
      <w:r>
        <w:rPr>
          <w:rFonts w:hint="eastAsia"/>
          <w:lang w:eastAsia="zh-CN"/>
        </w:rPr>
        <w:t xml:space="preserve"> </w:t>
      </w:r>
      <w:r>
        <w:t>Intermediate UE-to-Network Relay</w:t>
      </w:r>
      <w:r>
        <w:rPr>
          <w:rFonts w:hint="eastAsia"/>
          <w:lang w:eastAsia="zh-CN"/>
        </w:rPr>
        <w:t>;</w:t>
      </w:r>
    </w:p>
    <w:p w14:paraId="652989F4" w14:textId="0DD796E6" w:rsidR="00006643" w:rsidRDefault="00006643" w:rsidP="00006643">
      <w:pPr>
        <w:pStyle w:val="B2"/>
        <w:rPr>
          <w:lang w:eastAsia="zh-CN"/>
        </w:rPr>
      </w:pPr>
      <w:r>
        <w:rPr>
          <w:lang w:eastAsia="zh-CN"/>
        </w:rPr>
        <w:t>-</w:t>
      </w:r>
      <w:r>
        <w:rPr>
          <w:lang w:eastAsia="zh-CN"/>
        </w:rPr>
        <w:tab/>
        <w:t>F</w:t>
      </w:r>
      <w:r>
        <w:rPr>
          <w:rFonts w:hint="eastAsia"/>
          <w:lang w:eastAsia="zh-CN"/>
        </w:rPr>
        <w:t>or establishing secure PC5 communications links between a</w:t>
      </w:r>
      <w:r>
        <w:rPr>
          <w:lang w:eastAsia="zh-CN"/>
        </w:rPr>
        <w:t>n</w:t>
      </w:r>
      <w:r>
        <w:rPr>
          <w:rFonts w:hint="eastAsia"/>
          <w:lang w:eastAsia="zh-CN"/>
        </w:rPr>
        <w:t xml:space="preserve"> </w:t>
      </w:r>
      <w:r>
        <w:t xml:space="preserve">Intermediate UE-to-Network Relay </w:t>
      </w:r>
      <w:r>
        <w:rPr>
          <w:rFonts w:hint="eastAsia"/>
          <w:lang w:eastAsia="zh-CN"/>
        </w:rPr>
        <w:t xml:space="preserve">and a </w:t>
      </w:r>
      <w:r>
        <w:rPr>
          <w:lang w:eastAsia="zh-CN"/>
        </w:rPr>
        <w:t>5G ProSe</w:t>
      </w:r>
      <w:r>
        <w:t xml:space="preserve"> Remote UE</w:t>
      </w:r>
      <w:r>
        <w:rPr>
          <w:rFonts w:hint="eastAsia"/>
          <w:lang w:eastAsia="zh-CN"/>
        </w:rPr>
        <w:t>;</w:t>
      </w:r>
    </w:p>
    <w:p w14:paraId="059E5120" w14:textId="0E20996F" w:rsidR="00006643" w:rsidRDefault="00006643" w:rsidP="00006643">
      <w:pPr>
        <w:pStyle w:val="B2"/>
        <w:rPr>
          <w:lang w:eastAsia="zh-CN"/>
        </w:rPr>
      </w:pPr>
      <w:r>
        <w:rPr>
          <w:lang w:eastAsia="zh-CN"/>
        </w:rPr>
        <w:t>-</w:t>
      </w:r>
      <w:r>
        <w:rPr>
          <w:lang w:eastAsia="zh-CN"/>
        </w:rPr>
        <w:tab/>
        <w:t>F</w:t>
      </w:r>
      <w:r>
        <w:rPr>
          <w:rFonts w:hint="eastAsia"/>
          <w:lang w:eastAsia="zh-CN"/>
        </w:rPr>
        <w:t>or establishing secure PC5 communications links between a</w:t>
      </w:r>
      <w:r>
        <w:rPr>
          <w:lang w:eastAsia="zh-CN"/>
        </w:rPr>
        <w:t>n</w:t>
      </w:r>
      <w:r>
        <w:rPr>
          <w:rFonts w:hint="eastAsia"/>
          <w:lang w:eastAsia="zh-CN"/>
        </w:rPr>
        <w:t xml:space="preserve"> </w:t>
      </w:r>
      <w:r>
        <w:t>Intermediate UE-to-Network Relay</w:t>
      </w:r>
      <w:r>
        <w:rPr>
          <w:rFonts w:hint="eastAsia"/>
          <w:lang w:eastAsia="zh-CN"/>
        </w:rPr>
        <w:t xml:space="preserve"> by a </w:t>
      </w:r>
      <w:r>
        <w:t xml:space="preserve">Intermediate UE-to-Network Relay </w:t>
      </w:r>
      <w:r>
        <w:rPr>
          <w:rFonts w:hint="eastAsia"/>
          <w:lang w:eastAsia="zh-CN"/>
        </w:rPr>
        <w:t xml:space="preserve">(if there are multiply </w:t>
      </w:r>
      <w:r>
        <w:t>Intermediate UE-to-Network Relay</w:t>
      </w:r>
      <w:r>
        <w:rPr>
          <w:rFonts w:hint="eastAsia"/>
          <w:lang w:eastAsia="zh-CN"/>
        </w:rPr>
        <w:t>s);</w:t>
      </w:r>
    </w:p>
    <w:p w14:paraId="259AF94A" w14:textId="77777777" w:rsidR="00006643" w:rsidRDefault="00006643" w:rsidP="00006643">
      <w:pPr>
        <w:pStyle w:val="B10"/>
        <w:rPr>
          <w:lang w:eastAsia="zh-CN"/>
        </w:rPr>
      </w:pPr>
      <w:r>
        <w:rPr>
          <w:rFonts w:hint="eastAsia"/>
          <w:lang w:val="en-US" w:eastAsia="zh-CN"/>
        </w:rPr>
        <w:t xml:space="preserve">- </w:t>
      </w:r>
      <w:r>
        <w:rPr>
          <w:rFonts w:hint="eastAsia"/>
          <w:lang w:eastAsia="zh-CN"/>
        </w:rPr>
        <w:t>5G ProSe UE-to-UE Relay:</w:t>
      </w:r>
    </w:p>
    <w:p w14:paraId="6EDC84DB" w14:textId="7984C438" w:rsidR="00006643" w:rsidRDefault="00006643" w:rsidP="00006643">
      <w:pPr>
        <w:pStyle w:val="B2"/>
      </w:pPr>
      <w:r>
        <w:t>-</w:t>
      </w:r>
      <w:r>
        <w:tab/>
        <w:t>F</w:t>
      </w:r>
      <w:r w:rsidR="00F743DB" w:rsidRPr="00F743DB">
        <w:t>or discovery of a 5G ProSe UE-to-UE Relay by a 5G ProSe End UE</w:t>
      </w:r>
      <w:r>
        <w:t>;</w:t>
      </w:r>
      <w:r w:rsidRPr="00F743DB">
        <w:t xml:space="preserve"> </w:t>
      </w:r>
    </w:p>
    <w:p w14:paraId="3E0D2CAC" w14:textId="77777777" w:rsidR="00006643" w:rsidRDefault="00006643" w:rsidP="00006643">
      <w:pPr>
        <w:pStyle w:val="B2"/>
        <w:numPr>
          <w:ilvl w:val="0"/>
          <w:numId w:val="46"/>
        </w:numPr>
      </w:pPr>
      <w:r>
        <w:t>F</w:t>
      </w:r>
      <w:r w:rsidR="00F743DB" w:rsidRPr="00F743DB">
        <w:t>or establishing a secure PC5 communication link between a 5G ProSe End UE and a 5G ProSe UE-to-UE Relay</w:t>
      </w:r>
      <w:r>
        <w:t>;</w:t>
      </w:r>
    </w:p>
    <w:p w14:paraId="68028158" w14:textId="77777777" w:rsidR="00006643" w:rsidRDefault="00006643" w:rsidP="00006643">
      <w:pPr>
        <w:pStyle w:val="B10"/>
        <w:rPr>
          <w:lang w:eastAsia="zh-CN"/>
        </w:rPr>
      </w:pPr>
      <w:r>
        <w:rPr>
          <w:rFonts w:hint="eastAsia"/>
          <w:lang w:val="en-US" w:eastAsia="zh-CN"/>
        </w:rPr>
        <w:t xml:space="preserve">- </w:t>
      </w:r>
      <w:r>
        <w:rPr>
          <w:rFonts w:hint="eastAsia"/>
          <w:lang w:eastAsia="zh-CN"/>
        </w:rPr>
        <w:t>5G ProSe Multi-hop UE-to-UE Relay:</w:t>
      </w:r>
    </w:p>
    <w:p w14:paraId="4328FDD0" w14:textId="7A8A22FB" w:rsidR="00006643" w:rsidRDefault="00006643" w:rsidP="00006643">
      <w:pPr>
        <w:pStyle w:val="B2"/>
      </w:pPr>
      <w:r>
        <w:t>-</w:t>
      </w:r>
      <w:r>
        <w:tab/>
        <w:t>For discovery of a 5G ProSe UE-to-UE Relay by a 5G ProSe End UE</w:t>
      </w:r>
      <w:r>
        <w:rPr>
          <w:rFonts w:hint="eastAsia"/>
          <w:lang w:eastAsia="zh-CN"/>
        </w:rPr>
        <w:t>;</w:t>
      </w:r>
    </w:p>
    <w:p w14:paraId="169DDD2C" w14:textId="42B9FCF2" w:rsidR="00006643" w:rsidRDefault="00006643" w:rsidP="00006643">
      <w:pPr>
        <w:pStyle w:val="B2"/>
        <w:rPr>
          <w:lang w:eastAsia="zh-CN"/>
        </w:rPr>
      </w:pPr>
      <w:r>
        <w:t>-</w:t>
      </w:r>
      <w:r>
        <w:tab/>
        <w:t>For establishing a secure PC5 communication link between a 5G ProSe End UE and a 5G ProSe UE-to-UE Relay</w:t>
      </w:r>
      <w:r>
        <w:rPr>
          <w:rFonts w:hint="eastAsia"/>
          <w:lang w:eastAsia="zh-CN"/>
        </w:rPr>
        <w:t>;</w:t>
      </w:r>
    </w:p>
    <w:p w14:paraId="527C0AA4" w14:textId="75688A4F" w:rsidR="00B72762" w:rsidRPr="005B29E9" w:rsidRDefault="00006643" w:rsidP="00006643">
      <w:pPr>
        <w:pStyle w:val="B2"/>
      </w:pPr>
      <w:r>
        <w:t>-</w:t>
      </w:r>
      <w:r>
        <w:tab/>
        <w:t>For establishing a secure PC5 communication link between a 5G ProSe UE-to-UE Relay and a 5G ProSe UE-to-UE Relay.</w:t>
      </w:r>
    </w:p>
    <w:p w14:paraId="6AF443FC" w14:textId="06821565"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1CF522A5" w14:textId="77777777" w:rsidR="00711D4D"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p>
    <w:p w14:paraId="681C0308" w14:textId="77777777" w:rsidR="00711D4D" w:rsidRDefault="00711D4D" w:rsidP="00711D4D">
      <w:pPr>
        <w:rPr>
          <w:rFonts w:eastAsia="DengXian"/>
          <w:lang w:eastAsia="zh-CN"/>
        </w:rPr>
      </w:pPr>
      <w:r>
        <w:rPr>
          <w:rFonts w:hint="eastAsia"/>
        </w:rPr>
        <w:t xml:space="preserve">For 5G ProSe Multi-hop UE-to-Network Relay discovery and communication, the </w:t>
      </w:r>
      <w:r>
        <w:t>Intermediate UE-to-Network Relay</w:t>
      </w:r>
      <w:r>
        <w:rPr>
          <w:rFonts w:hint="eastAsia"/>
        </w:rPr>
        <w:t xml:space="preserve"> </w:t>
      </w:r>
      <w:r>
        <w:t>plays the role of the 5G ProSe Remote UE</w:t>
      </w:r>
      <w:r>
        <w:rPr>
          <w:rFonts w:hint="eastAsia"/>
          <w:lang w:eastAsia="zh-CN"/>
        </w:rPr>
        <w:t xml:space="preserve"> and </w:t>
      </w:r>
      <w:r>
        <w:rPr>
          <w:rFonts w:eastAsia="Malgun Gothic"/>
          <w:lang w:eastAsia="ko-KR"/>
        </w:rPr>
        <w:t>the 5G ProSe UE-to-Network Relay</w:t>
      </w:r>
      <w:r>
        <w:rPr>
          <w:rFonts w:eastAsia="DengXian" w:hint="eastAsia"/>
          <w:lang w:eastAsia="zh-CN"/>
        </w:rPr>
        <w:t>.</w:t>
      </w:r>
    </w:p>
    <w:p w14:paraId="23E973EC" w14:textId="15AD2AF1" w:rsidR="00F743DB" w:rsidRDefault="00711D4D" w:rsidP="00711D4D">
      <w:pPr>
        <w:rPr>
          <w:rFonts w:eastAsia="Malgun Gothic"/>
          <w:lang w:eastAsia="ko-KR"/>
        </w:rPr>
      </w:pPr>
      <w:r>
        <w:rPr>
          <w:rFonts w:eastAsia="Malgun Gothic" w:hint="eastAsia"/>
          <w:lang w:eastAsia="ko-KR"/>
        </w:rPr>
        <w:t xml:space="preserve">For 5G ProSe </w:t>
      </w:r>
      <w:r>
        <w:rPr>
          <w:rFonts w:eastAsia="DengXian" w:hint="eastAsia"/>
          <w:lang w:eastAsia="zh-CN"/>
        </w:rPr>
        <w:t xml:space="preserve">Multi-hop </w:t>
      </w:r>
      <w:r>
        <w:rPr>
          <w:rFonts w:eastAsia="Malgun Gothic" w:hint="eastAsia"/>
          <w:lang w:eastAsia="ko-KR"/>
        </w:rPr>
        <w:t>UE-to-UE Relay discovery</w:t>
      </w:r>
      <w:r>
        <w:rPr>
          <w:rFonts w:eastAsia="Malgun Gothic"/>
          <w:lang w:eastAsia="ko-KR"/>
        </w:rPr>
        <w:t xml:space="preserve"> and communication</w:t>
      </w:r>
      <w:r>
        <w:rPr>
          <w:rFonts w:eastAsia="Malgun Gothic" w:hint="eastAsia"/>
          <w:lang w:eastAsia="ko-KR"/>
        </w:rPr>
        <w:t xml:space="preserve">, </w:t>
      </w:r>
      <w:r>
        <w:rPr>
          <w:rFonts w:eastAsia="Malgun Gothic"/>
          <w:lang w:eastAsia="ko-KR"/>
        </w:rPr>
        <w:t>the 5G ProSe End UE plays the role of the 5G ProSe Remote UE, and the 5G ProSe UE-to-UE Relay</w:t>
      </w:r>
      <w:r>
        <w:rPr>
          <w:rFonts w:eastAsia="DengXian" w:hint="eastAsia"/>
          <w:lang w:eastAsia="zh-CN"/>
        </w:rPr>
        <w:t>(s)</w:t>
      </w:r>
      <w:r>
        <w:rPr>
          <w:rFonts w:eastAsia="Malgun Gothic"/>
          <w:lang w:eastAsia="ko-KR"/>
        </w:rPr>
        <w:t xml:space="preserve"> plays the role of the 5G ProSe UE-to-Network Relay. </w:t>
      </w:r>
      <w:r w:rsidR="00F743DB">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193472424"/>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468EDD2E"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xml:space="preserve">, </w:t>
      </w:r>
      <w:r w:rsidR="00D9084C" w:rsidRPr="00D9084C">
        <w:t>for establishing secure PC5 communication links between a 5G ProSe Remote UE and 5G ProSe UE-to-Network Relay over one or more Intermediate UE-to-Network Relay(s) over Control Plane,</w:t>
      </w:r>
      <w:r w:rsidR="00F743DB" w:rsidRPr="00F743DB">
        <w:t>for establishing a secure PC5 communication link between a 5G ProSe End UE and a 5G ProSe UE-to-UE Relay over Control Plane</w:t>
      </w:r>
      <w:r w:rsidR="00D9084C" w:rsidRPr="00D9084C">
        <w:t xml:space="preserve"> and for establishing a secure PC5 communication link between 5G ProSe End UEs over 5G ProSe UE-to-UE Relays over Control Plane</w:t>
      </w:r>
      <w:r>
        <w:t>.</w:t>
      </w:r>
    </w:p>
    <w:p w14:paraId="1D1633A6" w14:textId="06F1426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D9084C" w:rsidRPr="00D9084C">
        <w:rPr>
          <w:lang w:eastAsia="zh-CN"/>
        </w:rPr>
        <w:t>, a 5G ProSe Intermediate UE-to-Network Relay</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93472425"/>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71C7F783"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xml:space="preserve">, </w:t>
      </w:r>
      <w:r w:rsidR="00D9084C" w:rsidRPr="00D9084C">
        <w:t xml:space="preserve">between the 5G PKMF of the 5G ProSe Remote UE and the 5G PKMF of the Intermediate UE-to-Network Relay, between the 5G PKMF of the Intermediate UE-to-Network Relay(s), between the 5G PKMF of theIntermediate UE-to-Network Relay and the 5G PKMF of the 5G ProSe UE-to-Network Relay, </w:t>
      </w:r>
      <w:r w:rsidR="00F743DB" w:rsidRPr="00F743DB">
        <w:t>between the 5G PKMF of the 5G ProSe End UE and the 5G PKMF of the 5G ProSe UE-to-UE Relay</w:t>
      </w:r>
      <w:r w:rsidR="00D9084C" w:rsidRPr="00D9084C">
        <w:t xml:space="preserve"> and between the 5G PKMF of the 5G ProSe UE-to-UE Relay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1D25AE2F"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D9084C" w:rsidRPr="00D9084C">
        <w:rPr>
          <w:lang w:eastAsia="zh-CN"/>
        </w:rPr>
        <w:t>/5G ProSe Intermediate UE-to-Network Relay</w:t>
      </w:r>
      <w:r w:rsidR="00F743DB" w:rsidRPr="00F743DB">
        <w:rPr>
          <w:lang w:eastAsia="zh-CN"/>
        </w:rPr>
        <w:t>, and to store the Prose context info for a 5G ProSe End UE</w:t>
      </w:r>
      <w:r w:rsidRPr="00913D95">
        <w:rPr>
          <w:lang w:eastAsia="zh-CN"/>
        </w:rPr>
        <w:t>.</w:t>
      </w:r>
    </w:p>
    <w:p w14:paraId="0FE842AB" w14:textId="0DCC0EFB"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00D9084C" w:rsidRPr="00D9084C">
        <w:rPr>
          <w:rFonts w:eastAsia="DengXian"/>
          <w:lang w:eastAsia="zh-CN"/>
        </w:rPr>
        <w:t>/5G ProSe Intermediate UE-to-Network Relay are</w:t>
      </w:r>
      <w:r w:rsidR="00D9084C" w:rsidRPr="00D9084C">
        <w:rPr>
          <w:rFonts w:eastAsia="DengXian" w:hint="eastAsia"/>
          <w:lang w:eastAsia="zh-CN"/>
        </w:rPr>
        <w:t xml:space="preserve"> </w:t>
      </w:r>
      <w:r w:rsidRPr="00DD53E8">
        <w:rPr>
          <w:rFonts w:eastAsia="DengXian" w:hint="eastAsia"/>
          <w:lang w:eastAsia="zh-CN"/>
        </w:rPr>
        <w:t xml:space="preserve">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93472426"/>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93472427"/>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93472428"/>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93472429"/>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93472430"/>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93472431"/>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93472432"/>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93472433"/>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93472434"/>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93472435"/>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93472436"/>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93472437"/>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93472438"/>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93472439"/>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93472440"/>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93472441"/>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93472442"/>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93472443"/>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93472444"/>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93472445"/>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93472446"/>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14D7CE1D"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D9084C" w:rsidRPr="00D9084C">
        <w:t>/5G ProSe Intermediate UE-to-Network Relay,</w:t>
      </w:r>
      <w:r w:rsidR="00F743DB" w:rsidRPr="00F743DB">
        <w:t>,</w:t>
      </w:r>
      <w:r w:rsidRPr="005B29E9">
        <w:t xml:space="preserve"> PC5 communication with a 5G ProSe UE-to-Network Relay</w:t>
      </w:r>
      <w:r w:rsidR="00F743DB" w:rsidRPr="00F743DB">
        <w:t>, discovery of a 5G ProSe UE-to-UE Relay</w:t>
      </w:r>
      <w:r w:rsidR="00D9084C" w:rsidRPr="00D9084C">
        <w:t>/5G ProSe Intermediate UE-to-Network Relay</w:t>
      </w:r>
      <w:r w:rsidR="00F743DB" w:rsidRPr="00F743DB">
        <w:t>,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93472447"/>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93472448"/>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93472449"/>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93472450"/>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93472451"/>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276D6FBF"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ProSe UE-to-UE Relay Discovery </w:t>
      </w:r>
      <w:r w:rsidR="00E8535F">
        <w:rPr>
          <w:rFonts w:hint="eastAsia"/>
          <w:lang w:eastAsia="zh-CN"/>
        </w:rPr>
        <w:t>are</w:t>
      </w:r>
      <w:r w:rsidR="00E8535F">
        <w:t xml:space="preserve"> defined in clause 6.1.3.3.</w:t>
      </w:r>
      <w:r w:rsidR="00760C6D">
        <w:t xml:space="preserve"> The secu</w:t>
      </w:r>
      <w:r w:rsidR="00760C6D" w:rsidRPr="00760C6D">
        <w:t>rity requirements and security procedures for 5G ProSe multi-hop UE-to-Network Relay Discovery are defined in clause 6.1.3.4. The security requirements and security procedures for 5G ProSe Layer-3 multi-hop UE-to-UE Relay Discovery are defined in clause 6.1.3.5.</w:t>
      </w:r>
    </w:p>
    <w:p w14:paraId="5AFBFD26" w14:textId="568D9D73" w:rsidR="00361609" w:rsidRPr="005B29E9" w:rsidRDefault="00361609" w:rsidP="00361609">
      <w:pPr>
        <w:pStyle w:val="Heading3"/>
      </w:pPr>
      <w:bookmarkStart w:id="103" w:name="_Toc106364500"/>
      <w:bookmarkStart w:id="104" w:name="_Toc193472452"/>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93472453"/>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93472454"/>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25pt;height:401.25pt" o:ole="">
            <v:imagedata r:id="rId12" o:title=""/>
          </v:shape>
          <o:OLEObject Type="Embed" ProgID="Visio.Drawing.15" ShapeID="_x0000_i1027" DrawAspect="Content" ObjectID="_1804408883"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93472455"/>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93472456"/>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4E19E81D"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27009E">
        <w:t xml:space="preserve"> In the case of </w:t>
      </w:r>
      <w:r w:rsidR="0027009E" w:rsidRPr="005B29E9">
        <w:t>UE-to-Network</w:t>
      </w:r>
      <w:r w:rsidR="0027009E">
        <w:t xml:space="preserve"> relays belonging to different HPLMNs serving the same RSC, distinct sets of discovery security materials for potential relays of different HPLMNs are provided to the</w:t>
      </w:r>
      <w:r w:rsidR="0027009E" w:rsidRPr="00634391">
        <w:t xml:space="preserve"> </w:t>
      </w:r>
      <w:r w:rsidR="0027009E">
        <w:t xml:space="preserve">5G ProSe remote UE. HPLMN ID of the 5G DDNMF/5G PKMF of the potential </w:t>
      </w:r>
      <w:r w:rsidR="0027009E" w:rsidRPr="005B29E9">
        <w:t>5G ProSe UE-to-Network Relay</w:t>
      </w:r>
      <w:r w:rsidR="0027009E">
        <w:t>s</w:t>
      </w:r>
      <w:r w:rsidR="0027009E" w:rsidRPr="005B29E9">
        <w:t xml:space="preserve"> </w:t>
      </w:r>
      <w:r w:rsidR="0027009E">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193472457"/>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93472458"/>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25pt;height:533.25pt" o:ole="">
            <v:imagedata r:id="rId14" o:title=""/>
          </v:shape>
          <o:OLEObject Type="Embed" ProgID="Visio.Drawing.15" ShapeID="_x0000_i1028" DrawAspect="Content" ObjectID="_1804408884"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5FA2BA43"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CF6AC4" w:rsidRPr="00CF6AC4">
        <w:t xml:space="preserve"> ID</w:t>
      </w:r>
      <w:r w:rsidR="00C52527" w:rsidRPr="00C52527">
        <w:t>s in which the UE is authorized to use a 5G ProSe U</w:t>
      </w:r>
      <w:r w:rsidR="0027009E" w:rsidRPr="0027009E">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1C33116"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CF6AC4">
        <w:t xml:space="preserve"> ID</w:t>
      </w:r>
      <w:r w:rsidR="00C52527">
        <w:t>s of the potential 5G ProSe UE-to-Network relay(s) mapping to the RSC.</w:t>
      </w:r>
      <w:r w:rsidR="004A1340" w:rsidRPr="004A1340">
        <w:t xml:space="preserve"> Npkmf_Discovery_MonitorKey service operation is used to obtain the discovery key from the 5G PKMF for monitoring in the PLMN.</w:t>
      </w:r>
    </w:p>
    <w:p w14:paraId="595A5B87" w14:textId="52C44BB2" w:rsidR="00341E65" w:rsidRPr="005B29E9" w:rsidRDefault="00C52527" w:rsidP="00C52527">
      <w:pPr>
        <w:pStyle w:val="NO"/>
        <w:rPr>
          <w:lang w:eastAsia="zh-CN"/>
        </w:rPr>
      </w:pPr>
      <w:r>
        <w:t>NOTE 2a:</w:t>
      </w:r>
      <w:r>
        <w:tab/>
        <w:t>5G DDNMF may get the HPLMN</w:t>
      </w:r>
      <w:r w:rsidR="00CF6AC4">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0706D65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27009E">
        <w:t xml:space="preserve"> and </w:t>
      </w:r>
      <w:r w:rsidR="0027009E">
        <w:rPr>
          <w:lang w:eastAsia="zh-CN"/>
        </w:rPr>
        <w:t xml:space="preserve">the HPLMN ID of the </w:t>
      </w:r>
      <w:r w:rsidR="0027009E">
        <w:t>5G ProSe UE-to-Network Relay (i.e. the Announcing UE)</w:t>
      </w:r>
      <w:r w:rsidRPr="005B29E9">
        <w:t xml:space="preserve"> </w:t>
      </w:r>
      <w:r w:rsidR="0027009E">
        <w:t>are</w:t>
      </w:r>
      <w:r w:rsidR="0027009E" w:rsidRPr="005B29E9">
        <w:t xml:space="preserve"> </w:t>
      </w:r>
      <w:r w:rsidRPr="005B29E9">
        <w:t>used instead of the ProSe Restricted Code.</w:t>
      </w:r>
      <w:r w:rsidR="004A1340" w:rsidRPr="004A1340">
        <w:t xml:space="preserve"> </w:t>
      </w:r>
      <w:r w:rsidR="0027009E">
        <w:t>T</w:t>
      </w:r>
      <w:r w:rsidR="0027009E">
        <w:rPr>
          <w:lang w:eastAsia="zh-CN"/>
        </w:rPr>
        <w:t xml:space="preserve">he HPLMN ID of the </w:t>
      </w:r>
      <w:r w:rsidR="0027009E">
        <w:t>5G ProSe UE-to-Network Relay is used to</w:t>
      </w:r>
      <w:r w:rsidR="0027009E">
        <w:rPr>
          <w:lang w:eastAsia="zh-CN"/>
        </w:rPr>
        <w:t xml:space="preserve"> identify the </w:t>
      </w:r>
      <w:r w:rsidR="0027009E">
        <w:t>discovery security materials</w:t>
      </w:r>
      <w:r w:rsidR="0027009E">
        <w:rPr>
          <w:lang w:eastAsia="zh-CN"/>
        </w:rPr>
        <w:t xml:space="preserve">. </w:t>
      </w:r>
      <w:r w:rsidR="004A1340" w:rsidRPr="004A1340">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67C1F570"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27009E">
        <w:t xml:space="preserve">and </w:t>
      </w:r>
      <w:r w:rsidR="0027009E">
        <w:rPr>
          <w:lang w:eastAsia="zh-CN"/>
        </w:rPr>
        <w:t>the HPLMN ID</w:t>
      </w:r>
      <w:r w:rsidR="0027009E" w:rsidRPr="00533C57">
        <w:t xml:space="preserve"> </w:t>
      </w:r>
      <w:r w:rsidR="00533C57" w:rsidRPr="00533C57">
        <w:t>as contained in step 9.</w:t>
      </w:r>
      <w:r w:rsidR="0027009E">
        <w:t xml:space="preserve"> The </w:t>
      </w:r>
      <w:r w:rsidR="0027009E" w:rsidRPr="00533C57">
        <w:t>Relay Discovery Key Response</w:t>
      </w:r>
      <w:r w:rsidR="0027009E">
        <w:t xml:space="preserve"> includes multiple sets of </w:t>
      </w:r>
      <w:r w:rsidR="0027009E" w:rsidRPr="00533C57">
        <w:t>discovery security materials</w:t>
      </w:r>
      <w:r w:rsidR="0027009E">
        <w:t xml:space="preserve"> and the associated HPLMN IDs of the potential relays if multiple 5G DDNMFs/PKMFs of the potential relays supporting the RSC are discovered in step 7.</w:t>
      </w:r>
    </w:p>
    <w:p w14:paraId="74654AF8" w14:textId="6F1E66BC" w:rsidR="005506E6"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98DDC9B" w14:textId="05C162C0" w:rsidR="0027009E" w:rsidRPr="005B29E9" w:rsidRDefault="0027009E" w:rsidP="0027009E">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36D6A10" w14:textId="63028231" w:rsidR="0027009E" w:rsidRPr="005B29E9" w:rsidRDefault="0027009E" w:rsidP="0027009E">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93472459"/>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pt;height:548.25pt" o:ole="">
            <v:imagedata r:id="rId16" o:title=""/>
            <o:lock v:ext="edit" aspectratio="f"/>
          </v:shape>
          <o:OLEObject Type="Embed" ProgID="Visio.Drawing.15" ShapeID="_x0000_i1029" DrawAspect="Content" ObjectID="_1804408885"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7C58340D"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292B72" w:rsidRPr="00292B72">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AFE47BC"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CF6AC4" w:rsidRPr="00CF6AC4">
        <w:t xml:space="preserve"> ID</w:t>
      </w:r>
      <w:r w:rsidR="00C52527" w:rsidRPr="00C52527">
        <w:t>s in which the UE is authorized to use a 5G ProSe U</w:t>
      </w:r>
      <w:r w:rsidR="00292B72" w:rsidRPr="00292B72">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4075DD8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D00EE9">
        <w:t xml:space="preserve"> ID</w:t>
      </w:r>
      <w:r w:rsidR="00C52527">
        <w:t>s of the potential 5G ProSe UE-to-Network relay(s) mapping to the RSC.</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3EE6EF57" w14:textId="755F6D1D" w:rsidR="008F5F48" w:rsidRPr="005B29E9" w:rsidRDefault="00C52527" w:rsidP="00C52527">
      <w:pPr>
        <w:pStyle w:val="NO"/>
      </w:pPr>
      <w:r>
        <w:t>NOTE 2a:</w:t>
      </w:r>
      <w:r>
        <w:tab/>
        <w:t>5G DDNMF may get the HPLMN</w:t>
      </w:r>
      <w:r w:rsidR="00D00EE9">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3BC0B86D"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 xml:space="preserve">the RSC </w:t>
      </w:r>
      <w:r w:rsidR="00292B72">
        <w:t>and the H</w:t>
      </w:r>
      <w:r w:rsidR="00292B72">
        <w:rPr>
          <w:lang w:eastAsia="zh-CN"/>
        </w:rPr>
        <w:t>PLMN ID</w:t>
      </w:r>
      <w:r w:rsidR="00292B72" w:rsidRPr="00D0033D">
        <w:rPr>
          <w:lang w:eastAsia="zh-CN"/>
        </w:rPr>
        <w:t xml:space="preserve"> </w:t>
      </w:r>
      <w:r w:rsidR="00292B72">
        <w:rPr>
          <w:lang w:eastAsia="zh-CN"/>
        </w:rPr>
        <w:t xml:space="preserve">of the </w:t>
      </w:r>
      <w:r w:rsidR="00292B72">
        <w:t>5G ProSe UE-to-Network Relay (i.e. the Discoveree UE)</w:t>
      </w:r>
      <w:r w:rsidR="00292B72">
        <w:rPr>
          <w:lang w:eastAsia="zh-CN"/>
        </w:rPr>
        <w:t xml:space="preserve"> </w:t>
      </w:r>
      <w:r w:rsidR="00292B72">
        <w:t xml:space="preserve"> are</w:t>
      </w:r>
      <w:r w:rsidRPr="005B29E9">
        <w:t xml:space="preserve"> used instead of ProSe Query Code and ProSe Response Code.</w:t>
      </w:r>
      <w:r w:rsidR="004A1340">
        <w:t xml:space="preserve"> </w:t>
      </w:r>
      <w:r w:rsidR="00292B72">
        <w:t>T</w:t>
      </w:r>
      <w:r w:rsidR="00292B72">
        <w:rPr>
          <w:lang w:eastAsia="zh-CN"/>
        </w:rPr>
        <w:t xml:space="preserve">he HPLMN ID of the </w:t>
      </w:r>
      <w:r w:rsidR="00292B72">
        <w:t>5G ProSe UE-to-Network Relay is used to</w:t>
      </w:r>
      <w:r w:rsidR="00292B72">
        <w:rPr>
          <w:lang w:eastAsia="zh-CN"/>
        </w:rPr>
        <w:t xml:space="preserve"> identify the </w:t>
      </w:r>
      <w:r w:rsidR="00292B72">
        <w:t>discovery security materials</w:t>
      </w:r>
      <w:r w:rsidR="00292B72">
        <w:rPr>
          <w:lang w:eastAsia="zh-CN"/>
        </w:rPr>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4E7A8E1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292B72">
        <w:rPr>
          <w:lang w:eastAsia="zh-CN"/>
        </w:rPr>
        <w:t xml:space="preserve"> </w:t>
      </w:r>
      <w:r w:rsidR="00292B72" w:rsidRPr="00533C57">
        <w:t xml:space="preserve">The response message contains the discovery security materials </w:t>
      </w:r>
      <w:r w:rsidR="00292B72">
        <w:t xml:space="preserve">and </w:t>
      </w:r>
      <w:r w:rsidR="00292B72">
        <w:rPr>
          <w:lang w:eastAsia="zh-CN"/>
        </w:rPr>
        <w:t>the HPLMN ID</w:t>
      </w:r>
      <w:r w:rsidR="00292B72" w:rsidRPr="00533C57">
        <w:t xml:space="preserve"> as contained in step 9.</w:t>
      </w:r>
      <w:r w:rsidR="00292B72" w:rsidRPr="00D0033D">
        <w:t xml:space="preserve"> </w:t>
      </w:r>
      <w:r w:rsidR="00292B72">
        <w:t xml:space="preserve">The </w:t>
      </w:r>
      <w:r w:rsidR="00292B72" w:rsidRPr="00533C57">
        <w:t>Relay Discovery Key Response</w:t>
      </w:r>
      <w:r w:rsidR="00292B72">
        <w:t xml:space="preserve"> includes multiple sets of </w:t>
      </w:r>
      <w:r w:rsidR="00292B72" w:rsidRPr="00533C57">
        <w:t>discovery security materials</w:t>
      </w:r>
      <w:r w:rsidR="00292B72">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152DDCE7" w14:textId="79E6C83D" w:rsidR="00292B72" w:rsidRPr="005B29E9" w:rsidRDefault="00292B72" w:rsidP="00292B72">
      <w:pPr>
        <w:pStyle w:val="B2"/>
        <w:ind w:left="993"/>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354854D8" w14:textId="161A7713" w:rsidR="00292B72" w:rsidRPr="005B29E9" w:rsidRDefault="00292B72" w:rsidP="00292B72">
      <w:pPr>
        <w:pStyle w:val="B10"/>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98856F" w14:textId="5219D340" w:rsidR="00292B72" w:rsidRPr="005B29E9" w:rsidRDefault="00292B72" w:rsidP="00292B72">
      <w:pPr>
        <w:pStyle w:val="B10"/>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93472460"/>
      <w:r w:rsidRPr="005B29E9">
        <w:rPr>
          <w:lang w:eastAsia="zh-CN"/>
        </w:rPr>
        <w:t>6.1.3.2.3</w:t>
      </w:r>
      <w:r w:rsidRPr="005B29E9">
        <w:rPr>
          <w:lang w:eastAsia="zh-CN"/>
        </w:rPr>
        <w:tab/>
        <w:t>Protection of discovery messages over PC5 interface</w:t>
      </w:r>
      <w:bookmarkEnd w:id="120"/>
      <w:bookmarkEnd w:id="121"/>
    </w:p>
    <w:p w14:paraId="0CA7795D" w14:textId="77777777" w:rsidR="00DD77DE" w:rsidRDefault="002B4145" w:rsidP="00DD77DE">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0EF12FB1" w:rsidR="002B4145" w:rsidRPr="005B29E9" w:rsidRDefault="00DD77DE" w:rsidP="00DD77DE">
      <w:r>
        <w:t xml:space="preserve">For the discovery messages that do not include HPLMN ID, </w:t>
      </w:r>
      <w:r w:rsidRPr="00DD77DE">
        <w:t>t</w:t>
      </w:r>
      <w:r w:rsidR="002B4145" w:rsidRPr="005B29E9">
        <w:t>he 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20A774D4" w14:textId="77777777" w:rsidR="00760C6D" w:rsidRDefault="002B4145" w:rsidP="00760C6D">
      <w:pPr>
        <w:pStyle w:val="B10"/>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BC619BB" w14:textId="5339A03D" w:rsidR="002B4145" w:rsidRPr="005B29E9" w:rsidRDefault="00760C6D" w:rsidP="00760C6D">
      <w:pPr>
        <w:pStyle w:val="B10"/>
        <w:rPr>
          <w:lang w:eastAsia="zh-CN"/>
        </w:rPr>
      </w:pPr>
      <w:r>
        <w:t>-</w:t>
      </w:r>
      <w:r>
        <w:tab/>
        <w:t>For Multi-hop UE-to-Network Relay Discovery and Multi-hop UE-to-UE Relay Discovery, the Message Type is replaced by Message Type and Message content type extensions.</w:t>
      </w:r>
    </w:p>
    <w:p w14:paraId="0E5E3BEE" w14:textId="13D75382" w:rsidR="00760C6D" w:rsidRDefault="002B4145" w:rsidP="00760C6D">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r w:rsidR="00760C6D">
        <w:t>.</w:t>
      </w:r>
    </w:p>
    <w:p w14:paraId="59D606E7" w14:textId="502DCB4A" w:rsidR="002B4145" w:rsidRPr="005B29E9" w:rsidRDefault="00760C6D" w:rsidP="00760C6D">
      <w:pPr>
        <w:pStyle w:val="B10"/>
      </w:pPr>
      <w:r>
        <w:t>-</w:t>
      </w:r>
      <w:r>
        <w:tab/>
        <w:t>For Multi-hop UE-to-Network Relay Discovery and Multi-hop UE-to-UE Relay Discovery, in the above Min function the value of 16 is replaced by 24.</w:t>
      </w:r>
      <w:r w:rsidR="002B4145" w:rsidRPr="005B29E9">
        <w:t>.</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EEA7FF2" w14:textId="77777777" w:rsidR="00760C6D" w:rsidRDefault="00BD69B8" w:rsidP="00760C6D">
      <w:pPr>
        <w:pStyle w:val="B2"/>
      </w:pPr>
      <w:r w:rsidRPr="005B29E9">
        <w:tab/>
      </w:r>
      <w:r w:rsidR="002B4145" w:rsidRPr="005B29E9">
        <w:t>XOR (0x</w:t>
      </w:r>
      <w:r w:rsidR="00760C6D" w:rsidRPr="00760C6D">
        <w:t>..</w:t>
      </w:r>
      <w:r w:rsidR="002B4145" w:rsidRPr="005B29E9">
        <w:t>FFFF || time-hash-bitsequence) with the most significant (L + 16) bits of discovery message</w:t>
      </w:r>
      <w:r w:rsidR="00760C6D" w:rsidRPr="00760C6D">
        <w:t>, where 0xFF..FF is 16 bits of length</w:t>
      </w:r>
      <w:r w:rsidR="002B4145" w:rsidRPr="005B29E9">
        <w:t>.</w:t>
      </w:r>
    </w:p>
    <w:p w14:paraId="10D203E1" w14:textId="653B586E" w:rsidR="002B4145" w:rsidRPr="005B29E9" w:rsidRDefault="00760C6D" w:rsidP="00760C6D">
      <w:pPr>
        <w:pStyle w:val="B2"/>
        <w:rPr>
          <w:lang w:eastAsia="zh-CN"/>
        </w:rPr>
      </w:pPr>
      <w:r>
        <w:t>-</w:t>
      </w:r>
      <w:r>
        <w:tab/>
        <w:t>For Multi-hop UE-to-Nework Relay Discovery and Multi-hop UE-to-UE Relay Discovery, the above value of 16 is replaced by 24.</w:t>
      </w:r>
    </w:p>
    <w:p w14:paraId="1F0B6958" w14:textId="314A9198" w:rsidR="00760C6D" w:rsidRDefault="002B4145" w:rsidP="00760C6D">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r w:rsidR="00760C6D">
        <w:t>.</w:t>
      </w:r>
    </w:p>
    <w:p w14:paraId="63EB848A" w14:textId="7C37FB56" w:rsidR="002B4145" w:rsidRPr="005B29E9" w:rsidRDefault="00760C6D" w:rsidP="00760C6D">
      <w:pPr>
        <w:pStyle w:val="NO"/>
      </w:pPr>
      <w:r>
        <w:t>NOTE 1a: For Multi-hop UE-to-Network Relay Discovery and Multi-hop UE-to-UE Relay Discovery, 24 is the size of Message Type, Message content type extensions and UTC-based counter LSB in bit length.</w:t>
      </w:r>
      <w:r w:rsidR="002B4145" w:rsidRPr="005B29E9">
        <w:t>.</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175E9908" w14:textId="77777777" w:rsidR="00DD77DE" w:rsidRDefault="00DD77DE" w:rsidP="00DD77DE">
      <w:r>
        <w:t>The discovery messages that include HPLMN ID are protected using the protection mechanism described above with the following changes:</w:t>
      </w:r>
    </w:p>
    <w:p w14:paraId="232178FD" w14:textId="3B12979F" w:rsidR="00DD77DE" w:rsidRDefault="00DD77DE" w:rsidP="00DD77DE">
      <w:pPr>
        <w:pStyle w:val="B10"/>
      </w:pPr>
      <w:r>
        <w:t>-</w:t>
      </w:r>
      <w:r>
        <w:tab/>
        <w:t>Message-specific confidentiality mechanisms as specified in clause A.7 in the present document with the following changes:</w:t>
      </w:r>
    </w:p>
    <w:p w14:paraId="562B3469" w14:textId="77777777" w:rsidR="00DD77DE" w:rsidRDefault="00DD77DE" w:rsidP="00DD77DE">
      <w:pPr>
        <w:pStyle w:val="B10"/>
      </w:pPr>
      <w:r>
        <w:t>-</w:t>
      </w:r>
      <w:r>
        <w:tab/>
        <w:t>The input parameter LENGTH is set to LEN(discovery message) - (LEN(Message Type) + LEN(UTC-based counter LSB) + LEN(HPLMN ID) + LEN(MIC)), where LEN(x) is the length of x in number of bits.</w:t>
      </w:r>
    </w:p>
    <w:p w14:paraId="307E91F8" w14:textId="77777777" w:rsidR="00760C6D" w:rsidRDefault="00D12D8C" w:rsidP="00760C6D">
      <w:pPr>
        <w:pStyle w:val="B10"/>
      </w:pPr>
      <w:r>
        <w:t>-</w:t>
      </w:r>
      <w:r>
        <w:tab/>
      </w:r>
      <w:r w:rsidRPr="00E83376">
        <w:t>The KEYSTREAM is XORed with the discovery message for message-specific confidentiality protection excluding Message Type, UTC-based counter LSB</w:t>
      </w:r>
      <w:r>
        <w:t>,</w:t>
      </w:r>
      <w:r w:rsidRPr="00E83376">
        <w:t xml:space="preserve"> </w:t>
      </w:r>
      <w:r>
        <w:t xml:space="preserve">HPLMN ID </w:t>
      </w:r>
      <w:r w:rsidRPr="00E83376">
        <w:t>and MIC.</w:t>
      </w:r>
    </w:p>
    <w:p w14:paraId="480FE55E" w14:textId="02B29FB4" w:rsidR="00D12D8C" w:rsidRDefault="00760C6D" w:rsidP="00760C6D">
      <w:pPr>
        <w:pStyle w:val="B10"/>
      </w:pPr>
      <w:r>
        <w:t>-</w:t>
      </w:r>
      <w:r>
        <w:tab/>
        <w:t>For Multi-hop UE-to-Network Relay Discovery and Multi-hop UE-to-UE Relay Discovery, the Message Type is replaced by Message Type and Message content type extensions.</w:t>
      </w:r>
    </w:p>
    <w:p w14:paraId="3FD86132" w14:textId="77777777" w:rsidR="00760C6D" w:rsidRDefault="00DD77DE" w:rsidP="00760C6D">
      <w:pPr>
        <w:pStyle w:val="B10"/>
      </w:pPr>
      <w:r>
        <w:t>-</w:t>
      </w:r>
      <w:r>
        <w:tab/>
        <w:t>In A.5 of TS 33.303 [4], the time-hash-bitsequence keystream is set to L least significant bits of the output of the KDF, where L is the bit length of the discovery message to be scrambled and set to Min (the length of discovery message – 16 – the length of HPLMN ID, 256)</w:t>
      </w:r>
    </w:p>
    <w:p w14:paraId="52868A51" w14:textId="6B158531" w:rsidR="00DD77DE" w:rsidRDefault="00760C6D" w:rsidP="00760C6D">
      <w:pPr>
        <w:pStyle w:val="B10"/>
      </w:pPr>
      <w:r>
        <w:t>-</w:t>
      </w:r>
      <w:r>
        <w:tab/>
        <w:t>For Multi-hop UE-to-Network Relay Discovery and Multi-hop UE-to-UE Relay Discovery, in the above Min function the value of 16 is replaced by 24.</w:t>
      </w:r>
      <w:r w:rsidR="00DD77DE">
        <w:t>.</w:t>
      </w:r>
    </w:p>
    <w:p w14:paraId="0E752E07" w14:textId="77777777" w:rsidR="00DD77DE" w:rsidRDefault="00DD77DE" w:rsidP="00DD77DE">
      <w:pPr>
        <w:pStyle w:val="B10"/>
      </w:pPr>
      <w:r>
        <w:t>-</w:t>
      </w:r>
      <w:r>
        <w:tab/>
        <w:t>Step 3 of clause 6.1.3.4.3.5 of TS 33.303 [4] becomes:</w:t>
      </w:r>
    </w:p>
    <w:p w14:paraId="50AB83E9" w14:textId="77777777" w:rsidR="00760C6D" w:rsidRDefault="00DD77DE" w:rsidP="00760C6D">
      <w:r>
        <w:t>XOR (0xFF..FF || time-hash-bitsequence) with the most significant (L + 16 + the length of HPLMN ID) bits of discovery message, where 0xFF..FF is (16 + the length of HPLMN ID) bits of lengt</w:t>
      </w:r>
    </w:p>
    <w:p w14:paraId="5EF0624D" w14:textId="77777777" w:rsidR="00760C6D" w:rsidRDefault="00760C6D" w:rsidP="00760C6D">
      <w:pPr>
        <w:pStyle w:val="B10"/>
      </w:pPr>
      <w:r>
        <w:t>-</w:t>
      </w:r>
      <w:r>
        <w:tab/>
        <w:t>For Multi-hop UE-to-Network Relay Discovery and Multi-hop UE-to-UE Relay Discovery, the above value of 16 is replaced by 24.</w:t>
      </w:r>
    </w:p>
    <w:p w14:paraId="274E8D40" w14:textId="6154BC51" w:rsidR="00DD77DE" w:rsidRDefault="00760C6D" w:rsidP="00760C6D">
      <w:pPr>
        <w:pStyle w:val="NO"/>
      </w:pPr>
      <w:r>
        <w:t>NOTE 3a: For Multi-hop UE-to-Network Relay Discovery and Multi-hop UE-to-UE Relay Discovery, 24 is the size of Message Type, Message content type extensions and UTC-based counter LSB in bit length.</w:t>
      </w:r>
      <w:r w:rsidR="00DD77DE">
        <w:t>h.</w:t>
      </w:r>
    </w:p>
    <w:p w14:paraId="5FC1AAA4" w14:textId="2BF66A08" w:rsidR="002379AE" w:rsidRDefault="002379AE" w:rsidP="00DD77DE">
      <w:r>
        <w:t>In 5G ProSe UE-to-UE Relay discovery, the End UE discovery infos to be included in the direct discovery set are protected using the protection mechanism described above with the following changes:</w:t>
      </w:r>
    </w:p>
    <w:p w14:paraId="23BC4E37" w14:textId="77777777" w:rsidR="002379AE" w:rsidRDefault="002379AE" w:rsidP="002379AE">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A115865" w14:textId="77777777" w:rsidR="002379AE" w:rsidRDefault="002379AE" w:rsidP="002379AE">
      <w:pPr>
        <w:pStyle w:val="B2"/>
      </w:pPr>
      <w:r>
        <w:t>-</w:t>
      </w:r>
      <w:r>
        <w:tab/>
        <w:t>discovery message is replaced by End UE discovery info</w:t>
      </w:r>
    </w:p>
    <w:p w14:paraId="5678C7F2" w14:textId="77777777" w:rsidR="002379AE" w:rsidRDefault="002379AE" w:rsidP="002379AE">
      <w:pPr>
        <w:pStyle w:val="B2"/>
      </w:pPr>
      <w:r>
        <w:t>-</w:t>
      </w:r>
      <w:r>
        <w:tab/>
        <w:t>The length of Message Type is set to zero</w:t>
      </w:r>
    </w:p>
    <w:p w14:paraId="729B8406" w14:textId="55BF3FF6" w:rsidR="002379AE" w:rsidRDefault="002379AE" w:rsidP="002379AE">
      <w:pPr>
        <w:pStyle w:val="B10"/>
      </w:pPr>
      <w:r>
        <w:t>-</w:t>
      </w:r>
      <w:r>
        <w:tab/>
        <w:t xml:space="preserve">In A.5 of TS 33.303 [4], the time-hash-bitsequence keystream is set to L least significant bits of the output of the KDF, where L is the bit length of the End UE discovery info to be scrambled and set to Min (the length of End UE discovery info - </w:t>
      </w:r>
      <w:r w:rsidR="008E3626" w:rsidRPr="008E3626">
        <w:t>16</w:t>
      </w:r>
      <w:r>
        <w:t>, 256).</w:t>
      </w:r>
    </w:p>
    <w:p w14:paraId="5324D6B6" w14:textId="77777777" w:rsidR="002379AE" w:rsidRDefault="002379AE" w:rsidP="002379AE">
      <w:pPr>
        <w:pStyle w:val="B10"/>
      </w:pPr>
      <w:r>
        <w:t>-</w:t>
      </w:r>
      <w:r>
        <w:tab/>
        <w:t>Step 3 of clause 6.1.3.4.3.5 of TS 33.303 [4] becomes:</w:t>
      </w:r>
    </w:p>
    <w:p w14:paraId="44576E08" w14:textId="15CB7C3D" w:rsidR="002379AE" w:rsidRDefault="002379AE" w:rsidP="002379AE">
      <w:pPr>
        <w:pStyle w:val="B3"/>
      </w:pPr>
      <w:r>
        <w:t>XOR (</w:t>
      </w:r>
      <w:r w:rsidR="008E3626" w:rsidRPr="008E3626">
        <w:t xml:space="preserve">0xFFFF || </w:t>
      </w:r>
      <w:r>
        <w:t xml:space="preserve">time-hash-bitsequence) with the most significant (L + </w:t>
      </w:r>
      <w:r w:rsidR="008E3626" w:rsidRPr="008E3626">
        <w:t>16</w:t>
      </w:r>
      <w:r>
        <w:t>) bits of the End UE discovery info.</w:t>
      </w:r>
    </w:p>
    <w:p w14:paraId="13380C92" w14:textId="3A69DD45" w:rsidR="002379AE" w:rsidRDefault="002379AE" w:rsidP="003B4325">
      <w:pPr>
        <w:pStyle w:val="NO"/>
      </w:pPr>
      <w:r w:rsidRPr="006F6835">
        <w:t xml:space="preserve">NOTE 4: </w:t>
      </w:r>
      <w:r w:rsidR="008E3626" w:rsidRPr="008E3626">
        <w:t>16</w:t>
      </w:r>
      <w:r w:rsidRPr="006F6835">
        <w:t xml:space="preserve"> is the size of the </w:t>
      </w:r>
      <w:r w:rsidR="008E3626" w:rsidRPr="008E3626">
        <w:t xml:space="preserve">length field, spare field and </w:t>
      </w:r>
      <w:r w:rsidRPr="006F6835">
        <w:t xml:space="preserve">UTC-based counter LSB field in bit length. </w:t>
      </w:r>
    </w:p>
    <w:p w14:paraId="45F18088" w14:textId="0642DB9F" w:rsidR="00F743DB" w:rsidRPr="005B29E9" w:rsidRDefault="00F743DB" w:rsidP="00F743DB">
      <w:pPr>
        <w:pStyle w:val="Heading4"/>
      </w:pPr>
      <w:bookmarkStart w:id="122" w:name="_Toc129959826"/>
      <w:bookmarkStart w:id="123" w:name="_Toc193472461"/>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193472462"/>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50477968" w14:textId="7CA8B683" w:rsidR="004677DC" w:rsidRDefault="004677DC" w:rsidP="004677DC">
      <w:pPr>
        <w:pStyle w:val="NO"/>
      </w:pPr>
      <w:r>
        <w:t>NOTE 1:</w:t>
      </w:r>
      <w:r w:rsidR="00AD5F09">
        <w:tab/>
      </w:r>
      <w:r>
        <w:t>For a 5G ProSe UE-to-UE Relay to announce the direct discovery sets obtained from prior 5G ProSe UE-to-UE Relay Discovery with Model B, the same Direct Discovery security materials used for 5G ProSe UE-to-UE Relay Discovery with Mode B need to be used for 5G ProSe UE-to-UE Relay Discovery with Model A.</w:t>
      </w:r>
    </w:p>
    <w:p w14:paraId="49F20BE9" w14:textId="5D48B6A4" w:rsidR="00F743DB" w:rsidRPr="005B29E9" w:rsidRDefault="00F743DB" w:rsidP="00F743DB">
      <w:pPr>
        <w:pStyle w:val="Heading5"/>
      </w:pPr>
      <w:bookmarkStart w:id="127" w:name="_Toc193472463"/>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193472464"/>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193472465"/>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8.25pt;height:243.75pt" o:ole="">
            <v:imagedata r:id="rId18" o:title=""/>
          </v:shape>
          <o:OLEObject Type="Embed" ProgID="Visio.Drawing.11" ShapeID="_x0000_i1030" DrawAspect="Content" ObjectID="_1804408886"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ProSe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ProSe End UE, announcing 5G ProSe End UE, and 5G ProSe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0A5A60E2"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00781D71" w:rsidRPr="00781D71">
        <w:t xml:space="preserve"> The protected direct discovery set shall include </w:t>
      </w:r>
      <w:r w:rsidR="00C14FAF" w:rsidRPr="00C14FAF">
        <w:t>the application layer ID</w:t>
      </w:r>
      <w:r w:rsidR="00781D71" w:rsidRPr="00781D71">
        <w:t xml:space="preserve">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procedure</w:t>
      </w:r>
      <w:r>
        <w:t xml:space="preserve"> as specified in clause 6.3.2.4.2 of TS 23.304 [2]</w:t>
      </w:r>
      <w:r w:rsidR="00FC5FC2" w:rsidRPr="00FC5FC2">
        <w:t xml:space="preserve"> or via secure PC5 unicast link between 5G ProSe U</w:t>
      </w:r>
      <w:r w:rsidR="00FC5FC2">
        <w:t>E-to-UE Relay and 5G ProSe End UE).</w:t>
      </w:r>
      <w:r>
        <w:t xml:space="preserve">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193472466"/>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46652FDC"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rsidR="00BE2E35">
        <w:t>3</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7.5pt;height:180pt" o:ole="">
            <v:imagedata r:id="rId20" o:title=""/>
          </v:shape>
          <o:OLEObject Type="Embed" ProgID="Visio.Drawing.15" ShapeID="_x0000_i1031" DrawAspect="Content" ObjectID="_1804408887"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97E31D9" w14:textId="4D4579F7" w:rsidR="00F743DB" w:rsidRDefault="00BE2E35" w:rsidP="00C14FAF">
      <w:pPr>
        <w:pStyle w:val="B10"/>
        <w:ind w:firstLine="0"/>
      </w:pPr>
      <w:r w:rsidRPr="00BE2E35">
        <w:rPr>
          <w:lang w:eastAsia="zh-CN"/>
        </w:rPr>
        <w:t>1.</w:t>
      </w:r>
      <w:r>
        <w:rPr>
          <w:lang w:eastAsia="zh-CN"/>
        </w:rPr>
        <w:tab/>
      </w:r>
      <w:r w:rsidR="00F743DB">
        <w:rPr>
          <w:lang w:eastAsia="zh-CN"/>
        </w:rPr>
        <w:t>The d</w:t>
      </w:r>
      <w:r w:rsidR="00F743DB">
        <w:rPr>
          <w:rFonts w:hint="eastAsia"/>
          <w:lang w:eastAsia="zh-CN"/>
        </w:rPr>
        <w:t xml:space="preserve">iscoverer </w:t>
      </w:r>
      <w:r w:rsidR="00F743DB">
        <w:t>5G ProSe End</w:t>
      </w:r>
      <w:r w:rsidR="00F743DB">
        <w:rPr>
          <w:rFonts w:hint="eastAsia"/>
          <w:lang w:eastAsia="zh-CN"/>
        </w:rPr>
        <w:t xml:space="preserve"> UE, discoveree </w:t>
      </w:r>
      <w:r w:rsidR="00F743DB">
        <w:t>5G ProSe End</w:t>
      </w:r>
      <w:r w:rsidR="00F743DB">
        <w:rPr>
          <w:rFonts w:hint="eastAsia"/>
          <w:lang w:eastAsia="zh-CN"/>
        </w:rPr>
        <w:t xml:space="preserve"> UE and 5</w:t>
      </w:r>
      <w:r w:rsidR="00F743DB">
        <w:t>G ProSe UE-to-UE</w:t>
      </w:r>
      <w:r w:rsidR="00F743DB">
        <w:rPr>
          <w:rFonts w:hint="eastAsia"/>
          <w:lang w:eastAsia="zh-CN"/>
        </w:rPr>
        <w:t xml:space="preserve"> Relay </w:t>
      </w:r>
      <w:r w:rsidR="00F743DB">
        <w:t xml:space="preserve">are provisioned with the discovery security materials </w:t>
      </w:r>
      <w:r w:rsidR="00F743DB" w:rsidRPr="000137BE">
        <w:t>associated with a</w:t>
      </w:r>
      <w:r w:rsidR="00781D71" w:rsidRPr="00781D71">
        <w:t>n</w:t>
      </w:r>
      <w:r w:rsidR="00F743DB" w:rsidRPr="000137BE">
        <w:t xml:space="preserve"> </w:t>
      </w:r>
      <w:r w:rsidR="00F743DB">
        <w:rPr>
          <w:rFonts w:hint="eastAsia"/>
          <w:lang w:eastAsia="zh-CN"/>
        </w:rPr>
        <w:t>RSC</w:t>
      </w:r>
      <w:r w:rsidR="00F743DB">
        <w:t xml:space="preserve"> based on</w:t>
      </w:r>
      <w:r w:rsidR="00F743DB" w:rsidDel="0097682B">
        <w:rPr>
          <w:rFonts w:hint="eastAsia"/>
          <w:lang w:eastAsia="zh-CN"/>
        </w:rPr>
        <w:t xml:space="preserve"> </w:t>
      </w:r>
      <w:r w:rsidR="00F743DB">
        <w:rPr>
          <w:rFonts w:hint="eastAsia"/>
          <w:lang w:eastAsia="zh-CN"/>
        </w:rPr>
        <w:t>the</w:t>
      </w:r>
      <w:r w:rsidR="00781D71" w:rsidRPr="00781D71">
        <w:rPr>
          <w:lang w:eastAsia="zh-CN"/>
        </w:rPr>
        <w:t xml:space="preserve"> discovery security materials provisioning</w:t>
      </w:r>
      <w:r w:rsidR="00F743DB">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sidR="00F743DB">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sidR="00F743DB">
        <w:rPr>
          <w:rFonts w:hint="eastAsia"/>
          <w:lang w:eastAsia="zh-CN"/>
        </w:rPr>
        <w:t>.</w:t>
      </w:r>
      <w:r w:rsidRPr="00BE2E35">
        <w:rPr>
          <w:lang w:eastAsia="zh-CN"/>
        </w:rPr>
        <w:t xml:space="preserve"> For the discovery security materials provisioning procedure for thebetween discoverer 5G ProSe End UE and 5G ProSe UE-to-UE Relay, discoverer 5G ProSe End UE plays the role of 5G ProSe Remote UE , and the 5G ProSe UE-to-UE Relay plays the role of a 5G ProSe UE-to-Network Relay.</w:t>
      </w:r>
      <w:r w:rsidR="00F743DB">
        <w:t xml:space="preserve">The discoverer 5G ProSe End UE shall </w:t>
      </w:r>
      <w:r w:rsidR="00D53779" w:rsidRPr="00D53779">
        <w:t>construct a direct discovery set that contains two</w:t>
      </w:r>
      <w:r w:rsidR="00F743DB">
        <w:t xml:space="preserve"> </w:t>
      </w:r>
      <w:r w:rsidR="00D53779" w:rsidRPr="00D53779">
        <w:t xml:space="preserve">End UE discovery infos.Each End UE discovery info is protected </w:t>
      </w:r>
      <w:r w:rsidR="00F743DB">
        <w:t xml:space="preserve">using the discovery security materials </w:t>
      </w:r>
      <w:r w:rsidR="00F743DB" w:rsidRPr="00DB714E">
        <w:t xml:space="preserve">associated with the </w:t>
      </w:r>
      <w:r w:rsidR="00F743DB">
        <w:t xml:space="preserve">5G ProSe Direct Discovery service as specified in clause 6.1.3.2.3. </w:t>
      </w:r>
      <w:r w:rsidR="00F743DB" w:rsidRPr="006E6469">
        <w:rPr>
          <w:lang w:eastAsia="zh-CN"/>
        </w:rPr>
        <w:t>The</w:t>
      </w:r>
      <w:r w:rsidR="00781D71" w:rsidRPr="00781D71">
        <w:rPr>
          <w:lang w:eastAsia="zh-CN"/>
        </w:rPr>
        <w:t xml:space="preserve"> </w:t>
      </w:r>
      <w:r w:rsidR="00D53779" w:rsidRPr="00D53779">
        <w:rPr>
          <w:lang w:eastAsia="zh-CN"/>
        </w:rPr>
        <w:t>first protected End UE discovery info</w:t>
      </w:r>
      <w:r w:rsidR="00F743DB">
        <w:rPr>
          <w:lang w:eastAsia="zh-CN"/>
        </w:rPr>
        <w:t xml:space="preserve"> shall</w:t>
      </w:r>
      <w:r w:rsidR="00F743DB" w:rsidRPr="006E6469">
        <w:rPr>
          <w:lang w:eastAsia="zh-CN"/>
        </w:rPr>
        <w:t xml:space="preserve"> include </w:t>
      </w:r>
      <w:r w:rsidR="00C14FAF" w:rsidRPr="00C14FAF">
        <w:rPr>
          <w:lang w:eastAsia="zh-CN"/>
        </w:rPr>
        <w:t>the application layer ID</w:t>
      </w:r>
      <w:r w:rsidR="00F743DB" w:rsidRPr="006E6469">
        <w:rPr>
          <w:lang w:eastAsia="zh-CN"/>
        </w:rPr>
        <w:t xml:space="preserve"> of the </w:t>
      </w:r>
      <w:r w:rsidR="00C14FAF">
        <w:rPr>
          <w:rFonts w:hint="eastAsia"/>
          <w:lang w:eastAsia="zh-CN"/>
        </w:rPr>
        <w:t>discovere</w:t>
      </w:r>
      <w:r w:rsidR="00C14FAF">
        <w:rPr>
          <w:lang w:eastAsia="zh-CN"/>
        </w:rPr>
        <w:t>e</w:t>
      </w:r>
      <w:r w:rsidR="00C14FAF" w:rsidRPr="006E6469">
        <w:rPr>
          <w:lang w:eastAsia="zh-CN"/>
        </w:rPr>
        <w:t xml:space="preserve"> </w:t>
      </w:r>
      <w:r w:rsidR="00F743DB">
        <w:t>5G ProSe End</w:t>
      </w:r>
      <w:r w:rsidR="00F743DB" w:rsidRPr="006E6469">
        <w:rPr>
          <w:lang w:eastAsia="zh-CN"/>
        </w:rPr>
        <w:t xml:space="preserve"> UE</w:t>
      </w:r>
      <w:r w:rsidR="00D53779" w:rsidRPr="00D53779">
        <w:rPr>
          <w:lang w:eastAsia="zh-CN"/>
        </w:rPr>
        <w:t>, the UTC-based counter LSB parameter, and a MIC IE. The second protected End UE discovery info shall include the</w:t>
      </w:r>
      <w:r w:rsidR="00F743DB">
        <w:rPr>
          <w:rFonts w:hint="eastAsia"/>
          <w:lang w:eastAsia="zh-CN"/>
        </w:rPr>
        <w:t xml:space="preserve"> </w:t>
      </w:r>
      <w:r w:rsidR="00C14FAF" w:rsidRPr="00C14FAF">
        <w:rPr>
          <w:lang w:eastAsia="zh-CN"/>
        </w:rPr>
        <w:t>application layer ID</w:t>
      </w:r>
      <w:r w:rsidR="00F743DB" w:rsidRPr="006E6469">
        <w:rPr>
          <w:lang w:eastAsia="zh-CN"/>
        </w:rPr>
        <w:t xml:space="preserve"> of the </w:t>
      </w:r>
      <w:r w:rsidR="00C14FAF">
        <w:rPr>
          <w:rFonts w:hint="eastAsia"/>
          <w:lang w:eastAsia="zh-CN"/>
        </w:rPr>
        <w:t>discovere</w:t>
      </w:r>
      <w:r w:rsidR="00C14FAF">
        <w:rPr>
          <w:lang w:eastAsia="zh-CN"/>
        </w:rPr>
        <w:t>r</w:t>
      </w:r>
      <w:r w:rsidR="00C14FAF" w:rsidRPr="006E6469">
        <w:rPr>
          <w:lang w:eastAsia="zh-CN"/>
        </w:rPr>
        <w:t xml:space="preserve"> </w:t>
      </w:r>
      <w:r w:rsidR="00F743DB">
        <w:t>5G ProSe End</w:t>
      </w:r>
      <w:r w:rsidR="00F743DB" w:rsidRPr="006E6469">
        <w:rPr>
          <w:lang w:eastAsia="zh-CN"/>
        </w:rPr>
        <w:t xml:space="preserve"> UE</w:t>
      </w:r>
      <w:r w:rsidR="00781D71" w:rsidRPr="00781D71">
        <w:rPr>
          <w:lang w:eastAsia="zh-CN"/>
        </w:rPr>
        <w:t>, the UTC-based counter LSB parameter, and a MIC IE</w:t>
      </w:r>
      <w:r w:rsidR="00F743DB" w:rsidRPr="006E6469">
        <w:rPr>
          <w:lang w:eastAsia="zh-CN"/>
        </w:rPr>
        <w:t xml:space="preserve">. </w:t>
      </w:r>
      <w:r w:rsidR="00F743DB">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D64D783"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second End UE discovery info is successful and the </w:t>
      </w:r>
      <w:r w:rsidR="00C14FAF" w:rsidRPr="00C14FAF">
        <w:t>application layer ID</w:t>
      </w:r>
      <w:r w:rsidR="00FE0678" w:rsidRPr="00FE0678">
        <w:t xml:space="preserve"> of the discoveree matches, the discoveree 5G ProSe End UE processes the first End UE discovery info.</w:t>
      </w:r>
    </w:p>
    <w:p w14:paraId="3B092EA4" w14:textId="11147C40" w:rsidR="00F743DB" w:rsidRDefault="00F743DB" w:rsidP="00F743DB">
      <w:pPr>
        <w:pStyle w:val="B10"/>
        <w:ind w:firstLine="0"/>
      </w:pPr>
      <w:r>
        <w:t xml:space="preserve">The discoveree 5G ProSe End UE shall </w:t>
      </w:r>
      <w:r w:rsidR="00D53779" w:rsidRPr="00D53779">
        <w:t xml:space="preserve">construct a direct discovery set that contains two End UE discovery infos. Each End UE discovery info is protected </w:t>
      </w:r>
      <w:r>
        <w:t xml:space="preserve">using the discovery security materials associated with the 5G ProSe Direct Discovery service as specified in clause 6.1.3.2.3. </w:t>
      </w:r>
      <w:r w:rsidR="00D53779" w:rsidRPr="00D53779">
        <w:t xml:space="preserve">The first protected End UE discovery info shall include </w:t>
      </w:r>
      <w:r w:rsidR="00C14FAF" w:rsidRPr="00C14FAF">
        <w:t>the application layer ID</w:t>
      </w:r>
      <w:r w:rsidR="00D53779" w:rsidRPr="00D53779">
        <w:t xml:space="preserve"> of the </w:t>
      </w:r>
      <w:r w:rsidR="00C14FAF" w:rsidRPr="00C14FAF">
        <w:t xml:space="preserve">discoveree </w:t>
      </w:r>
      <w:r w:rsidR="00D53779" w:rsidRPr="00D53779">
        <w:t xml:space="preserve">5G ProSe End UE, the UTC-based counter LSB parameter, and a MIC IE. The second protected End UE discovery info shall include the </w:t>
      </w:r>
      <w:r w:rsidR="00C14FAF" w:rsidRPr="00C14FAF">
        <w:t>application layer ID</w:t>
      </w:r>
      <w:r w:rsidR="00D53779" w:rsidRPr="00D53779">
        <w:t xml:space="preserve"> of the </w:t>
      </w:r>
      <w:r w:rsidR="00C14FAF" w:rsidRPr="00C14FAF">
        <w:t xml:space="preserve">discoverer </w:t>
      </w:r>
      <w:r w:rsidR="00D53779" w:rsidRPr="00D53779">
        <w:t xml:space="preserve">5G ProSe End UE, the UTC-based counter LSB parameter, and a MIC IE. </w:t>
      </w:r>
      <w:r>
        <w:t xml:space="preserve">Then, the discoveree 5G ProSe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453B164F" w:rsidR="00F743DB"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w:t>
      </w:r>
      <w:r w:rsidR="00C14FAF" w:rsidRPr="00C14FAF">
        <w:t>second</w:t>
      </w:r>
      <w:r w:rsidR="00FE0678" w:rsidRPr="00FE0678">
        <w:t xml:space="preserve"> End UE discovery info is successful and the </w:t>
      </w:r>
      <w:r w:rsidR="00C14FAF" w:rsidRPr="00C14FAF">
        <w:t>application layer ID</w:t>
      </w:r>
      <w:r w:rsidR="00FE0678" w:rsidRPr="00FE0678">
        <w:t xml:space="preserve"> of the discoverer matches, the discoverer 5G ProSe End UE processes the </w:t>
      </w:r>
      <w:r w:rsidR="00C14FAF" w:rsidRPr="00C14FAF">
        <w:t xml:space="preserve">first </w:t>
      </w:r>
      <w:r w:rsidR="00FE0678" w:rsidRPr="00FE0678">
        <w:t>End UE discovery info.</w:t>
      </w:r>
    </w:p>
    <w:p w14:paraId="68FFE265" w14:textId="615CD7A7" w:rsidR="00F75783" w:rsidRPr="00F75783" w:rsidRDefault="00F75783" w:rsidP="00F75783">
      <w:pPr>
        <w:pStyle w:val="Heading4"/>
      </w:pPr>
      <w:bookmarkStart w:id="134" w:name="_Toc193472467"/>
      <w:r w:rsidRPr="00F75783">
        <w:t>6.</w:t>
      </w:r>
      <w:r w:rsidRPr="00F75783">
        <w:rPr>
          <w:lang w:eastAsia="zh-CN"/>
        </w:rPr>
        <w:t>1</w:t>
      </w:r>
      <w:r w:rsidRPr="00F75783">
        <w:t>.3.4</w:t>
      </w:r>
      <w:r w:rsidRPr="00F75783">
        <w:tab/>
        <w:t>5G ProSe Multi-hop UE-to-Network Relay Discovery</w:t>
      </w:r>
      <w:bookmarkEnd w:id="134"/>
    </w:p>
    <w:p w14:paraId="3B9D2E82" w14:textId="5BBD27CB" w:rsidR="00F75783" w:rsidRPr="00F75783" w:rsidRDefault="00F75783" w:rsidP="00F75783">
      <w:pPr>
        <w:pStyle w:val="Heading5"/>
      </w:pPr>
      <w:bookmarkStart w:id="135" w:name="_Toc193472468"/>
      <w:r w:rsidRPr="00F75783">
        <w:t>6.1.3.4.1</w:t>
      </w:r>
      <w:r w:rsidRPr="00F75783">
        <w:tab/>
        <w:t>General</w:t>
      </w:r>
      <w:bookmarkEnd w:id="135"/>
    </w:p>
    <w:p w14:paraId="180E07B2" w14:textId="01717161" w:rsidR="00F75783" w:rsidRPr="00F75783" w:rsidRDefault="00F75783" w:rsidP="00F75783">
      <w:r w:rsidRPr="00F75783">
        <w:t>This clause describes the security requirements and the procedures for 5G ProSe multi-hop UE-to-Network Relay Discovery defined in TS 23.304 [2]</w:t>
      </w:r>
      <w:r w:rsidRPr="00F75783">
        <w:rPr>
          <w:lang w:eastAsia="zh-CN"/>
        </w:rPr>
        <w:t>.</w:t>
      </w:r>
      <w:r w:rsidRPr="00F75783">
        <w:t xml:space="preserve"> </w:t>
      </w:r>
    </w:p>
    <w:p w14:paraId="6D4A02AA" w14:textId="61890D5F" w:rsidR="00F75783" w:rsidRPr="00F75783" w:rsidRDefault="00F75783" w:rsidP="00F75783">
      <w:pPr>
        <w:pStyle w:val="Heading5"/>
      </w:pPr>
      <w:bookmarkStart w:id="136" w:name="_Toc193472469"/>
      <w:r w:rsidRPr="00F75783">
        <w:t>6.1.3.4.2</w:t>
      </w:r>
      <w:r w:rsidRPr="00F75783">
        <w:tab/>
      </w:r>
      <w:r w:rsidRPr="00F75783">
        <w:rPr>
          <w:rFonts w:hint="eastAsia"/>
          <w:lang w:eastAsia="zh-CN"/>
        </w:rPr>
        <w:t>Security</w:t>
      </w:r>
      <w:r w:rsidRPr="00F75783">
        <w:t xml:space="preserve"> requirements for 5G ProSe Multi-hop UE-to-Network Relay Discovery</w:t>
      </w:r>
      <w:bookmarkEnd w:id="136"/>
    </w:p>
    <w:p w14:paraId="4B552D24" w14:textId="77777777" w:rsidR="00F75783" w:rsidRPr="00F75783" w:rsidRDefault="00F75783" w:rsidP="00F75783">
      <w:pPr>
        <w:rPr>
          <w:lang w:eastAsia="zh-CN"/>
        </w:rPr>
      </w:pPr>
      <w:r w:rsidRPr="00F75783">
        <w:rPr>
          <w:rFonts w:hint="eastAsia"/>
          <w:lang w:eastAsia="zh-CN"/>
        </w:rPr>
        <w:t>T</w:t>
      </w:r>
      <w:r w:rsidRPr="00F75783">
        <w:rPr>
          <w:lang w:eastAsia="zh-CN"/>
        </w:rPr>
        <w:t>he following security requirements apply to 5G ProSe multi-hop UE-to-Network Relay:</w:t>
      </w:r>
    </w:p>
    <w:p w14:paraId="1DB1A1CF" w14:textId="77777777" w:rsidR="00F75783" w:rsidRPr="00F75783" w:rsidRDefault="00F75783" w:rsidP="00F75783">
      <w:pPr>
        <w:pStyle w:val="B10"/>
      </w:pPr>
      <w:r w:rsidRPr="00F75783">
        <w:t>-</w:t>
      </w:r>
      <w:r w:rsidRPr="00F75783">
        <w:tab/>
        <w:t xml:space="preserve">The 5G </w:t>
      </w:r>
      <w:r w:rsidRPr="00F75783">
        <w:rPr>
          <w:rFonts w:hint="eastAsia"/>
          <w:lang w:eastAsia="zh-CN"/>
        </w:rPr>
        <w:t>S</w:t>
      </w:r>
      <w:r w:rsidRPr="00F75783">
        <w:t>ystem shall support c</w:t>
      </w:r>
      <w:r w:rsidRPr="00F75783">
        <w:rPr>
          <w:lang w:eastAsia="zh-CN"/>
        </w:rPr>
        <w:t xml:space="preserve">onfidentiality protection, integrity protection, and replay protection of discovery messages for </w:t>
      </w:r>
      <w:r w:rsidRPr="00F75783">
        <w:t>multi-hop UE-to-Network Relay discovery.</w:t>
      </w:r>
    </w:p>
    <w:p w14:paraId="429952F9" w14:textId="77777777" w:rsidR="00F75783" w:rsidRPr="00F75783" w:rsidRDefault="00F75783" w:rsidP="00F75783">
      <w:pPr>
        <w:pStyle w:val="B10"/>
        <w:rPr>
          <w:lang w:eastAsia="zh-CN"/>
        </w:rPr>
      </w:pPr>
      <w:r w:rsidRPr="00F75783">
        <w:rPr>
          <w:lang w:eastAsia="zh-CN"/>
        </w:rPr>
        <w:t>-</w:t>
      </w:r>
      <w:r w:rsidRPr="00F75783">
        <w:rPr>
          <w:lang w:eastAsia="zh-CN"/>
        </w:rPr>
        <w:tab/>
        <w:t xml:space="preserve">The 5G System shall provide means for mitigating trackability and linkability attacks on UEs during in </w:t>
      </w:r>
      <w:r w:rsidRPr="00F75783">
        <w:t>multi-hop UE-to-Network Relay discovery</w:t>
      </w:r>
      <w:r w:rsidRPr="00F75783">
        <w:rPr>
          <w:lang w:eastAsia="zh-CN"/>
        </w:rPr>
        <w:t>.</w:t>
      </w:r>
    </w:p>
    <w:p w14:paraId="0F10ECF5" w14:textId="77777777" w:rsidR="00F75783" w:rsidRPr="00F75783" w:rsidRDefault="00F75783" w:rsidP="00F75783">
      <w:pPr>
        <w:pStyle w:val="B10"/>
      </w:pPr>
      <w:r w:rsidRPr="00F75783">
        <w:rPr>
          <w:lang w:eastAsia="zh-CN"/>
        </w:rPr>
        <w:t>-</w:t>
      </w:r>
      <w:r w:rsidRPr="00F75783">
        <w:rPr>
          <w:lang w:eastAsia="zh-CN"/>
        </w:rPr>
        <w:tab/>
        <w:t xml:space="preserve">The 5G System shall provide a means to securely provision the security materials for </w:t>
      </w:r>
      <w:r w:rsidRPr="00F75783">
        <w:t>multi-hop UE-to-Network Relay discovery</w:t>
      </w:r>
      <w:r w:rsidRPr="00F75783">
        <w:rPr>
          <w:lang w:eastAsia="zh-CN"/>
        </w:rPr>
        <w:t>.</w:t>
      </w:r>
    </w:p>
    <w:p w14:paraId="175F25F5" w14:textId="41F8E07B" w:rsidR="00F75783" w:rsidRPr="00F75783" w:rsidRDefault="00F75783" w:rsidP="00F75783">
      <w:pPr>
        <w:pStyle w:val="Heading5"/>
      </w:pPr>
      <w:bookmarkStart w:id="137" w:name="_Toc193472470"/>
      <w:r w:rsidRPr="00F75783">
        <w:t>6.1.3.4.3</w:t>
      </w:r>
      <w:r w:rsidRPr="00F75783">
        <w:tab/>
        <w:t>Security flows for 5G ProSe Multi-hop UE-to-Network Relay Discovery</w:t>
      </w:r>
      <w:bookmarkEnd w:id="137"/>
    </w:p>
    <w:p w14:paraId="383FEF43" w14:textId="7502D134" w:rsidR="00F75783" w:rsidRPr="00F75783" w:rsidRDefault="00F75783" w:rsidP="00F75783">
      <w:pPr>
        <w:pStyle w:val="Heading6"/>
      </w:pPr>
      <w:bookmarkStart w:id="138" w:name="_Toc92805072"/>
      <w:bookmarkStart w:id="139" w:name="_Toc92180345"/>
      <w:bookmarkStart w:id="140" w:name="_Toc182903657"/>
      <w:bookmarkStart w:id="141" w:name="_Toc193472471"/>
      <w:bookmarkStart w:id="142" w:name="_Hlk191369287"/>
      <w:r w:rsidRPr="00F75783">
        <w:t>6.1.3.4.3.1</w:t>
      </w:r>
      <w:r w:rsidRPr="00F75783">
        <w:tab/>
      </w:r>
      <w:bookmarkEnd w:id="138"/>
      <w:bookmarkEnd w:id="139"/>
      <w:r w:rsidRPr="00F75783">
        <w:rPr>
          <w:rFonts w:eastAsia="Malgun Gothic"/>
        </w:rPr>
        <w:t>Discovery with Model A</w:t>
      </w:r>
      <w:bookmarkEnd w:id="140"/>
      <w:bookmarkEnd w:id="141"/>
    </w:p>
    <w:p w14:paraId="07CAAD38" w14:textId="1D70D6B4" w:rsidR="00F75783" w:rsidRPr="00F75783" w:rsidRDefault="00F75783" w:rsidP="00F75783">
      <w:pPr>
        <w:rPr>
          <w:rFonts w:eastAsia="Malgun Gothic"/>
        </w:rPr>
      </w:pPr>
      <w:r w:rsidRPr="00F75783">
        <w:t>The security procedure for multi-hop UE-to-Network Relay discovery with Model A is shown in Figure 6. 1.3.4.3.1-1.</w:t>
      </w:r>
    </w:p>
    <w:p w14:paraId="0563E296" w14:textId="77777777" w:rsidR="00F75783" w:rsidRPr="00F75783" w:rsidRDefault="00F75783" w:rsidP="00F75783">
      <w:pPr>
        <w:pStyle w:val="TH"/>
      </w:pPr>
      <w:r w:rsidRPr="00F75783">
        <w:rPr>
          <w:lang w:val="zh-CN"/>
        </w:rPr>
        <w:object w:dxaOrig="9537" w:dyaOrig="3866" w14:anchorId="558B823F">
          <v:shape id="_x0000_i1032" type="#_x0000_t75" style="width:477pt;height:192.75pt" o:ole="">
            <v:imagedata r:id="rId22" o:title=""/>
          </v:shape>
          <o:OLEObject Type="Embed" ProgID="Visio.Drawing.15" ShapeID="_x0000_i1032" DrawAspect="Content" ObjectID="_1804408888" r:id="rId23"/>
        </w:object>
      </w:r>
    </w:p>
    <w:p w14:paraId="63F85288" w14:textId="14B123B2" w:rsidR="00F75783" w:rsidRPr="00F75783" w:rsidRDefault="00F75783" w:rsidP="00F75783">
      <w:pPr>
        <w:pStyle w:val="TF"/>
      </w:pPr>
      <w:r w:rsidRPr="00F75783">
        <w:t>Figure 6.1.3.4.3.1-1: Model A Discovery operation supporting multi-hop UE-to-Network Relay</w:t>
      </w:r>
    </w:p>
    <w:p w14:paraId="48831488" w14:textId="77777777" w:rsidR="00F75783" w:rsidRPr="00F75783" w:rsidRDefault="00F75783" w:rsidP="00F75783">
      <w:pPr>
        <w:pStyle w:val="B10"/>
      </w:pPr>
      <w:bookmarkStart w:id="143" w:name="_Toc182903658"/>
      <w:r w:rsidRPr="00F75783">
        <w:t>0.</w:t>
      </w:r>
      <w:r w:rsidRPr="00F75783">
        <w:tab/>
        <w:t>The 5G ProSe Remote UE, Intermediate UE-to-Network Relay/5G ProSe UE-to-Network Relay is provisioned with the discovery security materials associated with an RSC from the 5G PKMF/5G DDNMF of 5G ProSe Remote UE/Intermediate UE-to-Network Relay/5G ProSe UE-to-Network Relay’s HPLMN based on the procedure specified in clause 6.</w:t>
      </w:r>
      <w:r w:rsidRPr="00F75783">
        <w:rPr>
          <w:rFonts w:eastAsia="SimSun" w:hint="eastAsia"/>
          <w:lang w:val="en-US" w:eastAsia="zh-CN"/>
        </w:rPr>
        <w:t>1.3.2</w:t>
      </w:r>
      <w:r w:rsidRPr="00F75783">
        <w:t>. The discovery security materials shall contain a Discovery User Integrity Key (DUIK) for the integrity protection of Relay Discovery Announcement.</w:t>
      </w:r>
    </w:p>
    <w:p w14:paraId="67B7792D" w14:textId="77777777" w:rsidR="00F75783" w:rsidRPr="00F75783" w:rsidRDefault="00F75783" w:rsidP="00F75783">
      <w:pPr>
        <w:pStyle w:val="EditorsNote"/>
      </w:pPr>
      <w:r w:rsidRPr="00F75783">
        <w:t>Editor’s Note: Discovery security materials provisioning for inter-PLMN scenario is FFS.</w:t>
      </w:r>
    </w:p>
    <w:p w14:paraId="04B0900A" w14:textId="77777777" w:rsidR="00F75783" w:rsidRPr="00F75783" w:rsidRDefault="00F75783" w:rsidP="00F75783">
      <w:pPr>
        <w:pStyle w:val="B10"/>
      </w:pPr>
      <w:r w:rsidRPr="00F75783">
        <w:t>1.</w:t>
      </w:r>
      <w:r w:rsidRPr="00F75783">
        <w:tab/>
        <w:t>The 5G ProSe UE-to-Network Relay shall protect a Relay Discovery Announcement using the discovery security materials associated with the RSC as specified in clause 6.</w:t>
      </w:r>
      <w:r w:rsidRPr="00F75783">
        <w:rPr>
          <w:rFonts w:eastAsia="SimSun" w:hint="eastAsia"/>
          <w:lang w:val="en-US" w:eastAsia="zh-CN"/>
        </w:rPr>
        <w:t>1.3.2</w:t>
      </w:r>
      <w:r w:rsidRPr="00F75783">
        <w:t>. Then, the 5G ProSe UE-to-Network Relay broadcasts the Relay Discovery Announcement.</w:t>
      </w:r>
    </w:p>
    <w:p w14:paraId="04927733" w14:textId="77777777" w:rsidR="00F75783" w:rsidRPr="00F75783" w:rsidRDefault="00F75783" w:rsidP="00F75783">
      <w:pPr>
        <w:pStyle w:val="B10"/>
        <w:rPr>
          <w:lang w:eastAsia="ko-KR"/>
        </w:rPr>
      </w:pPr>
      <w:r w:rsidRPr="00F75783">
        <w:t>2a.</w:t>
      </w:r>
      <w:r w:rsidRPr="00F75783">
        <w:tab/>
        <w:t>The Intermediate UE-to-Network Relay shall process the received Relay Discovery Announcement message using the discovery security materials associated with the RSC as specified in clause 6.</w:t>
      </w:r>
      <w:r w:rsidRPr="00F75783">
        <w:rPr>
          <w:rFonts w:eastAsia="SimSun" w:hint="eastAsia"/>
          <w:lang w:val="en-US" w:eastAsia="zh-CN"/>
        </w:rPr>
        <w:t>1.3.2</w:t>
      </w:r>
      <w:r w:rsidRPr="00F75783">
        <w:t>. If the processing is successful</w:t>
      </w:r>
      <w:r w:rsidRPr="00F75783">
        <w:rPr>
          <w:rFonts w:hint="eastAsia"/>
          <w:lang w:eastAsia="ko-KR"/>
        </w:rPr>
        <w:t xml:space="preserve"> and Intermediate UE-to-Network Relay does not have a PC5 link with the 5G ProSe UE-to-Network Relay, </w:t>
      </w:r>
      <w:r w:rsidRPr="00F75783">
        <w:t xml:space="preserve">the Intermediate UE-to-Network Relay shall establish a PC5 link with the 5G ProSe UE-to-Network Relay </w:t>
      </w:r>
      <w:r w:rsidRPr="00F75783">
        <w:rPr>
          <w:rFonts w:hint="eastAsia"/>
          <w:lang w:eastAsia="ko-KR"/>
        </w:rPr>
        <w:t xml:space="preserve">based </w:t>
      </w:r>
      <w:r w:rsidRPr="00F75783">
        <w:t>on the PC5 security establishment for 5G ProSe UE-to-Network relay communication specified in clause 6.3.3</w:t>
      </w:r>
      <w:r w:rsidRPr="00F75783">
        <w:rPr>
          <w:rFonts w:hint="eastAsia"/>
          <w:lang w:eastAsia="ko-KR"/>
        </w:rPr>
        <w:t>.</w:t>
      </w:r>
    </w:p>
    <w:p w14:paraId="01F38F69" w14:textId="77777777" w:rsidR="00F75783" w:rsidRPr="00F75783" w:rsidRDefault="00F75783" w:rsidP="00F75783">
      <w:pPr>
        <w:pStyle w:val="B10"/>
      </w:pPr>
      <w:r w:rsidRPr="00F75783">
        <w:rPr>
          <w:rFonts w:hint="eastAsia"/>
        </w:rPr>
        <w:t>2b.</w:t>
      </w:r>
      <w:r w:rsidRPr="00F75783">
        <w:tab/>
        <w:t>Once the PC5 link is established between the Intermediate UE-to-Network Relay and the 5G ProSe UE-to-Network Relay, the Intermediate UE-to-Network Relay shall update the path information (e.g., hop count, Relay Info.) and protect the updated message using the discovery security materials associated with the RSC as specified in clause 6.</w:t>
      </w:r>
      <w:r w:rsidRPr="00F75783">
        <w:rPr>
          <w:rFonts w:eastAsia="SimSun" w:hint="eastAsia"/>
          <w:lang w:val="en-US" w:eastAsia="zh-CN"/>
        </w:rPr>
        <w:t>1.3.2</w:t>
      </w:r>
      <w:r w:rsidRPr="00F75783">
        <w:t>. The Intermediate UE-to-Network Relay broadcasts the updated message.</w:t>
      </w:r>
    </w:p>
    <w:p w14:paraId="77D1653D" w14:textId="77777777" w:rsidR="00F75783" w:rsidRPr="00F75783" w:rsidRDefault="00F75783" w:rsidP="00F75783">
      <w:pPr>
        <w:pStyle w:val="B10"/>
      </w:pPr>
      <w:r w:rsidRPr="00F75783">
        <w:t>3.</w:t>
      </w:r>
      <w:r w:rsidRPr="00F75783">
        <w:tab/>
        <w:t>Upon receiving the Relay Discovery Announcement message from the Intermediate UE-to-Network Relay, the 5G ProSe Remote UE shall process the received message using the discovery security materials associated with the RSC as specified in clause 6.</w:t>
      </w:r>
      <w:r w:rsidRPr="00F75783">
        <w:rPr>
          <w:rFonts w:eastAsia="SimSun" w:hint="eastAsia"/>
          <w:lang w:val="en-US" w:eastAsia="zh-CN"/>
        </w:rPr>
        <w:t>1.3.2</w:t>
      </w:r>
      <w:r w:rsidRPr="00F75783">
        <w:t>.</w:t>
      </w:r>
    </w:p>
    <w:p w14:paraId="3725DAE9" w14:textId="5641780F" w:rsidR="00F75783" w:rsidRPr="00F75783" w:rsidRDefault="00F75783" w:rsidP="00F75783">
      <w:pPr>
        <w:pStyle w:val="Heading6"/>
        <w:rPr>
          <w:rFonts w:eastAsia="Malgun Gothic"/>
        </w:rPr>
      </w:pPr>
      <w:bookmarkStart w:id="144" w:name="_Toc193472472"/>
      <w:r w:rsidRPr="00F75783">
        <w:t>6.1.3.4.3.2</w:t>
      </w:r>
      <w:r w:rsidRPr="00F75783">
        <w:tab/>
      </w:r>
      <w:r w:rsidRPr="00F75783">
        <w:rPr>
          <w:rFonts w:eastAsia="Malgun Gothic"/>
        </w:rPr>
        <w:t>Discovery with Model B</w:t>
      </w:r>
      <w:bookmarkEnd w:id="143"/>
      <w:bookmarkEnd w:id="144"/>
    </w:p>
    <w:p w14:paraId="424BEFE4" w14:textId="24A8E44B" w:rsidR="00F75783" w:rsidRPr="00F75783" w:rsidRDefault="00F75783" w:rsidP="00F75783">
      <w:pPr>
        <w:rPr>
          <w:rFonts w:eastAsia="Malgun Gothic"/>
        </w:rPr>
      </w:pPr>
      <w:r w:rsidRPr="00F75783">
        <w:t>The security procedure for multi-hop UE-to-Network Relay discovery with Model B is shown in Figure 6.1.3.4.3. 2-1.</w:t>
      </w:r>
    </w:p>
    <w:p w14:paraId="763ED019" w14:textId="77777777" w:rsidR="00F75783" w:rsidRPr="00F75783" w:rsidRDefault="00F75783" w:rsidP="00F75783">
      <w:pPr>
        <w:pStyle w:val="TH"/>
      </w:pPr>
      <w:r w:rsidRPr="00F75783">
        <w:rPr>
          <w:lang w:val="zh-CN"/>
        </w:rPr>
        <w:object w:dxaOrig="10590" w:dyaOrig="5195" w14:anchorId="6410865F">
          <v:shape id="_x0000_i1033" type="#_x0000_t75" style="width:529.5pt;height:259.5pt" o:ole="">
            <v:imagedata r:id="rId24" o:title=""/>
          </v:shape>
          <o:OLEObject Type="Embed" ProgID="Visio.Drawing.15" ShapeID="_x0000_i1033" DrawAspect="Content" ObjectID="_1804408889" r:id="rId25"/>
        </w:object>
      </w:r>
    </w:p>
    <w:p w14:paraId="62C239DA" w14:textId="68BF377B" w:rsidR="00F75783" w:rsidRPr="00F75783" w:rsidRDefault="00F75783" w:rsidP="00F75783">
      <w:pPr>
        <w:pStyle w:val="TF"/>
      </w:pPr>
      <w:r w:rsidRPr="00F75783">
        <w:t>Figure 6.1.3.4.3.2-1: Model B Discovery operation supporting multi-hop UE-to-Network Relay</w:t>
      </w:r>
    </w:p>
    <w:p w14:paraId="50325A41" w14:textId="77777777" w:rsidR="00F75783" w:rsidRPr="00F75783" w:rsidRDefault="00F75783" w:rsidP="00F75783">
      <w:pPr>
        <w:pStyle w:val="B10"/>
      </w:pPr>
      <w:r w:rsidRPr="00F75783">
        <w:t>0.</w:t>
      </w:r>
      <w:r w:rsidRPr="00F75783">
        <w:tab/>
        <w:t>The 5G ProSe Remote UE, Intermediate UE-to-Network Relay/5G ProSe UE-to-Network Relay is provisioned with the discovery security materials associated with an RSC from the 5G PKMF/5G DDNMF of 5G ProSe Remote UE/Intermediate UE-to-Network Relay/5G ProSe UE-to-Network Relay’s HPLMN based on the procedure specified in clause 6.</w:t>
      </w:r>
      <w:r w:rsidRPr="00F75783">
        <w:rPr>
          <w:rFonts w:eastAsia="SimSun" w:hint="eastAsia"/>
          <w:lang w:val="en-US" w:eastAsia="zh-CN"/>
        </w:rPr>
        <w:t>1.3.2</w:t>
      </w:r>
      <w:r w:rsidRPr="00F75783">
        <w:t xml:space="preserve">. The discovery security materials shall contain a Discovery User Integrity Key (DUIK) for the integrity protection of Relay Discovery Solicitation and Relay Discovery Response. </w:t>
      </w:r>
    </w:p>
    <w:p w14:paraId="36BD4555" w14:textId="77777777" w:rsidR="00F75783" w:rsidRPr="00F75783" w:rsidRDefault="00F75783" w:rsidP="00F75783">
      <w:pPr>
        <w:pStyle w:val="EditorsNote"/>
      </w:pPr>
      <w:r w:rsidRPr="00F75783">
        <w:t>Editor’s Note: Discovery security materials provisioning for inter-PLMN scenario is FFS.</w:t>
      </w:r>
    </w:p>
    <w:p w14:paraId="16199FEE" w14:textId="77777777" w:rsidR="00F75783" w:rsidRPr="00F75783" w:rsidRDefault="00F75783" w:rsidP="00F75783">
      <w:pPr>
        <w:pStyle w:val="B10"/>
      </w:pPr>
      <w:r w:rsidRPr="00F75783">
        <w:t>1.</w:t>
      </w:r>
      <w:r w:rsidRPr="00F75783">
        <w:tab/>
        <w:t>The 5G ProSe Remote UE shall protect a Relay Discovery Solicitation using the discovery security materials associated with the RSC as specified in clause 6.</w:t>
      </w:r>
      <w:r w:rsidRPr="00F75783">
        <w:rPr>
          <w:rFonts w:eastAsia="SimSun" w:hint="eastAsia"/>
          <w:lang w:val="en-US" w:eastAsia="zh-CN"/>
        </w:rPr>
        <w:t>1.3.2</w:t>
      </w:r>
      <w:r w:rsidRPr="00F75783">
        <w:t xml:space="preserve">. Then, the 5G ProSe Remote UE broadcasts the Relay Discovery Solicitation. </w:t>
      </w:r>
    </w:p>
    <w:p w14:paraId="70191CF6" w14:textId="77777777" w:rsidR="00F75783" w:rsidRPr="00F75783" w:rsidRDefault="00F75783" w:rsidP="00F75783">
      <w:pPr>
        <w:pStyle w:val="B10"/>
      </w:pPr>
      <w:r w:rsidRPr="00F75783">
        <w:t>2.</w:t>
      </w:r>
      <w:r w:rsidRPr="00F75783">
        <w:tab/>
        <w:t>The Intermediate UE-to-Network Relay shall process the received Relay Discovery Solicitation using the discovery security materials associated with the RSC as specified in clause 6.</w:t>
      </w:r>
      <w:r w:rsidRPr="00F75783">
        <w:rPr>
          <w:rFonts w:eastAsia="SimSun" w:hint="eastAsia"/>
          <w:lang w:val="en-US" w:eastAsia="zh-CN"/>
        </w:rPr>
        <w:t>1.3.2</w:t>
      </w:r>
      <w:r w:rsidRPr="00F75783">
        <w:t>. If the processing is successful, the Intermediate UE-to-Network Relay shall update the path information (e.g., hop count) and protect the updated message using the discovery security materials associated with the RSC as specified in clause 6.3. Then, the Intermediate UE-to-Network Relay broadcasts the message.</w:t>
      </w:r>
    </w:p>
    <w:p w14:paraId="0E790FB8" w14:textId="77777777" w:rsidR="00F75783" w:rsidRPr="00F75783" w:rsidRDefault="00F75783" w:rsidP="00F75783">
      <w:pPr>
        <w:pStyle w:val="B10"/>
      </w:pPr>
      <w:r w:rsidRPr="00F75783">
        <w:t>3.</w:t>
      </w:r>
      <w:r w:rsidRPr="00F75783">
        <w:tab/>
        <w:t>Upon receiving the Relay Discovery Solicitation from the Intermediate UE-to-Network Relay, the 5G ProSe UE-to-Network Relay shall process the received message using the discovery security materials associated with the RSC as specified in clause 6.</w:t>
      </w:r>
      <w:r w:rsidRPr="00F75783">
        <w:rPr>
          <w:rFonts w:eastAsia="SimSun" w:hint="eastAsia"/>
          <w:lang w:val="en-US" w:eastAsia="zh-CN"/>
        </w:rPr>
        <w:t>1.3.2</w:t>
      </w:r>
      <w:r w:rsidRPr="00F75783">
        <w:t>. If the processing is successful, the 5G ProSe UE-to-Network Relay shall construct a Relay Discovery Response and protect it using the discovery security materials associated with the RSC as specified in clause 6.</w:t>
      </w:r>
      <w:r w:rsidRPr="00F75783">
        <w:rPr>
          <w:rFonts w:eastAsia="SimSun" w:hint="eastAsia"/>
          <w:lang w:val="en-US" w:eastAsia="zh-CN"/>
        </w:rPr>
        <w:t>1.3.2</w:t>
      </w:r>
      <w:r w:rsidRPr="00F75783">
        <w:t>.</w:t>
      </w:r>
    </w:p>
    <w:p w14:paraId="555CAD2E" w14:textId="77777777" w:rsidR="00F75783" w:rsidRPr="00F75783" w:rsidRDefault="00F75783" w:rsidP="00F75783">
      <w:pPr>
        <w:pStyle w:val="B10"/>
      </w:pPr>
      <w:r w:rsidRPr="00F75783">
        <w:tab/>
        <w:t>The 5G ProSe UE-to-Network Relay replies to the Intermediate UE-to-Network Relay with the Relay Discovery Response.</w:t>
      </w:r>
    </w:p>
    <w:p w14:paraId="5F6CA569" w14:textId="77777777" w:rsidR="00F75783" w:rsidRPr="00F75783" w:rsidRDefault="00F75783" w:rsidP="00F75783">
      <w:pPr>
        <w:pStyle w:val="B10"/>
      </w:pPr>
      <w:r w:rsidRPr="00F75783">
        <w:t>4.</w:t>
      </w:r>
      <w:r w:rsidRPr="00F75783">
        <w:tab/>
        <w:t>Upon receiving the Relay Discovery Response from the 5G ProSe UE-to-Network Relay, the Intermediate UE-to-Network Relay shall process the received message using the discovery security materials associated with the RSC as specified in clause 6.</w:t>
      </w:r>
      <w:r w:rsidRPr="00F75783">
        <w:rPr>
          <w:rFonts w:eastAsia="SimSun" w:hint="eastAsia"/>
          <w:lang w:val="en-US" w:eastAsia="zh-CN"/>
        </w:rPr>
        <w:t>1.3.2</w:t>
      </w:r>
      <w:r w:rsidRPr="00F75783">
        <w:t>. If the processing is successful, the Intermediate UE-to-Network Relay shall update the path information (e.g., hop count) and protect the updated message using the discovery security materials associated with the RSC as specified in clause 6.</w:t>
      </w:r>
      <w:r w:rsidRPr="00F75783">
        <w:rPr>
          <w:rFonts w:eastAsia="SimSun" w:hint="eastAsia"/>
          <w:lang w:val="en-US" w:eastAsia="zh-CN"/>
        </w:rPr>
        <w:t>1.3.2</w:t>
      </w:r>
      <w:r w:rsidRPr="00F75783">
        <w:t>. Then, the Intermediate UE-to-Network Relay replies to the 5G ProSe Remote UE with the message.</w:t>
      </w:r>
    </w:p>
    <w:p w14:paraId="661295F8" w14:textId="77777777" w:rsidR="00F75783" w:rsidRPr="00F75783" w:rsidRDefault="00F75783" w:rsidP="00F75783">
      <w:pPr>
        <w:pStyle w:val="B10"/>
      </w:pPr>
      <w:r w:rsidRPr="00F75783">
        <w:t>5.</w:t>
      </w:r>
      <w:r w:rsidRPr="00F75783">
        <w:tab/>
        <w:t>Upon receiving the Relay Discovery Response from the Intermediate UE-to-Network Relay, the 5G ProSe Remote UE shall process the received message using the discovery security materials associated with the RSC as specified in clause 6.</w:t>
      </w:r>
      <w:r w:rsidRPr="00F75783">
        <w:rPr>
          <w:rFonts w:eastAsia="SimSun" w:hint="eastAsia"/>
          <w:lang w:val="en-US" w:eastAsia="zh-CN"/>
        </w:rPr>
        <w:t>1.3.2</w:t>
      </w:r>
      <w:r w:rsidRPr="00F75783">
        <w:t>.</w:t>
      </w:r>
      <w:bookmarkEnd w:id="142"/>
    </w:p>
    <w:p w14:paraId="6234CBB2" w14:textId="12F55F88" w:rsidR="00F75783" w:rsidRPr="00F75783" w:rsidRDefault="00F75783" w:rsidP="00F75783">
      <w:pPr>
        <w:pStyle w:val="Heading4"/>
      </w:pPr>
      <w:bookmarkStart w:id="145" w:name="_Toc193472473"/>
      <w:r w:rsidRPr="00F75783">
        <w:t>6.</w:t>
      </w:r>
      <w:r w:rsidRPr="00F75783">
        <w:rPr>
          <w:lang w:eastAsia="zh-CN"/>
        </w:rPr>
        <w:t>1</w:t>
      </w:r>
      <w:r w:rsidRPr="00F75783">
        <w:t>.3.5</w:t>
      </w:r>
      <w:r w:rsidRPr="00F75783">
        <w:tab/>
        <w:t>5G ProSe Layer-3 Multi-hop UE-to-UE Relay Discovery</w:t>
      </w:r>
      <w:bookmarkEnd w:id="145"/>
    </w:p>
    <w:p w14:paraId="1E77698C" w14:textId="3A7D0995" w:rsidR="00F75783" w:rsidRPr="00F75783" w:rsidRDefault="00F75783" w:rsidP="00F75783">
      <w:pPr>
        <w:pStyle w:val="Heading5"/>
        <w:ind w:left="1418" w:hanging="1418"/>
      </w:pPr>
      <w:bookmarkStart w:id="146" w:name="_Toc193472474"/>
      <w:r w:rsidRPr="00F75783">
        <w:t>6.1.3.5.1</w:t>
      </w:r>
      <w:r w:rsidRPr="00F75783">
        <w:tab/>
        <w:t>General</w:t>
      </w:r>
      <w:bookmarkEnd w:id="146"/>
    </w:p>
    <w:p w14:paraId="6618D954" w14:textId="77777777" w:rsidR="00F75783" w:rsidRPr="00F75783" w:rsidRDefault="00F75783" w:rsidP="00F75783">
      <w:r w:rsidRPr="00F75783">
        <w:t xml:space="preserve">This clause describes the security requirements and the procedures for 5G ProSe </w:t>
      </w:r>
      <w:r w:rsidRPr="00F75783">
        <w:rPr>
          <w:rFonts w:hint="eastAsia"/>
          <w:lang w:eastAsia="zh-CN"/>
        </w:rPr>
        <w:t>Layer</w:t>
      </w:r>
      <w:r w:rsidRPr="00F75783">
        <w:t xml:space="preserve">-3 multi-hop UE-to-UE Relay Discovery defined in TS 23.304 [2], including the </w:t>
      </w:r>
      <w:r w:rsidRPr="00F75783">
        <w:rPr>
          <w:rFonts w:hint="eastAsia"/>
          <w:lang w:eastAsia="zh-CN"/>
        </w:rPr>
        <w:t>Layer</w:t>
      </w:r>
      <w:r w:rsidRPr="00F75783">
        <w:t xml:space="preserve">-3 multi-hop UE-to-UE Relay discovery for IP PDU type and non-IP PDU type. </w:t>
      </w:r>
    </w:p>
    <w:p w14:paraId="62565191" w14:textId="78952673" w:rsidR="00F75783" w:rsidRPr="00F75783" w:rsidRDefault="00F75783" w:rsidP="00F75783">
      <w:pPr>
        <w:pStyle w:val="Heading5"/>
        <w:ind w:left="1418" w:hanging="1418"/>
      </w:pPr>
      <w:bookmarkStart w:id="147" w:name="_Toc193472475"/>
      <w:r w:rsidRPr="00F75783">
        <w:t>6.1.3.5.2</w:t>
      </w:r>
      <w:r w:rsidRPr="00F75783">
        <w:tab/>
      </w:r>
      <w:r w:rsidRPr="00F75783">
        <w:rPr>
          <w:rFonts w:hint="eastAsia"/>
          <w:lang w:eastAsia="zh-CN"/>
        </w:rPr>
        <w:t>Security</w:t>
      </w:r>
      <w:r w:rsidRPr="00F75783">
        <w:t xml:space="preserve"> requirements for 5G ProSe Layer-3 Multi-hop UE-to-</w:t>
      </w:r>
      <w:r w:rsidRPr="00F75783">
        <w:rPr>
          <w:rFonts w:hint="eastAsia"/>
          <w:lang w:eastAsia="zh-CN"/>
        </w:rPr>
        <w:t>UE</w:t>
      </w:r>
      <w:r w:rsidRPr="00F75783">
        <w:t xml:space="preserve"> Relay Discovery</w:t>
      </w:r>
      <w:bookmarkEnd w:id="147"/>
    </w:p>
    <w:p w14:paraId="248410A7" w14:textId="77777777" w:rsidR="00F75783" w:rsidRPr="00F75783" w:rsidRDefault="00F75783" w:rsidP="00F75783">
      <w:pPr>
        <w:rPr>
          <w:lang w:eastAsia="zh-CN"/>
        </w:rPr>
      </w:pPr>
      <w:r w:rsidRPr="00F75783">
        <w:rPr>
          <w:lang w:eastAsia="zh-CN"/>
        </w:rPr>
        <w:t>5G ProSe Layer-3 multi-hop UE-to-UE Relay discovery addresses the following security requirements:</w:t>
      </w:r>
    </w:p>
    <w:p w14:paraId="797F9C7F" w14:textId="77777777" w:rsidR="00F75783" w:rsidRPr="00F75783" w:rsidRDefault="00F75783" w:rsidP="00F75783">
      <w:pPr>
        <w:pStyle w:val="B10"/>
        <w:rPr>
          <w:lang w:eastAsia="zh-CN"/>
        </w:rPr>
      </w:pPr>
      <w:r w:rsidRPr="00F75783">
        <w:t>-</w:t>
      </w:r>
      <w:r w:rsidRPr="00F75783">
        <w:tab/>
        <w:t xml:space="preserve">The 5G System shall provide a means for confidentiality protection, integrity protection and replay protection of discovery messages for </w:t>
      </w:r>
      <w:r w:rsidRPr="00F75783">
        <w:rPr>
          <w:lang w:eastAsia="zh-CN"/>
        </w:rPr>
        <w:t xml:space="preserve">Layer-3 multi-hop </w:t>
      </w:r>
      <w:r w:rsidRPr="00F75783">
        <w:t>UE-to-UE Relay discovery.</w:t>
      </w:r>
    </w:p>
    <w:p w14:paraId="2FA3BF6E" w14:textId="77777777" w:rsidR="00F75783" w:rsidRPr="00F75783" w:rsidRDefault="00F75783" w:rsidP="00F75783">
      <w:pPr>
        <w:pStyle w:val="B10"/>
        <w:rPr>
          <w:lang w:eastAsia="zh-CN"/>
        </w:rPr>
      </w:pPr>
      <w:r w:rsidRPr="00F75783">
        <w:t>-</w:t>
      </w:r>
      <w:r w:rsidRPr="00F75783">
        <w:tab/>
        <w:t xml:space="preserve">The 5G System shall provide a means to mitigate trackability and linkability attacks on UEs in </w:t>
      </w:r>
      <w:r w:rsidRPr="00F75783">
        <w:rPr>
          <w:lang w:eastAsia="zh-CN"/>
        </w:rPr>
        <w:t xml:space="preserve">Layer-3 multi-hop </w:t>
      </w:r>
      <w:r w:rsidRPr="00F75783">
        <w:t>discovery.</w:t>
      </w:r>
    </w:p>
    <w:p w14:paraId="37F3AC36" w14:textId="77777777" w:rsidR="00F75783" w:rsidRPr="00F75783" w:rsidRDefault="00F75783" w:rsidP="00F75783">
      <w:pPr>
        <w:pStyle w:val="B10"/>
      </w:pPr>
      <w:r w:rsidRPr="00F75783">
        <w:t>-</w:t>
      </w:r>
      <w:r w:rsidRPr="00F75783">
        <w:tab/>
        <w:t xml:space="preserve">The 5G System shall provide a means to securely provision the security materials for </w:t>
      </w:r>
      <w:r w:rsidRPr="00F75783">
        <w:rPr>
          <w:lang w:eastAsia="zh-CN"/>
        </w:rPr>
        <w:t xml:space="preserve">Layer-3 multi-hop </w:t>
      </w:r>
      <w:r w:rsidRPr="00F75783">
        <w:t>UE-to-UE Relay discovery.</w:t>
      </w:r>
    </w:p>
    <w:p w14:paraId="1A2277E0" w14:textId="6FC345F1" w:rsidR="00F75783" w:rsidRPr="00F75783" w:rsidRDefault="00F75783" w:rsidP="00F75783">
      <w:pPr>
        <w:pStyle w:val="Heading5"/>
        <w:ind w:left="1418" w:hanging="1418"/>
        <w:rPr>
          <w:rFonts w:eastAsia="SimSun"/>
        </w:rPr>
      </w:pPr>
      <w:bookmarkStart w:id="148" w:name="_Toc193472476"/>
      <w:r w:rsidRPr="00F75783">
        <w:t>6.1.3.5.3</w:t>
      </w:r>
      <w:r w:rsidRPr="00F75783">
        <w:tab/>
        <w:t xml:space="preserve">Security flows </w:t>
      </w:r>
      <w:r w:rsidRPr="00F75783">
        <w:rPr>
          <w:rFonts w:eastAsia="SimSun"/>
        </w:rPr>
        <w:t xml:space="preserve">for 5G ProSe </w:t>
      </w:r>
      <w:r w:rsidRPr="00F75783">
        <w:t xml:space="preserve">Layer-3 Multi-hop </w:t>
      </w:r>
      <w:r w:rsidRPr="00F75783">
        <w:rPr>
          <w:rFonts w:eastAsia="SimSun"/>
        </w:rPr>
        <w:t>UE-to-UE Relay Discovery</w:t>
      </w:r>
      <w:bookmarkEnd w:id="148"/>
    </w:p>
    <w:p w14:paraId="375D8133" w14:textId="77777777" w:rsidR="00F75783" w:rsidRPr="00F75783" w:rsidRDefault="00F75783" w:rsidP="00F75783">
      <w:r w:rsidRPr="00F75783">
        <w:t>Two types of 5G ProSe Layer-3 Multi-hop UE-to-UE Relay discovery are supported as specified in TS 23.304 [2], i.e., discovery for IP PDU type and discovery for non-IP PDU type (</w:t>
      </w:r>
      <w:r w:rsidRPr="00F75783">
        <w:rPr>
          <w:lang w:eastAsia="zh-CN"/>
        </w:rPr>
        <w:t>i.e., Ethernet or Unstructured)</w:t>
      </w:r>
      <w:r w:rsidRPr="00F75783">
        <w:t xml:space="preserve">, depends on the RSC for the discovery. </w:t>
      </w:r>
      <w:r w:rsidRPr="00F75783">
        <w:rPr>
          <w:lang w:eastAsia="zh-CN"/>
        </w:rPr>
        <w:t>B</w:t>
      </w:r>
      <w:r w:rsidRPr="00F75783">
        <w:t>oth Model A and Model B discovery are supported by</w:t>
      </w:r>
      <w:r w:rsidRPr="00F75783">
        <w:rPr>
          <w:rFonts w:hint="eastAsia"/>
          <w:lang w:eastAsia="zh-CN"/>
        </w:rPr>
        <w:t xml:space="preserve"> </w:t>
      </w:r>
      <w:r w:rsidRPr="00F75783">
        <w:rPr>
          <w:lang w:eastAsia="zh-CN"/>
        </w:rPr>
        <w:t>t</w:t>
      </w:r>
      <w:r w:rsidRPr="00F75783">
        <w:rPr>
          <w:rFonts w:hint="eastAsia"/>
          <w:lang w:eastAsia="zh-CN"/>
        </w:rPr>
        <w:t>h</w:t>
      </w:r>
      <w:r w:rsidRPr="00F75783">
        <w:rPr>
          <w:lang w:eastAsia="zh-CN"/>
        </w:rPr>
        <w:t xml:space="preserve">e </w:t>
      </w:r>
      <w:r w:rsidRPr="00F75783">
        <w:t>5G ProSe Layer-3 Multi-hop UE-to-UE discovery.</w:t>
      </w:r>
    </w:p>
    <w:p w14:paraId="19325D8B" w14:textId="014A00F9" w:rsidR="00F75783" w:rsidRDefault="00F75783" w:rsidP="00F75783">
      <w:pPr>
        <w:pStyle w:val="Heading6"/>
      </w:pPr>
      <w:bookmarkStart w:id="149" w:name="_Toc193472477"/>
      <w:r w:rsidRPr="00F75783">
        <w:t>6.1.3.5.3.1</w:t>
      </w:r>
      <w:r>
        <w:tab/>
        <w:t>Security of 5G ProSe Layer-3 Multi-hop UE-to-UE Relay Discovery for IP PDU type</w:t>
      </w:r>
      <w:bookmarkEnd w:id="149"/>
    </w:p>
    <w:p w14:paraId="3C3B5312" w14:textId="77777777" w:rsidR="00F75783" w:rsidRDefault="00F75783" w:rsidP="00F75783">
      <w:r>
        <w:t xml:space="preserve">The 5G ProSe Layer-3 Multi-hop UE-to-UE Relay Discovery of IP PDU type </w:t>
      </w:r>
      <w:r>
        <w:rPr>
          <w:rFonts w:eastAsia="Malgun Gothic"/>
          <w:lang w:eastAsia="ko-KR"/>
        </w:rPr>
        <w:t xml:space="preserve">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 xml:space="preserve">Relay discovery between an 5G ProSe End UE and 5G ProSe UE-to-UE Relay as specified in clause 6.3.2.6.2 of TS 23.304[2]. </w:t>
      </w:r>
      <w:r w:rsidRPr="003862F2">
        <w:t>The discovery of the target 5G ProSe End UEs are performed via DNS queries after establ</w:t>
      </w:r>
      <w:r>
        <w:t>i</w:t>
      </w:r>
      <w:r w:rsidRPr="003862F2">
        <w:t xml:space="preserve">shing a </w:t>
      </w:r>
      <w:r>
        <w:t xml:space="preserve">secure PC5 </w:t>
      </w:r>
      <w:r w:rsidRPr="003862F2">
        <w:t>link with the 5G ProSe Multi-hop UE-to-UE Relay(s).</w:t>
      </w:r>
    </w:p>
    <w:p w14:paraId="4AEEAE82" w14:textId="19E55021" w:rsidR="00F75783" w:rsidRDefault="00F75783" w:rsidP="00F75783">
      <w:pPr>
        <w:pStyle w:val="Heading7"/>
        <w:rPr>
          <w:rFonts w:eastAsia="Malgun Gothic"/>
          <w:lang w:eastAsia="ko-KR"/>
        </w:rPr>
      </w:pPr>
      <w:bookmarkStart w:id="150" w:name="_Toc193472478"/>
      <w:r>
        <w:rPr>
          <w:rFonts w:eastAsia="Malgun Gothic"/>
          <w:lang w:eastAsia="ko-KR"/>
        </w:rPr>
        <w:t>6.1.3.5.3.1.1</w:t>
      </w:r>
      <w:r>
        <w:rPr>
          <w:rFonts w:eastAsia="Malgun Gothic"/>
          <w:lang w:eastAsia="ko-KR"/>
        </w:rPr>
        <w:tab/>
        <w:t>Relay discovery among 5G ProSe UE-to-UE Relays</w:t>
      </w:r>
      <w:bookmarkEnd w:id="150"/>
    </w:p>
    <w:p w14:paraId="41A98A51" w14:textId="77777777" w:rsidR="00F75783" w:rsidRDefault="00F75783" w:rsidP="00F75783">
      <w:pPr>
        <w:rPr>
          <w:rFonts w:eastAsia="Malgun Gothic"/>
          <w:lang w:eastAsia="ko-KR"/>
        </w:rPr>
      </w:pPr>
      <w:r>
        <w:rPr>
          <w:rFonts w:eastAsia="Malgun Gothic"/>
          <w:lang w:eastAsia="ko-KR"/>
        </w:rPr>
        <w:t>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are reused with the following change:</w:t>
      </w:r>
    </w:p>
    <w:p w14:paraId="202C1E25" w14:textId="77777777" w:rsidR="00F75783" w:rsidRDefault="00F75783" w:rsidP="00F75783">
      <w:pPr>
        <w:pStyle w:val="B10"/>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578D2750" w14:textId="3983EC95" w:rsidR="00F75783" w:rsidRDefault="00F75783" w:rsidP="00F75783">
      <w:pPr>
        <w:pStyle w:val="Heading7"/>
      </w:pPr>
      <w:bookmarkStart w:id="151" w:name="_Toc193472479"/>
      <w:r>
        <w:rPr>
          <w:rFonts w:eastAsia="Malgun Gothic"/>
          <w:lang w:eastAsia="ko-KR"/>
        </w:rPr>
        <w:t>6.1.3.5.3.1.2</w:t>
      </w:r>
      <w:r>
        <w:tab/>
        <w:t>Relay discovery between a 5G ProSe End UE and 5G ProSe UE-to-UE Relay</w:t>
      </w:r>
      <w:bookmarkEnd w:id="151"/>
    </w:p>
    <w:p w14:paraId="5D2A18E7" w14:textId="77777777" w:rsidR="00F75783" w:rsidRDefault="00F75783" w:rsidP="00F75783">
      <w:pPr>
        <w:rPr>
          <w:rFonts w:eastAsia="Malgun Gothic"/>
          <w:lang w:eastAsia="ko-KR"/>
        </w:rPr>
      </w:pP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 xml:space="preserve">the security procedures for 5G ProSe UE-to-Network Relay discovery with Model A and Model B as specified in clause 6.1.3.2.2 are </w:t>
      </w:r>
      <w:r>
        <w:rPr>
          <w:rFonts w:eastAsia="Malgun Gothic"/>
          <w:lang w:eastAsia="ko-KR"/>
        </w:rPr>
        <w:t>re</w:t>
      </w:r>
      <w:r w:rsidRPr="009774EC">
        <w:rPr>
          <w:rFonts w:eastAsia="Malgun Gothic"/>
          <w:lang w:eastAsia="ko-KR"/>
        </w:rPr>
        <w:t>used with the following change:</w:t>
      </w:r>
    </w:p>
    <w:p w14:paraId="330A44E3" w14:textId="77777777" w:rsidR="00F75783" w:rsidRDefault="00F75783" w:rsidP="00F75783">
      <w:pPr>
        <w:pStyle w:val="B10"/>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2C0192AE" w14:textId="2EFFC320" w:rsidR="00F75783" w:rsidRPr="00D86C19" w:rsidRDefault="00F75783" w:rsidP="00F75783">
      <w:pPr>
        <w:pStyle w:val="Heading6"/>
      </w:pPr>
      <w:bookmarkStart w:id="152" w:name="_Toc193472480"/>
      <w:r w:rsidRPr="009A6B4F">
        <w:t>6.1.3.</w:t>
      </w:r>
      <w:r>
        <w:t>5</w:t>
      </w:r>
      <w:r w:rsidRPr="009A6B4F">
        <w:t>.</w:t>
      </w:r>
      <w:r>
        <w:t>3</w:t>
      </w:r>
      <w:r w:rsidRPr="009A6B4F">
        <w:t>.</w:t>
      </w:r>
      <w:r>
        <w:t>2</w:t>
      </w:r>
      <w:r w:rsidRPr="009A6B4F">
        <w:tab/>
      </w:r>
      <w:r>
        <w:rPr>
          <w:rFonts w:hint="eastAsia"/>
          <w:lang w:eastAsia="zh-CN"/>
        </w:rPr>
        <w:t>Security p</w:t>
      </w:r>
      <w:r w:rsidRPr="00E65FA8">
        <w:t>rocedure for 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bookmarkEnd w:id="152"/>
    </w:p>
    <w:p w14:paraId="5364EB5C" w14:textId="77777777" w:rsidR="00F75783" w:rsidRPr="00723189" w:rsidRDefault="00F75783" w:rsidP="00F75783">
      <w:pPr>
        <w:rPr>
          <w:lang w:eastAsia="zh-CN"/>
        </w:rPr>
      </w:pPr>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e</w:t>
      </w:r>
      <w:r>
        <w:t xml:space="preserve"> security procedures of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p>
    <w:p w14:paraId="61A61391" w14:textId="77777777" w:rsidR="00F75783" w:rsidRDefault="00F75783" w:rsidP="00F75783">
      <w:pPr>
        <w:pStyle w:val="B10"/>
        <w:ind w:left="0" w:firstLine="0"/>
      </w:pPr>
      <w:r>
        <w:rPr>
          <w:rFonts w:hint="eastAsia"/>
          <w:lang w:eastAsia="zh-CN"/>
        </w:rPr>
        <w:t>For</w:t>
      </w:r>
      <w:r>
        <w:t xml:space="preserve"> Model A discovery </w:t>
      </w:r>
      <w:r w:rsidRPr="0011191E">
        <w:t xml:space="preserve">in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r w:rsidRPr="001D5C5F">
        <w:t xml:space="preserve"> </w:t>
      </w:r>
      <w:r>
        <w:t xml:space="preserve">the UE-to-UE Relay has discovered End UEs in proximity and obtains the Direct Discovery Set(s) from End UE(s) in proximity per RSC as specified in TS 23.304 [2] (e.g. via a previous 5G ProSe UE-to-UE Relay Discovery or via secure PC5 connection between 5G ProSe U2U Relay and 5G ProSe End UE). </w:t>
      </w:r>
      <w:r w:rsidRPr="00EE5E7D">
        <w:t>As per TS 23.304 [2], for each received Direct Discovery Set, the UE-to-UE Relay also gets paths information, hop count and optionally maximum number of hops.</w:t>
      </w:r>
      <w:r>
        <w:t xml:space="preserve"> Similar to the security principle of UE-to-UE Relay discovery as specified in 6.1.3.3, the Direct Discovery Set is End-to-End protected between End UEs, while other parameters in the discovery message are hop-by-hop protected between UE-to-UE Relay and End UE:</w:t>
      </w:r>
    </w:p>
    <w:p w14:paraId="3B499823" w14:textId="77777777" w:rsidR="00F75783" w:rsidRDefault="00F75783" w:rsidP="00F75783">
      <w:pPr>
        <w:pStyle w:val="B10"/>
        <w:ind w:left="426" w:hangingChars="213" w:hanging="426"/>
      </w:pPr>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The security materials are </w:t>
      </w:r>
      <w:r w:rsidRPr="00A36F09">
        <w:t xml:space="preserve">associated with </w:t>
      </w:r>
      <w:r>
        <w:t xml:space="preserve">5G </w:t>
      </w:r>
      <w:r w:rsidRPr="00A36F09">
        <w:t xml:space="preserve">ProSe </w:t>
      </w:r>
      <w:r>
        <w:t xml:space="preserve">Direct Discovery </w:t>
      </w:r>
      <w:r w:rsidRPr="00A36F09">
        <w:t>service</w:t>
      </w:r>
      <w:r>
        <w:t xml:space="preserve"> </w:t>
      </w:r>
      <w:r w:rsidRPr="00781D71">
        <w:t>for Restricted 5G ProSe Direct Discover</w:t>
      </w:r>
      <w:r>
        <w:t xml:space="preserve">y. </w:t>
      </w:r>
    </w:p>
    <w:p w14:paraId="115E573A" w14:textId="77777777" w:rsidR="00F75783" w:rsidRDefault="00F75783" w:rsidP="00F75783">
      <w:pPr>
        <w:pStyle w:val="B10"/>
        <w:ind w:left="426" w:hangingChars="213" w:hanging="426"/>
      </w:pPr>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p>
    <w:p w14:paraId="6B44FDBF" w14:textId="77777777" w:rsidR="00F75783" w:rsidRDefault="00F75783" w:rsidP="00F75783">
      <w:pPr>
        <w:pStyle w:val="B10"/>
        <w:ind w:left="426" w:hangingChars="213" w:hanging="426"/>
      </w:pPr>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p>
    <w:p w14:paraId="50C772A2" w14:textId="77777777" w:rsidR="00F75783" w:rsidRDefault="00F75783" w:rsidP="00F75783">
      <w:pPr>
        <w:pStyle w:val="B10"/>
        <w:ind w:left="426" w:hangingChars="213" w:hanging="426"/>
      </w:pPr>
      <w:r>
        <w:rPr>
          <w:rFonts w:hint="eastAsia"/>
        </w:rPr>
        <w:t>3</w:t>
      </w:r>
      <w:r>
        <w:t>.</w:t>
      </w:r>
      <w:r>
        <w:tab/>
        <w:t xml:space="preserve">Before announcing the Announcement message, the UE-to-UE Relay prepares the message including the protected Direct Discovery Set(s), and other discovery parameters as specified in TS 23.304 [2], and protects the Announcement message </w:t>
      </w:r>
      <w:r w:rsidRPr="00C0007C">
        <w:t xml:space="preserve">using the discovery security materials </w:t>
      </w:r>
      <w:r>
        <w:t>in step 1b as specified in clause 6.1.3.2.3. The UE-to-UE relay needs to check the validity timer(s) associated with the protected Direct Discovery Set(s) as specified in clause 6.1.3.3.3, only valid protected Direct Discovery Set(s) are included in the Announcement message.</w:t>
      </w:r>
    </w:p>
    <w:p w14:paraId="0E85A093" w14:textId="77777777" w:rsidR="00F75783" w:rsidRDefault="00F75783" w:rsidP="00F75783">
      <w:pPr>
        <w:pStyle w:val="B10"/>
        <w:ind w:left="426" w:hangingChars="213" w:hanging="426"/>
      </w:pPr>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w:t>
      </w:r>
      <w:r w:rsidRPr="00C0007C">
        <w:t xml:space="preserve">. </w:t>
      </w:r>
      <w:r>
        <w:t>If the verification is successful, the</w:t>
      </w:r>
      <w:r w:rsidRPr="00C0007C">
        <w:t xml:space="preserve"> </w:t>
      </w:r>
      <w:r>
        <w:t>monitoring End UE</w:t>
      </w:r>
      <w:r w:rsidRPr="00C0007C">
        <w:t xml:space="preserve"> </w:t>
      </w:r>
      <w:r>
        <w:t>processs</w:t>
      </w:r>
      <w:r w:rsidRPr="00C0007C">
        <w:t xml:space="preserve"> the </w:t>
      </w:r>
      <w:r>
        <w:t>Direct Discovery Set(s) in the message</w:t>
      </w:r>
      <w:r w:rsidRPr="00C0007C">
        <w:t xml:space="preserve"> using the discovery security materials </w:t>
      </w:r>
      <w:r>
        <w:t>in step 1a as specified in clause 6.1.3.2.3</w:t>
      </w:r>
      <w:r w:rsidRPr="00C0007C">
        <w:t>.</w:t>
      </w:r>
    </w:p>
    <w:p w14:paraId="376DD436" w14:textId="77777777" w:rsidR="00F75783" w:rsidRPr="00723189" w:rsidRDefault="00F75783" w:rsidP="00F75783">
      <w:pPr>
        <w:pStyle w:val="EditorsNote"/>
        <w:ind w:left="1560" w:hanging="1276"/>
      </w:pPr>
      <w:r w:rsidRPr="004B210B">
        <w:rPr>
          <w:rFonts w:hint="eastAsia"/>
        </w:rPr>
        <w:t>E</w:t>
      </w:r>
      <w:r w:rsidRPr="004B210B">
        <w:t xml:space="preserve">ditor’s Note: </w:t>
      </w:r>
      <w:r w:rsidRPr="00723189">
        <w:t>T</w:t>
      </w:r>
      <w:r w:rsidRPr="005A561B">
        <w:t>he validity timer checking upon validity timer wrap around is</w:t>
      </w:r>
      <w:r w:rsidRPr="00723189">
        <w:t xml:space="preserve"> FFS</w:t>
      </w:r>
      <w:r w:rsidRPr="005A561B">
        <w:t>.</w:t>
      </w:r>
    </w:p>
    <w:p w14:paraId="0B72E6EC" w14:textId="77777777" w:rsidR="00F75783" w:rsidRPr="002549A8" w:rsidRDefault="00F75783" w:rsidP="00F75783">
      <w:pPr>
        <w:rPr>
          <w:lang w:eastAsia="zh-CN"/>
        </w:rPr>
      </w:pPr>
      <w:r>
        <w:rPr>
          <w:rFonts w:hint="eastAsia"/>
          <w:lang w:eastAsia="zh-CN"/>
        </w:rPr>
        <w:t>For</w:t>
      </w:r>
      <w:r>
        <w:t xml:space="preserve"> Model B discovery </w:t>
      </w:r>
      <w:r w:rsidRPr="0011191E">
        <w:t xml:space="preserve">in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p>
    <w:p w14:paraId="5211B444" w14:textId="77777777" w:rsidR="00F75783" w:rsidRPr="005A561B" w:rsidRDefault="00F75783" w:rsidP="00F75783">
      <w:pPr>
        <w:pStyle w:val="B10"/>
        <w:rPr>
          <w:lang w:eastAsia="zh-CN"/>
        </w:rPr>
      </w:pPr>
      <w:r>
        <w:rPr>
          <w:lang w:eastAsia="zh-CN"/>
        </w:rPr>
        <w:t>-</w:t>
      </w:r>
      <w:r>
        <w:rPr>
          <w:lang w:eastAsia="zh-CN"/>
        </w:rPr>
        <w:tab/>
        <w:t>T</w:t>
      </w:r>
      <w:r w:rsidRPr="005A561B">
        <w:rPr>
          <w:lang w:eastAsia="zh-CN"/>
        </w:rPr>
        <w:t xml:space="preserve">he 5G ProSe End UE and 5G ProSe UE-to-UE Relay are provisioned with the discovery security materials associated with an RSC from the 5G PKMF/5G DDNMF in their own HPLMN, reusing the procedures specified in clause 6.1.3.2. </w:t>
      </w:r>
    </w:p>
    <w:p w14:paraId="2A23D8DD" w14:textId="05C16DE4" w:rsidR="00F75783" w:rsidRPr="005B29E9" w:rsidRDefault="00F75783" w:rsidP="000F3024">
      <w:pPr>
        <w:pStyle w:val="B10"/>
      </w:pPr>
      <w:r>
        <w:t>-</w:t>
      </w:r>
      <w:r>
        <w:tab/>
      </w:r>
      <w:r w:rsidRPr="00662060">
        <w:t>The 5G ProSe End UE and 5G ProSe UE-to-UE Relay use the mechanisms as specified in clause 6.1.3.3 to protect the discovery messages.</w:t>
      </w:r>
    </w:p>
    <w:p w14:paraId="70E09A8F" w14:textId="41D0EA3F" w:rsidR="00361609" w:rsidRPr="005B29E9" w:rsidRDefault="00361609" w:rsidP="00361609">
      <w:pPr>
        <w:pStyle w:val="Heading2"/>
      </w:pPr>
      <w:bookmarkStart w:id="153" w:name="_Toc106364509"/>
      <w:bookmarkStart w:id="154" w:name="_Toc193472481"/>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53"/>
      <w:bookmarkEnd w:id="154"/>
    </w:p>
    <w:p w14:paraId="6AC86BC7" w14:textId="77777777" w:rsidR="00361609" w:rsidRPr="005B29E9" w:rsidRDefault="00361609" w:rsidP="00361609">
      <w:pPr>
        <w:pStyle w:val="Heading3"/>
      </w:pPr>
      <w:bookmarkStart w:id="155" w:name="_Toc106364510"/>
      <w:bookmarkStart w:id="156" w:name="_Toc193472482"/>
      <w:r w:rsidRPr="005B29E9">
        <w:t>6.</w:t>
      </w:r>
      <w:r w:rsidRPr="005B29E9">
        <w:rPr>
          <w:rFonts w:hint="eastAsia"/>
          <w:lang w:eastAsia="zh-CN"/>
        </w:rPr>
        <w:t>2</w:t>
      </w:r>
      <w:r w:rsidRPr="005B29E9">
        <w:t>.1</w:t>
      </w:r>
      <w:r w:rsidRPr="005B29E9">
        <w:tab/>
        <w:t>General</w:t>
      </w:r>
      <w:bookmarkEnd w:id="155"/>
      <w:bookmarkEnd w:id="156"/>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57" w:name="_Toc106364511"/>
      <w:bookmarkStart w:id="158" w:name="_Toc193472483"/>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57"/>
      <w:bookmarkEnd w:id="158"/>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59" w:name="_Toc106364512"/>
      <w:bookmarkStart w:id="160" w:name="_Toc193472484"/>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59"/>
      <w:bookmarkEnd w:id="160"/>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124256">
        <w:rPr>
          <w:rFonts w:eastAsia="Malgun Gothic"/>
        </w:rPr>
        <w:fldChar w:fldCharType="separate"/>
      </w:r>
      <w:r w:rsidRPr="008E67A7">
        <w:rPr>
          <w:rFonts w:eastAsia="Malgun Gothic"/>
        </w:rPr>
        <w:fldChar w:fldCharType="end"/>
      </w:r>
      <w:r w:rsidRPr="008E67A7">
        <w:fldChar w:fldCharType="begin"/>
      </w:r>
      <w:r w:rsidR="00124256">
        <w:fldChar w:fldCharType="separate"/>
      </w:r>
      <w:r w:rsidRPr="008E67A7">
        <w:fldChar w:fldCharType="end"/>
      </w:r>
      <w:bookmarkStart w:id="161" w:name="_Toc42246747"/>
      <w:bookmarkStart w:id="162" w:name="_Toc45106506"/>
      <w:bookmarkStart w:id="163" w:name="_Toc51253889"/>
      <w:bookmarkStart w:id="164" w:name="_Toc58407120"/>
      <w:bookmarkStart w:id="165" w:name="_Toc193472485"/>
      <w:bookmarkStart w:id="166" w:name="_Toc42179123"/>
      <w:r>
        <w:t>6</w:t>
      </w:r>
      <w:r w:rsidRPr="008E67A7">
        <w:t>.</w:t>
      </w:r>
      <w:r>
        <w:t>2.4</w:t>
      </w:r>
      <w:r w:rsidRPr="008E67A7">
        <w:tab/>
        <w:t>Identity privacy for the PC5 unicast link</w:t>
      </w:r>
      <w:bookmarkEnd w:id="161"/>
      <w:bookmarkEnd w:id="162"/>
      <w:bookmarkEnd w:id="163"/>
      <w:bookmarkEnd w:id="164"/>
      <w:bookmarkEnd w:id="165"/>
      <w:r w:rsidRPr="008E67A7">
        <w:t xml:space="preserve"> </w:t>
      </w:r>
      <w:bookmarkEnd w:id="166"/>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67" w:name="_Toc106364513"/>
      <w:bookmarkStart w:id="168" w:name="_Toc193472486"/>
      <w:r w:rsidRPr="005B29E9">
        <w:t>6.</w:t>
      </w:r>
      <w:r w:rsidRPr="005B29E9">
        <w:rPr>
          <w:rFonts w:hint="eastAsia"/>
          <w:lang w:eastAsia="zh-CN"/>
        </w:rPr>
        <w:t>3</w:t>
      </w:r>
      <w:r w:rsidRPr="005B29E9">
        <w:tab/>
        <w:t>Security for 5G ProSe UE-to-Network Relay Communication</w:t>
      </w:r>
      <w:bookmarkEnd w:id="167"/>
      <w:bookmarkEnd w:id="168"/>
    </w:p>
    <w:p w14:paraId="3DAE37C0" w14:textId="77777777" w:rsidR="00361609" w:rsidRPr="005B29E9" w:rsidRDefault="00361609" w:rsidP="00361609">
      <w:pPr>
        <w:pStyle w:val="Heading3"/>
      </w:pPr>
      <w:bookmarkStart w:id="169" w:name="_Toc106364514"/>
      <w:bookmarkStart w:id="170" w:name="_Toc193472487"/>
      <w:r w:rsidRPr="005B29E9">
        <w:t>6.</w:t>
      </w:r>
      <w:r w:rsidRPr="005B29E9">
        <w:rPr>
          <w:rFonts w:hint="eastAsia"/>
          <w:lang w:eastAsia="zh-CN"/>
        </w:rPr>
        <w:t>3</w:t>
      </w:r>
      <w:r w:rsidRPr="005B29E9">
        <w:t>.1</w:t>
      </w:r>
      <w:r w:rsidRPr="005B29E9">
        <w:tab/>
        <w:t>General</w:t>
      </w:r>
      <w:bookmarkEnd w:id="169"/>
      <w:bookmarkEnd w:id="170"/>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7C42134F" w14:textId="495C4460" w:rsidR="000F3024" w:rsidRPr="005B29E9" w:rsidRDefault="000F3024" w:rsidP="00361609">
      <w:r w:rsidRPr="005B29E9">
        <w:rPr>
          <w:rFonts w:hint="eastAsia"/>
          <w:lang w:eastAsia="zh-CN"/>
        </w:rPr>
        <w:t>T</w:t>
      </w:r>
      <w:r w:rsidRPr="005B29E9">
        <w:rPr>
          <w:lang w:eastAsia="zh-CN"/>
        </w:rPr>
        <w:t>he security requirements</w:t>
      </w:r>
      <w:r>
        <w:rPr>
          <w:lang w:eastAsia="zh-CN"/>
        </w:rPr>
        <w:t xml:space="preserve"> and security procedures</w:t>
      </w:r>
      <w:r w:rsidRPr="005B29E9">
        <w:rPr>
          <w:lang w:eastAsia="zh-CN"/>
        </w:rPr>
        <w:t xml:space="preserve"> for 5G ProSe</w:t>
      </w:r>
      <w:r>
        <w:rPr>
          <w:lang w:eastAsia="zh-CN"/>
        </w:rPr>
        <w:t xml:space="preserve"> Multi-hop</w:t>
      </w:r>
      <w:r w:rsidRPr="005B29E9">
        <w:rPr>
          <w:lang w:eastAsia="zh-CN"/>
        </w:rPr>
        <w:t xml:space="preserve"> UE-to-</w:t>
      </w:r>
      <w:r>
        <w:rPr>
          <w:lang w:eastAsia="zh-CN"/>
        </w:rPr>
        <w:t>Network</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w:t>
      </w:r>
      <w:r w:rsidRPr="000F3024">
        <w:rPr>
          <w:lang w:eastAsia="zh-CN"/>
        </w:rPr>
        <w:t>6.3.8.</w:t>
      </w:r>
    </w:p>
    <w:p w14:paraId="32D695D3" w14:textId="77777777" w:rsidR="00361609" w:rsidRPr="005B29E9" w:rsidRDefault="00361609" w:rsidP="00361609">
      <w:pPr>
        <w:pStyle w:val="Heading3"/>
      </w:pPr>
      <w:bookmarkStart w:id="171" w:name="_Toc106364515"/>
      <w:bookmarkStart w:id="172" w:name="_Toc193472488"/>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71"/>
      <w:bookmarkEnd w:id="172"/>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73" w:name="_Toc106364516"/>
      <w:bookmarkStart w:id="174" w:name="_Toc193472489"/>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73"/>
      <w:bookmarkEnd w:id="174"/>
    </w:p>
    <w:p w14:paraId="29754095" w14:textId="77777777" w:rsidR="00361609" w:rsidRPr="005B29E9" w:rsidRDefault="00361609" w:rsidP="00361609">
      <w:pPr>
        <w:pStyle w:val="Heading4"/>
        <w:rPr>
          <w:lang w:eastAsia="zh-CN"/>
        </w:rPr>
      </w:pPr>
      <w:bookmarkStart w:id="175" w:name="_Toc106364517"/>
      <w:bookmarkStart w:id="176" w:name="_Toc19347249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75"/>
      <w:bookmarkEnd w:id="176"/>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77" w:name="_Toc106364518"/>
      <w:bookmarkStart w:id="178" w:name="_Toc19347249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77"/>
      <w:bookmarkEnd w:id="178"/>
    </w:p>
    <w:p w14:paraId="036BE692" w14:textId="77777777" w:rsidR="00361609" w:rsidRPr="005B29E9" w:rsidRDefault="00361609" w:rsidP="00361609">
      <w:pPr>
        <w:pStyle w:val="Heading5"/>
      </w:pPr>
      <w:bookmarkStart w:id="179" w:name="_Toc106364519"/>
      <w:bookmarkStart w:id="180" w:name="_Toc19347249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79"/>
      <w:bookmarkEnd w:id="180"/>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81" w:name="_Toc106364520"/>
      <w:bookmarkStart w:id="182" w:name="_Toc19347249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81"/>
      <w:bookmarkEnd w:id="182"/>
    </w:p>
    <w:p w14:paraId="6EB938F6" w14:textId="4E46B448" w:rsidR="00A746B7" w:rsidRPr="005B29E9" w:rsidRDefault="00856FF4" w:rsidP="00AE4475">
      <w:pPr>
        <w:pStyle w:val="TH"/>
      </w:pPr>
      <w:r w:rsidRPr="005B29E9">
        <w:object w:dxaOrig="14844" w:dyaOrig="16524" w14:anchorId="4CF5C050">
          <v:shape id="_x0000_i1034" type="#_x0000_t75" style="width:507pt;height:564pt" o:ole="">
            <v:imagedata r:id="rId26" o:title=""/>
          </v:shape>
          <o:OLEObject Type="Embed" ProgID="Visio.Drawing.15" ShapeID="_x0000_i1034" DrawAspect="Content" ObjectID="_1804408890" r:id="rId27"/>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2ECB595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00066457" w:rsidRPr="00066457">
        <w:t>5.2.5.3</w:t>
      </w:r>
      <w:r w:rsidRPr="005B29E9">
        <w:t xml:space="preserve">)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83" w:name="_Toc106364521"/>
      <w:bookmarkStart w:id="184" w:name="_Toc19347249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83"/>
      <w:bookmarkEnd w:id="184"/>
    </w:p>
    <w:p w14:paraId="28967DC3" w14:textId="230D212E" w:rsidR="00A17046" w:rsidRPr="005B29E9" w:rsidRDefault="009A6B4F" w:rsidP="00AE4475">
      <w:pPr>
        <w:pStyle w:val="TH"/>
        <w:rPr>
          <w:lang w:eastAsia="zh-CN"/>
        </w:rPr>
      </w:pPr>
      <w:r>
        <w:object w:dxaOrig="5236" w:dyaOrig="3735" w14:anchorId="5D63A7DC">
          <v:shape id="_x0000_i1035" type="#_x0000_t75" style="width:261.75pt;height:186.75pt" o:ole="">
            <v:imagedata r:id="rId28" o:title=""/>
          </v:shape>
          <o:OLEObject Type="Embed" ProgID="Visio.Drawing.15" ShapeID="_x0000_i1035" DrawAspect="Content" ObjectID="_1804408891" r:id="rId29"/>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85" w:name="_Toc106364522"/>
      <w:bookmarkStart w:id="186" w:name="_Toc19347249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85"/>
      <w:bookmarkEnd w:id="186"/>
    </w:p>
    <w:p w14:paraId="3A9C267D" w14:textId="77777777" w:rsidR="00361609" w:rsidRPr="005B29E9" w:rsidRDefault="00361609" w:rsidP="00361609">
      <w:pPr>
        <w:pStyle w:val="Heading5"/>
      </w:pPr>
      <w:bookmarkStart w:id="187" w:name="_Toc106364523"/>
      <w:bookmarkStart w:id="188" w:name="_Toc19347249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87"/>
      <w:bookmarkEnd w:id="188"/>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89" w:name="_Toc106364524"/>
      <w:bookmarkStart w:id="190" w:name="_Toc1934724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89"/>
      <w:bookmarkEnd w:id="190"/>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91" w:name="MCCQCTEMPBM_00000035"/>
    <w:p w14:paraId="25DB4749" w14:textId="311A70D7" w:rsidR="00231CFB" w:rsidRPr="005B29E9" w:rsidRDefault="00BB3C22" w:rsidP="00AE4475">
      <w:pPr>
        <w:pStyle w:val="TH"/>
      </w:pPr>
      <w:r>
        <w:object w:dxaOrig="14922" w:dyaOrig="17016" w14:anchorId="31749C07">
          <v:shape id="_x0000_i1036" type="#_x0000_t75" style="width:495.75pt;height:675pt" o:ole="">
            <v:imagedata r:id="rId30" o:title=""/>
            <o:lock v:ext="edit" aspectratio="f"/>
          </v:shape>
          <o:OLEObject Type="Embed" ProgID="Visio.Drawing.15" ShapeID="_x0000_i1036" DrawAspect="Content" ObjectID="_1804408892" r:id="rId31"/>
        </w:object>
      </w:r>
      <w:r w:rsidR="00231CFB" w:rsidRPr="005B29E9">
        <w:fldChar w:fldCharType="begin"/>
      </w:r>
      <w:r w:rsidR="00231CFB" w:rsidRPr="005B29E9">
        <w:fldChar w:fldCharType="end"/>
      </w:r>
      <w:bookmarkEnd w:id="191"/>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r w:rsidR="00E8535F" w:rsidRPr="00E8535F">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E8535F" w:rsidRPr="00E8535F">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NR_ProSe</w:t>
      </w:r>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92" w:name="_Toc106364525"/>
      <w:bookmarkStart w:id="193" w:name="_Toc19347249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92"/>
      <w:bookmarkEnd w:id="193"/>
    </w:p>
    <w:p w14:paraId="7321903E" w14:textId="5D00F938" w:rsidR="0069152B" w:rsidRPr="005B29E9" w:rsidRDefault="00EB2F07" w:rsidP="00AE4475">
      <w:pPr>
        <w:pStyle w:val="TH"/>
      </w:pPr>
      <w:r w:rsidRPr="005B29E9">
        <w:object w:dxaOrig="5265" w:dyaOrig="4215" w14:anchorId="7B4A091E">
          <v:shape id="_x0000_i1037" type="#_x0000_t75" style="width:262.5pt;height:210pt" o:ole="">
            <v:imagedata r:id="rId32" o:title=""/>
          </v:shape>
          <o:OLEObject Type="Embed" ProgID="Visio.Drawing.15" ShapeID="_x0000_i1037" DrawAspect="Content" ObjectID="_1804408893" r:id="rId33"/>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94" w:name="_Toc106364526"/>
      <w:bookmarkStart w:id="195" w:name="_Toc193472499"/>
      <w:r w:rsidRPr="005B29E9">
        <w:rPr>
          <w:lang w:eastAsia="zh-CN"/>
        </w:rPr>
        <w:t>6.3.3.3.</w:t>
      </w:r>
      <w:r w:rsidRPr="005B29E9">
        <w:rPr>
          <w:rFonts w:hint="eastAsia"/>
          <w:lang w:eastAsia="zh-CN"/>
        </w:rPr>
        <w:t>4</w:t>
      </w:r>
      <w:r w:rsidRPr="005B29E9">
        <w:rPr>
          <w:lang w:eastAsia="zh-CN"/>
        </w:rPr>
        <w:tab/>
      </w:r>
      <w:bookmarkEnd w:id="194"/>
      <w:r w:rsidR="001F33CA">
        <w:rPr>
          <w:lang w:eastAsia="zh-CN"/>
        </w:rPr>
        <w:t>Void</w:t>
      </w:r>
      <w:bookmarkEnd w:id="195"/>
    </w:p>
    <w:p w14:paraId="3BDED84F" w14:textId="4241E796" w:rsidR="00B22E51" w:rsidRPr="005B29E9" w:rsidRDefault="00B22E51" w:rsidP="005C1E73">
      <w:pPr>
        <w:pStyle w:val="Heading4"/>
      </w:pPr>
      <w:bookmarkStart w:id="196" w:name="_Toc106364531"/>
      <w:bookmarkStart w:id="197" w:name="_Toc193472500"/>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96"/>
      <w:bookmarkEnd w:id="197"/>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98" w:name="_Toc106364532"/>
      <w:bookmarkStart w:id="199" w:name="_Toc193472501"/>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98"/>
      <w:bookmarkEnd w:id="199"/>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200" w:name="_Toc106364533"/>
      <w:bookmarkStart w:id="201" w:name="_Toc193472502"/>
      <w:r w:rsidRPr="005B29E9">
        <w:t>6.3.5</w:t>
      </w:r>
      <w:r w:rsidRPr="005B29E9">
        <w:tab/>
        <w:t>Direct Communication Request in 5G ProSe UE-to-Network Relay Communication</w:t>
      </w:r>
      <w:bookmarkEnd w:id="200"/>
      <w:bookmarkEnd w:id="201"/>
    </w:p>
    <w:p w14:paraId="2150E463" w14:textId="77777777" w:rsidR="00957283" w:rsidRPr="005B29E9" w:rsidRDefault="00957283" w:rsidP="00957283">
      <w:pPr>
        <w:pStyle w:val="Heading4"/>
      </w:pPr>
      <w:bookmarkStart w:id="202" w:name="_Toc106364534"/>
      <w:bookmarkStart w:id="203" w:name="_Toc193472503"/>
      <w:r w:rsidRPr="005B29E9">
        <w:t>6.</w:t>
      </w:r>
      <w:r w:rsidRPr="005B29E9">
        <w:rPr>
          <w:lang w:eastAsia="zh-CN"/>
        </w:rPr>
        <w:t>3</w:t>
      </w:r>
      <w:r w:rsidRPr="005B29E9">
        <w:t>.5.1</w:t>
      </w:r>
      <w:r w:rsidRPr="005B29E9">
        <w:tab/>
        <w:t>General</w:t>
      </w:r>
      <w:bookmarkEnd w:id="202"/>
      <w:bookmarkEnd w:id="203"/>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204" w:name="_Toc106364535"/>
      <w:bookmarkStart w:id="205" w:name="_Toc193472504"/>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204"/>
      <w:bookmarkEnd w:id="205"/>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206" w:name="_Toc106364536"/>
      <w:bookmarkStart w:id="207" w:name="_Toc193472505"/>
      <w:r w:rsidRPr="005B29E9">
        <w:rPr>
          <w:lang w:eastAsia="zh-CN"/>
        </w:rPr>
        <w:t>6.3.5.3</w:t>
      </w:r>
      <w:r w:rsidRPr="005B29E9">
        <w:rPr>
          <w:lang w:eastAsia="zh-CN"/>
        </w:rPr>
        <w:tab/>
        <w:t>Integrity protection of DCR</w:t>
      </w:r>
      <w:bookmarkEnd w:id="206"/>
      <w:bookmarkEnd w:id="207"/>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208"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208"/>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209" w:name="_Toc129959853"/>
      <w:bookmarkStart w:id="210" w:name="_Toc193472506"/>
      <w:r w:rsidRPr="005B29E9">
        <w:t>6.3.</w:t>
      </w:r>
      <w:r>
        <w:rPr>
          <w:lang w:eastAsia="zh-CN"/>
        </w:rPr>
        <w:t>6</w:t>
      </w:r>
      <w:r w:rsidRPr="005B29E9">
        <w:tab/>
      </w:r>
      <w:bookmarkEnd w:id="209"/>
      <w:r w:rsidRPr="0023482C">
        <w:t>Security for emergency service from 5G ProSe Remote UE via 5G ProSe UE-to-Network Relay</w:t>
      </w:r>
      <w:bookmarkEnd w:id="210"/>
    </w:p>
    <w:p w14:paraId="1BB13993" w14:textId="23CA2C0A" w:rsidR="00F743DB" w:rsidRPr="005B29E9" w:rsidRDefault="00F743DB" w:rsidP="00F743DB">
      <w:pPr>
        <w:pStyle w:val="Heading4"/>
      </w:pPr>
      <w:bookmarkStart w:id="211" w:name="_Toc193472507"/>
      <w:bookmarkStart w:id="212" w:name="_Toc122102890"/>
      <w:r w:rsidRPr="005B29E9">
        <w:t>6.</w:t>
      </w:r>
      <w:r>
        <w:t>3</w:t>
      </w:r>
      <w:r w:rsidRPr="005B29E9">
        <w:t>.</w:t>
      </w:r>
      <w:r>
        <w:t>6.</w:t>
      </w:r>
      <w:r w:rsidRPr="005B29E9">
        <w:t>1</w:t>
      </w:r>
      <w:r w:rsidRPr="005B29E9">
        <w:tab/>
        <w:t>General</w:t>
      </w:r>
      <w:bookmarkEnd w:id="211"/>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213" w:name="_Toc193472508"/>
      <w:r w:rsidRPr="005B29E9">
        <w:t>6.</w:t>
      </w:r>
      <w:r>
        <w:t>3.6</w:t>
      </w:r>
      <w:r w:rsidRPr="005B29E9">
        <w:t>.</w:t>
      </w:r>
      <w:r w:rsidRPr="005B29E9">
        <w:rPr>
          <w:rFonts w:hint="eastAsia"/>
          <w:lang w:eastAsia="zh-CN"/>
        </w:rPr>
        <w:t>2</w:t>
      </w:r>
      <w:r w:rsidRPr="005B29E9">
        <w:tab/>
        <w:t>Security requirements</w:t>
      </w:r>
      <w:bookmarkEnd w:id="213"/>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214" w:name="_Toc193472509"/>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214"/>
    </w:p>
    <w:p w14:paraId="290DD012" w14:textId="3685CA46" w:rsidR="00F743DB" w:rsidRPr="005B29E9" w:rsidRDefault="00F743DB" w:rsidP="00F743DB">
      <w:pPr>
        <w:pStyle w:val="Heading5"/>
        <w:rPr>
          <w:lang w:eastAsia="zh-CN"/>
        </w:rPr>
      </w:pPr>
      <w:bookmarkStart w:id="215" w:name="_Toc193472510"/>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215"/>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216" w:name="_Toc193472511"/>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216"/>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8" type="#_x0000_t75" style="width:507.75pt;height:354.75pt" o:ole="">
            <v:imagedata r:id="rId34" o:title=""/>
          </v:shape>
          <o:OLEObject Type="Embed" ProgID="Visio.Drawing.15" ShapeID="_x0000_i1038" DrawAspect="Content" ObjectID="_1804408894" r:id="rId35"/>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06D3A0E8"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00D362AE" w:rsidRPr="00D362AE">
        <w:t>2</w:t>
      </w:r>
      <w:r w:rsidRPr="000D3177">
        <w:t xml:space="preserve">. </w:t>
      </w:r>
    </w:p>
    <w:p w14:paraId="33D26A1C" w14:textId="77DB0C37"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r w:rsidR="002A2F4F" w:rsidRPr="002A2F4F">
        <w:t xml:space="preserve">the 5G ProSe Remote UE in the </w:t>
      </w:r>
      <w:r w:rsidRPr="000D3177">
        <w:t xml:space="preserve">Direct Communication Request, the 5G ProSe UE-to-Network Relay sends a Remote Identity Request message to the 5G ProSe Remote UE to retrieve the PEI based on the regulation and the operator policy. </w:t>
      </w:r>
    </w:p>
    <w:p w14:paraId="2A3D7B0E" w14:textId="54286F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 xml:space="preserve">Remote UE receives a Remote Identity Request message from the 5G ProSe </w:t>
      </w:r>
      <w:r w:rsidR="002A2F4F" w:rsidRPr="002A2F4F">
        <w:t>UE-to-Network relay</w:t>
      </w:r>
      <w:r w:rsidRPr="000D3177">
        <w:t>, then the 5G ProSe</w:t>
      </w:r>
      <w:r w:rsidRPr="000D3177">
        <w:rPr>
          <w:rFonts w:hint="eastAsia"/>
        </w:rPr>
        <w:t xml:space="preserve"> </w:t>
      </w:r>
      <w:r w:rsidRPr="000D3177">
        <w:t>Remote UE sends a Remote Identity Response message including its PEI to the 5G ProSe UE-to-network relay</w:t>
      </w:r>
      <w:r w:rsidR="002A2F4F" w:rsidRPr="000D3177">
        <w:t xml:space="preserve"> if, and only if, the 5G ProSe Remote UE has sent an Emergency RSC in step 2</w:t>
      </w:r>
      <w:r w:rsidRPr="000D3177">
        <w:t>. The 5G ProSe UE-to-network relay shall store the PEI.</w:t>
      </w:r>
    </w:p>
    <w:bookmarkEnd w:id="212"/>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53D62FB6"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E61165C" w14:textId="5AF13594"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00D362AE" w:rsidRPr="00D362AE">
        <w:t>.</w:t>
      </w:r>
      <w:r>
        <w:t xml:space="preserve"> </w:t>
      </w:r>
      <w:r w:rsidR="00D362AE"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217" w:name="_Toc193472512"/>
      <w:r w:rsidRPr="005B29E9">
        <w:t>6.3.</w:t>
      </w:r>
      <w:r>
        <w:rPr>
          <w:lang w:eastAsia="zh-CN"/>
        </w:rPr>
        <w:t>7</w:t>
      </w:r>
      <w:r w:rsidRPr="005B29E9">
        <w:tab/>
      </w:r>
      <w:r w:rsidRPr="00CD32E6">
        <w:t>Security mechanism selection in path switching between two 5G ProSe UE-to-Network Relays</w:t>
      </w:r>
      <w:bookmarkEnd w:id="217"/>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rPr>
          <w:lang w:eastAsia="zh-CN"/>
        </w:rPr>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265FD7D4" w14:textId="20C13A13" w:rsidR="008B168F" w:rsidRPr="008B168F" w:rsidRDefault="008B168F" w:rsidP="008B168F">
      <w:pPr>
        <w:pStyle w:val="Heading3"/>
      </w:pPr>
      <w:bookmarkStart w:id="218" w:name="_Toc193472513"/>
      <w:r w:rsidRPr="005B29E9">
        <w:t>6.</w:t>
      </w:r>
      <w:r>
        <w:rPr>
          <w:lang w:eastAsia="zh-CN"/>
        </w:rPr>
        <w:t>3</w:t>
      </w:r>
      <w:r w:rsidRPr="005B29E9">
        <w:t>.</w:t>
      </w:r>
      <w:r w:rsidRPr="008B168F">
        <w:t>8</w:t>
      </w:r>
      <w:r w:rsidRPr="008B168F">
        <w:tab/>
      </w:r>
      <w:r w:rsidRPr="008B168F">
        <w:rPr>
          <w:rFonts w:hint="eastAsia"/>
        </w:rPr>
        <w:t xml:space="preserve">Security for </w:t>
      </w:r>
      <w:r w:rsidRPr="008B168F">
        <w:t>5G ProSe Communication via 5G ProSe Multi-hop UE</w:t>
      </w:r>
      <w:r w:rsidRPr="008B168F">
        <w:noBreakHyphen/>
        <w:t>to-Network Relay</w:t>
      </w:r>
      <w:bookmarkEnd w:id="218"/>
      <w:r w:rsidRPr="008B168F">
        <w:t xml:space="preserve"> </w:t>
      </w:r>
    </w:p>
    <w:p w14:paraId="45E7B3A3" w14:textId="77777777" w:rsidR="008B168F" w:rsidRPr="008B168F" w:rsidRDefault="008B168F" w:rsidP="008B168F">
      <w:r w:rsidRPr="008B168F">
        <w:t xml:space="preserve">This clause describes the security requirements and the procedures for 5G ProSe multi-hop UE-to-Network Relay communication defined in TS 23.304 [2]. </w:t>
      </w:r>
    </w:p>
    <w:p w14:paraId="64E342F6" w14:textId="5EEE6F31" w:rsidR="008B168F" w:rsidRPr="008B168F" w:rsidRDefault="008B168F" w:rsidP="008B168F">
      <w:pPr>
        <w:pStyle w:val="Heading4"/>
      </w:pPr>
      <w:bookmarkStart w:id="219" w:name="_Toc193472514"/>
      <w:r w:rsidRPr="008B168F">
        <w:t>6.3.8.1</w:t>
      </w:r>
      <w:r w:rsidRPr="008B168F">
        <w:tab/>
        <w:t>Security requirements</w:t>
      </w:r>
      <w:bookmarkEnd w:id="219"/>
    </w:p>
    <w:p w14:paraId="7D8CD3E5" w14:textId="77777777" w:rsidR="008B168F" w:rsidRPr="008B168F" w:rsidRDefault="008B168F" w:rsidP="008B168F">
      <w:pPr>
        <w:rPr>
          <w:lang w:eastAsia="zh-CN"/>
        </w:rPr>
      </w:pPr>
      <w:r w:rsidRPr="008B168F">
        <w:rPr>
          <w:rFonts w:hint="eastAsia"/>
          <w:lang w:eastAsia="zh-CN"/>
        </w:rPr>
        <w:t>T</w:t>
      </w:r>
      <w:r w:rsidRPr="008B168F">
        <w:rPr>
          <w:lang w:eastAsia="zh-CN"/>
        </w:rPr>
        <w:t>he following security requirements apply to 5G ProSe multi-hop UE-to-Network Relay:</w:t>
      </w:r>
    </w:p>
    <w:p w14:paraId="1EA9F40D" w14:textId="77777777" w:rsidR="008B168F" w:rsidRPr="008B168F" w:rsidRDefault="008B168F" w:rsidP="008B168F">
      <w:pPr>
        <w:pStyle w:val="B10"/>
        <w:rPr>
          <w:lang w:eastAsia="zh-CN"/>
        </w:rPr>
      </w:pPr>
      <w:r w:rsidRPr="008B168F">
        <w:t>-</w:t>
      </w:r>
      <w:r w:rsidRPr="008B168F">
        <w:tab/>
        <w:t xml:space="preserve">The 5G </w:t>
      </w:r>
      <w:r w:rsidRPr="008B168F">
        <w:rPr>
          <w:rFonts w:hint="eastAsia"/>
          <w:lang w:eastAsia="zh-CN"/>
        </w:rPr>
        <w:t>S</w:t>
      </w:r>
      <w:r w:rsidRPr="008B168F">
        <w:t xml:space="preserve">ystem shall support the authorization and authorisation of the UEs involving in the 5G ProSe multi-hop UE-to-Network </w:t>
      </w:r>
      <w:r w:rsidRPr="008B168F">
        <w:rPr>
          <w:lang w:eastAsia="zh-CN"/>
        </w:rPr>
        <w:t>Relay communication</w:t>
      </w:r>
      <w:r w:rsidRPr="008B168F">
        <w:t>.</w:t>
      </w:r>
    </w:p>
    <w:p w14:paraId="790453F0" w14:textId="77777777" w:rsidR="008B168F" w:rsidRPr="008B168F" w:rsidRDefault="008B168F" w:rsidP="008B168F">
      <w:pPr>
        <w:pStyle w:val="B10"/>
      </w:pPr>
      <w:r w:rsidRPr="008B168F">
        <w:t>-</w:t>
      </w:r>
      <w:r w:rsidRPr="008B168F">
        <w:tab/>
        <w:t xml:space="preserve">The 5G </w:t>
      </w:r>
      <w:r w:rsidRPr="008B168F">
        <w:rPr>
          <w:rFonts w:hint="eastAsia"/>
          <w:lang w:eastAsia="zh-CN"/>
        </w:rPr>
        <w:t>S</w:t>
      </w:r>
      <w:r w:rsidRPr="008B168F">
        <w:t>ystem shall support c</w:t>
      </w:r>
      <w:r w:rsidRPr="008B168F">
        <w:rPr>
          <w:lang w:eastAsia="zh-CN"/>
        </w:rPr>
        <w:t xml:space="preserve">onfidentiality protection, integrity protection, and replay protection of the messages </w:t>
      </w:r>
      <w:r w:rsidRPr="008B168F">
        <w:t xml:space="preserve">in the 5G ProSe multi-hop UE-to-Network </w:t>
      </w:r>
      <w:r w:rsidRPr="008B168F">
        <w:rPr>
          <w:lang w:eastAsia="zh-CN"/>
        </w:rPr>
        <w:t>Relay communication sceanrio</w:t>
      </w:r>
      <w:r w:rsidRPr="008B168F">
        <w:t>.</w:t>
      </w:r>
    </w:p>
    <w:p w14:paraId="36150763" w14:textId="77777777" w:rsidR="008B168F" w:rsidRPr="008B168F" w:rsidRDefault="008B168F" w:rsidP="008B168F">
      <w:pPr>
        <w:pStyle w:val="B10"/>
        <w:rPr>
          <w:noProof/>
        </w:rPr>
      </w:pPr>
      <w:r w:rsidRPr="008B168F">
        <w:rPr>
          <w:lang w:eastAsia="zh-CN"/>
        </w:rPr>
        <w:t>-</w:t>
      </w:r>
      <w:r w:rsidRPr="008B168F">
        <w:rPr>
          <w:lang w:eastAsia="zh-CN"/>
        </w:rPr>
        <w:tab/>
        <w:t>The 5G System shall provide means for mitigating trackability and linkability attacks on UEs involving in</w:t>
      </w:r>
      <w:r w:rsidRPr="008B168F">
        <w:t xml:space="preserve"> the 5G ProSe multi-hop UE-to-Network </w:t>
      </w:r>
      <w:r w:rsidRPr="008B168F">
        <w:rPr>
          <w:lang w:eastAsia="zh-CN"/>
        </w:rPr>
        <w:t>Relay communication.</w:t>
      </w:r>
    </w:p>
    <w:p w14:paraId="5FC93BB4" w14:textId="79FF8F50" w:rsidR="008B168F" w:rsidRPr="008B168F" w:rsidRDefault="008B168F" w:rsidP="008B168F">
      <w:pPr>
        <w:pStyle w:val="Heading4"/>
        <w:rPr>
          <w:rFonts w:eastAsia="SimSun"/>
        </w:rPr>
      </w:pPr>
      <w:bookmarkStart w:id="220" w:name="_Toc193472515"/>
      <w:r w:rsidRPr="008B168F">
        <w:t>6.3.8.2</w:t>
      </w:r>
      <w:r w:rsidRPr="008B168F">
        <w:tab/>
        <w:t xml:space="preserve">Security </w:t>
      </w:r>
      <w:r w:rsidRPr="008B168F">
        <w:rPr>
          <w:rFonts w:hint="eastAsia"/>
          <w:lang w:eastAsia="zh-CN"/>
        </w:rPr>
        <w:t>procedure</w:t>
      </w:r>
      <w:r w:rsidRPr="008B168F">
        <w:rPr>
          <w:rFonts w:eastAsia="SimSun"/>
        </w:rPr>
        <w:t xml:space="preserve"> for 5G ProSe </w:t>
      </w:r>
      <w:r w:rsidRPr="008B168F">
        <w:t xml:space="preserve">Multi-hop </w:t>
      </w:r>
      <w:r w:rsidRPr="008B168F">
        <w:rPr>
          <w:rFonts w:eastAsia="SimSun"/>
        </w:rPr>
        <w:t>UE-to-Network Relay communication</w:t>
      </w:r>
      <w:bookmarkEnd w:id="220"/>
    </w:p>
    <w:p w14:paraId="460440F5" w14:textId="77777777" w:rsidR="008B168F" w:rsidRPr="008B168F" w:rsidRDefault="008B168F" w:rsidP="008B168F">
      <w:pPr>
        <w:rPr>
          <w:rFonts w:eastAsia="SimSun"/>
        </w:rPr>
      </w:pPr>
      <w:r w:rsidRPr="008B168F">
        <w:rPr>
          <w:rFonts w:eastAsia="SimSun" w:hint="eastAsia"/>
          <w:lang w:eastAsia="zh-CN"/>
        </w:rPr>
        <w:t>Th</w:t>
      </w:r>
      <w:r w:rsidRPr="008B168F">
        <w:rPr>
          <w:rFonts w:eastAsia="SimSun"/>
          <w:lang w:eastAsia="zh-CN"/>
        </w:rPr>
        <w:t xml:space="preserve">e security procedure for </w:t>
      </w:r>
      <w:r w:rsidRPr="008B168F">
        <w:rPr>
          <w:rFonts w:eastAsia="SimSun"/>
        </w:rPr>
        <w:t>5G ProSe Multi-hop UE-to-Network Relay communication includes the PC5 security establishment procedures between Remote UE and Intermediate UE-to-Network Relay, between Intermediate UE-to-Network Relays, and between Intermediate UE-to-Network Relay and UE-to-Network Relay.</w:t>
      </w:r>
    </w:p>
    <w:p w14:paraId="2C3CC54E" w14:textId="6FC775C1" w:rsidR="008B168F" w:rsidRPr="008B168F" w:rsidRDefault="008B168F" w:rsidP="008B168F">
      <w:pPr>
        <w:pStyle w:val="Heading5"/>
      </w:pPr>
      <w:bookmarkStart w:id="221" w:name="_Toc193472516"/>
      <w:r w:rsidRPr="008B168F">
        <w:t>6.3.8.2.1</w:t>
      </w:r>
      <w:r w:rsidRPr="008B168F">
        <w:tab/>
        <w:t>Security procedure over Control Plane with multi-hop UE-to-Network Relay discovery with Model A</w:t>
      </w:r>
      <w:bookmarkEnd w:id="221"/>
    </w:p>
    <w:p w14:paraId="326A140F" w14:textId="77777777" w:rsidR="008B168F" w:rsidRPr="008B168F" w:rsidRDefault="008B168F" w:rsidP="008B168F">
      <w:pPr>
        <w:jc w:val="center"/>
      </w:pPr>
      <w:r w:rsidRPr="008B168F">
        <w:rPr>
          <w:lang w:val="zh-CN"/>
        </w:rPr>
        <w:object w:dxaOrig="9636" w:dyaOrig="4224" w14:anchorId="462F597E">
          <v:shape id="_x0000_i1039" type="#_x0000_t75" alt="" style="width:483pt;height:210.75pt" o:ole="">
            <v:imagedata r:id="rId36" o:title=""/>
          </v:shape>
          <o:OLEObject Type="Embed" ProgID="Visio.Drawing.15" ShapeID="_x0000_i1039" DrawAspect="Content" ObjectID="_1804408895" r:id="rId37"/>
        </w:object>
      </w:r>
    </w:p>
    <w:p w14:paraId="2A904B4F" w14:textId="1BCF850E" w:rsidR="008B168F" w:rsidRPr="008B168F" w:rsidRDefault="008B168F" w:rsidP="008B168F">
      <w:pPr>
        <w:pStyle w:val="TF"/>
      </w:pPr>
      <w:r w:rsidRPr="008B168F">
        <w:t>Figure 6.</w:t>
      </w:r>
      <w:r w:rsidRPr="008B168F">
        <w:rPr>
          <w:lang w:eastAsia="zh-CN"/>
        </w:rPr>
        <w:t>3</w:t>
      </w:r>
      <w:r w:rsidRPr="008B168F">
        <w:t xml:space="preserve">.8.2.1-1: Security procedure over Control Plane for multi-hop UE-to-Network Relay communication when multi-hop UE-to-Network Relay discovery with Model A is used </w:t>
      </w:r>
    </w:p>
    <w:p w14:paraId="7CA5D097" w14:textId="77777777" w:rsidR="008B168F" w:rsidRPr="008B168F" w:rsidRDefault="008B168F" w:rsidP="008B168F">
      <w:pPr>
        <w:pStyle w:val="B10"/>
      </w:pPr>
      <w:r w:rsidRPr="008B168F">
        <w:t>0.</w:t>
      </w:r>
      <w:r w:rsidRPr="008B168F">
        <w:tab/>
        <w:t xml:space="preserve">The 5G ProSe Remote UE, Intermediate UE-to-Network Relay, and 5G ProSe UE-to-Network Relay are provisioned with the discovery security materials associated with an RSC based on the procedure specified in clause 6.1.3.2. </w:t>
      </w:r>
    </w:p>
    <w:p w14:paraId="00402838" w14:textId="77777777" w:rsidR="008B168F" w:rsidRPr="008B168F" w:rsidRDefault="008B168F" w:rsidP="008B168F">
      <w:pPr>
        <w:pStyle w:val="B10"/>
      </w:pPr>
      <w:r w:rsidRPr="008B168F">
        <w:t>1a.</w:t>
      </w:r>
      <w:r w:rsidRPr="008B168F">
        <w:tab/>
        <w:t xml:space="preserve">The UEs are discovered using multi-hop UE-to-Network Relay discovery with model A procedure, the 5G ProSe Intermediate UE-to-Network Relay receives an Announcement message from 5G ProSe UE-to-Network Relay or the upstream 5G ProSe Intermediate UE-to-Network Relay. </w:t>
      </w:r>
    </w:p>
    <w:p w14:paraId="3853AD75" w14:textId="77777777" w:rsidR="008B168F" w:rsidRPr="008B168F" w:rsidRDefault="008B168F" w:rsidP="008B168F">
      <w:pPr>
        <w:pStyle w:val="B10"/>
      </w:pPr>
      <w:r w:rsidRPr="008B168F">
        <w:t>1b.</w:t>
      </w:r>
      <w:r w:rsidRPr="008B168F">
        <w:tab/>
        <w:t>If the Intermediate UE-to-Network Relay does not have an existing PC5 link with the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when it successfully processes the Announcement message, the Intermediate UE-to-Network Relay establishes a PC5 link with the 5G ProSe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using </w:t>
      </w:r>
      <w:r w:rsidRPr="008B168F">
        <w:rPr>
          <w:rFonts w:hint="eastAsia"/>
          <w:lang w:eastAsia="zh-CN"/>
        </w:rPr>
        <w:t>the</w:t>
      </w:r>
      <w:r w:rsidRPr="008B168F">
        <w:t xml:space="preserve"> security procedures over Control Plane as specified in clause 6.3.3.3.</w:t>
      </w:r>
    </w:p>
    <w:p w14:paraId="7D32356C" w14:textId="77777777" w:rsidR="008B168F" w:rsidRPr="008B168F" w:rsidRDefault="008B168F" w:rsidP="008B168F">
      <w:pPr>
        <w:pStyle w:val="B10"/>
      </w:pPr>
      <w:r w:rsidRPr="008B168F">
        <w:rPr>
          <w:rFonts w:eastAsia="Malgun Gothic"/>
          <w:lang w:eastAsia="ko-KR"/>
        </w:rPr>
        <w:t>1c.</w:t>
      </w:r>
      <w:r w:rsidRPr="008B168F">
        <w:rPr>
          <w:rFonts w:eastAsia="Malgun Gothic"/>
          <w:lang w:eastAsia="ko-KR"/>
        </w:rPr>
        <w:tab/>
        <w:t xml:space="preserve">Once the PC5 link is established between the upstream Intermediate UE-to-Network Relay or the 5G ProSe UE-to-Network Relay, the Intermediate UE-to-Network </w:t>
      </w:r>
      <w:r w:rsidRPr="008B168F">
        <w:rPr>
          <w:rFonts w:eastAsia="Malgun Gothic" w:hint="eastAsia"/>
          <w:lang w:eastAsia="ko-KR"/>
        </w:rPr>
        <w:t>updates the Announcement message</w:t>
      </w:r>
      <w:r w:rsidRPr="008B168F">
        <w:rPr>
          <w:rFonts w:eastAsia="Malgun Gothic"/>
          <w:lang w:eastAsia="ko-KR"/>
        </w:rPr>
        <w:t xml:space="preserve"> as specified in </w:t>
      </w:r>
      <w:r w:rsidRPr="008B168F">
        <w:t>clause 6.3.2.5.2 of TS 23.304 [2]</w:t>
      </w:r>
      <w:r w:rsidRPr="008B168F">
        <w:rPr>
          <w:rFonts w:eastAsia="Malgun Gothic"/>
          <w:lang w:eastAsia="ko-KR"/>
        </w:rPr>
        <w:t>,</w:t>
      </w:r>
      <w:r w:rsidRPr="008B168F">
        <w:rPr>
          <w:rFonts w:eastAsia="Malgun Gothic" w:hint="eastAsia"/>
          <w:lang w:eastAsia="ko-KR"/>
        </w:rPr>
        <w:t xml:space="preserve"> protects</w:t>
      </w:r>
      <w:r w:rsidRPr="008B168F">
        <w:rPr>
          <w:rFonts w:eastAsia="Malgun Gothic"/>
          <w:lang w:eastAsia="ko-KR"/>
        </w:rPr>
        <w:t xml:space="preserve"> and sends</w:t>
      </w:r>
      <w:r w:rsidRPr="008B168F">
        <w:rPr>
          <w:rFonts w:eastAsia="Malgun Gothic" w:hint="eastAsia"/>
          <w:lang w:eastAsia="ko-KR"/>
        </w:rPr>
        <w:t xml:space="preserve"> the updated </w:t>
      </w:r>
      <w:r w:rsidRPr="008B168F">
        <w:rPr>
          <w:rFonts w:eastAsia="Malgun Gothic"/>
          <w:lang w:eastAsia="ko-KR"/>
        </w:rPr>
        <w:t xml:space="preserve">Announcement </w:t>
      </w:r>
      <w:r w:rsidRPr="008B168F">
        <w:rPr>
          <w:rFonts w:eastAsia="Malgun Gothic" w:hint="eastAsia"/>
          <w:lang w:eastAsia="ko-KR"/>
        </w:rPr>
        <w:t>message</w:t>
      </w:r>
      <w:r w:rsidRPr="008B168F">
        <w:rPr>
          <w:rFonts w:eastAsia="Malgun Gothic"/>
          <w:lang w:eastAsia="ko-KR"/>
        </w:rPr>
        <w:t>.</w:t>
      </w:r>
    </w:p>
    <w:p w14:paraId="0A38693F" w14:textId="61921655" w:rsidR="008B168F" w:rsidRPr="008B168F" w:rsidRDefault="008B168F" w:rsidP="008B168F">
      <w:pPr>
        <w:pStyle w:val="B10"/>
      </w:pPr>
      <w:r w:rsidRPr="008B168F">
        <w:t>2.</w:t>
      </w:r>
      <w:r w:rsidRPr="008B168F">
        <w:tab/>
        <w:t>After the multi-hop Relay discovery procedure, the Remote UE initiate a Direct Communication Request (DCR) message to request the security establishment between the intermediate relay at the next hop (denoted as the Intermediate UE-to-Network Relay-A), including the RSC, CP-PRUK ID or SUCI of the Remote UE as defined in clause 6.3.3.3.</w:t>
      </w:r>
    </w:p>
    <w:p w14:paraId="312A56DA" w14:textId="3C6FAEF2" w:rsidR="008B168F" w:rsidRPr="008B168F" w:rsidRDefault="008B168F" w:rsidP="008B168F">
      <w:pPr>
        <w:pStyle w:val="B10"/>
        <w:ind w:leftChars="142" w:left="566" w:hangingChars="141" w:hanging="282"/>
      </w:pPr>
      <w:r w:rsidRPr="008B168F">
        <w:t xml:space="preserve">3. </w:t>
      </w:r>
      <w:r w:rsidRPr="008B168F">
        <w:tab/>
        <w:t>The Intermediate UE-to-Network Relay-A uses the protected PC5 link established in step 1b to send the parameters in the DCR to the network. Based on the steps 3-13 of 6.3.3.3.2, the Intermediate UE-to-Network Relay-A interacts with the network, in order to get the K</w:t>
      </w:r>
      <w:r w:rsidRPr="008B168F">
        <w:rPr>
          <w:vertAlign w:val="subscript"/>
        </w:rPr>
        <w:t>NR_ProSe</w:t>
      </w:r>
      <w:r w:rsidRPr="008B168F">
        <w:t xml:space="preserve"> and freshness parameter to set up a secure connection with the Remote UE. </w:t>
      </w:r>
    </w:p>
    <w:p w14:paraId="4052AF2E" w14:textId="77777777" w:rsidR="008B168F" w:rsidRPr="008B168F" w:rsidRDefault="008B168F" w:rsidP="008B168F">
      <w:pPr>
        <w:ind w:leftChars="282" w:left="565" w:hanging="1"/>
      </w:pPr>
      <w:r w:rsidRPr="008B168F">
        <w:rPr>
          <w:lang w:eastAsia="zh-CN"/>
        </w:rPr>
        <w:t xml:space="preserve">If Layer-3 connection is setup, the Intermediate UE-to-Network Relay-A sends/receives </w:t>
      </w:r>
      <w:r w:rsidRPr="008B168F">
        <w:rPr>
          <w:rFonts w:hint="eastAsia"/>
          <w:lang w:eastAsia="zh-CN"/>
        </w:rPr>
        <w:t>the</w:t>
      </w:r>
      <w:r w:rsidRPr="008B168F">
        <w:rPr>
          <w:lang w:eastAsia="zh-CN"/>
        </w:rPr>
        <w:t xml:space="preserve"> Intermediate key request/response to the UE-to-Network Relay who forwards/receives the request/response over its own NAS connection to the UE-to-Network Relay’s AMF.  </w:t>
      </w:r>
    </w:p>
    <w:p w14:paraId="3F174437" w14:textId="23E7EA6F" w:rsidR="008B168F" w:rsidRPr="008B168F" w:rsidRDefault="008B168F" w:rsidP="008B168F">
      <w:pPr>
        <w:pStyle w:val="Heading5"/>
      </w:pPr>
      <w:bookmarkStart w:id="222" w:name="_Toc193472517"/>
      <w:r w:rsidRPr="008B168F">
        <w:t>6.3.8.2.2</w:t>
      </w:r>
      <w:r w:rsidRPr="008B168F">
        <w:tab/>
        <w:t>Security procedure over Control Plane with multi-hop UE-to-Network Relay discovery with Model B</w:t>
      </w:r>
      <w:bookmarkEnd w:id="222"/>
    </w:p>
    <w:p w14:paraId="7AA0B6E9" w14:textId="77777777" w:rsidR="008B168F" w:rsidRPr="008B168F" w:rsidRDefault="008B168F" w:rsidP="008B168F">
      <w:pPr>
        <w:jc w:val="center"/>
      </w:pPr>
      <w:r w:rsidRPr="008B168F">
        <w:rPr>
          <w:lang w:val="zh-CN"/>
        </w:rPr>
        <w:object w:dxaOrig="7968" w:dyaOrig="3912" w14:anchorId="2188FF4E">
          <v:shape id="_x0000_i1040" type="#_x0000_t75" alt="" style="width:396.75pt;height:195.75pt" o:ole="">
            <v:imagedata r:id="rId38" o:title=""/>
          </v:shape>
          <o:OLEObject Type="Embed" ProgID="Visio.Drawing.15" ShapeID="_x0000_i1040" DrawAspect="Content" ObjectID="_1804408896" r:id="rId39"/>
        </w:object>
      </w:r>
    </w:p>
    <w:p w14:paraId="02960D0C" w14:textId="39A0FF07" w:rsidR="008B168F" w:rsidRPr="008B168F" w:rsidRDefault="008B168F" w:rsidP="008B168F">
      <w:pPr>
        <w:pStyle w:val="TF"/>
      </w:pPr>
      <w:r w:rsidRPr="008B168F">
        <w:t>Figure 6.</w:t>
      </w:r>
      <w:r w:rsidRPr="008B168F">
        <w:rPr>
          <w:lang w:eastAsia="zh-CN"/>
        </w:rPr>
        <w:t>3</w:t>
      </w:r>
      <w:r w:rsidRPr="008B168F">
        <w:t xml:space="preserve">.8.2.2-1: Security procedure over Control Plane for multi-hop UE-to-Network Relay communication when multi-hop UE-to-Network Relay discovery with Model B is used </w:t>
      </w:r>
    </w:p>
    <w:p w14:paraId="517F3756" w14:textId="77777777" w:rsidR="008B168F" w:rsidRPr="008B168F" w:rsidRDefault="008B168F" w:rsidP="008B168F">
      <w:pPr>
        <w:pStyle w:val="B10"/>
      </w:pPr>
      <w:r w:rsidRPr="008B168F">
        <w:t>0.</w:t>
      </w:r>
      <w:r w:rsidRPr="008B168F">
        <w:tab/>
        <w:t xml:space="preserve">The 5G ProSe Remote UE, Intermediate UE-to-Network Relay, and 5G ProSe UE-to-Network Relay are provisioned with the discovery security materials associated with an RSC based on the procedure specified in clause 6.1.3.2. </w:t>
      </w:r>
    </w:p>
    <w:p w14:paraId="187ABE01" w14:textId="77777777" w:rsidR="008B168F" w:rsidRPr="008B168F" w:rsidRDefault="008B168F" w:rsidP="008B168F">
      <w:pPr>
        <w:pStyle w:val="B10"/>
      </w:pPr>
      <w:r w:rsidRPr="008B168F">
        <w:t>1.</w:t>
      </w:r>
      <w:r w:rsidRPr="008B168F">
        <w:tab/>
        <w:t>The 5G ProSe Remote UE performs a multi-hop UE-to-Network Relay discovery with Model B procedure with the Intermediate UE-to-Network Relay and 5G ProSe UE-to-Network Relay.</w:t>
      </w:r>
    </w:p>
    <w:p w14:paraId="37D7FC16" w14:textId="77777777" w:rsidR="008B168F" w:rsidRPr="008B168F" w:rsidRDefault="008B168F" w:rsidP="008B168F">
      <w:pPr>
        <w:pStyle w:val="B10"/>
      </w:pPr>
      <w:r w:rsidRPr="008B168F">
        <w:t>2.</w:t>
      </w:r>
      <w:r w:rsidRPr="008B168F">
        <w:tab/>
        <w:t>After the multi-hop Relay discovery procedure, the Remote UE initiate a Direct Communication Request (DCR) message to request the security establishment between the intermediate relay at the next hop (denoted as the Intermediate UE-to-Network Relay-A), including the RSC, CP-PRUK ID or SUCI of the Remote UE as defined in clause 6.3.3.3.</w:t>
      </w:r>
    </w:p>
    <w:p w14:paraId="73EEBC05" w14:textId="77777777" w:rsidR="008B168F" w:rsidRPr="008B168F" w:rsidRDefault="008B168F" w:rsidP="008B168F">
      <w:pPr>
        <w:pStyle w:val="B10"/>
      </w:pPr>
      <w:r w:rsidRPr="008B168F">
        <w:t xml:space="preserve">3. </w:t>
      </w:r>
      <w:r w:rsidRPr="008B168F">
        <w:tab/>
        <w:t xml:space="preserve">Upon received the DCR message, the Intermediate UE-to-Network Relay-A checks whether or not has an existing PC5 link with the UE-to-Network Relay or the upstream Intermediate UE-to-Network Relay, and the upstream Intermediate UE-to-Network Relay is in-coverage. </w:t>
      </w:r>
    </w:p>
    <w:p w14:paraId="28AFF877" w14:textId="77777777" w:rsidR="008B168F" w:rsidRPr="008B168F" w:rsidRDefault="008B168F" w:rsidP="008B168F">
      <w:pPr>
        <w:pStyle w:val="NO"/>
      </w:pPr>
      <w:r w:rsidRPr="008B168F">
        <w:t xml:space="preserve">NOTE 1: </w:t>
      </w:r>
      <w:r w:rsidRPr="008B168F">
        <w:tab/>
        <w:t>T</w:t>
      </w:r>
      <w:r w:rsidRPr="008B168F">
        <w:rPr>
          <w:lang w:eastAsia="zh-CN"/>
        </w:rPr>
        <w:t xml:space="preserve">he </w:t>
      </w:r>
      <w:r w:rsidRPr="008B168F">
        <w:t>upstream</w:t>
      </w:r>
      <w:r w:rsidRPr="008B168F">
        <w:rPr>
          <w:lang w:eastAsia="zh-CN"/>
        </w:rPr>
        <w:t xml:space="preserve"> Intermediate UE-to-Network Relay</w:t>
      </w:r>
      <w:r w:rsidRPr="008B168F">
        <w:t xml:space="preserve"> is considered in-coverage if it has a connection to the network.</w:t>
      </w:r>
    </w:p>
    <w:p w14:paraId="01DBAF65" w14:textId="77777777" w:rsidR="008B168F" w:rsidRPr="008B168F" w:rsidRDefault="008B168F" w:rsidP="008B168F">
      <w:pPr>
        <w:pStyle w:val="B10"/>
        <w:ind w:firstLine="0"/>
      </w:pPr>
      <w:r w:rsidRPr="008B168F">
        <w:t>If PC5 link is not established with the UE-to-Network Relay or the upstream Intermediate UE-to-Network Relay, the Intermediate UE-to-Network Relay-A plays the role of the Remote UE to establish secured link with the UE-to-Network Relay or with the upstream Intermediate UE-to-Network Relay, reusing the CP-based procedure as specified in the in clauses 6.3.3.3. The DCR in this step includes the RSC, CP-PRUK ID or SUCI of the Intermediate UE-to-Network Relay-A as defined in clause 6.3.3.3.</w:t>
      </w:r>
    </w:p>
    <w:p w14:paraId="63E47813" w14:textId="77777777" w:rsidR="008B168F" w:rsidRPr="008B168F" w:rsidRDefault="008B168F" w:rsidP="008B168F">
      <w:pPr>
        <w:ind w:left="568"/>
      </w:pPr>
      <w:r w:rsidRPr="008B168F">
        <w:t xml:space="preserve">Each of the Intermediate UE-to-Network Relay </w:t>
      </w:r>
      <w:r w:rsidRPr="008B168F">
        <w:rPr>
          <w:rFonts w:hint="eastAsia"/>
          <w:lang w:eastAsia="zh-CN"/>
        </w:rPr>
        <w:t>need</w:t>
      </w:r>
      <w:r w:rsidRPr="008B168F">
        <w:t xml:space="preserve">s to establish secured PC5 link with the upstream node (Intermediate UE-to-Network Relay or the UE-to-Network Relay) before it can serve the Remote UE, or the Intermediate UE-to-Network Relay acting the role of the Remote UE. </w:t>
      </w:r>
      <w:r w:rsidRPr="008B168F">
        <w:rPr>
          <w:rFonts w:hint="eastAsia"/>
          <w:lang w:eastAsia="zh-CN"/>
        </w:rPr>
        <w:t>T</w:t>
      </w:r>
      <w:r w:rsidRPr="008B168F">
        <w:t xml:space="preserve">he Intermediate </w:t>
      </w:r>
      <w:r w:rsidRPr="008B168F">
        <w:rPr>
          <w:rFonts w:hint="eastAsia"/>
          <w:lang w:eastAsia="zh-CN"/>
        </w:rPr>
        <w:t>UE-to-Network</w:t>
      </w:r>
      <w:r w:rsidRPr="008B168F">
        <w:t xml:space="preserve"> Relay’s UDM checks whether the Intermediate</w:t>
      </w:r>
      <w:r w:rsidRPr="008B168F">
        <w:rPr>
          <w:rFonts w:hint="eastAsia"/>
          <w:lang w:eastAsia="zh-CN"/>
        </w:rPr>
        <w:t xml:space="preserve"> UE-to-Network</w:t>
      </w:r>
      <w:r w:rsidRPr="008B168F">
        <w:rPr>
          <w:lang w:eastAsia="zh-CN"/>
        </w:rPr>
        <w:t xml:space="preserve"> </w:t>
      </w:r>
      <w:r w:rsidRPr="008B168F">
        <w:rPr>
          <w:rFonts w:hint="eastAsia"/>
          <w:lang w:eastAsia="zh-CN"/>
        </w:rPr>
        <w:t>Relay</w:t>
      </w:r>
      <w:r w:rsidRPr="008B168F">
        <w:t xml:space="preserve"> is authorised to offer multi-hop UE-to-Network relay service based on the RSC.</w:t>
      </w:r>
    </w:p>
    <w:p w14:paraId="4EDF6E8F" w14:textId="77777777" w:rsidR="008B168F" w:rsidRPr="008B168F" w:rsidRDefault="008B168F" w:rsidP="008B168F">
      <w:pPr>
        <w:pStyle w:val="B10"/>
        <w:ind w:leftChars="142" w:left="566" w:hangingChars="141" w:hanging="282"/>
      </w:pPr>
      <w:r w:rsidRPr="008B168F">
        <w:t xml:space="preserve">4. </w:t>
      </w:r>
      <w:r w:rsidRPr="008B168F">
        <w:tab/>
        <w:t>The Intermediate UE-to-Network Relay-A uses the protected PC5 link established in step 3 to send the parameters in the DCR in step 2 to the network. Based on the steps 3-13 of 6.3.3.3.2, the Intermediate UE-to-Network Relay-A interacts with the network, in order to get the K</w:t>
      </w:r>
      <w:r w:rsidRPr="008B168F">
        <w:rPr>
          <w:vertAlign w:val="subscript"/>
        </w:rPr>
        <w:t>NR_ProSe</w:t>
      </w:r>
      <w:r w:rsidRPr="008B168F">
        <w:t xml:space="preserve"> and freshness parameter to set up the connection with the Remote UE. </w:t>
      </w:r>
    </w:p>
    <w:p w14:paraId="6CA145E1" w14:textId="77777777" w:rsidR="008B168F" w:rsidRPr="008B168F" w:rsidRDefault="008B168F" w:rsidP="008B168F">
      <w:pPr>
        <w:ind w:leftChars="282" w:left="565" w:hanging="1"/>
      </w:pPr>
      <w:r w:rsidRPr="008B168F">
        <w:rPr>
          <w:lang w:eastAsia="zh-CN"/>
        </w:rPr>
        <w:t xml:space="preserve">If Layer-3 connection is setup, the Intermediate UE-to-Network Relay-A sends/receives </w:t>
      </w:r>
      <w:r w:rsidRPr="008B168F">
        <w:rPr>
          <w:rFonts w:hint="eastAsia"/>
          <w:lang w:eastAsia="zh-CN"/>
        </w:rPr>
        <w:t>the</w:t>
      </w:r>
      <w:r w:rsidRPr="008B168F">
        <w:rPr>
          <w:lang w:eastAsia="zh-CN"/>
        </w:rPr>
        <w:t xml:space="preserve"> Intermediate key request/response to the UE-to-Network Relay who forwards/receives the request/response over its own NAS connection to the UE-to-Network Relay’s AMF.  </w:t>
      </w:r>
    </w:p>
    <w:p w14:paraId="0202B217" w14:textId="77777777" w:rsidR="008B168F" w:rsidRPr="008B168F" w:rsidRDefault="008B168F" w:rsidP="008B168F">
      <w:pPr>
        <w:pStyle w:val="B10"/>
        <w:ind w:leftChars="142" w:left="566" w:hangingChars="141" w:hanging="282"/>
      </w:pPr>
      <w:r w:rsidRPr="008B168F">
        <w:t>5.</w:t>
      </w:r>
      <w:r w:rsidRPr="008B168F">
        <w:tab/>
        <w:t xml:space="preserve">The </w:t>
      </w:r>
      <w:r w:rsidRPr="008B168F">
        <w:rPr>
          <w:rFonts w:hint="eastAsia"/>
        </w:rPr>
        <w:t>Intermediate</w:t>
      </w:r>
      <w:r w:rsidRPr="008B168F">
        <w:t xml:space="preserve"> UE-to-Network Relay-A uses the K</w:t>
      </w:r>
      <w:r w:rsidRPr="008B168F">
        <w:rPr>
          <w:vertAlign w:val="subscript"/>
        </w:rPr>
        <w:t>NR_ProSe</w:t>
      </w:r>
      <w:r w:rsidRPr="008B168F">
        <w:t xml:space="preserve"> and freshness parameter to establish secure PC5 link with the Remote UE.</w:t>
      </w:r>
    </w:p>
    <w:p w14:paraId="3C76DED1" w14:textId="62DD82D6" w:rsidR="008B168F" w:rsidRPr="008B168F" w:rsidRDefault="008B168F" w:rsidP="008B168F">
      <w:pPr>
        <w:pStyle w:val="Heading5"/>
      </w:pPr>
      <w:bookmarkStart w:id="223" w:name="_Toc193472518"/>
      <w:r w:rsidRPr="008B168F">
        <w:t>6.3.8.2.3</w:t>
      </w:r>
      <w:r w:rsidRPr="008B168F">
        <w:tab/>
        <w:t>Security procedure over User Plane with multi-hop UE-to-Network Relay discovery with Model A</w:t>
      </w:r>
      <w:bookmarkEnd w:id="223"/>
    </w:p>
    <w:p w14:paraId="374ED630" w14:textId="7D4DB42E" w:rsidR="008B168F" w:rsidRPr="008B168F" w:rsidRDefault="008B168F" w:rsidP="008B168F">
      <w:pPr>
        <w:rPr>
          <w:rFonts w:eastAsia="Malgun Gothic"/>
        </w:rPr>
      </w:pPr>
      <w:r w:rsidRPr="008B168F">
        <w:t>The security procedure over User Plane for multi-hop UE-to-Network Relay communication when multi-hop UE-to-Network Relay discovery with Model A is used is shown in Figure 6.</w:t>
      </w:r>
      <w:r w:rsidRPr="008B168F">
        <w:rPr>
          <w:lang w:eastAsia="zh-CN"/>
        </w:rPr>
        <w:t>3.8</w:t>
      </w:r>
      <w:r w:rsidRPr="008B168F">
        <w:t>.2.3-1.</w:t>
      </w:r>
    </w:p>
    <w:p w14:paraId="667BCD3F" w14:textId="77777777" w:rsidR="008B168F" w:rsidRPr="008B168F" w:rsidRDefault="008B168F" w:rsidP="008B168F">
      <w:pPr>
        <w:pStyle w:val="TH"/>
      </w:pPr>
      <w:r w:rsidRPr="008B168F">
        <w:rPr>
          <w:lang w:val="zh-CN"/>
        </w:rPr>
        <w:object w:dxaOrig="6420" w:dyaOrig="2820" w14:anchorId="1FB72695">
          <v:shape id="_x0000_i1041" type="#_x0000_t75" style="width:318.75pt;height:139.5pt" o:ole="">
            <v:imagedata r:id="rId40" o:title=""/>
          </v:shape>
          <o:OLEObject Type="Embed" ProgID="Visio.Drawing.15" ShapeID="_x0000_i1041" DrawAspect="Content" ObjectID="_1804408897" r:id="rId41"/>
        </w:object>
      </w:r>
    </w:p>
    <w:p w14:paraId="367DD39D" w14:textId="5C8EE682" w:rsidR="008B168F" w:rsidRPr="008B168F" w:rsidRDefault="008B168F" w:rsidP="008B168F">
      <w:pPr>
        <w:pStyle w:val="TF"/>
      </w:pPr>
      <w:r w:rsidRPr="008B168F">
        <w:t>Figure 6.</w:t>
      </w:r>
      <w:r w:rsidRPr="008B168F">
        <w:rPr>
          <w:lang w:eastAsia="zh-CN"/>
        </w:rPr>
        <w:t>3</w:t>
      </w:r>
      <w:r w:rsidRPr="008B168F">
        <w:t xml:space="preserve">.8.2.3-1: Security procedure </w:t>
      </w:r>
      <w:r w:rsidRPr="008B168F">
        <w:rPr>
          <w:lang w:val="en-US"/>
        </w:rPr>
        <w:t>over User Plane</w:t>
      </w:r>
      <w:r w:rsidRPr="008B168F">
        <w:t xml:space="preserve"> for multi-hop UE-to-Network Relay communication when multi-hop UE-to-Network Relay discovery with Model A is used </w:t>
      </w:r>
    </w:p>
    <w:p w14:paraId="142BECD4" w14:textId="77777777" w:rsidR="008B168F" w:rsidRPr="008B168F" w:rsidRDefault="008B168F" w:rsidP="008B168F">
      <w:pPr>
        <w:pStyle w:val="B10"/>
      </w:pPr>
      <w:r w:rsidRPr="008B168F">
        <w:t>0.</w:t>
      </w:r>
      <w:r w:rsidRPr="008B168F">
        <w:tab/>
        <w:t>The 5G ProSe Remote UE, Intermediate UE-to-Network Relay, and 5G ProSe UE-to-Network Relay are provisioned with the discovery security materials associated with an RSC based on the procedure specified in clause 6.3. In addition, the 5G ProSe Remote UE and Intermediate UE-to-Network Relay are provisioned with UP-PRUK and UP-PRUK ID from 5G PKMF as specified in step 1 in clause 6.3.3.2.2.</w:t>
      </w:r>
    </w:p>
    <w:p w14:paraId="74293CBB" w14:textId="77777777" w:rsidR="008B168F" w:rsidRPr="008B168F" w:rsidRDefault="008B168F" w:rsidP="008B168F">
      <w:pPr>
        <w:pStyle w:val="B10"/>
      </w:pPr>
      <w:r w:rsidRPr="008B168F">
        <w:t>1a.</w:t>
      </w:r>
      <w:r w:rsidRPr="008B168F">
        <w:tab/>
        <w:t>During multi-hop UE-to-Network Relay discovery with model A procedure, the 5G ProSe UE-to-Network Relay broadcasts an Announcement message.</w:t>
      </w:r>
    </w:p>
    <w:p w14:paraId="6D0BC938" w14:textId="77777777" w:rsidR="008B168F" w:rsidRPr="008B168F" w:rsidRDefault="008B168F" w:rsidP="008B168F">
      <w:pPr>
        <w:pStyle w:val="B10"/>
      </w:pPr>
      <w:r w:rsidRPr="008B168F">
        <w:t>1b.</w:t>
      </w:r>
      <w:r w:rsidRPr="008B168F">
        <w:tab/>
        <w:t xml:space="preserve">If the Intermediate </w:t>
      </w:r>
      <w:bookmarkStart w:id="224" w:name="_Hlk166052219"/>
      <w:r w:rsidRPr="008B168F">
        <w:t xml:space="preserve">UE-to-Network Relay </w:t>
      </w:r>
      <w:bookmarkEnd w:id="224"/>
      <w:r w:rsidRPr="008B168F">
        <w:t>does not have an existing PC5 link with the 5G ProSe UE-to-Network Relay or an</w:t>
      </w:r>
      <w:r w:rsidRPr="008B168F">
        <w:rPr>
          <w:rFonts w:hint="eastAsia"/>
          <w:lang w:eastAsia="ko-KR"/>
        </w:rPr>
        <w:t xml:space="preserve"> </w:t>
      </w:r>
      <w:r w:rsidRPr="008B168F">
        <w:rPr>
          <w:rFonts w:eastAsia="Malgun Gothic"/>
          <w:lang w:eastAsia="ko-KR"/>
        </w:rPr>
        <w:t>upstream</w:t>
      </w:r>
      <w:r w:rsidRPr="008B168F">
        <w:t xml:space="preserve"> intermediate UE-to-Network relay when it receives a valid discovery message (i.e., Announcement message in discovery model A</w:t>
      </w:r>
      <w:r w:rsidRPr="008B168F">
        <w:rPr>
          <w:rFonts w:hint="eastAsia"/>
          <w:lang w:eastAsia="ko-KR"/>
        </w:rPr>
        <w:t>)</w:t>
      </w:r>
      <w:r w:rsidRPr="008B168F">
        <w:t>, the Intermediate UE-to-Network Relay shall establish a PC5 link with the 5G ProSe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based on the PC5 security establishment for 5G ProSe UE-to-Network relay communication over User Plane specified in clause 6.3.3.2.2.</w:t>
      </w:r>
    </w:p>
    <w:p w14:paraId="783349C6" w14:textId="77777777" w:rsidR="008B168F" w:rsidRPr="008B168F" w:rsidRDefault="008B168F" w:rsidP="008B168F">
      <w:pPr>
        <w:pStyle w:val="B10"/>
      </w:pPr>
      <w:r w:rsidRPr="008B168F">
        <w:t>1c</w:t>
      </w:r>
      <w:r w:rsidRPr="008B168F">
        <w:rPr>
          <w:rFonts w:eastAsia="Malgun Gothic"/>
          <w:lang w:eastAsia="ko-KR"/>
        </w:rPr>
        <w:t>.</w:t>
      </w:r>
      <w:r w:rsidRPr="008B168F">
        <w:rPr>
          <w:rFonts w:eastAsia="Malgun Gothic"/>
          <w:lang w:eastAsia="ko-KR"/>
        </w:rPr>
        <w:tab/>
        <w:t xml:space="preserve">Once the PC5 link is established between the Intermediate UE-to-Network Relay and the 5G ProSe UE-to-Network Relay, the Intermediate UE-to-Network shall </w:t>
      </w:r>
      <w:r w:rsidRPr="008B168F">
        <w:rPr>
          <w:rFonts w:eastAsia="Malgun Gothic" w:hint="eastAsia"/>
          <w:lang w:eastAsia="ko-KR"/>
        </w:rPr>
        <w:t>update the path information (e.g., hop count) in the Announcement message and protect the updated message. T</w:t>
      </w:r>
      <w:r w:rsidRPr="008B168F">
        <w:rPr>
          <w:rFonts w:eastAsia="Malgun Gothic"/>
          <w:lang w:eastAsia="ko-KR"/>
        </w:rPr>
        <w:t>h</w:t>
      </w:r>
      <w:r w:rsidRPr="008B168F">
        <w:rPr>
          <w:rFonts w:eastAsia="Malgun Gothic" w:hint="eastAsia"/>
          <w:lang w:eastAsia="ko-KR"/>
        </w:rPr>
        <w:t>en, the Intermediate UE-to-Network Relay broadcasts</w:t>
      </w:r>
      <w:r w:rsidRPr="008B168F">
        <w:rPr>
          <w:rFonts w:eastAsia="Malgun Gothic"/>
          <w:lang w:eastAsia="ko-KR"/>
        </w:rPr>
        <w:t xml:space="preserve"> the </w:t>
      </w:r>
      <w:r w:rsidRPr="008B168F">
        <w:rPr>
          <w:rFonts w:eastAsia="Malgun Gothic" w:hint="eastAsia"/>
          <w:lang w:eastAsia="ko-KR"/>
        </w:rPr>
        <w:t xml:space="preserve">protected </w:t>
      </w:r>
      <w:r w:rsidRPr="008B168F">
        <w:rPr>
          <w:rFonts w:eastAsia="Malgun Gothic"/>
          <w:lang w:eastAsia="ko-KR"/>
        </w:rPr>
        <w:t>Announcement message.</w:t>
      </w:r>
    </w:p>
    <w:p w14:paraId="62A22870" w14:textId="77777777" w:rsidR="008B168F" w:rsidRPr="008B168F" w:rsidRDefault="008B168F" w:rsidP="008B168F">
      <w:pPr>
        <w:pStyle w:val="B10"/>
      </w:pPr>
      <w:r w:rsidRPr="008B168F">
        <w:t>2.</w:t>
      </w:r>
      <w:r w:rsidRPr="008B168F">
        <w:tab/>
        <w:t>After multi-hop UE-to-Network Relay discovery, the 5G ProSe Remote UE shall establish a PC5 link with the upstream Intermediate UE-to-Network Relay based on the PC5 security establishment for 5G ProSe UE-to-Network relay communication over User Plane specified in clause 6.3.3.2.2 with the Intermediate UE-to-Network Relay taking the role of the 5G ProSe UE-to-Network Relay.</w:t>
      </w:r>
    </w:p>
    <w:p w14:paraId="01F6461B" w14:textId="77777777" w:rsidR="008B168F" w:rsidRPr="008B168F" w:rsidRDefault="008B168F" w:rsidP="008B168F">
      <w:pPr>
        <w:pStyle w:val="NO"/>
      </w:pPr>
      <w:r w:rsidRPr="008B168F">
        <w:t>NOTE 1: It is assumed that an Intermediate UE-to-Network Relay is able to access to the 5G PKMF of its HPLMN.</w:t>
      </w:r>
    </w:p>
    <w:p w14:paraId="5FEC1F1F" w14:textId="58FD7D46" w:rsidR="008B168F" w:rsidRPr="008B168F" w:rsidRDefault="008B168F" w:rsidP="008B168F">
      <w:pPr>
        <w:pStyle w:val="Heading5"/>
      </w:pPr>
      <w:bookmarkStart w:id="225" w:name="_Toc193472519"/>
      <w:r w:rsidRPr="008B168F">
        <w:t>6.3.8.2.4</w:t>
      </w:r>
      <w:r w:rsidRPr="008B168F">
        <w:tab/>
        <w:t>Security procedure over User Plane after multi-hop UE-to-Network Relay discovery with Model B</w:t>
      </w:r>
      <w:bookmarkEnd w:id="225"/>
    </w:p>
    <w:p w14:paraId="0072D3A4" w14:textId="7403CA5A" w:rsidR="008B168F" w:rsidRPr="008B168F" w:rsidRDefault="008B168F" w:rsidP="008B168F">
      <w:pPr>
        <w:rPr>
          <w:rFonts w:eastAsia="Malgun Gothic"/>
        </w:rPr>
      </w:pPr>
      <w:r w:rsidRPr="008B168F">
        <w:t>The security procedure for multi-hop UE-to-Network Relay communication when multi-hop UE-to-Network Relay discovery with Model B is used is shown in Figure 6.3.8.2.4-1.</w:t>
      </w:r>
    </w:p>
    <w:p w14:paraId="59A15FFC" w14:textId="77777777" w:rsidR="008B168F" w:rsidRPr="008B168F" w:rsidRDefault="008B168F" w:rsidP="008B168F">
      <w:pPr>
        <w:pStyle w:val="TH"/>
      </w:pPr>
      <w:r w:rsidRPr="008B168F">
        <w:rPr>
          <w:lang w:val="zh-CN"/>
        </w:rPr>
        <w:object w:dxaOrig="9468" w:dyaOrig="4644" w14:anchorId="504FF466">
          <v:shape id="_x0000_i1042" type="#_x0000_t75" style="width:473.25pt;height:231.75pt" o:ole="">
            <v:imagedata r:id="rId42" o:title=""/>
          </v:shape>
          <o:OLEObject Type="Embed" ProgID="Visio.Drawing.15" ShapeID="_x0000_i1042" DrawAspect="Content" ObjectID="_1804408898" r:id="rId43"/>
        </w:object>
      </w:r>
    </w:p>
    <w:p w14:paraId="502DE9DB" w14:textId="66580414" w:rsidR="008B168F" w:rsidRPr="008B168F" w:rsidRDefault="008B168F" w:rsidP="008B168F">
      <w:pPr>
        <w:pStyle w:val="TF"/>
      </w:pPr>
      <w:r w:rsidRPr="008B168F">
        <w:t xml:space="preserve">Figure 6.3.8.2.4-1: Security procedure over User Plane for multi-hop UE-to-Network Relay communication when multi-hop UE-to-Network Relay discovery with Model B is used </w:t>
      </w:r>
    </w:p>
    <w:p w14:paraId="0C716801" w14:textId="77777777" w:rsidR="008B168F" w:rsidRPr="008B168F" w:rsidRDefault="008B168F" w:rsidP="008B168F">
      <w:pPr>
        <w:pStyle w:val="B10"/>
      </w:pPr>
      <w:r w:rsidRPr="008B168F">
        <w:t>0.</w:t>
      </w:r>
      <w:r w:rsidRPr="008B168F">
        <w:tab/>
        <w:t>The 5G ProSe Remote UE, Intermediate UE-to-Network Relay, and 5G ProSe UE-to-Network Relay are provisioned with the discovery security materials associated with an RSC based on the procedure specified in clause 6.3. In addition, the 5G ProSe Remote UE and Intermediate UE-to-Network Relay are provisioned with UP-PRUK and UP-PRUK ID from 5G PKMF as specified in step 1 in clause 6.3.3.2.2.</w:t>
      </w:r>
    </w:p>
    <w:p w14:paraId="75AFAD73" w14:textId="77777777" w:rsidR="008B168F" w:rsidRPr="008B168F" w:rsidRDefault="008B168F" w:rsidP="008B168F">
      <w:pPr>
        <w:pStyle w:val="B10"/>
      </w:pPr>
      <w:r w:rsidRPr="008B168F">
        <w:t>1.</w:t>
      </w:r>
      <w:r w:rsidRPr="008B168F">
        <w:tab/>
        <w:t>The 5G ProSe Remote UE performs a multi-hop UE-to-Network Relay discovery with Model B procedure with the Intermediate UE-to-Network Relay and 5G ProSe UE-to-Network Relay.</w:t>
      </w:r>
    </w:p>
    <w:p w14:paraId="6F9E12BB" w14:textId="77777777" w:rsidR="008B168F" w:rsidRPr="008B168F" w:rsidRDefault="008B168F" w:rsidP="008B168F">
      <w:pPr>
        <w:pStyle w:val="B10"/>
      </w:pPr>
      <w:r w:rsidRPr="008B168F">
        <w:t>2.</w:t>
      </w:r>
      <w:r w:rsidRPr="008B168F">
        <w:tab/>
        <w:t>After multi-hop UE-to-Network Relay discovery procedure, the 5G ProSe Remote UE shall initiate a PC5 security establishment for 5G ProSe UE-to-Network relay communication over User Plane with the Intermediate UE-to-Network Relay by sending Direct Communication Request message.</w:t>
      </w:r>
    </w:p>
    <w:p w14:paraId="1E4176D0" w14:textId="77777777" w:rsidR="008B168F" w:rsidRPr="008B168F" w:rsidRDefault="008B168F" w:rsidP="008B168F">
      <w:pPr>
        <w:pStyle w:val="B10"/>
      </w:pPr>
      <w:r w:rsidRPr="008B168F">
        <w:t>3.</w:t>
      </w:r>
      <w:r w:rsidRPr="008B168F">
        <w:tab/>
        <w:t xml:space="preserve">If the Intermediate UE-to-Network Relay does not have an existing PC5 link with the selected 5G ProSe UE-to-Network Relay or an Intermediate UE-to-Network relay on the path to the 5G ProSe UE-to-Network Relay, the Intermediate UE-to-Network Relay shall establish a PC5 link with the 5G ProSe UE-to-Network Relay or the intermediate UE-to-Network relay based on the PC5 security establishment for 5G ProSe UE-to-Network relay communication over User Plane specified in clause 6.3.3.2.2. </w:t>
      </w:r>
    </w:p>
    <w:p w14:paraId="5077CC2C" w14:textId="77777777" w:rsidR="008B168F" w:rsidRPr="008B168F" w:rsidRDefault="008B168F" w:rsidP="008B168F">
      <w:pPr>
        <w:pStyle w:val="B10"/>
      </w:pPr>
      <w:r w:rsidRPr="008B168F">
        <w:t>4.</w:t>
      </w:r>
      <w:r w:rsidRPr="008B168F">
        <w:tab/>
        <w:t>The Intermediate UE-to-Network Relay, then, performs the Key Request/Response procedure with the 5G PKMF/DDNMF of Intermediate UE-to-Network Relay using the parameters received in step 2.</w:t>
      </w:r>
    </w:p>
    <w:p w14:paraId="1EE0A02F" w14:textId="77777777" w:rsidR="008B168F" w:rsidRPr="008B168F" w:rsidRDefault="008B168F" w:rsidP="008B168F">
      <w:pPr>
        <w:pStyle w:val="NO"/>
        <w:rPr>
          <w:lang w:eastAsia="zh-CN"/>
        </w:rPr>
      </w:pPr>
      <w:r w:rsidRPr="008B168F">
        <w:t xml:space="preserve">NOTE 1: It is assumed that an Intermediate UE-to-Network Relay is able to access to the 5G PKMF of its HPLMN. </w:t>
      </w:r>
    </w:p>
    <w:p w14:paraId="2A6DE9A4" w14:textId="77777777" w:rsidR="008B168F" w:rsidRDefault="008B168F" w:rsidP="008B168F">
      <w:pPr>
        <w:pStyle w:val="B10"/>
      </w:pPr>
      <w:r w:rsidRPr="008B168F">
        <w:t>5.</w:t>
      </w:r>
      <w:r w:rsidRPr="008B168F">
        <w:tab/>
        <w:t>The Intermediate UE-to-Network Relay performs Direct Security Mode Command procedure with the 5G ProSe Remote UE and completes the PC5 security</w:t>
      </w:r>
      <w:r>
        <w:t xml:space="preserve"> establishment with the rest of procedures as specified in clause 6.3.3.2.2.</w:t>
      </w:r>
    </w:p>
    <w:p w14:paraId="72AD7508" w14:textId="77777777" w:rsidR="008B168F" w:rsidRDefault="008B168F" w:rsidP="008B168F"/>
    <w:p w14:paraId="5BD997AF" w14:textId="2D161FCA" w:rsidR="00882A16" w:rsidRPr="005B29E9" w:rsidRDefault="00882A16" w:rsidP="00882A16">
      <w:pPr>
        <w:pStyle w:val="Heading2"/>
      </w:pPr>
      <w:bookmarkStart w:id="226" w:name="_Toc193472520"/>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226"/>
    </w:p>
    <w:p w14:paraId="459CF203" w14:textId="7A99D50C" w:rsidR="00882A16" w:rsidRPr="005B29E9" w:rsidRDefault="00882A16" w:rsidP="00882A16">
      <w:pPr>
        <w:pStyle w:val="Heading3"/>
      </w:pPr>
      <w:bookmarkStart w:id="227" w:name="_Toc193472521"/>
      <w:r w:rsidRPr="005B29E9">
        <w:t>6.</w:t>
      </w:r>
      <w:r>
        <w:rPr>
          <w:lang w:eastAsia="zh-CN"/>
        </w:rPr>
        <w:t>4</w:t>
      </w:r>
      <w:r w:rsidRPr="005B29E9">
        <w:t>.1</w:t>
      </w:r>
      <w:r w:rsidRPr="005B29E9">
        <w:tab/>
        <w:t>General</w:t>
      </w:r>
      <w:bookmarkEnd w:id="227"/>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28" w:name="_Toc193472522"/>
      <w:r w:rsidRPr="005B29E9">
        <w:t>6.</w:t>
      </w:r>
      <w:r>
        <w:rPr>
          <w:lang w:eastAsia="zh-CN"/>
        </w:rPr>
        <w:t>4</w:t>
      </w:r>
      <w:r w:rsidRPr="005B29E9">
        <w:t>.</w:t>
      </w:r>
      <w:r w:rsidRPr="005B29E9">
        <w:rPr>
          <w:rFonts w:hint="eastAsia"/>
          <w:lang w:eastAsia="zh-CN"/>
        </w:rPr>
        <w:t>2</w:t>
      </w:r>
      <w:r w:rsidRPr="005B29E9">
        <w:tab/>
        <w:t>Security requirements</w:t>
      </w:r>
      <w:bookmarkEnd w:id="228"/>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29" w:name="_Toc193472523"/>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29"/>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30" w:name="_Toc193472524"/>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30"/>
    </w:p>
    <w:p w14:paraId="02E810B0" w14:textId="5FA0C003" w:rsidR="00F30515" w:rsidRPr="005B29E9" w:rsidRDefault="00F30515" w:rsidP="00F30515">
      <w:pPr>
        <w:pStyle w:val="Heading3"/>
      </w:pPr>
      <w:bookmarkStart w:id="231" w:name="_Toc193472525"/>
      <w:r w:rsidRPr="005B29E9">
        <w:t>6.</w:t>
      </w:r>
      <w:r>
        <w:rPr>
          <w:lang w:eastAsia="zh-CN"/>
        </w:rPr>
        <w:t>5</w:t>
      </w:r>
      <w:r w:rsidRPr="005B29E9">
        <w:t>.1</w:t>
      </w:r>
      <w:r w:rsidRPr="005B29E9">
        <w:tab/>
        <w:t>General</w:t>
      </w:r>
      <w:bookmarkEnd w:id="231"/>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32" w:name="_Toc193472526"/>
      <w:r w:rsidRPr="005B29E9">
        <w:t>6.</w:t>
      </w:r>
      <w:r>
        <w:rPr>
          <w:lang w:eastAsia="zh-CN"/>
        </w:rPr>
        <w:t>5</w:t>
      </w:r>
      <w:r w:rsidRPr="005B29E9">
        <w:t>.</w:t>
      </w:r>
      <w:r w:rsidRPr="005B29E9">
        <w:rPr>
          <w:rFonts w:hint="eastAsia"/>
          <w:lang w:eastAsia="zh-CN"/>
        </w:rPr>
        <w:t>2</w:t>
      </w:r>
      <w:r w:rsidRPr="005B29E9">
        <w:tab/>
        <w:t>Security requirements</w:t>
      </w:r>
      <w:bookmarkEnd w:id="232"/>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33" w:name="_Toc193472527"/>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33"/>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34" w:name="_Toc193472528"/>
      <w:r>
        <w:t>6.6</w:t>
      </w:r>
      <w:r w:rsidRPr="005B29E9">
        <w:tab/>
      </w:r>
      <w:r w:rsidRPr="00F82877">
        <w:t>Security for 5G ProSe UE-to-UE Relay Communication</w:t>
      </w:r>
      <w:bookmarkEnd w:id="234"/>
    </w:p>
    <w:p w14:paraId="43299D20" w14:textId="0B2EE286" w:rsidR="00D3157D" w:rsidRPr="005B29E9" w:rsidRDefault="00D3157D" w:rsidP="00D3157D">
      <w:pPr>
        <w:pStyle w:val="Heading3"/>
      </w:pPr>
      <w:bookmarkStart w:id="235" w:name="_Toc129959838"/>
      <w:bookmarkStart w:id="236" w:name="_Toc193472529"/>
      <w:r>
        <w:t>6.6</w:t>
      </w:r>
      <w:r w:rsidRPr="005B29E9">
        <w:t>.1</w:t>
      </w:r>
      <w:r w:rsidRPr="005B29E9">
        <w:tab/>
        <w:t>General</w:t>
      </w:r>
      <w:bookmarkEnd w:id="235"/>
      <w:bookmarkEnd w:id="236"/>
    </w:p>
    <w:p w14:paraId="10E00B4D" w14:textId="74D211C1" w:rsidR="00E8535F" w:rsidRPr="0084665C" w:rsidRDefault="00E8535F" w:rsidP="00E8535F">
      <w:pPr>
        <w:rPr>
          <w:rFonts w:eastAsia="Malgun Gothic"/>
          <w:lang w:eastAsia="ko-KR"/>
        </w:rPr>
      </w:pPr>
      <w:bookmarkStart w:id="237"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23E150D0" w:rsidR="00D3157D" w:rsidRDefault="00E8535F" w:rsidP="00E8535F">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r w:rsidR="00CF2B3A">
        <w:rPr>
          <w:lang w:eastAsia="zh-CN"/>
        </w:rPr>
        <w:t xml:space="preserve"> </w:t>
      </w:r>
      <w:r w:rsidR="00CF2B3A" w:rsidRPr="005B29E9">
        <w:rPr>
          <w:rFonts w:hint="eastAsia"/>
          <w:lang w:eastAsia="zh-CN"/>
        </w:rPr>
        <w:t>T</w:t>
      </w:r>
      <w:r w:rsidR="00CF2B3A" w:rsidRPr="005B29E9">
        <w:rPr>
          <w:lang w:eastAsia="zh-CN"/>
        </w:rPr>
        <w:t>he security requirements</w:t>
      </w:r>
      <w:r w:rsidR="00CF2B3A">
        <w:rPr>
          <w:lang w:eastAsia="zh-CN"/>
        </w:rPr>
        <w:t xml:space="preserve"> and security procedures</w:t>
      </w:r>
      <w:r w:rsidR="00CF2B3A" w:rsidRPr="005B29E9">
        <w:rPr>
          <w:lang w:eastAsia="zh-CN"/>
        </w:rPr>
        <w:t xml:space="preserve"> for 5G ProSe</w:t>
      </w:r>
      <w:r w:rsidR="00CF2B3A">
        <w:rPr>
          <w:lang w:eastAsia="zh-CN"/>
        </w:rPr>
        <w:t xml:space="preserve"> Multi-hop</w:t>
      </w:r>
      <w:r w:rsidR="00CF2B3A" w:rsidRPr="005B29E9">
        <w:rPr>
          <w:lang w:eastAsia="zh-CN"/>
        </w:rPr>
        <w:t xml:space="preserve"> Layer</w:t>
      </w:r>
      <w:r w:rsidR="00CF2B3A" w:rsidRPr="005B29E9">
        <w:rPr>
          <w:lang w:eastAsia="zh-CN"/>
        </w:rPr>
        <w:noBreakHyphen/>
        <w:t>3 UE-to-</w:t>
      </w:r>
      <w:r w:rsidR="00CF2B3A">
        <w:rPr>
          <w:lang w:eastAsia="zh-CN"/>
        </w:rPr>
        <w:t>UE</w:t>
      </w:r>
      <w:r w:rsidR="00CF2B3A" w:rsidRPr="005B29E9">
        <w:rPr>
          <w:lang w:eastAsia="zh-CN"/>
        </w:rPr>
        <w:t xml:space="preserve"> </w:t>
      </w:r>
      <w:r w:rsidR="00CF2B3A" w:rsidRPr="005B29E9">
        <w:rPr>
          <w:rFonts w:hint="eastAsia"/>
          <w:lang w:eastAsia="zh-CN"/>
        </w:rPr>
        <w:t>R</w:t>
      </w:r>
      <w:r w:rsidR="00CF2B3A" w:rsidRPr="005B29E9">
        <w:rPr>
          <w:lang w:eastAsia="zh-CN"/>
        </w:rPr>
        <w:t>elay</w:t>
      </w:r>
      <w:r w:rsidR="00CF2B3A">
        <w:rPr>
          <w:lang w:eastAsia="zh-CN"/>
        </w:rPr>
        <w:t xml:space="preserve"> are </w:t>
      </w:r>
      <w:r w:rsidR="00CF2B3A" w:rsidRPr="005B29E9">
        <w:rPr>
          <w:lang w:eastAsia="zh-CN"/>
        </w:rPr>
        <w:t xml:space="preserve">defined in </w:t>
      </w:r>
      <w:r w:rsidR="00CF2B3A" w:rsidRPr="005B29E9">
        <w:rPr>
          <w:rFonts w:hint="eastAsia"/>
          <w:lang w:eastAsia="zh-CN"/>
        </w:rPr>
        <w:t>cl</w:t>
      </w:r>
      <w:r w:rsidR="00CF2B3A" w:rsidRPr="00CF2B3A">
        <w:rPr>
          <w:rFonts w:hint="eastAsia"/>
          <w:lang w:eastAsia="zh-CN"/>
        </w:rPr>
        <w:t>ause</w:t>
      </w:r>
      <w:r w:rsidR="00CF2B3A" w:rsidRPr="00CF2B3A">
        <w:rPr>
          <w:lang w:eastAsia="zh-CN"/>
        </w:rPr>
        <w:t> 6.6.5</w:t>
      </w:r>
      <w:r w:rsidR="00CF2B3A">
        <w:rPr>
          <w:lang w:eastAsia="zh-CN"/>
        </w:rPr>
        <w:t>.</w:t>
      </w:r>
    </w:p>
    <w:p w14:paraId="23959FB1" w14:textId="68C09854" w:rsidR="00D3157D" w:rsidRPr="005B29E9" w:rsidRDefault="00D3157D" w:rsidP="00D3157D">
      <w:pPr>
        <w:pStyle w:val="Heading3"/>
      </w:pPr>
      <w:bookmarkStart w:id="238" w:name="_Toc193472530"/>
      <w:r>
        <w:t>6.6</w:t>
      </w:r>
      <w:r w:rsidRPr="005B29E9">
        <w:t>.</w:t>
      </w:r>
      <w:r w:rsidRPr="005B29E9">
        <w:rPr>
          <w:rFonts w:hint="eastAsia"/>
          <w:lang w:eastAsia="zh-CN"/>
        </w:rPr>
        <w:t>2</w:t>
      </w:r>
      <w:r w:rsidRPr="005B29E9">
        <w:tab/>
        <w:t>Security requirements</w:t>
      </w:r>
      <w:bookmarkEnd w:id="237"/>
      <w:bookmarkEnd w:id="238"/>
    </w:p>
    <w:p w14:paraId="3E1C1EB8" w14:textId="77777777" w:rsidR="00D3157D" w:rsidRDefault="00D3157D" w:rsidP="00D3157D">
      <w:pPr>
        <w:rPr>
          <w:lang w:eastAsia="zh-CN"/>
        </w:rPr>
      </w:pPr>
      <w:bookmarkStart w:id="239"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40" w:name="_Toc193472531"/>
      <w:r>
        <w:t>6.6</w:t>
      </w:r>
      <w:r w:rsidRPr="005B29E9">
        <w:t>.</w:t>
      </w:r>
      <w:r w:rsidRPr="005B29E9">
        <w:rPr>
          <w:rFonts w:hint="eastAsia"/>
          <w:lang w:eastAsia="zh-CN"/>
        </w:rPr>
        <w:t>3</w:t>
      </w:r>
      <w:r w:rsidRPr="005B29E9">
        <w:tab/>
      </w:r>
      <w:bookmarkEnd w:id="239"/>
      <w:r w:rsidRPr="00F82877">
        <w:t>Security for 5G ProSe Communication via 5G ProSe Layer-3 UE-to-UE Relay</w:t>
      </w:r>
      <w:bookmarkEnd w:id="240"/>
    </w:p>
    <w:p w14:paraId="22B4349C" w14:textId="752837A8" w:rsidR="00D3157D" w:rsidRPr="005B29E9" w:rsidRDefault="00D3157D" w:rsidP="00D3157D">
      <w:pPr>
        <w:pStyle w:val="Heading4"/>
        <w:rPr>
          <w:lang w:eastAsia="zh-CN"/>
        </w:rPr>
      </w:pPr>
      <w:bookmarkStart w:id="241" w:name="_Toc129959841"/>
      <w:bookmarkStart w:id="242" w:name="_Toc193472532"/>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41"/>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42"/>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The procedure is initiated after security establishment between the 5G ProSe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If the 5G ProSe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43" type="#_x0000_t75" style="width:474pt;height:304.5pt" o:ole="">
            <v:imagedata r:id="rId44" o:title="" cropbottom="1011f"/>
          </v:shape>
          <o:OLEObject Type="Embed" ProgID="Visio.Drawing.15" ShapeID="_x0000_i1043" DrawAspect="Content" ObjectID="_1804408899" r:id="rId45"/>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43" w:name="_Toc193472533"/>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43"/>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rPr>
          <w:lang w:eastAsia="zh-CN"/>
        </w:rPr>
      </w:pPr>
      <w:r>
        <w:t>-</w:t>
      </w:r>
      <w:r>
        <w:tab/>
      </w:r>
      <w:r>
        <w:rPr>
          <w:rFonts w:hint="eastAsia"/>
          <w:lang w:eastAsia="zh-CN"/>
        </w:rPr>
        <w:t>T</w:t>
      </w:r>
      <w:r>
        <w:rPr>
          <w:lang w:eastAsia="zh-CN"/>
        </w:rPr>
        <w:t>he RSC is included in the DCR message.</w:t>
      </w:r>
    </w:p>
    <w:p w14:paraId="34DBB012" w14:textId="0DB0CF5A" w:rsidR="0043585C" w:rsidRDefault="0043585C" w:rsidP="00D3157D">
      <w:pPr>
        <w:pStyle w:val="B10"/>
      </w:pPr>
      <w:r>
        <w:rPr>
          <w:lang w:eastAsia="zh-CN"/>
        </w:rPr>
        <w:t>-</w:t>
      </w:r>
      <w:r>
        <w:rPr>
          <w:lang w:eastAsia="zh-CN"/>
        </w:rPr>
        <w:tab/>
        <w:t xml:space="preserve">The DCR message is protected based on the security mechanism defined in clause 6.3.5 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Pr>
          <w:lang w:eastAsia="zh-CN"/>
        </w:rPr>
        <w:t>.</w:t>
      </w:r>
    </w:p>
    <w:p w14:paraId="62AF05A4" w14:textId="47B60566" w:rsidR="00D3157D" w:rsidRDefault="00D3157D" w:rsidP="00D3157D">
      <w:pPr>
        <w:pStyle w:val="B10"/>
      </w:pPr>
      <w:r>
        <w:t>-</w:t>
      </w:r>
      <w:r>
        <w:tab/>
      </w:r>
      <w:r w:rsidRPr="00B710D9">
        <w:t xml:space="preserve">The </w:t>
      </w:r>
      <w:r>
        <w:t>Direct Communication Accept message is sent to the Source End UE</w:t>
      </w:r>
      <w:r w:rsidRPr="00B710D9">
        <w:t xml:space="preserve"> after the 5G ProSe Layer-3 UE-to-UE Relay </w:t>
      </w:r>
      <w:r w:rsidR="002B6D82" w:rsidRPr="002B6D82">
        <w:t>receives a Direct Communication Accept message from the Target End UE</w:t>
      </w:r>
      <w:r>
        <w:t>.</w:t>
      </w:r>
    </w:p>
    <w:p w14:paraId="6F784755" w14:textId="1DD153AC" w:rsidR="00D3157D" w:rsidRPr="005B29E9" w:rsidRDefault="00D3157D" w:rsidP="00D3157D">
      <w:pPr>
        <w:pStyle w:val="Heading4"/>
        <w:rPr>
          <w:lang w:eastAsia="zh-CN"/>
        </w:rPr>
      </w:pPr>
      <w:bookmarkStart w:id="244" w:name="_Toc193472534"/>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44"/>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ProSe service as specified in clause 5.1.1 of TS 23.304 [2]) </w:t>
      </w:r>
      <w:r>
        <w:t xml:space="preserve">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ProSe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ProSe </w:t>
      </w:r>
      <w:r>
        <w:t>UE-to-UE Relay shall use the security procedures without network assistance.</w:t>
      </w:r>
      <w:r w:rsidR="00E47CE7" w:rsidRPr="00E47CE7">
        <w:t xml:space="preserve"> The 5G ProSe UE-to-UE Relay shall ignore the Discovery Solicitation message if the selected RSC is associated with the security procedures with network assistance and 5G ProSe UE-to-UE Relay is out of the network coverage.</w:t>
      </w:r>
    </w:p>
    <w:p w14:paraId="1089B7BA" w14:textId="354FA7D0" w:rsidR="00D3157D" w:rsidRPr="005B29E9" w:rsidRDefault="00D3157D" w:rsidP="00D3157D">
      <w:pPr>
        <w:pStyle w:val="Heading4"/>
        <w:rPr>
          <w:lang w:eastAsia="zh-CN"/>
        </w:rPr>
      </w:pPr>
      <w:bookmarkStart w:id="245" w:name="_Toc19347253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45"/>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46" w:name="_Toc193472536"/>
      <w:r>
        <w:t>6.6</w:t>
      </w:r>
      <w:r w:rsidRPr="005B29E9">
        <w:t>.</w:t>
      </w:r>
      <w:r>
        <w:rPr>
          <w:rFonts w:hint="eastAsia"/>
          <w:lang w:eastAsia="zh-CN"/>
        </w:rPr>
        <w:t>4</w:t>
      </w:r>
      <w:r w:rsidRPr="005B29E9">
        <w:tab/>
      </w:r>
      <w:r w:rsidRPr="00F82877">
        <w:t>Security for 5G ProSe Communication via 5G ProSe Layer-2 UE-to-UE Relay</w:t>
      </w:r>
      <w:bookmarkEnd w:id="246"/>
    </w:p>
    <w:p w14:paraId="3C3122B8" w14:textId="05AB4BEF" w:rsidR="00D3157D" w:rsidRPr="005B29E9" w:rsidRDefault="00D3157D" w:rsidP="00D3157D">
      <w:pPr>
        <w:pStyle w:val="Heading4"/>
        <w:rPr>
          <w:lang w:eastAsia="zh-CN"/>
        </w:rPr>
      </w:pPr>
      <w:bookmarkStart w:id="247" w:name="_Toc193472537"/>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47"/>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48" w:name="_Toc193472538"/>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48"/>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7D8770F9" w14:textId="4486A1C1" w:rsidR="00CF2B3A" w:rsidRDefault="00CF2B3A" w:rsidP="00CF2B3A">
      <w:pPr>
        <w:pStyle w:val="Heading3"/>
      </w:pPr>
      <w:bookmarkStart w:id="249" w:name="_Toc193472539"/>
      <w:r w:rsidRPr="005B29E9">
        <w:t>6.</w:t>
      </w:r>
      <w:r>
        <w:t>6</w:t>
      </w:r>
      <w:r w:rsidRPr="005B29E9">
        <w:t>.</w:t>
      </w:r>
      <w:r>
        <w:t>5</w:t>
      </w:r>
      <w:r w:rsidRPr="005B29E9">
        <w:tab/>
      </w:r>
      <w:r w:rsidRPr="005B29E9">
        <w:rPr>
          <w:rFonts w:hint="eastAsia"/>
        </w:rPr>
        <w:t xml:space="preserve">Security for </w:t>
      </w:r>
      <w:r w:rsidRPr="005B29E9">
        <w:t xml:space="preserve">5G ProSe Communication via 5G ProSe </w:t>
      </w:r>
      <w:r>
        <w:t xml:space="preserve">Layer-3 Multi-hop </w:t>
      </w:r>
      <w:r w:rsidRPr="005B29E9">
        <w:t>UE</w:t>
      </w:r>
      <w:r w:rsidRPr="005B29E9">
        <w:noBreakHyphen/>
        <w:t>to-</w:t>
      </w:r>
      <w:r>
        <w:t>UE</w:t>
      </w:r>
      <w:r w:rsidRPr="005B29E9">
        <w:t xml:space="preserve"> Relay</w:t>
      </w:r>
      <w:bookmarkEnd w:id="249"/>
      <w:r>
        <w:t xml:space="preserve"> </w:t>
      </w:r>
    </w:p>
    <w:p w14:paraId="71233115" w14:textId="59424AF5" w:rsidR="00CF2B3A" w:rsidRDefault="00CF2B3A" w:rsidP="00CF2B3A">
      <w:pPr>
        <w:pStyle w:val="Heading4"/>
        <w:rPr>
          <w:rFonts w:eastAsia="SimSun"/>
        </w:rPr>
      </w:pPr>
      <w:bookmarkStart w:id="250" w:name="_Toc193472540"/>
      <w:r>
        <w:rPr>
          <w:rFonts w:eastAsia="SimSun"/>
        </w:rPr>
        <w:t>6.6.5.0</w:t>
      </w:r>
      <w:r>
        <w:rPr>
          <w:rFonts w:eastAsia="SimSun"/>
        </w:rPr>
        <w:tab/>
        <w:t>General</w:t>
      </w:r>
      <w:bookmarkEnd w:id="250"/>
    </w:p>
    <w:p w14:paraId="50060C0C" w14:textId="3A0F1EF3" w:rsidR="00CF2B3A" w:rsidRPr="00AB3A85" w:rsidRDefault="00CF2B3A" w:rsidP="00CF2B3A">
      <w:r w:rsidRPr="00AB3A85">
        <w:rPr>
          <w:rFonts w:eastAsia="SimSun"/>
        </w:rPr>
        <w:t xml:space="preserve">This clause describes the security requirements and the procedures for 5G ProSe </w:t>
      </w:r>
      <w:r w:rsidRPr="00AB3A85">
        <w:rPr>
          <w:rFonts w:eastAsia="SimSun" w:hint="eastAsia"/>
          <w:lang w:eastAsia="zh-CN"/>
        </w:rPr>
        <w:t>Layer</w:t>
      </w:r>
      <w:r w:rsidRPr="00AB3A85">
        <w:rPr>
          <w:rFonts w:eastAsia="SimSun"/>
        </w:rPr>
        <w:t xml:space="preserve">-3 multi-hop UE-to-UE Relay communication defined in TS 23.304 [2], including the </w:t>
      </w:r>
      <w:r w:rsidRPr="00AB3A85">
        <w:rPr>
          <w:rFonts w:eastAsia="SimSun" w:hint="eastAsia"/>
          <w:lang w:eastAsia="zh-CN"/>
        </w:rPr>
        <w:t>Layer</w:t>
      </w:r>
      <w:r w:rsidRPr="00AB3A85">
        <w:rPr>
          <w:rFonts w:eastAsia="SimSun"/>
        </w:rPr>
        <w:t>-3 multi-hop UE-to-UE Relay communication using IP PDU type and using non-IP PDU type.</w:t>
      </w:r>
    </w:p>
    <w:p w14:paraId="1309117D" w14:textId="702547CC" w:rsidR="00CF2B3A" w:rsidRPr="005B29E9" w:rsidRDefault="00CF2B3A" w:rsidP="00CF2B3A">
      <w:pPr>
        <w:pStyle w:val="Heading4"/>
      </w:pPr>
      <w:bookmarkStart w:id="251" w:name="_Toc193472541"/>
      <w:r w:rsidRPr="005B29E9">
        <w:t>6.</w:t>
      </w:r>
      <w:r>
        <w:t>6.5.1</w:t>
      </w:r>
      <w:r w:rsidRPr="005B29E9">
        <w:tab/>
        <w:t>Security requirements</w:t>
      </w:r>
      <w:bookmarkEnd w:id="251"/>
    </w:p>
    <w:p w14:paraId="5DF095D1" w14:textId="77777777" w:rsidR="00CF2B3A" w:rsidRDefault="00CF2B3A" w:rsidP="00CF2B3A">
      <w:pPr>
        <w:rPr>
          <w:lang w:eastAsia="zh-CN"/>
        </w:rPr>
      </w:pPr>
      <w:r>
        <w:rPr>
          <w:rFonts w:hint="eastAsia"/>
          <w:lang w:eastAsia="zh-CN"/>
        </w:rPr>
        <w:t>T</w:t>
      </w:r>
      <w:r>
        <w:rPr>
          <w:lang w:eastAsia="zh-CN"/>
        </w:rPr>
        <w:t>he following security requirements apply to 5G ProSe Layer-3 multi-hop UE-to-UE Relay:</w:t>
      </w:r>
    </w:p>
    <w:p w14:paraId="71B04F9C" w14:textId="77777777" w:rsidR="00CF2B3A" w:rsidRDefault="00CF2B3A" w:rsidP="00CF2B3A">
      <w:pPr>
        <w:pStyle w:val="B10"/>
        <w:rPr>
          <w:lang w:eastAsia="zh-CN"/>
        </w:rPr>
      </w:pPr>
      <w:r>
        <w:t>-</w:t>
      </w:r>
      <w:r>
        <w:tab/>
        <w:t xml:space="preserve">The 5G </w:t>
      </w:r>
      <w:r>
        <w:rPr>
          <w:rFonts w:hint="eastAsia"/>
          <w:lang w:eastAsia="zh-CN"/>
        </w:rPr>
        <w:t>S</w:t>
      </w:r>
      <w:r>
        <w:t xml:space="preserve">ystem shall support the authorization and authorisation of the UEs in the 5G ProSe Layer-3 multi-hop UE-to-UE </w:t>
      </w:r>
      <w:r>
        <w:rPr>
          <w:lang w:eastAsia="zh-CN"/>
        </w:rPr>
        <w:t>Relay communication</w:t>
      </w:r>
      <w:r>
        <w:t xml:space="preserve"> scenario.</w:t>
      </w:r>
    </w:p>
    <w:p w14:paraId="13EB07F7" w14:textId="77777777" w:rsidR="00CF2B3A" w:rsidRDefault="00CF2B3A" w:rsidP="00CF2B3A">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messages in the 5G ProSe Layer-3 multi-hop UE-to-UE </w:t>
      </w:r>
      <w:r>
        <w:rPr>
          <w:lang w:eastAsia="zh-CN"/>
        </w:rPr>
        <w:t>Relay communication</w:t>
      </w:r>
      <w:r>
        <w:t xml:space="preserve"> scenario.</w:t>
      </w:r>
    </w:p>
    <w:p w14:paraId="3A9D3E9C" w14:textId="77777777" w:rsidR="00CF2B3A" w:rsidRPr="00AB3A85" w:rsidRDefault="00CF2B3A" w:rsidP="00CF2B3A">
      <w:pPr>
        <w:pStyle w:val="B10"/>
        <w:rPr>
          <w:noProof/>
        </w:rPr>
      </w:pPr>
      <w:r>
        <w:rPr>
          <w:lang w:eastAsia="zh-CN"/>
        </w:rPr>
        <w:t>-</w:t>
      </w:r>
      <w:r>
        <w:rPr>
          <w:lang w:eastAsia="zh-CN"/>
        </w:rPr>
        <w:tab/>
        <w:t>The 5G System shall provide means for mitigating trackability and linkability attacks on 5G ProSe E</w:t>
      </w:r>
      <w:r>
        <w:rPr>
          <w:rFonts w:hint="eastAsia"/>
          <w:lang w:eastAsia="zh-CN"/>
        </w:rPr>
        <w:t>nd</w:t>
      </w:r>
      <w:r>
        <w:rPr>
          <w:lang w:eastAsia="zh-CN"/>
        </w:rPr>
        <w:t xml:space="preserve"> UEs during communications over UE-to-UE Relays.</w:t>
      </w:r>
    </w:p>
    <w:p w14:paraId="3D77C322" w14:textId="314507EA" w:rsidR="00CF2B3A" w:rsidRDefault="00CF2B3A" w:rsidP="00CF2B3A">
      <w:pPr>
        <w:pStyle w:val="Heading4"/>
        <w:rPr>
          <w:rFonts w:eastAsia="SimSun"/>
        </w:rPr>
      </w:pPr>
      <w:bookmarkStart w:id="252" w:name="_Toc193472542"/>
      <w:r w:rsidRPr="005B29E9">
        <w:t>6.</w:t>
      </w:r>
      <w:r>
        <w:t>6.5.2</w:t>
      </w:r>
      <w:r w:rsidRPr="005B29E9">
        <w:tab/>
        <w:t xml:space="preserve">Security </w:t>
      </w:r>
      <w:r>
        <w:t>procedure</w:t>
      </w:r>
      <w:r w:rsidRPr="00747953">
        <w:rPr>
          <w:rFonts w:eastAsia="SimSun"/>
        </w:rPr>
        <w:t xml:space="preserve"> </w:t>
      </w:r>
      <w:r w:rsidRPr="00E65FA8">
        <w:rPr>
          <w:rFonts w:eastAsia="SimSun"/>
        </w:rPr>
        <w:t xml:space="preserve">for 5G ProSe </w:t>
      </w:r>
      <w:r>
        <w:t xml:space="preserve">Layer-3 Multi-hop </w:t>
      </w:r>
      <w:r w:rsidRPr="00E65FA8">
        <w:rPr>
          <w:rFonts w:eastAsia="SimSun"/>
        </w:rPr>
        <w:t xml:space="preserve">UE-to-UE Relay </w:t>
      </w:r>
      <w:r>
        <w:rPr>
          <w:rFonts w:eastAsia="SimSun"/>
        </w:rPr>
        <w:t>communication</w:t>
      </w:r>
      <w:bookmarkEnd w:id="252"/>
    </w:p>
    <w:p w14:paraId="14C12614" w14:textId="74C59E26" w:rsidR="00CF2B3A" w:rsidRDefault="00CF2B3A" w:rsidP="00CF2B3A">
      <w:pPr>
        <w:pStyle w:val="Heading5"/>
      </w:pPr>
      <w:bookmarkStart w:id="253" w:name="_Toc193472543"/>
      <w:r>
        <w:t>6.6.5.2.0</w:t>
      </w:r>
      <w:r>
        <w:tab/>
        <w:t>General</w:t>
      </w:r>
      <w:bookmarkEnd w:id="253"/>
    </w:p>
    <w:p w14:paraId="3685CEBC" w14:textId="7AB1DEE6" w:rsidR="00CF2B3A" w:rsidRDefault="00CF2B3A" w:rsidP="00CF2B3A">
      <w:r>
        <w:t>The security procedures for 5G ProSe Layer-3 Multi-hop UE-to-UE Relay covers the procedures of security establishment of both IP PDU type and non-IP PDU type.</w:t>
      </w:r>
    </w:p>
    <w:p w14:paraId="4658E4E7" w14:textId="32D7E561" w:rsidR="00CF2B3A" w:rsidRPr="00D86C19" w:rsidRDefault="00CF2B3A" w:rsidP="00CF2B3A">
      <w:pPr>
        <w:pStyle w:val="Heading5"/>
      </w:pPr>
      <w:bookmarkStart w:id="254" w:name="_Toc193472544"/>
      <w:r w:rsidRPr="009A6B4F">
        <w:t>6.</w:t>
      </w:r>
      <w:r>
        <w:t>6</w:t>
      </w:r>
      <w:r w:rsidRPr="009A6B4F">
        <w:t>.</w:t>
      </w:r>
      <w:r>
        <w:t>5</w:t>
      </w:r>
      <w:r w:rsidRPr="009A6B4F">
        <w:t>.</w:t>
      </w:r>
      <w:r>
        <w:t>2</w:t>
      </w:r>
      <w:r w:rsidRPr="009A6B4F">
        <w:t>.1</w:t>
      </w:r>
      <w:r w:rsidRPr="009A6B4F">
        <w:tab/>
      </w:r>
      <w:r>
        <w:rPr>
          <w:rFonts w:hint="eastAsia"/>
          <w:lang w:eastAsia="zh-CN"/>
        </w:rPr>
        <w:t>Security p</w:t>
      </w:r>
      <w:r w:rsidRPr="00E65FA8">
        <w:t>rocedure for</w:t>
      </w:r>
      <w:r>
        <w:t xml:space="preserve"> security establishment of</w:t>
      </w:r>
      <w:r w:rsidRPr="00E65FA8">
        <w:t xml:space="preserve"> 5G ProSe</w:t>
      </w:r>
      <w:r>
        <w:t xml:space="preserve"> Layer-3</w:t>
      </w:r>
      <w:r w:rsidRPr="00E65FA8">
        <w:t xml:space="preserve"> </w:t>
      </w:r>
      <w:r>
        <w:t xml:space="preserve">Multi-hop </w:t>
      </w:r>
      <w:r w:rsidRPr="0023482C">
        <w:t>UE-to-</w:t>
      </w:r>
      <w:r>
        <w:t>UE</w:t>
      </w:r>
      <w:r w:rsidRPr="0023482C">
        <w:t xml:space="preserve"> Relay</w:t>
      </w:r>
      <w:r w:rsidRPr="00E65FA8">
        <w:t xml:space="preserve"> </w:t>
      </w:r>
      <w:r>
        <w:t>of IP PDU type</w:t>
      </w:r>
      <w:bookmarkEnd w:id="254"/>
    </w:p>
    <w:p w14:paraId="5B524D41" w14:textId="77777777" w:rsidR="00CF2B3A" w:rsidRDefault="00CF2B3A" w:rsidP="00CF2B3A">
      <w:pPr>
        <w:rPr>
          <w:lang w:val="en-US" w:eastAsia="zh-CN"/>
        </w:rPr>
      </w:pPr>
      <w:r>
        <w:t>The 5G ProSe Layer-3 Multi-hop UE-to-UE Relay communication</w:t>
      </w:r>
      <w:r w:rsidRPr="000B0A40">
        <w:rPr>
          <w:rFonts w:eastAsia="Malgun Gothic"/>
          <w:lang w:eastAsia="ko-KR"/>
        </w:rPr>
        <w:t xml:space="preserve">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 as specified in clause 6.7.5.2.1 of TS 23.304 [2].</w:t>
      </w:r>
    </w:p>
    <w:p w14:paraId="7F6AA08F" w14:textId="77777777" w:rsidR="00CF2B3A" w:rsidRDefault="00CF2B3A" w:rsidP="00CF2B3A">
      <w:r>
        <w:t xml:space="preserve">For both types of PC5 link establishment, the </w:t>
      </w:r>
      <w:r w:rsidRPr="00B60EED">
        <w:t>security procedure</w:t>
      </w:r>
      <w:r>
        <w:t xml:space="preserve"> for unicast mode 5G ProSe Direct Communication specified in clause 6.2 is reused with the following modifications:</w:t>
      </w:r>
    </w:p>
    <w:p w14:paraId="389E8802" w14:textId="77777777" w:rsidR="00CF2B3A" w:rsidRDefault="00CF2B3A" w:rsidP="00CF2B3A">
      <w:pPr>
        <w:pStyle w:val="B10"/>
        <w:rPr>
          <w:lang w:eastAsia="zh-CN"/>
        </w:rPr>
      </w:pPr>
      <w:r>
        <w:t>-</w:t>
      </w:r>
      <w:r>
        <w:tab/>
      </w:r>
      <w:r>
        <w:rPr>
          <w:rFonts w:hint="eastAsia"/>
          <w:lang w:eastAsia="zh-CN"/>
        </w:rPr>
        <w:t>T</w:t>
      </w:r>
      <w:r>
        <w:rPr>
          <w:lang w:eastAsia="zh-CN"/>
        </w:rPr>
        <w:t>he RSC is included in the Direct Communication Request (DCR) message.</w:t>
      </w:r>
    </w:p>
    <w:p w14:paraId="34D48A85" w14:textId="77777777" w:rsidR="00CF2B3A" w:rsidRDefault="00CF2B3A" w:rsidP="005C2813">
      <w:pPr>
        <w:pStyle w:val="B10"/>
      </w:pPr>
      <w:r w:rsidRPr="00C6640E">
        <w:t>-</w:t>
      </w:r>
      <w:r w:rsidRPr="00C6640E">
        <w:tab/>
        <w:t>The DCR message is protected based on the security mechanism defined in clause 6.3.5 with a modification that the UP-PRUK ID/CP-PRUK ID is not used in clause 6.3.5.2.</w:t>
      </w:r>
    </w:p>
    <w:p w14:paraId="58D2E954" w14:textId="671CD30A" w:rsidR="00CF2B3A" w:rsidRPr="00D86C19" w:rsidRDefault="00CF2B3A" w:rsidP="00CF2B3A">
      <w:pPr>
        <w:pStyle w:val="Heading5"/>
      </w:pPr>
      <w:bookmarkStart w:id="255" w:name="_Toc193472545"/>
      <w:r w:rsidRPr="009A6B4F">
        <w:t>6.</w:t>
      </w:r>
      <w:r>
        <w:t>6</w:t>
      </w:r>
      <w:r w:rsidRPr="009A6B4F">
        <w:t>.</w:t>
      </w:r>
      <w:r>
        <w:t>5</w:t>
      </w:r>
      <w:r w:rsidRPr="009A6B4F">
        <w:t>.</w:t>
      </w:r>
      <w:r>
        <w:t>2</w:t>
      </w:r>
      <w:r w:rsidRPr="009A6B4F">
        <w:t>.</w:t>
      </w:r>
      <w:r>
        <w:t>2</w:t>
      </w:r>
      <w:r w:rsidRPr="009A6B4F">
        <w:tab/>
      </w:r>
      <w:r>
        <w:rPr>
          <w:rFonts w:hint="eastAsia"/>
          <w:lang w:eastAsia="zh-CN"/>
        </w:rPr>
        <w:t>Security p</w:t>
      </w:r>
      <w:r w:rsidRPr="00E65FA8">
        <w:t>rocedure for</w:t>
      </w:r>
      <w:r w:rsidRPr="00CF4D1C">
        <w:t xml:space="preserve"> </w:t>
      </w:r>
      <w:r>
        <w:t>security establishment of</w:t>
      </w:r>
      <w:r w:rsidRPr="00E65FA8">
        <w:t xml:space="preserve"> 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bookmarkEnd w:id="255"/>
    </w:p>
    <w:p w14:paraId="2E4E33A1" w14:textId="77777777" w:rsidR="00CF2B3A" w:rsidRDefault="00CF2B3A" w:rsidP="00CF2B3A">
      <w:pPr>
        <w:rPr>
          <w:lang w:eastAsia="zh-CN"/>
        </w:rPr>
      </w:pPr>
      <w:r>
        <w:rPr>
          <w:lang w:eastAsia="zh-CN"/>
        </w:rPr>
        <w:t xml:space="preserve">If </w:t>
      </w:r>
      <w:r>
        <w:t xml:space="preserve">5G ProSe UE-to-UE Relays </w:t>
      </w:r>
      <w:r>
        <w:rPr>
          <w:lang w:val="en-US"/>
        </w:rPr>
        <w:t xml:space="preserve">uses the RSC </w:t>
      </w:r>
      <w:r>
        <w:t>associated with the security procedures without network assistance, t</w:t>
      </w:r>
      <w:r>
        <w:rPr>
          <w:lang w:eastAsia="zh-CN"/>
        </w:rPr>
        <w:t>he security procedure specified in clause 6.2 is reused to establish a secure PC5 link for each hop among 5G ProSe End UEs and 5G ProSe UE-to-UE Relays, with the following modifications</w:t>
      </w:r>
      <w:r>
        <w:rPr>
          <w:rFonts w:hint="eastAsia"/>
          <w:lang w:eastAsia="zh-CN"/>
        </w:rPr>
        <w:t>:</w:t>
      </w:r>
    </w:p>
    <w:p w14:paraId="091F617D" w14:textId="77777777" w:rsidR="00CF2B3A" w:rsidRDefault="00CF2B3A" w:rsidP="00CF2B3A">
      <w:pPr>
        <w:pStyle w:val="B10"/>
        <w:rPr>
          <w:lang w:eastAsia="zh-CN"/>
        </w:rPr>
      </w:pPr>
      <w:r>
        <w:t>-</w:t>
      </w:r>
      <w:r>
        <w:tab/>
      </w:r>
      <w:r>
        <w:rPr>
          <w:rFonts w:hint="eastAsia"/>
          <w:lang w:eastAsia="zh-CN"/>
        </w:rPr>
        <w:t>T</w:t>
      </w:r>
      <w:r>
        <w:rPr>
          <w:lang w:eastAsia="zh-CN"/>
        </w:rPr>
        <w:t>he RSC is included in the Direct Communication Request (DCR) message.</w:t>
      </w:r>
    </w:p>
    <w:p w14:paraId="13EB9C27" w14:textId="77777777" w:rsidR="00CF2B3A" w:rsidRPr="007635A7" w:rsidRDefault="00CF2B3A" w:rsidP="00CF2B3A">
      <w:pPr>
        <w:pStyle w:val="B10"/>
        <w:rPr>
          <w:lang w:eastAsia="zh-CN"/>
        </w:rPr>
      </w:pPr>
      <w:r>
        <w:rPr>
          <w:lang w:eastAsia="zh-CN"/>
        </w:rPr>
        <w:t>-</w:t>
      </w:r>
      <w:r>
        <w:rPr>
          <w:lang w:eastAsia="zh-CN"/>
        </w:rPr>
        <w:tab/>
        <w:t xml:space="preserve">The DCR message is protected reusing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0D2504B" w14:textId="77777777" w:rsidR="00CF2B3A" w:rsidRPr="00AB3A85" w:rsidRDefault="00CF2B3A" w:rsidP="00CF2B3A">
      <w:r>
        <w:t>Both UP-based and CP-based security procedures</w:t>
      </w:r>
      <w:r>
        <w:rPr>
          <w:lang w:eastAsia="zh-CN"/>
        </w:rPr>
        <w:t xml:space="preserve"> specified in clauses 6.3.3.2 and 6.3.3.3 are reused</w:t>
      </w:r>
      <w:r>
        <w:t xml:space="preserve"> to establish secure PC5 link establishment for each hop </w:t>
      </w:r>
      <w:r>
        <w:rPr>
          <w:lang w:eastAsia="zh-CN"/>
        </w:rPr>
        <w:t>among 5G ProSe End UEs and 5G ProSe UE-to-UE Relays</w:t>
      </w:r>
      <w:r>
        <w:t xml:space="preserve"> if 5G ProSe UE-to-UE Relays are in-coverage.</w:t>
      </w:r>
    </w:p>
    <w:p w14:paraId="4C087568" w14:textId="77777777" w:rsidR="00CF2B3A" w:rsidRPr="005B29E9" w:rsidRDefault="00CF2B3A" w:rsidP="008D139F">
      <w:pPr>
        <w:pStyle w:val="B10"/>
      </w:pPr>
    </w:p>
    <w:p w14:paraId="600AAD4F" w14:textId="5BCE4D34" w:rsidR="002A5DDB" w:rsidRPr="005B29E9" w:rsidRDefault="002A5DDB" w:rsidP="002A5DDB">
      <w:pPr>
        <w:pStyle w:val="Heading1"/>
        <w:rPr>
          <w:lang w:eastAsia="zh-CN"/>
        </w:rPr>
      </w:pPr>
      <w:bookmarkStart w:id="256" w:name="_Toc106364537"/>
      <w:bookmarkStart w:id="257" w:name="_Toc193472546"/>
      <w:r w:rsidRPr="005B29E9">
        <w:rPr>
          <w:rFonts w:hint="eastAsia"/>
          <w:lang w:eastAsia="zh-CN"/>
        </w:rPr>
        <w:t>7</w:t>
      </w:r>
      <w:r w:rsidRPr="005B29E9">
        <w:rPr>
          <w:lang w:eastAsia="zh-CN"/>
        </w:rPr>
        <w:tab/>
        <w:t>5G ProSe services</w:t>
      </w:r>
      <w:bookmarkEnd w:id="256"/>
      <w:bookmarkEnd w:id="257"/>
    </w:p>
    <w:p w14:paraId="1526EB3B" w14:textId="1AFFB224" w:rsidR="00A67DDF" w:rsidRPr="005B29E9" w:rsidRDefault="00A67DDF" w:rsidP="00A67DDF">
      <w:pPr>
        <w:pStyle w:val="Heading2"/>
      </w:pPr>
      <w:bookmarkStart w:id="258" w:name="_Toc106364538"/>
      <w:bookmarkStart w:id="259" w:name="_Toc193472547"/>
      <w:r w:rsidRPr="005B29E9">
        <w:rPr>
          <w:rFonts w:hint="eastAsia"/>
          <w:lang w:eastAsia="zh-CN"/>
        </w:rPr>
        <w:t>7</w:t>
      </w:r>
      <w:r w:rsidRPr="005B29E9">
        <w:t>.1</w:t>
      </w:r>
      <w:r w:rsidRPr="005B29E9">
        <w:tab/>
        <w:t>General</w:t>
      </w:r>
      <w:bookmarkEnd w:id="258"/>
      <w:bookmarkEnd w:id="259"/>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60" w:name="_Toc106364539"/>
      <w:bookmarkStart w:id="261" w:name="_Toc193472548"/>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60"/>
      <w:r w:rsidR="00DC74B1">
        <w:t>s</w:t>
      </w:r>
      <w:r w:rsidR="00DC74B1" w:rsidRPr="005B29E9">
        <w:t>ervices</w:t>
      </w:r>
      <w:bookmarkEnd w:id="261"/>
    </w:p>
    <w:p w14:paraId="51A334C5" w14:textId="6DADA4A0" w:rsidR="00A67DDF" w:rsidRPr="005B29E9" w:rsidRDefault="00A67DDF" w:rsidP="00A67DDF">
      <w:pPr>
        <w:pStyle w:val="Heading3"/>
      </w:pPr>
      <w:bookmarkStart w:id="262" w:name="_Toc106364540"/>
      <w:bookmarkStart w:id="263" w:name="_Toc193472549"/>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62"/>
      <w:bookmarkEnd w:id="263"/>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27906C2D" w14:textId="555392A9" w:rsidR="00A7060E" w:rsidRPr="00A7060E" w:rsidRDefault="00A7060E" w:rsidP="00A67DDF">
      <w:pPr>
        <w:rPr>
          <w:lang w:val="en-US"/>
        </w:rPr>
      </w:pPr>
      <w:r>
        <w:rPr>
          <w:rFonts w:eastAsia="Malgun Gothic"/>
          <w:lang w:val="en-US" w:eastAsia="ko" w:bidi="ar"/>
        </w:rPr>
        <w:t>For discovery and communication between Intermediate UE-to-Network Relay and the next Intermediate UE-to-Network Relay, the Intermediate UE-to-Network Relay plays the role of the Remote UE, and the next Intermediate UE-to-Network Relay plays the role of the UE-to-Network Relay. For discovery and communication between Intermediate UE-to-Network Relay and the UE-to-Network Relay, the Intermediate UE-to-Network Relay plays the role of the Remote UE.</w:t>
      </w:r>
    </w:p>
    <w:p w14:paraId="617A633B" w14:textId="3576CF39" w:rsidR="001A7851" w:rsidRDefault="001A7851" w:rsidP="00A67DDF">
      <w:pPr>
        <w:rPr>
          <w:rFonts w:eastAsia="Malgun Gothic"/>
          <w:lang w:eastAsia="ko-KR"/>
        </w:rPr>
      </w:pPr>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543F6F79" w14:textId="16F2D923" w:rsidR="00A7060E" w:rsidRPr="005B29E9" w:rsidRDefault="00A7060E" w:rsidP="00A67DDF">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ProSe Remote UE, and the next UE-to-UE Relay plays the rols of the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5B3DB196" w:rsidR="00A67DDF" w:rsidRPr="005B29E9" w:rsidRDefault="00A67DDF" w:rsidP="00A67DDF">
            <w:pPr>
              <w:pStyle w:val="TAH"/>
            </w:pPr>
            <w:r w:rsidRPr="005B29E9">
              <w:t>Service</w:t>
            </w:r>
            <w:r w:rsidR="00066457" w:rsidRPr="00066457">
              <w:t xml:space="preserve"> Name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78F3EA43" w:rsidR="00856FF4" w:rsidRPr="005B29E9" w:rsidRDefault="00856FF4" w:rsidP="00856FF4">
            <w:pPr>
              <w:pStyle w:val="TAL"/>
              <w:rPr>
                <w:bCs/>
                <w:lang w:eastAsia="zh-CN"/>
              </w:rPr>
            </w:pPr>
            <w:r>
              <w:t>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64" w:name="_Toc106364541"/>
      <w:bookmarkStart w:id="265" w:name="_Toc193472550"/>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64"/>
      <w:bookmarkEnd w:id="265"/>
    </w:p>
    <w:p w14:paraId="573FC659" w14:textId="141A0133" w:rsidR="00C64AE0" w:rsidRPr="005B29E9" w:rsidRDefault="00C64AE0" w:rsidP="00C64AE0">
      <w:pPr>
        <w:pStyle w:val="Heading4"/>
        <w:rPr>
          <w:lang w:eastAsia="x-none"/>
        </w:rPr>
      </w:pPr>
      <w:bookmarkStart w:id="266" w:name="_Toc106364542"/>
      <w:bookmarkStart w:id="267" w:name="_Toc193472551"/>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66"/>
      <w:bookmarkEnd w:id="267"/>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68" w:name="_Toc193472552"/>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68"/>
    </w:p>
    <w:p w14:paraId="43DCDE3E" w14:textId="5C7681B6" w:rsidR="00856FF4" w:rsidRDefault="00856FF4" w:rsidP="00856FF4">
      <w:pPr>
        <w:pStyle w:val="Heading4"/>
      </w:pPr>
      <w:bookmarkStart w:id="269" w:name="_Toc193472553"/>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69"/>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70" w:name="_Toc193472554"/>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70"/>
    </w:p>
    <w:p w14:paraId="763CD9F0" w14:textId="343EE85C" w:rsidR="00DC74B1" w:rsidRPr="005B29E9" w:rsidRDefault="00DC74B1" w:rsidP="00DC74B1">
      <w:pPr>
        <w:pStyle w:val="Heading4"/>
      </w:pPr>
      <w:bookmarkStart w:id="271" w:name="_Toc193472555"/>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71"/>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72" w:name="_Toc193472556"/>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72"/>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73" w:name="_Toc193472557"/>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73"/>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74" w:name="_Toc106364543"/>
      <w:bookmarkStart w:id="275" w:name="_Toc193472558"/>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74"/>
      <w:r w:rsidR="003969E8">
        <w:t>s</w:t>
      </w:r>
      <w:r w:rsidR="003969E8" w:rsidRPr="005B29E9">
        <w:t>ervices</w:t>
      </w:r>
      <w:bookmarkEnd w:id="275"/>
    </w:p>
    <w:p w14:paraId="6B1BE1C9" w14:textId="551C779B" w:rsidR="00C64AE0" w:rsidRPr="005B29E9" w:rsidRDefault="00C64AE0" w:rsidP="00C64AE0">
      <w:pPr>
        <w:pStyle w:val="Heading3"/>
      </w:pPr>
      <w:bookmarkStart w:id="276" w:name="_Toc106364544"/>
      <w:bookmarkStart w:id="277" w:name="_Toc193472559"/>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76"/>
      <w:bookmarkEnd w:id="277"/>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370DEAB6" w14:textId="782187D2" w:rsidR="00A7060E" w:rsidRPr="00A7060E" w:rsidRDefault="00A7060E" w:rsidP="002E13A4">
      <w:pPr>
        <w:rPr>
          <w:lang w:val="en-US"/>
        </w:rPr>
      </w:pPr>
      <w:r>
        <w:rPr>
          <w:rFonts w:eastAsia="Malgun Gothic"/>
          <w:lang w:val="en-US" w:eastAsia="ko" w:bidi="ar"/>
        </w:rPr>
        <w:t>For discovery and communication between Intermediate UE-to-Network Relay and the next Intermediate UE-to-Network Relay, the Intermediate UE-to-Network Relay plays the role of the Remote UE, and the next ntermediate UE-to-Network Relay plays the role of the UE-to-Network Relay. For discovery and communication between Intermediate UE-to-Network Relay and the UE-to-Network Relay, the Intermediate UE-to-Network Relay plays the role of the Remote UE.</w:t>
      </w:r>
    </w:p>
    <w:p w14:paraId="7409566A" w14:textId="3871E2C8" w:rsidR="001A7851" w:rsidRDefault="001A7851" w:rsidP="002E13A4">
      <w:r>
        <w:t>For the 5G ProSe UE-to-UE Relay discovery and communication, the 5G ProSe End UE plays the role of the 5G ProSe Remote UE, and the 5G ProSe UE-to-UE Relay plays the role of the 5G ProSe UE-to-Network Relay.</w:t>
      </w:r>
    </w:p>
    <w:p w14:paraId="232A6708" w14:textId="468C1443" w:rsidR="00A7060E" w:rsidRPr="005B29E9" w:rsidRDefault="00A7060E" w:rsidP="002E13A4">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ProSe Remote UE, and the next UE-to-UE Relay plays the rols of the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5174C12B" w:rsidR="002E13A4" w:rsidRPr="005B29E9" w:rsidRDefault="002E13A4" w:rsidP="00024F33">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78" w:name="_Toc106364545"/>
      <w:bookmarkStart w:id="279" w:name="_Toc193472560"/>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78"/>
      <w:r w:rsidR="003969E8">
        <w:t>s</w:t>
      </w:r>
      <w:r w:rsidR="003969E8" w:rsidRPr="005B29E9">
        <w:t>ervice</w:t>
      </w:r>
      <w:bookmarkEnd w:id="279"/>
    </w:p>
    <w:p w14:paraId="0E2D6C2E" w14:textId="09427327" w:rsidR="002E13A4" w:rsidRPr="005B29E9" w:rsidRDefault="002E13A4" w:rsidP="002E13A4">
      <w:pPr>
        <w:pStyle w:val="Heading4"/>
        <w:rPr>
          <w:lang w:eastAsia="x-none"/>
        </w:rPr>
      </w:pPr>
      <w:bookmarkStart w:id="280" w:name="_Toc106364546"/>
      <w:bookmarkStart w:id="281" w:name="_Toc193472561"/>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80"/>
      <w:bookmarkEnd w:id="281"/>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82" w:name="_Toc106364547"/>
      <w:bookmarkStart w:id="283" w:name="_Toc193472562"/>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82"/>
      <w:r w:rsidR="004610ED">
        <w:t>Void</w:t>
      </w:r>
      <w:bookmarkEnd w:id="283"/>
    </w:p>
    <w:p w14:paraId="780B5DCC" w14:textId="1A928DC5" w:rsidR="002E13A4" w:rsidRPr="005B29E9" w:rsidRDefault="002E13A4" w:rsidP="002E13A4">
      <w:pPr>
        <w:pStyle w:val="Heading2"/>
      </w:pPr>
      <w:bookmarkStart w:id="284" w:name="_Toc106364548"/>
      <w:bookmarkStart w:id="285" w:name="_Toc193472563"/>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84"/>
      <w:bookmarkEnd w:id="285"/>
    </w:p>
    <w:p w14:paraId="671A52C5" w14:textId="632B09B5" w:rsidR="002E13A4" w:rsidRPr="005B29E9" w:rsidRDefault="002E13A4" w:rsidP="002E13A4">
      <w:pPr>
        <w:pStyle w:val="Heading3"/>
      </w:pPr>
      <w:bookmarkStart w:id="286" w:name="_Toc106364549"/>
      <w:bookmarkStart w:id="287" w:name="_Toc193472564"/>
      <w:r w:rsidRPr="005B29E9">
        <w:rPr>
          <w:rFonts w:hint="eastAsia"/>
          <w:lang w:eastAsia="zh-CN"/>
        </w:rPr>
        <w:t>7</w:t>
      </w:r>
      <w:r w:rsidRPr="005B29E9">
        <w:t>.</w:t>
      </w:r>
      <w:r w:rsidRPr="005B29E9">
        <w:rPr>
          <w:rFonts w:hint="eastAsia"/>
          <w:lang w:eastAsia="zh-CN"/>
        </w:rPr>
        <w:t>4</w:t>
      </w:r>
      <w:r w:rsidRPr="005B29E9">
        <w:t>.1</w:t>
      </w:r>
      <w:r w:rsidRPr="005B29E9">
        <w:tab/>
        <w:t>General</w:t>
      </w:r>
      <w:bookmarkEnd w:id="286"/>
      <w:bookmarkEnd w:id="287"/>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178273C3" w:rsidR="004C540C" w:rsidRPr="005B29E9" w:rsidRDefault="004C540C" w:rsidP="00341E65">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88" w:name="_Toc106364550"/>
      <w:bookmarkStart w:id="289" w:name="_Toc193472565"/>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88"/>
      <w:bookmarkEnd w:id="289"/>
    </w:p>
    <w:p w14:paraId="74856C85" w14:textId="77777777" w:rsidR="003A4A2E" w:rsidRPr="005B29E9" w:rsidRDefault="003A4A2E" w:rsidP="003A4A2E">
      <w:pPr>
        <w:pStyle w:val="Heading4"/>
        <w:rPr>
          <w:lang w:eastAsia="x-none"/>
        </w:rPr>
      </w:pPr>
      <w:bookmarkStart w:id="290" w:name="_Toc106364551"/>
      <w:bookmarkStart w:id="291" w:name="_Toc193472566"/>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90"/>
      <w:bookmarkEnd w:id="291"/>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92" w:name="_Toc106364552"/>
      <w:bookmarkStart w:id="293" w:name="_Toc193472567"/>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92"/>
      <w:bookmarkEnd w:id="293"/>
    </w:p>
    <w:p w14:paraId="712C5205" w14:textId="18326AFC" w:rsidR="00AA4C6D" w:rsidRPr="005B29E9" w:rsidRDefault="00AA4C6D" w:rsidP="00AA4C6D">
      <w:pPr>
        <w:pStyle w:val="Heading4"/>
      </w:pPr>
      <w:bookmarkStart w:id="294" w:name="_Toc106364553"/>
      <w:bookmarkStart w:id="295" w:name="_Toc193472568"/>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94"/>
      <w:bookmarkEnd w:id="295"/>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96" w:name="_Toc106364554"/>
      <w:bookmarkStart w:id="297" w:name="_Toc193472569"/>
      <w:bookmarkStart w:id="298" w:name="MCCQCTEMPBM_00000033"/>
      <w:r w:rsidRPr="005B29E9">
        <w:rPr>
          <w:lang w:eastAsia="zh-CN"/>
        </w:rPr>
        <w:t>7.</w:t>
      </w:r>
      <w:r w:rsidRPr="005B29E9">
        <w:rPr>
          <w:rFonts w:hint="eastAsia"/>
          <w:lang w:eastAsia="zh-CN"/>
        </w:rPr>
        <w:t>5</w:t>
      </w:r>
      <w:r w:rsidRPr="005B29E9">
        <w:rPr>
          <w:lang w:eastAsia="zh-CN"/>
        </w:rPr>
        <w:tab/>
        <w:t>Prose Anchor Function Services</w:t>
      </w:r>
      <w:bookmarkEnd w:id="296"/>
      <w:bookmarkEnd w:id="297"/>
    </w:p>
    <w:p w14:paraId="2EB9E8CD" w14:textId="77777777" w:rsidR="005D4E43" w:rsidRPr="005B29E9" w:rsidRDefault="005D4E43" w:rsidP="005D4E43">
      <w:pPr>
        <w:pStyle w:val="Heading3"/>
        <w:rPr>
          <w:lang w:eastAsia="zh-CN"/>
        </w:rPr>
      </w:pPr>
      <w:bookmarkStart w:id="299" w:name="_Toc106364555"/>
      <w:bookmarkStart w:id="300" w:name="_Toc193472570"/>
      <w:bookmarkEnd w:id="298"/>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99"/>
      <w:bookmarkEnd w:id="300"/>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301"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406F1310" w:rsidR="005D4E43" w:rsidRPr="005B29E9" w:rsidRDefault="005D4E43" w:rsidP="00700AB9">
            <w:pPr>
              <w:pStyle w:val="TAL"/>
            </w:pPr>
            <w:r w:rsidRPr="005B29E9">
              <w:t>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003B1712" w:rsidR="005D4E43" w:rsidRPr="005B29E9" w:rsidRDefault="005D4E43" w:rsidP="00700AB9">
            <w:pPr>
              <w:pStyle w:val="TAL"/>
            </w:pPr>
            <w:r w:rsidRPr="005B29E9">
              <w:t>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0F2B5927" w:rsidR="00796703" w:rsidRPr="005B29E9" w:rsidRDefault="00796703" w:rsidP="00796703">
            <w:pPr>
              <w:pStyle w:val="TAL"/>
            </w:pPr>
            <w:r>
              <w:t>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301"/>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302" w:name="_Toc106364556"/>
      <w:bookmarkStart w:id="303" w:name="_Toc193472571"/>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302"/>
      <w:bookmarkEnd w:id="303"/>
    </w:p>
    <w:p w14:paraId="5F0607FC" w14:textId="134B8793" w:rsidR="005D4E43" w:rsidRPr="005B29E9" w:rsidRDefault="005D4E43" w:rsidP="005D4E43">
      <w:pPr>
        <w:pStyle w:val="Heading4"/>
        <w:rPr>
          <w:lang w:eastAsia="x-none"/>
        </w:rPr>
      </w:pPr>
      <w:bookmarkStart w:id="304" w:name="_Toc106364557"/>
      <w:bookmarkStart w:id="305" w:name="_Toc193472572"/>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304"/>
      <w:bookmarkEnd w:id="305"/>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306" w:name="_Toc106364558"/>
      <w:bookmarkStart w:id="307" w:name="_Toc193472573"/>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306"/>
      <w:bookmarkEnd w:id="307"/>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308" w:name="_Toc106364559"/>
      <w:bookmarkStart w:id="309" w:name="_Toc193472574"/>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308"/>
      <w:r w:rsidR="004610ED">
        <w:rPr>
          <w:lang w:eastAsia="zh-CN"/>
        </w:rPr>
        <w:t>Void</w:t>
      </w:r>
      <w:bookmarkEnd w:id="309"/>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310" w:name="_Toc193472575"/>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310"/>
    </w:p>
    <w:p w14:paraId="06A2F382" w14:textId="29B464B3" w:rsidR="0065727D" w:rsidRDefault="0065727D" w:rsidP="0065727D">
      <w:pPr>
        <w:pStyle w:val="Heading4"/>
      </w:pPr>
      <w:bookmarkStart w:id="311" w:name="_Toc193472576"/>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311"/>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312" w:name="_Toc106364561"/>
      <w:bookmarkStart w:id="313" w:name="_Toc193472577"/>
      <w:r w:rsidRPr="005B29E9">
        <w:t>Annex A (normative):</w:t>
      </w:r>
      <w:r w:rsidRPr="005B29E9">
        <w:br/>
        <w:t>Key derivation functions</w:t>
      </w:r>
      <w:bookmarkEnd w:id="312"/>
      <w:bookmarkEnd w:id="313"/>
    </w:p>
    <w:p w14:paraId="6825ADA3" w14:textId="77777777" w:rsidR="00361609" w:rsidRPr="005B29E9" w:rsidRDefault="00361609" w:rsidP="00361609">
      <w:pPr>
        <w:pStyle w:val="Heading1"/>
      </w:pPr>
      <w:bookmarkStart w:id="314" w:name="_Toc106364562"/>
      <w:bookmarkStart w:id="315" w:name="_Toc193472578"/>
      <w:r w:rsidRPr="005B29E9">
        <w:t>A.</w:t>
      </w:r>
      <w:r w:rsidRPr="005B29E9">
        <w:rPr>
          <w:rFonts w:hint="eastAsia"/>
          <w:lang w:eastAsia="zh-CN"/>
        </w:rPr>
        <w:t>1</w:t>
      </w:r>
      <w:r w:rsidRPr="005B29E9">
        <w:tab/>
        <w:t>KDF interface and input parameter construction</w:t>
      </w:r>
      <w:bookmarkEnd w:id="314"/>
      <w:bookmarkEnd w:id="315"/>
    </w:p>
    <w:p w14:paraId="088344FF" w14:textId="77777777" w:rsidR="00361609" w:rsidRPr="005B29E9" w:rsidRDefault="00361609" w:rsidP="00361609">
      <w:pPr>
        <w:pStyle w:val="Heading2"/>
      </w:pPr>
      <w:bookmarkStart w:id="316" w:name="_Toc106364563"/>
      <w:bookmarkStart w:id="317" w:name="_Toc193472579"/>
      <w:r w:rsidRPr="005B29E9">
        <w:t>A.</w:t>
      </w:r>
      <w:r w:rsidRPr="005B29E9">
        <w:rPr>
          <w:rFonts w:hint="eastAsia"/>
          <w:lang w:eastAsia="zh-CN"/>
        </w:rPr>
        <w:t>1</w:t>
      </w:r>
      <w:r w:rsidRPr="005B29E9">
        <w:t>.1</w:t>
      </w:r>
      <w:r w:rsidRPr="005B29E9">
        <w:tab/>
        <w:t>General</w:t>
      </w:r>
      <w:bookmarkEnd w:id="316"/>
      <w:bookmarkEnd w:id="317"/>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318" w:name="_Toc106364564"/>
      <w:bookmarkStart w:id="319" w:name="_Toc193472580"/>
      <w:r w:rsidRPr="005B29E9">
        <w:t>A.</w:t>
      </w:r>
      <w:r w:rsidRPr="005B29E9">
        <w:rPr>
          <w:rFonts w:hint="eastAsia"/>
          <w:lang w:eastAsia="zh-CN"/>
        </w:rPr>
        <w:t>1</w:t>
      </w:r>
      <w:r w:rsidRPr="005B29E9">
        <w:t>.2</w:t>
      </w:r>
      <w:r w:rsidRPr="005B29E9">
        <w:tab/>
        <w:t>FC value allocations</w:t>
      </w:r>
      <w:bookmarkEnd w:id="318"/>
      <w:bookmarkEnd w:id="319"/>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320" w:name="_Toc106364565"/>
      <w:bookmarkStart w:id="321" w:name="_Toc193472581"/>
      <w:r w:rsidRPr="005B29E9">
        <w:t>A.</w:t>
      </w:r>
      <w:r w:rsidRPr="005B29E9">
        <w:rPr>
          <w:rFonts w:hint="eastAsia"/>
          <w:lang w:eastAsia="zh-CN"/>
        </w:rPr>
        <w:t>2</w:t>
      </w:r>
      <w:r w:rsidRPr="005B29E9">
        <w:tab/>
      </w:r>
      <w:r w:rsidR="003969E8" w:rsidRPr="003969E8">
        <w:t>CP-</w:t>
      </w:r>
      <w:r w:rsidRPr="005B29E9">
        <w:t>PRUK derivation function</w:t>
      </w:r>
      <w:bookmarkEnd w:id="320"/>
      <w:bookmarkEnd w:id="321"/>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322" w:name="_Toc106364566"/>
      <w:bookmarkStart w:id="323" w:name="_Toc193472582"/>
      <w:r w:rsidRPr="005B29E9">
        <w:t>A.</w:t>
      </w:r>
      <w:r w:rsidRPr="005B29E9">
        <w:rPr>
          <w:lang w:eastAsia="zh-CN"/>
        </w:rPr>
        <w:t>3</w:t>
      </w:r>
      <w:r w:rsidRPr="005B29E9">
        <w:tab/>
        <w:t xml:space="preserve">Derivation of </w:t>
      </w:r>
      <w:r w:rsidR="003969E8" w:rsidRPr="003969E8">
        <w:t>CP-</w:t>
      </w:r>
      <w:r w:rsidRPr="005B29E9">
        <w:t>PRUK ID*</w:t>
      </w:r>
      <w:bookmarkEnd w:id="322"/>
      <w:bookmarkEnd w:id="323"/>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B03750" w:rsidRDefault="00361609" w:rsidP="00361609">
      <w:pPr>
        <w:pStyle w:val="B10"/>
        <w:rPr>
          <w:lang w:val="sv-SE"/>
        </w:rPr>
      </w:pPr>
      <w:r w:rsidRPr="00B03750">
        <w:rPr>
          <w:lang w:val="sv-SE"/>
        </w:rPr>
        <w:t>-</w:t>
      </w:r>
      <w:r w:rsidRPr="00B03750">
        <w:rPr>
          <w:lang w:val="sv-SE"/>
        </w:rPr>
        <w:tab/>
        <w:t xml:space="preserve">FC = </w:t>
      </w:r>
      <w:r w:rsidR="001325DE" w:rsidRPr="00B03750">
        <w:rPr>
          <w:lang w:val="sv-SE"/>
        </w:rPr>
        <w:t>0x86</w:t>
      </w:r>
      <w:r w:rsidRPr="00B03750">
        <w:rPr>
          <w:lang w:val="sv-SE"/>
        </w:rPr>
        <w:t>;</w:t>
      </w:r>
    </w:p>
    <w:p w14:paraId="45843B19" w14:textId="77777777" w:rsidR="00361609" w:rsidRPr="00B03750" w:rsidRDefault="00361609" w:rsidP="00361609">
      <w:pPr>
        <w:pStyle w:val="B10"/>
        <w:rPr>
          <w:lang w:val="sv-SE" w:eastAsia="zh-CN"/>
        </w:rPr>
      </w:pPr>
      <w:r w:rsidRPr="00B03750">
        <w:rPr>
          <w:lang w:val="sv-SE"/>
        </w:rPr>
        <w:t>-</w:t>
      </w:r>
      <w:r w:rsidRPr="00B03750">
        <w:rPr>
          <w:lang w:val="sv-SE"/>
        </w:rPr>
        <w:tab/>
        <w:t>P0 =</w:t>
      </w:r>
      <w:r w:rsidRPr="00B03750">
        <w:rPr>
          <w:lang w:val="sv-SE" w:eastAsia="zh-CN"/>
        </w:rPr>
        <w:t xml:space="preserve"> "</w:t>
      </w:r>
      <w:r w:rsidRPr="00B03750">
        <w:rPr>
          <w:rFonts w:hint="eastAsia"/>
          <w:lang w:val="sv-SE" w:eastAsia="zh-CN"/>
        </w:rPr>
        <w:t>P</w:t>
      </w:r>
      <w:r w:rsidRPr="00B03750">
        <w:rPr>
          <w:lang w:val="sv-SE" w:eastAsia="zh-CN"/>
        </w:rPr>
        <w:t>RUK</w:t>
      </w:r>
      <w:r w:rsidRPr="00B03750">
        <w:rPr>
          <w:rFonts w:hint="eastAsia"/>
          <w:lang w:val="sv-SE" w:eastAsia="zh-CN"/>
        </w:rPr>
        <w:t>-ID</w:t>
      </w:r>
      <w:r w:rsidRPr="00B03750">
        <w:rPr>
          <w:lang w:val="sv-SE"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324" w:name="_Toc106364567"/>
      <w:bookmarkStart w:id="325" w:name="_Toc193472583"/>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324"/>
      <w:bookmarkEnd w:id="325"/>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326" w:name="_Toc106364568"/>
      <w:bookmarkStart w:id="327" w:name="_Toc193472584"/>
      <w:r w:rsidRPr="005B29E9">
        <w:t>A.</w:t>
      </w:r>
      <w:r w:rsidRPr="005B29E9">
        <w:rPr>
          <w:rFonts w:hint="eastAsia"/>
          <w:lang w:eastAsia="zh-CN"/>
        </w:rPr>
        <w:t>5</w:t>
      </w:r>
      <w:r w:rsidRPr="005B29E9">
        <w:tab/>
        <w:t>Calculation of DCR confidentiality keystream</w:t>
      </w:r>
      <w:bookmarkEnd w:id="326"/>
      <w:bookmarkEnd w:id="327"/>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328" w:name="_Toc106364569"/>
      <w:bookmarkStart w:id="329" w:name="_Toc193472585"/>
      <w:r w:rsidRPr="005B29E9">
        <w:t>A.</w:t>
      </w:r>
      <w:r w:rsidRPr="005B29E9">
        <w:rPr>
          <w:rFonts w:hint="eastAsia"/>
          <w:lang w:eastAsia="zh-CN"/>
        </w:rPr>
        <w:t>6</w:t>
      </w:r>
      <w:r w:rsidRPr="005B29E9">
        <w:tab/>
        <w:t>Calculation of MIC value for discovery message</w:t>
      </w:r>
      <w:bookmarkEnd w:id="328"/>
      <w:bookmarkEnd w:id="329"/>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330" w:name="_Toc106364570"/>
      <w:bookmarkStart w:id="331" w:name="_Toc193472586"/>
      <w:r w:rsidRPr="005B29E9">
        <w:t>A.</w:t>
      </w:r>
      <w:r w:rsidR="004D73BA" w:rsidRPr="005B29E9">
        <w:rPr>
          <w:rFonts w:hint="eastAsia"/>
          <w:lang w:eastAsia="zh-CN"/>
        </w:rPr>
        <w:t>7</w:t>
      </w:r>
      <w:r w:rsidRPr="005B29E9">
        <w:tab/>
        <w:t>Message-specific confidentiality mechanisms for discovery</w:t>
      </w:r>
      <w:bookmarkEnd w:id="330"/>
      <w:bookmarkEnd w:id="331"/>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58AD4B26" w:rsidR="007B7084" w:rsidRPr="005B29E9" w:rsidRDefault="007B7084" w:rsidP="007B7084">
      <w:r w:rsidRPr="005B29E9">
        <w:t>The KEYSTREAM is XORed with the discovery message for message-specific confidentiality protection</w:t>
      </w:r>
      <w:r w:rsidR="002F1B67" w:rsidRPr="002F1B67">
        <w:t xml:space="preserve"> excluding Message Type, UTC-based counter LSB and MIC</w:t>
      </w:r>
      <w:r w:rsidRPr="005B29E9">
        <w:t>.</w:t>
      </w:r>
    </w:p>
    <w:p w14:paraId="41E97CD3" w14:textId="12657D61" w:rsidR="008643FC" w:rsidRPr="005B29E9" w:rsidRDefault="008643FC" w:rsidP="008643FC">
      <w:pPr>
        <w:pStyle w:val="Heading1"/>
      </w:pPr>
      <w:bookmarkStart w:id="332" w:name="_Toc106364571"/>
      <w:bookmarkStart w:id="333" w:name="_Toc193472587"/>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332"/>
      <w:bookmarkEnd w:id="333"/>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34" w:name="_Toc193472588"/>
      <w:bookmarkStart w:id="335" w:name="_Toc106364572"/>
      <w:r w:rsidRPr="005B29E9">
        <w:t>A.</w:t>
      </w:r>
      <w:r w:rsidRPr="005B29E9">
        <w:rPr>
          <w:rFonts w:hint="eastAsia"/>
          <w:lang w:eastAsia="zh-CN"/>
        </w:rPr>
        <w:t>9</w:t>
      </w:r>
      <w:r w:rsidRPr="005B29E9">
        <w:tab/>
        <w:t>Calculation of MIC value for Direct Communication Request</w:t>
      </w:r>
      <w:bookmarkEnd w:id="334"/>
      <w:r w:rsidRPr="005B29E9">
        <w:t xml:space="preserve"> </w:t>
      </w:r>
      <w:bookmarkEnd w:id="335"/>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36" w:name="_Toc106364573"/>
      <w:r w:rsidRPr="005B29E9">
        <w:br w:type="page"/>
      </w:r>
      <w:bookmarkStart w:id="337" w:name="_Toc193472589"/>
      <w:r w:rsidR="00080512" w:rsidRPr="005B29E9">
        <w:t>Annex B (informative):</w:t>
      </w:r>
      <w:r w:rsidR="00080512" w:rsidRPr="005B29E9">
        <w:br/>
      </w:r>
      <w:r w:rsidR="00594510" w:rsidRPr="005B29E9">
        <w:t>Source authenticity of discovery messages</w:t>
      </w:r>
      <w:bookmarkEnd w:id="336"/>
      <w:bookmarkEnd w:id="337"/>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38" w:name="_Toc106364574"/>
      <w:r w:rsidRPr="005B29E9">
        <w:br w:type="page"/>
      </w:r>
      <w:bookmarkStart w:id="339" w:name="_Toc193472590"/>
      <w:r w:rsidR="00080512" w:rsidRPr="005B29E9">
        <w:t xml:space="preserve">Annex </w:t>
      </w:r>
      <w:r w:rsidR="00984824" w:rsidRPr="005B29E9">
        <w:t>C</w:t>
      </w:r>
      <w:r w:rsidR="00080512" w:rsidRPr="005B29E9">
        <w:t xml:space="preserve"> (informative):</w:t>
      </w:r>
      <w:r w:rsidR="00080512" w:rsidRPr="005B29E9">
        <w:br/>
        <w:t>Change history</w:t>
      </w:r>
      <w:bookmarkEnd w:id="338"/>
      <w:bookmarkEnd w:id="3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40" w:name="historyclause"/>
            <w:bookmarkEnd w:id="340"/>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Pr="00066457" w:rsidRDefault="00BA1265" w:rsidP="00BA1265">
            <w:pPr>
              <w:pStyle w:val="TAL"/>
              <w:keepNext w:val="0"/>
              <w:rPr>
                <w:sz w:val="16"/>
                <w:szCs w:val="16"/>
                <w:lang w:val="sv-SE"/>
              </w:rPr>
            </w:pPr>
            <w:r w:rsidRPr="00066457">
              <w:rPr>
                <w:sz w:val="16"/>
                <w:szCs w:val="16"/>
                <w:lang w:val="sv-SE"/>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Security of 5G ProSe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Clarification about key derivation in CP procedures and edtiorial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Rel18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ProSe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r w:rsidR="002379AE" w:rsidRPr="005B29E9" w14:paraId="551DF0B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AA413" w14:textId="78A78C8A" w:rsidR="002379AE" w:rsidRDefault="002379AE" w:rsidP="00781D71">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55A86" w14:textId="4EC78CF5" w:rsidR="002379AE" w:rsidRDefault="002379AE" w:rsidP="00781D71">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E968E" w14:textId="3F087A16" w:rsidR="002379AE" w:rsidRDefault="002379AE" w:rsidP="00781D71">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5529130" w14:textId="58777289" w:rsidR="002379AE" w:rsidRDefault="002379AE" w:rsidP="00781D71">
            <w:pPr>
              <w:pStyle w:val="TAL"/>
              <w:keepNext w:val="0"/>
              <w:rPr>
                <w:sz w:val="16"/>
                <w:szCs w:val="16"/>
              </w:rPr>
            </w:pPr>
            <w:r>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8C2D7" w14:textId="7971E24F" w:rsidR="002379AE" w:rsidRDefault="002379AE"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79B3C" w14:textId="2103EA29" w:rsidR="002379AE" w:rsidRDefault="002379AE" w:rsidP="00781D7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8AFA35" w14:textId="2E3AEB4E" w:rsidR="002379AE" w:rsidRDefault="002379AE" w:rsidP="00781D71">
            <w:pPr>
              <w:pStyle w:val="TAL"/>
              <w:keepNext w:val="0"/>
              <w:rPr>
                <w:sz w:val="16"/>
                <w:szCs w:val="16"/>
              </w:rPr>
            </w:pPr>
            <w:r>
              <w:rPr>
                <w:sz w:val="16"/>
                <w:szCs w:val="16"/>
              </w:rPr>
              <w:t>Protection of the direct discovery set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D7993" w14:textId="347BF7BF" w:rsidR="002379AE" w:rsidRDefault="002379AE" w:rsidP="00781D71">
            <w:pPr>
              <w:pStyle w:val="TAC"/>
              <w:keepNext w:val="0"/>
              <w:rPr>
                <w:sz w:val="16"/>
                <w:szCs w:val="16"/>
                <w:lang w:eastAsia="zh-CN"/>
              </w:rPr>
            </w:pPr>
            <w:r>
              <w:rPr>
                <w:sz w:val="16"/>
                <w:szCs w:val="16"/>
                <w:lang w:eastAsia="zh-CN"/>
              </w:rPr>
              <w:t>18.2.0</w:t>
            </w:r>
          </w:p>
        </w:tc>
      </w:tr>
      <w:tr w:rsidR="00FC5FC2" w:rsidRPr="005B29E9" w14:paraId="41AA62D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EE6B9" w14:textId="409F562F" w:rsidR="00FC5FC2" w:rsidRDefault="00FC5FC2"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15F522" w14:textId="3BBA0EC2" w:rsidR="00FC5FC2" w:rsidRDefault="00FC5FC2"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A26D2" w14:textId="55DFE610" w:rsidR="00FC5FC2" w:rsidRDefault="00FC5FC2" w:rsidP="00FC5FC2">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B5FF75D" w14:textId="6BD4FF77" w:rsidR="00FC5FC2" w:rsidRDefault="00FC5FC2" w:rsidP="00FC5FC2">
            <w:pPr>
              <w:pStyle w:val="TAL"/>
              <w:keepNext w:val="0"/>
              <w:rPr>
                <w:sz w:val="16"/>
                <w:szCs w:val="16"/>
              </w:rPr>
            </w:pPr>
            <w:r>
              <w:rPr>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AA03" w14:textId="65597403" w:rsidR="00FC5FC2" w:rsidRDefault="00FC5FC2"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41F69" w14:textId="33C473A1" w:rsidR="00FC5FC2" w:rsidRDefault="00FC5FC2" w:rsidP="00FC5FC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D35F5AF" w14:textId="1294A77B" w:rsidR="00FC5FC2" w:rsidRDefault="00FC5FC2" w:rsidP="00FC5FC2">
            <w:pPr>
              <w:pStyle w:val="TAL"/>
              <w:keepNext w:val="0"/>
              <w:rPr>
                <w:sz w:val="16"/>
                <w:szCs w:val="16"/>
              </w:rPr>
            </w:pPr>
            <w:r>
              <w:rPr>
                <w:sz w:val="16"/>
                <w:szCs w:val="16"/>
              </w:rPr>
              <w:t>Remove circular reference in U2U Relay discovery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EFBAF" w14:textId="6BE9D1CD" w:rsidR="00FC5FC2" w:rsidRDefault="00FC5FC2" w:rsidP="00FC5FC2">
            <w:pPr>
              <w:pStyle w:val="TAC"/>
              <w:keepNext w:val="0"/>
              <w:rPr>
                <w:sz w:val="16"/>
                <w:szCs w:val="16"/>
                <w:lang w:eastAsia="zh-CN"/>
              </w:rPr>
            </w:pPr>
            <w:r>
              <w:rPr>
                <w:sz w:val="16"/>
                <w:szCs w:val="16"/>
                <w:lang w:eastAsia="zh-CN"/>
              </w:rPr>
              <w:t>18.2.0</w:t>
            </w:r>
          </w:p>
        </w:tc>
      </w:tr>
      <w:tr w:rsidR="0027009E" w:rsidRPr="005B29E9" w14:paraId="0EBD1C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47123" w14:textId="080C9E47" w:rsidR="0027009E" w:rsidRDefault="0027009E"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52DF3" w14:textId="6720B0E7" w:rsidR="0027009E" w:rsidRDefault="0027009E"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707BDA" w14:textId="43AD550B" w:rsidR="0027009E" w:rsidRDefault="0027009E" w:rsidP="00FC5FC2">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14C12FF" w14:textId="6C2F8713" w:rsidR="0027009E" w:rsidRDefault="0027009E" w:rsidP="00FC5FC2">
            <w:pPr>
              <w:pStyle w:val="TAL"/>
              <w:keepNext w:val="0"/>
              <w:rPr>
                <w:sz w:val="16"/>
                <w:szCs w:val="16"/>
              </w:rPr>
            </w:pPr>
            <w:r>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7379" w14:textId="765DD916" w:rsidR="0027009E" w:rsidRDefault="0027009E"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7DF4F" w14:textId="095E247F" w:rsidR="0027009E" w:rsidRDefault="0027009E" w:rsidP="00FC5FC2">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57EA813" w14:textId="7BAAC738" w:rsidR="0027009E" w:rsidRDefault="0027009E" w:rsidP="00FC5FC2">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2BA98" w14:textId="61A99A31" w:rsidR="0027009E" w:rsidRDefault="0027009E" w:rsidP="00FC5FC2">
            <w:pPr>
              <w:pStyle w:val="TAC"/>
              <w:keepNext w:val="0"/>
              <w:rPr>
                <w:sz w:val="16"/>
                <w:szCs w:val="16"/>
                <w:lang w:eastAsia="zh-CN"/>
              </w:rPr>
            </w:pPr>
            <w:r>
              <w:rPr>
                <w:sz w:val="16"/>
                <w:szCs w:val="16"/>
                <w:lang w:eastAsia="zh-CN"/>
              </w:rPr>
              <w:t>18.2.0</w:t>
            </w:r>
          </w:p>
        </w:tc>
      </w:tr>
      <w:tr w:rsidR="00D53779" w:rsidRPr="005B29E9" w14:paraId="1800AC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0B4B7" w14:textId="6CF0470C" w:rsidR="00D53779" w:rsidRDefault="00D53779" w:rsidP="00D53779">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1BD33" w14:textId="58E27684" w:rsidR="00D53779" w:rsidRDefault="00D53779" w:rsidP="00D53779">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343CE0" w14:textId="7A53C4CA" w:rsidR="00D53779" w:rsidRDefault="00D53779" w:rsidP="00D53779">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A100DB3" w14:textId="02E99A2C" w:rsidR="00D53779" w:rsidRDefault="00D53779" w:rsidP="00D53779">
            <w:pPr>
              <w:pStyle w:val="TAL"/>
              <w:keepNext w:val="0"/>
              <w:rPr>
                <w:sz w:val="16"/>
                <w:szCs w:val="16"/>
              </w:rPr>
            </w:pPr>
            <w:r>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A924C" w14:textId="56CC32E5" w:rsidR="00D53779" w:rsidRDefault="00D53779" w:rsidP="00D5377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B5AA1" w14:textId="72C95BC6" w:rsidR="00D53779" w:rsidRDefault="00D53779" w:rsidP="00D5377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6D0B757" w14:textId="31D2B0F1" w:rsidR="00D53779" w:rsidRDefault="00D53779" w:rsidP="00D53779">
            <w:pPr>
              <w:pStyle w:val="TAL"/>
              <w:keepNext w:val="0"/>
              <w:rPr>
                <w:sz w:val="16"/>
                <w:szCs w:val="16"/>
              </w:rPr>
            </w:pPr>
            <w:r>
              <w:rPr>
                <w:sz w:val="16"/>
                <w:szCs w:val="16"/>
              </w:rPr>
              <w:t>Rel18 ProSe - Clarification on direct discovery set protection in U2U relay discovery with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6712E" w14:textId="7ADAEAAF" w:rsidR="00D53779" w:rsidRDefault="00D53779" w:rsidP="00D53779">
            <w:pPr>
              <w:pStyle w:val="TAC"/>
              <w:keepNext w:val="0"/>
              <w:rPr>
                <w:sz w:val="16"/>
                <w:szCs w:val="16"/>
                <w:lang w:eastAsia="zh-CN"/>
              </w:rPr>
            </w:pPr>
            <w:r>
              <w:rPr>
                <w:sz w:val="16"/>
                <w:szCs w:val="16"/>
                <w:lang w:eastAsia="zh-CN"/>
              </w:rPr>
              <w:t>18.2.0</w:t>
            </w:r>
          </w:p>
        </w:tc>
      </w:tr>
      <w:tr w:rsidR="0043585C" w:rsidRPr="005B29E9" w14:paraId="231FFA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6C238" w14:textId="1CD03B73" w:rsidR="0043585C" w:rsidRDefault="0043585C" w:rsidP="0043585C">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58F45" w14:textId="7B856837" w:rsidR="0043585C" w:rsidRDefault="0043585C" w:rsidP="0043585C">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A63B5B" w14:textId="0B5B7924" w:rsidR="0043585C" w:rsidRDefault="0043585C" w:rsidP="0043585C">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00479" w14:textId="47FC0416" w:rsidR="0043585C" w:rsidRDefault="0043585C" w:rsidP="0043585C">
            <w:pPr>
              <w:pStyle w:val="TAL"/>
              <w:keepNext w:val="0"/>
              <w:rPr>
                <w:sz w:val="16"/>
                <w:szCs w:val="16"/>
              </w:rPr>
            </w:pPr>
            <w:r>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87DCF" w14:textId="2A358E72" w:rsidR="0043585C" w:rsidRDefault="0043585C"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F3E99" w14:textId="63A665B5" w:rsidR="0043585C" w:rsidRDefault="0043585C"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11499B" w14:textId="0198B6BC" w:rsidR="0043585C" w:rsidRDefault="0043585C" w:rsidP="0043585C">
            <w:pPr>
              <w:pStyle w:val="TAL"/>
              <w:keepNext w:val="0"/>
              <w:rPr>
                <w:sz w:val="16"/>
                <w:szCs w:val="16"/>
              </w:rPr>
            </w:pPr>
            <w:r>
              <w:rPr>
                <w:sz w:val="16"/>
                <w:szCs w:val="16"/>
              </w:rPr>
              <w:t>Rel18 ProSe - Update on security of PC5 communication for U2U Relay without network assistance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16080" w14:textId="5AA705F0" w:rsidR="0043585C" w:rsidRDefault="0043585C" w:rsidP="0043585C">
            <w:pPr>
              <w:pStyle w:val="TAC"/>
              <w:keepNext w:val="0"/>
              <w:rPr>
                <w:sz w:val="16"/>
                <w:szCs w:val="16"/>
                <w:lang w:eastAsia="zh-CN"/>
              </w:rPr>
            </w:pPr>
            <w:r>
              <w:rPr>
                <w:sz w:val="16"/>
                <w:szCs w:val="16"/>
                <w:lang w:eastAsia="zh-CN"/>
              </w:rPr>
              <w:t>18.2.0</w:t>
            </w:r>
          </w:p>
        </w:tc>
      </w:tr>
      <w:tr w:rsidR="00CF6AC4" w:rsidRPr="005B29E9" w14:paraId="3539332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8B8" w14:textId="6E6B3A40" w:rsidR="00CF6AC4" w:rsidRDefault="00CF6AC4"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5E949" w14:textId="22A68B1C" w:rsidR="00CF6AC4" w:rsidRDefault="00CF6AC4"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338BD5" w14:textId="2693E12E" w:rsidR="00CF6AC4" w:rsidRDefault="00CF6AC4" w:rsidP="0043585C">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883CF2" w14:textId="6A336D56" w:rsidR="00CF6AC4" w:rsidRDefault="00CF6AC4" w:rsidP="0043585C">
            <w:pPr>
              <w:pStyle w:val="TAL"/>
              <w:keepNext w:val="0"/>
              <w:rPr>
                <w:sz w:val="16"/>
                <w:szCs w:val="16"/>
              </w:rPr>
            </w:pPr>
            <w:r>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71690" w14:textId="51F676F9" w:rsidR="00CF6AC4" w:rsidRDefault="00CF6AC4"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95586" w14:textId="773F1C86" w:rsidR="00CF6AC4" w:rsidRDefault="00CF6AC4" w:rsidP="0043585C">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62CCE6" w14:textId="4B363A5D" w:rsidR="00CF6AC4" w:rsidRDefault="00CF6AC4" w:rsidP="0043585C">
            <w:pPr>
              <w:pStyle w:val="TAL"/>
              <w:keepNext w:val="0"/>
              <w:rPr>
                <w:sz w:val="16"/>
                <w:szCs w:val="16"/>
              </w:rPr>
            </w:pPr>
            <w:r>
              <w:rPr>
                <w:sz w:val="16"/>
                <w:szCs w:val="16"/>
              </w:rPr>
              <w:t>Clarification direct discovery in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B5783" w14:textId="7A69DB06" w:rsidR="00CF6AC4" w:rsidRDefault="00CF6AC4" w:rsidP="0043585C">
            <w:pPr>
              <w:pStyle w:val="TAC"/>
              <w:keepNext w:val="0"/>
              <w:rPr>
                <w:sz w:val="16"/>
                <w:szCs w:val="16"/>
                <w:lang w:eastAsia="zh-CN"/>
              </w:rPr>
            </w:pPr>
            <w:r>
              <w:rPr>
                <w:sz w:val="16"/>
                <w:szCs w:val="16"/>
                <w:lang w:eastAsia="zh-CN"/>
              </w:rPr>
              <w:t>18.3.0</w:t>
            </w:r>
          </w:p>
        </w:tc>
      </w:tr>
      <w:tr w:rsidR="00BE2E35" w:rsidRPr="005B29E9" w14:paraId="2515156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A3D9" w14:textId="34E3D203" w:rsidR="00BE2E35" w:rsidRDefault="00BE2E35"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D72AE" w14:textId="22FC87A5" w:rsidR="00BE2E35" w:rsidRDefault="00BE2E35"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5558D" w14:textId="231CE7FE" w:rsidR="00BE2E35" w:rsidRDefault="00BE2E35" w:rsidP="0043585C">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0FE1FB" w14:textId="4CEC9484" w:rsidR="00BE2E35" w:rsidRDefault="00BE2E35" w:rsidP="0043585C">
            <w:pPr>
              <w:pStyle w:val="TAL"/>
              <w:keepNext w:val="0"/>
              <w:rPr>
                <w:sz w:val="16"/>
                <w:szCs w:val="16"/>
              </w:rPr>
            </w:pPr>
            <w:r>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D3945" w14:textId="2B0A620C" w:rsidR="00BE2E35" w:rsidRDefault="00BE2E35" w:rsidP="0043585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D2CD" w14:textId="486034E2" w:rsidR="00BE2E35" w:rsidRDefault="00BE2E35"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125C7EF" w14:textId="2DD9A9BB" w:rsidR="00BE2E35" w:rsidRDefault="00BE2E35" w:rsidP="0043585C">
            <w:pPr>
              <w:pStyle w:val="TAL"/>
              <w:keepNext w:val="0"/>
              <w:rPr>
                <w:sz w:val="16"/>
                <w:szCs w:val="16"/>
              </w:rPr>
            </w:pPr>
            <w:r>
              <w:rPr>
                <w:sz w:val="16"/>
                <w:szCs w:val="16"/>
              </w:rPr>
              <w:t>Clarification related to U2U discovery model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3DDEA" w14:textId="1251266E" w:rsidR="00BE2E35" w:rsidRDefault="00BE2E35" w:rsidP="0043585C">
            <w:pPr>
              <w:pStyle w:val="TAC"/>
              <w:keepNext w:val="0"/>
              <w:rPr>
                <w:sz w:val="16"/>
                <w:szCs w:val="16"/>
                <w:lang w:eastAsia="zh-CN"/>
              </w:rPr>
            </w:pPr>
            <w:r>
              <w:rPr>
                <w:sz w:val="16"/>
                <w:szCs w:val="16"/>
                <w:lang w:eastAsia="zh-CN"/>
              </w:rPr>
              <w:t>18.3.0</w:t>
            </w:r>
          </w:p>
        </w:tc>
      </w:tr>
      <w:tr w:rsidR="00C14FAF" w:rsidRPr="005B29E9" w14:paraId="3F7CAF0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60608" w14:textId="2D52CFF8" w:rsidR="00C14FAF" w:rsidRDefault="00C14FAF" w:rsidP="00C14FA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23161" w14:textId="5D013AAE" w:rsidR="00C14FAF" w:rsidRDefault="00C14FAF" w:rsidP="00C14FA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0D333A" w14:textId="55928B23" w:rsidR="00C14FAF" w:rsidRDefault="00C14FAF" w:rsidP="00C14FA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72FB82" w14:textId="1334FA08" w:rsidR="00C14FAF" w:rsidRDefault="00C14FAF" w:rsidP="00C14FAF">
            <w:pPr>
              <w:pStyle w:val="TAL"/>
              <w:keepNext w:val="0"/>
              <w:rPr>
                <w:sz w:val="16"/>
                <w:szCs w:val="16"/>
              </w:rPr>
            </w:pPr>
            <w:r>
              <w:rPr>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76FFD" w14:textId="7268D00E" w:rsidR="00C14FAF" w:rsidRDefault="00C14FAF" w:rsidP="00C14F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00B82" w14:textId="3A02B068" w:rsidR="00C14FAF" w:rsidRDefault="00C14FAF" w:rsidP="00C14FA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2C668D1" w14:textId="4A952393" w:rsidR="00C14FAF" w:rsidRDefault="00C14FAF" w:rsidP="00C14FAF">
            <w:pPr>
              <w:pStyle w:val="TAL"/>
              <w:keepNext w:val="0"/>
              <w:rPr>
                <w:sz w:val="16"/>
                <w:szCs w:val="16"/>
              </w:rPr>
            </w:pPr>
            <w:r>
              <w:rPr>
                <w:sz w:val="16"/>
                <w:szCs w:val="16"/>
              </w:rPr>
              <w:t>Update U2U Relay Discovery procedures for aligning with CT1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01E06" w14:textId="05442555" w:rsidR="00C14FAF" w:rsidRDefault="00C14FAF" w:rsidP="00C14FAF">
            <w:pPr>
              <w:pStyle w:val="TAC"/>
              <w:keepNext w:val="0"/>
              <w:rPr>
                <w:sz w:val="16"/>
                <w:szCs w:val="16"/>
                <w:lang w:eastAsia="zh-CN"/>
              </w:rPr>
            </w:pPr>
            <w:r>
              <w:rPr>
                <w:sz w:val="16"/>
                <w:szCs w:val="16"/>
                <w:lang w:eastAsia="zh-CN"/>
              </w:rPr>
              <w:t>18.3.0</w:t>
            </w:r>
          </w:p>
        </w:tc>
      </w:tr>
      <w:tr w:rsidR="008E3626" w:rsidRPr="005B29E9" w14:paraId="0F8648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0D786" w14:textId="2D915A64" w:rsidR="008E3626" w:rsidRDefault="008E3626" w:rsidP="008E3626">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91A15" w14:textId="3C4577AF" w:rsidR="008E3626" w:rsidRDefault="008E3626" w:rsidP="008E3626">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4868" w14:textId="62DCA45D" w:rsidR="008E3626" w:rsidRDefault="008E3626" w:rsidP="008E3626">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D58A123" w14:textId="500D47BE" w:rsidR="008E3626" w:rsidRDefault="008E3626" w:rsidP="008E3626">
            <w:pPr>
              <w:pStyle w:val="TAL"/>
              <w:keepNext w:val="0"/>
              <w:rPr>
                <w:sz w:val="16"/>
                <w:szCs w:val="16"/>
              </w:rPr>
            </w:pPr>
            <w:r>
              <w:rPr>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A9003" w14:textId="288635B1" w:rsidR="008E3626" w:rsidRDefault="008E3626" w:rsidP="008E362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83D4" w14:textId="3FC68FD5" w:rsidR="008E3626" w:rsidRDefault="008E3626" w:rsidP="008E362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453375" w14:textId="3F88B1A0" w:rsidR="008E3626" w:rsidRDefault="008E3626" w:rsidP="008E3626">
            <w:pPr>
              <w:pStyle w:val="TAL"/>
              <w:keepNext w:val="0"/>
              <w:rPr>
                <w:sz w:val="16"/>
                <w:szCs w:val="16"/>
              </w:rPr>
            </w:pPr>
            <w:r>
              <w:rPr>
                <w:sz w:val="16"/>
                <w:szCs w:val="16"/>
              </w:rPr>
              <w:t>Correction on the scrambing mechanism for U2U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3E85E" w14:textId="7A131965" w:rsidR="008E3626" w:rsidRDefault="008E3626" w:rsidP="008E3626">
            <w:pPr>
              <w:pStyle w:val="TAC"/>
              <w:keepNext w:val="0"/>
              <w:rPr>
                <w:sz w:val="16"/>
                <w:szCs w:val="16"/>
                <w:lang w:eastAsia="zh-CN"/>
              </w:rPr>
            </w:pPr>
            <w:r>
              <w:rPr>
                <w:sz w:val="16"/>
                <w:szCs w:val="16"/>
                <w:lang w:eastAsia="zh-CN"/>
              </w:rPr>
              <w:t>18.3.0</w:t>
            </w:r>
          </w:p>
        </w:tc>
      </w:tr>
      <w:tr w:rsidR="002A2F4F" w:rsidRPr="005B29E9" w14:paraId="12C4BE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83FB0" w14:textId="20D6CCEE" w:rsidR="002A2F4F" w:rsidRDefault="002A2F4F" w:rsidP="002A2F4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FEEEB" w14:textId="6B807FA1" w:rsidR="002A2F4F" w:rsidRDefault="002A2F4F" w:rsidP="002A2F4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ED9F1C" w14:textId="79E49E6F" w:rsidR="002A2F4F" w:rsidRDefault="002A2F4F" w:rsidP="002A2F4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EFDEB2F" w14:textId="3BAD3408" w:rsidR="002A2F4F" w:rsidRDefault="002A2F4F" w:rsidP="002A2F4F">
            <w:pPr>
              <w:pStyle w:val="TAL"/>
              <w:keepNext w:val="0"/>
              <w:rPr>
                <w:sz w:val="16"/>
                <w:szCs w:val="16"/>
              </w:rPr>
            </w:pPr>
            <w:r>
              <w:rPr>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44735" w14:textId="7EB1EA26" w:rsidR="002A2F4F" w:rsidRDefault="002A2F4F" w:rsidP="002A2F4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CB3FD" w14:textId="0A70AC71" w:rsidR="002A2F4F" w:rsidRDefault="002A2F4F" w:rsidP="002A2F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4B1D4F1" w14:textId="1F942F9D" w:rsidR="002A2F4F" w:rsidRDefault="002A2F4F" w:rsidP="002A2F4F">
            <w:pPr>
              <w:pStyle w:val="TAL"/>
              <w:keepNext w:val="0"/>
              <w:rPr>
                <w:sz w:val="16"/>
                <w:szCs w:val="16"/>
              </w:rPr>
            </w:pPr>
            <w:r>
              <w:rPr>
                <w:sz w:val="16"/>
                <w:szCs w:val="16"/>
              </w:rPr>
              <w:t>Clause 6.3.6 in TS 33.503 -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2E7D6" w14:textId="12F3553B" w:rsidR="002A2F4F" w:rsidRDefault="002A2F4F" w:rsidP="002A2F4F">
            <w:pPr>
              <w:pStyle w:val="TAC"/>
              <w:keepNext w:val="0"/>
              <w:rPr>
                <w:sz w:val="16"/>
                <w:szCs w:val="16"/>
                <w:lang w:eastAsia="zh-CN"/>
              </w:rPr>
            </w:pPr>
            <w:r>
              <w:rPr>
                <w:sz w:val="16"/>
                <w:szCs w:val="16"/>
                <w:lang w:eastAsia="zh-CN"/>
              </w:rPr>
              <w:t>18.3.0</w:t>
            </w:r>
          </w:p>
        </w:tc>
      </w:tr>
      <w:tr w:rsidR="002B6D82" w:rsidRPr="005B29E9" w14:paraId="7C845CA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D8F87" w14:textId="7CE313C8" w:rsidR="002B6D82" w:rsidRDefault="002B6D82" w:rsidP="002B6D82">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8227C" w14:textId="2E7AEAF3" w:rsidR="002B6D82" w:rsidRDefault="002B6D82" w:rsidP="002B6D82">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DFACDC" w14:textId="15ADED48" w:rsidR="002B6D82" w:rsidRDefault="002B6D82" w:rsidP="002B6D82">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F76E82" w14:textId="3C943987" w:rsidR="002B6D82" w:rsidRDefault="002B6D82" w:rsidP="002B6D82">
            <w:pPr>
              <w:pStyle w:val="TAL"/>
              <w:keepNext w:val="0"/>
              <w:rPr>
                <w:sz w:val="16"/>
                <w:szCs w:val="16"/>
              </w:rPr>
            </w:pPr>
            <w:r>
              <w:rPr>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2B00" w14:textId="1D6FD44D" w:rsidR="002B6D82" w:rsidRDefault="002B6D82" w:rsidP="002B6D8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95434" w14:textId="663042CC" w:rsidR="002B6D82" w:rsidRDefault="002B6D82" w:rsidP="002B6D8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DC00104" w14:textId="647F681F" w:rsidR="002B6D82" w:rsidRDefault="002B6D82" w:rsidP="002B6D82">
            <w:pPr>
              <w:pStyle w:val="TAL"/>
              <w:keepNext w:val="0"/>
              <w:rPr>
                <w:sz w:val="16"/>
                <w:szCs w:val="16"/>
              </w:rPr>
            </w:pPr>
            <w:r>
              <w:rPr>
                <w:sz w:val="16"/>
                <w:szCs w:val="16"/>
              </w:rPr>
              <w:t>Security of 5G ProSe PC5 communication without network assistance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3E426" w14:textId="06CA4934" w:rsidR="002B6D82" w:rsidRDefault="002B6D82" w:rsidP="002B6D82">
            <w:pPr>
              <w:pStyle w:val="TAC"/>
              <w:keepNext w:val="0"/>
              <w:rPr>
                <w:sz w:val="16"/>
                <w:szCs w:val="16"/>
                <w:lang w:eastAsia="zh-CN"/>
              </w:rPr>
            </w:pPr>
            <w:r>
              <w:rPr>
                <w:sz w:val="16"/>
                <w:szCs w:val="16"/>
                <w:lang w:eastAsia="zh-CN"/>
              </w:rPr>
              <w:t>18.3.0</w:t>
            </w:r>
          </w:p>
        </w:tc>
      </w:tr>
      <w:tr w:rsidR="002F1B67" w:rsidRPr="005B29E9" w14:paraId="1E0A7D0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FD217" w14:textId="136BA002" w:rsidR="002F1B67" w:rsidRDefault="002F1B67" w:rsidP="002F1B6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B844A" w14:textId="22E6291F" w:rsidR="002F1B67" w:rsidRDefault="002F1B67" w:rsidP="002F1B6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ECCC0" w14:textId="36CA1E2D" w:rsidR="002F1B67" w:rsidRDefault="002F1B67" w:rsidP="002F1B6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918844" w14:textId="72C44D2B" w:rsidR="002F1B67" w:rsidRDefault="002F1B67" w:rsidP="002F1B67">
            <w:pPr>
              <w:pStyle w:val="TAL"/>
              <w:keepNext w:val="0"/>
              <w:rPr>
                <w:sz w:val="16"/>
                <w:szCs w:val="16"/>
              </w:rPr>
            </w:pPr>
            <w:r>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55A1E" w14:textId="6FD172B0" w:rsidR="002F1B67" w:rsidRDefault="002F1B67" w:rsidP="002F1B6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FA54" w14:textId="5129C4BF" w:rsidR="002F1B67" w:rsidRDefault="002F1B67" w:rsidP="002F1B6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D642A7" w14:textId="4A6DA223" w:rsidR="002F1B67" w:rsidRDefault="002F1B67" w:rsidP="002F1B6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EE36" w14:textId="6AF1EEE1" w:rsidR="002F1B67" w:rsidRDefault="002F1B67" w:rsidP="002F1B67">
            <w:pPr>
              <w:pStyle w:val="TAC"/>
              <w:keepNext w:val="0"/>
              <w:rPr>
                <w:sz w:val="16"/>
                <w:szCs w:val="16"/>
                <w:lang w:eastAsia="zh-CN"/>
              </w:rPr>
            </w:pPr>
            <w:r>
              <w:rPr>
                <w:sz w:val="16"/>
                <w:szCs w:val="16"/>
                <w:lang w:eastAsia="zh-CN"/>
              </w:rPr>
              <w:t>18.3.0</w:t>
            </w:r>
          </w:p>
        </w:tc>
      </w:tr>
      <w:tr w:rsidR="00DD77DE" w:rsidRPr="005B29E9" w14:paraId="099A106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87362" w14:textId="76731028" w:rsidR="00DD77DE" w:rsidRDefault="00DD77DE" w:rsidP="00DD77DE">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F61AD" w14:textId="373FD434" w:rsidR="00DD77DE" w:rsidRDefault="00DD77DE" w:rsidP="00DD77DE">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F2FB" w14:textId="15BACC8D" w:rsidR="00DD77DE" w:rsidRDefault="00DD77DE" w:rsidP="00DD77DE">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D04574" w14:textId="26BCAA88" w:rsidR="00DD77DE" w:rsidRDefault="00DD77DE" w:rsidP="00DD77DE">
            <w:pPr>
              <w:pStyle w:val="TAL"/>
              <w:keepNext w:val="0"/>
              <w:rPr>
                <w:sz w:val="16"/>
                <w:szCs w:val="16"/>
              </w:rPr>
            </w:pPr>
            <w:r>
              <w:rPr>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52472" w14:textId="2EE6DC81" w:rsidR="00DD77DE" w:rsidRDefault="00DD77DE" w:rsidP="00DD77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F0D3" w14:textId="69A60412" w:rsidR="00DD77DE" w:rsidRDefault="00DD77DE"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4A861A" w14:textId="20F7241F" w:rsidR="00DD77DE" w:rsidRDefault="00DD77DE" w:rsidP="00DD77DE">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56CE" w14:textId="44317D39" w:rsidR="00DD77DE" w:rsidRDefault="00DD77DE" w:rsidP="00DD77DE">
            <w:pPr>
              <w:pStyle w:val="TAC"/>
              <w:keepNext w:val="0"/>
              <w:rPr>
                <w:sz w:val="16"/>
                <w:szCs w:val="16"/>
                <w:lang w:eastAsia="zh-CN"/>
              </w:rPr>
            </w:pPr>
            <w:r>
              <w:rPr>
                <w:sz w:val="16"/>
                <w:szCs w:val="16"/>
                <w:lang w:eastAsia="zh-CN"/>
              </w:rPr>
              <w:t>18.3.0</w:t>
            </w:r>
          </w:p>
        </w:tc>
      </w:tr>
      <w:tr w:rsidR="00BD7E70" w:rsidRPr="005B29E9" w14:paraId="1EF6D26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3B62C" w14:textId="6A07E4E2" w:rsidR="00BD7E70" w:rsidRDefault="00601161" w:rsidP="00DD77DE">
            <w:pPr>
              <w:pStyle w:val="TAC"/>
              <w:keepNext w:val="0"/>
              <w:rPr>
                <w:sz w:val="16"/>
                <w:szCs w:val="16"/>
                <w:lang w:eastAsia="zh-CN"/>
              </w:rPr>
            </w:pPr>
            <w:r>
              <w:rPr>
                <w:sz w:val="16"/>
                <w:szCs w:val="16"/>
                <w:lang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098E4" w14:textId="4BE49767" w:rsidR="00BD7E70" w:rsidRDefault="00601161" w:rsidP="00DD77DE">
            <w:pPr>
              <w:pStyle w:val="TAC"/>
              <w:keepNext w:val="0"/>
              <w:rPr>
                <w:sz w:val="16"/>
                <w:szCs w:val="16"/>
                <w:lang w:eastAsia="zh-CN"/>
              </w:rPr>
            </w:pPr>
            <w:r>
              <w:rPr>
                <w:sz w:val="16"/>
                <w:szCs w:val="16"/>
                <w:lang w:eastAsia="zh-CN"/>
              </w:rPr>
              <w:t>SA#105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2633AD" w14:textId="1BAB99B8" w:rsidR="00601161" w:rsidRDefault="00601161" w:rsidP="00DD77DE">
            <w:pPr>
              <w:pStyle w:val="TAC"/>
              <w:keepNext w:val="0"/>
              <w:rPr>
                <w:sz w:val="16"/>
                <w:szCs w:val="16"/>
              </w:rPr>
            </w:pPr>
            <w:r>
              <w:rPr>
                <w:sz w:val="16"/>
                <w:szCs w:val="16"/>
              </w:rPr>
              <w:t>SP-241100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7994D50" w14:textId="1B913A70" w:rsidR="00BD7E70" w:rsidRDefault="00601161" w:rsidP="00DD77DE">
            <w:pPr>
              <w:pStyle w:val="TAL"/>
              <w:keepNext w:val="0"/>
              <w:rPr>
                <w:sz w:val="16"/>
                <w:szCs w:val="16"/>
              </w:rPr>
            </w:pPr>
            <w:r>
              <w:rPr>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7CB42" w14:textId="2D7BA35F" w:rsidR="00BD7E70" w:rsidRDefault="00601161"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6A9D" w14:textId="7B372E54" w:rsidR="00BD7E70" w:rsidRDefault="00601161"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6FAF07" w14:textId="0EF93CE9" w:rsidR="00BD7E70" w:rsidRDefault="00601161" w:rsidP="00DD77DE">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A568A" w14:textId="0AA27BCF" w:rsidR="00BD7E70" w:rsidRDefault="00601161" w:rsidP="00DD77DE">
            <w:pPr>
              <w:pStyle w:val="TAC"/>
              <w:keepNext w:val="0"/>
              <w:rPr>
                <w:sz w:val="16"/>
                <w:szCs w:val="16"/>
                <w:lang w:eastAsia="zh-CN"/>
              </w:rPr>
            </w:pPr>
            <w:r>
              <w:rPr>
                <w:sz w:val="16"/>
                <w:szCs w:val="16"/>
                <w:lang w:eastAsia="zh-CN"/>
              </w:rPr>
              <w:t>18.4.0</w:t>
            </w:r>
          </w:p>
        </w:tc>
      </w:tr>
      <w:tr w:rsidR="00B03750" w:rsidRPr="005B29E9" w14:paraId="7A467A1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816EE" w14:textId="7CC70FB5" w:rsidR="00B03750" w:rsidRDefault="00B03750" w:rsidP="00DD77DE">
            <w:pPr>
              <w:pStyle w:val="TAC"/>
              <w:keepNext w:val="0"/>
              <w:rPr>
                <w:sz w:val="16"/>
                <w:szCs w:val="16"/>
                <w:lang w:eastAsia="zh-CN"/>
              </w:rPr>
            </w:pPr>
            <w:r>
              <w:rPr>
                <w:sz w:val="16"/>
                <w:szCs w:val="16"/>
                <w:lang w:eastAsia="zh-CN"/>
              </w:rPr>
              <w:t>2025-01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247E2F" w14:textId="7BB2920E" w:rsidR="00B03750" w:rsidRDefault="00B03750" w:rsidP="00DD77DE">
            <w:pPr>
              <w:pStyle w:val="TAC"/>
              <w:keepNext w:val="0"/>
              <w:rPr>
                <w:sz w:val="16"/>
                <w:szCs w:val="16"/>
                <w:lang w:eastAsia="zh-CN"/>
              </w:rPr>
            </w:pPr>
            <w:r>
              <w:rPr>
                <w:sz w:val="16"/>
                <w:szCs w:val="16"/>
                <w:lang w:eastAsia="zh-CN"/>
              </w:rPr>
              <w:t>SA#106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097CC2" w14:textId="3FABC237" w:rsidR="00B03750" w:rsidRDefault="00B03750" w:rsidP="00DD77DE">
            <w:pPr>
              <w:pStyle w:val="TAC"/>
              <w:keepNext w:val="0"/>
              <w:rPr>
                <w:sz w:val="16"/>
                <w:szCs w:val="16"/>
              </w:rPr>
            </w:pPr>
            <w:r>
              <w:rPr>
                <w:sz w:val="16"/>
                <w:szCs w:val="16"/>
              </w:rPr>
              <w:t>SP-241806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403F459" w14:textId="0C9A144E" w:rsidR="00B03750" w:rsidRDefault="00B03750" w:rsidP="00DD77DE">
            <w:pPr>
              <w:pStyle w:val="TAL"/>
              <w:keepNext w:val="0"/>
              <w:rPr>
                <w:sz w:val="16"/>
                <w:szCs w:val="16"/>
              </w:rPr>
            </w:pPr>
            <w:r>
              <w:rPr>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B3F4" w14:textId="77777777" w:rsidR="00B03750" w:rsidRDefault="00B03750" w:rsidP="00DD77D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16545" w14:textId="0E09B980" w:rsidR="00B03750" w:rsidRDefault="00B03750"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C36C26F" w14:textId="261E09B7" w:rsidR="00B03750" w:rsidRDefault="00B03750" w:rsidP="00DD77DE">
            <w:pPr>
              <w:pStyle w:val="TAL"/>
              <w:keepNext w:val="0"/>
              <w:rPr>
                <w:sz w:val="16"/>
                <w:szCs w:val="16"/>
              </w:rPr>
            </w:pPr>
            <w:r>
              <w:rPr>
                <w:sz w:val="16"/>
                <w:szCs w:val="16"/>
              </w:rPr>
              <w:t>Update to TS 33.503 to fix the referred clause and table of services -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E0946" w14:textId="69677D61" w:rsidR="00B03750" w:rsidRDefault="00B03750" w:rsidP="00DD77DE">
            <w:pPr>
              <w:pStyle w:val="TAC"/>
              <w:keepNext w:val="0"/>
              <w:rPr>
                <w:sz w:val="16"/>
                <w:szCs w:val="16"/>
                <w:lang w:eastAsia="zh-CN"/>
              </w:rPr>
            </w:pPr>
            <w:r>
              <w:rPr>
                <w:sz w:val="16"/>
                <w:szCs w:val="16"/>
                <w:lang w:eastAsia="zh-CN"/>
              </w:rPr>
              <w:t>18.5.0</w:t>
            </w:r>
          </w:p>
        </w:tc>
      </w:tr>
      <w:tr w:rsidR="00006643" w:rsidRPr="005B29E9" w14:paraId="70E3464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9A13A6" w14:textId="5A0CD615" w:rsidR="00006643" w:rsidRDefault="00006643" w:rsidP="00DD77DE">
            <w:pPr>
              <w:pStyle w:val="TAC"/>
              <w:keepNext w:val="0"/>
              <w:rPr>
                <w:sz w:val="16"/>
                <w:szCs w:val="16"/>
                <w:lang w:eastAsia="zh-CN"/>
              </w:rPr>
            </w:pPr>
            <w:r>
              <w:rPr>
                <w:sz w:val="16"/>
                <w:szCs w:val="16"/>
                <w:lang w:eastAsia="zh-CN"/>
              </w:rPr>
              <w:t>2025-03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F0C5A2" w14:textId="397DC2DD" w:rsidR="00006643" w:rsidRDefault="00006643" w:rsidP="00DD77DE">
            <w:pPr>
              <w:pStyle w:val="TAC"/>
              <w:keepNext w:val="0"/>
              <w:rPr>
                <w:sz w:val="16"/>
                <w:szCs w:val="16"/>
                <w:lang w:eastAsia="zh-CN"/>
              </w:rPr>
            </w:pPr>
            <w:r>
              <w:rPr>
                <w:sz w:val="16"/>
                <w:szCs w:val="16"/>
                <w:lang w:eastAsia="zh-CN"/>
              </w:rPr>
              <w:t>SA#107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DABB48" w14:textId="19578E3F" w:rsidR="00006643" w:rsidRDefault="00006643" w:rsidP="00DD77DE">
            <w:pPr>
              <w:pStyle w:val="TAC"/>
              <w:keepNext w:val="0"/>
              <w:rPr>
                <w:sz w:val="16"/>
                <w:szCs w:val="16"/>
              </w:rPr>
            </w:pPr>
            <w:r>
              <w:rPr>
                <w:sz w:val="16"/>
                <w:szCs w:val="16"/>
              </w:rPr>
              <w:t>SP-250112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A4F946B" w14:textId="28A96CF5" w:rsidR="00006643" w:rsidRDefault="00006643" w:rsidP="00DD77DE">
            <w:pPr>
              <w:pStyle w:val="TAL"/>
              <w:keepNext w:val="0"/>
              <w:rPr>
                <w:sz w:val="16"/>
                <w:szCs w:val="16"/>
              </w:rPr>
            </w:pPr>
            <w:r>
              <w:rPr>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AFDA" w14:textId="06C5B039" w:rsidR="00006643" w:rsidRDefault="00006643"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01603" w14:textId="69063D8A" w:rsidR="00006643" w:rsidRDefault="00006643" w:rsidP="00DD77DE">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F69466F" w14:textId="2F73D83C" w:rsidR="00006643" w:rsidRDefault="00006643" w:rsidP="00DD77DE">
            <w:pPr>
              <w:pStyle w:val="TAL"/>
              <w:keepNext w:val="0"/>
              <w:rPr>
                <w:sz w:val="16"/>
                <w:szCs w:val="16"/>
              </w:rPr>
            </w:pPr>
            <w:r>
              <w:rPr>
                <w:sz w:val="16"/>
                <w:szCs w:val="16"/>
              </w:rPr>
              <w:t>Adding multi-hop security features of 5G_ProSe_Sec_Ph3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BFE5E5" w14:textId="0A3B4E5E" w:rsidR="00006643" w:rsidRDefault="00006643" w:rsidP="00DD77DE">
            <w:pPr>
              <w:pStyle w:val="TAC"/>
              <w:keepNext w:val="0"/>
              <w:rPr>
                <w:sz w:val="16"/>
                <w:szCs w:val="16"/>
                <w:lang w:eastAsia="zh-CN"/>
              </w:rPr>
            </w:pPr>
            <w:r>
              <w:rPr>
                <w:sz w:val="16"/>
                <w:szCs w:val="16"/>
                <w:lang w:eastAsia="zh-CN"/>
              </w:rPr>
              <w:t>19.0.0</w:t>
            </w:r>
          </w:p>
        </w:tc>
      </w:tr>
    </w:tbl>
    <w:p w14:paraId="6AE5F0B0" w14:textId="77777777" w:rsidR="00080512" w:rsidRPr="005B29E9" w:rsidRDefault="00080512"/>
    <w:sectPr w:rsidR="00080512" w:rsidRPr="005B29E9">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25A4" w14:textId="77777777" w:rsidR="00A63BAC" w:rsidRDefault="00A63BAC">
      <w:r>
        <w:separator/>
      </w:r>
    </w:p>
  </w:endnote>
  <w:endnote w:type="continuationSeparator" w:id="0">
    <w:p w14:paraId="7EAEA3D4" w14:textId="77777777" w:rsidR="00A63BAC" w:rsidRDefault="00A6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E0682" w14:textId="77777777" w:rsidR="00A63BAC" w:rsidRDefault="00A63BAC">
      <w:r>
        <w:separator/>
      </w:r>
    </w:p>
  </w:footnote>
  <w:footnote w:type="continuationSeparator" w:id="0">
    <w:p w14:paraId="1A3EAA4D" w14:textId="77777777" w:rsidR="00A63BAC" w:rsidRDefault="00A63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12F9C7"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256">
      <w:rPr>
        <w:rFonts w:ascii="Arial" w:hAnsi="Arial" w:cs="Arial"/>
        <w:b/>
        <w:noProof/>
        <w:sz w:val="18"/>
        <w:szCs w:val="18"/>
      </w:rPr>
      <w:t>3GPP TS 33.503 V19.0.018.5.0 (2025-032025-01)</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2F783D20"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256">
      <w:rPr>
        <w:rFonts w:ascii="Arial" w:hAnsi="Arial" w:cs="Arial"/>
        <w:b/>
        <w:noProof/>
        <w:sz w:val="18"/>
        <w:szCs w:val="18"/>
      </w:rPr>
      <w:t>Release 1819</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FC61128"/>
    <w:multiLevelType w:val="hybridMultilevel"/>
    <w:tmpl w:val="17C4F992"/>
    <w:lvl w:ilvl="0" w:tplc="002C10BA">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6"/>
  </w:num>
  <w:num w:numId="5" w16cid:durableId="1008486258">
    <w:abstractNumId w:val="29"/>
  </w:num>
  <w:num w:numId="6" w16cid:durableId="2002853959">
    <w:abstractNumId w:val="38"/>
  </w:num>
  <w:num w:numId="7" w16cid:durableId="380446899">
    <w:abstractNumId w:val="34"/>
  </w:num>
  <w:num w:numId="8" w16cid:durableId="1699426452">
    <w:abstractNumId w:val="30"/>
  </w:num>
  <w:num w:numId="9" w16cid:durableId="198012314">
    <w:abstractNumId w:val="16"/>
  </w:num>
  <w:num w:numId="10" w16cid:durableId="2038726561">
    <w:abstractNumId w:val="28"/>
  </w:num>
  <w:num w:numId="11" w16cid:durableId="25183300">
    <w:abstractNumId w:val="26"/>
  </w:num>
  <w:num w:numId="12" w16cid:durableId="203449248">
    <w:abstractNumId w:val="13"/>
  </w:num>
  <w:num w:numId="13" w16cid:durableId="100809205">
    <w:abstractNumId w:val="14"/>
  </w:num>
  <w:num w:numId="14" w16cid:durableId="882327042">
    <w:abstractNumId w:val="41"/>
  </w:num>
  <w:num w:numId="15" w16cid:durableId="2088116391">
    <w:abstractNumId w:val="33"/>
  </w:num>
  <w:num w:numId="16" w16cid:durableId="2026054418">
    <w:abstractNumId w:val="39"/>
  </w:num>
  <w:num w:numId="17" w16cid:durableId="1113748864">
    <w:abstractNumId w:val="21"/>
  </w:num>
  <w:num w:numId="18" w16cid:durableId="1946301915">
    <w:abstractNumId w:val="32"/>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2"/>
  </w:num>
  <w:num w:numId="27" w16cid:durableId="450438780">
    <w:abstractNumId w:val="27"/>
  </w:num>
  <w:num w:numId="28" w16cid:durableId="2060353255">
    <w:abstractNumId w:val="18"/>
  </w:num>
  <w:num w:numId="29" w16cid:durableId="1513296030">
    <w:abstractNumId w:val="19"/>
  </w:num>
  <w:num w:numId="30" w16cid:durableId="1349522945">
    <w:abstractNumId w:val="15"/>
  </w:num>
  <w:num w:numId="31" w16cid:durableId="1677926979">
    <w:abstractNumId w:val="35"/>
  </w:num>
  <w:num w:numId="32" w16cid:durableId="1556236205">
    <w:abstractNumId w:val="37"/>
  </w:num>
  <w:num w:numId="33" w16cid:durableId="1445080011">
    <w:abstractNumId w:val="17"/>
  </w:num>
  <w:num w:numId="34" w16cid:durableId="1353804122">
    <w:abstractNumId w:val="24"/>
  </w:num>
  <w:num w:numId="35" w16cid:durableId="225919865">
    <w:abstractNumId w:val="31"/>
  </w:num>
  <w:num w:numId="36" w16cid:durableId="1785886444">
    <w:abstractNumId w:val="25"/>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3"/>
  </w:num>
  <w:num w:numId="42" w16cid:durableId="1259407318">
    <w:abstractNumId w:val="40"/>
  </w:num>
  <w:num w:numId="43" w16cid:durableId="1508864974">
    <w:abstractNumId w:val="23"/>
  </w:num>
  <w:num w:numId="44" w16cid:durableId="2118256156">
    <w:abstractNumId w:val="12"/>
  </w:num>
  <w:num w:numId="45" w16cid:durableId="851528322">
    <w:abstractNumId w:val="20"/>
  </w:num>
  <w:num w:numId="46" w16cid:durableId="178834778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06643"/>
    <w:rsid w:val="0001114A"/>
    <w:rsid w:val="000203A8"/>
    <w:rsid w:val="00024F33"/>
    <w:rsid w:val="000303DC"/>
    <w:rsid w:val="00033362"/>
    <w:rsid w:val="00033397"/>
    <w:rsid w:val="00033EF0"/>
    <w:rsid w:val="00036024"/>
    <w:rsid w:val="00040095"/>
    <w:rsid w:val="00041FD7"/>
    <w:rsid w:val="00042A27"/>
    <w:rsid w:val="00051834"/>
    <w:rsid w:val="00054A22"/>
    <w:rsid w:val="0005626A"/>
    <w:rsid w:val="0005764F"/>
    <w:rsid w:val="00062023"/>
    <w:rsid w:val="0006246D"/>
    <w:rsid w:val="00064508"/>
    <w:rsid w:val="000655A6"/>
    <w:rsid w:val="00066457"/>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3024"/>
    <w:rsid w:val="000F7F25"/>
    <w:rsid w:val="00103DAA"/>
    <w:rsid w:val="00114A31"/>
    <w:rsid w:val="00124256"/>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379AE"/>
    <w:rsid w:val="002416A8"/>
    <w:rsid w:val="0024352B"/>
    <w:rsid w:val="002456DD"/>
    <w:rsid w:val="0024577E"/>
    <w:rsid w:val="00247060"/>
    <w:rsid w:val="00251A00"/>
    <w:rsid w:val="002546A5"/>
    <w:rsid w:val="00260168"/>
    <w:rsid w:val="00263CC9"/>
    <w:rsid w:val="002675F0"/>
    <w:rsid w:val="0027009E"/>
    <w:rsid w:val="002760EE"/>
    <w:rsid w:val="00290AFF"/>
    <w:rsid w:val="00292B72"/>
    <w:rsid w:val="00293BE6"/>
    <w:rsid w:val="002A2884"/>
    <w:rsid w:val="002A2F4F"/>
    <w:rsid w:val="002A41EC"/>
    <w:rsid w:val="002A5DDB"/>
    <w:rsid w:val="002B0DC2"/>
    <w:rsid w:val="002B4145"/>
    <w:rsid w:val="002B5B4D"/>
    <w:rsid w:val="002B6339"/>
    <w:rsid w:val="002B6D82"/>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1B67"/>
    <w:rsid w:val="002F73CA"/>
    <w:rsid w:val="0030173A"/>
    <w:rsid w:val="003030E0"/>
    <w:rsid w:val="00307758"/>
    <w:rsid w:val="003130E1"/>
    <w:rsid w:val="00316F45"/>
    <w:rsid w:val="003172DC"/>
    <w:rsid w:val="00330724"/>
    <w:rsid w:val="00333211"/>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645"/>
    <w:rsid w:val="00410283"/>
    <w:rsid w:val="00421C96"/>
    <w:rsid w:val="00423334"/>
    <w:rsid w:val="00423807"/>
    <w:rsid w:val="00424EA3"/>
    <w:rsid w:val="004345EC"/>
    <w:rsid w:val="0043585C"/>
    <w:rsid w:val="00443B73"/>
    <w:rsid w:val="00445988"/>
    <w:rsid w:val="0044604B"/>
    <w:rsid w:val="004471FE"/>
    <w:rsid w:val="00447ADE"/>
    <w:rsid w:val="004522C3"/>
    <w:rsid w:val="00453FA0"/>
    <w:rsid w:val="0045725E"/>
    <w:rsid w:val="00457972"/>
    <w:rsid w:val="004610ED"/>
    <w:rsid w:val="00461B16"/>
    <w:rsid w:val="00465515"/>
    <w:rsid w:val="00465B83"/>
    <w:rsid w:val="00466E30"/>
    <w:rsid w:val="004677DC"/>
    <w:rsid w:val="004871DD"/>
    <w:rsid w:val="00492907"/>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2813"/>
    <w:rsid w:val="005C38AB"/>
    <w:rsid w:val="005D2E01"/>
    <w:rsid w:val="005D4E43"/>
    <w:rsid w:val="005D7526"/>
    <w:rsid w:val="005E3067"/>
    <w:rsid w:val="005E4BB2"/>
    <w:rsid w:val="005E7770"/>
    <w:rsid w:val="005F0BA4"/>
    <w:rsid w:val="005F2517"/>
    <w:rsid w:val="005F5DB5"/>
    <w:rsid w:val="005F788A"/>
    <w:rsid w:val="00601161"/>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678"/>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094E"/>
    <w:rsid w:val="006D4627"/>
    <w:rsid w:val="006D585F"/>
    <w:rsid w:val="006D5CE2"/>
    <w:rsid w:val="006E3CBA"/>
    <w:rsid w:val="006E5C86"/>
    <w:rsid w:val="006E5DD1"/>
    <w:rsid w:val="006F4923"/>
    <w:rsid w:val="006F6F04"/>
    <w:rsid w:val="00700AB9"/>
    <w:rsid w:val="00701116"/>
    <w:rsid w:val="0071174C"/>
    <w:rsid w:val="00711D4D"/>
    <w:rsid w:val="00713C44"/>
    <w:rsid w:val="007152E2"/>
    <w:rsid w:val="00717218"/>
    <w:rsid w:val="007208D7"/>
    <w:rsid w:val="00734A5B"/>
    <w:rsid w:val="00735467"/>
    <w:rsid w:val="0074026F"/>
    <w:rsid w:val="007411F5"/>
    <w:rsid w:val="00742804"/>
    <w:rsid w:val="007429F6"/>
    <w:rsid w:val="00744E76"/>
    <w:rsid w:val="00755503"/>
    <w:rsid w:val="00760C6D"/>
    <w:rsid w:val="007651E4"/>
    <w:rsid w:val="00765B32"/>
    <w:rsid w:val="00765EA3"/>
    <w:rsid w:val="007663FA"/>
    <w:rsid w:val="00767179"/>
    <w:rsid w:val="00767F55"/>
    <w:rsid w:val="00771868"/>
    <w:rsid w:val="00774DA4"/>
    <w:rsid w:val="00775F5B"/>
    <w:rsid w:val="00781625"/>
    <w:rsid w:val="00781D71"/>
    <w:rsid w:val="00781F0F"/>
    <w:rsid w:val="00783769"/>
    <w:rsid w:val="00783B5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A283D"/>
    <w:rsid w:val="008B168F"/>
    <w:rsid w:val="008B20C0"/>
    <w:rsid w:val="008B29BB"/>
    <w:rsid w:val="008B66EB"/>
    <w:rsid w:val="008B7622"/>
    <w:rsid w:val="008C384C"/>
    <w:rsid w:val="008C5FDE"/>
    <w:rsid w:val="008D0AD4"/>
    <w:rsid w:val="008D139F"/>
    <w:rsid w:val="008D2234"/>
    <w:rsid w:val="008D2336"/>
    <w:rsid w:val="008D64EE"/>
    <w:rsid w:val="008E2D68"/>
    <w:rsid w:val="008E3626"/>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64DC"/>
    <w:rsid w:val="009C7214"/>
    <w:rsid w:val="009F37B7"/>
    <w:rsid w:val="009F5239"/>
    <w:rsid w:val="009F6357"/>
    <w:rsid w:val="009F6855"/>
    <w:rsid w:val="00A05A15"/>
    <w:rsid w:val="00A05F77"/>
    <w:rsid w:val="00A10F02"/>
    <w:rsid w:val="00A164B4"/>
    <w:rsid w:val="00A16D4D"/>
    <w:rsid w:val="00A17046"/>
    <w:rsid w:val="00A220DD"/>
    <w:rsid w:val="00A23874"/>
    <w:rsid w:val="00A23C42"/>
    <w:rsid w:val="00A26956"/>
    <w:rsid w:val="00A27486"/>
    <w:rsid w:val="00A35C3B"/>
    <w:rsid w:val="00A44469"/>
    <w:rsid w:val="00A46F8D"/>
    <w:rsid w:val="00A53724"/>
    <w:rsid w:val="00A5513E"/>
    <w:rsid w:val="00A55836"/>
    <w:rsid w:val="00A56066"/>
    <w:rsid w:val="00A63BAC"/>
    <w:rsid w:val="00A67DDF"/>
    <w:rsid w:val="00A7060E"/>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D5F09"/>
    <w:rsid w:val="00AE3DAD"/>
    <w:rsid w:val="00AE4475"/>
    <w:rsid w:val="00AE65E2"/>
    <w:rsid w:val="00AF1460"/>
    <w:rsid w:val="00AF3F93"/>
    <w:rsid w:val="00AF6EF7"/>
    <w:rsid w:val="00B03750"/>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D7E70"/>
    <w:rsid w:val="00BE095F"/>
    <w:rsid w:val="00BE2E35"/>
    <w:rsid w:val="00BE3255"/>
    <w:rsid w:val="00BE5B32"/>
    <w:rsid w:val="00BE5F1A"/>
    <w:rsid w:val="00BF128E"/>
    <w:rsid w:val="00BF1383"/>
    <w:rsid w:val="00BF4EA8"/>
    <w:rsid w:val="00C0683B"/>
    <w:rsid w:val="00C074DD"/>
    <w:rsid w:val="00C07631"/>
    <w:rsid w:val="00C10DDC"/>
    <w:rsid w:val="00C1496A"/>
    <w:rsid w:val="00C14FAF"/>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CF2B3A"/>
    <w:rsid w:val="00CF6AC4"/>
    <w:rsid w:val="00D00EE9"/>
    <w:rsid w:val="00D02F8B"/>
    <w:rsid w:val="00D02FE9"/>
    <w:rsid w:val="00D07A82"/>
    <w:rsid w:val="00D12D8C"/>
    <w:rsid w:val="00D14FEE"/>
    <w:rsid w:val="00D22217"/>
    <w:rsid w:val="00D3016F"/>
    <w:rsid w:val="00D3157D"/>
    <w:rsid w:val="00D316D6"/>
    <w:rsid w:val="00D33721"/>
    <w:rsid w:val="00D33A5B"/>
    <w:rsid w:val="00D34F76"/>
    <w:rsid w:val="00D362AE"/>
    <w:rsid w:val="00D40B74"/>
    <w:rsid w:val="00D44D07"/>
    <w:rsid w:val="00D53779"/>
    <w:rsid w:val="00D56383"/>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084C"/>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D77DE"/>
    <w:rsid w:val="00DE0847"/>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46E2D"/>
    <w:rsid w:val="00E47CE7"/>
    <w:rsid w:val="00E6473E"/>
    <w:rsid w:val="00E706A7"/>
    <w:rsid w:val="00E76085"/>
    <w:rsid w:val="00E77645"/>
    <w:rsid w:val="00E77D4E"/>
    <w:rsid w:val="00E8535F"/>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75783"/>
    <w:rsid w:val="00F9008D"/>
    <w:rsid w:val="00F940E7"/>
    <w:rsid w:val="00FA1266"/>
    <w:rsid w:val="00FA7524"/>
    <w:rsid w:val="00FB1306"/>
    <w:rsid w:val="00FB6252"/>
    <w:rsid w:val="00FB6A58"/>
    <w:rsid w:val="00FC1192"/>
    <w:rsid w:val="00FC4F03"/>
    <w:rsid w:val="00FC510E"/>
    <w:rsid w:val="00FC5E45"/>
    <w:rsid w:val="00FC5FC2"/>
    <w:rsid w:val="00FD642E"/>
    <w:rsid w:val="00FE0678"/>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link w:val="Heading5Char"/>
    <w:qFormat/>
    <w:rsid w:val="00330724"/>
    <w:pPr>
      <w:ind w:left="1701" w:hanging="1701"/>
      <w:outlineLvl w:val="4"/>
    </w:pPr>
    <w:rPr>
      <w:sz w:val="22"/>
    </w:rPr>
  </w:style>
  <w:style w:type="paragraph" w:styleId="Heading6">
    <w:name w:val="heading 6"/>
    <w:basedOn w:val="H6"/>
    <w:next w:val="Normal"/>
    <w:link w:val="Heading6Char"/>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qFormat/>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 w:type="character" w:customStyle="1" w:styleId="Heading5Char">
    <w:name w:val="Heading 5 Char"/>
    <w:link w:val="Heading5"/>
    <w:rsid w:val="00F75783"/>
    <w:rPr>
      <w:rFonts w:ascii="Arial" w:eastAsia="Times New Roman" w:hAnsi="Arial"/>
      <w:sz w:val="22"/>
      <w:lang w:eastAsia="en-US"/>
    </w:rPr>
  </w:style>
  <w:style w:type="character" w:customStyle="1" w:styleId="Heading6Char">
    <w:name w:val="Heading 6 Char"/>
    <w:link w:val="Heading6"/>
    <w:rsid w:val="00F7578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6.vsdx"/><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Drawing13.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Drawing24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5.vsdx"/><Relationship Id="rId40" Type="http://schemas.openxmlformats.org/officeDocument/2006/relationships/image" Target="media/image17.emf"/><Relationship Id="rId45" Type="http://schemas.openxmlformats.org/officeDocument/2006/relationships/package" Target="embeddings/Microsoft_Visio___3.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Drawing3.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4.vsdx"/><Relationship Id="rId30" Type="http://schemas.openxmlformats.org/officeDocument/2006/relationships/image" Target="media/image12.emf"/><Relationship Id="rId35" Type="http://schemas.openxmlformats.org/officeDocument/2006/relationships/package" Target="embeddings/Microsoft_Visio___2.vsdx"/><Relationship Id="rId43" Type="http://schemas.openxmlformats.org/officeDocument/2006/relationships/package" Target="embeddings/Microsoft_Visio_Drawing38.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32788</Words>
  <Characters>186894</Characters>
  <Application>Microsoft Office Word</Application>
  <DocSecurity>0</DocSecurity>
  <Lines>1557</Lines>
  <Paragraphs>438</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219244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Mirko</cp:lastModifiedBy>
  <cp:revision>2</cp:revision>
  <cp:lastPrinted>2019-02-25T14:05:00Z</cp:lastPrinted>
  <dcterms:created xsi:type="dcterms:W3CDTF">2025-03-25T10:51:00Z</dcterms:created>
  <dcterms:modified xsi:type="dcterms:W3CDTF">2025-03-25T10:51:00Z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