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68317B56"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CC0CEF">
        <w:rPr>
          <w:noProof w:val="0"/>
        </w:rPr>
        <w:t>10</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C22375">
        <w:rPr>
          <w:noProof w:val="0"/>
          <w:sz w:val="32"/>
        </w:rPr>
        <w:t>1</w:t>
      </w:r>
      <w:r w:rsidRPr="00583848">
        <w:rPr>
          <w:noProof w:val="0"/>
          <w:sz w:val="32"/>
        </w:rPr>
        <w:t>-</w:t>
      </w:r>
      <w:r w:rsidR="00CC0CEF">
        <w:rPr>
          <w:noProof w:val="0"/>
          <w:sz w:val="32"/>
        </w:rPr>
        <w:t>12</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3152ECC"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C22375">
        <w:rPr>
          <w:sz w:val="18"/>
        </w:rPr>
        <w:t>1</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4B8E1212" w14:textId="35E3BEC5" w:rsidR="00F74CC9" w:rsidRDefault="00F74CC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_Toc83226883 \h </w:instrText>
      </w:r>
      <w:r>
        <w:fldChar w:fldCharType="separate"/>
      </w:r>
      <w:r>
        <w:t>8</w:t>
      </w:r>
      <w:r>
        <w:fldChar w:fldCharType="end"/>
      </w:r>
    </w:p>
    <w:p w14:paraId="24582418" w14:textId="690B98DB" w:rsidR="00F74CC9" w:rsidRDefault="00F74CC9">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_Toc83226884 \h </w:instrText>
      </w:r>
      <w:r>
        <w:fldChar w:fldCharType="separate"/>
      </w:r>
      <w:r>
        <w:t>8</w:t>
      </w:r>
      <w:r>
        <w:fldChar w:fldCharType="end"/>
      </w:r>
    </w:p>
    <w:p w14:paraId="646D613E" w14:textId="003A03EC" w:rsidR="00F74CC9" w:rsidRDefault="00F74CC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_Toc83226885 \h </w:instrText>
      </w:r>
      <w:r>
        <w:fldChar w:fldCharType="separate"/>
      </w:r>
      <w:r>
        <w:t>9</w:t>
      </w:r>
      <w:r>
        <w:fldChar w:fldCharType="end"/>
      </w:r>
    </w:p>
    <w:p w14:paraId="53386E06" w14:textId="59D7D3B1" w:rsidR="00F74CC9" w:rsidRDefault="00F74CC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_Toc83226886 \h </w:instrText>
      </w:r>
      <w:r>
        <w:fldChar w:fldCharType="separate"/>
      </w:r>
      <w:r>
        <w:t>9</w:t>
      </w:r>
      <w:r>
        <w:fldChar w:fldCharType="end"/>
      </w:r>
    </w:p>
    <w:p w14:paraId="36E1C89A" w14:textId="1E7FC5E4" w:rsidR="00F74CC9" w:rsidRDefault="00F74CC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_Toc83226887 \h </w:instrText>
      </w:r>
      <w:r>
        <w:fldChar w:fldCharType="separate"/>
      </w:r>
      <w:r>
        <w:t>10</w:t>
      </w:r>
      <w:r>
        <w:fldChar w:fldCharType="end"/>
      </w:r>
    </w:p>
    <w:p w14:paraId="0ED98F6B" w14:textId="37C0BDAD" w:rsidR="00F74CC9" w:rsidRDefault="00F74CC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_Toc83226888 \h </w:instrText>
      </w:r>
      <w:r>
        <w:fldChar w:fldCharType="separate"/>
      </w:r>
      <w:r>
        <w:t>10</w:t>
      </w:r>
      <w:r>
        <w:fldChar w:fldCharType="end"/>
      </w:r>
    </w:p>
    <w:p w14:paraId="4B5FBCAF" w14:textId="435E1F06" w:rsidR="00F74CC9" w:rsidRDefault="00F74CC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_Toc83226889 \h </w:instrText>
      </w:r>
      <w:r>
        <w:fldChar w:fldCharType="separate"/>
      </w:r>
      <w:r>
        <w:t>11</w:t>
      </w:r>
      <w:r>
        <w:fldChar w:fldCharType="end"/>
      </w:r>
    </w:p>
    <w:p w14:paraId="32D663FC" w14:textId="244F740B" w:rsidR="00F74CC9" w:rsidRDefault="00F74CC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_Toc83226890 \h </w:instrText>
      </w:r>
      <w:r>
        <w:fldChar w:fldCharType="separate"/>
      </w:r>
      <w:r>
        <w:t>11</w:t>
      </w:r>
      <w:r>
        <w:fldChar w:fldCharType="end"/>
      </w:r>
    </w:p>
    <w:p w14:paraId="65C68F4A" w14:textId="344878D1" w:rsidR="00F74CC9" w:rsidRDefault="00F74CC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_Toc83226891 \h </w:instrText>
      </w:r>
      <w:r>
        <w:fldChar w:fldCharType="separate"/>
      </w:r>
      <w:r>
        <w:t>13</w:t>
      </w:r>
      <w:r>
        <w:fldChar w:fldCharType="end"/>
      </w:r>
    </w:p>
    <w:p w14:paraId="0D73F46F" w14:textId="1B9DA454" w:rsidR="00F74CC9" w:rsidRDefault="00F74CC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_Toc83226892 \h </w:instrText>
      </w:r>
      <w:r>
        <w:fldChar w:fldCharType="separate"/>
      </w:r>
      <w:r>
        <w:t>13</w:t>
      </w:r>
      <w:r>
        <w:fldChar w:fldCharType="end"/>
      </w:r>
    </w:p>
    <w:p w14:paraId="3475050A" w14:textId="7632F3E7" w:rsidR="00F74CC9" w:rsidRDefault="00F74CC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_Toc83226893 \h </w:instrText>
      </w:r>
      <w:r>
        <w:fldChar w:fldCharType="separate"/>
      </w:r>
      <w:r>
        <w:t>13</w:t>
      </w:r>
      <w:r>
        <w:fldChar w:fldCharType="end"/>
      </w:r>
    </w:p>
    <w:p w14:paraId="084F2BC0" w14:textId="1D28AB1F" w:rsidR="00F74CC9" w:rsidRDefault="00F74CC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_Toc83226894 \h </w:instrText>
      </w:r>
      <w:r>
        <w:fldChar w:fldCharType="separate"/>
      </w:r>
      <w:r>
        <w:t>13</w:t>
      </w:r>
      <w:r>
        <w:fldChar w:fldCharType="end"/>
      </w:r>
    </w:p>
    <w:p w14:paraId="604E136E" w14:textId="1505C31F" w:rsidR="00F74CC9" w:rsidRDefault="00F74CC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_Toc83226895 \h </w:instrText>
      </w:r>
      <w:r>
        <w:fldChar w:fldCharType="separate"/>
      </w:r>
      <w:r>
        <w:t>14</w:t>
      </w:r>
      <w:r>
        <w:fldChar w:fldCharType="end"/>
      </w:r>
    </w:p>
    <w:p w14:paraId="2E4C4305" w14:textId="2443FD73" w:rsidR="00F74CC9" w:rsidRDefault="00F74CC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_Toc83226896 \h </w:instrText>
      </w:r>
      <w:r>
        <w:fldChar w:fldCharType="separate"/>
      </w:r>
      <w:r>
        <w:t>14</w:t>
      </w:r>
      <w:r>
        <w:fldChar w:fldCharType="end"/>
      </w:r>
    </w:p>
    <w:p w14:paraId="3EB3EB69" w14:textId="1B288CBB" w:rsidR="00F74CC9" w:rsidRDefault="00F74CC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_Toc83226897 \h </w:instrText>
      </w:r>
      <w:r>
        <w:fldChar w:fldCharType="separate"/>
      </w:r>
      <w:r>
        <w:t>15</w:t>
      </w:r>
      <w:r>
        <w:fldChar w:fldCharType="end"/>
      </w:r>
    </w:p>
    <w:p w14:paraId="175AF7C2" w14:textId="27469369" w:rsidR="00F74CC9" w:rsidRDefault="00F74CC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_Toc83226898 \h </w:instrText>
      </w:r>
      <w:r>
        <w:fldChar w:fldCharType="separate"/>
      </w:r>
      <w:r>
        <w:t>15</w:t>
      </w:r>
      <w:r>
        <w:fldChar w:fldCharType="end"/>
      </w:r>
    </w:p>
    <w:p w14:paraId="17DF9470" w14:textId="15C1C796" w:rsidR="00F74CC9" w:rsidRDefault="00F74CC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_Toc83226899 \h </w:instrText>
      </w:r>
      <w:r>
        <w:fldChar w:fldCharType="separate"/>
      </w:r>
      <w:r>
        <w:t>15</w:t>
      </w:r>
      <w:r>
        <w:fldChar w:fldCharType="end"/>
      </w:r>
    </w:p>
    <w:p w14:paraId="774E40AF" w14:textId="53179ADB" w:rsidR="00F74CC9" w:rsidRDefault="00F74CC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_Toc83226900 \h </w:instrText>
      </w:r>
      <w:r>
        <w:fldChar w:fldCharType="separate"/>
      </w:r>
      <w:r>
        <w:t>15</w:t>
      </w:r>
      <w:r>
        <w:fldChar w:fldCharType="end"/>
      </w:r>
    </w:p>
    <w:p w14:paraId="10147C07" w14:textId="0413E32B" w:rsidR="00F74CC9" w:rsidRDefault="00F74CC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_Toc83226901 \h </w:instrText>
      </w:r>
      <w:r>
        <w:fldChar w:fldCharType="separate"/>
      </w:r>
      <w:r>
        <w:t>15</w:t>
      </w:r>
      <w:r>
        <w:fldChar w:fldCharType="end"/>
      </w:r>
    </w:p>
    <w:p w14:paraId="7CE6D528" w14:textId="25DFB477" w:rsidR="00F74CC9" w:rsidRDefault="00F74CC9">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_Toc83226902 \h </w:instrText>
      </w:r>
      <w:r>
        <w:fldChar w:fldCharType="separate"/>
      </w:r>
      <w:r>
        <w:t>15</w:t>
      </w:r>
      <w:r>
        <w:fldChar w:fldCharType="end"/>
      </w:r>
    </w:p>
    <w:p w14:paraId="3E8C5DB6" w14:textId="26CFF1CC" w:rsidR="00F74CC9" w:rsidRDefault="00F74CC9">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_Toc83226903 \h </w:instrText>
      </w:r>
      <w:r>
        <w:fldChar w:fldCharType="separate"/>
      </w:r>
      <w:r>
        <w:t>15</w:t>
      </w:r>
      <w:r>
        <w:fldChar w:fldCharType="end"/>
      </w:r>
    </w:p>
    <w:p w14:paraId="29F3E476" w14:textId="5A5C869A" w:rsidR="00F74CC9" w:rsidRDefault="00F74CC9">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_Toc83226904 \h </w:instrText>
      </w:r>
      <w:r>
        <w:fldChar w:fldCharType="separate"/>
      </w:r>
      <w:r>
        <w:t>16</w:t>
      </w:r>
      <w:r>
        <w:fldChar w:fldCharType="end"/>
      </w:r>
    </w:p>
    <w:p w14:paraId="0C905870" w14:textId="3EBC7957" w:rsidR="00F74CC9" w:rsidRDefault="00F74CC9">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_Toc83226905 \h </w:instrText>
      </w:r>
      <w:r>
        <w:fldChar w:fldCharType="separate"/>
      </w:r>
      <w:r>
        <w:t>16</w:t>
      </w:r>
      <w:r>
        <w:fldChar w:fldCharType="end"/>
      </w:r>
    </w:p>
    <w:p w14:paraId="189D84CD" w14:textId="347A0C87" w:rsidR="00F74CC9" w:rsidRDefault="00F74CC9">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_Toc83226906 \h </w:instrText>
      </w:r>
      <w:r>
        <w:fldChar w:fldCharType="separate"/>
      </w:r>
      <w:r>
        <w:t>17</w:t>
      </w:r>
      <w:r>
        <w:fldChar w:fldCharType="end"/>
      </w:r>
    </w:p>
    <w:p w14:paraId="6DFC6438" w14:textId="6964A1F0" w:rsidR="00F74CC9" w:rsidRDefault="00F74CC9">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_Toc83226907 \h </w:instrText>
      </w:r>
      <w:r>
        <w:fldChar w:fldCharType="separate"/>
      </w:r>
      <w:r>
        <w:t>17</w:t>
      </w:r>
      <w:r>
        <w:fldChar w:fldCharType="end"/>
      </w:r>
    </w:p>
    <w:p w14:paraId="069D9795" w14:textId="7C726E76" w:rsidR="00F74CC9" w:rsidRDefault="00F74CC9">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_Toc83226908 \h </w:instrText>
      </w:r>
      <w:r>
        <w:fldChar w:fldCharType="separate"/>
      </w:r>
      <w:r>
        <w:t>18</w:t>
      </w:r>
      <w:r>
        <w:fldChar w:fldCharType="end"/>
      </w:r>
    </w:p>
    <w:p w14:paraId="66CCDD82" w14:textId="42D55438" w:rsidR="00F74CC9" w:rsidRDefault="00F74CC9">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_Toc83226909 \h </w:instrText>
      </w:r>
      <w:r>
        <w:fldChar w:fldCharType="separate"/>
      </w:r>
      <w:r>
        <w:t>18</w:t>
      </w:r>
      <w:r>
        <w:fldChar w:fldCharType="end"/>
      </w:r>
    </w:p>
    <w:p w14:paraId="5C5AAEC6" w14:textId="7793AD76" w:rsidR="00F74CC9" w:rsidRDefault="00F74CC9">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_Toc83226910 \h </w:instrText>
      </w:r>
      <w:r>
        <w:fldChar w:fldCharType="separate"/>
      </w:r>
      <w:r>
        <w:t>18</w:t>
      </w:r>
      <w:r>
        <w:fldChar w:fldCharType="end"/>
      </w:r>
    </w:p>
    <w:p w14:paraId="1DEFC703" w14:textId="20836179" w:rsidR="00F74CC9" w:rsidRDefault="00F74CC9">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_Toc83226911 \h </w:instrText>
      </w:r>
      <w:r>
        <w:fldChar w:fldCharType="separate"/>
      </w:r>
      <w:r>
        <w:t>19</w:t>
      </w:r>
      <w:r>
        <w:fldChar w:fldCharType="end"/>
      </w:r>
    </w:p>
    <w:p w14:paraId="12B272D8" w14:textId="302D0BCD" w:rsidR="00F74CC9" w:rsidRDefault="00F74CC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_Toc83226912 \h </w:instrText>
      </w:r>
      <w:r>
        <w:fldChar w:fldCharType="separate"/>
      </w:r>
      <w:r>
        <w:t>19</w:t>
      </w:r>
      <w:r>
        <w:fldChar w:fldCharType="end"/>
      </w:r>
    </w:p>
    <w:p w14:paraId="62EC7726" w14:textId="5A044E4F" w:rsidR="00F74CC9" w:rsidRDefault="00F74CC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_Toc83226913 \h </w:instrText>
      </w:r>
      <w:r>
        <w:fldChar w:fldCharType="separate"/>
      </w:r>
      <w:r>
        <w:t>19</w:t>
      </w:r>
      <w:r>
        <w:fldChar w:fldCharType="end"/>
      </w:r>
    </w:p>
    <w:p w14:paraId="24A3CCDD" w14:textId="67B43C60" w:rsidR="00F74CC9" w:rsidRDefault="00F74CC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_Toc83226914 \h </w:instrText>
      </w:r>
      <w:r>
        <w:fldChar w:fldCharType="separate"/>
      </w:r>
      <w:r>
        <w:t>19</w:t>
      </w:r>
      <w:r>
        <w:fldChar w:fldCharType="end"/>
      </w:r>
    </w:p>
    <w:p w14:paraId="3AF70EE1" w14:textId="7698F9BA" w:rsidR="00F74CC9" w:rsidRDefault="00F74CC9">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_Toc83226915 \h </w:instrText>
      </w:r>
      <w:r>
        <w:fldChar w:fldCharType="separate"/>
      </w:r>
      <w:r>
        <w:t>20</w:t>
      </w:r>
      <w:r>
        <w:fldChar w:fldCharType="end"/>
      </w:r>
    </w:p>
    <w:p w14:paraId="3302AA5A" w14:textId="54E37005" w:rsidR="00F74CC9" w:rsidRDefault="00F74CC9">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_Toc83226916 \h </w:instrText>
      </w:r>
      <w:r>
        <w:fldChar w:fldCharType="separate"/>
      </w:r>
      <w:r>
        <w:t>20</w:t>
      </w:r>
      <w:r>
        <w:fldChar w:fldCharType="end"/>
      </w:r>
    </w:p>
    <w:p w14:paraId="084E05A8" w14:textId="4FFAE9CE" w:rsidR="00F74CC9" w:rsidRDefault="00F74CC9">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_Toc83226917 \h </w:instrText>
      </w:r>
      <w:r>
        <w:fldChar w:fldCharType="separate"/>
      </w:r>
      <w:r>
        <w:t>20</w:t>
      </w:r>
      <w:r>
        <w:fldChar w:fldCharType="end"/>
      </w:r>
    </w:p>
    <w:p w14:paraId="343BB208" w14:textId="273FC5D4" w:rsidR="00F74CC9" w:rsidRDefault="00F74CC9">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_Toc83226918 \h </w:instrText>
      </w:r>
      <w:r>
        <w:fldChar w:fldCharType="separate"/>
      </w:r>
      <w:r>
        <w:t>20</w:t>
      </w:r>
      <w:r>
        <w:fldChar w:fldCharType="end"/>
      </w:r>
    </w:p>
    <w:p w14:paraId="7129B8FE" w14:textId="04491953" w:rsidR="00F74CC9" w:rsidRDefault="00F74CC9">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_Toc83226919 \h </w:instrText>
      </w:r>
      <w:r>
        <w:fldChar w:fldCharType="separate"/>
      </w:r>
      <w:r>
        <w:t>21</w:t>
      </w:r>
      <w:r>
        <w:fldChar w:fldCharType="end"/>
      </w:r>
    </w:p>
    <w:p w14:paraId="68AACB2D" w14:textId="246569A0" w:rsidR="00F74CC9" w:rsidRDefault="00F74CC9">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_Toc83226920 \h </w:instrText>
      </w:r>
      <w:r>
        <w:fldChar w:fldCharType="separate"/>
      </w:r>
      <w:r>
        <w:t>21</w:t>
      </w:r>
      <w:r>
        <w:fldChar w:fldCharType="end"/>
      </w:r>
    </w:p>
    <w:p w14:paraId="7B41748E" w14:textId="4DF1BB78" w:rsidR="00F74CC9" w:rsidRDefault="00F74CC9">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_Toc83226921 \h </w:instrText>
      </w:r>
      <w:r>
        <w:fldChar w:fldCharType="separate"/>
      </w:r>
      <w:r>
        <w:t>21</w:t>
      </w:r>
      <w:r>
        <w:fldChar w:fldCharType="end"/>
      </w:r>
    </w:p>
    <w:p w14:paraId="19216B6B" w14:textId="4626B658" w:rsidR="00F74CC9" w:rsidRDefault="00F74CC9">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_Toc83226922 \h </w:instrText>
      </w:r>
      <w:r>
        <w:fldChar w:fldCharType="separate"/>
      </w:r>
      <w:r>
        <w:t>21</w:t>
      </w:r>
      <w:r>
        <w:fldChar w:fldCharType="end"/>
      </w:r>
    </w:p>
    <w:p w14:paraId="322296DA" w14:textId="57F8A4EA" w:rsidR="00F74CC9" w:rsidRDefault="00F74CC9">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_Toc83226923 \h </w:instrText>
      </w:r>
      <w:r>
        <w:fldChar w:fldCharType="separate"/>
      </w:r>
      <w:r>
        <w:t>22</w:t>
      </w:r>
      <w:r>
        <w:fldChar w:fldCharType="end"/>
      </w:r>
    </w:p>
    <w:p w14:paraId="7401FEC3" w14:textId="0E4416C9" w:rsidR="00F74CC9" w:rsidRDefault="00F74CC9">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_Toc83226924 \h </w:instrText>
      </w:r>
      <w:r>
        <w:fldChar w:fldCharType="separate"/>
      </w:r>
      <w:r>
        <w:t>22</w:t>
      </w:r>
      <w:r>
        <w:fldChar w:fldCharType="end"/>
      </w:r>
    </w:p>
    <w:p w14:paraId="0B976951" w14:textId="330D5D33" w:rsidR="00F74CC9" w:rsidRDefault="00F74CC9">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_Toc83226925 \h </w:instrText>
      </w:r>
      <w:r>
        <w:fldChar w:fldCharType="separate"/>
      </w:r>
      <w:r>
        <w:t>22</w:t>
      </w:r>
      <w:r>
        <w:fldChar w:fldCharType="end"/>
      </w:r>
    </w:p>
    <w:p w14:paraId="4AB0003F" w14:textId="173F9EAB" w:rsidR="00F74CC9" w:rsidRDefault="00F74CC9">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_Toc83226926 \h </w:instrText>
      </w:r>
      <w:r>
        <w:fldChar w:fldCharType="separate"/>
      </w:r>
      <w:r>
        <w:t>22</w:t>
      </w:r>
      <w:r>
        <w:fldChar w:fldCharType="end"/>
      </w:r>
    </w:p>
    <w:p w14:paraId="5D065716" w14:textId="67106D0A" w:rsidR="00F74CC9" w:rsidRDefault="00F74CC9">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_Toc83226927 \h </w:instrText>
      </w:r>
      <w:r>
        <w:fldChar w:fldCharType="separate"/>
      </w:r>
      <w:r>
        <w:t>22</w:t>
      </w:r>
      <w:r>
        <w:fldChar w:fldCharType="end"/>
      </w:r>
    </w:p>
    <w:p w14:paraId="5747DDE7" w14:textId="3C270784" w:rsidR="00F74CC9" w:rsidRDefault="00F74CC9">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_Toc83226928 \h </w:instrText>
      </w:r>
      <w:r>
        <w:fldChar w:fldCharType="separate"/>
      </w:r>
      <w:r>
        <w:t>22</w:t>
      </w:r>
      <w:r>
        <w:fldChar w:fldCharType="end"/>
      </w:r>
    </w:p>
    <w:p w14:paraId="7B18CADE" w14:textId="27BA12A9" w:rsidR="00F74CC9" w:rsidRDefault="00F74CC9">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_Toc83226929 \h </w:instrText>
      </w:r>
      <w:r>
        <w:fldChar w:fldCharType="separate"/>
      </w:r>
      <w:r>
        <w:t>23</w:t>
      </w:r>
      <w:r>
        <w:fldChar w:fldCharType="end"/>
      </w:r>
    </w:p>
    <w:p w14:paraId="012BB2B2" w14:textId="276092F6" w:rsidR="00F74CC9" w:rsidRDefault="00F74CC9">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_Toc83226930 \h </w:instrText>
      </w:r>
      <w:r>
        <w:fldChar w:fldCharType="separate"/>
      </w:r>
      <w:r>
        <w:t>23</w:t>
      </w:r>
      <w:r>
        <w:fldChar w:fldCharType="end"/>
      </w:r>
    </w:p>
    <w:p w14:paraId="0472F683" w14:textId="15351F5C" w:rsidR="00F74CC9" w:rsidRDefault="00F74CC9">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_Toc83226931 \h </w:instrText>
      </w:r>
      <w:r>
        <w:fldChar w:fldCharType="separate"/>
      </w:r>
      <w:r>
        <w:t>23</w:t>
      </w:r>
      <w:r>
        <w:fldChar w:fldCharType="end"/>
      </w:r>
    </w:p>
    <w:p w14:paraId="4967BAA2" w14:textId="3CD56304" w:rsidR="00F74CC9" w:rsidRDefault="00F74CC9">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_Toc83226932 \h </w:instrText>
      </w:r>
      <w:r>
        <w:fldChar w:fldCharType="separate"/>
      </w:r>
      <w:r>
        <w:t>23</w:t>
      </w:r>
      <w:r>
        <w:fldChar w:fldCharType="end"/>
      </w:r>
    </w:p>
    <w:p w14:paraId="2B6FC349" w14:textId="549A4F4E" w:rsidR="00F74CC9" w:rsidRDefault="00F74CC9">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_Toc83226933 \h </w:instrText>
      </w:r>
      <w:r>
        <w:fldChar w:fldCharType="separate"/>
      </w:r>
      <w:r>
        <w:t>23</w:t>
      </w:r>
      <w:r>
        <w:fldChar w:fldCharType="end"/>
      </w:r>
    </w:p>
    <w:p w14:paraId="79A3875B" w14:textId="07BC21E9" w:rsidR="00F74CC9" w:rsidRDefault="00F74CC9">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_Toc83226934 \h </w:instrText>
      </w:r>
      <w:r>
        <w:fldChar w:fldCharType="separate"/>
      </w:r>
      <w:r>
        <w:t>23</w:t>
      </w:r>
      <w:r>
        <w:fldChar w:fldCharType="end"/>
      </w:r>
    </w:p>
    <w:p w14:paraId="118CA4F9" w14:textId="6303689A" w:rsidR="00F74CC9" w:rsidRDefault="00F74CC9">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_Toc83226935 \h </w:instrText>
      </w:r>
      <w:r>
        <w:fldChar w:fldCharType="separate"/>
      </w:r>
      <w:r>
        <w:t>23</w:t>
      </w:r>
      <w:r>
        <w:fldChar w:fldCharType="end"/>
      </w:r>
    </w:p>
    <w:p w14:paraId="5BA1A21F" w14:textId="556F3A9A" w:rsidR="00F74CC9" w:rsidRDefault="00F74CC9">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_Toc83226936 \h </w:instrText>
      </w:r>
      <w:r>
        <w:fldChar w:fldCharType="separate"/>
      </w:r>
      <w:r>
        <w:t>23</w:t>
      </w:r>
      <w:r>
        <w:fldChar w:fldCharType="end"/>
      </w:r>
    </w:p>
    <w:p w14:paraId="62D56BE8" w14:textId="2062A731" w:rsidR="00F74CC9" w:rsidRDefault="00F74CC9">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_Toc83226937 \h </w:instrText>
      </w:r>
      <w:r>
        <w:fldChar w:fldCharType="separate"/>
      </w:r>
      <w:r>
        <w:t>24</w:t>
      </w:r>
      <w:r>
        <w:fldChar w:fldCharType="end"/>
      </w:r>
    </w:p>
    <w:p w14:paraId="30998BA8" w14:textId="61DD02FE" w:rsidR="00F74CC9" w:rsidRDefault="00F74CC9">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_Toc83226938 \h </w:instrText>
      </w:r>
      <w:r>
        <w:fldChar w:fldCharType="separate"/>
      </w:r>
      <w:r>
        <w:t>24</w:t>
      </w:r>
      <w:r>
        <w:fldChar w:fldCharType="end"/>
      </w:r>
    </w:p>
    <w:p w14:paraId="0D8F86D9" w14:textId="365D1E91" w:rsidR="00F74CC9" w:rsidRDefault="00F74CC9">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_Toc83226939 \h </w:instrText>
      </w:r>
      <w:r>
        <w:fldChar w:fldCharType="separate"/>
      </w:r>
      <w:r>
        <w:t>24</w:t>
      </w:r>
      <w:r>
        <w:fldChar w:fldCharType="end"/>
      </w:r>
    </w:p>
    <w:p w14:paraId="5634EC00" w14:textId="002E2A6E" w:rsidR="00F74CC9" w:rsidRDefault="00F74CC9">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_Toc83226940 \h </w:instrText>
      </w:r>
      <w:r>
        <w:fldChar w:fldCharType="separate"/>
      </w:r>
      <w:r>
        <w:t>25</w:t>
      </w:r>
      <w:r>
        <w:fldChar w:fldCharType="end"/>
      </w:r>
    </w:p>
    <w:p w14:paraId="474EAC8B" w14:textId="5DF46EC1" w:rsidR="00F74CC9" w:rsidRDefault="00F74CC9">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_Toc83226941 \h </w:instrText>
      </w:r>
      <w:r>
        <w:fldChar w:fldCharType="separate"/>
      </w:r>
      <w:r>
        <w:t>25</w:t>
      </w:r>
      <w:r>
        <w:fldChar w:fldCharType="end"/>
      </w:r>
    </w:p>
    <w:p w14:paraId="303E2398" w14:textId="4C211993" w:rsidR="00F74CC9" w:rsidRDefault="00F74CC9">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_Toc83226942 \h </w:instrText>
      </w:r>
      <w:r>
        <w:fldChar w:fldCharType="separate"/>
      </w:r>
      <w:r>
        <w:t>25</w:t>
      </w:r>
      <w:r>
        <w:fldChar w:fldCharType="end"/>
      </w:r>
    </w:p>
    <w:p w14:paraId="5AE8428D" w14:textId="3465ED07" w:rsidR="00F74CC9" w:rsidRDefault="00F74CC9">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_Toc83226943 \h </w:instrText>
      </w:r>
      <w:r>
        <w:fldChar w:fldCharType="separate"/>
      </w:r>
      <w:r>
        <w:t>25</w:t>
      </w:r>
      <w:r>
        <w:fldChar w:fldCharType="end"/>
      </w:r>
    </w:p>
    <w:p w14:paraId="1B4E0E3D" w14:textId="51A1134A" w:rsidR="00F74CC9" w:rsidRDefault="00F74CC9">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_Toc83226944 \h </w:instrText>
      </w:r>
      <w:r>
        <w:fldChar w:fldCharType="separate"/>
      </w:r>
      <w:r>
        <w:t>27</w:t>
      </w:r>
      <w:r>
        <w:fldChar w:fldCharType="end"/>
      </w:r>
    </w:p>
    <w:p w14:paraId="1C850D09" w14:textId="0AFB40E5" w:rsidR="00F74CC9" w:rsidRDefault="00F74CC9">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_Toc83226945 \h </w:instrText>
      </w:r>
      <w:r>
        <w:fldChar w:fldCharType="separate"/>
      </w:r>
      <w:r>
        <w:t>27</w:t>
      </w:r>
      <w:r>
        <w:fldChar w:fldCharType="end"/>
      </w:r>
    </w:p>
    <w:p w14:paraId="3751C1B3" w14:textId="4EA5FAD5" w:rsidR="00F74CC9" w:rsidRDefault="00F74CC9">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_Toc83226946 \h </w:instrText>
      </w:r>
      <w:r>
        <w:fldChar w:fldCharType="separate"/>
      </w:r>
      <w:r>
        <w:t>27</w:t>
      </w:r>
      <w:r>
        <w:fldChar w:fldCharType="end"/>
      </w:r>
    </w:p>
    <w:p w14:paraId="5680C90B" w14:textId="40C56A50" w:rsidR="00F74CC9" w:rsidRDefault="00F74CC9">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_Toc83226947 \h </w:instrText>
      </w:r>
      <w:r>
        <w:fldChar w:fldCharType="separate"/>
      </w:r>
      <w:r>
        <w:t>27</w:t>
      </w:r>
      <w:r>
        <w:fldChar w:fldCharType="end"/>
      </w:r>
    </w:p>
    <w:p w14:paraId="25AD7CBF" w14:textId="79E72693" w:rsidR="00F74CC9" w:rsidRDefault="00F74CC9">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_Toc83226948 \h </w:instrText>
      </w:r>
      <w:r>
        <w:fldChar w:fldCharType="separate"/>
      </w:r>
      <w:r>
        <w:t>27</w:t>
      </w:r>
      <w:r>
        <w:fldChar w:fldCharType="end"/>
      </w:r>
    </w:p>
    <w:p w14:paraId="0B976562" w14:textId="79A652DD" w:rsidR="00F74CC9" w:rsidRDefault="00F74CC9">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_Toc83226949 \h </w:instrText>
      </w:r>
      <w:r>
        <w:fldChar w:fldCharType="separate"/>
      </w:r>
      <w:r>
        <w:t>28</w:t>
      </w:r>
      <w:r>
        <w:fldChar w:fldCharType="end"/>
      </w:r>
    </w:p>
    <w:p w14:paraId="4A192AB5" w14:textId="07933DAE" w:rsidR="00F74CC9" w:rsidRDefault="00F74CC9">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_Toc83226950 \h </w:instrText>
      </w:r>
      <w:r>
        <w:fldChar w:fldCharType="separate"/>
      </w:r>
      <w:r>
        <w:t>28</w:t>
      </w:r>
      <w:r>
        <w:fldChar w:fldCharType="end"/>
      </w:r>
    </w:p>
    <w:p w14:paraId="42882DE2" w14:textId="327CCD75" w:rsidR="00F74CC9" w:rsidRDefault="00F74CC9">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_Toc83226951 \h </w:instrText>
      </w:r>
      <w:r>
        <w:fldChar w:fldCharType="separate"/>
      </w:r>
      <w:r>
        <w:t>28</w:t>
      </w:r>
      <w:r>
        <w:fldChar w:fldCharType="end"/>
      </w:r>
    </w:p>
    <w:p w14:paraId="7D54FF8E" w14:textId="347B74DE" w:rsidR="00F74CC9" w:rsidRDefault="00F74CC9">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_Toc83226952 \h </w:instrText>
      </w:r>
      <w:r>
        <w:fldChar w:fldCharType="separate"/>
      </w:r>
      <w:r>
        <w:t>28</w:t>
      </w:r>
      <w:r>
        <w:fldChar w:fldCharType="end"/>
      </w:r>
    </w:p>
    <w:p w14:paraId="40DCDD3A" w14:textId="55921493" w:rsidR="00F74CC9" w:rsidRDefault="00F74CC9">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_Toc83226953 \h </w:instrText>
      </w:r>
      <w:r>
        <w:fldChar w:fldCharType="separate"/>
      </w:r>
      <w:r>
        <w:t>30</w:t>
      </w:r>
      <w:r>
        <w:fldChar w:fldCharType="end"/>
      </w:r>
    </w:p>
    <w:p w14:paraId="741FD09C" w14:textId="78A1E7C3" w:rsidR="00F74CC9" w:rsidRDefault="00F74CC9">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_Toc83226954 \h </w:instrText>
      </w:r>
      <w:r>
        <w:fldChar w:fldCharType="separate"/>
      </w:r>
      <w:r>
        <w:t>31</w:t>
      </w:r>
      <w:r>
        <w:fldChar w:fldCharType="end"/>
      </w:r>
    </w:p>
    <w:p w14:paraId="0392E903" w14:textId="2998DF6E" w:rsidR="00F74CC9" w:rsidRDefault="00F74CC9">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_Toc83226955 \h </w:instrText>
      </w:r>
      <w:r>
        <w:fldChar w:fldCharType="separate"/>
      </w:r>
      <w:r>
        <w:t>31</w:t>
      </w:r>
      <w:r>
        <w:fldChar w:fldCharType="end"/>
      </w:r>
    </w:p>
    <w:p w14:paraId="3601C0C7" w14:textId="789D9474" w:rsidR="00F74CC9" w:rsidRDefault="00F74CC9">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_Toc83226956 \h </w:instrText>
      </w:r>
      <w:r>
        <w:fldChar w:fldCharType="separate"/>
      </w:r>
      <w:r>
        <w:t>32</w:t>
      </w:r>
      <w:r>
        <w:fldChar w:fldCharType="end"/>
      </w:r>
    </w:p>
    <w:p w14:paraId="7C4D5DF8" w14:textId="299B4EFE" w:rsidR="00F74CC9" w:rsidRDefault="00F74CC9">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_Toc83226957 \h </w:instrText>
      </w:r>
      <w:r>
        <w:fldChar w:fldCharType="separate"/>
      </w:r>
      <w:r>
        <w:t>32</w:t>
      </w:r>
      <w:r>
        <w:fldChar w:fldCharType="end"/>
      </w:r>
    </w:p>
    <w:p w14:paraId="3F1ADE77" w14:textId="5A0B4362" w:rsidR="00F74CC9" w:rsidRDefault="00F74CC9">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_Toc83226958 \h </w:instrText>
      </w:r>
      <w:r>
        <w:fldChar w:fldCharType="separate"/>
      </w:r>
      <w:r>
        <w:t>32</w:t>
      </w:r>
      <w:r>
        <w:fldChar w:fldCharType="end"/>
      </w:r>
    </w:p>
    <w:p w14:paraId="04D56050" w14:textId="5E963F63" w:rsidR="00F74CC9" w:rsidRDefault="00F74CC9">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_Toc83226959 \h </w:instrText>
      </w:r>
      <w:r>
        <w:fldChar w:fldCharType="separate"/>
      </w:r>
      <w:r>
        <w:t>33</w:t>
      </w:r>
      <w:r>
        <w:fldChar w:fldCharType="end"/>
      </w:r>
    </w:p>
    <w:p w14:paraId="08DC91D1" w14:textId="24A441D2" w:rsidR="00F74CC9" w:rsidRDefault="00F74CC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_Toc83226960 \h </w:instrText>
      </w:r>
      <w:r>
        <w:fldChar w:fldCharType="separate"/>
      </w:r>
      <w:r>
        <w:t>34</w:t>
      </w:r>
      <w:r>
        <w:fldChar w:fldCharType="end"/>
      </w:r>
    </w:p>
    <w:p w14:paraId="10D2AD9C" w14:textId="64B9FCA6" w:rsidR="00F74CC9" w:rsidRDefault="00F74CC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_Toc83226961 \h </w:instrText>
      </w:r>
      <w:r>
        <w:fldChar w:fldCharType="separate"/>
      </w:r>
      <w:r>
        <w:t>34</w:t>
      </w:r>
      <w:r>
        <w:fldChar w:fldCharType="end"/>
      </w:r>
    </w:p>
    <w:p w14:paraId="7D5AF35D" w14:textId="79EE1BEA" w:rsidR="00F74CC9" w:rsidRDefault="00F74CC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_Toc83226962 \h </w:instrText>
      </w:r>
      <w:r>
        <w:fldChar w:fldCharType="separate"/>
      </w:r>
      <w:r>
        <w:t>34</w:t>
      </w:r>
      <w:r>
        <w:fldChar w:fldCharType="end"/>
      </w:r>
    </w:p>
    <w:p w14:paraId="253731BF" w14:textId="57B97F05" w:rsidR="00F74CC9" w:rsidRDefault="00F74CC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_Toc83226963 \h </w:instrText>
      </w:r>
      <w:r>
        <w:fldChar w:fldCharType="separate"/>
      </w:r>
      <w:r>
        <w:t>34</w:t>
      </w:r>
      <w:r>
        <w:fldChar w:fldCharType="end"/>
      </w:r>
    </w:p>
    <w:p w14:paraId="517C22B6" w14:textId="0063A922" w:rsidR="00F74CC9" w:rsidRDefault="00F74CC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_Toc83226964 \h </w:instrText>
      </w:r>
      <w:r>
        <w:fldChar w:fldCharType="separate"/>
      </w:r>
      <w:r>
        <w:t>35</w:t>
      </w:r>
      <w:r>
        <w:fldChar w:fldCharType="end"/>
      </w:r>
    </w:p>
    <w:p w14:paraId="224C6E0B" w14:textId="3DE68590" w:rsidR="00F74CC9" w:rsidRDefault="00F74CC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_Toc83226965 \h </w:instrText>
      </w:r>
      <w:r>
        <w:fldChar w:fldCharType="separate"/>
      </w:r>
      <w:r>
        <w:t>35</w:t>
      </w:r>
      <w:r>
        <w:fldChar w:fldCharType="end"/>
      </w:r>
    </w:p>
    <w:p w14:paraId="6926723D" w14:textId="5870C8B7" w:rsidR="00F74CC9" w:rsidRDefault="00F74CC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_Toc83226966 \h </w:instrText>
      </w:r>
      <w:r>
        <w:fldChar w:fldCharType="separate"/>
      </w:r>
      <w:r>
        <w:t>36</w:t>
      </w:r>
      <w:r>
        <w:fldChar w:fldCharType="end"/>
      </w:r>
    </w:p>
    <w:p w14:paraId="02F96AA0" w14:textId="0C157E9B" w:rsidR="00F74CC9" w:rsidRDefault="00F74CC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_Toc83226967 \h </w:instrText>
      </w:r>
      <w:r>
        <w:fldChar w:fldCharType="separate"/>
      </w:r>
      <w:r>
        <w:t>37</w:t>
      </w:r>
      <w:r>
        <w:fldChar w:fldCharType="end"/>
      </w:r>
    </w:p>
    <w:p w14:paraId="357C3525" w14:textId="28F31BCF" w:rsidR="00F74CC9" w:rsidRDefault="00F74CC9">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_Toc83226968 \h </w:instrText>
      </w:r>
      <w:r>
        <w:fldChar w:fldCharType="separate"/>
      </w:r>
      <w:r>
        <w:t>37</w:t>
      </w:r>
      <w:r>
        <w:fldChar w:fldCharType="end"/>
      </w:r>
    </w:p>
    <w:p w14:paraId="790FAF0C" w14:textId="26A1ED38" w:rsidR="00F74CC9" w:rsidRDefault="00F74CC9">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_Toc83226969 \h </w:instrText>
      </w:r>
      <w:r>
        <w:fldChar w:fldCharType="separate"/>
      </w:r>
      <w:r>
        <w:t>38</w:t>
      </w:r>
      <w:r>
        <w:fldChar w:fldCharType="end"/>
      </w:r>
    </w:p>
    <w:p w14:paraId="69BB51B3" w14:textId="12C3E139" w:rsidR="00F74CC9" w:rsidRDefault="00F74CC9">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_Toc83226970 \h </w:instrText>
      </w:r>
      <w:r>
        <w:fldChar w:fldCharType="separate"/>
      </w:r>
      <w:r>
        <w:t>38</w:t>
      </w:r>
      <w:r>
        <w:fldChar w:fldCharType="end"/>
      </w:r>
    </w:p>
    <w:p w14:paraId="523A210F" w14:textId="37BF9600" w:rsidR="00F74CC9" w:rsidRDefault="00F74CC9">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_Toc83226971 \h </w:instrText>
      </w:r>
      <w:r>
        <w:fldChar w:fldCharType="separate"/>
      </w:r>
      <w:r>
        <w:t>39</w:t>
      </w:r>
      <w:r>
        <w:fldChar w:fldCharType="end"/>
      </w:r>
    </w:p>
    <w:p w14:paraId="1B131EE8" w14:textId="3FE8F1BA" w:rsidR="00F74CC9" w:rsidRDefault="00F74CC9">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_Toc83226972 \h </w:instrText>
      </w:r>
      <w:r>
        <w:fldChar w:fldCharType="separate"/>
      </w:r>
      <w:r>
        <w:t>39</w:t>
      </w:r>
      <w:r>
        <w:fldChar w:fldCharType="end"/>
      </w:r>
    </w:p>
    <w:p w14:paraId="479577AF" w14:textId="122B7F83" w:rsidR="00F74CC9" w:rsidRDefault="00F74CC9">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_Toc83226973 \h </w:instrText>
      </w:r>
      <w:r>
        <w:fldChar w:fldCharType="separate"/>
      </w:r>
      <w:r>
        <w:t>39</w:t>
      </w:r>
      <w:r>
        <w:fldChar w:fldCharType="end"/>
      </w:r>
    </w:p>
    <w:p w14:paraId="4C1D4067" w14:textId="62219E02" w:rsidR="00F74CC9" w:rsidRDefault="00F74CC9">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_Toc83226974 \h </w:instrText>
      </w:r>
      <w:r>
        <w:fldChar w:fldCharType="separate"/>
      </w:r>
      <w:r>
        <w:t>39</w:t>
      </w:r>
      <w:r>
        <w:fldChar w:fldCharType="end"/>
      </w:r>
    </w:p>
    <w:p w14:paraId="193C825E" w14:textId="513F4C97" w:rsidR="00F74CC9" w:rsidRDefault="00F74CC9">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_Toc83226975 \h </w:instrText>
      </w:r>
      <w:r>
        <w:fldChar w:fldCharType="separate"/>
      </w:r>
      <w:r>
        <w:t>39</w:t>
      </w:r>
      <w:r>
        <w:fldChar w:fldCharType="end"/>
      </w:r>
    </w:p>
    <w:p w14:paraId="4162068C" w14:textId="451AC3E5" w:rsidR="00F74CC9" w:rsidRDefault="00F74CC9">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_Toc83226976 \h </w:instrText>
      </w:r>
      <w:r>
        <w:fldChar w:fldCharType="separate"/>
      </w:r>
      <w:r>
        <w:t>40</w:t>
      </w:r>
      <w:r>
        <w:fldChar w:fldCharType="end"/>
      </w:r>
    </w:p>
    <w:p w14:paraId="68A1FDC0" w14:textId="6FB7EA3F" w:rsidR="00F74CC9" w:rsidRDefault="00F74CC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_Toc83226977 \h </w:instrText>
      </w:r>
      <w:r>
        <w:fldChar w:fldCharType="separate"/>
      </w:r>
      <w:r>
        <w:t>40</w:t>
      </w:r>
      <w:r>
        <w:fldChar w:fldCharType="end"/>
      </w:r>
    </w:p>
    <w:p w14:paraId="2990A73D" w14:textId="5A68632E" w:rsidR="00F74CC9" w:rsidRDefault="00F74CC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_Toc83226978 \h </w:instrText>
      </w:r>
      <w:r>
        <w:fldChar w:fldCharType="separate"/>
      </w:r>
      <w:r>
        <w:t>40</w:t>
      </w:r>
      <w:r>
        <w:fldChar w:fldCharType="end"/>
      </w:r>
    </w:p>
    <w:p w14:paraId="2D6C85A2" w14:textId="62573C07" w:rsidR="00F74CC9" w:rsidRDefault="00F74CC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_Toc83226979 \h </w:instrText>
      </w:r>
      <w:r>
        <w:fldChar w:fldCharType="separate"/>
      </w:r>
      <w:r>
        <w:t>42</w:t>
      </w:r>
      <w:r>
        <w:fldChar w:fldCharType="end"/>
      </w:r>
    </w:p>
    <w:p w14:paraId="374F73B7" w14:textId="2DB92C6A" w:rsidR="00F74CC9" w:rsidRDefault="00F74CC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_Toc83226980 \h </w:instrText>
      </w:r>
      <w:r>
        <w:fldChar w:fldCharType="separate"/>
      </w:r>
      <w:r>
        <w:t>42</w:t>
      </w:r>
      <w:r>
        <w:fldChar w:fldCharType="end"/>
      </w:r>
    </w:p>
    <w:p w14:paraId="7E17017A" w14:textId="04E0D398" w:rsidR="00F74CC9" w:rsidRDefault="00F74CC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_Toc83226981 \h </w:instrText>
      </w:r>
      <w:r>
        <w:fldChar w:fldCharType="separate"/>
      </w:r>
      <w:r>
        <w:t>43</w:t>
      </w:r>
      <w:r>
        <w:fldChar w:fldCharType="end"/>
      </w:r>
    </w:p>
    <w:p w14:paraId="53A0A8E5" w14:textId="4E8601CB" w:rsidR="00F74CC9" w:rsidRDefault="00F74CC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_Toc83226982 \h </w:instrText>
      </w:r>
      <w:r>
        <w:fldChar w:fldCharType="separate"/>
      </w:r>
      <w:r>
        <w:t>43</w:t>
      </w:r>
      <w:r>
        <w:fldChar w:fldCharType="end"/>
      </w:r>
    </w:p>
    <w:p w14:paraId="557C3188" w14:textId="66681C78" w:rsidR="00F74CC9" w:rsidRDefault="00F74CC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_Toc83226983 \h </w:instrText>
      </w:r>
      <w:r>
        <w:fldChar w:fldCharType="separate"/>
      </w:r>
      <w:r>
        <w:t>43</w:t>
      </w:r>
      <w:r>
        <w:fldChar w:fldCharType="end"/>
      </w:r>
    </w:p>
    <w:p w14:paraId="18850E2B" w14:textId="4C9FC40D" w:rsidR="00F74CC9" w:rsidRDefault="00F74CC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_Toc83226984 \h </w:instrText>
      </w:r>
      <w:r>
        <w:fldChar w:fldCharType="separate"/>
      </w:r>
      <w:r>
        <w:t>43</w:t>
      </w:r>
      <w:r>
        <w:fldChar w:fldCharType="end"/>
      </w:r>
    </w:p>
    <w:p w14:paraId="437D4058" w14:textId="594C54F6" w:rsidR="00F74CC9" w:rsidRDefault="00F74CC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_Toc83226985 \h </w:instrText>
      </w:r>
      <w:r>
        <w:fldChar w:fldCharType="separate"/>
      </w:r>
      <w:r>
        <w:t>45</w:t>
      </w:r>
      <w:r>
        <w:fldChar w:fldCharType="end"/>
      </w:r>
    </w:p>
    <w:p w14:paraId="371A36B4" w14:textId="39C82A7D" w:rsidR="00F74CC9" w:rsidRDefault="00F74CC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_Toc83226986 \h </w:instrText>
      </w:r>
      <w:r>
        <w:fldChar w:fldCharType="separate"/>
      </w:r>
      <w:r>
        <w:t>46</w:t>
      </w:r>
      <w:r>
        <w:fldChar w:fldCharType="end"/>
      </w:r>
    </w:p>
    <w:p w14:paraId="03B15CDA" w14:textId="6ACF983D" w:rsidR="00F74CC9" w:rsidRDefault="00F74CC9">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_Toc83226987 \h </w:instrText>
      </w:r>
      <w:r>
        <w:fldChar w:fldCharType="separate"/>
      </w:r>
      <w:r>
        <w:t>46</w:t>
      </w:r>
      <w:r>
        <w:fldChar w:fldCharType="end"/>
      </w:r>
    </w:p>
    <w:p w14:paraId="4643D948" w14:textId="181A1F7A" w:rsidR="00F74CC9" w:rsidRDefault="00F74CC9">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_Toc83226988 \h </w:instrText>
      </w:r>
      <w:r>
        <w:fldChar w:fldCharType="separate"/>
      </w:r>
      <w:r>
        <w:t>46</w:t>
      </w:r>
      <w:r>
        <w:fldChar w:fldCharType="end"/>
      </w:r>
    </w:p>
    <w:p w14:paraId="33F380F0" w14:textId="35E5899E" w:rsidR="00F74CC9" w:rsidRDefault="00F74CC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_Toc83226989 \h </w:instrText>
      </w:r>
      <w:r>
        <w:fldChar w:fldCharType="separate"/>
      </w:r>
      <w:r>
        <w:t>46</w:t>
      </w:r>
      <w:r>
        <w:fldChar w:fldCharType="end"/>
      </w:r>
    </w:p>
    <w:p w14:paraId="1FA6529A" w14:textId="47A52187" w:rsidR="00F74CC9" w:rsidRDefault="00F74CC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_Toc83226990 \h </w:instrText>
      </w:r>
      <w:r>
        <w:fldChar w:fldCharType="separate"/>
      </w:r>
      <w:r>
        <w:t>47</w:t>
      </w:r>
      <w:r>
        <w:fldChar w:fldCharType="end"/>
      </w:r>
    </w:p>
    <w:p w14:paraId="4ABBA880" w14:textId="62305318" w:rsidR="00F74CC9" w:rsidRDefault="00F74CC9">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_Toc83226991 \h </w:instrText>
      </w:r>
      <w:r>
        <w:fldChar w:fldCharType="separate"/>
      </w:r>
      <w:r>
        <w:t>48</w:t>
      </w:r>
      <w:r>
        <w:fldChar w:fldCharType="end"/>
      </w:r>
    </w:p>
    <w:p w14:paraId="1C3C0614" w14:textId="06898D19" w:rsidR="00F74CC9" w:rsidRDefault="00F74CC9">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_Toc83226992 \h </w:instrText>
      </w:r>
      <w:r>
        <w:fldChar w:fldCharType="separate"/>
      </w:r>
      <w:r>
        <w:t>48</w:t>
      </w:r>
      <w:r>
        <w:fldChar w:fldCharType="end"/>
      </w:r>
    </w:p>
    <w:p w14:paraId="45C1DCFF" w14:textId="3FD5E93C" w:rsidR="00F74CC9" w:rsidRDefault="00F74CC9">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_Toc83226993 \h </w:instrText>
      </w:r>
      <w:r>
        <w:fldChar w:fldCharType="separate"/>
      </w:r>
      <w:r>
        <w:t>48</w:t>
      </w:r>
      <w:r>
        <w:fldChar w:fldCharType="end"/>
      </w:r>
    </w:p>
    <w:p w14:paraId="3947F12A" w14:textId="26724932" w:rsidR="00F74CC9" w:rsidRDefault="00F74CC9">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_Toc83226994 \h </w:instrText>
      </w:r>
      <w:r>
        <w:fldChar w:fldCharType="separate"/>
      </w:r>
      <w:r>
        <w:t>48</w:t>
      </w:r>
      <w:r>
        <w:fldChar w:fldCharType="end"/>
      </w:r>
    </w:p>
    <w:p w14:paraId="17FB9986" w14:textId="04322953" w:rsidR="00F74CC9" w:rsidRDefault="00F74CC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_Toc83226995 \h </w:instrText>
      </w:r>
      <w:r>
        <w:fldChar w:fldCharType="separate"/>
      </w:r>
      <w:r>
        <w:t>48</w:t>
      </w:r>
      <w:r>
        <w:fldChar w:fldCharType="end"/>
      </w:r>
    </w:p>
    <w:p w14:paraId="2A3D652D" w14:textId="6DE92B99" w:rsidR="00F74CC9" w:rsidRDefault="00F74CC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_Toc83226996 \h </w:instrText>
      </w:r>
      <w:r>
        <w:fldChar w:fldCharType="separate"/>
      </w:r>
      <w:r>
        <w:t>48</w:t>
      </w:r>
      <w:r>
        <w:fldChar w:fldCharType="end"/>
      </w:r>
    </w:p>
    <w:p w14:paraId="105F2B5E" w14:textId="47C67F34" w:rsidR="00F74CC9" w:rsidRDefault="00F74CC9">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_Toc83226997 \h </w:instrText>
      </w:r>
      <w:r>
        <w:fldChar w:fldCharType="separate"/>
      </w:r>
      <w:r>
        <w:t>49</w:t>
      </w:r>
      <w:r>
        <w:fldChar w:fldCharType="end"/>
      </w:r>
    </w:p>
    <w:p w14:paraId="2E0F7B95" w14:textId="72D12A39" w:rsidR="00F74CC9" w:rsidRDefault="00F74CC9">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_Toc83226998 \h </w:instrText>
      </w:r>
      <w:r>
        <w:fldChar w:fldCharType="separate"/>
      </w:r>
      <w:r>
        <w:t>49</w:t>
      </w:r>
      <w:r>
        <w:fldChar w:fldCharType="end"/>
      </w:r>
    </w:p>
    <w:p w14:paraId="2304D314" w14:textId="3FFB8E2A" w:rsidR="00F74CC9" w:rsidRDefault="00F74CC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_Toc83226999 \h </w:instrText>
      </w:r>
      <w:r>
        <w:fldChar w:fldCharType="separate"/>
      </w:r>
      <w:r>
        <w:t>50</w:t>
      </w:r>
      <w:r>
        <w:fldChar w:fldCharType="end"/>
      </w:r>
    </w:p>
    <w:p w14:paraId="0B2278D7" w14:textId="084ED38A" w:rsidR="00F74CC9" w:rsidRDefault="00F74CC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_Toc83227000 \h </w:instrText>
      </w:r>
      <w:r>
        <w:fldChar w:fldCharType="separate"/>
      </w:r>
      <w:r>
        <w:t>50</w:t>
      </w:r>
      <w:r>
        <w:fldChar w:fldCharType="end"/>
      </w:r>
    </w:p>
    <w:p w14:paraId="44828A06" w14:textId="2703F57B" w:rsidR="00F74CC9" w:rsidRDefault="00F74CC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_Toc83227001 \h </w:instrText>
      </w:r>
      <w:r>
        <w:fldChar w:fldCharType="separate"/>
      </w:r>
      <w:r>
        <w:t>50</w:t>
      </w:r>
      <w:r>
        <w:fldChar w:fldCharType="end"/>
      </w:r>
    </w:p>
    <w:p w14:paraId="5EF5F1AD" w14:textId="0AF92293" w:rsidR="00F74CC9" w:rsidRDefault="00F74CC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_Toc83227002 \h </w:instrText>
      </w:r>
      <w:r>
        <w:fldChar w:fldCharType="separate"/>
      </w:r>
      <w:r>
        <w:t>51</w:t>
      </w:r>
      <w:r>
        <w:fldChar w:fldCharType="end"/>
      </w:r>
    </w:p>
    <w:p w14:paraId="1C457076" w14:textId="5B351EDF" w:rsidR="00F74CC9" w:rsidRDefault="00F74CC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_Toc83227003 \h </w:instrText>
      </w:r>
      <w:r>
        <w:fldChar w:fldCharType="separate"/>
      </w:r>
      <w:r>
        <w:t>51</w:t>
      </w:r>
      <w:r>
        <w:fldChar w:fldCharType="end"/>
      </w:r>
    </w:p>
    <w:p w14:paraId="2EF826F3" w14:textId="3155E8B5" w:rsidR="00F74CC9" w:rsidRDefault="00F74CC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_Toc83227004 \h </w:instrText>
      </w:r>
      <w:r>
        <w:fldChar w:fldCharType="separate"/>
      </w:r>
      <w:r>
        <w:t>51</w:t>
      </w:r>
      <w:r>
        <w:fldChar w:fldCharType="end"/>
      </w:r>
    </w:p>
    <w:p w14:paraId="00FB0815" w14:textId="0E1FC789" w:rsidR="00F74CC9" w:rsidRDefault="00F74CC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_Toc83227005 \h </w:instrText>
      </w:r>
      <w:r>
        <w:fldChar w:fldCharType="separate"/>
      </w:r>
      <w:r>
        <w:t>51</w:t>
      </w:r>
      <w:r>
        <w:fldChar w:fldCharType="end"/>
      </w:r>
    </w:p>
    <w:p w14:paraId="3971ABE7" w14:textId="74A2E5EE" w:rsidR="00F74CC9" w:rsidRDefault="00F74CC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_Toc83227006 \h </w:instrText>
      </w:r>
      <w:r>
        <w:fldChar w:fldCharType="separate"/>
      </w:r>
      <w:r>
        <w:t>52</w:t>
      </w:r>
      <w:r>
        <w:fldChar w:fldCharType="end"/>
      </w:r>
    </w:p>
    <w:p w14:paraId="58DC7F14" w14:textId="5FC58C78" w:rsidR="00F74CC9" w:rsidRDefault="00F74CC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_Toc83227007 \h </w:instrText>
      </w:r>
      <w:r>
        <w:fldChar w:fldCharType="separate"/>
      </w:r>
      <w:r>
        <w:t>52</w:t>
      </w:r>
      <w:r>
        <w:fldChar w:fldCharType="end"/>
      </w:r>
    </w:p>
    <w:p w14:paraId="1E04167B" w14:textId="1AB77540" w:rsidR="00F74CC9" w:rsidRDefault="00F74CC9">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_Toc83227008 \h </w:instrText>
      </w:r>
      <w:r>
        <w:fldChar w:fldCharType="separate"/>
      </w:r>
      <w:r>
        <w:t>52</w:t>
      </w:r>
      <w:r>
        <w:fldChar w:fldCharType="end"/>
      </w:r>
    </w:p>
    <w:p w14:paraId="1DDF3BF6" w14:textId="7EE5F0F6" w:rsidR="00F74CC9" w:rsidRDefault="00F74CC9">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_Toc83227009 \h </w:instrText>
      </w:r>
      <w:r>
        <w:fldChar w:fldCharType="separate"/>
      </w:r>
      <w:r>
        <w:t>52</w:t>
      </w:r>
      <w:r>
        <w:fldChar w:fldCharType="end"/>
      </w:r>
    </w:p>
    <w:p w14:paraId="180C0697" w14:textId="1E338A92" w:rsidR="00F74CC9" w:rsidRDefault="00F74CC9">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_Toc83227010 \h </w:instrText>
      </w:r>
      <w:r>
        <w:fldChar w:fldCharType="separate"/>
      </w:r>
      <w:r>
        <w:t>52</w:t>
      </w:r>
      <w:r>
        <w:fldChar w:fldCharType="end"/>
      </w:r>
    </w:p>
    <w:p w14:paraId="20658781" w14:textId="4DB2CE6F" w:rsidR="00F74CC9" w:rsidRDefault="00F74CC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_Toc83227011 \h </w:instrText>
      </w:r>
      <w:r>
        <w:fldChar w:fldCharType="separate"/>
      </w:r>
      <w:r>
        <w:t>53</w:t>
      </w:r>
      <w:r>
        <w:fldChar w:fldCharType="end"/>
      </w:r>
    </w:p>
    <w:p w14:paraId="720C1FA0" w14:textId="30231C56" w:rsidR="00F74CC9" w:rsidRDefault="00F74CC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_Toc83227012 \h </w:instrText>
      </w:r>
      <w:r>
        <w:fldChar w:fldCharType="separate"/>
      </w:r>
      <w:r>
        <w:t>53</w:t>
      </w:r>
      <w:r>
        <w:fldChar w:fldCharType="end"/>
      </w:r>
    </w:p>
    <w:p w14:paraId="56262D11" w14:textId="78D826B8" w:rsidR="00F74CC9" w:rsidRDefault="00F74CC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_Toc83227013 \h </w:instrText>
      </w:r>
      <w:r>
        <w:fldChar w:fldCharType="separate"/>
      </w:r>
      <w:r>
        <w:t>54</w:t>
      </w:r>
      <w:r>
        <w:fldChar w:fldCharType="end"/>
      </w:r>
    </w:p>
    <w:p w14:paraId="119BCD67" w14:textId="2AB11321" w:rsidR="00F74CC9" w:rsidRDefault="00F74CC9">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_Toc83227014 \h </w:instrText>
      </w:r>
      <w:r>
        <w:fldChar w:fldCharType="separate"/>
      </w:r>
      <w:r>
        <w:t>54</w:t>
      </w:r>
      <w:r>
        <w:fldChar w:fldCharType="end"/>
      </w:r>
    </w:p>
    <w:p w14:paraId="2123B54C" w14:textId="4332EB6A" w:rsidR="00F74CC9" w:rsidRDefault="00F74CC9">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_Toc83227015 \h </w:instrText>
      </w:r>
      <w:r>
        <w:fldChar w:fldCharType="separate"/>
      </w:r>
      <w:r>
        <w:t>54</w:t>
      </w:r>
      <w:r>
        <w:fldChar w:fldCharType="end"/>
      </w:r>
    </w:p>
    <w:p w14:paraId="71EEE605" w14:textId="13EDD210" w:rsidR="00F74CC9" w:rsidRDefault="00F74CC9">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_Toc83227016 \h </w:instrText>
      </w:r>
      <w:r>
        <w:fldChar w:fldCharType="separate"/>
      </w:r>
      <w:r>
        <w:t>54</w:t>
      </w:r>
      <w:r>
        <w:fldChar w:fldCharType="end"/>
      </w:r>
    </w:p>
    <w:p w14:paraId="74FB3D9B" w14:textId="1CC20B80" w:rsidR="00F74CC9" w:rsidRDefault="00F74CC9">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_Toc83227017 \h </w:instrText>
      </w:r>
      <w:r>
        <w:fldChar w:fldCharType="separate"/>
      </w:r>
      <w:r>
        <w:t>55</w:t>
      </w:r>
      <w:r>
        <w:fldChar w:fldCharType="end"/>
      </w:r>
    </w:p>
    <w:p w14:paraId="657763CF" w14:textId="0D9063B4" w:rsidR="00F74CC9" w:rsidRDefault="00F74CC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_Toc83227018 \h </w:instrText>
      </w:r>
      <w:r>
        <w:fldChar w:fldCharType="separate"/>
      </w:r>
      <w:r>
        <w:t>55</w:t>
      </w:r>
      <w:r>
        <w:fldChar w:fldCharType="end"/>
      </w:r>
    </w:p>
    <w:p w14:paraId="303CE9D2" w14:textId="7BBD59DE" w:rsidR="00F74CC9" w:rsidRDefault="00F74CC9">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_Toc83227019 \h </w:instrText>
      </w:r>
      <w:r>
        <w:fldChar w:fldCharType="separate"/>
      </w:r>
      <w:r>
        <w:t>55</w:t>
      </w:r>
      <w:r>
        <w:fldChar w:fldCharType="end"/>
      </w:r>
    </w:p>
    <w:p w14:paraId="2BE2ED2A" w14:textId="162193A2" w:rsidR="00F74CC9" w:rsidRDefault="00F74CC9">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_Toc83227020 \h </w:instrText>
      </w:r>
      <w:r>
        <w:fldChar w:fldCharType="separate"/>
      </w:r>
      <w:r>
        <w:t>56</w:t>
      </w:r>
      <w:r>
        <w:fldChar w:fldCharType="end"/>
      </w:r>
    </w:p>
    <w:p w14:paraId="3BB12FDC" w14:textId="55582A63" w:rsidR="00F74CC9" w:rsidRDefault="00F74CC9">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_Toc83227021 \h </w:instrText>
      </w:r>
      <w:r>
        <w:fldChar w:fldCharType="separate"/>
      </w:r>
      <w:r>
        <w:t>56</w:t>
      </w:r>
      <w:r>
        <w:fldChar w:fldCharType="end"/>
      </w:r>
    </w:p>
    <w:p w14:paraId="1785EF54" w14:textId="77451161" w:rsidR="00F74CC9" w:rsidRDefault="00F74CC9">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_Toc83227022 \h </w:instrText>
      </w:r>
      <w:r>
        <w:fldChar w:fldCharType="separate"/>
      </w:r>
      <w:r>
        <w:t>57</w:t>
      </w:r>
      <w:r>
        <w:fldChar w:fldCharType="end"/>
      </w:r>
    </w:p>
    <w:p w14:paraId="083B2C48" w14:textId="01AC06B8" w:rsidR="00F74CC9" w:rsidRDefault="00F74CC9">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_Toc83227023 \h </w:instrText>
      </w:r>
      <w:r>
        <w:fldChar w:fldCharType="separate"/>
      </w:r>
      <w:r>
        <w:t>57</w:t>
      </w:r>
      <w:r>
        <w:fldChar w:fldCharType="end"/>
      </w:r>
    </w:p>
    <w:p w14:paraId="611E7390" w14:textId="640DDCFC" w:rsidR="00F74CC9" w:rsidRDefault="00F74CC9">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_Toc83227024 \h </w:instrText>
      </w:r>
      <w:r>
        <w:fldChar w:fldCharType="separate"/>
      </w:r>
      <w:r>
        <w:t>57</w:t>
      </w:r>
      <w:r>
        <w:fldChar w:fldCharType="end"/>
      </w:r>
    </w:p>
    <w:p w14:paraId="684437FF" w14:textId="63535663" w:rsidR="00F74CC9" w:rsidRDefault="00F74CC9">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_Toc83227025 \h </w:instrText>
      </w:r>
      <w:r>
        <w:fldChar w:fldCharType="separate"/>
      </w:r>
      <w:r>
        <w:t>57</w:t>
      </w:r>
      <w:r>
        <w:fldChar w:fldCharType="end"/>
      </w:r>
    </w:p>
    <w:p w14:paraId="1C2525EE" w14:textId="766E5BE7" w:rsidR="00F74CC9" w:rsidRDefault="00F74CC9">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_Toc83227026 \h </w:instrText>
      </w:r>
      <w:r>
        <w:fldChar w:fldCharType="separate"/>
      </w:r>
      <w:r>
        <w:t>57</w:t>
      </w:r>
      <w:r>
        <w:fldChar w:fldCharType="end"/>
      </w:r>
    </w:p>
    <w:p w14:paraId="582CCB57" w14:textId="7EDC7B4D" w:rsidR="00F74CC9" w:rsidRDefault="00F74CC9">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_Toc83227027 \h </w:instrText>
      </w:r>
      <w:r>
        <w:fldChar w:fldCharType="separate"/>
      </w:r>
      <w:r>
        <w:t>58</w:t>
      </w:r>
      <w:r>
        <w:fldChar w:fldCharType="end"/>
      </w:r>
    </w:p>
    <w:p w14:paraId="4981A511" w14:textId="154EA20B" w:rsidR="00F74CC9" w:rsidRDefault="00F74CC9">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_Toc83227028 \h </w:instrText>
      </w:r>
      <w:r>
        <w:fldChar w:fldCharType="separate"/>
      </w:r>
      <w:r>
        <w:t>58</w:t>
      </w:r>
      <w:r>
        <w:fldChar w:fldCharType="end"/>
      </w:r>
    </w:p>
    <w:p w14:paraId="0DA65C90" w14:textId="3F3F77D9" w:rsidR="00F74CC9" w:rsidRDefault="00F74CC9">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_Toc83227029 \h </w:instrText>
      </w:r>
      <w:r>
        <w:fldChar w:fldCharType="separate"/>
      </w:r>
      <w:r>
        <w:t>58</w:t>
      </w:r>
      <w:r>
        <w:fldChar w:fldCharType="end"/>
      </w:r>
    </w:p>
    <w:p w14:paraId="4239BC8E" w14:textId="1F95C5DD" w:rsidR="00F74CC9" w:rsidRDefault="00F74CC9">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_Toc83227030 \h </w:instrText>
      </w:r>
      <w:r>
        <w:fldChar w:fldCharType="separate"/>
      </w:r>
      <w:r>
        <w:t>58</w:t>
      </w:r>
      <w:r>
        <w:fldChar w:fldCharType="end"/>
      </w:r>
    </w:p>
    <w:p w14:paraId="3C036EED" w14:textId="71306847" w:rsidR="00F74CC9" w:rsidRDefault="00F74CC9">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_Toc83227031 \h </w:instrText>
      </w:r>
      <w:r>
        <w:fldChar w:fldCharType="separate"/>
      </w:r>
      <w:r>
        <w:t>58</w:t>
      </w:r>
      <w:r>
        <w:fldChar w:fldCharType="end"/>
      </w:r>
    </w:p>
    <w:p w14:paraId="6AC33DAE" w14:textId="6844457B" w:rsidR="00F74CC9" w:rsidRDefault="00F74CC9">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_Toc83227032 \h </w:instrText>
      </w:r>
      <w:r>
        <w:fldChar w:fldCharType="separate"/>
      </w:r>
      <w:r>
        <w:t>59</w:t>
      </w:r>
      <w:r>
        <w:fldChar w:fldCharType="end"/>
      </w:r>
    </w:p>
    <w:p w14:paraId="5F223644" w14:textId="339134B9" w:rsidR="00F74CC9" w:rsidRDefault="00F74CC9">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_Toc83227033 \h </w:instrText>
      </w:r>
      <w:r>
        <w:fldChar w:fldCharType="separate"/>
      </w:r>
      <w:r>
        <w:t>59</w:t>
      </w:r>
      <w:r>
        <w:fldChar w:fldCharType="end"/>
      </w:r>
    </w:p>
    <w:p w14:paraId="3E88CAC9" w14:textId="79A09A5D" w:rsidR="00F74CC9" w:rsidRDefault="00F74CC9">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_Toc83227034 \h </w:instrText>
      </w:r>
      <w:r>
        <w:fldChar w:fldCharType="separate"/>
      </w:r>
      <w:r>
        <w:t>60</w:t>
      </w:r>
      <w:r>
        <w:fldChar w:fldCharType="end"/>
      </w:r>
    </w:p>
    <w:p w14:paraId="20D85311" w14:textId="03C58983" w:rsidR="00F74CC9" w:rsidRDefault="00F74CC9">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_Toc83227035 \h </w:instrText>
      </w:r>
      <w:r>
        <w:fldChar w:fldCharType="separate"/>
      </w:r>
      <w:r>
        <w:t>60</w:t>
      </w:r>
      <w:r>
        <w:fldChar w:fldCharType="end"/>
      </w:r>
    </w:p>
    <w:p w14:paraId="25F7890C" w14:textId="756FB8CF" w:rsidR="00F74CC9" w:rsidRDefault="00F74CC9">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_Toc83227036 \h </w:instrText>
      </w:r>
      <w:r>
        <w:fldChar w:fldCharType="separate"/>
      </w:r>
      <w:r>
        <w:t>60</w:t>
      </w:r>
      <w:r>
        <w:fldChar w:fldCharType="end"/>
      </w:r>
    </w:p>
    <w:p w14:paraId="24514AFB" w14:textId="6B999E66" w:rsidR="00F74CC9" w:rsidRDefault="00F74CC9">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_Toc83227037 \h </w:instrText>
      </w:r>
      <w:r>
        <w:fldChar w:fldCharType="separate"/>
      </w:r>
      <w:r>
        <w:t>60</w:t>
      </w:r>
      <w:r>
        <w:fldChar w:fldCharType="end"/>
      </w:r>
    </w:p>
    <w:p w14:paraId="5DB64CCF" w14:textId="7E35BD02" w:rsidR="00F74CC9" w:rsidRDefault="00F74CC9">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_Toc83227038 \h </w:instrText>
      </w:r>
      <w:r>
        <w:fldChar w:fldCharType="separate"/>
      </w:r>
      <w:r>
        <w:t>61</w:t>
      </w:r>
      <w:r>
        <w:fldChar w:fldCharType="end"/>
      </w:r>
    </w:p>
    <w:p w14:paraId="35AD81EF" w14:textId="403FF03F" w:rsidR="00F74CC9" w:rsidRDefault="00F74CC9">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_Toc83227039 \h </w:instrText>
      </w:r>
      <w:r>
        <w:fldChar w:fldCharType="separate"/>
      </w:r>
      <w:r>
        <w:t>61</w:t>
      </w:r>
      <w:r>
        <w:fldChar w:fldCharType="end"/>
      </w:r>
    </w:p>
    <w:p w14:paraId="5C5E7468" w14:textId="0B232998" w:rsidR="00F74CC9" w:rsidRDefault="00F74CC9">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_Toc83227040 \h </w:instrText>
      </w:r>
      <w:r>
        <w:fldChar w:fldCharType="separate"/>
      </w:r>
      <w:r>
        <w:t>61</w:t>
      </w:r>
      <w:r>
        <w:fldChar w:fldCharType="end"/>
      </w:r>
    </w:p>
    <w:p w14:paraId="2EA497AB" w14:textId="0D3C1759" w:rsidR="00F74CC9" w:rsidRDefault="00F74CC9">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_Toc83227041 \h </w:instrText>
      </w:r>
      <w:r>
        <w:fldChar w:fldCharType="separate"/>
      </w:r>
      <w:r>
        <w:t>61</w:t>
      </w:r>
      <w:r>
        <w:fldChar w:fldCharType="end"/>
      </w:r>
    </w:p>
    <w:p w14:paraId="7B5B4572" w14:textId="4653EDF3" w:rsidR="00F74CC9" w:rsidRDefault="00F74CC9">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_Toc83227042 \h </w:instrText>
      </w:r>
      <w:r>
        <w:fldChar w:fldCharType="separate"/>
      </w:r>
      <w:r>
        <w:t>62</w:t>
      </w:r>
      <w:r>
        <w:fldChar w:fldCharType="end"/>
      </w:r>
    </w:p>
    <w:p w14:paraId="77842DCE" w14:textId="0D7CB820" w:rsidR="00F74CC9" w:rsidRDefault="00F74CC9">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_Toc83227043 \h </w:instrText>
      </w:r>
      <w:r>
        <w:fldChar w:fldCharType="separate"/>
      </w:r>
      <w:r>
        <w:t>63</w:t>
      </w:r>
      <w:r>
        <w:fldChar w:fldCharType="end"/>
      </w:r>
    </w:p>
    <w:p w14:paraId="24DE40BB" w14:textId="6A10C8AD" w:rsidR="00F74CC9" w:rsidRDefault="00F74CC9">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_Toc83227044 \h </w:instrText>
      </w:r>
      <w:r>
        <w:fldChar w:fldCharType="separate"/>
      </w:r>
      <w:r>
        <w:t>63</w:t>
      </w:r>
      <w:r>
        <w:fldChar w:fldCharType="end"/>
      </w:r>
    </w:p>
    <w:p w14:paraId="7D661A60" w14:textId="33FB23C5" w:rsidR="00F74CC9" w:rsidRDefault="00F74CC9">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_Toc83227045 \h </w:instrText>
      </w:r>
      <w:r>
        <w:fldChar w:fldCharType="separate"/>
      </w:r>
      <w:r>
        <w:t>63</w:t>
      </w:r>
      <w:r>
        <w:fldChar w:fldCharType="end"/>
      </w:r>
    </w:p>
    <w:p w14:paraId="510EC9EA" w14:textId="4D3FA0EB" w:rsidR="00F74CC9" w:rsidRDefault="00F74CC9">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_Toc83227046 \h </w:instrText>
      </w:r>
      <w:r>
        <w:fldChar w:fldCharType="separate"/>
      </w:r>
      <w:r>
        <w:t>63</w:t>
      </w:r>
      <w:r>
        <w:fldChar w:fldCharType="end"/>
      </w:r>
    </w:p>
    <w:p w14:paraId="3F64E55B" w14:textId="535A3F2C" w:rsidR="00F74CC9" w:rsidRDefault="00F74CC9">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_Toc83227047 \h </w:instrText>
      </w:r>
      <w:r>
        <w:fldChar w:fldCharType="separate"/>
      </w:r>
      <w:r>
        <w:t>63</w:t>
      </w:r>
      <w:r>
        <w:fldChar w:fldCharType="end"/>
      </w:r>
    </w:p>
    <w:p w14:paraId="1CBFBB9D" w14:textId="3C47550A" w:rsidR="00F74CC9" w:rsidRDefault="00F74CC9">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_Toc83227048 \h </w:instrText>
      </w:r>
      <w:r>
        <w:fldChar w:fldCharType="separate"/>
      </w:r>
      <w:r>
        <w:t>63</w:t>
      </w:r>
      <w:r>
        <w:fldChar w:fldCharType="end"/>
      </w:r>
    </w:p>
    <w:p w14:paraId="028D2A90" w14:textId="3FD05B3E" w:rsidR="00F74CC9" w:rsidRDefault="00F74CC9">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_Toc83227049 \h </w:instrText>
      </w:r>
      <w:r>
        <w:fldChar w:fldCharType="separate"/>
      </w:r>
      <w:r>
        <w:t>63</w:t>
      </w:r>
      <w:r>
        <w:fldChar w:fldCharType="end"/>
      </w:r>
    </w:p>
    <w:p w14:paraId="7CA69673" w14:textId="35A8009C" w:rsidR="00F74CC9" w:rsidRDefault="00F74CC9">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_Toc83227050 \h </w:instrText>
      </w:r>
      <w:r>
        <w:fldChar w:fldCharType="separate"/>
      </w:r>
      <w:r>
        <w:t>63</w:t>
      </w:r>
      <w:r>
        <w:fldChar w:fldCharType="end"/>
      </w:r>
    </w:p>
    <w:p w14:paraId="1DE6A634" w14:textId="1CE93146" w:rsidR="00F74CC9" w:rsidRDefault="00F74CC9">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_Toc83227051 \h </w:instrText>
      </w:r>
      <w:r>
        <w:fldChar w:fldCharType="separate"/>
      </w:r>
      <w:r>
        <w:t>63</w:t>
      </w:r>
      <w:r>
        <w:fldChar w:fldCharType="end"/>
      </w:r>
    </w:p>
    <w:p w14:paraId="3482DD00" w14:textId="412F91BA" w:rsidR="00F74CC9" w:rsidRDefault="00F74CC9">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_Toc83227052 \h </w:instrText>
      </w:r>
      <w:r>
        <w:fldChar w:fldCharType="separate"/>
      </w:r>
      <w:r>
        <w:t>64</w:t>
      </w:r>
      <w:r>
        <w:fldChar w:fldCharType="end"/>
      </w:r>
    </w:p>
    <w:p w14:paraId="1B65271D" w14:textId="1081B5B4" w:rsidR="00F74CC9" w:rsidRDefault="00F74CC9">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_Toc83227053 \h </w:instrText>
      </w:r>
      <w:r>
        <w:fldChar w:fldCharType="separate"/>
      </w:r>
      <w:r>
        <w:t>64</w:t>
      </w:r>
      <w:r>
        <w:fldChar w:fldCharType="end"/>
      </w:r>
    </w:p>
    <w:p w14:paraId="129A3C69" w14:textId="561525DE" w:rsidR="00F74CC9" w:rsidRDefault="00F74CC9">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_Toc83227054 \h </w:instrText>
      </w:r>
      <w:r>
        <w:fldChar w:fldCharType="separate"/>
      </w:r>
      <w:r>
        <w:t>64</w:t>
      </w:r>
      <w:r>
        <w:fldChar w:fldCharType="end"/>
      </w:r>
    </w:p>
    <w:p w14:paraId="420C3673" w14:textId="0804906C" w:rsidR="00F74CC9" w:rsidRDefault="00F74CC9">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_Toc83227055 \h </w:instrText>
      </w:r>
      <w:r>
        <w:fldChar w:fldCharType="separate"/>
      </w:r>
      <w:r>
        <w:t>65</w:t>
      </w:r>
      <w:r>
        <w:fldChar w:fldCharType="end"/>
      </w:r>
    </w:p>
    <w:p w14:paraId="6991BD5B" w14:textId="4C6965AD" w:rsidR="00F74CC9" w:rsidRDefault="00F74CC9">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_Toc83227056 \h </w:instrText>
      </w:r>
      <w:r>
        <w:fldChar w:fldCharType="separate"/>
      </w:r>
      <w:r>
        <w:t>65</w:t>
      </w:r>
      <w:r>
        <w:fldChar w:fldCharType="end"/>
      </w:r>
    </w:p>
    <w:p w14:paraId="171A3543" w14:textId="032B728E" w:rsidR="00F74CC9" w:rsidRDefault="00F74CC9">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_Toc83227057 \h </w:instrText>
      </w:r>
      <w:r>
        <w:fldChar w:fldCharType="separate"/>
      </w:r>
      <w:r>
        <w:t>65</w:t>
      </w:r>
      <w:r>
        <w:fldChar w:fldCharType="end"/>
      </w:r>
    </w:p>
    <w:p w14:paraId="6379FFB6" w14:textId="2057D33E" w:rsidR="00F74CC9" w:rsidRDefault="00F74CC9">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_Toc83227058 \h </w:instrText>
      </w:r>
      <w:r>
        <w:fldChar w:fldCharType="separate"/>
      </w:r>
      <w:r>
        <w:t>65</w:t>
      </w:r>
      <w:r>
        <w:fldChar w:fldCharType="end"/>
      </w:r>
    </w:p>
    <w:p w14:paraId="5A53E80B" w14:textId="25690D0D" w:rsidR="00F74CC9" w:rsidRDefault="00F74CC9">
      <w:pPr>
        <w:pStyle w:val="TOC4"/>
        <w:rPr>
          <w:rFonts w:asciiTheme="minorHAnsi" w:eastAsiaTheme="minorEastAsia" w:hAnsiTheme="minorHAnsi" w:cstheme="minorBidi"/>
          <w:sz w:val="22"/>
          <w:szCs w:val="22"/>
          <w:lang w:eastAsia="en-GB"/>
        </w:rPr>
      </w:pPr>
      <w:r>
        <w:lastRenderedPageBreak/>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_Toc83227059 \h </w:instrText>
      </w:r>
      <w:r>
        <w:fldChar w:fldCharType="separate"/>
      </w:r>
      <w:r>
        <w:t>66</w:t>
      </w:r>
      <w:r>
        <w:fldChar w:fldCharType="end"/>
      </w:r>
    </w:p>
    <w:p w14:paraId="5FF9E2A8" w14:textId="5DCF95BE" w:rsidR="00F74CC9" w:rsidRDefault="00F74CC9">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_Toc83227060 \h </w:instrText>
      </w:r>
      <w:r>
        <w:fldChar w:fldCharType="separate"/>
      </w:r>
      <w:r>
        <w:t>67</w:t>
      </w:r>
      <w:r>
        <w:fldChar w:fldCharType="end"/>
      </w:r>
    </w:p>
    <w:p w14:paraId="1079401E" w14:textId="0046677D" w:rsidR="00F74CC9" w:rsidRDefault="00F74CC9">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_Toc83227061 \h </w:instrText>
      </w:r>
      <w:r>
        <w:fldChar w:fldCharType="separate"/>
      </w:r>
      <w:r>
        <w:t>67</w:t>
      </w:r>
      <w:r>
        <w:fldChar w:fldCharType="end"/>
      </w:r>
    </w:p>
    <w:p w14:paraId="169D86C2" w14:textId="14E83D5A" w:rsidR="00F74CC9" w:rsidRDefault="00F74CC9">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_Toc83227062 \h </w:instrText>
      </w:r>
      <w:r>
        <w:fldChar w:fldCharType="separate"/>
      </w:r>
      <w:r>
        <w:t>68</w:t>
      </w:r>
      <w:r>
        <w:fldChar w:fldCharType="end"/>
      </w:r>
    </w:p>
    <w:p w14:paraId="34477B5F" w14:textId="783015AD" w:rsidR="00F74CC9" w:rsidRDefault="00F74CC9">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_Toc83227063 \h </w:instrText>
      </w:r>
      <w:r>
        <w:fldChar w:fldCharType="separate"/>
      </w:r>
      <w:r>
        <w:t>68</w:t>
      </w:r>
      <w:r>
        <w:fldChar w:fldCharType="end"/>
      </w:r>
    </w:p>
    <w:p w14:paraId="3554BC83" w14:textId="5A372F47" w:rsidR="00F74CC9" w:rsidRDefault="00F74CC9">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_Toc83227064 \h </w:instrText>
      </w:r>
      <w:r>
        <w:fldChar w:fldCharType="separate"/>
      </w:r>
      <w:r>
        <w:t>69</w:t>
      </w:r>
      <w:r>
        <w:fldChar w:fldCharType="end"/>
      </w:r>
    </w:p>
    <w:p w14:paraId="0ED0AEA2" w14:textId="698CAF0B" w:rsidR="00F74CC9" w:rsidRDefault="00F74CC9">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_Toc83227065 \h </w:instrText>
      </w:r>
      <w:r>
        <w:fldChar w:fldCharType="separate"/>
      </w:r>
      <w:r>
        <w:t>69</w:t>
      </w:r>
      <w:r>
        <w:fldChar w:fldCharType="end"/>
      </w:r>
    </w:p>
    <w:p w14:paraId="76C82370" w14:textId="7E8F4CB3" w:rsidR="00F74CC9" w:rsidRDefault="00F74CC9">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_Toc83227066 \h </w:instrText>
      </w:r>
      <w:r>
        <w:fldChar w:fldCharType="separate"/>
      </w:r>
      <w:r>
        <w:t>70</w:t>
      </w:r>
      <w:r>
        <w:fldChar w:fldCharType="end"/>
      </w:r>
    </w:p>
    <w:p w14:paraId="77046E6E" w14:textId="3A247B00" w:rsidR="00F74CC9" w:rsidRDefault="00F74CC9">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_Toc83227067 \h </w:instrText>
      </w:r>
      <w:r>
        <w:fldChar w:fldCharType="separate"/>
      </w:r>
      <w:r>
        <w:t>71</w:t>
      </w:r>
      <w:r>
        <w:fldChar w:fldCharType="end"/>
      </w:r>
    </w:p>
    <w:p w14:paraId="000D5DC9" w14:textId="38503D57" w:rsidR="00F74CC9" w:rsidRDefault="00F74CC9">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_Toc83227068 \h </w:instrText>
      </w:r>
      <w:r>
        <w:fldChar w:fldCharType="separate"/>
      </w:r>
      <w:r>
        <w:t>71</w:t>
      </w:r>
      <w:r>
        <w:fldChar w:fldCharType="end"/>
      </w:r>
    </w:p>
    <w:p w14:paraId="1BD3AA2F" w14:textId="0577F6B0" w:rsidR="00F74CC9" w:rsidRDefault="00F74CC9">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_Toc83227069 \h </w:instrText>
      </w:r>
      <w:r>
        <w:fldChar w:fldCharType="separate"/>
      </w:r>
      <w:r>
        <w:t>71</w:t>
      </w:r>
      <w:r>
        <w:fldChar w:fldCharType="end"/>
      </w:r>
    </w:p>
    <w:p w14:paraId="22348F77" w14:textId="14A3290F" w:rsidR="00F74CC9" w:rsidRDefault="00F74CC9">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_Toc83227070 \h </w:instrText>
      </w:r>
      <w:r>
        <w:fldChar w:fldCharType="separate"/>
      </w:r>
      <w:r>
        <w:t>71</w:t>
      </w:r>
      <w:r>
        <w:fldChar w:fldCharType="end"/>
      </w:r>
    </w:p>
    <w:p w14:paraId="557086CB" w14:textId="143577AE" w:rsidR="00F74CC9" w:rsidRDefault="00F74CC9">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_Toc83227071 \h </w:instrText>
      </w:r>
      <w:r>
        <w:fldChar w:fldCharType="separate"/>
      </w:r>
      <w:r>
        <w:t>72</w:t>
      </w:r>
      <w:r>
        <w:fldChar w:fldCharType="end"/>
      </w:r>
    </w:p>
    <w:p w14:paraId="58F00D49" w14:textId="0CE9BE9D" w:rsidR="00F74CC9" w:rsidRDefault="00F74CC9">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_Toc83227072 \h </w:instrText>
      </w:r>
      <w:r>
        <w:fldChar w:fldCharType="separate"/>
      </w:r>
      <w:r>
        <w:t>72</w:t>
      </w:r>
      <w:r>
        <w:fldChar w:fldCharType="end"/>
      </w:r>
    </w:p>
    <w:p w14:paraId="0C3A86CF" w14:textId="08B47690" w:rsidR="00F74CC9" w:rsidRDefault="00F74CC9">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_Toc83227073 \h </w:instrText>
      </w:r>
      <w:r>
        <w:fldChar w:fldCharType="separate"/>
      </w:r>
      <w:r>
        <w:t>72</w:t>
      </w:r>
      <w:r>
        <w:fldChar w:fldCharType="end"/>
      </w:r>
    </w:p>
    <w:p w14:paraId="3C526C25" w14:textId="22CD7788" w:rsidR="00F74CC9" w:rsidRDefault="00F74CC9">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_Toc83227074 \h </w:instrText>
      </w:r>
      <w:r>
        <w:fldChar w:fldCharType="separate"/>
      </w:r>
      <w:r>
        <w:t>72</w:t>
      </w:r>
      <w:r>
        <w:fldChar w:fldCharType="end"/>
      </w:r>
    </w:p>
    <w:p w14:paraId="410BA314" w14:textId="5B86CB82" w:rsidR="00F74CC9" w:rsidRDefault="00F74CC9">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_Toc83227075 \h </w:instrText>
      </w:r>
      <w:r>
        <w:fldChar w:fldCharType="separate"/>
      </w:r>
      <w:r>
        <w:t>72</w:t>
      </w:r>
      <w:r>
        <w:fldChar w:fldCharType="end"/>
      </w:r>
    </w:p>
    <w:p w14:paraId="767C15B9" w14:textId="0ED31B21" w:rsidR="00F74CC9" w:rsidRDefault="00F74CC9">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_Toc83227076 \h </w:instrText>
      </w:r>
      <w:r>
        <w:fldChar w:fldCharType="separate"/>
      </w:r>
      <w:r>
        <w:t>73</w:t>
      </w:r>
      <w:r>
        <w:fldChar w:fldCharType="end"/>
      </w:r>
    </w:p>
    <w:p w14:paraId="115A43C9" w14:textId="2935A3B9" w:rsidR="00F74CC9" w:rsidRDefault="00F74CC9">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_Toc83227077 \h </w:instrText>
      </w:r>
      <w:r>
        <w:fldChar w:fldCharType="separate"/>
      </w:r>
      <w:r>
        <w:t>73</w:t>
      </w:r>
      <w:r>
        <w:fldChar w:fldCharType="end"/>
      </w:r>
    </w:p>
    <w:p w14:paraId="4EE726F2" w14:textId="3D1E5348" w:rsidR="00F74CC9" w:rsidRDefault="00F74CC9">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_Toc83227078 \h </w:instrText>
      </w:r>
      <w:r>
        <w:fldChar w:fldCharType="separate"/>
      </w:r>
      <w:r>
        <w:t>73</w:t>
      </w:r>
      <w:r>
        <w:fldChar w:fldCharType="end"/>
      </w:r>
    </w:p>
    <w:p w14:paraId="14CE0335" w14:textId="0A2577F6" w:rsidR="00F74CC9" w:rsidRDefault="00F74CC9">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_Toc83227079 \h </w:instrText>
      </w:r>
      <w:r>
        <w:fldChar w:fldCharType="separate"/>
      </w:r>
      <w:r>
        <w:t>73</w:t>
      </w:r>
      <w:r>
        <w:fldChar w:fldCharType="end"/>
      </w:r>
    </w:p>
    <w:p w14:paraId="3E5DD44E" w14:textId="2F81E1CB" w:rsidR="00F74CC9" w:rsidRDefault="00F74CC9">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_Toc83227080 \h </w:instrText>
      </w:r>
      <w:r>
        <w:fldChar w:fldCharType="separate"/>
      </w:r>
      <w:r>
        <w:t>73</w:t>
      </w:r>
      <w:r>
        <w:fldChar w:fldCharType="end"/>
      </w:r>
    </w:p>
    <w:p w14:paraId="30A69C30" w14:textId="70720F3A" w:rsidR="00F74CC9" w:rsidRDefault="00F74CC9">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_Toc83227081 \h </w:instrText>
      </w:r>
      <w:r>
        <w:fldChar w:fldCharType="separate"/>
      </w:r>
      <w:r>
        <w:t>75</w:t>
      </w:r>
      <w:r>
        <w:fldChar w:fldCharType="end"/>
      </w:r>
    </w:p>
    <w:p w14:paraId="02C2ADD7" w14:textId="6437E983" w:rsidR="00F74CC9" w:rsidRDefault="00F74CC9">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_Toc83227082 \h </w:instrText>
      </w:r>
      <w:r>
        <w:fldChar w:fldCharType="separate"/>
      </w:r>
      <w:r>
        <w:t>76</w:t>
      </w:r>
      <w:r>
        <w:fldChar w:fldCharType="end"/>
      </w:r>
    </w:p>
    <w:p w14:paraId="0193C0C4" w14:textId="10048F49" w:rsidR="00F74CC9" w:rsidRDefault="00F74CC9">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_Toc83227083 \h </w:instrText>
      </w:r>
      <w:r>
        <w:fldChar w:fldCharType="separate"/>
      </w:r>
      <w:r>
        <w:t>76</w:t>
      </w:r>
      <w:r>
        <w:fldChar w:fldCharType="end"/>
      </w:r>
    </w:p>
    <w:p w14:paraId="1C56C067" w14:textId="69105F34" w:rsidR="00F74CC9" w:rsidRDefault="00F74CC9">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_Toc83227084 \h </w:instrText>
      </w:r>
      <w:r>
        <w:fldChar w:fldCharType="separate"/>
      </w:r>
      <w:r>
        <w:t>76</w:t>
      </w:r>
      <w:r>
        <w:fldChar w:fldCharType="end"/>
      </w:r>
    </w:p>
    <w:p w14:paraId="471FE56F" w14:textId="18EDEE36" w:rsidR="00F74CC9" w:rsidRDefault="00F74CC9">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_Toc83227085 \h </w:instrText>
      </w:r>
      <w:r>
        <w:fldChar w:fldCharType="separate"/>
      </w:r>
      <w:r>
        <w:t>76</w:t>
      </w:r>
      <w:r>
        <w:fldChar w:fldCharType="end"/>
      </w:r>
    </w:p>
    <w:p w14:paraId="2DB1BEF6" w14:textId="56A6C012" w:rsidR="00F74CC9" w:rsidRDefault="00F74CC9">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_Toc83227086 \h </w:instrText>
      </w:r>
      <w:r>
        <w:fldChar w:fldCharType="separate"/>
      </w:r>
      <w:r>
        <w:t>77</w:t>
      </w:r>
      <w:r>
        <w:fldChar w:fldCharType="end"/>
      </w:r>
    </w:p>
    <w:p w14:paraId="16F7A741" w14:textId="565651B6" w:rsidR="00F74CC9" w:rsidRDefault="00F74CC9">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_Toc83227087 \h </w:instrText>
      </w:r>
      <w:r>
        <w:fldChar w:fldCharType="separate"/>
      </w:r>
      <w:r>
        <w:t>77</w:t>
      </w:r>
      <w:r>
        <w:fldChar w:fldCharType="end"/>
      </w:r>
    </w:p>
    <w:p w14:paraId="35D831D2" w14:textId="1F63238D" w:rsidR="00F74CC9" w:rsidRDefault="00F74CC9">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_Toc83227088 \h </w:instrText>
      </w:r>
      <w:r>
        <w:fldChar w:fldCharType="separate"/>
      </w:r>
      <w:r>
        <w:t>77</w:t>
      </w:r>
      <w:r>
        <w:fldChar w:fldCharType="end"/>
      </w:r>
    </w:p>
    <w:p w14:paraId="41FC0A86" w14:textId="26F23CF2" w:rsidR="00F74CC9" w:rsidRDefault="00F74CC9">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_Toc83227089 \h </w:instrText>
      </w:r>
      <w:r>
        <w:fldChar w:fldCharType="separate"/>
      </w:r>
      <w:r>
        <w:t>78</w:t>
      </w:r>
      <w:r>
        <w:fldChar w:fldCharType="end"/>
      </w:r>
    </w:p>
    <w:p w14:paraId="7D2C8A39" w14:textId="7FDA30B6" w:rsidR="00F74CC9" w:rsidRDefault="00F74CC9">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_Toc83227090 \h </w:instrText>
      </w:r>
      <w:r>
        <w:fldChar w:fldCharType="separate"/>
      </w:r>
      <w:r>
        <w:t>78</w:t>
      </w:r>
      <w:r>
        <w:fldChar w:fldCharType="end"/>
      </w:r>
    </w:p>
    <w:p w14:paraId="30BF9ADA" w14:textId="5D10119A" w:rsidR="00F74CC9" w:rsidRDefault="00F74CC9">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_Toc83227091 \h </w:instrText>
      </w:r>
      <w:r>
        <w:fldChar w:fldCharType="separate"/>
      </w:r>
      <w:r>
        <w:t>78</w:t>
      </w:r>
      <w:r>
        <w:fldChar w:fldCharType="end"/>
      </w:r>
    </w:p>
    <w:p w14:paraId="41A477A2" w14:textId="0455EA87" w:rsidR="00F74CC9" w:rsidRDefault="00F74CC9">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_Toc83227092 \h </w:instrText>
      </w:r>
      <w:r>
        <w:fldChar w:fldCharType="separate"/>
      </w:r>
      <w:r>
        <w:t>78</w:t>
      </w:r>
      <w:r>
        <w:fldChar w:fldCharType="end"/>
      </w:r>
    </w:p>
    <w:p w14:paraId="5D8E64E8" w14:textId="44823954" w:rsidR="00F74CC9" w:rsidRDefault="00F74CC9">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_Toc83227093 \h </w:instrText>
      </w:r>
      <w:r>
        <w:fldChar w:fldCharType="separate"/>
      </w:r>
      <w:r>
        <w:t>78</w:t>
      </w:r>
      <w:r>
        <w:fldChar w:fldCharType="end"/>
      </w:r>
    </w:p>
    <w:p w14:paraId="3AC1F711" w14:textId="50744950" w:rsidR="00F74CC9" w:rsidRDefault="00F74CC9">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_Toc83227094 \h </w:instrText>
      </w:r>
      <w:r>
        <w:fldChar w:fldCharType="separate"/>
      </w:r>
      <w:r>
        <w:t>79</w:t>
      </w:r>
      <w:r>
        <w:fldChar w:fldCharType="end"/>
      </w:r>
    </w:p>
    <w:p w14:paraId="3E301866" w14:textId="5ED6781E" w:rsidR="00F74CC9" w:rsidRDefault="00F74CC9">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_Toc83227095 \h </w:instrText>
      </w:r>
      <w:r>
        <w:fldChar w:fldCharType="separate"/>
      </w:r>
      <w:r>
        <w:t>79</w:t>
      </w:r>
      <w:r>
        <w:fldChar w:fldCharType="end"/>
      </w:r>
    </w:p>
    <w:p w14:paraId="5624D6FF" w14:textId="5016DC99" w:rsidR="00F74CC9" w:rsidRDefault="00F74CC9">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_Toc83227096 \h </w:instrText>
      </w:r>
      <w:r>
        <w:fldChar w:fldCharType="separate"/>
      </w:r>
      <w:r>
        <w:t>79</w:t>
      </w:r>
      <w:r>
        <w:fldChar w:fldCharType="end"/>
      </w:r>
    </w:p>
    <w:p w14:paraId="5E58DB96" w14:textId="7A4AD741" w:rsidR="00F74CC9" w:rsidRDefault="00F74CC9">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_Toc83227097 \h </w:instrText>
      </w:r>
      <w:r>
        <w:fldChar w:fldCharType="separate"/>
      </w:r>
      <w:r>
        <w:t>79</w:t>
      </w:r>
      <w:r>
        <w:fldChar w:fldCharType="end"/>
      </w:r>
    </w:p>
    <w:p w14:paraId="11ECF95D" w14:textId="586FB1A2" w:rsidR="00F74CC9" w:rsidRDefault="00F74CC9">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_Toc83227098 \h </w:instrText>
      </w:r>
      <w:r>
        <w:fldChar w:fldCharType="separate"/>
      </w:r>
      <w:r>
        <w:t>80</w:t>
      </w:r>
      <w:r>
        <w:fldChar w:fldCharType="end"/>
      </w:r>
    </w:p>
    <w:p w14:paraId="4B271F87" w14:textId="1B6C9CAB" w:rsidR="00F74CC9" w:rsidRDefault="00F74CC9">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_Toc83227099 \h </w:instrText>
      </w:r>
      <w:r>
        <w:fldChar w:fldCharType="separate"/>
      </w:r>
      <w:r>
        <w:t>80</w:t>
      </w:r>
      <w:r>
        <w:fldChar w:fldCharType="end"/>
      </w:r>
    </w:p>
    <w:p w14:paraId="36F16778" w14:textId="72819753" w:rsidR="00F74CC9" w:rsidRDefault="00F74CC9">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_Toc83227100 \h </w:instrText>
      </w:r>
      <w:r>
        <w:fldChar w:fldCharType="separate"/>
      </w:r>
      <w:r>
        <w:t>80</w:t>
      </w:r>
      <w:r>
        <w:fldChar w:fldCharType="end"/>
      </w:r>
    </w:p>
    <w:p w14:paraId="661B2FDF" w14:textId="639D70E8" w:rsidR="00F74CC9" w:rsidRDefault="00F74CC9">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_Toc83227101 \h </w:instrText>
      </w:r>
      <w:r>
        <w:fldChar w:fldCharType="separate"/>
      </w:r>
      <w:r>
        <w:t>80</w:t>
      </w:r>
      <w:r>
        <w:fldChar w:fldCharType="end"/>
      </w:r>
    </w:p>
    <w:p w14:paraId="3C087094" w14:textId="44DECF79" w:rsidR="00F74CC9" w:rsidRDefault="00F74CC9">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_Toc83227102 \h </w:instrText>
      </w:r>
      <w:r>
        <w:fldChar w:fldCharType="separate"/>
      </w:r>
      <w:r>
        <w:t>80</w:t>
      </w:r>
      <w:r>
        <w:fldChar w:fldCharType="end"/>
      </w:r>
    </w:p>
    <w:p w14:paraId="2AD3AD31" w14:textId="0118683F" w:rsidR="00F74CC9" w:rsidRDefault="00F74CC9">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_Toc83227103 \h </w:instrText>
      </w:r>
      <w:r>
        <w:fldChar w:fldCharType="separate"/>
      </w:r>
      <w:r>
        <w:t>81</w:t>
      </w:r>
      <w:r>
        <w:fldChar w:fldCharType="end"/>
      </w:r>
    </w:p>
    <w:p w14:paraId="15A7F8F6" w14:textId="2808CF5F" w:rsidR="00F74CC9" w:rsidRDefault="00F74CC9">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_Toc83227104 \h </w:instrText>
      </w:r>
      <w:r>
        <w:fldChar w:fldCharType="separate"/>
      </w:r>
      <w:r>
        <w:t>81</w:t>
      </w:r>
      <w:r>
        <w:fldChar w:fldCharType="end"/>
      </w:r>
    </w:p>
    <w:p w14:paraId="6806A5C5" w14:textId="268ED8F8" w:rsidR="00F74CC9" w:rsidRDefault="00F74CC9">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_Toc83227105 \h </w:instrText>
      </w:r>
      <w:r>
        <w:fldChar w:fldCharType="separate"/>
      </w:r>
      <w:r>
        <w:t>81</w:t>
      </w:r>
      <w:r>
        <w:fldChar w:fldCharType="end"/>
      </w:r>
    </w:p>
    <w:p w14:paraId="62125D71" w14:textId="0F3ABD1A" w:rsidR="00F74CC9" w:rsidRDefault="00F74CC9">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_Toc83227106 \h </w:instrText>
      </w:r>
      <w:r>
        <w:fldChar w:fldCharType="separate"/>
      </w:r>
      <w:r>
        <w:t>81</w:t>
      </w:r>
      <w:r>
        <w:fldChar w:fldCharType="end"/>
      </w:r>
    </w:p>
    <w:p w14:paraId="7597A0F3" w14:textId="26822707" w:rsidR="00F74CC9" w:rsidRDefault="00F74CC9">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_Toc83227107 \h </w:instrText>
      </w:r>
      <w:r>
        <w:fldChar w:fldCharType="separate"/>
      </w:r>
      <w:r>
        <w:t>82</w:t>
      </w:r>
      <w:r>
        <w:fldChar w:fldCharType="end"/>
      </w:r>
    </w:p>
    <w:p w14:paraId="55066F81" w14:textId="052C22FD" w:rsidR="00F74CC9" w:rsidRDefault="00F74CC9">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_Toc83227108 \h </w:instrText>
      </w:r>
      <w:r>
        <w:fldChar w:fldCharType="separate"/>
      </w:r>
      <w:r>
        <w:t>83</w:t>
      </w:r>
      <w:r>
        <w:fldChar w:fldCharType="end"/>
      </w:r>
    </w:p>
    <w:p w14:paraId="72F090FC" w14:textId="5C244268" w:rsidR="00F74CC9" w:rsidRDefault="00F74CC9">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_Toc83227109 \h </w:instrText>
      </w:r>
      <w:r>
        <w:fldChar w:fldCharType="separate"/>
      </w:r>
      <w:r>
        <w:t>83</w:t>
      </w:r>
      <w:r>
        <w:fldChar w:fldCharType="end"/>
      </w:r>
    </w:p>
    <w:p w14:paraId="11F70DAF" w14:textId="0A066BA2" w:rsidR="00F74CC9" w:rsidRDefault="00F74CC9">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_Toc83227110 \h </w:instrText>
      </w:r>
      <w:r>
        <w:fldChar w:fldCharType="separate"/>
      </w:r>
      <w:r>
        <w:t>83</w:t>
      </w:r>
      <w:r>
        <w:fldChar w:fldCharType="end"/>
      </w:r>
    </w:p>
    <w:p w14:paraId="4DD4A90C" w14:textId="75954C4D" w:rsidR="00F74CC9" w:rsidRDefault="00F74CC9">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_Toc83227111 \h </w:instrText>
      </w:r>
      <w:r>
        <w:fldChar w:fldCharType="separate"/>
      </w:r>
      <w:r>
        <w:t>83</w:t>
      </w:r>
      <w:r>
        <w:fldChar w:fldCharType="end"/>
      </w:r>
    </w:p>
    <w:p w14:paraId="72660D38" w14:textId="1C968C88" w:rsidR="00F74CC9" w:rsidRDefault="00F74CC9">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_Toc83227112 \h </w:instrText>
      </w:r>
      <w:r>
        <w:fldChar w:fldCharType="separate"/>
      </w:r>
      <w:r>
        <w:t>83</w:t>
      </w:r>
      <w:r>
        <w:fldChar w:fldCharType="end"/>
      </w:r>
    </w:p>
    <w:p w14:paraId="501611B5" w14:textId="68FAC5FD" w:rsidR="00F74CC9" w:rsidRDefault="00F74CC9">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_Toc83227113 \h </w:instrText>
      </w:r>
      <w:r>
        <w:fldChar w:fldCharType="separate"/>
      </w:r>
      <w:r>
        <w:t>84</w:t>
      </w:r>
      <w:r>
        <w:fldChar w:fldCharType="end"/>
      </w:r>
    </w:p>
    <w:p w14:paraId="79B22A09" w14:textId="0B94B71B" w:rsidR="00F74CC9" w:rsidRDefault="00F74CC9">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_Toc83227114 \h </w:instrText>
      </w:r>
      <w:r>
        <w:fldChar w:fldCharType="separate"/>
      </w:r>
      <w:r>
        <w:t>84</w:t>
      </w:r>
      <w:r>
        <w:fldChar w:fldCharType="end"/>
      </w:r>
    </w:p>
    <w:p w14:paraId="4303A0F1" w14:textId="345B445B" w:rsidR="00F74CC9" w:rsidRDefault="00F74CC9">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_Toc83227115 \h </w:instrText>
      </w:r>
      <w:r>
        <w:fldChar w:fldCharType="separate"/>
      </w:r>
      <w:r>
        <w:t>84</w:t>
      </w:r>
      <w:r>
        <w:fldChar w:fldCharType="end"/>
      </w:r>
    </w:p>
    <w:p w14:paraId="7D42192F" w14:textId="67737E46" w:rsidR="00F74CC9" w:rsidRDefault="00F74CC9">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_Toc83227116 \h </w:instrText>
      </w:r>
      <w:r>
        <w:fldChar w:fldCharType="separate"/>
      </w:r>
      <w:r>
        <w:t>84</w:t>
      </w:r>
      <w:r>
        <w:fldChar w:fldCharType="end"/>
      </w:r>
    </w:p>
    <w:p w14:paraId="6BCD25E5" w14:textId="0CA61614" w:rsidR="00F74CC9" w:rsidRDefault="00F74CC9">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_Toc83227117 \h </w:instrText>
      </w:r>
      <w:r>
        <w:fldChar w:fldCharType="separate"/>
      </w:r>
      <w:r>
        <w:t>84</w:t>
      </w:r>
      <w:r>
        <w:fldChar w:fldCharType="end"/>
      </w:r>
    </w:p>
    <w:p w14:paraId="3833ABEB" w14:textId="2103CFE0" w:rsidR="00F74CC9" w:rsidRDefault="00F74CC9">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_Toc83227118 \h </w:instrText>
      </w:r>
      <w:r>
        <w:fldChar w:fldCharType="separate"/>
      </w:r>
      <w:r>
        <w:t>84</w:t>
      </w:r>
      <w:r>
        <w:fldChar w:fldCharType="end"/>
      </w:r>
    </w:p>
    <w:p w14:paraId="3157153D" w14:textId="2482CB0F" w:rsidR="00F74CC9" w:rsidRDefault="00F74CC9">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_Toc83227119 \h </w:instrText>
      </w:r>
      <w:r>
        <w:fldChar w:fldCharType="separate"/>
      </w:r>
      <w:r>
        <w:t>85</w:t>
      </w:r>
      <w:r>
        <w:fldChar w:fldCharType="end"/>
      </w:r>
    </w:p>
    <w:p w14:paraId="74D687D8" w14:textId="29A615FF" w:rsidR="00F74CC9" w:rsidRDefault="00F74CC9">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_Toc83227120 \h </w:instrText>
      </w:r>
      <w:r>
        <w:fldChar w:fldCharType="separate"/>
      </w:r>
      <w:r>
        <w:t>85</w:t>
      </w:r>
      <w:r>
        <w:fldChar w:fldCharType="end"/>
      </w:r>
    </w:p>
    <w:p w14:paraId="65265CA2" w14:textId="5F479BC4" w:rsidR="00F74CC9" w:rsidRDefault="00F74CC9">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_Toc83227121 \h </w:instrText>
      </w:r>
      <w:r>
        <w:fldChar w:fldCharType="separate"/>
      </w:r>
      <w:r>
        <w:t>85</w:t>
      </w:r>
      <w:r>
        <w:fldChar w:fldCharType="end"/>
      </w:r>
    </w:p>
    <w:p w14:paraId="0BBC93BD" w14:textId="28682405" w:rsidR="00F74CC9" w:rsidRDefault="00F74CC9">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_Toc83227122 \h </w:instrText>
      </w:r>
      <w:r>
        <w:fldChar w:fldCharType="separate"/>
      </w:r>
      <w:r>
        <w:t>85</w:t>
      </w:r>
      <w:r>
        <w:fldChar w:fldCharType="end"/>
      </w:r>
    </w:p>
    <w:p w14:paraId="5C7C67D1" w14:textId="7239863A" w:rsidR="00F74CC9" w:rsidRDefault="00F74CC9">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_Toc83227123 \h </w:instrText>
      </w:r>
      <w:r>
        <w:fldChar w:fldCharType="separate"/>
      </w:r>
      <w:r>
        <w:t>86</w:t>
      </w:r>
      <w:r>
        <w:fldChar w:fldCharType="end"/>
      </w:r>
    </w:p>
    <w:p w14:paraId="2BA79292" w14:textId="6E6461B5" w:rsidR="00F74CC9" w:rsidRDefault="00F74CC9">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_Toc83227124 \h </w:instrText>
      </w:r>
      <w:r>
        <w:fldChar w:fldCharType="separate"/>
      </w:r>
      <w:r>
        <w:t>86</w:t>
      </w:r>
      <w:r>
        <w:fldChar w:fldCharType="end"/>
      </w:r>
    </w:p>
    <w:p w14:paraId="56AEB61E" w14:textId="44E70210" w:rsidR="00F74CC9" w:rsidRDefault="00F74CC9">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_Toc83227125 \h </w:instrText>
      </w:r>
      <w:r>
        <w:fldChar w:fldCharType="separate"/>
      </w:r>
      <w:r>
        <w:t>86</w:t>
      </w:r>
      <w:r>
        <w:fldChar w:fldCharType="end"/>
      </w:r>
    </w:p>
    <w:p w14:paraId="078D76E4" w14:textId="7828B6F3" w:rsidR="00F74CC9" w:rsidRDefault="00F74CC9">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_Toc83227126 \h </w:instrText>
      </w:r>
      <w:r>
        <w:fldChar w:fldCharType="separate"/>
      </w:r>
      <w:r>
        <w:t>86</w:t>
      </w:r>
      <w:r>
        <w:fldChar w:fldCharType="end"/>
      </w:r>
    </w:p>
    <w:p w14:paraId="5916C212" w14:textId="1FD324DA" w:rsidR="00F74CC9" w:rsidRDefault="00F74CC9">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_Toc83227127 \h </w:instrText>
      </w:r>
      <w:r>
        <w:fldChar w:fldCharType="separate"/>
      </w:r>
      <w:r>
        <w:t>86</w:t>
      </w:r>
      <w:r>
        <w:fldChar w:fldCharType="end"/>
      </w:r>
    </w:p>
    <w:p w14:paraId="5920240C" w14:textId="0FEF4C0F" w:rsidR="00F74CC9" w:rsidRDefault="00F74CC9">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_Toc83227128 \h </w:instrText>
      </w:r>
      <w:r>
        <w:fldChar w:fldCharType="separate"/>
      </w:r>
      <w:r>
        <w:t>87</w:t>
      </w:r>
      <w:r>
        <w:fldChar w:fldCharType="end"/>
      </w:r>
    </w:p>
    <w:p w14:paraId="4113D5B3" w14:textId="07FEAFF7" w:rsidR="00F74CC9" w:rsidRDefault="00F74CC9">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_Toc83227129 \h </w:instrText>
      </w:r>
      <w:r>
        <w:fldChar w:fldCharType="separate"/>
      </w:r>
      <w:r>
        <w:t>87</w:t>
      </w:r>
      <w:r>
        <w:fldChar w:fldCharType="end"/>
      </w:r>
    </w:p>
    <w:p w14:paraId="30F9F8BD" w14:textId="59EEC670" w:rsidR="00F74CC9" w:rsidRDefault="00F74CC9">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_Toc83227130 \h </w:instrText>
      </w:r>
      <w:r>
        <w:fldChar w:fldCharType="separate"/>
      </w:r>
      <w:r>
        <w:t>87</w:t>
      </w:r>
      <w:r>
        <w:fldChar w:fldCharType="end"/>
      </w:r>
    </w:p>
    <w:p w14:paraId="00C833CB" w14:textId="0639859A" w:rsidR="00F74CC9" w:rsidRDefault="00F74CC9">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_Toc83227131 \h </w:instrText>
      </w:r>
      <w:r>
        <w:fldChar w:fldCharType="separate"/>
      </w:r>
      <w:r>
        <w:t>87</w:t>
      </w:r>
      <w:r>
        <w:fldChar w:fldCharType="end"/>
      </w:r>
    </w:p>
    <w:p w14:paraId="1B77B104" w14:textId="580E551B" w:rsidR="00F74CC9" w:rsidRDefault="00F74CC9">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_Toc83227132 \h </w:instrText>
      </w:r>
      <w:r>
        <w:fldChar w:fldCharType="separate"/>
      </w:r>
      <w:r>
        <w:t>87</w:t>
      </w:r>
      <w:r>
        <w:fldChar w:fldCharType="end"/>
      </w:r>
    </w:p>
    <w:p w14:paraId="59CE97C2" w14:textId="396C1D67" w:rsidR="00F74CC9" w:rsidRDefault="00F74CC9">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_Toc83227133 \h </w:instrText>
      </w:r>
      <w:r>
        <w:fldChar w:fldCharType="separate"/>
      </w:r>
      <w:r>
        <w:t>88</w:t>
      </w:r>
      <w:r>
        <w:fldChar w:fldCharType="end"/>
      </w:r>
    </w:p>
    <w:p w14:paraId="65A0C062" w14:textId="47BE15F7" w:rsidR="00F74CC9" w:rsidRDefault="00F74CC9">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_Toc83227134 \h </w:instrText>
      </w:r>
      <w:r>
        <w:fldChar w:fldCharType="separate"/>
      </w:r>
      <w:r>
        <w:t>88</w:t>
      </w:r>
      <w:r>
        <w:fldChar w:fldCharType="end"/>
      </w:r>
    </w:p>
    <w:p w14:paraId="63015C19" w14:textId="3368DCC2" w:rsidR="00F74CC9" w:rsidRDefault="00F74CC9">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_Toc83227135 \h </w:instrText>
      </w:r>
      <w:r>
        <w:fldChar w:fldCharType="separate"/>
      </w:r>
      <w:r>
        <w:t>88</w:t>
      </w:r>
      <w:r>
        <w:fldChar w:fldCharType="end"/>
      </w:r>
    </w:p>
    <w:p w14:paraId="46370585" w14:textId="1CECCEA9" w:rsidR="00F74CC9" w:rsidRDefault="00F74CC9">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_Toc83227136 \h </w:instrText>
      </w:r>
      <w:r>
        <w:fldChar w:fldCharType="separate"/>
      </w:r>
      <w:r>
        <w:t>88</w:t>
      </w:r>
      <w:r>
        <w:fldChar w:fldCharType="end"/>
      </w:r>
    </w:p>
    <w:p w14:paraId="47DBA25F" w14:textId="4AF977F3" w:rsidR="00F74CC9" w:rsidRDefault="00F74CC9">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_Toc83227137 \h </w:instrText>
      </w:r>
      <w:r>
        <w:fldChar w:fldCharType="separate"/>
      </w:r>
      <w:r>
        <w:t>88</w:t>
      </w:r>
      <w:r>
        <w:fldChar w:fldCharType="end"/>
      </w:r>
    </w:p>
    <w:p w14:paraId="4FF0F54C" w14:textId="1372953A" w:rsidR="00F74CC9" w:rsidRDefault="00F74CC9">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_Toc83227138 \h </w:instrText>
      </w:r>
      <w:r>
        <w:fldChar w:fldCharType="separate"/>
      </w:r>
      <w:r>
        <w:t>88</w:t>
      </w:r>
      <w:r>
        <w:fldChar w:fldCharType="end"/>
      </w:r>
    </w:p>
    <w:p w14:paraId="69FF35D4" w14:textId="7B42D1BC" w:rsidR="00F74CC9" w:rsidRDefault="00F74CC9">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_Toc83227139 \h </w:instrText>
      </w:r>
      <w:r>
        <w:fldChar w:fldCharType="separate"/>
      </w:r>
      <w:r>
        <w:t>89</w:t>
      </w:r>
      <w:r>
        <w:fldChar w:fldCharType="end"/>
      </w:r>
    </w:p>
    <w:p w14:paraId="7EC10251" w14:textId="76297301" w:rsidR="00F74CC9" w:rsidRDefault="00F74CC9">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_Toc83227140 \h </w:instrText>
      </w:r>
      <w:r>
        <w:fldChar w:fldCharType="separate"/>
      </w:r>
      <w:r>
        <w:t>89</w:t>
      </w:r>
      <w:r>
        <w:fldChar w:fldCharType="end"/>
      </w:r>
    </w:p>
    <w:p w14:paraId="4D82EABD" w14:textId="5BD156BE" w:rsidR="00F74CC9" w:rsidRDefault="00F74CC9">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_Toc83227141 \h </w:instrText>
      </w:r>
      <w:r>
        <w:fldChar w:fldCharType="separate"/>
      </w:r>
      <w:r>
        <w:t>89</w:t>
      </w:r>
      <w:r>
        <w:fldChar w:fldCharType="end"/>
      </w:r>
    </w:p>
    <w:p w14:paraId="327444AE" w14:textId="2336D525" w:rsidR="00F74CC9" w:rsidRDefault="00F74CC9">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_Toc83227142 \h </w:instrText>
      </w:r>
      <w:r>
        <w:fldChar w:fldCharType="separate"/>
      </w:r>
      <w:r>
        <w:t>89</w:t>
      </w:r>
      <w:r>
        <w:fldChar w:fldCharType="end"/>
      </w:r>
    </w:p>
    <w:p w14:paraId="317B8FE5" w14:textId="7F9B2F18" w:rsidR="00F74CC9" w:rsidRDefault="00F74CC9">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_Toc83227143 \h </w:instrText>
      </w:r>
      <w:r>
        <w:fldChar w:fldCharType="separate"/>
      </w:r>
      <w:r>
        <w:t>89</w:t>
      </w:r>
      <w:r>
        <w:fldChar w:fldCharType="end"/>
      </w:r>
    </w:p>
    <w:p w14:paraId="6C4BFF02" w14:textId="3F42DA98" w:rsidR="00F74CC9" w:rsidRDefault="00F74CC9">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_Toc83227144 \h </w:instrText>
      </w:r>
      <w:r>
        <w:fldChar w:fldCharType="separate"/>
      </w:r>
      <w:r>
        <w:t>89</w:t>
      </w:r>
      <w:r>
        <w:fldChar w:fldCharType="end"/>
      </w:r>
    </w:p>
    <w:p w14:paraId="3A82E01F" w14:textId="3BFD6CCA" w:rsidR="00F74CC9" w:rsidRDefault="00F74CC9">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_Toc83227145 \h </w:instrText>
      </w:r>
      <w:r>
        <w:fldChar w:fldCharType="separate"/>
      </w:r>
      <w:r>
        <w:t>89</w:t>
      </w:r>
      <w:r>
        <w:fldChar w:fldCharType="end"/>
      </w:r>
    </w:p>
    <w:p w14:paraId="49DCCA6C" w14:textId="77D8C199" w:rsidR="00F74CC9" w:rsidRDefault="00F74CC9">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_Toc83227146 \h </w:instrText>
      </w:r>
      <w:r>
        <w:fldChar w:fldCharType="separate"/>
      </w:r>
      <w:r>
        <w:t>90</w:t>
      </w:r>
      <w:r>
        <w:fldChar w:fldCharType="end"/>
      </w:r>
    </w:p>
    <w:p w14:paraId="364E5DD0" w14:textId="5C69C439" w:rsidR="00F74CC9" w:rsidRDefault="00F74CC9">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_Toc83227147 \h </w:instrText>
      </w:r>
      <w:r>
        <w:fldChar w:fldCharType="separate"/>
      </w:r>
      <w:r>
        <w:t>90</w:t>
      </w:r>
      <w:r>
        <w:fldChar w:fldCharType="end"/>
      </w:r>
    </w:p>
    <w:p w14:paraId="7771C076" w14:textId="145CA7C6" w:rsidR="00F74CC9" w:rsidRDefault="00F74CC9">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_Toc83227148 \h </w:instrText>
      </w:r>
      <w:r>
        <w:fldChar w:fldCharType="separate"/>
      </w:r>
      <w:r>
        <w:t>91</w:t>
      </w:r>
      <w:r>
        <w:fldChar w:fldCharType="end"/>
      </w:r>
    </w:p>
    <w:p w14:paraId="61F16F25" w14:textId="09F7B486" w:rsidR="00F74CC9" w:rsidRDefault="00F74CC9">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_Toc83227149 \h </w:instrText>
      </w:r>
      <w:r>
        <w:fldChar w:fldCharType="separate"/>
      </w:r>
      <w:r>
        <w:t>91</w:t>
      </w:r>
      <w:r>
        <w:fldChar w:fldCharType="end"/>
      </w:r>
    </w:p>
    <w:p w14:paraId="0641B716" w14:textId="0E4150B0" w:rsidR="00F74CC9" w:rsidRDefault="00F74CC9">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_Toc83227150 \h </w:instrText>
      </w:r>
      <w:r>
        <w:fldChar w:fldCharType="separate"/>
      </w:r>
      <w:r>
        <w:t>91</w:t>
      </w:r>
      <w:r>
        <w:fldChar w:fldCharType="end"/>
      </w:r>
    </w:p>
    <w:p w14:paraId="221975E6" w14:textId="2FD592CA" w:rsidR="00F74CC9" w:rsidRDefault="00F74CC9" w:rsidP="00F74CC9">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_Toc83227151 \h </w:instrText>
      </w:r>
      <w:r>
        <w:fldChar w:fldCharType="separate"/>
      </w:r>
      <w:r>
        <w:t>93</w:t>
      </w:r>
      <w:r>
        <w:fldChar w:fldCharType="end"/>
      </w:r>
    </w:p>
    <w:p w14:paraId="45CCC728" w14:textId="092C88E2" w:rsidR="00F74CC9" w:rsidRDefault="00F74CC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_Toc83227152 \h </w:instrText>
      </w:r>
      <w:r>
        <w:fldChar w:fldCharType="separate"/>
      </w:r>
      <w:r>
        <w:t>93</w:t>
      </w:r>
      <w:r>
        <w:fldChar w:fldCharType="end"/>
      </w:r>
    </w:p>
    <w:p w14:paraId="5C0111C3" w14:textId="770FA3CB" w:rsidR="00F74CC9" w:rsidRDefault="00F74CC9">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_Toc83227153 \h </w:instrText>
      </w:r>
      <w:r>
        <w:fldChar w:fldCharType="separate"/>
      </w:r>
      <w:r>
        <w:t>93</w:t>
      </w:r>
      <w:r>
        <w:fldChar w:fldCharType="end"/>
      </w:r>
    </w:p>
    <w:p w14:paraId="30134394" w14:textId="39DD5E37" w:rsidR="00F74CC9" w:rsidRDefault="00F74CC9">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_Toc83227154 \h </w:instrText>
      </w:r>
      <w:r>
        <w:fldChar w:fldCharType="separate"/>
      </w:r>
      <w:r>
        <w:t>93</w:t>
      </w:r>
      <w:r>
        <w:fldChar w:fldCharType="end"/>
      </w:r>
    </w:p>
    <w:p w14:paraId="6E144128" w14:textId="723465F3" w:rsidR="00F74CC9" w:rsidRDefault="00F74CC9">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_Toc83227155 \h </w:instrText>
      </w:r>
      <w:r>
        <w:fldChar w:fldCharType="separate"/>
      </w:r>
      <w:r>
        <w:t>94</w:t>
      </w:r>
      <w:r>
        <w:fldChar w:fldCharType="end"/>
      </w:r>
    </w:p>
    <w:p w14:paraId="1A1484CF" w14:textId="439F7A71" w:rsidR="00F74CC9" w:rsidRDefault="00F74CC9">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_Toc83227156 \h </w:instrText>
      </w:r>
      <w:r>
        <w:fldChar w:fldCharType="separate"/>
      </w:r>
      <w:r>
        <w:t>94</w:t>
      </w:r>
      <w:r>
        <w:fldChar w:fldCharType="end"/>
      </w:r>
    </w:p>
    <w:p w14:paraId="2037B49F" w14:textId="55A8BCC2" w:rsidR="00F74CC9" w:rsidRDefault="00F74CC9">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_Toc83227157 \h </w:instrText>
      </w:r>
      <w:r>
        <w:fldChar w:fldCharType="separate"/>
      </w:r>
      <w:r>
        <w:t>95</w:t>
      </w:r>
      <w:r>
        <w:fldChar w:fldCharType="end"/>
      </w:r>
    </w:p>
    <w:p w14:paraId="1418ECD0" w14:textId="0643D248" w:rsidR="00F74CC9" w:rsidRDefault="00F74CC9">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_Toc83227158 \h </w:instrText>
      </w:r>
      <w:r>
        <w:fldChar w:fldCharType="separate"/>
      </w:r>
      <w:r>
        <w:t>97</w:t>
      </w:r>
      <w:r>
        <w:fldChar w:fldCharType="end"/>
      </w:r>
    </w:p>
    <w:p w14:paraId="1B41B21E" w14:textId="127EF950" w:rsidR="00F74CC9" w:rsidRDefault="00F74CC9">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_Toc83227159 \h </w:instrText>
      </w:r>
      <w:r>
        <w:fldChar w:fldCharType="separate"/>
      </w:r>
      <w:r>
        <w:t>97</w:t>
      </w:r>
      <w:r>
        <w:fldChar w:fldCharType="end"/>
      </w:r>
    </w:p>
    <w:p w14:paraId="425AF879" w14:textId="6D8F2F27" w:rsidR="00F74CC9" w:rsidRDefault="00F74CC9">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_Toc83227160 \h </w:instrText>
      </w:r>
      <w:r>
        <w:fldChar w:fldCharType="separate"/>
      </w:r>
      <w:r>
        <w:t>97</w:t>
      </w:r>
      <w:r>
        <w:fldChar w:fldCharType="end"/>
      </w:r>
    </w:p>
    <w:p w14:paraId="36FB100D" w14:textId="17D6626F" w:rsidR="00F74CC9" w:rsidRDefault="00F74CC9">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_Toc83227161 \h </w:instrText>
      </w:r>
      <w:r>
        <w:fldChar w:fldCharType="separate"/>
      </w:r>
      <w:r>
        <w:t>99</w:t>
      </w:r>
      <w:r>
        <w:fldChar w:fldCharType="end"/>
      </w:r>
    </w:p>
    <w:p w14:paraId="58A3913F" w14:textId="5D8A0EEC" w:rsidR="00F74CC9" w:rsidRDefault="00F74CC9">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_Toc83227162 \h </w:instrText>
      </w:r>
      <w:r>
        <w:fldChar w:fldCharType="separate"/>
      </w:r>
      <w:r>
        <w:t>99</w:t>
      </w:r>
      <w:r>
        <w:fldChar w:fldCharType="end"/>
      </w:r>
    </w:p>
    <w:p w14:paraId="16080584" w14:textId="5B5E5129" w:rsidR="00F74CC9" w:rsidRDefault="00F74CC9">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_Toc83227163 \h </w:instrText>
      </w:r>
      <w:r>
        <w:fldChar w:fldCharType="separate"/>
      </w:r>
      <w:r>
        <w:t>100</w:t>
      </w:r>
      <w:r>
        <w:fldChar w:fldCharType="end"/>
      </w:r>
    </w:p>
    <w:p w14:paraId="4CC85472" w14:textId="6EEFB12C" w:rsidR="00F74CC9" w:rsidRDefault="00F74CC9" w:rsidP="00F74CC9">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_Toc83227164 \h </w:instrText>
      </w:r>
      <w:r>
        <w:fldChar w:fldCharType="separate"/>
      </w:r>
      <w:r>
        <w:t>104</w:t>
      </w:r>
      <w:r>
        <w:fldChar w:fldCharType="end"/>
      </w:r>
    </w:p>
    <w:p w14:paraId="3C5C7BCC" w14:textId="758D979E" w:rsidR="00F74CC9" w:rsidRDefault="00F74CC9" w:rsidP="00F74CC9">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_Toc83227165 \h </w:instrText>
      </w:r>
      <w:r>
        <w:fldChar w:fldCharType="separate"/>
      </w:r>
      <w:r>
        <w:t>105</w:t>
      </w:r>
      <w:r>
        <w:fldChar w:fldCharType="end"/>
      </w:r>
    </w:p>
    <w:p w14:paraId="4306078B" w14:textId="6486A7D0" w:rsidR="00F74CC9" w:rsidRDefault="00F74CC9" w:rsidP="00F74CC9">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_Toc83227166 \h </w:instrText>
      </w:r>
      <w:r>
        <w:fldChar w:fldCharType="separate"/>
      </w:r>
      <w:r>
        <w:t>106</w:t>
      </w:r>
      <w:r>
        <w:fldChar w:fldCharType="end"/>
      </w:r>
    </w:p>
    <w:p w14:paraId="31C72BFF" w14:textId="595C2F72" w:rsidR="00080512" w:rsidRPr="00583848" w:rsidRDefault="00F74CC9">
      <w:r>
        <w:rPr>
          <w:noProof/>
          <w:sz w:val="22"/>
        </w:rPr>
        <w:fldChar w:fldCharType="end"/>
      </w:r>
    </w:p>
    <w:p w14:paraId="40EFAA15" w14:textId="77777777" w:rsidR="00080512" w:rsidRPr="00583848" w:rsidRDefault="00080512">
      <w:pPr>
        <w:pStyle w:val="Heading1"/>
      </w:pPr>
      <w:r w:rsidRPr="00583848">
        <w:br w:type="page"/>
      </w:r>
      <w:bookmarkStart w:id="3" w:name="_Toc83226883"/>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83226884"/>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83226885"/>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83226886"/>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83226887"/>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83226888"/>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83226889"/>
      <w:r w:rsidRPr="00583848">
        <w:t>3.2</w:t>
      </w:r>
      <w:r w:rsidRPr="00583848">
        <w:tab/>
        <w:t>Symbols</w:t>
      </w:r>
      <w:bookmarkEnd w:id="17"/>
    </w:p>
    <w:p w14:paraId="547D39AA" w14:textId="77777777" w:rsidR="00080512" w:rsidRPr="00583848" w:rsidRDefault="00080512">
      <w:pPr>
        <w:pStyle w:val="Heading2"/>
      </w:pPr>
      <w:bookmarkStart w:id="18" w:name="_Toc83226890"/>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37BAD1B7" w14:textId="77777777" w:rsidR="0058567E" w:rsidRDefault="0058567E" w:rsidP="0058567E">
      <w:pPr>
        <w:keepLines/>
        <w:spacing w:after="0"/>
        <w:ind w:left="1702" w:hanging="1418"/>
        <w:jc w:val="both"/>
      </w:pPr>
      <w:r>
        <w:t>LISSF</w:t>
      </w:r>
      <w:r>
        <w:tab/>
        <w:t>Lawful Interception State Storage Function</w:t>
      </w:r>
    </w:p>
    <w:p w14:paraId="150C2323" w14:textId="77777777" w:rsidR="0058567E" w:rsidRDefault="0058567E" w:rsidP="0058567E">
      <w:pPr>
        <w:keepLines/>
        <w:spacing w:after="0"/>
        <w:ind w:left="1702" w:hanging="1418"/>
        <w:jc w:val="both"/>
      </w:pPr>
      <w:r>
        <w:t>LI_ST</w:t>
      </w:r>
      <w:r>
        <w:tab/>
        <w:t>Lawful Interception State Transfer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3460E7FD" w14:textId="77777777" w:rsidR="009C14DB" w:rsidRDefault="009C14DB" w:rsidP="009C14DB">
      <w:pPr>
        <w:keepLines/>
        <w:spacing w:after="0"/>
        <w:ind w:left="1702" w:hanging="1418"/>
        <w:jc w:val="both"/>
      </w:pPr>
      <w:r>
        <w:t>TNGF</w:t>
      </w:r>
      <w:r>
        <w:tab/>
        <w:t>Trusted Non-3GPP Gateway Function</w:t>
      </w:r>
    </w:p>
    <w:p w14:paraId="04B0B5F2" w14:textId="77777777" w:rsidR="009C14DB" w:rsidRDefault="009C14DB" w:rsidP="009C14DB">
      <w:pPr>
        <w:keepLines/>
        <w:spacing w:after="0"/>
        <w:ind w:left="1702" w:hanging="1418"/>
        <w:jc w:val="both"/>
      </w:pPr>
      <w:r>
        <w:t>TWIF</w:t>
      </w:r>
      <w:r>
        <w:tab/>
        <w:t>Trusted WLAN Interworking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lastRenderedPageBreak/>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83226891"/>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83226892"/>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83226893"/>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83226894"/>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540pt" o:ole="">
            <v:imagedata r:id="rId15" o:title=""/>
          </v:shape>
          <o:OLEObject Type="Embed" ProgID="Visio.Drawing.15" ShapeID="_x0000_i1025" DrawAspect="Content" ObjectID="_1700328655"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83226895"/>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83226896"/>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83226897"/>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83226898"/>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83226899"/>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83226900"/>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83226901"/>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83226902"/>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83226903"/>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6.25pt;height:281.25pt" o:ole="">
            <v:imagedata r:id="rId17" o:title=""/>
          </v:shape>
          <o:OLEObject Type="Embed" ProgID="Visio.Drawing.15" ShapeID="_x0000_i1026" DrawAspect="Content" ObjectID="_1700328656"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83226904"/>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83226905"/>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83226906"/>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83226907"/>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83226908"/>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83226909"/>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83226910"/>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83226911"/>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83226912"/>
      <w:r>
        <w:t>5.4</w:t>
      </w:r>
      <w:r>
        <w:tab/>
        <w:t>LI i</w:t>
      </w:r>
      <w:r w:rsidR="000026B6" w:rsidRPr="00583848">
        <w:t>nterfaces</w:t>
      </w:r>
      <w:bookmarkEnd w:id="40"/>
    </w:p>
    <w:p w14:paraId="4372E37D" w14:textId="77777777" w:rsidR="000026B6" w:rsidRPr="00583848" w:rsidRDefault="000026B6" w:rsidP="000026B6">
      <w:pPr>
        <w:pStyle w:val="Heading3"/>
      </w:pPr>
      <w:bookmarkStart w:id="41" w:name="_Toc83226913"/>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2.25pt;height:396pt" o:ole="">
            <v:imagedata r:id="rId19" o:title=""/>
          </v:shape>
          <o:OLEObject Type="Embed" ProgID="Visio.Drawing.15" ShapeID="_x0000_i1027" DrawAspect="Content" ObjectID="_1700328657"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83226914"/>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83226915"/>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83226916"/>
      <w:r w:rsidRPr="00583848">
        <w:t>5.4.4</w:t>
      </w:r>
      <w:r w:rsidRPr="00583848">
        <w:tab/>
        <w:t>Interface LI_X1</w:t>
      </w:r>
      <w:bookmarkEnd w:id="44"/>
    </w:p>
    <w:p w14:paraId="5B50319B" w14:textId="77777777" w:rsidR="000026B6" w:rsidRPr="00583848" w:rsidRDefault="000026B6" w:rsidP="000026B6">
      <w:pPr>
        <w:pStyle w:val="Heading4"/>
      </w:pPr>
      <w:bookmarkStart w:id="45" w:name="_Toc83226917"/>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83226918"/>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D0ACF">
      <w:pPr>
        <w:pStyle w:val="Heading4"/>
      </w:pPr>
      <w:bookmarkStart w:id="47" w:name="_Toc83226919"/>
      <w:r w:rsidRPr="00583848">
        <w:lastRenderedPageBreak/>
        <w:t>5.4.4.3</w:t>
      </w:r>
      <w:r w:rsidRPr="00583848">
        <w:tab/>
      </w:r>
      <w:r w:rsidR="00A215D7" w:rsidRPr="00583848">
        <w:t>LIPF and TF</w:t>
      </w:r>
      <w:bookmarkEnd w:id="47"/>
    </w:p>
    <w:p w14:paraId="4A8C473A" w14:textId="12DBE08A" w:rsidR="00A215D7" w:rsidRPr="00583848" w:rsidRDefault="00A215D7" w:rsidP="000D0ACF">
      <w:pPr>
        <w:keepNext/>
        <w:keepLines/>
      </w:pPr>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83226920"/>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25C73ED0"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50" w:name="_Toc83226921"/>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83226922"/>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lastRenderedPageBreak/>
        <w:t>-</w:t>
      </w:r>
      <w:r>
        <w:tab/>
      </w:r>
      <w:r w:rsidR="000026B6" w:rsidRPr="00583848">
        <w:t>User plane packets.</w:t>
      </w:r>
    </w:p>
    <w:p w14:paraId="00016BAF" w14:textId="77777777" w:rsidR="0040011B" w:rsidRPr="00583848" w:rsidRDefault="0040011B" w:rsidP="0040011B">
      <w:pPr>
        <w:pStyle w:val="Heading3"/>
      </w:pPr>
      <w:bookmarkStart w:id="52" w:name="_Toc83226923"/>
      <w:r w:rsidRPr="00583848">
        <w:t>5.4.7</w:t>
      </w:r>
      <w:r w:rsidRPr="00583848">
        <w:tab/>
        <w:t>Interface LI_T</w:t>
      </w:r>
      <w:bookmarkEnd w:id="52"/>
    </w:p>
    <w:p w14:paraId="518CC4DB" w14:textId="77777777" w:rsidR="0040011B" w:rsidRPr="00583848" w:rsidRDefault="0040011B" w:rsidP="0040011B">
      <w:pPr>
        <w:pStyle w:val="Heading4"/>
      </w:pPr>
      <w:bookmarkStart w:id="53" w:name="_Toc83226924"/>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83226925"/>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83226926"/>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83226927"/>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83226928"/>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83226929"/>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83226930"/>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83226931"/>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83226932"/>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83226933"/>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83226934"/>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83226935"/>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83226936"/>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60AC375D" w:rsidR="000226B4" w:rsidRPr="00583848" w:rsidRDefault="000226B4" w:rsidP="00773D2C">
      <w:pPr>
        <w:pStyle w:val="B1"/>
      </w:pPr>
      <w:r>
        <w:t>-</w:t>
      </w:r>
      <w:r>
        <w:tab/>
        <w:t>Time that identifier provided by the LEA was observed by the LEA.</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390A3B64" w:rsidR="000226B4" w:rsidRDefault="000226B4" w:rsidP="00773D2C">
      <w:pPr>
        <w:ind w:firstLine="284"/>
      </w:pPr>
      <w:r>
        <w:t>-</w:t>
      </w:r>
      <w:r>
        <w:tab/>
        <w:t>Identifier association validity start and end times.</w:t>
      </w:r>
    </w:p>
    <w:p w14:paraId="4E8B8137" w14:textId="77777777" w:rsidR="000226B4" w:rsidRDefault="000226B4" w:rsidP="000226B4">
      <w:pPr>
        <w:pStyle w:val="Heading3"/>
      </w:pPr>
      <w:bookmarkStart w:id="67" w:name="_Toc83226937"/>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6132F6AA" w:rsidR="000226B4" w:rsidRDefault="000226B4" w:rsidP="00D711AA">
      <w:pPr>
        <w:pStyle w:val="B1"/>
      </w:pPr>
      <w:r>
        <w:t>-</w:t>
      </w:r>
      <w:r>
        <w:tab/>
        <w:t>Time that identifier provided by LEA was observed by the LEA.</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382D6AB8" w:rsidR="000226B4" w:rsidRDefault="000226B4" w:rsidP="00EC46C4">
      <w:pPr>
        <w:pStyle w:val="B1"/>
      </w:pPr>
      <w:r>
        <w:t>-</w:t>
      </w:r>
      <w:r>
        <w:tab/>
        <w:t>Identifier association validity start and end times.</w:t>
      </w:r>
    </w:p>
    <w:p w14:paraId="639134D3" w14:textId="77777777" w:rsidR="000226B4" w:rsidRDefault="000226B4" w:rsidP="000226B4">
      <w:pPr>
        <w:pStyle w:val="Heading3"/>
      </w:pPr>
      <w:bookmarkStart w:id="68" w:name="_Toc83226938"/>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3FD02938" w14:textId="77777777" w:rsidR="000226B4" w:rsidRDefault="000226B4" w:rsidP="000226B4">
      <w:pPr>
        <w:pStyle w:val="Heading3"/>
      </w:pPr>
      <w:bookmarkStart w:id="69" w:name="_Toc83226939"/>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83226940"/>
      <w:r>
        <w:lastRenderedPageBreak/>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83226941"/>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83226942"/>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83226943"/>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pt;height:374.25pt" o:ole="">
            <v:imagedata r:id="rId21" o:title=""/>
          </v:shape>
          <o:OLEObject Type="Embed" ProgID="Visio.Drawing.15" ShapeID="_x0000_i1028" DrawAspect="Content" ObjectID="_1700328658"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0D0ACF">
      <w:pPr>
        <w:keepNext/>
        <w:keepLines/>
      </w:pPr>
      <w:r>
        <w:lastRenderedPageBreak/>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83226944"/>
      <w:r>
        <w:t>5.6.3</w:t>
      </w:r>
      <w:r>
        <w:tab/>
        <w:t>LI function instantiation and lifecycle management procedures</w:t>
      </w:r>
      <w:bookmarkEnd w:id="74"/>
    </w:p>
    <w:p w14:paraId="7621C733" w14:textId="77777777" w:rsidR="002E62D1" w:rsidRDefault="002E62D1" w:rsidP="002E62D1">
      <w:pPr>
        <w:pStyle w:val="Heading4"/>
      </w:pPr>
      <w:bookmarkStart w:id="75" w:name="_Toc83226945"/>
      <w:r>
        <w:t>5.6.3.1</w:t>
      </w:r>
      <w:r>
        <w:tab/>
        <w:t>Controller virtualisation layer and MANO procedures</w:t>
      </w:r>
      <w:bookmarkEnd w:id="75"/>
    </w:p>
    <w:p w14:paraId="08E3EB50" w14:textId="77777777" w:rsidR="002E62D1" w:rsidRPr="006D4B85" w:rsidRDefault="002E62D1" w:rsidP="002E62D1">
      <w:pPr>
        <w:pStyle w:val="Heading5"/>
      </w:pPr>
      <w:bookmarkStart w:id="76" w:name="_Toc83226946"/>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83226947"/>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83226948"/>
      <w:r>
        <w:t>5.6.3.1.3</w:t>
      </w:r>
      <w:r>
        <w:tab/>
        <w:t>Instantiation</w:t>
      </w:r>
      <w:bookmarkEnd w:id="79"/>
    </w:p>
    <w:p w14:paraId="593C3B06" w14:textId="77777777" w:rsidR="00AF2CDC" w:rsidRDefault="00AF2CDC" w:rsidP="00AF2CDC">
      <w:r>
        <w:t xml:space="preserve">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w:t>
      </w:r>
      <w:r>
        <w:lastRenderedPageBreak/>
        <w:t>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83226949"/>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83226950"/>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83226951"/>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83226952"/>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0D0ACF">
      <w:pPr>
        <w:keepNext/>
        <w:keepLines/>
      </w:pPr>
      <w:r w:rsidRPr="00583848">
        <w:lastRenderedPageBreak/>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83226953"/>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83226954"/>
      <w:r>
        <w:lastRenderedPageBreak/>
        <w:t>5.7</w:t>
      </w:r>
      <w:r>
        <w:tab/>
        <w:t>Identifier association and reporting</w:t>
      </w:r>
      <w:bookmarkEnd w:id="85"/>
    </w:p>
    <w:p w14:paraId="1C4AF2EA" w14:textId="77777777" w:rsidR="00953209" w:rsidRDefault="00953209" w:rsidP="00953209">
      <w:pPr>
        <w:pStyle w:val="Heading3"/>
      </w:pPr>
      <w:bookmarkStart w:id="86" w:name="_Toc83226955"/>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3pt;height:327pt" o:ole="">
            <v:imagedata r:id="rId24" o:title=""/>
          </v:shape>
          <o:OLEObject Type="Embed" ProgID="Visio.Drawing.15" ShapeID="_x0000_i1029" DrawAspect="Content" ObjectID="_1700328659"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83226956"/>
      <w:r>
        <w:t>5.7.2</w:t>
      </w:r>
      <w:r>
        <w:tab/>
        <w:t>Functional entities</w:t>
      </w:r>
      <w:bookmarkEnd w:id="87"/>
    </w:p>
    <w:p w14:paraId="2961074F" w14:textId="572C5913" w:rsidR="00953209" w:rsidRDefault="00953209" w:rsidP="00953209">
      <w:pPr>
        <w:pStyle w:val="Heading4"/>
      </w:pPr>
      <w:bookmarkStart w:id="88" w:name="_Toc83226957"/>
      <w:r>
        <w:t>5.7.2.1</w:t>
      </w:r>
      <w:r>
        <w:tab/>
        <w:t>Identity Query Function</w:t>
      </w:r>
      <w:r w:rsidR="00F74CC9">
        <w:t xml:space="preserve"> </w:t>
      </w:r>
      <w:r>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83226958"/>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83226959"/>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25527E6C" w:rsidR="00953209" w:rsidRDefault="00953209" w:rsidP="00953209">
      <w:pPr>
        <w:pStyle w:val="NO"/>
      </w:pPr>
      <w:r>
        <w:t>NOTE:</w:t>
      </w:r>
      <w:r>
        <w:tab/>
      </w:r>
      <w:r w:rsidR="006D28ED">
        <w:t xml:space="preserve">The cache time limit after which automatic deletion should occur is outside the scope of the present document. However, this CSP-determined value </w:t>
      </w:r>
      <w:bookmarkStart w:id="91" w:name="_Hlk76410201"/>
      <w:r w:rsidR="006D28ED" w:rsidRPr="00072E4E">
        <w:t>needs to</w:t>
      </w:r>
      <w:r w:rsidR="006D28ED" w:rsidRPr="00CC20BE">
        <w:t xml:space="preserve"> </w:t>
      </w:r>
      <w:r w:rsidR="006D28ED" w:rsidRPr="00072E4E">
        <w:t>be no shorter</w:t>
      </w:r>
      <w:r w:rsidR="006D28ED" w:rsidRPr="00CC20BE">
        <w:t xml:space="preserve"> than the maxim</w:t>
      </w:r>
      <w:r w:rsidR="006D28ED" w:rsidRPr="00072E4E">
        <w:t>um</w:t>
      </w:r>
      <w:r w:rsidR="006D28ED" w:rsidRPr="00CC20BE">
        <w:t xml:space="preserve"> allowed query delay (</w:t>
      </w:r>
      <w:r w:rsidR="006D28ED" w:rsidRPr="00072E4E">
        <w:t>i.</w:t>
      </w:r>
      <w:r w:rsidR="00417AAA">
        <w:t>e.</w:t>
      </w:r>
      <w:r w:rsidR="006D28ED" w:rsidRPr="00072E4E">
        <w:t xml:space="preserve"> </w:t>
      </w:r>
      <w:r w:rsidR="006D28ED" w:rsidRPr="00CC20BE">
        <w:t xml:space="preserve">the time from the identity observation by </w:t>
      </w:r>
      <w:r w:rsidR="006D28ED" w:rsidRPr="00072E4E">
        <w:t xml:space="preserve">the </w:t>
      </w:r>
      <w:r w:rsidR="006D28ED" w:rsidRPr="00CC20BE">
        <w:t xml:space="preserve">LEA to the query reception by </w:t>
      </w:r>
      <w:r w:rsidR="006D28ED" w:rsidRPr="00072E4E">
        <w:t xml:space="preserve">the </w:t>
      </w:r>
      <w:r w:rsidR="006D28ED" w:rsidRPr="00CC20BE">
        <w:t xml:space="preserve">CSP). </w:t>
      </w:r>
      <w:r w:rsidR="006D28ED" w:rsidRPr="00072E4E">
        <w:t>Otherwise,</w:t>
      </w:r>
      <w:bookmarkEnd w:id="91"/>
      <w:r w:rsidR="006D28ED">
        <w:t xml:space="preserve">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2" w:name="_Toc83226960"/>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2"/>
    </w:p>
    <w:p w14:paraId="6E24C6EF" w14:textId="1B3856FA" w:rsidR="00B80A46" w:rsidRPr="00583848" w:rsidRDefault="00B80A46" w:rsidP="006A0549">
      <w:pPr>
        <w:pStyle w:val="Heading2"/>
      </w:pPr>
      <w:bookmarkStart w:id="93" w:name="_Toc83226961"/>
      <w:r w:rsidRPr="00583848">
        <w:t>6.</w:t>
      </w:r>
      <w:r w:rsidR="000861F8" w:rsidRPr="00583848">
        <w:t>1</w:t>
      </w:r>
      <w:r w:rsidR="000861F8" w:rsidRPr="00583848">
        <w:tab/>
      </w:r>
      <w:r w:rsidRPr="00583848">
        <w:t>General</w:t>
      </w:r>
      <w:bookmarkEnd w:id="93"/>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4" w:name="_Toc83226962"/>
      <w:r w:rsidRPr="00583848">
        <w:t>6.</w:t>
      </w:r>
      <w:r w:rsidR="00BE77E9" w:rsidRPr="00583848">
        <w:t>2</w:t>
      </w:r>
      <w:r w:rsidRPr="00583848">
        <w:tab/>
      </w:r>
      <w:r w:rsidR="007C6153" w:rsidRPr="00583848">
        <w:t>5</w:t>
      </w:r>
      <w:r w:rsidRPr="00583848">
        <w:t>G</w:t>
      </w:r>
      <w:bookmarkEnd w:id="94"/>
    </w:p>
    <w:p w14:paraId="734AC16C" w14:textId="74AAC026" w:rsidR="007C6153" w:rsidRPr="00583848" w:rsidRDefault="007C6153" w:rsidP="00761A74">
      <w:pPr>
        <w:pStyle w:val="Heading3"/>
      </w:pPr>
      <w:bookmarkStart w:id="95" w:name="_Toc83226963"/>
      <w:r w:rsidRPr="00583848">
        <w:t>6.</w:t>
      </w:r>
      <w:r w:rsidR="00BE77E9" w:rsidRPr="00583848">
        <w:t>2</w:t>
      </w:r>
      <w:r w:rsidRPr="00583848">
        <w:t>.1</w:t>
      </w:r>
      <w:r w:rsidRPr="00583848">
        <w:tab/>
        <w:t>General</w:t>
      </w:r>
      <w:bookmarkEnd w:id="95"/>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6" w:name="_Toc83226964"/>
      <w:r w:rsidRPr="00583848">
        <w:t>6.</w:t>
      </w:r>
      <w:r w:rsidR="00BE77E9" w:rsidRPr="00583848">
        <w:t>2</w:t>
      </w:r>
      <w:r w:rsidR="004D3AC6" w:rsidRPr="00583848">
        <w:t>.2</w:t>
      </w:r>
      <w:r w:rsidRPr="00583848">
        <w:tab/>
        <w:t>LI at AMF</w:t>
      </w:r>
      <w:bookmarkEnd w:id="96"/>
    </w:p>
    <w:p w14:paraId="7017CFC6" w14:textId="4C8D9A78" w:rsidR="00491A30" w:rsidRPr="00583848" w:rsidRDefault="00491A30" w:rsidP="00182F94">
      <w:pPr>
        <w:pStyle w:val="Heading4"/>
      </w:pPr>
      <w:bookmarkStart w:id="97" w:name="_Toc83226965"/>
      <w:r w:rsidRPr="00583848">
        <w:t>6.</w:t>
      </w:r>
      <w:r w:rsidR="00BE77E9" w:rsidRPr="00583848">
        <w:t>2</w:t>
      </w:r>
      <w:r w:rsidRPr="00583848">
        <w:t>.</w:t>
      </w:r>
      <w:r w:rsidR="004D3AC6" w:rsidRPr="00583848">
        <w:t>2.</w:t>
      </w:r>
      <w:r w:rsidRPr="00583848">
        <w:t>1</w:t>
      </w:r>
      <w:r w:rsidRPr="00583848">
        <w:tab/>
        <w:t>Architecture</w:t>
      </w:r>
      <w:bookmarkEnd w:id="97"/>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2.25pt;height:417.75pt" o:ole="">
            <v:imagedata r:id="rId28" o:title=""/>
          </v:shape>
          <o:OLEObject Type="Embed" ProgID="Visio.Drawing.15" ShapeID="_x0000_i1030" DrawAspect="Content" ObjectID="_1700328660"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8" w:name="_Toc83226966"/>
      <w:r w:rsidRPr="00583848">
        <w:t>6.</w:t>
      </w:r>
      <w:r w:rsidR="00BE77E9" w:rsidRPr="00583848">
        <w:t>2</w:t>
      </w:r>
      <w:r w:rsidR="004D3AC6" w:rsidRPr="00583848">
        <w:t>.2</w:t>
      </w:r>
      <w:r w:rsidR="00D659E8">
        <w:t>.2</w:t>
      </w:r>
      <w:r w:rsidR="00D659E8">
        <w:tab/>
        <w:t>Target i</w:t>
      </w:r>
      <w:r w:rsidRPr="00583848">
        <w:t>dentities</w:t>
      </w:r>
      <w:bookmarkEnd w:id="98"/>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9" w:name="_Toc83226967"/>
      <w:r w:rsidRPr="00583848">
        <w:lastRenderedPageBreak/>
        <w:t>6.</w:t>
      </w:r>
      <w:r w:rsidR="00BE77E9" w:rsidRPr="00583848">
        <w:t>2</w:t>
      </w:r>
      <w:r w:rsidRPr="00583848">
        <w:t>.2.3</w:t>
      </w:r>
      <w:r w:rsidRPr="00583848">
        <w:tab/>
        <w:t>Identit</w:t>
      </w:r>
      <w:r w:rsidR="0090709A">
        <w:t>y p</w:t>
      </w:r>
      <w:r w:rsidRPr="00583848">
        <w:t>rivacy</w:t>
      </w:r>
      <w:bookmarkEnd w:id="99"/>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100" w:name="_Toc83226968"/>
      <w:r w:rsidRPr="00583848">
        <w:t>6.</w:t>
      </w:r>
      <w:r w:rsidR="00BE77E9" w:rsidRPr="00583848">
        <w:t>2</w:t>
      </w:r>
      <w:r w:rsidR="004D3AC6" w:rsidRPr="00583848">
        <w:t>.2</w:t>
      </w:r>
      <w:r w:rsidRPr="00583848">
        <w:t>.</w:t>
      </w:r>
      <w:r w:rsidR="00A9033F" w:rsidRPr="00583848">
        <w:t>4</w:t>
      </w:r>
      <w:r w:rsidR="0090709A">
        <w:tab/>
        <w:t>IRI e</w:t>
      </w:r>
      <w:r w:rsidRPr="00583848">
        <w:t>vents</w:t>
      </w:r>
      <w:bookmarkEnd w:id="100"/>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2FDBD1A6" w:rsidR="002F58DC" w:rsidRPr="00583848" w:rsidRDefault="002F58DC" w:rsidP="002F58DC">
      <w:r>
        <w:t xml:space="preserve">The identifier association xIRI is generated each time the IRI-POI in the AMF detects a SUCI or 5G-GUTI allocation change for a SUPI </w:t>
      </w:r>
      <w:r w:rsidR="00185001">
        <w:t>associated with the target's UE</w:t>
      </w:r>
      <w:r>
        <w:t>.</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1" w:name="_Toc83226969"/>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1"/>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2" w:name="_Toc83226970"/>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2"/>
    </w:p>
    <w:p w14:paraId="3347B99E" w14:textId="2DC3A1E7" w:rsidR="004B3EA1" w:rsidRPr="00583848" w:rsidRDefault="004B3EA1" w:rsidP="007415C8">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59CA1BF0" w:rsidR="00C942BF" w:rsidRPr="002F3CA4" w:rsidRDefault="00C942BF" w:rsidP="00C942BF">
      <w:r w:rsidRPr="002F3CA4">
        <w:t xml:space="preserve">When the access type is </w:t>
      </w:r>
      <w:r>
        <w:t>n</w:t>
      </w:r>
      <w:r w:rsidRPr="002F3CA4">
        <w:t>on-3GPP, the IP address used by the UE to reach the N3IWF</w:t>
      </w:r>
      <w:r w:rsidR="00C361E7">
        <w:t>, TNGF or TWIF</w:t>
      </w:r>
      <w:r w:rsidRPr="002F3CA4">
        <w:t xml:space="preserve"> shall be reported. The port shall also be reported if available.</w:t>
      </w:r>
    </w:p>
    <w:p w14:paraId="21E4E80E" w14:textId="74E10700" w:rsidR="00491A30" w:rsidRPr="00583848" w:rsidRDefault="00491A30" w:rsidP="00182F94">
      <w:pPr>
        <w:pStyle w:val="Heading4"/>
      </w:pPr>
      <w:bookmarkStart w:id="103" w:name="_Toc83226971"/>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3"/>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25665FA9" w:rsidR="004B3EA1" w:rsidRPr="00583848" w:rsidRDefault="004B3EA1" w:rsidP="00CC3428">
      <w:r w:rsidRPr="00583848">
        <w:t>In a roaming case, it is possible that the target UE may use non-3GPP access with th</w:t>
      </w:r>
      <w:r w:rsidR="000936AE" w:rsidRPr="00583848">
        <w:t>e N3IWF</w:t>
      </w:r>
      <w:r w:rsidR="00C361E7">
        <w:t>, TNGF or TWIF</w:t>
      </w:r>
      <w:r w:rsidR="000936AE" w:rsidRPr="00583848">
        <w:t xml:space="preserve"> present in the HPLMN.</w:t>
      </w:r>
    </w:p>
    <w:p w14:paraId="113DD9EC" w14:textId="77777777" w:rsidR="00F0212A" w:rsidRDefault="00F0212A" w:rsidP="00F0212A">
      <w:pPr>
        <w:pStyle w:val="Heading3"/>
      </w:pPr>
      <w:bookmarkStart w:id="104" w:name="_Toc83226972"/>
      <w:r>
        <w:t>6.2.2A</w:t>
      </w:r>
      <w:r>
        <w:tab/>
        <w:t>Identifier Reporting for AMF</w:t>
      </w:r>
      <w:bookmarkEnd w:id="104"/>
    </w:p>
    <w:p w14:paraId="0CDDEEC1" w14:textId="77777777" w:rsidR="00F0212A" w:rsidRDefault="00F0212A" w:rsidP="00F0212A">
      <w:pPr>
        <w:pStyle w:val="Heading4"/>
      </w:pPr>
      <w:bookmarkStart w:id="105" w:name="_Toc83226973"/>
      <w:r>
        <w:t>6.2.2A.1</w:t>
      </w:r>
      <w:r>
        <w:tab/>
        <w:t>General</w:t>
      </w:r>
      <w:bookmarkEnd w:id="105"/>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6" w:name="_Toc83226974"/>
      <w:r>
        <w:t>6.2.2A.2</w:t>
      </w:r>
      <w:r>
        <w:tab/>
        <w:t>IEF Events</w:t>
      </w:r>
      <w:bookmarkEnd w:id="106"/>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5698CA6"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583848" w:rsidRDefault="00F0212A" w:rsidP="00F0212A">
      <w:pPr>
        <w:pStyle w:val="Heading4"/>
      </w:pPr>
      <w:bookmarkStart w:id="107" w:name="_Toc83226975"/>
      <w:r w:rsidRPr="00583848">
        <w:t>6.2.2</w:t>
      </w:r>
      <w:r>
        <w:t>A.3</w:t>
      </w:r>
      <w:r w:rsidRPr="00583848">
        <w:tab/>
      </w:r>
      <w:r>
        <w:t>IEF Event p</w:t>
      </w:r>
      <w:r w:rsidRPr="00583848">
        <w:t>arameters</w:t>
      </w:r>
      <w:bookmarkEnd w:id="107"/>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8" w:name="_Toc83226976"/>
      <w:r w:rsidRPr="00583848">
        <w:lastRenderedPageBreak/>
        <w:t>6.2.2</w:t>
      </w:r>
      <w:r>
        <w:t>A.4</w:t>
      </w:r>
      <w:r>
        <w:tab/>
        <w:t>Network t</w:t>
      </w:r>
      <w:r w:rsidRPr="00583848">
        <w:t>opologies</w:t>
      </w:r>
      <w:bookmarkEnd w:id="108"/>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9" w:name="_Toc83226977"/>
      <w:r w:rsidRPr="00583848">
        <w:t>6.</w:t>
      </w:r>
      <w:r w:rsidR="00BE77E9" w:rsidRPr="00583848">
        <w:t>2</w:t>
      </w:r>
      <w:r w:rsidRPr="00583848">
        <w:t>.3</w:t>
      </w:r>
      <w:r w:rsidRPr="00583848">
        <w:tab/>
        <w:t>LI for SMF/UPF</w:t>
      </w:r>
      <w:bookmarkEnd w:id="109"/>
    </w:p>
    <w:p w14:paraId="5BE8B512" w14:textId="5D1107B7" w:rsidR="005C04BA" w:rsidRPr="00583848" w:rsidRDefault="005C04BA" w:rsidP="00182F94">
      <w:pPr>
        <w:pStyle w:val="Heading4"/>
      </w:pPr>
      <w:bookmarkStart w:id="110" w:name="_Toc83226978"/>
      <w:r w:rsidRPr="00583848">
        <w:t>6.</w:t>
      </w:r>
      <w:r w:rsidR="00BE77E9" w:rsidRPr="00583848">
        <w:t>2</w:t>
      </w:r>
      <w:r w:rsidRPr="00583848">
        <w:t>.3.1</w:t>
      </w:r>
      <w:r w:rsidRPr="00583848">
        <w:tab/>
        <w:t>Architecture</w:t>
      </w:r>
      <w:bookmarkEnd w:id="110"/>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1.5pt;height:479.25pt" o:ole="">
            <v:imagedata r:id="rId30" o:title=""/>
          </v:shape>
          <o:OLEObject Type="Embed" ProgID="Visio.Drawing.15" ShapeID="_x0000_i1031" DrawAspect="Content" ObjectID="_1700328661"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737E9703"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r w:rsidR="007322BA">
        <w:t xml:space="preserve"> The CC-POI in the UPF shall present itself as the same CC-POI to all the CC-TFs in the same SMF set, such that a CC-TF is capable of modifying or deactivating a task activated in the CC-POI by a different CC-TF in the same SMF set.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60E70DD7" w14:textId="77777777" w:rsidR="00A83E7B" w:rsidRDefault="00A83E7B" w:rsidP="00A83E7B">
      <w:pPr>
        <w:pStyle w:val="B1"/>
      </w:pPr>
      <w:r>
        <w:t>-</w:t>
      </w:r>
      <w:r>
        <w:tab/>
        <w:t>The IRI-POI present in the UPF shall present itself as the same function to all the IRI-TFs in the same SMF set, such that a TF is capable of modifying or deactivating a task activated by a different IRI-TF in the same SMF set.</w:t>
      </w:r>
    </w:p>
    <w:p w14:paraId="790640E7" w14:textId="6C622F88" w:rsidR="00A74CB0" w:rsidRPr="00583848" w:rsidRDefault="004D25B9" w:rsidP="000D0ACF">
      <w:pPr>
        <w:pStyle w:val="B1"/>
        <w:keepNext/>
        <w:keepLines/>
      </w:pPr>
      <w:r>
        <w:lastRenderedPageBreak/>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1" w:name="_Toc83226979"/>
      <w:r w:rsidRPr="00583848">
        <w:t>6.</w:t>
      </w:r>
      <w:r w:rsidR="00BE77E9" w:rsidRPr="00583848">
        <w:t>2</w:t>
      </w:r>
      <w:r w:rsidR="005066FA">
        <w:t>.3.2</w:t>
      </w:r>
      <w:r w:rsidR="005066FA">
        <w:tab/>
        <w:t>Target i</w:t>
      </w:r>
      <w:r w:rsidRPr="00583848">
        <w:t>dentities</w:t>
      </w:r>
      <w:bookmarkEnd w:id="111"/>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2" w:name="_Toc83226980"/>
      <w:r w:rsidRPr="00583848">
        <w:t>6.</w:t>
      </w:r>
      <w:r w:rsidR="00BE77E9" w:rsidRPr="00583848">
        <w:t>2</w:t>
      </w:r>
      <w:r w:rsidR="005066FA">
        <w:t>.3.3</w:t>
      </w:r>
      <w:r w:rsidR="005066FA">
        <w:tab/>
        <w:t>IRI e</w:t>
      </w:r>
      <w:r w:rsidRPr="00583848">
        <w:t>vents</w:t>
      </w:r>
      <w:bookmarkEnd w:id="112"/>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0D0ACF">
      <w:pPr>
        <w:keepNext/>
        <w:keepLines/>
      </w:pPr>
      <w:r w:rsidRPr="00583848">
        <w:lastRenderedPageBreak/>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3" w:name="_Toc83226981"/>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3"/>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4" w:name="_Toc83226982"/>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4"/>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5" w:name="_Toc83226983"/>
      <w:r w:rsidRPr="00583848">
        <w:t>6.</w:t>
      </w:r>
      <w:r w:rsidR="00BE77E9" w:rsidRPr="00583848">
        <w:t>2</w:t>
      </w:r>
      <w:r w:rsidR="005066FA">
        <w:t>.3.6</w:t>
      </w:r>
      <w:r w:rsidR="005066FA">
        <w:tab/>
        <w:t>Network t</w:t>
      </w:r>
      <w:r w:rsidRPr="00583848">
        <w:t>opologies</w:t>
      </w:r>
      <w:bookmarkEnd w:id="115"/>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7CEDDD72" w:rsidR="005C04BA" w:rsidRPr="00583848" w:rsidRDefault="00FF1B0F" w:rsidP="00FF1B0F">
      <w:pPr>
        <w:pStyle w:val="B1"/>
      </w:pPr>
      <w:r>
        <w:t>-</w:t>
      </w:r>
      <w:r>
        <w:tab/>
      </w:r>
      <w:r w:rsidR="00AE0C14" w:rsidRPr="00583848">
        <w:t>Non-3GPP access case, in the PLMN where N3IWF</w:t>
      </w:r>
      <w:r w:rsidR="00C361E7">
        <w:t>, TNGF or TWIF</w:t>
      </w:r>
      <w:r w:rsidR="00AE0C14" w:rsidRPr="00583848">
        <w:t xml:space="preserve">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6" w:name="_Toc83226984"/>
      <w:r w:rsidRPr="00583848">
        <w:t>6.2</w:t>
      </w:r>
      <w:r>
        <w:t>.3.</w:t>
      </w:r>
      <w:r w:rsidR="00E416DB">
        <w:t>7</w:t>
      </w:r>
      <w:r>
        <w:tab/>
        <w:t>Multi-Access PDU (MA PDU) Session Specific</w:t>
      </w:r>
      <w:bookmarkEnd w:id="116"/>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lastRenderedPageBreak/>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74FA6DB3" w14:textId="4399A424" w:rsidR="00CF427D" w:rsidRDefault="00CF427D" w:rsidP="00CF427D">
      <w:pPr>
        <w:pStyle w:val="Heading4"/>
      </w:pPr>
      <w:bookmarkStart w:id="117" w:name="_Toc83226985"/>
      <w:r>
        <w:lastRenderedPageBreak/>
        <w:t>6.2.3.8</w:t>
      </w:r>
      <w:r>
        <w:tab/>
        <w:t>LI state transfers in SMF sets</w:t>
      </w:r>
      <w:bookmarkEnd w:id="117"/>
    </w:p>
    <w:p w14:paraId="6F374DC5" w14:textId="77777777" w:rsidR="00CF427D" w:rsidRDefault="00CF427D" w:rsidP="002C72D6">
      <w:pPr>
        <w:pStyle w:val="TH"/>
      </w:pPr>
      <w:r>
        <w:rPr>
          <w:noProof/>
          <w:lang w:val="en-US"/>
        </w:rPr>
        <w:drawing>
          <wp:inline distT="0" distB="0" distL="0" distR="0" wp14:anchorId="1E2C4FFD" wp14:editId="25055C74">
            <wp:extent cx="6120765" cy="70612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7AF5F86" w14:textId="48D0C0AB" w:rsidR="00CF427D" w:rsidRDefault="00CF427D" w:rsidP="00CF427D">
      <w:pPr>
        <w:pStyle w:val="TF"/>
      </w:pPr>
      <w:r>
        <w:t>Figure 6.2-</w:t>
      </w:r>
      <w:r w:rsidR="002C72D6">
        <w:t>4A</w:t>
      </w:r>
      <w:r>
        <w:t>: LI architecture diagram for SMF/UPF interception when using SMF sets and LISSF</w:t>
      </w:r>
    </w:p>
    <w:p w14:paraId="5DF07351" w14:textId="77777777" w:rsidR="00CF427D" w:rsidRDefault="00CF427D" w:rsidP="00CF427D">
      <w:pPr>
        <w:rPr>
          <w:lang w:val="en-US"/>
        </w:rPr>
      </w:pPr>
      <w:r>
        <w:rPr>
          <w:lang w:val="en-US"/>
        </w:rPr>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6C84C9E2" w14:textId="77777777" w:rsidR="00CF427D" w:rsidRDefault="00CF427D" w:rsidP="000D0ACF">
      <w:pPr>
        <w:keepNext/>
        <w:keepLines/>
      </w:pPr>
      <w:r>
        <w:rPr>
          <w:lang w:val="en-US"/>
        </w:rPr>
        <w:lastRenderedPageBreak/>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3D41CCAD" w14:textId="77777777" w:rsidR="00CF427D" w:rsidRDefault="00CF427D" w:rsidP="00CF427D">
      <w:pPr>
        <w:rPr>
          <w:lang w:val="en-US"/>
        </w:rPr>
      </w:pPr>
      <w:r>
        <w:rPr>
          <w:lang w:val="en-US"/>
        </w:rPr>
        <w:t>If an SMF belongs to an SMF set, then the POI present in the SMF shall have the ability to continue the interception using the same correlation information or stop the interception even when the SMF that manages the PDU session changes.</w:t>
      </w:r>
    </w:p>
    <w:p w14:paraId="2055E024" w14:textId="77777777" w:rsidR="00CF427D" w:rsidRPr="0055451B" w:rsidRDefault="00CF427D" w:rsidP="00CF427D">
      <w:pPr>
        <w:rPr>
          <w:lang w:val="en-US"/>
        </w:rPr>
      </w:pPr>
      <w:r>
        <w:rPr>
          <w:lang w:val="en-US"/>
        </w:rPr>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19849002" w14:textId="5B2CB81E" w:rsidR="00CF427D" w:rsidRDefault="00CF427D" w:rsidP="00CF427D">
      <w:pPr>
        <w:keepNext/>
        <w:keepLines/>
      </w:pPr>
      <w:r>
        <w:t xml:space="preserve">When an SMF in an SMF set requests SM context information related to a target from a UDSF or receives SM context information from another SMF, the TF and POI within the SMF shall </w:t>
      </w:r>
      <w:r w:rsidR="00B80254">
        <w:t xml:space="preserve">also </w:t>
      </w:r>
      <w:r>
        <w:t>retrieve the relevant LI state information from the shared LISSF.</w:t>
      </w:r>
    </w:p>
    <w:p w14:paraId="0D9568C8" w14:textId="77777777" w:rsidR="00CF427D" w:rsidRDefault="00CF427D" w:rsidP="00CF427D">
      <w:pPr>
        <w:keepNext/>
        <w:keepLines/>
      </w:pPr>
      <w:bookmarkStart w:id="118" w:name="_Hlk72478687"/>
      <w:r>
        <w:t>If the implementation of the SMF set does not ensure that active SM contexts are always present in some SMF of the SMF set, the TF shall also retrieve the relevant LI state information when an existing task is deactivated by the LIPF.</w:t>
      </w:r>
    </w:p>
    <w:bookmarkEnd w:id="118"/>
    <w:p w14:paraId="37E18225" w14:textId="77777777" w:rsidR="00CF427D" w:rsidRDefault="00CF427D" w:rsidP="00CF427D">
      <w:pPr>
        <w:pStyle w:val="NO"/>
      </w:pPr>
      <w:r>
        <w:t>NOTE:</w:t>
      </w:r>
      <w:r>
        <w:tab/>
        <w:t>The race conditions between the LI_X1, LI_ST operations, and network events are possible and need to be accounted for in the implementation.</w:t>
      </w:r>
    </w:p>
    <w:p w14:paraId="614A95D6" w14:textId="1D2A2C40" w:rsidR="00CF427D" w:rsidRDefault="00CF427D" w:rsidP="00CF427D">
      <w:pPr>
        <w:pStyle w:val="Heading4"/>
      </w:pPr>
      <w:bookmarkStart w:id="119" w:name="_Toc83226986"/>
      <w:r>
        <w:t>6.2.3.</w:t>
      </w:r>
      <w:r w:rsidR="002C72D6">
        <w:t>9</w:t>
      </w:r>
      <w:r>
        <w:tab/>
        <w:t>Interface LI_ST</w:t>
      </w:r>
      <w:bookmarkEnd w:id="119"/>
    </w:p>
    <w:p w14:paraId="05632F21" w14:textId="77777777" w:rsidR="00CF427D" w:rsidRDefault="00CF427D" w:rsidP="00CF427D">
      <w:r>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4913A62E" w14:textId="77777777" w:rsidR="00CF427D" w:rsidRDefault="00CF427D" w:rsidP="00B80254">
      <w:pPr>
        <w:pStyle w:val="TH"/>
      </w:pPr>
      <w:r>
        <w:rPr>
          <w:noProof/>
        </w:rPr>
        <w:drawing>
          <wp:inline distT="0" distB="0" distL="0" distR="0" wp14:anchorId="59B882D0" wp14:editId="167F5A01">
            <wp:extent cx="4895850" cy="1238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11DB1E76" w14:textId="37C04160" w:rsidR="00CF427D" w:rsidRDefault="00CF427D" w:rsidP="00CF427D">
      <w:pPr>
        <w:pStyle w:val="TF"/>
      </w:pPr>
      <w:r>
        <w:t>Figure 6.2-</w:t>
      </w:r>
      <w:r w:rsidR="00B80254">
        <w:t>4B</w:t>
      </w:r>
      <w:r>
        <w:t>: Use of the LI_ST interface in the LI architecture.</w:t>
      </w:r>
    </w:p>
    <w:p w14:paraId="738CB125" w14:textId="751994B5" w:rsidR="005830F4" w:rsidRPr="00583848" w:rsidRDefault="005830F4" w:rsidP="00182F94">
      <w:pPr>
        <w:pStyle w:val="Heading3"/>
      </w:pPr>
      <w:bookmarkStart w:id="120" w:name="_Toc83226987"/>
      <w:r w:rsidRPr="00583848">
        <w:t>6.</w:t>
      </w:r>
      <w:r w:rsidR="00BE77E9" w:rsidRPr="00583848">
        <w:t>2</w:t>
      </w:r>
      <w:r w:rsidR="000C54E1" w:rsidRPr="00583848">
        <w:t>.4</w:t>
      </w:r>
      <w:r w:rsidRPr="00583848">
        <w:tab/>
        <w:t>LI at UDM for 5G</w:t>
      </w:r>
      <w:bookmarkEnd w:id="120"/>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21" w:name="_Toc83226988"/>
      <w:r w:rsidRPr="00583848">
        <w:t>6.2.5</w:t>
      </w:r>
      <w:r w:rsidRPr="00583848">
        <w:tab/>
        <w:t>LI at SMSF</w:t>
      </w:r>
      <w:bookmarkEnd w:id="121"/>
    </w:p>
    <w:p w14:paraId="72A1C56F" w14:textId="3693ECC0" w:rsidR="00BC3C99" w:rsidRPr="00583848" w:rsidRDefault="00BC3C99" w:rsidP="00BC3C99">
      <w:pPr>
        <w:pStyle w:val="Heading4"/>
      </w:pPr>
      <w:bookmarkStart w:id="122" w:name="_Toc83226989"/>
      <w:r w:rsidRPr="00583848">
        <w:t>6.2.5.1</w:t>
      </w:r>
      <w:r w:rsidRPr="00583848">
        <w:tab/>
        <w:t>Architecture</w:t>
      </w:r>
      <w:bookmarkEnd w:id="122"/>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2.25pt;height:417.75pt" o:ole="">
            <v:imagedata r:id="rId35" o:title=""/>
          </v:shape>
          <o:OLEObject Type="Embed" ProgID="Visio.Drawing.15" ShapeID="_x0000_i1032" DrawAspect="Content" ObjectID="_1700328662" r:id="rId36"/>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23" w:name="_Toc83226990"/>
      <w:r>
        <w:t>6.2.5.2</w:t>
      </w:r>
      <w:r>
        <w:tab/>
        <w:t>Target i</w:t>
      </w:r>
      <w:r w:rsidR="00BC3C99" w:rsidRPr="00583848">
        <w:t>dentities</w:t>
      </w:r>
      <w:bookmarkEnd w:id="123"/>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4" w:name="_Toc83226991"/>
      <w:r>
        <w:t>6.2.5.3</w:t>
      </w:r>
      <w:r>
        <w:tab/>
        <w:t>IRI e</w:t>
      </w:r>
      <w:r w:rsidR="00BC3C99" w:rsidRPr="00583848">
        <w:t>vents</w:t>
      </w:r>
      <w:bookmarkEnd w:id="124"/>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5" w:name="_Toc83226992"/>
      <w:r w:rsidRPr="00583848">
        <w:t>6.2.5.4</w:t>
      </w:r>
      <w:r w:rsidRPr="00583848">
        <w:tab/>
      </w:r>
      <w:r w:rsidR="00417CDC" w:rsidRPr="00583848">
        <w:t xml:space="preserve">Common </w:t>
      </w:r>
      <w:r w:rsidR="00943EDC">
        <w:t>IRI p</w:t>
      </w:r>
      <w:r w:rsidRPr="00583848">
        <w:t>arameters</w:t>
      </w:r>
      <w:bookmarkEnd w:id="125"/>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6" w:name="_Toc83226993"/>
      <w:r w:rsidRPr="00583848">
        <w:t>6.2.5.5</w:t>
      </w:r>
      <w:r w:rsidRPr="00583848">
        <w:tab/>
      </w:r>
      <w:r w:rsidR="00417CDC" w:rsidRPr="00583848">
        <w:t xml:space="preserve">Specific IRI </w:t>
      </w:r>
      <w:r w:rsidR="00943EDC">
        <w:t>p</w:t>
      </w:r>
      <w:r w:rsidRPr="00583848">
        <w:t>arameters</w:t>
      </w:r>
      <w:bookmarkEnd w:id="126"/>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7" w:name="_Toc83226994"/>
      <w:r>
        <w:t>6.2.5.6</w:t>
      </w:r>
      <w:r>
        <w:tab/>
        <w:t>Network t</w:t>
      </w:r>
      <w:r w:rsidR="00BC3C99" w:rsidRPr="00583848">
        <w:t>opologies</w:t>
      </w:r>
      <w:bookmarkEnd w:id="127"/>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03AA0B51"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w:t>
      </w:r>
      <w:r w:rsidR="00C361E7">
        <w:t>, TNGF or TWIF</w:t>
      </w:r>
      <w:r w:rsidRPr="00583848">
        <w:rPr>
          <w:lang w:eastAsia="en-GB"/>
        </w:rPr>
        <w:t xml:space="preserve">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8" w:name="_Toc83226995"/>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8"/>
    </w:p>
    <w:p w14:paraId="5115467F" w14:textId="543B2CA1" w:rsidR="00C05541" w:rsidRPr="00583848" w:rsidRDefault="00C05541" w:rsidP="00CC3428">
      <w:pPr>
        <w:pStyle w:val="Heading4"/>
      </w:pPr>
      <w:bookmarkStart w:id="129" w:name="_Toc83226996"/>
      <w:r w:rsidRPr="00583848">
        <w:t>6.</w:t>
      </w:r>
      <w:r w:rsidR="00BE77E9" w:rsidRPr="00583848">
        <w:t>2</w:t>
      </w:r>
      <w:r w:rsidRPr="00583848">
        <w:t>.</w:t>
      </w:r>
      <w:r w:rsidR="00BC3C99" w:rsidRPr="00583848">
        <w:t>6</w:t>
      </w:r>
      <w:r w:rsidRPr="00583848">
        <w:t>.1</w:t>
      </w:r>
      <w:r w:rsidRPr="00583848">
        <w:tab/>
        <w:t>Architecture</w:t>
      </w:r>
      <w:bookmarkEnd w:id="129"/>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79.75pt" o:ole="">
            <v:imagedata r:id="rId37" o:title=""/>
          </v:shape>
          <o:OLEObject Type="Embed" ProgID="Visio.Drawing.15" ShapeID="_x0000_i1033" DrawAspect="Content" ObjectID="_1700328663" r:id="rId38"/>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30" w:name="_Toc83226997"/>
      <w:r w:rsidRPr="00583848">
        <w:t>6.</w:t>
      </w:r>
      <w:r w:rsidR="00BE77E9" w:rsidRPr="00583848">
        <w:t>2</w:t>
      </w:r>
      <w:r w:rsidRPr="00583848">
        <w:t>.</w:t>
      </w:r>
      <w:r w:rsidR="00BC3C99" w:rsidRPr="00583848">
        <w:t>6</w:t>
      </w:r>
      <w:r w:rsidR="00526D7B">
        <w:t>.2</w:t>
      </w:r>
      <w:r w:rsidR="00526D7B">
        <w:tab/>
        <w:t>LI_SI n</w:t>
      </w:r>
      <w:r w:rsidRPr="00583848">
        <w:t>otifications</w:t>
      </w:r>
      <w:bookmarkEnd w:id="130"/>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31" w:name="_Toc83226998"/>
      <w:r w:rsidRPr="00583848">
        <w:t>6.</w:t>
      </w:r>
      <w:r w:rsidR="00BE77E9" w:rsidRPr="00583848">
        <w:t>2</w:t>
      </w:r>
      <w:r w:rsidRPr="00583848">
        <w:t>.</w:t>
      </w:r>
      <w:r w:rsidR="00BC3C99" w:rsidRPr="00583848">
        <w:t>6</w:t>
      </w:r>
      <w:r w:rsidR="00526D7B">
        <w:t>.3</w:t>
      </w:r>
      <w:r w:rsidR="00526D7B">
        <w:tab/>
        <w:t>LI_SI p</w:t>
      </w:r>
      <w:r w:rsidRPr="00583848">
        <w:t>arameters</w:t>
      </w:r>
      <w:bookmarkEnd w:id="131"/>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32" w:name="_Toc83226999"/>
      <w:r w:rsidRPr="00583848">
        <w:lastRenderedPageBreak/>
        <w:t>6.</w:t>
      </w:r>
      <w:r w:rsidR="00BE77E9" w:rsidRPr="00583848">
        <w:t>2</w:t>
      </w:r>
      <w:r w:rsidRPr="00583848">
        <w:t>.</w:t>
      </w:r>
      <w:r w:rsidR="00BC3C99" w:rsidRPr="00583848">
        <w:t>7</w:t>
      </w:r>
      <w:r w:rsidR="00526D7B">
        <w:tab/>
        <w:t>External data s</w:t>
      </w:r>
      <w:r w:rsidRPr="00583848">
        <w:t>torage</w:t>
      </w:r>
      <w:bookmarkEnd w:id="132"/>
    </w:p>
    <w:p w14:paraId="0CD75E04" w14:textId="77777777" w:rsidR="00B56627" w:rsidRDefault="00B56627" w:rsidP="00B56627">
      <w:pPr>
        <w:pStyle w:val="Heading4"/>
      </w:pPr>
      <w:bookmarkStart w:id="133" w:name="_Toc83227000"/>
      <w:r>
        <w:t>6.2.7.1</w:t>
      </w:r>
      <w:r>
        <w:tab/>
        <w:t>UDSF or UDR</w:t>
      </w:r>
      <w:bookmarkEnd w:id="133"/>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4840E48F"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 xml:space="preserve">/MDF shall be responsible for managing encryption of LI data stored </w:t>
      </w:r>
      <w:r w:rsidR="000E177A">
        <w:t>in the UDSF/UDR</w:t>
      </w:r>
      <w:r w:rsidR="000E177A" w:rsidRPr="00583848">
        <w:t xml:space="preserve"> </w:t>
      </w:r>
      <w:r w:rsidR="0084035E" w:rsidRPr="00583848">
        <w:t>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63AAD3B9" w14:textId="77777777" w:rsidR="00B1662B" w:rsidRDefault="00B1662B" w:rsidP="00B1662B">
      <w:pPr>
        <w:pStyle w:val="Heading4"/>
      </w:pPr>
      <w:bookmarkStart w:id="134" w:name="_Toc83227001"/>
      <w:r>
        <w:t>6.2.7.2</w:t>
      </w:r>
      <w:r>
        <w:tab/>
      </w:r>
      <w:r>
        <w:rPr>
          <w:noProof/>
        </w:rPr>
        <w:t>LI State Storage Function (LISSF)</w:t>
      </w:r>
      <w:bookmarkEnd w:id="134"/>
    </w:p>
    <w:p w14:paraId="2B8958C5" w14:textId="77777777" w:rsidR="00B1662B" w:rsidRDefault="00B1662B" w:rsidP="00B1662B">
      <w:pPr>
        <w:rPr>
          <w:noProof/>
        </w:rPr>
      </w:pPr>
      <w:r>
        <w:rPr>
          <w:noProof/>
        </w:rPr>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4F1F3B02" w14:textId="77777777" w:rsidR="00B1662B" w:rsidRDefault="00B1662B" w:rsidP="00B1662B">
      <w:pPr>
        <w:pStyle w:val="B1"/>
        <w:rPr>
          <w:noProof/>
        </w:rPr>
      </w:pPr>
      <w:r>
        <w:rPr>
          <w:noProof/>
        </w:rPr>
        <w:t>-</w:t>
      </w:r>
      <w:r>
        <w:rPr>
          <w:noProof/>
        </w:rPr>
        <w:tab/>
        <w:t>The LISSF shall be subject to the same location, geographic, security and other physical environment constraints as the LI functions for which it is storing data.</w:t>
      </w:r>
    </w:p>
    <w:p w14:paraId="7C279377" w14:textId="77777777" w:rsidR="00B1662B" w:rsidRDefault="00B1662B" w:rsidP="00B1662B">
      <w:pPr>
        <w:pStyle w:val="B1"/>
        <w:rPr>
          <w:noProof/>
        </w:rPr>
      </w:pPr>
      <w:r>
        <w:rPr>
          <w:noProof/>
        </w:rPr>
        <w:t>-</w:t>
      </w:r>
      <w:r>
        <w:rPr>
          <w:noProof/>
        </w:rPr>
        <w:tab/>
        <w:t>LI state information stored in an LISSF shall only be accessible by the LI functions specifically authorised by the LICF.</w:t>
      </w:r>
    </w:p>
    <w:p w14:paraId="155130F9" w14:textId="77777777" w:rsidR="00B1662B" w:rsidRDefault="00B1662B" w:rsidP="00B1662B">
      <w:pPr>
        <w:pStyle w:val="B1"/>
        <w:rPr>
          <w:noProof/>
        </w:rPr>
      </w:pPr>
      <w:r>
        <w:rPr>
          <w:noProof/>
        </w:rPr>
        <w:t>-</w:t>
      </w:r>
      <w:r>
        <w:rPr>
          <w:noProof/>
        </w:rPr>
        <w:tab/>
        <w:t>Other than the time required to acquire the LI state information, the use and placement of an LISSF within the LI architecture shall not introduce additional delay.</w:t>
      </w:r>
    </w:p>
    <w:p w14:paraId="66D073EE" w14:textId="77777777" w:rsidR="00B1662B" w:rsidRDefault="00B1662B" w:rsidP="00B1662B">
      <w:pPr>
        <w:pStyle w:val="B1"/>
      </w:pPr>
      <w:r>
        <w:rPr>
          <w:noProof/>
        </w:rPr>
        <w:t>-</w:t>
      </w:r>
      <w:r>
        <w:rPr>
          <w:noProof/>
        </w:rPr>
        <w:tab/>
        <w:t>The LISSF shall be directly under the control of the ADMF, and it shall be directly accessible and auditable by the LICF.</w:t>
      </w:r>
    </w:p>
    <w:p w14:paraId="0D758399" w14:textId="0A252CB7" w:rsidR="005A74DF" w:rsidRPr="00583848" w:rsidRDefault="005A74DF" w:rsidP="000D0ACF">
      <w:pPr>
        <w:pStyle w:val="Heading2"/>
      </w:pPr>
      <w:bookmarkStart w:id="135" w:name="_Toc83227002"/>
      <w:r w:rsidRPr="00583848">
        <w:lastRenderedPageBreak/>
        <w:t>6.</w:t>
      </w:r>
      <w:r w:rsidR="00BE77E9" w:rsidRPr="00583848">
        <w:t>3</w:t>
      </w:r>
      <w:r w:rsidRPr="00583848">
        <w:tab/>
      </w:r>
      <w:r w:rsidR="003C6706">
        <w:t>EPC</w:t>
      </w:r>
      <w:bookmarkEnd w:id="135"/>
    </w:p>
    <w:p w14:paraId="0A104955" w14:textId="77777777" w:rsidR="003C6706" w:rsidRDefault="003C6706" w:rsidP="000D0ACF">
      <w:pPr>
        <w:pStyle w:val="Heading3"/>
      </w:pPr>
      <w:bookmarkStart w:id="136" w:name="_Toc83227003"/>
      <w:r>
        <w:t>6.3.1</w:t>
      </w:r>
      <w:r>
        <w:tab/>
        <w:t>General</w:t>
      </w:r>
      <w:bookmarkEnd w:id="136"/>
    </w:p>
    <w:p w14:paraId="2DD9FE46" w14:textId="03DA89E3" w:rsidR="003C6706" w:rsidRDefault="003C6706" w:rsidP="000D0ACF">
      <w:pPr>
        <w:keepNext/>
        <w:keepLines/>
      </w:pPr>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7" w:name="_Toc83227004"/>
      <w:r>
        <w:t>6.3.2</w:t>
      </w:r>
      <w:r>
        <w:tab/>
        <w:t>LI at the MME</w:t>
      </w:r>
      <w:bookmarkEnd w:id="137"/>
    </w:p>
    <w:p w14:paraId="70624083" w14:textId="77777777" w:rsidR="003C6706" w:rsidRPr="00E20B68" w:rsidRDefault="003C6706" w:rsidP="003C6706">
      <w:pPr>
        <w:pStyle w:val="Heading4"/>
      </w:pPr>
      <w:bookmarkStart w:id="138" w:name="_Toc83227005"/>
      <w:r w:rsidRPr="00E20B68">
        <w:t>6.3.2.</w:t>
      </w:r>
      <w:r w:rsidRPr="008C719E">
        <w:t>1</w:t>
      </w:r>
      <w:r w:rsidRPr="00E20B68">
        <w:tab/>
        <w:t>Architecture</w:t>
      </w:r>
      <w:bookmarkEnd w:id="138"/>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2.25pt;height:381.75pt" o:ole="">
            <v:imagedata r:id="rId39" o:title=""/>
          </v:shape>
          <o:OLEObject Type="Embed" ProgID="Visio.Drawing.15" ShapeID="_x0000_i1034" DrawAspect="Content" ObjectID="_1700328664" r:id="rId40"/>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lastRenderedPageBreak/>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9" w:name="_Toc83227006"/>
      <w:r>
        <w:t>6.3.2.2</w:t>
      </w:r>
      <w:r>
        <w:tab/>
        <w:t>Target identities</w:t>
      </w:r>
      <w:bookmarkEnd w:id="139"/>
    </w:p>
    <w:p w14:paraId="0ABABC25" w14:textId="77777777" w:rsidR="003C6706" w:rsidRDefault="003C6706" w:rsidP="003C6706">
      <w:r>
        <w:t>The target identities which the LIPF present in the ADMF provisions to the IRI-POI present in the MME are specified in TS 33.107 [11].</w:t>
      </w:r>
    </w:p>
    <w:p w14:paraId="38D09808" w14:textId="77777777" w:rsidR="003C6706" w:rsidRDefault="003C6706" w:rsidP="003C6706">
      <w:pPr>
        <w:pStyle w:val="Heading4"/>
      </w:pPr>
      <w:bookmarkStart w:id="140" w:name="_Toc83227007"/>
      <w:r>
        <w:t>6.3.2.3</w:t>
      </w:r>
      <w:r>
        <w:tab/>
        <w:t>IRI events</w:t>
      </w:r>
      <w:bookmarkEnd w:id="140"/>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6FD83588" w:rsidR="0004333A" w:rsidRDefault="0004333A" w:rsidP="0004333A">
      <w:r>
        <w:t xml:space="preserve">The identifier association xIRI is generated each time the IRI-POI in the MME detects a GUTI allocation change for an IMSI </w:t>
      </w:r>
      <w:r w:rsidR="00EF6DF8">
        <w:t>associated with the target's UE</w:t>
      </w:r>
      <w:r>
        <w:t>.</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41" w:name="_Toc83227008"/>
      <w:r>
        <w:t>6.3.2.4</w:t>
      </w:r>
      <w:r>
        <w:tab/>
        <w:t>Common IRI parameters</w:t>
      </w:r>
      <w:bookmarkEnd w:id="141"/>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42" w:name="_Toc83227009"/>
      <w:r>
        <w:t>6.3.2.5</w:t>
      </w:r>
      <w:r>
        <w:tab/>
        <w:t>Specific IRI parameters</w:t>
      </w:r>
      <w:bookmarkEnd w:id="142"/>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43" w:name="_Toc83227010"/>
      <w:r>
        <w:t>6.3.2.6</w:t>
      </w:r>
      <w:r>
        <w:tab/>
        <w:t>Network topologies</w:t>
      </w:r>
      <w:bookmarkEnd w:id="143"/>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44" w:name="_Toc83227011"/>
      <w:r>
        <w:lastRenderedPageBreak/>
        <w:t>6.3.3</w:t>
      </w:r>
      <w:r>
        <w:tab/>
        <w:t>LI at SGW/PGW</w:t>
      </w:r>
      <w:bookmarkEnd w:id="144"/>
    </w:p>
    <w:p w14:paraId="7A0373AA" w14:textId="77777777" w:rsidR="003C6706" w:rsidRPr="00E20B68" w:rsidRDefault="003C6706" w:rsidP="003C6706">
      <w:pPr>
        <w:pStyle w:val="Heading4"/>
      </w:pPr>
      <w:bookmarkStart w:id="145" w:name="_Toc83227012"/>
      <w:r w:rsidRPr="00E20B68">
        <w:t>6.3.</w:t>
      </w:r>
      <w:r>
        <w:t>3</w:t>
      </w:r>
      <w:r w:rsidRPr="00E20B68">
        <w:t>.</w:t>
      </w:r>
      <w:r w:rsidRPr="008C719E">
        <w:t>1</w:t>
      </w:r>
      <w:r w:rsidRPr="00E20B68">
        <w:tab/>
        <w:t>Architecture</w:t>
      </w:r>
      <w:bookmarkEnd w:id="145"/>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52D5D968" w:rsidR="003C6706" w:rsidRDefault="00C84985" w:rsidP="003C6706">
      <w:r>
        <w:rPr>
          <w:noProof/>
          <w:lang w:val="en-US"/>
        </w:rPr>
        <w:drawing>
          <wp:inline distT="0" distB="0" distL="0" distR="0" wp14:anchorId="71023F5F" wp14:editId="430D70E8">
            <wp:extent cx="6122035" cy="60934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7777777" w:rsidR="003C6706" w:rsidRDefault="003C6706" w:rsidP="003C6706">
      <w:pPr>
        <w:pStyle w:val="Caption"/>
        <w:jc w:val="center"/>
      </w:pPr>
      <w:r>
        <w:lastRenderedPageBreak/>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228F7194" w:rsidR="003C6706" w:rsidRPr="00583848" w:rsidRDefault="003C6706" w:rsidP="003C6706">
      <w:r w:rsidRPr="00583848">
        <w:t xml:space="preserve">The LIPF present in the ADMF provisions IRI-POI </w:t>
      </w:r>
      <w:r>
        <w:t>present in the SGW/PGW</w:t>
      </w:r>
      <w:r w:rsidR="00C84985">
        <w:t xml:space="preserve"> and the</w:t>
      </w:r>
      <w:r w:rsidRPr="00583848">
        <w:t xml:space="preserve"> MDF2 over the LI_X1 interfaces. To enable the interception of the target</w:t>
      </w:r>
      <w:r>
        <w:t>'</w:t>
      </w:r>
      <w:r w:rsidRPr="00583848">
        <w:t>s user plane packets (e.g. when the warrant requires the interception of communication contents),</w:t>
      </w:r>
      <w:r w:rsidR="0027584F" w:rsidRPr="0027584F">
        <w:t xml:space="preserve"> </w:t>
      </w:r>
      <w:r w:rsidR="0027584F" w:rsidRPr="00583848">
        <w:t xml:space="preserve">, </w:t>
      </w:r>
      <w:r w:rsidR="0027584F">
        <w:t xml:space="preserve">the LIPF present in the ADMF also provisions </w:t>
      </w:r>
      <w:r w:rsidR="0027584F" w:rsidRPr="00583848">
        <w:t>the CC-</w:t>
      </w:r>
      <w:r w:rsidR="0027584F">
        <w:t>POI</w:t>
      </w:r>
      <w:r w:rsidR="0027584F" w:rsidRPr="00583848">
        <w:t xml:space="preserve"> present in the S</w:t>
      </w:r>
      <w:r w:rsidR="0027584F">
        <w:t>GW/PGW and the MDF3 over the LI_X1 interfaces</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08E2A543" w:rsidR="003C6706" w:rsidRDefault="003C6706" w:rsidP="00E721DB">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w:t>
      </w:r>
      <w:r w:rsidR="00E721DB">
        <w:t xml:space="preserve"> and</w:t>
      </w:r>
      <w:r w:rsidRPr="00583848">
        <w:t xml:space="preserve">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70053053" w14:textId="7684F413" w:rsidR="003C6706" w:rsidRPr="00583848" w:rsidRDefault="003C6706" w:rsidP="00912ADF">
      <w:pPr>
        <w:pStyle w:val="B1"/>
      </w:pPr>
      <w:r>
        <w:t>-</w:t>
      </w:r>
      <w:r>
        <w:tab/>
      </w:r>
      <w:r w:rsidR="00912ADF" w:rsidRPr="00583848">
        <w:t xml:space="preserve">In approach 1, the IRI-POI in the </w:t>
      </w:r>
      <w:r w:rsidR="00912ADF">
        <w:t>SGW/PGW</w:t>
      </w:r>
      <w:r w:rsidRPr="00583848">
        <w:t xml:space="preserve"> generates the xIRI (that includes the correlation number and the target identity) from the user plane packets and sends it to the MDF2. The MDF2 generates the IRI messages and send them to the LEMF.</w:t>
      </w:r>
    </w:p>
    <w:p w14:paraId="121BC60F" w14:textId="39B88A16"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w:t>
      </w:r>
      <w:r w:rsidR="00732CC5">
        <w:t xml:space="preserve"> and provisioned</w:t>
      </w:r>
      <w:r w:rsidRPr="00583848">
        <w:t xml:space="preserve">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7BA715E" w14:textId="77777777" w:rsidR="003C6706" w:rsidRDefault="003C6706" w:rsidP="003C6706">
      <w:pPr>
        <w:pStyle w:val="Heading4"/>
      </w:pPr>
      <w:bookmarkStart w:id="146" w:name="_Toc83227013"/>
      <w:r w:rsidRPr="00583848">
        <w:t>6.</w:t>
      </w:r>
      <w:r>
        <w:t>3.3.2</w:t>
      </w:r>
      <w:r>
        <w:tab/>
        <w:t>Target i</w:t>
      </w:r>
      <w:r w:rsidRPr="00583848">
        <w:t>dentities</w:t>
      </w:r>
      <w:bookmarkEnd w:id="146"/>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7" w:name="_Toc83227014"/>
      <w:r w:rsidRPr="00583848">
        <w:t>6.</w:t>
      </w:r>
      <w:r>
        <w:t>3.3.3</w:t>
      </w:r>
      <w:r>
        <w:tab/>
        <w:t>IRI e</w:t>
      </w:r>
      <w:r w:rsidRPr="00583848">
        <w:t>vents</w:t>
      </w:r>
      <w:bookmarkEnd w:id="147"/>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8" w:name="_Toc83227015"/>
      <w:r w:rsidRPr="00583848">
        <w:t>6.</w:t>
      </w:r>
      <w:r>
        <w:t>3</w:t>
      </w:r>
      <w:r w:rsidRPr="00583848">
        <w:t>.3.4</w:t>
      </w:r>
      <w:r w:rsidRPr="00583848">
        <w:tab/>
        <w:t xml:space="preserve">Common </w:t>
      </w:r>
      <w:r>
        <w:t>IRI p</w:t>
      </w:r>
      <w:r w:rsidRPr="00583848">
        <w:t>arameters</w:t>
      </w:r>
      <w:bookmarkEnd w:id="148"/>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9" w:name="_Toc83227016"/>
      <w:r w:rsidRPr="00583848">
        <w:t>6.</w:t>
      </w:r>
      <w:r>
        <w:t>3</w:t>
      </w:r>
      <w:r w:rsidRPr="00583848">
        <w:t>.3.5</w:t>
      </w:r>
      <w:r w:rsidRPr="00583848">
        <w:tab/>
        <w:t xml:space="preserve">Specific IRI </w:t>
      </w:r>
      <w:r>
        <w:t>p</w:t>
      </w:r>
      <w:r w:rsidRPr="00583848">
        <w:t>arameters</w:t>
      </w:r>
      <w:bookmarkEnd w:id="149"/>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0D0ACF">
      <w:pPr>
        <w:pStyle w:val="Heading4"/>
      </w:pPr>
      <w:bookmarkStart w:id="150" w:name="_Toc83227017"/>
      <w:r w:rsidRPr="00583848">
        <w:lastRenderedPageBreak/>
        <w:t>6.</w:t>
      </w:r>
      <w:r>
        <w:t>3.3.6</w:t>
      </w:r>
      <w:r>
        <w:tab/>
        <w:t>Network t</w:t>
      </w:r>
      <w:r w:rsidRPr="00583848">
        <w:t>opologies</w:t>
      </w:r>
      <w:bookmarkEnd w:id="150"/>
    </w:p>
    <w:p w14:paraId="33FE9BD9" w14:textId="6B2B13C0" w:rsidR="00001A38" w:rsidRPr="00583848" w:rsidRDefault="00001A38" w:rsidP="000D0ACF">
      <w:pPr>
        <w:keepNext/>
        <w:keepLines/>
      </w:pPr>
      <w:r w:rsidRPr="00583848">
        <w:t xml:space="preserve">The </w:t>
      </w:r>
      <w:r>
        <w:t>SGW</w:t>
      </w:r>
      <w:r w:rsidRPr="00583848">
        <w:t xml:space="preserve"> shall provide the IRI-POI</w:t>
      </w:r>
      <w:r>
        <w:t xml:space="preserve"> and CC-POI</w:t>
      </w:r>
      <w:r w:rsidRPr="00583848">
        <w:t xml:space="preserve"> functions in the following network topology cases:</w:t>
      </w:r>
    </w:p>
    <w:p w14:paraId="49ADAE6C" w14:textId="29D67A1C" w:rsidR="00001A38" w:rsidRPr="00583848" w:rsidRDefault="00001A38" w:rsidP="00001A38">
      <w:pPr>
        <w:pStyle w:val="B1"/>
      </w:pPr>
      <w:r>
        <w:t>-</w:t>
      </w:r>
      <w:r>
        <w:tab/>
        <w:t>Based on the deployment option, in a n</w:t>
      </w:r>
      <w:r w:rsidRPr="00583848">
        <w:t>on-roaming case</w:t>
      </w:r>
      <w:r>
        <w:t xml:space="preserve"> for E-UTRAN.</w:t>
      </w:r>
    </w:p>
    <w:p w14:paraId="27092FDD" w14:textId="77777777" w:rsidR="00001A38" w:rsidRDefault="00001A38" w:rsidP="00001A38">
      <w:pPr>
        <w:pStyle w:val="B1"/>
      </w:pPr>
      <w:r>
        <w:t>-</w:t>
      </w:r>
      <w:r>
        <w:tab/>
      </w:r>
      <w:r w:rsidRPr="00583848">
        <w:t>Roaming case, in VPLMN</w:t>
      </w:r>
      <w:r>
        <w:t>.</w:t>
      </w:r>
    </w:p>
    <w:p w14:paraId="267E07D4" w14:textId="265198E7" w:rsidR="00001A38" w:rsidRPr="00583848" w:rsidRDefault="00001A38" w:rsidP="00001A38">
      <w:r w:rsidRPr="00583848">
        <w:t xml:space="preserve">The </w:t>
      </w:r>
      <w:r>
        <w:t>PGW</w:t>
      </w:r>
      <w:r w:rsidRPr="00583848">
        <w:t xml:space="preserve"> shall provide the IRI-POI</w:t>
      </w:r>
      <w:r>
        <w:t xml:space="preserve"> and CC-POI</w:t>
      </w:r>
      <w:r w:rsidRPr="00583848">
        <w:t xml:space="preserve"> functions in the following network topology cases:</w:t>
      </w:r>
    </w:p>
    <w:p w14:paraId="4BFF21FD" w14:textId="23638C9E" w:rsidR="00001A38" w:rsidRDefault="00001A38" w:rsidP="00001A38">
      <w:pPr>
        <w:pStyle w:val="B1"/>
      </w:pPr>
      <w:r>
        <w:t>-</w:t>
      </w:r>
      <w:r>
        <w:tab/>
        <w:t>Based on the deployment option, in a non-roaming case for E-UTRAN.</w:t>
      </w:r>
    </w:p>
    <w:p w14:paraId="15C7B5D0" w14:textId="77777777" w:rsidR="00001A38" w:rsidRPr="00583848" w:rsidRDefault="00001A38" w:rsidP="00001A38">
      <w:pPr>
        <w:pStyle w:val="B1"/>
      </w:pPr>
      <w:r>
        <w:t>-</w:t>
      </w:r>
      <w:r>
        <w:tab/>
      </w:r>
      <w:r w:rsidRPr="00583848">
        <w:t>Roaming case, in HPLMN</w:t>
      </w:r>
      <w:r>
        <w:t>.</w:t>
      </w:r>
    </w:p>
    <w:p w14:paraId="2996AA4E" w14:textId="77777777" w:rsidR="00001A38" w:rsidRDefault="00001A38" w:rsidP="00001A38">
      <w:pPr>
        <w:pStyle w:val="B1"/>
      </w:pPr>
      <w:r>
        <w:t>-</w:t>
      </w:r>
      <w:r>
        <w:tab/>
      </w:r>
      <w:r w:rsidRPr="00583848">
        <w:t xml:space="preserve">Non-3GPP access case, in the </w:t>
      </w:r>
      <w:r>
        <w:t>H</w:t>
      </w:r>
      <w:r w:rsidRPr="00583848">
        <w:t>PLMN.</w:t>
      </w:r>
    </w:p>
    <w:p w14:paraId="14103F97" w14:textId="1C99C77A" w:rsidR="00001A38" w:rsidRPr="00583848" w:rsidRDefault="00001A38" w:rsidP="00001A38">
      <w:r>
        <w:t>For the case of access to EPC via E-UTRAN, in case of non-roaming, at least one between SGW and PGW shall provide the IRI-POI and CC-POI.</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51" w:name="_Toc83227018"/>
      <w:r>
        <w:t>6.3.4</w:t>
      </w:r>
      <w:r>
        <w:tab/>
        <w:t>LI at ePDG</w:t>
      </w:r>
      <w:bookmarkEnd w:id="151"/>
    </w:p>
    <w:p w14:paraId="3B22A083" w14:textId="77777777" w:rsidR="003C6706" w:rsidRDefault="003C6706" w:rsidP="003C6706">
      <w:pPr>
        <w:pStyle w:val="Heading4"/>
      </w:pPr>
      <w:bookmarkStart w:id="152" w:name="_Toc83227019"/>
      <w:r>
        <w:t>6.3.4.1</w:t>
      </w:r>
      <w:r>
        <w:tab/>
        <w:t>Architecture</w:t>
      </w:r>
      <w:bookmarkEnd w:id="152"/>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5" type="#_x0000_t75" style="width:482.25pt;height:381.75pt" o:ole="">
            <v:imagedata r:id="rId42" o:title=""/>
          </v:shape>
          <o:OLEObject Type="Embed" ProgID="Visio.Drawing.15" ShapeID="_x0000_i1035" DrawAspect="Content" ObjectID="_1700328665" r:id="rId43"/>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53" w:name="_Toc83227020"/>
      <w:r w:rsidRPr="00583848">
        <w:t>6.</w:t>
      </w:r>
      <w:r>
        <w:t>3.4.2</w:t>
      </w:r>
      <w:r>
        <w:tab/>
        <w:t>Target i</w:t>
      </w:r>
      <w:r w:rsidRPr="00583848">
        <w:t>dentities</w:t>
      </w:r>
      <w:bookmarkEnd w:id="153"/>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54" w:name="_Toc83227021"/>
      <w:r w:rsidRPr="00583848">
        <w:t>6.</w:t>
      </w:r>
      <w:r>
        <w:t>3.4.3</w:t>
      </w:r>
      <w:r>
        <w:tab/>
        <w:t>IRI e</w:t>
      </w:r>
      <w:r w:rsidRPr="00583848">
        <w:t>vents</w:t>
      </w:r>
      <w:bookmarkEnd w:id="154"/>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55" w:name="_Toc83227022"/>
      <w:r w:rsidRPr="00583848">
        <w:lastRenderedPageBreak/>
        <w:t>6.</w:t>
      </w:r>
      <w:r>
        <w:t>3</w:t>
      </w:r>
      <w:r w:rsidRPr="00583848">
        <w:t>.</w:t>
      </w:r>
      <w:r>
        <w:t>4</w:t>
      </w:r>
      <w:r w:rsidRPr="00583848">
        <w:t>.4</w:t>
      </w:r>
      <w:r w:rsidRPr="00583848">
        <w:tab/>
        <w:t xml:space="preserve">Common </w:t>
      </w:r>
      <w:r>
        <w:t>IRI p</w:t>
      </w:r>
      <w:r w:rsidRPr="00583848">
        <w:t>arameters</w:t>
      </w:r>
      <w:bookmarkEnd w:id="155"/>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6" w:name="_Toc83227023"/>
      <w:r w:rsidRPr="00583848">
        <w:t>6.</w:t>
      </w:r>
      <w:r>
        <w:t>3</w:t>
      </w:r>
      <w:r w:rsidRPr="00583848">
        <w:t>.</w:t>
      </w:r>
      <w:r>
        <w:t>4</w:t>
      </w:r>
      <w:r w:rsidRPr="00583848">
        <w:t>.5</w:t>
      </w:r>
      <w:r w:rsidRPr="00583848">
        <w:tab/>
        <w:t xml:space="preserve">Specific IRI </w:t>
      </w:r>
      <w:r>
        <w:t>p</w:t>
      </w:r>
      <w:r w:rsidRPr="00583848">
        <w:t>arameters</w:t>
      </w:r>
      <w:bookmarkEnd w:id="156"/>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7" w:name="_Toc83227024"/>
      <w:r w:rsidRPr="00583848">
        <w:t>6.</w:t>
      </w:r>
      <w:r>
        <w:t>3.4.6</w:t>
      </w:r>
      <w:r>
        <w:tab/>
        <w:t>Network t</w:t>
      </w:r>
      <w:r w:rsidRPr="00583848">
        <w:t>opologies</w:t>
      </w:r>
      <w:bookmarkEnd w:id="157"/>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8" w:name="_Toc83227025"/>
      <w:r w:rsidRPr="00583848">
        <w:t>6.</w:t>
      </w:r>
      <w:r w:rsidR="00BE77E9" w:rsidRPr="00583848">
        <w:t>4</w:t>
      </w:r>
      <w:r w:rsidRPr="00583848">
        <w:tab/>
      </w:r>
      <w:r w:rsidR="007C6153" w:rsidRPr="00583848">
        <w:t>3</w:t>
      </w:r>
      <w:r w:rsidRPr="00583848">
        <w:t>G</w:t>
      </w:r>
      <w:bookmarkEnd w:id="15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9" w:name="_Toc83227026"/>
      <w:r>
        <w:t>6.5</w:t>
      </w:r>
      <w:r>
        <w:tab/>
        <w:t>VoNR</w:t>
      </w:r>
      <w:bookmarkEnd w:id="15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60" w:name="_Toc83227027"/>
      <w:r w:rsidRPr="00583848">
        <w:lastRenderedPageBreak/>
        <w:t>6.</w:t>
      </w:r>
      <w:r>
        <w:t>6</w:t>
      </w:r>
      <w:r w:rsidRPr="00583848">
        <w:tab/>
      </w:r>
      <w:r>
        <w:t>4G/5G Interworking</w:t>
      </w:r>
      <w:bookmarkEnd w:id="160"/>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4">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61" w:name="_Toc83227028"/>
      <w:r w:rsidRPr="00583848">
        <w:t>7</w:t>
      </w:r>
      <w:r w:rsidRPr="00583848">
        <w:tab/>
        <w:t xml:space="preserve">Service </w:t>
      </w:r>
      <w:r w:rsidR="001A525E">
        <w:t>l</w:t>
      </w:r>
      <w:r w:rsidR="000861F8" w:rsidRPr="00583848">
        <w:t xml:space="preserve">ayer </w:t>
      </w:r>
      <w:r w:rsidR="001A525E">
        <w:t>based i</w:t>
      </w:r>
      <w:r w:rsidRPr="00583848">
        <w:t>nterception</w:t>
      </w:r>
      <w:bookmarkEnd w:id="161"/>
    </w:p>
    <w:p w14:paraId="7933A5D2" w14:textId="77777777" w:rsidR="000C54E1" w:rsidRPr="00583848" w:rsidRDefault="000C54E1" w:rsidP="000C54E1">
      <w:pPr>
        <w:pStyle w:val="Heading2"/>
      </w:pPr>
      <w:bookmarkStart w:id="162" w:name="_Toc83227029"/>
      <w:r w:rsidRPr="00583848">
        <w:t>7.1</w:t>
      </w:r>
      <w:r w:rsidRPr="00583848">
        <w:tab/>
        <w:t>General</w:t>
      </w:r>
      <w:bookmarkEnd w:id="162"/>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63" w:name="_Toc83227030"/>
      <w:r>
        <w:t>7.2</w:t>
      </w:r>
      <w:r>
        <w:tab/>
        <w:t>Central s</w:t>
      </w:r>
      <w:r w:rsidR="000C54E1" w:rsidRPr="00583848">
        <w:t xml:space="preserve">ubscriber </w:t>
      </w:r>
      <w:r>
        <w:t>m</w:t>
      </w:r>
      <w:r w:rsidR="00A9033F" w:rsidRPr="00583848">
        <w:t>anagement</w:t>
      </w:r>
      <w:bookmarkEnd w:id="163"/>
    </w:p>
    <w:p w14:paraId="387E1664" w14:textId="77777777" w:rsidR="000C54E1" w:rsidRPr="00583848" w:rsidRDefault="000C54E1" w:rsidP="000C54E1">
      <w:pPr>
        <w:pStyle w:val="Heading3"/>
      </w:pPr>
      <w:bookmarkStart w:id="164" w:name="_Toc83227031"/>
      <w:r w:rsidRPr="00583848">
        <w:t>7.2.1</w:t>
      </w:r>
      <w:r w:rsidRPr="00583848">
        <w:tab/>
        <w:t>General</w:t>
      </w:r>
      <w:bookmarkEnd w:id="164"/>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65" w:name="_Toc83227032"/>
      <w:r w:rsidRPr="00583848">
        <w:lastRenderedPageBreak/>
        <w:t>7.2.2</w:t>
      </w:r>
      <w:r w:rsidRPr="00583848">
        <w:tab/>
        <w:t>LI at UDM</w:t>
      </w:r>
      <w:bookmarkEnd w:id="165"/>
    </w:p>
    <w:p w14:paraId="16D08E49" w14:textId="77777777" w:rsidR="000C54E1" w:rsidRPr="00583848" w:rsidRDefault="000C54E1" w:rsidP="00182F94">
      <w:pPr>
        <w:pStyle w:val="Heading4"/>
      </w:pPr>
      <w:bookmarkStart w:id="166" w:name="_Toc83227033"/>
      <w:r w:rsidRPr="00583848">
        <w:t>7.2.2.1</w:t>
      </w:r>
      <w:r w:rsidRPr="00583848">
        <w:tab/>
        <w:t>Architecture</w:t>
      </w:r>
      <w:bookmarkEnd w:id="166"/>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2.25pt;height:418.5pt" o:ole="">
            <v:imagedata r:id="rId45" o:title=""/>
          </v:shape>
          <o:OLEObject Type="Embed" ProgID="Visio.Drawing.15" ShapeID="_x0000_i1036" DrawAspect="Content" ObjectID="_1700328666" r:id="rId46"/>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7" w:name="_Toc83227034"/>
      <w:r>
        <w:lastRenderedPageBreak/>
        <w:t>7.2.2.2</w:t>
      </w:r>
      <w:r>
        <w:tab/>
        <w:t>Target i</w:t>
      </w:r>
      <w:r w:rsidR="000C54E1" w:rsidRPr="00583848">
        <w:t>dentities</w:t>
      </w:r>
      <w:bookmarkEnd w:id="167"/>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8" w:name="_Toc83227035"/>
      <w:r>
        <w:t>7.2.2.3</w:t>
      </w:r>
      <w:r>
        <w:tab/>
        <w:t>Identity p</w:t>
      </w:r>
      <w:r w:rsidR="00A9033F" w:rsidRPr="00583848">
        <w:t>rivacy</w:t>
      </w:r>
      <w:bookmarkEnd w:id="168"/>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583848" w:rsidRDefault="000C54E1" w:rsidP="00182F94">
      <w:pPr>
        <w:pStyle w:val="Heading4"/>
      </w:pPr>
      <w:bookmarkStart w:id="169" w:name="_Toc83227036"/>
      <w:r w:rsidRPr="00583848">
        <w:t>7.2.2.</w:t>
      </w:r>
      <w:r w:rsidR="00A9033F" w:rsidRPr="00583848">
        <w:t>4</w:t>
      </w:r>
      <w:r w:rsidR="00C31DA0">
        <w:tab/>
        <w:t>IRI e</w:t>
      </w:r>
      <w:r w:rsidRPr="00583848">
        <w:t>vents</w:t>
      </w:r>
      <w:bookmarkEnd w:id="169"/>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70" w:name="_Toc83227037"/>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70"/>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71" w:name="_Toc83227038"/>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71"/>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72" w:name="_Toc83227039"/>
      <w:r w:rsidRPr="00583848">
        <w:t>7.2.</w:t>
      </w:r>
      <w:r w:rsidR="00BD7BE1" w:rsidRPr="00583848">
        <w:t>2</w:t>
      </w:r>
      <w:r w:rsidRPr="00583848">
        <w:t>.</w:t>
      </w:r>
      <w:r w:rsidR="00A9033F" w:rsidRPr="00583848">
        <w:t>7</w:t>
      </w:r>
      <w:r w:rsidR="00C31DA0">
        <w:tab/>
        <w:t>Network t</w:t>
      </w:r>
      <w:r w:rsidRPr="00583848">
        <w:t>opologies</w:t>
      </w:r>
      <w:bookmarkEnd w:id="172"/>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73" w:name="_Toc83227040"/>
      <w:r w:rsidRPr="00583848">
        <w:t>7.2.3</w:t>
      </w:r>
      <w:r w:rsidRPr="00583848">
        <w:tab/>
        <w:t>LI at HSS</w:t>
      </w:r>
      <w:bookmarkEnd w:id="173"/>
    </w:p>
    <w:p w14:paraId="06BC36CD" w14:textId="77777777" w:rsidR="00DA4B87" w:rsidRDefault="00DA4B87" w:rsidP="00DA4B87">
      <w:pPr>
        <w:pStyle w:val="Heading4"/>
      </w:pPr>
      <w:bookmarkStart w:id="174" w:name="_Toc83227041"/>
      <w:r>
        <w:t>7.2.3.1</w:t>
      </w:r>
      <w:r>
        <w:tab/>
        <w:t>Architecture</w:t>
      </w:r>
      <w:bookmarkEnd w:id="174"/>
    </w:p>
    <w:p w14:paraId="7D8EFBDC" w14:textId="5995817D" w:rsidR="00DA4B87" w:rsidRDefault="00DA4B87" w:rsidP="00DA4B87">
      <w:r w:rsidRPr="00D77C31">
        <w:t>The</w:t>
      </w:r>
      <w:r w:rsidR="00210F1F">
        <w:t xml:space="preserve"> </w:t>
      </w:r>
      <w:r w:rsidRPr="00D77C31">
        <w:t>HSS</w:t>
      </w:r>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75" w:name="_Hlk41465509"/>
      <w:r>
        <w:t xml:space="preserve">The HSS </w:t>
      </w:r>
      <w:r w:rsidRPr="00583848">
        <w:rPr>
          <w:szCs w:val="22"/>
        </w:rPr>
        <w:t xml:space="preserve">shall have LI capabilities to generate the </w:t>
      </w:r>
      <w:r>
        <w:rPr>
          <w:szCs w:val="22"/>
        </w:rPr>
        <w:t xml:space="preserve">xIRIs as described in 7.2.3.3. </w:t>
      </w:r>
      <w:bookmarkEnd w:id="175"/>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7" type="#_x0000_t75" style="width:482.25pt;height:418.5pt" o:ole="">
            <v:imagedata r:id="rId47" o:title=""/>
          </v:shape>
          <o:OLEObject Type="Embed" ProgID="Visio.Drawing.15" ShapeID="_x0000_i1037" DrawAspect="Content" ObjectID="_1700328667" r:id="rId48"/>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6" w:name="_Toc83227042"/>
      <w:r>
        <w:t>7.2.3.2</w:t>
      </w:r>
      <w:r>
        <w:tab/>
        <w:t>Target i</w:t>
      </w:r>
      <w:r w:rsidRPr="00583848">
        <w:t>dentities</w:t>
      </w:r>
      <w:bookmarkEnd w:id="176"/>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7" w:name="_Toc83227043"/>
      <w:r w:rsidRPr="00583848">
        <w:t>7.2.</w:t>
      </w:r>
      <w:r>
        <w:t>3</w:t>
      </w:r>
      <w:r w:rsidRPr="00583848">
        <w:t>.</w:t>
      </w:r>
      <w:r>
        <w:t>3</w:t>
      </w:r>
      <w:r>
        <w:tab/>
        <w:t>IRI e</w:t>
      </w:r>
      <w:r w:rsidRPr="00583848">
        <w:t>vents</w:t>
      </w:r>
      <w:bookmarkEnd w:id="177"/>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8" w:name="_Toc83227044"/>
      <w:r w:rsidRPr="00583848">
        <w:t>7.2.</w:t>
      </w:r>
      <w:r>
        <w:t>3</w:t>
      </w:r>
      <w:r w:rsidRPr="00583848">
        <w:t>.</w:t>
      </w:r>
      <w:r>
        <w:t>4</w:t>
      </w:r>
      <w:r w:rsidRPr="00583848">
        <w:tab/>
        <w:t xml:space="preserve">Common </w:t>
      </w:r>
      <w:r>
        <w:t>IRI p</w:t>
      </w:r>
      <w:r w:rsidRPr="00583848">
        <w:t>arameters</w:t>
      </w:r>
      <w:bookmarkEnd w:id="178"/>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9" w:name="_Toc83227045"/>
      <w:r w:rsidRPr="00583848">
        <w:t>7.2.</w:t>
      </w:r>
      <w:r>
        <w:t>3</w:t>
      </w:r>
      <w:r w:rsidRPr="00583848">
        <w:t>.</w:t>
      </w:r>
      <w:r>
        <w:t>5</w:t>
      </w:r>
      <w:r w:rsidRPr="00583848">
        <w:tab/>
        <w:t xml:space="preserve">Specific IRI </w:t>
      </w:r>
      <w:r>
        <w:t>p</w:t>
      </w:r>
      <w:r w:rsidRPr="00583848">
        <w:t>arameters</w:t>
      </w:r>
      <w:bookmarkEnd w:id="179"/>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80" w:name="_Toc83227046"/>
      <w:r w:rsidRPr="00583848">
        <w:t>7.2.</w:t>
      </w:r>
      <w:r>
        <w:t>3</w:t>
      </w:r>
      <w:r w:rsidRPr="00583848">
        <w:t>.</w:t>
      </w:r>
      <w:r>
        <w:t>6</w:t>
      </w:r>
      <w:r>
        <w:tab/>
        <w:t>Network t</w:t>
      </w:r>
      <w:r w:rsidRPr="00583848">
        <w:t>opologies</w:t>
      </w:r>
      <w:bookmarkEnd w:id="180"/>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81" w:name="_Toc83227047"/>
      <w:r w:rsidRPr="00583848">
        <w:t>7.3</w:t>
      </w:r>
      <w:r w:rsidRPr="00583848">
        <w:tab/>
        <w:t>Location</w:t>
      </w:r>
      <w:bookmarkEnd w:id="181"/>
    </w:p>
    <w:p w14:paraId="71B68A95" w14:textId="77777777" w:rsidR="00791291" w:rsidRPr="00583848" w:rsidRDefault="00791291" w:rsidP="00725E96">
      <w:pPr>
        <w:pStyle w:val="Heading3"/>
      </w:pPr>
      <w:bookmarkStart w:id="182" w:name="_Toc83227048"/>
      <w:r w:rsidRPr="00583848">
        <w:t>7.3.1</w:t>
      </w:r>
      <w:r w:rsidRPr="00583848">
        <w:tab/>
        <w:t>General</w:t>
      </w:r>
      <w:bookmarkEnd w:id="182"/>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83" w:name="_Toc83227049"/>
      <w:r>
        <w:t>7.3.2</w:t>
      </w:r>
      <w:r>
        <w:tab/>
        <w:t>Service usage location r</w:t>
      </w:r>
      <w:r w:rsidR="00935F0A" w:rsidRPr="00583848">
        <w:t>eporting</w:t>
      </w:r>
      <w:bookmarkEnd w:id="183"/>
    </w:p>
    <w:p w14:paraId="7D1A0CEA" w14:textId="23C2EE51" w:rsidR="002F0D2E" w:rsidRPr="002F0D2E" w:rsidRDefault="002F0D2E" w:rsidP="002F0D2E">
      <w:pPr>
        <w:pStyle w:val="Heading4"/>
      </w:pPr>
      <w:bookmarkStart w:id="184" w:name="_Toc83227050"/>
      <w:r>
        <w:t>7.3.2.1</w:t>
      </w:r>
      <w:r>
        <w:tab/>
        <w:t xml:space="preserve"> General</w:t>
      </w:r>
      <w:bookmarkEnd w:id="184"/>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85" w:name="_Toc83227051"/>
      <w:r>
        <w:t>7.3.2.2</w:t>
      </w:r>
      <w:r>
        <w:tab/>
        <w:t>Embedded location reporting</w:t>
      </w:r>
      <w:bookmarkEnd w:id="185"/>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6" w:name="_Toc83227052"/>
      <w:r>
        <w:t>7.3.2.3</w:t>
      </w:r>
      <w:r>
        <w:tab/>
        <w:t>Separated location reporting</w:t>
      </w:r>
      <w:bookmarkEnd w:id="186"/>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7" w:name="_Toc83227053"/>
      <w:r w:rsidRPr="00583848">
        <w:t>7.</w:t>
      </w:r>
      <w:r w:rsidR="00935F0A" w:rsidRPr="00583848">
        <w:t>3.3</w:t>
      </w:r>
      <w:r w:rsidRPr="00583848">
        <w:tab/>
        <w:t>Lawful Access Location Services (LALS)</w:t>
      </w:r>
      <w:bookmarkEnd w:id="187"/>
    </w:p>
    <w:p w14:paraId="2D56EE8D" w14:textId="1A396750" w:rsidR="00277F1C" w:rsidRPr="00583848" w:rsidRDefault="00F2301B" w:rsidP="008B4543">
      <w:pPr>
        <w:pStyle w:val="Heading4"/>
      </w:pPr>
      <w:bookmarkStart w:id="188" w:name="_Toc83227054"/>
      <w:r w:rsidRPr="00583848">
        <w:t>7.3.3.1</w:t>
      </w:r>
      <w:r w:rsidRPr="00583848">
        <w:tab/>
        <w:t>General</w:t>
      </w:r>
      <w:bookmarkEnd w:id="188"/>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9" w:name="_Hlk532587161"/>
      <w:r w:rsidRPr="00583848">
        <w:t>Location Services (LCS)</w:t>
      </w:r>
      <w:bookmarkEnd w:id="189"/>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90" w:name="_Toc83227055"/>
      <w:r>
        <w:t>7.3.3.2</w:t>
      </w:r>
      <w:r>
        <w:tab/>
        <w:t>Target p</w:t>
      </w:r>
      <w:r w:rsidR="00277F1C" w:rsidRPr="00583848">
        <w:t>ositioning</w:t>
      </w:r>
      <w:bookmarkEnd w:id="190"/>
    </w:p>
    <w:p w14:paraId="24FA516D" w14:textId="77777777" w:rsidR="00277F1C" w:rsidRPr="00583848" w:rsidRDefault="00277F1C" w:rsidP="008B4543">
      <w:pPr>
        <w:pStyle w:val="Heading5"/>
      </w:pPr>
      <w:bookmarkStart w:id="191" w:name="_Toc83227056"/>
      <w:r w:rsidRPr="00583848">
        <w:t>7.3.3.2.1</w:t>
      </w:r>
      <w:r w:rsidRPr="00583848">
        <w:tab/>
        <w:t>General</w:t>
      </w:r>
      <w:bookmarkEnd w:id="191"/>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8" type="#_x0000_t75" style="width:481.5pt;height:160.5pt" o:ole="">
            <v:imagedata r:id="rId49" o:title=""/>
          </v:shape>
          <o:OLEObject Type="Embed" ProgID="Visio.Drawing.11" ShapeID="_x0000_i1038" DrawAspect="Content" ObjectID="_1700328668" r:id="rId50"/>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92" w:name="_Toc83227057"/>
      <w:r>
        <w:t>7.3.3.2.2</w:t>
      </w:r>
      <w:r>
        <w:tab/>
        <w:t>Immediate location p</w:t>
      </w:r>
      <w:r w:rsidR="00277F1C" w:rsidRPr="00583848">
        <w:t>rovision</w:t>
      </w:r>
      <w:bookmarkEnd w:id="192"/>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93" w:name="_Toc83227058"/>
      <w:r w:rsidRPr="00583848">
        <w:t>7.3</w:t>
      </w:r>
      <w:r w:rsidR="006F7BF7">
        <w:t>.3.2.3</w:t>
      </w:r>
      <w:r w:rsidR="006F7BF7">
        <w:tab/>
        <w:t>Periodic location p</w:t>
      </w:r>
      <w:r w:rsidRPr="00583848">
        <w:t>rovision</w:t>
      </w:r>
      <w:bookmarkEnd w:id="193"/>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0D0ACF">
      <w:pPr>
        <w:keepNext/>
        <w:keepLines/>
        <w:widowControl w:val="0"/>
        <w:tabs>
          <w:tab w:val="left" w:pos="2565"/>
        </w:tabs>
      </w:pPr>
      <w:r>
        <w:lastRenderedPageBreak/>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94" w:name="_Toc83227059"/>
      <w:r>
        <w:t>7.3.3.3</w:t>
      </w:r>
      <w:r>
        <w:tab/>
        <w:t>Triggered l</w:t>
      </w:r>
      <w:r w:rsidR="00277F1C" w:rsidRPr="00583848">
        <w:t>ocation</w:t>
      </w:r>
      <w:bookmarkEnd w:id="194"/>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95" w:name="_Hlk532588002"/>
      <w:r w:rsidRPr="00583848">
        <w:t>LTF</w:t>
      </w:r>
      <w:bookmarkEnd w:id="195"/>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39" type="#_x0000_t75" style="width:481.5pt;height:201.75pt" o:ole="">
            <v:imagedata r:id="rId51" o:title=""/>
          </v:shape>
          <o:OLEObject Type="Embed" ProgID="Visio.Drawing.15" ShapeID="_x0000_i1039" DrawAspect="Content" ObjectID="_1700328669" r:id="rId52"/>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0" type="#_x0000_t75" style="width:481.5pt;height:187.5pt" o:ole="">
            <v:imagedata r:id="rId53" o:title=""/>
          </v:shape>
          <o:OLEObject Type="Embed" ProgID="Visio.Drawing.15" ShapeID="_x0000_i1040" DrawAspect="Content" ObjectID="_1700328670" r:id="rId54"/>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6" w:name="_Toc83227060"/>
      <w:r>
        <w:t>7.3.3.4</w:t>
      </w:r>
      <w:r>
        <w:tab/>
        <w:t>LI_X2 interface for t</w:t>
      </w:r>
      <w:r w:rsidR="00742181">
        <w:t>arget positioning and triggered l</w:t>
      </w:r>
      <w:r w:rsidR="00277F1C" w:rsidRPr="00583848">
        <w:t>ocation</w:t>
      </w:r>
      <w:bookmarkEnd w:id="196"/>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7" w:name="_Toc83227061"/>
      <w:r w:rsidRPr="00583848">
        <w:t>7</w:t>
      </w:r>
      <w:r w:rsidR="00742181">
        <w:t>.3.4</w:t>
      </w:r>
      <w:r w:rsidR="00742181">
        <w:tab/>
        <w:t>Cell database information r</w:t>
      </w:r>
      <w:r w:rsidRPr="00583848">
        <w:t>eporting</w:t>
      </w:r>
      <w:bookmarkEnd w:id="197"/>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8" w:name="_Toc83227062"/>
      <w:r>
        <w:t>7.4</w:t>
      </w:r>
      <w:r>
        <w:tab/>
        <w:t>IMS</w:t>
      </w:r>
      <w:bookmarkEnd w:id="198"/>
    </w:p>
    <w:p w14:paraId="41B98A7F" w14:textId="5A081476" w:rsidR="002C3D92" w:rsidRPr="00422459" w:rsidRDefault="002C3D92" w:rsidP="002C3D92">
      <w:pPr>
        <w:pStyle w:val="Heading3"/>
      </w:pPr>
      <w:bookmarkStart w:id="199" w:name="_Toc83227063"/>
      <w:r>
        <w:t>7.4.</w:t>
      </w:r>
      <w:r w:rsidR="0028297C">
        <w:t>1</w:t>
      </w:r>
      <w:r w:rsidR="0028297C">
        <w:tab/>
      </w:r>
      <w:r>
        <w:t>General</w:t>
      </w:r>
      <w:bookmarkEnd w:id="199"/>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200" w:name="_Toc83227064"/>
      <w:r>
        <w:t>7.4.2</w:t>
      </w:r>
      <w:r>
        <w:tab/>
        <w:t>Architecture</w:t>
      </w:r>
      <w:bookmarkEnd w:id="200"/>
    </w:p>
    <w:p w14:paraId="66A72F11" w14:textId="1CCAE8F0" w:rsidR="0028297C" w:rsidRDefault="0028297C" w:rsidP="00C945D2">
      <w:pPr>
        <w:pStyle w:val="Heading4"/>
      </w:pPr>
      <w:bookmarkStart w:id="201" w:name="_Toc83227065"/>
      <w:r>
        <w:t>7.4.2.1</w:t>
      </w:r>
      <w:r>
        <w:tab/>
        <w:t>Overview</w:t>
      </w:r>
      <w:bookmarkEnd w:id="201"/>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BF7B195"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1" type="#_x0000_t75" style="width:480.75pt;height:346.5pt" o:ole="">
            <v:imagedata r:id="rId57" o:title=""/>
          </v:shape>
          <o:OLEObject Type="Embed" ProgID="Visio.Drawing.15" ShapeID="_x0000_i1041" DrawAspect="Content" ObjectID="_1700328671" r:id="rId58"/>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202" w:name="_Toc83227066"/>
      <w:r>
        <w:t>7</w:t>
      </w:r>
      <w:r w:rsidRPr="00583848">
        <w:t>.</w:t>
      </w:r>
      <w:r>
        <w:t>4.</w:t>
      </w:r>
      <w:r w:rsidR="00590B31">
        <w:t>2</w:t>
      </w:r>
      <w:r>
        <w:t>.2</w:t>
      </w:r>
      <w:r>
        <w:tab/>
        <w:t>Target i</w:t>
      </w:r>
      <w:r w:rsidRPr="00583848">
        <w:t>dentities</w:t>
      </w:r>
      <w:bookmarkEnd w:id="202"/>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203" w:name="_Toc83227067"/>
      <w:r>
        <w:t>7.4.</w:t>
      </w:r>
      <w:r w:rsidR="00590B31">
        <w:t>2</w:t>
      </w:r>
      <w:r>
        <w:t>.3</w:t>
      </w:r>
      <w:r>
        <w:tab/>
        <w:t>Target identification</w:t>
      </w:r>
      <w:bookmarkEnd w:id="203"/>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204" w:name="_Toc83227068"/>
      <w:r>
        <w:t>7.4.</w:t>
      </w:r>
      <w:r w:rsidR="00590B31">
        <w:t>3</w:t>
      </w:r>
      <w:r>
        <w:tab/>
        <w:t>IRI-POI</w:t>
      </w:r>
      <w:bookmarkEnd w:id="204"/>
    </w:p>
    <w:p w14:paraId="4A109367" w14:textId="678E9374" w:rsidR="00C945D2" w:rsidRPr="000F0110" w:rsidRDefault="00C945D2" w:rsidP="00C945D2">
      <w:pPr>
        <w:pStyle w:val="Heading4"/>
      </w:pPr>
      <w:bookmarkStart w:id="205" w:name="_Toc83227069"/>
      <w:r>
        <w:t>7.4.</w:t>
      </w:r>
      <w:r w:rsidR="00590B31">
        <w:t>3</w:t>
      </w:r>
      <w:r>
        <w:t>.1</w:t>
      </w:r>
      <w:r>
        <w:tab/>
        <w:t>General</w:t>
      </w:r>
      <w:bookmarkEnd w:id="205"/>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6" w:name="_Toc83227070"/>
      <w:r>
        <w:t>7</w:t>
      </w:r>
      <w:r w:rsidRPr="00583848">
        <w:t>.</w:t>
      </w:r>
      <w:r>
        <w:t>4.</w:t>
      </w:r>
      <w:r w:rsidR="00590B31">
        <w:t>3</w:t>
      </w:r>
      <w:r>
        <w:t>.2</w:t>
      </w:r>
      <w:r>
        <w:tab/>
        <w:t>IRI e</w:t>
      </w:r>
      <w:r w:rsidRPr="00583848">
        <w:t>vents</w:t>
      </w:r>
      <w:bookmarkEnd w:id="206"/>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7" w:name="_Toc83227071"/>
      <w:r>
        <w:lastRenderedPageBreak/>
        <w:t>7</w:t>
      </w:r>
      <w:r w:rsidRPr="00583848">
        <w:t>.</w:t>
      </w:r>
      <w:r>
        <w:t>4.</w:t>
      </w:r>
      <w:r w:rsidR="005D4F75">
        <w:t>3</w:t>
      </w:r>
      <w:r>
        <w:t>.3</w:t>
      </w:r>
      <w:r w:rsidRPr="00583848">
        <w:tab/>
        <w:t xml:space="preserve">Common </w:t>
      </w:r>
      <w:r>
        <w:t>IRI p</w:t>
      </w:r>
      <w:r w:rsidRPr="00583848">
        <w:t>arameters</w:t>
      </w:r>
      <w:bookmarkEnd w:id="207"/>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8" w:name="_Toc83227072"/>
      <w:r>
        <w:t>7.4.</w:t>
      </w:r>
      <w:r w:rsidR="005D4F75">
        <w:t>3</w:t>
      </w:r>
      <w:r>
        <w:t>.4</w:t>
      </w:r>
      <w:r w:rsidRPr="00583848">
        <w:tab/>
        <w:t xml:space="preserve">Specific IRI </w:t>
      </w:r>
      <w:r>
        <w:t>p</w:t>
      </w:r>
      <w:r w:rsidRPr="00583848">
        <w:t>arameters</w:t>
      </w:r>
      <w:bookmarkEnd w:id="208"/>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9" w:name="_Toc83227073"/>
      <w:r>
        <w:t>7.4.</w:t>
      </w:r>
      <w:r w:rsidR="005D4F75">
        <w:t>4</w:t>
      </w:r>
      <w:r>
        <w:tab/>
        <w:t>CC-TF and CC-POI</w:t>
      </w:r>
      <w:bookmarkEnd w:id="209"/>
    </w:p>
    <w:p w14:paraId="1E6DE683" w14:textId="6F8B9671" w:rsidR="00C945D2" w:rsidRPr="00EB0874" w:rsidRDefault="00C945D2" w:rsidP="00C945D2">
      <w:pPr>
        <w:pStyle w:val="Heading4"/>
      </w:pPr>
      <w:bookmarkStart w:id="210" w:name="_Toc83227074"/>
      <w:r>
        <w:t>7.4.</w:t>
      </w:r>
      <w:r w:rsidR="005D4F75">
        <w:t>4</w:t>
      </w:r>
      <w:r>
        <w:t>.1</w:t>
      </w:r>
      <w:r>
        <w:tab/>
        <w:t>General</w:t>
      </w:r>
      <w:bookmarkEnd w:id="210"/>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11" w:name="_Toc83227075"/>
      <w:r>
        <w:t>7.4.</w:t>
      </w:r>
      <w:r w:rsidR="005D4F75">
        <w:t>4</w:t>
      </w:r>
      <w:r>
        <w:t>.2</w:t>
      </w:r>
      <w:r>
        <w:tab/>
        <w:t>CC intercept trigger</w:t>
      </w:r>
      <w:bookmarkEnd w:id="211"/>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12" w:name="_Toc83227076"/>
      <w:r>
        <w:lastRenderedPageBreak/>
        <w:t>7.4.</w:t>
      </w:r>
      <w:r w:rsidR="005D4F75">
        <w:t>4</w:t>
      </w:r>
      <w:r>
        <w:t>.3</w:t>
      </w:r>
      <w:r>
        <w:tab/>
        <w:t>Common CC parameters</w:t>
      </w:r>
      <w:bookmarkEnd w:id="212"/>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13" w:name="_Toc83227077"/>
      <w:bookmarkStart w:id="214" w:name="_Hlk14338184"/>
      <w:r>
        <w:t>7</w:t>
      </w:r>
      <w:r w:rsidRPr="00583848">
        <w:t>.</w:t>
      </w:r>
      <w:r>
        <w:t>4.</w:t>
      </w:r>
      <w:r w:rsidR="00590B31">
        <w:t>5</w:t>
      </w:r>
      <w:r>
        <w:tab/>
        <w:t>Correlation of xCC and xIRI</w:t>
      </w:r>
      <w:bookmarkEnd w:id="213"/>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15" w:name="_Toc83227078"/>
      <w:bookmarkEnd w:id="214"/>
      <w:r>
        <w:t>7</w:t>
      </w:r>
      <w:r w:rsidRPr="00583848">
        <w:t>.</w:t>
      </w:r>
      <w:r>
        <w:t>4.</w:t>
      </w:r>
      <w:r w:rsidR="00590B31">
        <w:t>6</w:t>
      </w:r>
      <w:r>
        <w:tab/>
        <w:t>Network t</w:t>
      </w:r>
      <w:r w:rsidRPr="00583848">
        <w:t>opologies</w:t>
      </w:r>
      <w:bookmarkEnd w:id="215"/>
    </w:p>
    <w:p w14:paraId="6F0D0B22" w14:textId="3E2199C0" w:rsidR="00C945D2" w:rsidRPr="00204E87" w:rsidRDefault="00C945D2" w:rsidP="00C945D2">
      <w:pPr>
        <w:pStyle w:val="Heading4"/>
      </w:pPr>
      <w:bookmarkStart w:id="216" w:name="_Toc83227079"/>
      <w:r>
        <w:t>7.4.</w:t>
      </w:r>
      <w:r w:rsidR="005D4F75">
        <w:t>6</w:t>
      </w:r>
      <w:r>
        <w:t>.1</w:t>
      </w:r>
      <w:r>
        <w:tab/>
        <w:t>General</w:t>
      </w:r>
      <w:bookmarkEnd w:id="216"/>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7" w:name="_Toc83227080"/>
      <w:r>
        <w:t>7.4.</w:t>
      </w:r>
      <w:r w:rsidR="00210158">
        <w:t>6</w:t>
      </w:r>
      <w:r>
        <w:t>.2</w:t>
      </w:r>
      <w:r>
        <w:tab/>
        <w:t>IMS Network Functions providing the IRI-POI</w:t>
      </w:r>
      <w:bookmarkEnd w:id="217"/>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60ACC326" w:rsidR="007F2D55" w:rsidRDefault="007F2D55" w:rsidP="007F2D55">
      <w:pPr>
        <w:pStyle w:val="NO"/>
      </w:pPr>
      <w:r>
        <w:t xml:space="preserve">NOTE </w:t>
      </w:r>
      <w:r w:rsidR="003C7A43">
        <w:t>5</w:t>
      </w:r>
      <w:r>
        <w:t>:</w:t>
      </w:r>
      <w:r>
        <w:tab/>
      </w:r>
      <w:r w:rsidR="00A142C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8" w:name="_Toc83227081"/>
      <w:r>
        <w:t>7.4.</w:t>
      </w:r>
      <w:r w:rsidR="00566609">
        <w:t>6</w:t>
      </w:r>
      <w:r>
        <w:t>.3</w:t>
      </w:r>
      <w:r>
        <w:tab/>
        <w:t>IMS Network Functions providing the CC-TF and CC-POI functions</w:t>
      </w:r>
      <w:bookmarkEnd w:id="218"/>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9" w:name="_Hlk39827967"/>
      <w:r w:rsidRPr="006D0436">
        <w:t xml:space="preserve">NOTE </w:t>
      </w:r>
      <w:r>
        <w:t>1</w:t>
      </w:r>
      <w:r w:rsidRPr="006D0436">
        <w:t xml:space="preserve">: </w:t>
      </w:r>
      <w:r>
        <w:tab/>
        <w:t>This is defined in TS 33.107 [11] and outside the scope of the present document.</w:t>
      </w:r>
    </w:p>
    <w:bookmarkEnd w:id="219"/>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20" w:name="_Toc83227082"/>
      <w:r>
        <w:t>7.4.</w:t>
      </w:r>
      <w:r w:rsidR="00590B31">
        <w:t>7</w:t>
      </w:r>
      <w:r>
        <w:tab/>
        <w:t>Roaming cases</w:t>
      </w:r>
      <w:bookmarkEnd w:id="220"/>
    </w:p>
    <w:p w14:paraId="44138984" w14:textId="784EC88F" w:rsidR="00C945D2" w:rsidRDefault="00C945D2" w:rsidP="00C945D2">
      <w:pPr>
        <w:pStyle w:val="Heading4"/>
      </w:pPr>
      <w:bookmarkStart w:id="221" w:name="_Toc83227083"/>
      <w:r>
        <w:t>7.4.</w:t>
      </w:r>
      <w:r w:rsidR="00062CF0">
        <w:t>7</w:t>
      </w:r>
      <w:r>
        <w:t>.1</w:t>
      </w:r>
      <w:r>
        <w:tab/>
        <w:t>Media unavailable in a roaming case</w:t>
      </w:r>
      <w:bookmarkEnd w:id="221"/>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22" w:name="_Toc83227084"/>
      <w:r>
        <w:t>7.4.</w:t>
      </w:r>
      <w:r w:rsidR="00062CF0">
        <w:t>7</w:t>
      </w:r>
      <w:r>
        <w:t>.2</w:t>
      </w:r>
      <w:r>
        <w:tab/>
        <w:t>S8HR</w:t>
      </w:r>
      <w:bookmarkEnd w:id="222"/>
    </w:p>
    <w:p w14:paraId="10578305" w14:textId="25D976FE" w:rsidR="00A3588F" w:rsidRPr="00284F48" w:rsidRDefault="00A3588F" w:rsidP="00A3588F">
      <w:pPr>
        <w:pStyle w:val="Heading5"/>
      </w:pPr>
      <w:bookmarkStart w:id="223" w:name="_Toc83227085"/>
      <w:r>
        <w:t>7.4.7.2.1</w:t>
      </w:r>
      <w:r>
        <w:tab/>
      </w:r>
      <w:r w:rsidRPr="00284F48">
        <w:t>Background</w:t>
      </w:r>
      <w:bookmarkEnd w:id="223"/>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24" w:name="_Toc83227086"/>
      <w:r>
        <w:lastRenderedPageBreak/>
        <w:t>7.4.7.2.2</w:t>
      </w:r>
      <w:r>
        <w:tab/>
        <w:t>LI architecture</w:t>
      </w:r>
      <w:bookmarkEnd w:id="224"/>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25" w:name="_Toc83227087"/>
      <w:r>
        <w:t>7.4.7.2.3</w:t>
      </w:r>
      <w:r>
        <w:tab/>
        <w:t>S8HR LI Process</w:t>
      </w:r>
      <w:bookmarkEnd w:id="225"/>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6" w:name="_Toc83227088"/>
      <w:r>
        <w:t>7.4.7.2.4</w:t>
      </w:r>
      <w:r>
        <w:tab/>
        <w:t>CC intercept trigger</w:t>
      </w:r>
      <w:bookmarkEnd w:id="226"/>
    </w:p>
    <w:p w14:paraId="293609BE" w14:textId="60847315" w:rsidR="00A3588F" w:rsidRDefault="00A3588F" w:rsidP="00A3588F">
      <w:bookmarkStart w:id="227"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8" w:name="_Toc83227089"/>
      <w:bookmarkEnd w:id="227"/>
      <w:r>
        <w:t>7.4.7.2.5</w:t>
      </w:r>
      <w:r>
        <w:tab/>
        <w:t>S8HR LI and Target UE Mobility</w:t>
      </w:r>
      <w:bookmarkEnd w:id="228"/>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9" w:name="_Toc83227090"/>
      <w:r>
        <w:t>7.4.</w:t>
      </w:r>
      <w:r w:rsidR="00062CF0">
        <w:t>7</w:t>
      </w:r>
      <w:r>
        <w:t>.3</w:t>
      </w:r>
      <w:r>
        <w:tab/>
        <w:t>N9HR</w:t>
      </w:r>
      <w:bookmarkEnd w:id="229"/>
    </w:p>
    <w:p w14:paraId="7950E88B" w14:textId="77777777" w:rsidR="00452F09" w:rsidRDefault="00452F09" w:rsidP="00452F09">
      <w:pPr>
        <w:pStyle w:val="Heading5"/>
      </w:pPr>
      <w:bookmarkStart w:id="230" w:name="_Toc83227091"/>
      <w:r>
        <w:t>7.4.7.3.1</w:t>
      </w:r>
      <w:r>
        <w:tab/>
        <w:t>Background</w:t>
      </w:r>
      <w:bookmarkEnd w:id="230"/>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31" w:name="_Toc83227092"/>
      <w:r>
        <w:t>7.4.7.3.2</w:t>
      </w:r>
      <w:r>
        <w:tab/>
        <w:t>LI architecture</w:t>
      </w:r>
      <w:bookmarkEnd w:id="231"/>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32" w:name="_Toc83227093"/>
      <w:r>
        <w:t>7.4.7.3.3</w:t>
      </w:r>
      <w:r>
        <w:tab/>
        <w:t>N9HR LI Process</w:t>
      </w:r>
      <w:bookmarkEnd w:id="232"/>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33" w:name="_Hlk25155241"/>
      <w:r>
        <w:t>-</w:t>
      </w:r>
      <w:r>
        <w:tab/>
      </w:r>
      <w:r w:rsidR="00452F09" w:rsidRPr="00302D43">
        <w:t xml:space="preserve">When the LMISF-IRI determines that IMS voice media interception is required, </w:t>
      </w:r>
      <w:bookmarkEnd w:id="233"/>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34" w:name="_Toc83227094"/>
      <w:r w:rsidRPr="00302D43">
        <w:t>7.4.7.3.4</w:t>
      </w:r>
      <w:r w:rsidRPr="00302D43">
        <w:tab/>
        <w:t>CC intercept trigger</w:t>
      </w:r>
      <w:bookmarkEnd w:id="234"/>
    </w:p>
    <w:p w14:paraId="27598F0A" w14:textId="77777777" w:rsidR="00452F09" w:rsidRPr="00302D43" w:rsidRDefault="00452F09" w:rsidP="00452F09">
      <w:bookmarkStart w:id="235"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6" w:name="_Toc83227095"/>
      <w:bookmarkEnd w:id="235"/>
      <w:r w:rsidRPr="00302D43">
        <w:t>7.4.7.3.5</w:t>
      </w:r>
      <w:r w:rsidRPr="00302D43">
        <w:tab/>
        <w:t>N9HR LI and Target UE Mobility</w:t>
      </w:r>
      <w:bookmarkEnd w:id="236"/>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7" w:name="_Toc83227096"/>
      <w:r>
        <w:t>7.4.</w:t>
      </w:r>
      <w:r w:rsidR="008E2641">
        <w:t>7.4</w:t>
      </w:r>
      <w:r>
        <w:tab/>
        <w:t>LI in VPLMN with home-routed roaming architecture</w:t>
      </w:r>
      <w:bookmarkEnd w:id="237"/>
    </w:p>
    <w:p w14:paraId="758E8C8C" w14:textId="71FE57AD" w:rsidR="00FC0A19" w:rsidRPr="00284F48" w:rsidRDefault="00FC0A19" w:rsidP="00FC0A19">
      <w:pPr>
        <w:pStyle w:val="Heading5"/>
      </w:pPr>
      <w:bookmarkStart w:id="238" w:name="_Toc83227097"/>
      <w:r>
        <w:t>7.4.</w:t>
      </w:r>
      <w:r w:rsidR="004163C5">
        <w:t>7.4</w:t>
      </w:r>
      <w:r>
        <w:t>.1</w:t>
      </w:r>
      <w:r>
        <w:tab/>
      </w:r>
      <w:r w:rsidRPr="00284F48">
        <w:t>Background</w:t>
      </w:r>
      <w:bookmarkEnd w:id="238"/>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9" w:name="_Toc83227098"/>
      <w:bookmarkStart w:id="240" w:name="_Hlk19611327"/>
      <w:r>
        <w:lastRenderedPageBreak/>
        <w:t>7.4.</w:t>
      </w:r>
      <w:r w:rsidR="004163C5">
        <w:t>7.4</w:t>
      </w:r>
      <w:r>
        <w:t>.2</w:t>
      </w:r>
      <w:r>
        <w:tab/>
        <w:t>LI architecture</w:t>
      </w:r>
      <w:bookmarkEnd w:id="239"/>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40"/>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2" type="#_x0000_t75" style="width:482.25pt;height:4in" o:ole="">
            <v:imagedata r:id="rId59" o:title=""/>
          </v:shape>
          <o:OLEObject Type="Embed" ProgID="Visio.Drawing.15" ShapeID="_x0000_i1042" DrawAspect="Content" ObjectID="_1700328672" r:id="rId60"/>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41"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42" w:name="_Toc83227099"/>
      <w:r w:rsidRPr="00C24B6E">
        <w:t>7.4.</w:t>
      </w:r>
      <w:r w:rsidR="004163C5" w:rsidRPr="00C24B6E">
        <w:t>7.4</w:t>
      </w:r>
      <w:r w:rsidRPr="00C24B6E">
        <w:t>.3</w:t>
      </w:r>
      <w:r w:rsidRPr="00C24B6E">
        <w:tab/>
        <w:t>Target identifiers</w:t>
      </w:r>
      <w:bookmarkEnd w:id="242"/>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43" w:name="_Toc83227100"/>
      <w:bookmarkEnd w:id="241"/>
      <w:r w:rsidRPr="00C24B6E">
        <w:t>7.4.</w:t>
      </w:r>
      <w:r w:rsidR="004163C5" w:rsidRPr="00C24B6E">
        <w:t>7.4</w:t>
      </w:r>
      <w:r w:rsidRPr="00C24B6E">
        <w:t>.4</w:t>
      </w:r>
      <w:r w:rsidRPr="00C24B6E">
        <w:tab/>
        <w:t>Target identification</w:t>
      </w:r>
      <w:bookmarkEnd w:id="243"/>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44" w:name="_Toc83227101"/>
      <w:r w:rsidRPr="00C24B6E">
        <w:t>7.4.</w:t>
      </w:r>
      <w:r w:rsidR="00737AA9" w:rsidRPr="00C24B6E">
        <w:t>7.4</w:t>
      </w:r>
      <w:r w:rsidRPr="00C24B6E">
        <w:t>.5</w:t>
      </w:r>
      <w:r w:rsidRPr="00C24B6E">
        <w:tab/>
        <w:t>IRI events</w:t>
      </w:r>
      <w:bookmarkEnd w:id="244"/>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45" w:name="_Toc83227102"/>
      <w:r w:rsidRPr="00C24B6E">
        <w:t>7.4.</w:t>
      </w:r>
      <w:r w:rsidR="00737AA9" w:rsidRPr="00C24B6E">
        <w:t>7.4</w:t>
      </w:r>
      <w:r w:rsidRPr="00C24B6E">
        <w:t>.6</w:t>
      </w:r>
      <w:r w:rsidRPr="00C24B6E">
        <w:tab/>
        <w:t>IRI parameters</w:t>
      </w:r>
      <w:bookmarkEnd w:id="245"/>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6" w:name="_Toc83227103"/>
      <w:r w:rsidRPr="00C24B6E">
        <w:lastRenderedPageBreak/>
        <w:t>7.4.</w:t>
      </w:r>
      <w:r w:rsidR="00737AA9" w:rsidRPr="00C24B6E">
        <w:t>7.4</w:t>
      </w:r>
      <w:r w:rsidRPr="00C24B6E">
        <w:t>.7</w:t>
      </w:r>
      <w:r w:rsidRPr="00C24B6E">
        <w:tab/>
        <w:t>CC intercept trigger</w:t>
      </w:r>
      <w:bookmarkEnd w:id="246"/>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7" w:name="_Toc83227104"/>
      <w:r w:rsidRPr="00C24B6E">
        <w:t>7.4.</w:t>
      </w:r>
      <w:r w:rsidR="00737AA9" w:rsidRPr="00C24B6E">
        <w:t>7.4</w:t>
      </w:r>
      <w:r w:rsidRPr="00C24B6E">
        <w:t>.8</w:t>
      </w:r>
      <w:r w:rsidRPr="00C24B6E">
        <w:tab/>
        <w:t>CC parameters</w:t>
      </w:r>
      <w:bookmarkEnd w:id="247"/>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8" w:name="_Toc83227105"/>
      <w:r>
        <w:t>7.4.</w:t>
      </w:r>
      <w:r w:rsidR="00737AA9">
        <w:t>7.4</w:t>
      </w:r>
      <w:r>
        <w:t>.9</w:t>
      </w:r>
      <w:r>
        <w:tab/>
        <w:t>Correlation of xCC and xIRI</w:t>
      </w:r>
      <w:bookmarkEnd w:id="248"/>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9" w:name="_Toc83227106"/>
      <w:r>
        <w:t>7.4.7.4.</w:t>
      </w:r>
      <w:r w:rsidR="00FC5B01">
        <w:t>10</w:t>
      </w:r>
      <w:r>
        <w:tab/>
        <w:t>LI specific functions and interfaces</w:t>
      </w:r>
      <w:bookmarkEnd w:id="249"/>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50" w:name="_Toc83227107"/>
      <w:r>
        <w:lastRenderedPageBreak/>
        <w:t>7.4.7.4.</w:t>
      </w:r>
      <w:r w:rsidR="001233CB">
        <w:t>11</w:t>
      </w:r>
      <w:r>
        <w:tab/>
        <w:t>LI Process</w:t>
      </w:r>
      <w:bookmarkEnd w:id="250"/>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51" w:name="_Toc83227108"/>
      <w:r>
        <w:lastRenderedPageBreak/>
        <w:t>7.4.7.4.</w:t>
      </w:r>
      <w:r w:rsidR="001233CB">
        <w:t>12</w:t>
      </w:r>
      <w:r>
        <w:tab/>
        <w:t>Target UE Mobility</w:t>
      </w:r>
      <w:bookmarkEnd w:id="251"/>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52" w:name="_Toc83227109"/>
      <w:r>
        <w:t>7.5</w:t>
      </w:r>
      <w:r>
        <w:tab/>
        <w:t>MMS</w:t>
      </w:r>
      <w:bookmarkEnd w:id="252"/>
    </w:p>
    <w:p w14:paraId="54F7FDD4" w14:textId="453B100B" w:rsidR="00EA0C30" w:rsidRPr="00583848" w:rsidRDefault="00EA0C30" w:rsidP="00EA0C30">
      <w:pPr>
        <w:pStyle w:val="Heading3"/>
      </w:pPr>
      <w:bookmarkStart w:id="253" w:name="_Toc83227110"/>
      <w:r w:rsidRPr="00583848">
        <w:t>7</w:t>
      </w:r>
      <w:r>
        <w:t>.5.1</w:t>
      </w:r>
      <w:r>
        <w:tab/>
        <w:t>Overview</w:t>
      </w:r>
      <w:bookmarkEnd w:id="253"/>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54" w:name="_Toc83227111"/>
      <w:r w:rsidRPr="00583848">
        <w:t>7</w:t>
      </w:r>
      <w:r>
        <w:t>.5.2</w:t>
      </w:r>
      <w:r>
        <w:tab/>
      </w:r>
      <w:r w:rsidRPr="00196F2D">
        <w:t>LI at MMS Proxy-Relay</w:t>
      </w:r>
      <w:bookmarkEnd w:id="254"/>
    </w:p>
    <w:p w14:paraId="1F77EB18" w14:textId="3FD5B339" w:rsidR="00EA0C30" w:rsidRPr="00583848" w:rsidRDefault="00EA0C30" w:rsidP="00EA0C30">
      <w:pPr>
        <w:pStyle w:val="Heading4"/>
      </w:pPr>
      <w:bookmarkStart w:id="255" w:name="_Toc83227112"/>
      <w:r w:rsidRPr="00583848">
        <w:t>7</w:t>
      </w:r>
      <w:r>
        <w:t>.5.2.1</w:t>
      </w:r>
      <w:r>
        <w:tab/>
        <w:t>Architecture</w:t>
      </w:r>
      <w:bookmarkEnd w:id="255"/>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0D0ACF">
      <w:pPr>
        <w:pStyle w:val="Heading4"/>
      </w:pPr>
      <w:bookmarkStart w:id="256" w:name="_Toc83227113"/>
      <w:r w:rsidRPr="00583848">
        <w:lastRenderedPageBreak/>
        <w:t>7</w:t>
      </w:r>
      <w:r>
        <w:t>.5.2.2</w:t>
      </w:r>
      <w:r>
        <w:tab/>
        <w:t>Target Identities</w:t>
      </w:r>
      <w:bookmarkEnd w:id="256"/>
    </w:p>
    <w:p w14:paraId="35AEDBD2" w14:textId="77777777" w:rsidR="00EA0C30" w:rsidRPr="00583848" w:rsidRDefault="00EA0C30" w:rsidP="000D0ACF">
      <w:pPr>
        <w:keepNext/>
        <w:keepLines/>
      </w:pPr>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7" w:name="_Toc83227114"/>
      <w:r w:rsidRPr="00583848">
        <w:t>7</w:t>
      </w:r>
      <w:r>
        <w:t>.5.2.3</w:t>
      </w:r>
      <w:r>
        <w:tab/>
        <w:t>IRI Events</w:t>
      </w:r>
      <w:bookmarkEnd w:id="257"/>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8" w:name="_Toc83227115"/>
      <w:r w:rsidRPr="00583848">
        <w:t>7</w:t>
      </w:r>
      <w:r>
        <w:t>.5.2.4</w:t>
      </w:r>
      <w:r>
        <w:tab/>
        <w:t>Common IRI parameters</w:t>
      </w:r>
      <w:bookmarkEnd w:id="258"/>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9" w:name="_Toc83227116"/>
      <w:r w:rsidRPr="00583848">
        <w:t>7</w:t>
      </w:r>
      <w:r>
        <w:t>.5.2.5</w:t>
      </w:r>
      <w:r>
        <w:tab/>
        <w:t>Specific IRI parameters</w:t>
      </w:r>
      <w:bookmarkEnd w:id="259"/>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60" w:name="_Toc83227117"/>
      <w:r w:rsidRPr="00583848">
        <w:t>7</w:t>
      </w:r>
      <w:r>
        <w:t>.5.2.6</w:t>
      </w:r>
      <w:r>
        <w:tab/>
        <w:t>CC</w:t>
      </w:r>
      <w:bookmarkEnd w:id="260"/>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61" w:name="_Toc83227118"/>
      <w:r w:rsidRPr="00583848">
        <w:t>7</w:t>
      </w:r>
      <w:r>
        <w:t>.5.2.7</w:t>
      </w:r>
      <w:r>
        <w:tab/>
        <w:t>Network Topologies</w:t>
      </w:r>
      <w:bookmarkEnd w:id="261"/>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62" w:name="_Toc83227119"/>
      <w:r>
        <w:lastRenderedPageBreak/>
        <w:t>7.6</w:t>
      </w:r>
      <w:r>
        <w:tab/>
        <w:t>PTC service</w:t>
      </w:r>
      <w:bookmarkEnd w:id="262"/>
    </w:p>
    <w:p w14:paraId="1CC100C1" w14:textId="7D9A3400" w:rsidR="00804649" w:rsidRDefault="00804649" w:rsidP="00804649">
      <w:pPr>
        <w:pStyle w:val="Heading3"/>
      </w:pPr>
      <w:bookmarkStart w:id="263" w:name="_Toc83227120"/>
      <w:r>
        <w:t>7.6.1</w:t>
      </w:r>
      <w:r>
        <w:tab/>
        <w:t>General</w:t>
      </w:r>
      <w:bookmarkEnd w:id="263"/>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64" w:name="_Toc83227121"/>
      <w:r>
        <w:t>7.6.2</w:t>
      </w:r>
      <w:r>
        <w:tab/>
        <w:t>Target identities</w:t>
      </w:r>
      <w:bookmarkEnd w:id="264"/>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48482774" w:rsidR="00804649" w:rsidRDefault="00804649" w:rsidP="00804649">
      <w:pPr>
        <w:pStyle w:val="B1"/>
        <w:rPr>
          <w:lang w:val="fr-FR"/>
        </w:rPr>
      </w:pPr>
      <w:r w:rsidRPr="00413A61">
        <w:rPr>
          <w:kern w:val="2"/>
          <w:lang w:val="fr-FR" w:eastAsia="zh-CN"/>
        </w:rPr>
        <w:t>-</w:t>
      </w:r>
      <w:r w:rsidRPr="00413A61">
        <w:rPr>
          <w:kern w:val="2"/>
          <w:lang w:val="fr-FR" w:eastAsia="zh-CN"/>
        </w:rPr>
        <w:tab/>
      </w:r>
      <w:r w:rsidR="00456D22">
        <w:rPr>
          <w:lang w:val="fr-FR"/>
        </w:rPr>
        <w:t>Instance Identifier URN</w:t>
      </w:r>
      <w:r>
        <w:rPr>
          <w:lang w:val="fr-FR"/>
        </w:rPr>
        <w:t>.</w:t>
      </w:r>
    </w:p>
    <w:p w14:paraId="1E3E25C4" w14:textId="6ED4798F" w:rsidR="00804649" w:rsidRDefault="00804649" w:rsidP="00804649">
      <w:pPr>
        <w:pStyle w:val="B1"/>
        <w:rPr>
          <w:lang w:val="fr-FR"/>
        </w:rPr>
      </w:pPr>
      <w:r w:rsidRPr="00413A61">
        <w:rPr>
          <w:kern w:val="2"/>
          <w:lang w:val="fr-FR" w:eastAsia="zh-CN"/>
        </w:rPr>
        <w:t>-</w:t>
      </w:r>
      <w:r w:rsidRPr="00413A61">
        <w:rPr>
          <w:kern w:val="2"/>
          <w:lang w:val="fr-FR" w:eastAsia="zh-CN"/>
        </w:rPr>
        <w:tab/>
      </w:r>
      <w:r w:rsidR="0098218D">
        <w:rPr>
          <w:lang w:val="fr-FR"/>
        </w:rPr>
        <w:t>IMPU</w:t>
      </w:r>
      <w:r>
        <w:rPr>
          <w:lang w:val="fr-FR"/>
        </w:rPr>
        <w:t>.</w:t>
      </w:r>
    </w:p>
    <w:p w14:paraId="5DAC438A" w14:textId="7C10A1B0" w:rsidR="00804649" w:rsidRDefault="00804649" w:rsidP="00804649">
      <w:pPr>
        <w:pStyle w:val="B1"/>
        <w:rPr>
          <w:lang w:val="fr-FR"/>
        </w:rPr>
      </w:pPr>
      <w:r>
        <w:rPr>
          <w:lang w:val="fr-FR"/>
        </w:rPr>
        <w:t>-</w:t>
      </w:r>
      <w:r>
        <w:rPr>
          <w:lang w:val="fr-FR"/>
        </w:rPr>
        <w:tab/>
      </w:r>
      <w:r w:rsidR="0098218D">
        <w:rPr>
          <w:lang w:val="fr-FR"/>
        </w:rPr>
        <w:t>IMPI</w:t>
      </w:r>
      <w:r>
        <w:rPr>
          <w:lang w:val="fr-FR"/>
        </w:rPr>
        <w:t>.</w:t>
      </w:r>
    </w:p>
    <w:p w14:paraId="2517E0E3" w14:textId="589147F2" w:rsidR="0098218D" w:rsidRDefault="0098218D" w:rsidP="00804649">
      <w:pPr>
        <w:pStyle w:val="B1"/>
        <w:rPr>
          <w:lang w:val="fr-FR"/>
        </w:rPr>
      </w:pPr>
      <w:r>
        <w:rPr>
          <w:lang w:val="fr-FR"/>
        </w:rPr>
        <w:t>-</w:t>
      </w:r>
      <w:r>
        <w:rPr>
          <w:lang w:val="fr-FR"/>
        </w:rPr>
        <w:tab/>
      </w:r>
      <w:r w:rsidR="003D572C">
        <w:rPr>
          <w:lang w:val="fr-FR"/>
        </w:rPr>
        <w:t>PTC Chat Group ID.</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65" w:name="_Toc83227122"/>
      <w:r>
        <w:t>7.6.3</w:t>
      </w:r>
      <w:r>
        <w:tab/>
        <w:t>IRI events</w:t>
      </w:r>
      <w:bookmarkEnd w:id="265"/>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lastRenderedPageBreak/>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6" w:name="_Toc83227123"/>
      <w:r>
        <w:t>7.6.4</w:t>
      </w:r>
      <w:r>
        <w:tab/>
        <w:t>Common IRI parameters</w:t>
      </w:r>
      <w:bookmarkEnd w:id="266"/>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7" w:name="_Toc83227124"/>
      <w:r>
        <w:t>7.6.5</w:t>
      </w:r>
      <w:r>
        <w:tab/>
        <w:t>Specific IRI parameters</w:t>
      </w:r>
      <w:bookmarkEnd w:id="267"/>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8" w:name="_Toc83227125"/>
      <w:r>
        <w:t>7.6.6</w:t>
      </w:r>
      <w:r>
        <w:tab/>
        <w:t>Common CC parameters</w:t>
      </w:r>
      <w:bookmarkEnd w:id="268"/>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9" w:name="_Toc83227126"/>
      <w:r>
        <w:t>7.6.7</w:t>
      </w:r>
      <w:r>
        <w:tab/>
        <w:t>Specific CC parameters</w:t>
      </w:r>
      <w:bookmarkEnd w:id="269"/>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70" w:name="_Toc83227127"/>
      <w:r>
        <w:t>7.6.8</w:t>
      </w:r>
      <w:r>
        <w:tab/>
        <w:t>Network topologies</w:t>
      </w:r>
      <w:bookmarkEnd w:id="270"/>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71" w:name="_Toc83227128"/>
      <w:r>
        <w:lastRenderedPageBreak/>
        <w:t>7.</w:t>
      </w:r>
      <w:r w:rsidR="006655D9">
        <w:t>7</w:t>
      </w:r>
      <w:r>
        <w:tab/>
        <w:t>Identity Caching Function</w:t>
      </w:r>
      <w:bookmarkEnd w:id="271"/>
    </w:p>
    <w:p w14:paraId="5FDFDF79" w14:textId="4BE3980B" w:rsidR="00C0011B" w:rsidRDefault="00C0011B" w:rsidP="00C0011B">
      <w:pPr>
        <w:pStyle w:val="Heading3"/>
      </w:pPr>
      <w:bookmarkStart w:id="272" w:name="_Toc83227129"/>
      <w:r>
        <w:t>7.</w:t>
      </w:r>
      <w:r w:rsidR="006655D9">
        <w:t>7</w:t>
      </w:r>
      <w:r>
        <w:t>.1</w:t>
      </w:r>
      <w:r>
        <w:tab/>
        <w:t>General</w:t>
      </w:r>
      <w:bookmarkEnd w:id="272"/>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73" w:name="_Toc83227130"/>
      <w:r>
        <w:t>7.</w:t>
      </w:r>
      <w:r w:rsidR="00612B43">
        <w:t>7</w:t>
      </w:r>
      <w:r>
        <w:t>.2</w:t>
      </w:r>
      <w:r>
        <w:tab/>
        <w:t>ICF Query I</w:t>
      </w:r>
      <w:r w:rsidRPr="00583848">
        <w:t>dentities</w:t>
      </w:r>
      <w:bookmarkEnd w:id="273"/>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74" w:name="_Toc83227131"/>
      <w:r>
        <w:t>7.</w:t>
      </w:r>
      <w:r w:rsidR="00612B43">
        <w:t>7</w:t>
      </w:r>
      <w:r>
        <w:t>.3</w:t>
      </w:r>
      <w:r w:rsidRPr="00583848">
        <w:tab/>
      </w:r>
      <w:r>
        <w:t>ICF Response p</w:t>
      </w:r>
      <w:r w:rsidRPr="00583848">
        <w:t>arameters</w:t>
      </w:r>
      <w:bookmarkEnd w:id="274"/>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0C582DD6" w14:textId="181F3F3F" w:rsidR="00C0011B" w:rsidRDefault="00C0011B" w:rsidP="00C0011B">
      <w:r>
        <w:t>The following additional information shall be included if it was available in the IEF records provided to the ICF:</w:t>
      </w:r>
    </w:p>
    <w:p w14:paraId="01CA05B8" w14:textId="116F65DA" w:rsidR="00612B43" w:rsidRDefault="00612B43" w:rsidP="00612B43">
      <w:pPr>
        <w:pStyle w:val="B1"/>
      </w:pPr>
      <w:r>
        <w:t>-</w:t>
      </w:r>
      <w:r>
        <w:tab/>
        <w:t>Permanent equipment identifier.</w:t>
      </w:r>
    </w:p>
    <w:p w14:paraId="4999C661" w14:textId="1F88F09E" w:rsidR="00C0011B" w:rsidRPr="00583848" w:rsidRDefault="00C0011B" w:rsidP="00C0011B">
      <w:pPr>
        <w:pStyle w:val="Heading3"/>
      </w:pPr>
      <w:bookmarkStart w:id="275" w:name="_Toc83227132"/>
      <w:r>
        <w:t>7.</w:t>
      </w:r>
      <w:r w:rsidR="00612B43">
        <w:t>7</w:t>
      </w:r>
      <w:r>
        <w:t>.4</w:t>
      </w:r>
      <w:r>
        <w:tab/>
        <w:t>Network t</w:t>
      </w:r>
      <w:r w:rsidRPr="00583848">
        <w:t>opologies</w:t>
      </w:r>
      <w:bookmarkEnd w:id="275"/>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6" w:name="_Toc83227133"/>
      <w:r>
        <w:lastRenderedPageBreak/>
        <w:t>8</w:t>
      </w:r>
      <w:r>
        <w:tab/>
        <w:t xml:space="preserve">LI security </w:t>
      </w:r>
      <w:r w:rsidR="005F298E">
        <w:t xml:space="preserve">and deployment </w:t>
      </w:r>
      <w:r>
        <w:t>c</w:t>
      </w:r>
      <w:r w:rsidR="007A116E" w:rsidRPr="00583848">
        <w:t>onsiderations</w:t>
      </w:r>
      <w:bookmarkEnd w:id="276"/>
    </w:p>
    <w:p w14:paraId="35FD4F8A" w14:textId="430C30F7" w:rsidR="007A116E" w:rsidRPr="00583848" w:rsidRDefault="007A116E" w:rsidP="007A116E">
      <w:pPr>
        <w:pStyle w:val="Heading2"/>
      </w:pPr>
      <w:bookmarkStart w:id="277" w:name="_Toc83227134"/>
      <w:r w:rsidRPr="00583848">
        <w:t>8</w:t>
      </w:r>
      <w:r w:rsidR="00CD4499" w:rsidRPr="00583848">
        <w:t>.1</w:t>
      </w:r>
      <w:r w:rsidR="00CD4499" w:rsidRPr="00583848">
        <w:tab/>
      </w:r>
      <w:r w:rsidRPr="00583848">
        <w:t>Introduction</w:t>
      </w:r>
      <w:bookmarkEnd w:id="277"/>
    </w:p>
    <w:p w14:paraId="51E128D7" w14:textId="639F8CA0"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9447F2">
        <w:t>pre</w:t>
      </w:r>
      <w:r w:rsidR="007E4D0E">
        <w:t>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8" w:name="_Toc83227135"/>
      <w:r w:rsidRPr="00583848">
        <w:t>8.2</w:t>
      </w:r>
      <w:r w:rsidR="00A04A4B" w:rsidRPr="00583848">
        <w:tab/>
      </w:r>
      <w:r w:rsidR="00742181">
        <w:t>Architectural a</w:t>
      </w:r>
      <w:r w:rsidRPr="00583848">
        <w:t>lternatives</w:t>
      </w:r>
      <w:bookmarkEnd w:id="278"/>
    </w:p>
    <w:p w14:paraId="0EBD1966" w14:textId="2DD953EA" w:rsidR="007A116E" w:rsidRPr="00583848" w:rsidRDefault="007A116E" w:rsidP="007A116E">
      <w:pPr>
        <w:pStyle w:val="Heading3"/>
      </w:pPr>
      <w:bookmarkStart w:id="279" w:name="_Toc83227136"/>
      <w:r w:rsidRPr="00583848">
        <w:t>8.2.1</w:t>
      </w:r>
      <w:r w:rsidR="00A04A4B" w:rsidRPr="00583848">
        <w:tab/>
      </w:r>
      <w:r w:rsidR="00742181">
        <w:t>Full target list at every POI n</w:t>
      </w:r>
      <w:r w:rsidRPr="00583848">
        <w:t>ode</w:t>
      </w:r>
      <w:bookmarkEnd w:id="279"/>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80" w:name="_Toc83227137"/>
      <w:r w:rsidRPr="00583848">
        <w:t>8.2.2</w:t>
      </w:r>
      <w:r w:rsidR="00A04A4B" w:rsidRPr="00583848">
        <w:tab/>
      </w:r>
      <w:r w:rsidR="00742181">
        <w:t>Full target l</w:t>
      </w:r>
      <w:r w:rsidRPr="00583848">
        <w:t>ist only in LICF</w:t>
      </w:r>
      <w:bookmarkEnd w:id="280"/>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81" w:name="_Toc83227138"/>
      <w:r w:rsidRPr="00583848">
        <w:t>8.2.3</w:t>
      </w:r>
      <w:r w:rsidR="00A04A4B" w:rsidRPr="00583848">
        <w:tab/>
      </w:r>
      <w:r w:rsidRPr="00583848">
        <w:t>Provisioning</w:t>
      </w:r>
      <w:r w:rsidR="002B6DE1">
        <w:t xml:space="preserve"> for registered u</w:t>
      </w:r>
      <w:r w:rsidR="003E4505" w:rsidRPr="00583848">
        <w:t>sers</w:t>
      </w:r>
      <w:bookmarkEnd w:id="281"/>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82" w:name="_Toc83227139"/>
      <w:r>
        <w:lastRenderedPageBreak/>
        <w:t>8.3</w:t>
      </w:r>
      <w:r>
        <w:tab/>
        <w:t>LI key m</w:t>
      </w:r>
      <w:r w:rsidR="005F4325" w:rsidRPr="00583848">
        <w:t>anagement at ADMF</w:t>
      </w:r>
      <w:bookmarkEnd w:id="282"/>
    </w:p>
    <w:p w14:paraId="538758AF" w14:textId="11C4EC8D" w:rsidR="005F4325" w:rsidRPr="00583848" w:rsidRDefault="005F4325" w:rsidP="007831F5">
      <w:pPr>
        <w:pStyle w:val="Heading3"/>
      </w:pPr>
      <w:bookmarkStart w:id="283" w:name="_Toc83227140"/>
      <w:r w:rsidRPr="00583848">
        <w:t>8.3.1</w:t>
      </w:r>
      <w:r w:rsidRPr="00583848">
        <w:tab/>
        <w:t>General</w:t>
      </w:r>
      <w:bookmarkEnd w:id="283"/>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84" w:name="_Toc83227141"/>
      <w:r>
        <w:t>8.3.2</w:t>
      </w:r>
      <w:r>
        <w:tab/>
        <w:t>Key m</w:t>
      </w:r>
      <w:r w:rsidR="005F4325" w:rsidRPr="00583848">
        <w:t>anagement</w:t>
      </w:r>
      <w:bookmarkEnd w:id="284"/>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85" w:name="_Toc83227142"/>
      <w:r w:rsidRPr="00583848">
        <w:t>8</w:t>
      </w:r>
      <w:r w:rsidR="002B6DE1">
        <w:t>.4</w:t>
      </w:r>
      <w:r w:rsidR="002B6DE1">
        <w:tab/>
        <w:t>Virtualised LI s</w:t>
      </w:r>
      <w:r w:rsidRPr="00583848">
        <w:t>ecurity</w:t>
      </w:r>
      <w:bookmarkEnd w:id="285"/>
    </w:p>
    <w:p w14:paraId="7A41E5F8" w14:textId="5AD65742" w:rsidR="00EE2463" w:rsidRPr="00583848" w:rsidRDefault="00EE2463" w:rsidP="00EE2463">
      <w:pPr>
        <w:pStyle w:val="Heading3"/>
      </w:pPr>
      <w:bookmarkStart w:id="286" w:name="_Toc83227143"/>
      <w:r w:rsidRPr="00583848">
        <w:t>8.4.1</w:t>
      </w:r>
      <w:r w:rsidRPr="00583848">
        <w:tab/>
        <w:t>General</w:t>
      </w:r>
      <w:bookmarkEnd w:id="286"/>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7" w:name="_Toc83227144"/>
      <w:r>
        <w:t>8.4.2</w:t>
      </w:r>
      <w:r>
        <w:tab/>
        <w:t>NFVI and host requirements</w:t>
      </w:r>
      <w:bookmarkEnd w:id="287"/>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8" w:name="_Toc83227145"/>
      <w:r>
        <w:t>8.4.3</w:t>
      </w:r>
      <w:r>
        <w:tab/>
        <w:t xml:space="preserve">Virtualised LI </w:t>
      </w:r>
      <w:r w:rsidR="009D7F6D">
        <w:t>f</w:t>
      </w:r>
      <w:r>
        <w:t xml:space="preserve">unction </w:t>
      </w:r>
      <w:r w:rsidR="009D7F6D">
        <w:t>i</w:t>
      </w:r>
      <w:r>
        <w:t>mplementation</w:t>
      </w:r>
      <w:bookmarkEnd w:id="288"/>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lastRenderedPageBreak/>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9" w:name="_Toc83227146"/>
      <w:r>
        <w:t>8.4.4</w:t>
      </w:r>
      <w:r>
        <w:tab/>
        <w:t xml:space="preserve">Container </w:t>
      </w:r>
      <w:r w:rsidR="009D7F6D">
        <w:t>b</w:t>
      </w:r>
      <w:r>
        <w:t xml:space="preserve">ased </w:t>
      </w:r>
      <w:r w:rsidR="009D7F6D">
        <w:t>d</w:t>
      </w:r>
      <w:r>
        <w:t>eployments</w:t>
      </w:r>
      <w:bookmarkEnd w:id="289"/>
    </w:p>
    <w:p w14:paraId="67456A6E" w14:textId="72FECF68" w:rsidR="00E35EEB" w:rsidRPr="00C97196" w:rsidRDefault="00E35EEB" w:rsidP="00432096">
      <w:bookmarkStart w:id="290"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90"/>
    </w:p>
    <w:p w14:paraId="74130443" w14:textId="1E4CA80F" w:rsidR="00EE4B98" w:rsidRPr="00583848" w:rsidRDefault="00D923A4" w:rsidP="00EE4B98">
      <w:pPr>
        <w:pStyle w:val="Heading2"/>
      </w:pPr>
      <w:bookmarkStart w:id="291" w:name="_Toc83227147"/>
      <w:r w:rsidRPr="00583848">
        <w:t>8.5</w:t>
      </w:r>
      <w:r w:rsidR="00E464A0" w:rsidRPr="00583848">
        <w:tab/>
      </w:r>
      <w:r w:rsidR="00EE4B98" w:rsidRPr="00583848">
        <w:t>Points of Interception</w:t>
      </w:r>
      <w:bookmarkEnd w:id="291"/>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1">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21EDD405"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3AA07EC2"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0D0ACF">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3966605"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3">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0D0ACF">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92" w:name="_Toc83227148"/>
      <w:r w:rsidRPr="00583848">
        <w:lastRenderedPageBreak/>
        <w:t>8.</w:t>
      </w:r>
      <w:r>
        <w:t>6</w:t>
      </w:r>
      <w:r w:rsidRPr="00583848">
        <w:tab/>
      </w:r>
      <w:r>
        <w:t>Deployment considerations</w:t>
      </w:r>
      <w:bookmarkEnd w:id="292"/>
    </w:p>
    <w:p w14:paraId="69E1DF2C" w14:textId="77777777" w:rsidR="005F298E" w:rsidRPr="00F57C54" w:rsidRDefault="005F298E" w:rsidP="005F298E">
      <w:pPr>
        <w:pStyle w:val="Heading3"/>
      </w:pPr>
      <w:bookmarkStart w:id="293" w:name="_Toc83227149"/>
      <w:r w:rsidRPr="00F57C54">
        <w:t>8.</w:t>
      </w:r>
      <w:r>
        <w:t>6</w:t>
      </w:r>
      <w:r w:rsidRPr="00F57C54">
        <w:t>.1</w:t>
      </w:r>
      <w:r w:rsidRPr="00F57C54">
        <w:tab/>
        <w:t>General</w:t>
      </w:r>
      <w:bookmarkEnd w:id="293"/>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94" w:name="_Toc83227150"/>
      <w:r w:rsidRPr="00F57C54">
        <w:t>8.</w:t>
      </w:r>
      <w:r>
        <w:t>6</w:t>
      </w:r>
      <w:r w:rsidRPr="00F57C54">
        <w:t>.2</w:t>
      </w:r>
      <w:r w:rsidRPr="005F298E">
        <w:tab/>
        <w:t>CC-PAG</w:t>
      </w:r>
      <w:bookmarkEnd w:id="294"/>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3" type="#_x0000_t75" style="width:481.5pt;height:413.25pt" o:ole="">
            <v:imagedata r:id="rId64" o:title=""/>
          </v:shape>
          <o:OLEObject Type="Embed" ProgID="Visio.Drawing.15" ShapeID="_x0000_i1043" DrawAspect="Content" ObjectID="_1700328673" r:id="rId65"/>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lastRenderedPageBreak/>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95" w:name="_Toc83227151"/>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295"/>
    </w:p>
    <w:p w14:paraId="0964E95E" w14:textId="50DD56C0" w:rsidR="00445D76" w:rsidRPr="00583848" w:rsidRDefault="00445D76" w:rsidP="00CB28A6">
      <w:pPr>
        <w:pStyle w:val="Heading1"/>
      </w:pPr>
      <w:bookmarkStart w:id="296" w:name="_Toc83227152"/>
      <w:r w:rsidRPr="00583848">
        <w:t>A.1</w:t>
      </w:r>
      <w:r w:rsidRPr="00583848">
        <w:tab/>
        <w:t>Non-roaming scenario</w:t>
      </w:r>
      <w:bookmarkEnd w:id="296"/>
    </w:p>
    <w:p w14:paraId="7F597836" w14:textId="38EF9DFA" w:rsidR="00445D76" w:rsidRPr="00583848" w:rsidRDefault="00445D76" w:rsidP="00CB28A6">
      <w:pPr>
        <w:pStyle w:val="Heading2"/>
      </w:pPr>
      <w:bookmarkStart w:id="297" w:name="_Toc83227153"/>
      <w:r w:rsidRPr="00583848">
        <w:t>A.1.1</w:t>
      </w:r>
      <w:r w:rsidRPr="00583848">
        <w:tab/>
        <w:t>General</w:t>
      </w:r>
      <w:bookmarkEnd w:id="297"/>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8" w:name="_Toc83227154"/>
      <w:r w:rsidRPr="00583848">
        <w:t>A.1.2</w:t>
      </w:r>
      <w:r w:rsidRPr="00583848">
        <w:tab/>
        <w:t>Service-based representation with point-to-point LI system</w:t>
      </w:r>
      <w:bookmarkEnd w:id="298"/>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038D5FC3" w:rsidR="009D38AD" w:rsidRPr="00583848" w:rsidRDefault="001A7EC8" w:rsidP="00306FE2">
      <w:pPr>
        <w:pStyle w:val="TH"/>
      </w:pPr>
      <w:r>
        <w:object w:dxaOrig="16944" w:dyaOrig="12204" w14:anchorId="555D9E43">
          <v:shape id="_x0000_i1044" type="#_x0000_t75" style="width:481.5pt;height:346.5pt" o:ole="">
            <v:imagedata r:id="rId66" o:title=""/>
          </v:shape>
          <o:OLEObject Type="Embed" ProgID="Visio.Drawing.15" ShapeID="_x0000_i1044" DrawAspect="Content" ObjectID="_1700328674" r:id="rId67"/>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59D3C2BE" w:rsidR="00445D76" w:rsidRPr="00583848" w:rsidRDefault="00445D76" w:rsidP="00445D76">
      <w:r w:rsidRPr="00583848">
        <w:t xml:space="preserve">The LIPF present in the ADMF provisions the IRI-POIs </w:t>
      </w:r>
      <w:r w:rsidR="00D01D37">
        <w:t>and the CC-TF</w:t>
      </w:r>
      <w:r w:rsidR="00D01D37" w:rsidRPr="00583848">
        <w:t xml:space="preserve"> </w:t>
      </w:r>
      <w:r w:rsidRPr="00583848">
        <w:t>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9" w:name="_Toc83227155"/>
      <w:r w:rsidRPr="00583848">
        <w:t>A.</w:t>
      </w:r>
      <w:r w:rsidR="00077DDD" w:rsidRPr="00583848">
        <w:t>2</w:t>
      </w:r>
      <w:r w:rsidRPr="00583848">
        <w:tab/>
        <w:t>Interworking with EPC/E-UTRAN</w:t>
      </w:r>
      <w:bookmarkEnd w:id="299"/>
    </w:p>
    <w:p w14:paraId="56F7261E" w14:textId="77D8FD9A" w:rsidR="00445D76" w:rsidRPr="00583848" w:rsidRDefault="00445D76" w:rsidP="00CB28A6">
      <w:pPr>
        <w:pStyle w:val="Heading2"/>
      </w:pPr>
      <w:bookmarkStart w:id="300" w:name="_Toc83227156"/>
      <w:r w:rsidRPr="00583848">
        <w:t>A.</w:t>
      </w:r>
      <w:r w:rsidR="00077DDD" w:rsidRPr="00583848">
        <w:t>2</w:t>
      </w:r>
      <w:r w:rsidRPr="00583848">
        <w:t>.1</w:t>
      </w:r>
      <w:r w:rsidRPr="00583848">
        <w:tab/>
        <w:t>General</w:t>
      </w:r>
      <w:bookmarkEnd w:id="300"/>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0D0ACF">
      <w:pPr>
        <w:keepNext/>
        <w:keepLines/>
      </w:pPr>
      <w:r w:rsidRPr="00583848">
        <w:lastRenderedPageBreak/>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76F1DF7C"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w:t>
      </w:r>
      <w:r w:rsidR="00EA206A">
        <w:t>2</w:t>
      </w:r>
      <w:r w:rsidR="00D923A4" w:rsidRPr="00583848">
        <w:t xml:space="preserve">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301" w:name="_Toc83227157"/>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01"/>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74B8AA88" w14:textId="14F8A14D" w:rsidR="00445D76" w:rsidRPr="00583848" w:rsidRDefault="009A6E84" w:rsidP="00306FE2">
      <w:pPr>
        <w:pStyle w:val="TH"/>
      </w:pPr>
      <w:r>
        <w:object w:dxaOrig="16944" w:dyaOrig="19260" w14:anchorId="2A763C6B">
          <v:shape id="_x0000_i1045" type="#_x0000_t75" style="width:481.5pt;height:546.75pt" o:ole="">
            <v:imagedata r:id="rId68" o:title=""/>
          </v:shape>
          <o:OLEObject Type="Embed" ProgID="Visio.Drawing.15" ShapeID="_x0000_i1045" DrawAspect="Content" ObjectID="_1700328675" r:id="rId69"/>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AA028C0" w:rsidR="00445D76" w:rsidRPr="00583848" w:rsidRDefault="00445D76" w:rsidP="00445D76">
      <w:r w:rsidRPr="00583848">
        <w:t xml:space="preserve">The LIPF present in the ADMF provisions the IRI-POIs </w:t>
      </w:r>
      <w:r w:rsidR="00B360F7">
        <w:t xml:space="preserve">and the CC-TF </w:t>
      </w:r>
      <w:r w:rsidRPr="00583848">
        <w:t>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lastRenderedPageBreak/>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302" w:name="_Toc83227158"/>
      <w:r w:rsidRPr="00583848">
        <w:t>A</w:t>
      </w:r>
      <w:r w:rsidR="00DF78DB">
        <w:t>.3</w:t>
      </w:r>
      <w:r w:rsidR="00DF78DB">
        <w:tab/>
        <w:t>Multiple DN c</w:t>
      </w:r>
      <w:r w:rsidR="00445D76" w:rsidRPr="00583848">
        <w:t>onnections in a PDU session</w:t>
      </w:r>
      <w:bookmarkEnd w:id="302"/>
    </w:p>
    <w:p w14:paraId="0653E0DE" w14:textId="259930DE" w:rsidR="00445D76" w:rsidRPr="00583848" w:rsidRDefault="00077DDD" w:rsidP="00CB28A6">
      <w:pPr>
        <w:pStyle w:val="Heading2"/>
      </w:pPr>
      <w:bookmarkStart w:id="303" w:name="_Toc83227159"/>
      <w:r w:rsidRPr="00583848">
        <w:t>A</w:t>
      </w:r>
      <w:r w:rsidR="00445D76" w:rsidRPr="00583848">
        <w:t>.3.1</w:t>
      </w:r>
      <w:r w:rsidR="00445D76" w:rsidRPr="00583848">
        <w:tab/>
        <w:t>General</w:t>
      </w:r>
      <w:bookmarkEnd w:id="303"/>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304" w:name="_Toc83227160"/>
      <w:r w:rsidR="00077DDD" w:rsidRPr="00583848">
        <w:t>A</w:t>
      </w:r>
      <w:r w:rsidRPr="00583848">
        <w:t>.3.2</w:t>
      </w:r>
      <w:r w:rsidRPr="00583848">
        <w:tab/>
        <w:t>Topology view for a non-roaming scenario</w:t>
      </w:r>
      <w:bookmarkEnd w:id="304"/>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759B7C7F" w:rsidR="00445D76" w:rsidRPr="00583848" w:rsidRDefault="00AB5B6D" w:rsidP="00306FE2">
      <w:pPr>
        <w:pStyle w:val="TH"/>
      </w:pPr>
      <w:r>
        <w:object w:dxaOrig="18577" w:dyaOrig="14064" w14:anchorId="6B7B55E7">
          <v:shape id="_x0000_i1046" type="#_x0000_t75" style="width:481.5pt;height:364.5pt" o:ole="">
            <v:imagedata r:id="rId70" o:title=""/>
          </v:shape>
          <o:OLEObject Type="Embed" ProgID="Visio.Drawing.15" ShapeID="_x0000_i1046" DrawAspect="Content" ObjectID="_1700328676" r:id="rId71"/>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128A7714" w:rsidR="00445D76" w:rsidRPr="00583848" w:rsidRDefault="00445D76" w:rsidP="00445D76">
      <w:r w:rsidRPr="00583848">
        <w:t xml:space="preserve">The LIPF present in the ADMF provisions the IRI-POIs </w:t>
      </w:r>
      <w:r w:rsidR="00900EFE">
        <w:t>and the CC-TF</w:t>
      </w:r>
      <w:r w:rsidR="00900EFE" w:rsidRPr="00583848">
        <w:t xml:space="preserve"> </w:t>
      </w:r>
      <w:r w:rsidRPr="00583848">
        <w:t xml:space="preserve">present in the NFs with the intercept related data. The LI_X1 interfaces between the LIPF and the UPF is </w:t>
      </w:r>
      <w:r w:rsidR="00D923A4" w:rsidRPr="00583848">
        <w:t>to monitor the user plane data.</w:t>
      </w:r>
    </w:p>
    <w:p w14:paraId="63EFDDF1" w14:textId="0FBB728D" w:rsidR="00342338" w:rsidRPr="00583848" w:rsidRDefault="00CD41DB" w:rsidP="009A706F">
      <w:pPr>
        <w:pStyle w:val="TH"/>
      </w:pPr>
      <w:r>
        <w:object w:dxaOrig="19092" w:dyaOrig="14340" w14:anchorId="643992A3">
          <v:shape id="_x0000_i1047" type="#_x0000_t75" style="width:477pt;height:358.5pt" o:ole="">
            <v:imagedata r:id="rId72" o:title=""/>
          </v:shape>
          <o:OLEObject Type="Embed" ProgID="Visio.Drawing.15" ShapeID="_x0000_i1047" DrawAspect="Content" ObjectID="_1700328677" r:id="rId73"/>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1CF38D3" w:rsidR="00445D76" w:rsidRPr="00583848" w:rsidRDefault="00445D76" w:rsidP="00445D76">
      <w:r w:rsidRPr="00583848">
        <w:t xml:space="preserve">The LIPF present in the ADMF provisions the IRI-POIs </w:t>
      </w:r>
      <w:r w:rsidR="007B35B9">
        <w:t>and the CC-TF</w:t>
      </w:r>
      <w:r w:rsidR="007B35B9" w:rsidRPr="00583848">
        <w:t xml:space="preserve"> </w:t>
      </w:r>
      <w:r w:rsidRPr="00583848">
        <w:t xml:space="preserve">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305" w:name="_Toc83227161"/>
      <w:r w:rsidRPr="00583848">
        <w:t>A</w:t>
      </w:r>
      <w:r w:rsidR="009D6ABC">
        <w:t>.4</w:t>
      </w:r>
      <w:r w:rsidR="009D6ABC">
        <w:tab/>
        <w:t>Non-3GPP a</w:t>
      </w:r>
      <w:r w:rsidR="00445D76" w:rsidRPr="00583848">
        <w:t>ccess in a non-roaming scenario</w:t>
      </w:r>
      <w:bookmarkEnd w:id="305"/>
    </w:p>
    <w:p w14:paraId="36B2D9AE" w14:textId="1BC5841C" w:rsidR="00445D76" w:rsidRPr="00583848" w:rsidRDefault="00077DDD" w:rsidP="00CB28A6">
      <w:pPr>
        <w:pStyle w:val="Heading2"/>
      </w:pPr>
      <w:bookmarkStart w:id="306" w:name="_Toc83227162"/>
      <w:r w:rsidRPr="00583848">
        <w:t>A</w:t>
      </w:r>
      <w:r w:rsidR="00445D76" w:rsidRPr="00583848">
        <w:t>.4.1</w:t>
      </w:r>
      <w:r w:rsidR="00445D76" w:rsidRPr="00583848">
        <w:tab/>
        <w:t>General</w:t>
      </w:r>
      <w:bookmarkEnd w:id="306"/>
    </w:p>
    <w:p w14:paraId="0655BE15" w14:textId="597B5E7E" w:rsidR="00445D76" w:rsidRPr="00583848" w:rsidRDefault="00445D76" w:rsidP="00445D76">
      <w:r w:rsidRPr="00583848">
        <w:t>When the target UE is connected to the 5G core network via non-3GPP access, the POIs present in the following NFs of the PLMN where the N3IWF</w:t>
      </w:r>
      <w:r w:rsidR="003B6523">
        <w:t>, TNGF or TWIF</w:t>
      </w:r>
      <w:r w:rsidRPr="00583848">
        <w:t xml:space="preserve">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lastRenderedPageBreak/>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3A479DBF" w:rsidR="00445D76" w:rsidRPr="00583848" w:rsidRDefault="00445D76" w:rsidP="00445D76">
      <w:r w:rsidRPr="00583848">
        <w:t>When the PLMN that has the N3IWF</w:t>
      </w:r>
      <w:r w:rsidR="003B6523">
        <w:t>, TNGF or TWIF</w:t>
      </w:r>
      <w:r w:rsidRPr="00583848">
        <w:t xml:space="preserve"> is the HPLMN, as illustrated in clause </w:t>
      </w:r>
      <w:r w:rsidR="00FB3579" w:rsidRPr="00583848">
        <w:t>A.</w:t>
      </w:r>
      <w:r w:rsidRPr="00583848">
        <w:t xml:space="preserve">1, the IRI-POI present in the UDM </w:t>
      </w:r>
      <w:r w:rsidR="00D923A4" w:rsidRPr="00583848">
        <w:t>also provide the LI functions.</w:t>
      </w:r>
    </w:p>
    <w:p w14:paraId="69EC4CFF" w14:textId="0B1E414C" w:rsidR="00445D76" w:rsidRPr="00583848" w:rsidRDefault="00445D76" w:rsidP="00445D76">
      <w:r w:rsidRPr="00583848">
        <w:t>When the PLMN that has N3IWF</w:t>
      </w:r>
      <w:r w:rsidR="003B6523">
        <w:t>, TNGF or TWIF</w:t>
      </w:r>
      <w:r w:rsidRPr="00583848">
        <w:t xml:space="preserve">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46527650" w:rsidR="00445D76" w:rsidRPr="00583848" w:rsidRDefault="00445D76" w:rsidP="00445D76">
      <w:r w:rsidRPr="00583848">
        <w:t>The PLMN that provides the 3GPP access can be a VPLMN and PLMN where the N3IWF</w:t>
      </w:r>
      <w:r w:rsidR="003B6523">
        <w:t>, TNGF or TWIF</w:t>
      </w:r>
      <w:r w:rsidRPr="00583848">
        <w:t xml:space="preserve">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7" w:name="_Toc83227163"/>
      <w:r w:rsidR="00077DDD" w:rsidRPr="00583848">
        <w:t>A</w:t>
      </w:r>
      <w:r w:rsidRPr="00583848">
        <w:t>.4.2</w:t>
      </w:r>
      <w:r w:rsidRPr="00583848">
        <w:tab/>
        <w:t>Topology view</w:t>
      </w:r>
      <w:bookmarkEnd w:id="307"/>
    </w:p>
    <w:p w14:paraId="32449D35" w14:textId="77AC5792" w:rsidR="00445D76" w:rsidRPr="00583848" w:rsidRDefault="00445D76" w:rsidP="00445D76">
      <w:r w:rsidRPr="00583848">
        <w:t>The overall network configuration for non-3GPP access in a non-roaming scenario with the LI aspects is shown in figure</w:t>
      </w:r>
      <w:r w:rsidR="00912584">
        <w:t>s</w:t>
      </w:r>
      <w:r w:rsidRPr="00583848">
        <w:t xml:space="preserve"> </w:t>
      </w:r>
      <w:r w:rsidR="00077DDD" w:rsidRPr="00583848">
        <w:t>A</w:t>
      </w:r>
      <w:r w:rsidRPr="00583848">
        <w:t>.4-1</w:t>
      </w:r>
      <w:r w:rsidR="00912584">
        <w:t>, A.4-2 and A.4-3</w:t>
      </w:r>
      <w:r w:rsidRPr="00583848">
        <w:t>. In th</w:t>
      </w:r>
      <w:r w:rsidR="00912584">
        <w:t>ese</w:t>
      </w:r>
      <w:r w:rsidRPr="00583848">
        <w:t xml:space="preserve"> view</w:t>
      </w:r>
      <w:r w:rsidR="00912584">
        <w:t>s</w:t>
      </w:r>
      <w:r w:rsidRPr="00583848">
        <w:t>, the target UE is not conn</w:t>
      </w:r>
      <w:r w:rsidR="00D923A4" w:rsidRPr="00583848">
        <w:t>ected to a 3GPP access network.</w:t>
      </w:r>
    </w:p>
    <w:p w14:paraId="0D4FC808" w14:textId="6EE97A7C" w:rsidR="00445D76" w:rsidRPr="00583848" w:rsidRDefault="00445D76" w:rsidP="00445D76">
      <w:r w:rsidRPr="00583848">
        <w:t xml:space="preserve">The 5G core system is shown </w:t>
      </w:r>
      <w:r w:rsidR="00CD7F87">
        <w:t>in the following figures</w:t>
      </w:r>
      <w:r w:rsidR="00CD7F87" w:rsidRPr="00583848">
        <w:t xml:space="preserve"> </w:t>
      </w:r>
      <w:r w:rsidRPr="00583848">
        <w:t>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5ABF0574" w:rsidR="00DB7B88" w:rsidRDefault="007050C9" w:rsidP="00DB7B88">
      <w:pPr>
        <w:pStyle w:val="TH"/>
      </w:pPr>
      <w:r>
        <w:object w:dxaOrig="19392" w:dyaOrig="17029" w14:anchorId="78331524">
          <v:shape id="_x0000_i1048" type="#_x0000_t75" style="width:484.5pt;height:426pt" o:ole="">
            <v:imagedata r:id="rId74" o:title=""/>
          </v:shape>
          <o:OLEObject Type="Embed" ProgID="Visio.Drawing.15" ShapeID="_x0000_i1048" DrawAspect="Content" ObjectID="_1700328678" r:id="rId75"/>
        </w:object>
      </w:r>
    </w:p>
    <w:p w14:paraId="5338AF6C" w14:textId="275613BC" w:rsidR="00445D76" w:rsidRPr="00583848" w:rsidRDefault="00445D76" w:rsidP="00DB7B88">
      <w:pPr>
        <w:pStyle w:val="TF"/>
      </w:pPr>
      <w:r w:rsidRPr="00583848">
        <w:t xml:space="preserve">Figure </w:t>
      </w:r>
      <w:r w:rsidR="00077DDD" w:rsidRPr="00583848">
        <w:t>A</w:t>
      </w:r>
      <w:r w:rsidRPr="00583848">
        <w:t>.4-1: Network topology showing LI for non-3GPP access to 5G</w:t>
      </w:r>
      <w:r w:rsidR="008F717F">
        <w:t xml:space="preserve"> via N3IWF</w:t>
      </w:r>
    </w:p>
    <w:p w14:paraId="6A44B73C" w14:textId="77777777" w:rsidR="006D56A8" w:rsidRDefault="006D56A8" w:rsidP="006D56A8">
      <w:pPr>
        <w:pStyle w:val="TH"/>
      </w:pPr>
      <w:r>
        <w:object w:dxaOrig="19392" w:dyaOrig="17029" w14:anchorId="055890B6">
          <v:shape id="_x0000_i1049" type="#_x0000_t75" style="width:484.5pt;height:426pt" o:ole="">
            <v:imagedata r:id="rId76" o:title=""/>
          </v:shape>
          <o:OLEObject Type="Embed" ProgID="Visio.Drawing.15" ShapeID="_x0000_i1049" DrawAspect="Content" ObjectID="_1700328679" r:id="rId77"/>
        </w:object>
      </w:r>
    </w:p>
    <w:p w14:paraId="69367AA5" w14:textId="0E491CE4" w:rsidR="006D56A8" w:rsidRPr="00583848" w:rsidRDefault="006D56A8" w:rsidP="006D56A8">
      <w:pPr>
        <w:pStyle w:val="TF"/>
      </w:pPr>
      <w:r w:rsidRPr="00583848">
        <w:t>Figure A</w:t>
      </w:r>
      <w:r>
        <w:t>.4-2</w:t>
      </w:r>
      <w:r w:rsidRPr="00583848">
        <w:t>: Network topology showing LI for non-3GPP access to 5G</w:t>
      </w:r>
      <w:r>
        <w:t xml:space="preserve"> via TNGF</w:t>
      </w:r>
    </w:p>
    <w:p w14:paraId="6A0C03D3" w14:textId="77777777" w:rsidR="006D56A8" w:rsidRDefault="006D56A8" w:rsidP="006D56A8">
      <w:pPr>
        <w:pStyle w:val="TH"/>
      </w:pPr>
      <w:r>
        <w:object w:dxaOrig="19392" w:dyaOrig="17029" w14:anchorId="31B43AE8">
          <v:shape id="_x0000_i1050" type="#_x0000_t75" style="width:484.5pt;height:426pt" o:ole="">
            <v:imagedata r:id="rId78" o:title=""/>
          </v:shape>
          <o:OLEObject Type="Embed" ProgID="Visio.Drawing.15" ShapeID="_x0000_i1050" DrawAspect="Content" ObjectID="_1700328680" r:id="rId79"/>
        </w:object>
      </w:r>
    </w:p>
    <w:p w14:paraId="69FBA777" w14:textId="23A5B048" w:rsidR="006D56A8" w:rsidRPr="00583848" w:rsidRDefault="006D56A8" w:rsidP="006D56A8">
      <w:pPr>
        <w:pStyle w:val="TF"/>
      </w:pPr>
      <w:r w:rsidRPr="00583848">
        <w:t>Figure A</w:t>
      </w:r>
      <w:r>
        <w:t>.4-3</w:t>
      </w:r>
      <w:r w:rsidRPr="00583848">
        <w:t>: Network topology showing LI for non-3GPP access to 5G</w:t>
      </w:r>
      <w:r>
        <w:t xml:space="preserve"> via TWIF</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3F4EDB19" w:rsidR="00445D76" w:rsidRDefault="00445D76" w:rsidP="00445D76">
      <w:r w:rsidRPr="00583848">
        <w:t xml:space="preserve">The LIPF present in the ADMF provisions the IRI-POIs </w:t>
      </w:r>
      <w:r w:rsidR="00D373CC">
        <w:t xml:space="preserve">and the CC-TF </w:t>
      </w:r>
      <w:r w:rsidRPr="00583848">
        <w:t>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8" w:name="_Toc83227164"/>
      <w:bookmarkStart w:id="309" w:name="_Hlk31292859"/>
      <w:bookmarkStart w:id="310" w:name="historyclause"/>
      <w:r>
        <w:lastRenderedPageBreak/>
        <w:t xml:space="preserve">Annex </w:t>
      </w:r>
      <w:r w:rsidR="005B2940">
        <w:t>B</w:t>
      </w:r>
      <w:r w:rsidR="00026012">
        <w:t xml:space="preserve"> (normative):</w:t>
      </w:r>
      <w:r>
        <w:br/>
      </w:r>
      <w:r w:rsidRPr="00530462">
        <w:t>ADMF</w:t>
      </w:r>
      <w:r>
        <w:t xml:space="preserve"> functionality</w:t>
      </w:r>
      <w:bookmarkEnd w:id="308"/>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9"/>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11" w:name="_Toc83227165"/>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11"/>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12" w:name="_Hlk30171096"/>
      <w:r>
        <w:t>LEA initiated LI suspension may involve the following steps:</w:t>
      </w:r>
    </w:p>
    <w:bookmarkEnd w:id="312"/>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13" w:name="_Hlk30235132"/>
      <w:r>
        <w:t>-</w:t>
      </w:r>
      <w:r>
        <w:tab/>
      </w:r>
      <w:r w:rsidRPr="00DA7C6A">
        <w:t>The ADMF sends an Update Response message to the LEA, via LI_HI1, with a</w:t>
      </w:r>
      <w:r>
        <w:t xml:space="preserve"> </w:t>
      </w:r>
      <w:r w:rsidRPr="00DA7C6A">
        <w:t>status of Suspended.</w:t>
      </w:r>
    </w:p>
    <w:bookmarkEnd w:id="313"/>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14" w:name="_Toc83227166"/>
      <w:r w:rsidRPr="00583848">
        <w:lastRenderedPageBreak/>
        <w:t xml:space="preserve">Annex </w:t>
      </w:r>
      <w:r w:rsidR="00B94078" w:rsidRPr="00583848">
        <w:t>Z</w:t>
      </w:r>
      <w:r w:rsidRPr="00583848">
        <w:t xml:space="preserve"> (informative):</w:t>
      </w:r>
      <w:r w:rsidRPr="00583848">
        <w:br/>
        <w:t>Change history</w:t>
      </w:r>
      <w:bookmarkEnd w:id="310"/>
      <w:bookmarkEnd w:id="314"/>
    </w:p>
    <w:tbl>
      <w:tblPr>
        <w:tblW w:w="98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14"/>
        <w:gridCol w:w="987"/>
        <w:gridCol w:w="567"/>
        <w:gridCol w:w="383"/>
        <w:gridCol w:w="384"/>
        <w:gridCol w:w="5293"/>
        <w:gridCol w:w="708"/>
      </w:tblGrid>
      <w:tr w:rsidR="0035232B" w:rsidRPr="00583848" w14:paraId="2511FDFF" w14:textId="77777777" w:rsidTr="000D0ACF">
        <w:trPr>
          <w:tblHeader/>
          <w:jc w:val="center"/>
        </w:trPr>
        <w:tc>
          <w:tcPr>
            <w:tcW w:w="9839" w:type="dxa"/>
            <w:gridSpan w:val="8"/>
            <w:tcBorders>
              <w:top w:val="single" w:sz="4" w:space="0" w:color="auto"/>
              <w:left w:val="single" w:sz="4" w:space="0" w:color="auto"/>
              <w:bottom w:val="single" w:sz="4" w:space="0" w:color="auto"/>
              <w:right w:val="single" w:sz="4" w:space="0" w:color="auto"/>
            </w:tcBorders>
            <w:shd w:val="solid" w:color="FFFFFF" w:fill="auto"/>
          </w:tcPr>
          <w:p w14:paraId="778E319B" w14:textId="77777777" w:rsidR="0035232B" w:rsidRPr="00583848" w:rsidRDefault="0035232B" w:rsidP="000D0ACF">
            <w:pPr>
              <w:pStyle w:val="TAL"/>
              <w:keepNext w:val="0"/>
              <w:keepLines w:val="0"/>
              <w:jc w:val="center"/>
              <w:rPr>
                <w:b/>
                <w:sz w:val="16"/>
              </w:rPr>
            </w:pPr>
            <w:r w:rsidRPr="00583848">
              <w:rPr>
                <w:b/>
              </w:rPr>
              <w:t>Change history</w:t>
            </w:r>
          </w:p>
        </w:tc>
      </w:tr>
      <w:tr w:rsidR="0035232B" w:rsidRPr="00583848" w14:paraId="52385743" w14:textId="77777777" w:rsidTr="00152539">
        <w:trPr>
          <w:tblHeader/>
          <w:jc w:val="center"/>
        </w:trPr>
        <w:tc>
          <w:tcPr>
            <w:tcW w:w="803" w:type="dxa"/>
            <w:tcBorders>
              <w:top w:val="single" w:sz="4" w:space="0" w:color="auto"/>
              <w:left w:val="single" w:sz="4" w:space="0" w:color="auto"/>
              <w:bottom w:val="single" w:sz="4" w:space="0" w:color="auto"/>
              <w:right w:val="single" w:sz="4" w:space="0" w:color="auto"/>
            </w:tcBorders>
            <w:shd w:val="pct10" w:color="auto" w:fill="FFFFFF"/>
          </w:tcPr>
          <w:p w14:paraId="3E49EEB0" w14:textId="77777777" w:rsidR="0035232B" w:rsidRPr="00583848" w:rsidRDefault="0035232B" w:rsidP="000D0ACF">
            <w:pPr>
              <w:pStyle w:val="TAL"/>
              <w:keepNext w:val="0"/>
              <w:keepLines w:val="0"/>
              <w:jc w:val="center"/>
              <w:rPr>
                <w:b/>
                <w:sz w:val="16"/>
              </w:rPr>
            </w:pPr>
            <w:r w:rsidRPr="00583848">
              <w:rPr>
                <w:b/>
                <w:sz w:val="16"/>
              </w:rPr>
              <w:t>Date</w:t>
            </w:r>
          </w:p>
        </w:tc>
        <w:tc>
          <w:tcPr>
            <w:tcW w:w="714" w:type="dxa"/>
            <w:tcBorders>
              <w:top w:val="single" w:sz="4" w:space="0" w:color="auto"/>
              <w:left w:val="single" w:sz="4" w:space="0" w:color="auto"/>
              <w:bottom w:val="single" w:sz="4" w:space="0" w:color="auto"/>
              <w:right w:val="single" w:sz="4" w:space="0" w:color="auto"/>
            </w:tcBorders>
            <w:shd w:val="pct10" w:color="auto" w:fill="FFFFFF"/>
          </w:tcPr>
          <w:p w14:paraId="3556A19E" w14:textId="77777777" w:rsidR="0035232B" w:rsidRPr="00583848" w:rsidRDefault="0035232B" w:rsidP="000D0ACF">
            <w:pPr>
              <w:pStyle w:val="TAL"/>
              <w:keepNext w:val="0"/>
              <w:keepLines w:val="0"/>
              <w:jc w:val="center"/>
              <w:rPr>
                <w:b/>
                <w:sz w:val="16"/>
              </w:rPr>
            </w:pPr>
            <w:r w:rsidRPr="00583848">
              <w:rPr>
                <w:b/>
                <w:sz w:val="16"/>
              </w:rPr>
              <w:t>Meeting</w:t>
            </w:r>
          </w:p>
        </w:tc>
        <w:tc>
          <w:tcPr>
            <w:tcW w:w="987" w:type="dxa"/>
            <w:tcBorders>
              <w:top w:val="single" w:sz="4" w:space="0" w:color="auto"/>
              <w:left w:val="single" w:sz="4" w:space="0" w:color="auto"/>
              <w:bottom w:val="single" w:sz="4" w:space="0" w:color="auto"/>
              <w:right w:val="single" w:sz="4" w:space="0" w:color="auto"/>
            </w:tcBorders>
            <w:shd w:val="pct10" w:color="auto" w:fill="FFFFFF"/>
          </w:tcPr>
          <w:p w14:paraId="5782EF68" w14:textId="77777777" w:rsidR="0035232B" w:rsidRPr="00583848" w:rsidRDefault="0035232B" w:rsidP="000D0ACF">
            <w:pPr>
              <w:pStyle w:val="TAL"/>
              <w:keepNext w:val="0"/>
              <w:keepLines w:val="0"/>
              <w:jc w:val="center"/>
              <w:rPr>
                <w:b/>
                <w:sz w:val="16"/>
              </w:rPr>
            </w:pPr>
            <w:r w:rsidRPr="0058384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55274DC9" w14:textId="77777777" w:rsidR="0035232B" w:rsidRPr="00583848" w:rsidRDefault="0035232B" w:rsidP="000D0ACF">
            <w:pPr>
              <w:pStyle w:val="TAL"/>
              <w:keepNext w:val="0"/>
              <w:keepLines w:val="0"/>
              <w:jc w:val="center"/>
              <w:rPr>
                <w:b/>
                <w:sz w:val="16"/>
              </w:rPr>
            </w:pPr>
            <w:r w:rsidRPr="00583848">
              <w:rPr>
                <w:b/>
                <w:sz w:val="16"/>
              </w:rPr>
              <w:t>CR</w:t>
            </w:r>
          </w:p>
        </w:tc>
        <w:tc>
          <w:tcPr>
            <w:tcW w:w="383" w:type="dxa"/>
            <w:tcBorders>
              <w:top w:val="single" w:sz="4" w:space="0" w:color="auto"/>
              <w:left w:val="single" w:sz="4" w:space="0" w:color="auto"/>
              <w:bottom w:val="single" w:sz="4" w:space="0" w:color="auto"/>
              <w:right w:val="single" w:sz="4" w:space="0" w:color="auto"/>
            </w:tcBorders>
            <w:shd w:val="pct10" w:color="auto" w:fill="FFFFFF"/>
          </w:tcPr>
          <w:p w14:paraId="5FDFEC2A" w14:textId="77777777" w:rsidR="0035232B" w:rsidRPr="00583848" w:rsidRDefault="0035232B" w:rsidP="000D0ACF">
            <w:pPr>
              <w:pStyle w:val="TAL"/>
              <w:keepNext w:val="0"/>
              <w:keepLines w:val="0"/>
              <w:jc w:val="center"/>
              <w:rPr>
                <w:b/>
                <w:sz w:val="16"/>
              </w:rPr>
            </w:pPr>
            <w:r w:rsidRPr="00583848">
              <w:rPr>
                <w:b/>
                <w:sz w:val="16"/>
              </w:rPr>
              <w:t>Rev</w:t>
            </w:r>
          </w:p>
        </w:tc>
        <w:tc>
          <w:tcPr>
            <w:tcW w:w="384" w:type="dxa"/>
            <w:tcBorders>
              <w:top w:val="single" w:sz="4" w:space="0" w:color="auto"/>
              <w:left w:val="single" w:sz="4" w:space="0" w:color="auto"/>
              <w:bottom w:val="single" w:sz="4" w:space="0" w:color="auto"/>
              <w:right w:val="single" w:sz="4" w:space="0" w:color="auto"/>
            </w:tcBorders>
            <w:shd w:val="pct10" w:color="auto" w:fill="FFFFFF"/>
          </w:tcPr>
          <w:p w14:paraId="2C73E06D" w14:textId="77777777" w:rsidR="0035232B" w:rsidRPr="00583848" w:rsidRDefault="0035232B" w:rsidP="000D0ACF">
            <w:pPr>
              <w:pStyle w:val="TAL"/>
              <w:keepNext w:val="0"/>
              <w:keepLines w:val="0"/>
              <w:jc w:val="center"/>
              <w:rPr>
                <w:b/>
                <w:sz w:val="16"/>
              </w:rPr>
            </w:pPr>
            <w:r w:rsidRPr="00583848">
              <w:rPr>
                <w:b/>
                <w:sz w:val="16"/>
              </w:rPr>
              <w:t>Cat</w:t>
            </w:r>
          </w:p>
        </w:tc>
        <w:tc>
          <w:tcPr>
            <w:tcW w:w="5293" w:type="dxa"/>
            <w:tcBorders>
              <w:top w:val="single" w:sz="4" w:space="0" w:color="auto"/>
              <w:left w:val="single" w:sz="4" w:space="0" w:color="auto"/>
              <w:bottom w:val="single" w:sz="4" w:space="0" w:color="auto"/>
              <w:right w:val="single" w:sz="4" w:space="0" w:color="auto"/>
            </w:tcBorders>
            <w:shd w:val="pct10" w:color="auto" w:fill="FFFFFF"/>
          </w:tcPr>
          <w:p w14:paraId="74756EEA" w14:textId="77777777" w:rsidR="0035232B" w:rsidRPr="00583848" w:rsidRDefault="0035232B" w:rsidP="000D0ACF">
            <w:pPr>
              <w:pStyle w:val="TAL"/>
              <w:keepNext w:val="0"/>
              <w:keepLines w:val="0"/>
              <w:jc w:val="center"/>
              <w:rPr>
                <w:b/>
                <w:sz w:val="16"/>
              </w:rPr>
            </w:pPr>
            <w:r w:rsidRPr="0058384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82D057C" w14:textId="77777777" w:rsidR="0035232B" w:rsidRPr="00583848" w:rsidRDefault="0035232B" w:rsidP="000D0ACF">
            <w:pPr>
              <w:pStyle w:val="TAL"/>
              <w:keepNext w:val="0"/>
              <w:keepLines w:val="0"/>
              <w:jc w:val="center"/>
              <w:rPr>
                <w:b/>
                <w:sz w:val="16"/>
              </w:rPr>
            </w:pPr>
            <w:r w:rsidRPr="00583848">
              <w:rPr>
                <w:b/>
                <w:sz w:val="16"/>
              </w:rPr>
              <w:t>New version</w:t>
            </w:r>
          </w:p>
        </w:tc>
      </w:tr>
      <w:tr w:rsidR="006926AC" w:rsidRPr="00583848" w14:paraId="216682D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7890C9" w14:textId="27EFB6C9" w:rsidR="006926AC" w:rsidRPr="00583848" w:rsidRDefault="006926AC" w:rsidP="000D0ACF">
            <w:pPr>
              <w:pStyle w:val="TAC"/>
              <w:keepNext w:val="0"/>
              <w:keepLines w:val="0"/>
              <w:rPr>
                <w:sz w:val="16"/>
                <w:szCs w:val="16"/>
              </w:rPr>
            </w:pPr>
            <w:r w:rsidRPr="00583848">
              <w:rPr>
                <w:sz w:val="16"/>
                <w:szCs w:val="16"/>
              </w:rPr>
              <w:t>2018</w:t>
            </w:r>
            <w:r w:rsidR="00584F2B">
              <w:rPr>
                <w:sz w:val="16"/>
                <w:szCs w:val="16"/>
              </w:rPr>
              <w:t>-</w:t>
            </w:r>
            <w:r w:rsidRPr="00583848">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575AFD" w14:textId="63726AC9" w:rsidR="006926AC" w:rsidRPr="00583848" w:rsidRDefault="006926AC" w:rsidP="000D0ACF">
            <w:pPr>
              <w:pStyle w:val="TAC"/>
              <w:keepNext w:val="0"/>
              <w:keepLines w:val="0"/>
              <w:rPr>
                <w:sz w:val="16"/>
                <w:szCs w:val="16"/>
              </w:rPr>
            </w:pPr>
            <w:r w:rsidRPr="00583848">
              <w:rPr>
                <w:sz w:val="16"/>
                <w:szCs w:val="16"/>
              </w:rPr>
              <w:t>SA#82</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44A924C" w14:textId="7C0498A9" w:rsidR="006926AC" w:rsidRPr="00583848" w:rsidRDefault="006926AC" w:rsidP="000D0ACF">
            <w:pPr>
              <w:pStyle w:val="TAC"/>
              <w:keepNext w:val="0"/>
              <w:keepLines w:val="0"/>
              <w:jc w:val="left"/>
              <w:rPr>
                <w:sz w:val="16"/>
                <w:szCs w:val="16"/>
              </w:rPr>
            </w:pPr>
            <w:r w:rsidRPr="00583848">
              <w:rPr>
                <w:sz w:val="16"/>
              </w:rPr>
              <w:t>SP-180991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DB4726" w14:textId="5D9EAD47" w:rsidR="006926AC" w:rsidRPr="00583848" w:rsidRDefault="006926AC" w:rsidP="000D0ACF">
            <w:pPr>
              <w:pStyle w:val="TAL"/>
              <w:keepNext w:val="0"/>
              <w:keepLines w:val="0"/>
              <w:rPr>
                <w:sz w:val="16"/>
                <w:szCs w:val="16"/>
              </w:rPr>
            </w:pP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4558F8" w14:textId="77777777" w:rsidR="006926AC" w:rsidRPr="00583848" w:rsidRDefault="006926AC" w:rsidP="000D0ACF">
            <w:pPr>
              <w:pStyle w:val="TAR"/>
              <w:keepNext w:val="0"/>
              <w:keepLines w:val="0"/>
              <w:jc w:val="center"/>
              <w:rPr>
                <w:sz w:val="16"/>
                <w:szCs w:val="16"/>
              </w:rPr>
            </w:pP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D72E59A" w14:textId="77777777" w:rsidR="006926AC" w:rsidRPr="00583848" w:rsidRDefault="006926AC" w:rsidP="000D0ACF">
            <w:pPr>
              <w:pStyle w:val="TAC"/>
              <w:keepNext w:val="0"/>
              <w:keepLines w:val="0"/>
              <w:rPr>
                <w:sz w:val="16"/>
                <w:szCs w:val="16"/>
              </w:rPr>
            </w:pP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BDF3809" w14:textId="5691B3D7" w:rsidR="006926AC" w:rsidRPr="00583848" w:rsidRDefault="006926AC" w:rsidP="000D0ACF">
            <w:pPr>
              <w:pStyle w:val="TAL"/>
              <w:keepNext w:val="0"/>
              <w:keepLines w:val="0"/>
              <w:rPr>
                <w:sz w:val="16"/>
                <w:szCs w:val="16"/>
              </w:rPr>
            </w:pPr>
            <w:r w:rsidRPr="00583848">
              <w:rPr>
                <w:sz w:val="16"/>
                <w:szCs w:val="16"/>
              </w:rPr>
              <w:t>Release 15 draft Approved at TSG SA#82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D758B1B" w14:textId="050C128A" w:rsidR="006926AC" w:rsidRPr="00583848" w:rsidRDefault="006926AC" w:rsidP="000D0ACF">
            <w:pPr>
              <w:pStyle w:val="TAC"/>
              <w:keepNext w:val="0"/>
              <w:keepLines w:val="0"/>
              <w:rPr>
                <w:sz w:val="16"/>
                <w:szCs w:val="16"/>
              </w:rPr>
            </w:pPr>
            <w:r w:rsidRPr="00583848">
              <w:rPr>
                <w:sz w:val="16"/>
                <w:szCs w:val="16"/>
              </w:rPr>
              <w:t>15.0.0</w:t>
            </w:r>
          </w:p>
        </w:tc>
      </w:tr>
      <w:tr w:rsidR="00CE77CA" w:rsidRPr="00CE77CA" w14:paraId="2251C1F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774AEEF" w14:textId="77777777" w:rsidR="00CE77CA" w:rsidRPr="00583848" w:rsidRDefault="00CE77CA"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67DB31" w14:textId="77777777" w:rsidR="00CE77CA" w:rsidRPr="00583848" w:rsidRDefault="00CE77CA"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550D4DF" w14:textId="30FDDED5"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034255" w14:textId="226AC12F" w:rsidR="00CE77CA" w:rsidRPr="00583848" w:rsidRDefault="00CE77CA" w:rsidP="000D0ACF">
            <w:pPr>
              <w:pStyle w:val="TAL"/>
              <w:keepNext w:val="0"/>
              <w:keepLines w:val="0"/>
              <w:rPr>
                <w:sz w:val="16"/>
                <w:szCs w:val="16"/>
              </w:rPr>
            </w:pPr>
            <w:r>
              <w:rPr>
                <w:sz w:val="16"/>
                <w:szCs w:val="16"/>
              </w:rPr>
              <w:t>0001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D14901F" w14:textId="07A54E6B"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8E9B58D"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8E6B637" w14:textId="2DB062ED" w:rsidR="00CE77CA" w:rsidRPr="00583848" w:rsidRDefault="00CE77CA" w:rsidP="000D0ACF">
            <w:pPr>
              <w:pStyle w:val="TAL"/>
              <w:keepNext w:val="0"/>
              <w:keepLines w:val="0"/>
              <w:rPr>
                <w:sz w:val="16"/>
                <w:szCs w:val="16"/>
              </w:rPr>
            </w:pPr>
            <w:r w:rsidRPr="00CE77CA">
              <w:rPr>
                <w:sz w:val="16"/>
                <w:szCs w:val="16"/>
              </w:rPr>
              <w:t>LI Support for VoNR in R15</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E94D92" w14:textId="77777777" w:rsidR="00CE77CA" w:rsidRPr="00583848" w:rsidRDefault="00CE77CA" w:rsidP="000D0ACF">
            <w:pPr>
              <w:pStyle w:val="TAC"/>
              <w:keepNext w:val="0"/>
              <w:keepLines w:val="0"/>
              <w:rPr>
                <w:sz w:val="16"/>
                <w:szCs w:val="16"/>
              </w:rPr>
            </w:pPr>
            <w:r>
              <w:rPr>
                <w:sz w:val="16"/>
                <w:szCs w:val="16"/>
              </w:rPr>
              <w:t>15.1.0</w:t>
            </w:r>
          </w:p>
        </w:tc>
      </w:tr>
      <w:tr w:rsidR="00CE77CA" w:rsidRPr="00CE77CA" w14:paraId="0C01ED5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C73CDE8" w14:textId="77777777" w:rsidR="00CE77CA" w:rsidRPr="00583848" w:rsidRDefault="00CE77CA"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1AF3C10" w14:textId="77777777" w:rsidR="00CE77CA" w:rsidRPr="00583848" w:rsidRDefault="00CE77CA"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A9FF22D" w14:textId="7970EADF" w:rsidR="00CE77CA" w:rsidRPr="00CE77CA" w:rsidRDefault="00CE77CA"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8351" w14:textId="3F95854D" w:rsidR="00CE77CA" w:rsidRPr="00583848" w:rsidRDefault="00CE77CA" w:rsidP="000D0ACF">
            <w:pPr>
              <w:pStyle w:val="TAL"/>
              <w:keepNext w:val="0"/>
              <w:keepLines w:val="0"/>
              <w:rPr>
                <w:sz w:val="16"/>
                <w:szCs w:val="16"/>
              </w:rPr>
            </w:pPr>
            <w:r>
              <w:rPr>
                <w:sz w:val="16"/>
                <w:szCs w:val="16"/>
              </w:rPr>
              <w:t>0003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52C722D" w14:textId="7FAE7272" w:rsidR="00CE77CA" w:rsidRPr="00583848" w:rsidRDefault="00CE77CA"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524E139" w14:textId="77777777" w:rsidR="00CE77CA"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E0F603" w14:textId="76654BD5" w:rsidR="00CE77CA" w:rsidRPr="00583848" w:rsidRDefault="00CE77CA" w:rsidP="000D0ACF">
            <w:pPr>
              <w:pStyle w:val="TAL"/>
              <w:keepNext w:val="0"/>
              <w:keepLines w:val="0"/>
              <w:rPr>
                <w:sz w:val="16"/>
                <w:szCs w:val="16"/>
              </w:rPr>
            </w:pPr>
            <w:r w:rsidRPr="00CE77CA">
              <w:rPr>
                <w:sz w:val="16"/>
                <w:szCs w:val="16"/>
              </w:rPr>
              <w:t>Virtualised EPC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B4AB4AB" w14:textId="77777777" w:rsidR="00CE77CA" w:rsidRPr="00583848" w:rsidRDefault="00CE77CA" w:rsidP="000D0ACF">
            <w:pPr>
              <w:pStyle w:val="TAC"/>
              <w:keepNext w:val="0"/>
              <w:keepLines w:val="0"/>
              <w:rPr>
                <w:sz w:val="16"/>
                <w:szCs w:val="16"/>
              </w:rPr>
            </w:pPr>
            <w:r>
              <w:rPr>
                <w:sz w:val="16"/>
                <w:szCs w:val="16"/>
              </w:rPr>
              <w:t>15.1.0</w:t>
            </w:r>
          </w:p>
        </w:tc>
      </w:tr>
      <w:tr w:rsidR="00584F2B" w:rsidRPr="00CE77CA" w14:paraId="4409F77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83C1237" w14:textId="1EAA27F8" w:rsidR="00584F2B" w:rsidRPr="00583848" w:rsidRDefault="00584F2B" w:rsidP="000D0ACF">
            <w:pPr>
              <w:pStyle w:val="TAC"/>
              <w:keepNext w:val="0"/>
              <w:keepLines w:val="0"/>
              <w:rPr>
                <w:sz w:val="16"/>
                <w:szCs w:val="16"/>
              </w:rPr>
            </w:pPr>
            <w:r>
              <w:rPr>
                <w:sz w:val="16"/>
                <w:szCs w:val="16"/>
              </w:rPr>
              <w:t>2019-03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393A532" w14:textId="31B7D33D" w:rsidR="00584F2B" w:rsidRPr="00583848" w:rsidRDefault="00584F2B" w:rsidP="000D0ACF">
            <w:pPr>
              <w:pStyle w:val="TAC"/>
              <w:keepNext w:val="0"/>
              <w:keepLines w:val="0"/>
              <w:rPr>
                <w:sz w:val="16"/>
                <w:szCs w:val="16"/>
              </w:rPr>
            </w:pPr>
            <w:r>
              <w:rPr>
                <w:sz w:val="16"/>
                <w:szCs w:val="16"/>
              </w:rPr>
              <w:t>SA#83</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2352125" w14:textId="4CE04D14" w:rsidR="00584F2B" w:rsidRPr="00CE77CA" w:rsidRDefault="00584F2B" w:rsidP="000D0ACF">
            <w:pPr>
              <w:pStyle w:val="TAC"/>
              <w:keepNext w:val="0"/>
              <w:keepLines w:val="0"/>
              <w:jc w:val="left"/>
              <w:rPr>
                <w:sz w:val="16"/>
                <w:szCs w:val="16"/>
              </w:rPr>
            </w:pPr>
            <w:r w:rsidRPr="00CE77CA">
              <w:rPr>
                <w:sz w:val="16"/>
                <w:szCs w:val="16"/>
              </w:rPr>
              <w:t>SP-190</w:t>
            </w:r>
            <w:r w:rsidR="00762433">
              <w:rPr>
                <w:rFonts w:cs="Arial"/>
                <w:sz w:val="16"/>
                <w:szCs w:val="16"/>
                <w:lang w:eastAsia="en-GB"/>
              </w:rPr>
              <w:t>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4541D6" w14:textId="12050D1A" w:rsidR="00584F2B" w:rsidRPr="00583848" w:rsidRDefault="00CE77CA" w:rsidP="000D0ACF">
            <w:pPr>
              <w:pStyle w:val="TAL"/>
              <w:keepNext w:val="0"/>
              <w:keepLines w:val="0"/>
              <w:rPr>
                <w:sz w:val="16"/>
                <w:szCs w:val="16"/>
              </w:rPr>
            </w:pPr>
            <w:r>
              <w:rPr>
                <w:sz w:val="16"/>
                <w:szCs w:val="16"/>
              </w:rPr>
              <w:t>0006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AFB8DD3" w14:textId="416E2DCB" w:rsidR="00584F2B" w:rsidRPr="00583848" w:rsidRDefault="00CE77CA"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F7CC4D2" w14:textId="445D3CA6" w:rsidR="00584F2B" w:rsidRPr="00583848" w:rsidRDefault="00CE77CA"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979F14" w14:textId="7B088536" w:rsidR="00584F2B" w:rsidRPr="00583848" w:rsidRDefault="00CE77CA" w:rsidP="000D0ACF">
            <w:pPr>
              <w:pStyle w:val="TAL"/>
              <w:keepNext w:val="0"/>
              <w:keepLines w:val="0"/>
              <w:rPr>
                <w:sz w:val="16"/>
                <w:szCs w:val="16"/>
              </w:rPr>
            </w:pPr>
            <w:r w:rsidRPr="00CE77CA">
              <w:rPr>
                <w:sz w:val="16"/>
                <w:szCs w:val="16"/>
              </w:rPr>
              <w:t>Non-3GPP Access IP Address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3BEA699" w14:textId="19E628D4" w:rsidR="00584F2B" w:rsidRPr="00583848" w:rsidRDefault="00584F2B" w:rsidP="000D0ACF">
            <w:pPr>
              <w:pStyle w:val="TAC"/>
              <w:keepNext w:val="0"/>
              <w:keepLines w:val="0"/>
              <w:rPr>
                <w:sz w:val="16"/>
                <w:szCs w:val="16"/>
              </w:rPr>
            </w:pPr>
            <w:r>
              <w:rPr>
                <w:sz w:val="16"/>
                <w:szCs w:val="16"/>
              </w:rPr>
              <w:t>15.1.0</w:t>
            </w:r>
          </w:p>
        </w:tc>
      </w:tr>
      <w:tr w:rsidR="00C73572" w:rsidRPr="00CE77CA" w14:paraId="2BDD196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B44D2D" w14:textId="77777777" w:rsidR="00C73572" w:rsidRDefault="00C73572"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301A69D" w14:textId="77777777" w:rsidR="00C73572" w:rsidRDefault="00C73572"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161CB33" w14:textId="5ECAC800" w:rsidR="00C73572" w:rsidRPr="00CE77CA" w:rsidRDefault="00C73572" w:rsidP="000D0ACF">
            <w:pPr>
              <w:pStyle w:val="TAC"/>
              <w:keepNext w:val="0"/>
              <w:keepLines w:val="0"/>
              <w:jc w:val="left"/>
              <w:rPr>
                <w:sz w:val="16"/>
                <w:szCs w:val="16"/>
              </w:rPr>
            </w:pPr>
            <w:r>
              <w:rPr>
                <w:sz w:val="16"/>
                <w:szCs w:val="16"/>
              </w:rPr>
              <w:t>SP-190343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D283D" w14:textId="41F74151" w:rsidR="00C73572" w:rsidRDefault="00C73572" w:rsidP="000D0ACF">
            <w:pPr>
              <w:pStyle w:val="TAL"/>
              <w:keepNext w:val="0"/>
              <w:keepLines w:val="0"/>
              <w:rPr>
                <w:sz w:val="16"/>
                <w:szCs w:val="16"/>
              </w:rPr>
            </w:pPr>
            <w:r>
              <w:rPr>
                <w:sz w:val="16"/>
                <w:szCs w:val="16"/>
              </w:rPr>
              <w:t>0014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6BD754A" w14:textId="0B18C06F" w:rsidR="00C73572"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D497C83" w14:textId="4DFAD8A8" w:rsidR="00C73572" w:rsidRDefault="00C73572"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73A8541" w14:textId="487EA3A4" w:rsidR="00C73572" w:rsidRPr="00C73572" w:rsidRDefault="00C73572" w:rsidP="000D0ACF">
            <w:pPr>
              <w:pStyle w:val="TAL"/>
              <w:keepNext w:val="0"/>
              <w:keepLines w:val="0"/>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B16FC63" w14:textId="77777777" w:rsidR="00C73572" w:rsidRDefault="00C73572" w:rsidP="000D0ACF">
            <w:pPr>
              <w:pStyle w:val="TAC"/>
              <w:keepNext w:val="0"/>
              <w:keepLines w:val="0"/>
              <w:rPr>
                <w:sz w:val="16"/>
                <w:szCs w:val="16"/>
              </w:rPr>
            </w:pPr>
            <w:r>
              <w:rPr>
                <w:sz w:val="16"/>
                <w:szCs w:val="16"/>
              </w:rPr>
              <w:t>15.2.0</w:t>
            </w:r>
          </w:p>
        </w:tc>
      </w:tr>
      <w:tr w:rsidR="00A2160B" w:rsidRPr="00CE77CA" w14:paraId="129AFDCD"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FE27443" w14:textId="2DCD2354" w:rsidR="00A2160B" w:rsidRDefault="00A2160B"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D930F85" w14:textId="31D10B8F" w:rsidR="00A2160B" w:rsidRDefault="00A2160B"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DC751C8" w14:textId="25C3271F" w:rsidR="00A2160B" w:rsidRPr="00CE77CA" w:rsidRDefault="00C73572" w:rsidP="000D0ACF">
            <w:pPr>
              <w:pStyle w:val="TAC"/>
              <w:keepNext w:val="0"/>
              <w:keepLines w:val="0"/>
              <w:jc w:val="left"/>
              <w:rPr>
                <w:sz w:val="16"/>
                <w:szCs w:val="16"/>
              </w:rPr>
            </w:pPr>
            <w:r>
              <w:rPr>
                <w:sz w:val="16"/>
                <w:szCs w:val="16"/>
              </w:rPr>
              <w:t>SP-190345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95826" w14:textId="4D148FA3" w:rsidR="00A2160B" w:rsidRDefault="00C73572" w:rsidP="000D0ACF">
            <w:pPr>
              <w:pStyle w:val="TAL"/>
              <w:keepNext w:val="0"/>
              <w:keepLines w:val="0"/>
              <w:rPr>
                <w:sz w:val="16"/>
                <w:szCs w:val="16"/>
              </w:rPr>
            </w:pPr>
            <w:r>
              <w:rPr>
                <w:sz w:val="16"/>
                <w:szCs w:val="16"/>
              </w:rPr>
              <w:t>0015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D77243" w14:textId="606C9347" w:rsidR="00A2160B" w:rsidRDefault="00C7357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747409E" w14:textId="03A89A3F" w:rsidR="00A2160B" w:rsidRDefault="00C7357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86C3CA" w14:textId="4D322B1A" w:rsidR="00A2160B" w:rsidRPr="00CE77CA" w:rsidRDefault="00C73572" w:rsidP="000D0ACF">
            <w:pPr>
              <w:pStyle w:val="TAL"/>
              <w:keepNext w:val="0"/>
              <w:keepLines w:val="0"/>
              <w:rPr>
                <w:sz w:val="16"/>
                <w:szCs w:val="16"/>
              </w:rPr>
            </w:pPr>
            <w:r>
              <w:rPr>
                <w:rFonts w:cs="Arial"/>
                <w:sz w:val="16"/>
              </w:rPr>
              <w:t>Missing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1206C9" w14:textId="79C94831" w:rsidR="00A2160B" w:rsidRDefault="00A2160B" w:rsidP="000D0ACF">
            <w:pPr>
              <w:pStyle w:val="TAC"/>
              <w:keepNext w:val="0"/>
              <w:keepLines w:val="0"/>
              <w:rPr>
                <w:sz w:val="16"/>
                <w:szCs w:val="16"/>
              </w:rPr>
            </w:pPr>
            <w:r>
              <w:rPr>
                <w:sz w:val="16"/>
                <w:szCs w:val="16"/>
              </w:rPr>
              <w:t>15.2.0</w:t>
            </w:r>
          </w:p>
        </w:tc>
      </w:tr>
      <w:tr w:rsidR="00086A21" w:rsidRPr="00CE77CA" w14:paraId="2B12B12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8ED5B72" w14:textId="77777777"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4D9CC94" w14:textId="77777777"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28A0B08" w14:textId="36D4DEC5"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5ED67" w14:textId="19F4E5B6" w:rsidR="00086A21" w:rsidRDefault="00086A21" w:rsidP="000D0ACF">
            <w:pPr>
              <w:pStyle w:val="TAL"/>
              <w:keepNext w:val="0"/>
              <w:keepLines w:val="0"/>
              <w:rPr>
                <w:sz w:val="16"/>
                <w:szCs w:val="16"/>
              </w:rPr>
            </w:pPr>
            <w:r>
              <w:rPr>
                <w:sz w:val="16"/>
                <w:szCs w:val="16"/>
              </w:rPr>
              <w:t>0010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E014471" w14:textId="461ACDAB"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AB5A1D" w14:textId="32C6FCDD" w:rsidR="00086A21" w:rsidRDefault="00086A21"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5ACE889" w14:textId="32863931" w:rsidR="00086A21" w:rsidRDefault="00086A21" w:rsidP="000D0ACF">
            <w:pPr>
              <w:pStyle w:val="TAL"/>
              <w:keepNext w:val="0"/>
              <w:keepLines w:val="0"/>
              <w:rPr>
                <w:rFonts w:cs="Arial"/>
                <w:sz w:val="16"/>
              </w:rPr>
            </w:pPr>
            <w:r>
              <w:rPr>
                <w:rFonts w:cs="Arial"/>
                <w:sz w:val="16"/>
              </w:rPr>
              <w:t>Usage of LIID and other parameters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561915F" w14:textId="77777777" w:rsidR="00086A21" w:rsidRDefault="00086A21" w:rsidP="000D0ACF">
            <w:pPr>
              <w:pStyle w:val="TAC"/>
              <w:keepNext w:val="0"/>
              <w:keepLines w:val="0"/>
              <w:rPr>
                <w:sz w:val="16"/>
                <w:szCs w:val="16"/>
              </w:rPr>
            </w:pPr>
            <w:r>
              <w:rPr>
                <w:sz w:val="16"/>
                <w:szCs w:val="16"/>
              </w:rPr>
              <w:t>16.0.0</w:t>
            </w:r>
          </w:p>
        </w:tc>
      </w:tr>
      <w:tr w:rsidR="00086A21" w:rsidRPr="00CE77CA" w14:paraId="20B7533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EC8667" w14:textId="77777777"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0ECD3D1" w14:textId="77777777"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886CDD2" w14:textId="303E7DCB" w:rsidR="00086A21" w:rsidRDefault="00086A21" w:rsidP="000D0ACF">
            <w:pPr>
              <w:pStyle w:val="TAC"/>
              <w:keepNext w:val="0"/>
              <w:keepLines w:val="0"/>
              <w:jc w:val="left"/>
              <w:rPr>
                <w:sz w:val="16"/>
                <w:szCs w:val="16"/>
              </w:rPr>
            </w:pPr>
            <w:r>
              <w:rPr>
                <w:sz w:val="16"/>
                <w:szCs w:val="16"/>
              </w:rPr>
              <w:t>SP-190344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92C369" w14:textId="2D8C97BA" w:rsidR="00086A21" w:rsidRDefault="00086A21" w:rsidP="000D0ACF">
            <w:pPr>
              <w:pStyle w:val="TAL"/>
              <w:keepNext w:val="0"/>
              <w:keepLines w:val="0"/>
              <w:rPr>
                <w:sz w:val="16"/>
                <w:szCs w:val="16"/>
              </w:rPr>
            </w:pPr>
            <w:r>
              <w:rPr>
                <w:sz w:val="16"/>
                <w:szCs w:val="16"/>
              </w:rPr>
              <w:t>0011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5F6FFB" w14:textId="7413BA70" w:rsidR="00086A21" w:rsidRDefault="00086A21"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357CC0D" w14:textId="73FD78A3" w:rsidR="00086A21" w:rsidRDefault="00086A21"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A3BB65C" w14:textId="12738226" w:rsidR="00086A21" w:rsidRPr="005A6D33" w:rsidRDefault="00086A21" w:rsidP="000D0ACF">
            <w:pPr>
              <w:pStyle w:val="TAL"/>
              <w:keepNext w:val="0"/>
              <w:keepLines w:val="0"/>
              <w:rPr>
                <w:sz w:val="16"/>
                <w:szCs w:val="16"/>
              </w:rPr>
            </w:pPr>
            <w:r w:rsidRPr="005A6D33">
              <w:rPr>
                <w:sz w:val="16"/>
                <w:szCs w:val="16"/>
              </w:rPr>
              <w:t>Coverage of subscriber de-provisioning while under a warrant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FCFC4A2" w14:textId="77777777" w:rsidR="00086A21" w:rsidRDefault="00086A21" w:rsidP="000D0ACF">
            <w:pPr>
              <w:pStyle w:val="TAC"/>
              <w:keepNext w:val="0"/>
              <w:keepLines w:val="0"/>
              <w:rPr>
                <w:sz w:val="16"/>
                <w:szCs w:val="16"/>
              </w:rPr>
            </w:pPr>
            <w:r>
              <w:rPr>
                <w:sz w:val="16"/>
                <w:szCs w:val="16"/>
              </w:rPr>
              <w:t>16.0.0</w:t>
            </w:r>
          </w:p>
        </w:tc>
      </w:tr>
      <w:tr w:rsidR="00086A21" w:rsidRPr="00CE77CA" w14:paraId="1CE8757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3D6B30" w14:textId="1BF91F53" w:rsidR="00086A21" w:rsidRDefault="00086A21" w:rsidP="000D0ACF">
            <w:pPr>
              <w:pStyle w:val="TAC"/>
              <w:keepNext w:val="0"/>
              <w:keepLines w:val="0"/>
              <w:rPr>
                <w:sz w:val="16"/>
                <w:szCs w:val="16"/>
              </w:rPr>
            </w:pPr>
            <w:r>
              <w:rPr>
                <w:sz w:val="16"/>
                <w:szCs w:val="16"/>
              </w:rPr>
              <w:t>2019-06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B45D585" w14:textId="3F336C40" w:rsidR="00086A21" w:rsidRDefault="00086A21" w:rsidP="000D0ACF">
            <w:pPr>
              <w:pStyle w:val="TAC"/>
              <w:keepNext w:val="0"/>
              <w:keepLines w:val="0"/>
              <w:rPr>
                <w:sz w:val="16"/>
                <w:szCs w:val="16"/>
              </w:rPr>
            </w:pPr>
            <w:r>
              <w:rPr>
                <w:sz w:val="16"/>
                <w:szCs w:val="16"/>
              </w:rPr>
              <w:t>SA#84</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11D3B4A" w14:textId="2E05C577" w:rsidR="00086A21" w:rsidRDefault="00086A21" w:rsidP="000D0ACF">
            <w:pPr>
              <w:pStyle w:val="TAC"/>
              <w:keepNext w:val="0"/>
              <w:keepLines w:val="0"/>
              <w:jc w:val="left"/>
              <w:rPr>
                <w:sz w:val="16"/>
                <w:szCs w:val="16"/>
              </w:rPr>
            </w:pPr>
            <w:r>
              <w:rPr>
                <w:sz w:val="16"/>
                <w:szCs w:val="16"/>
              </w:rPr>
              <w:t>SP-190346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855FC" w14:textId="66ED7F53" w:rsidR="00086A21" w:rsidRDefault="00086A21" w:rsidP="000D0ACF">
            <w:pPr>
              <w:pStyle w:val="TAL"/>
              <w:keepNext w:val="0"/>
              <w:keepLines w:val="0"/>
              <w:rPr>
                <w:sz w:val="16"/>
                <w:szCs w:val="16"/>
              </w:rPr>
            </w:pPr>
            <w:r>
              <w:rPr>
                <w:sz w:val="16"/>
                <w:szCs w:val="16"/>
              </w:rPr>
              <w:t>0019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875EB1" w14:textId="4958E261" w:rsidR="00086A21" w:rsidRDefault="00086A21"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488458" w14:textId="2A2E16F2" w:rsidR="00086A21" w:rsidRDefault="00086A21"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09E7DB" w14:textId="440ECEA1" w:rsidR="00086A21" w:rsidRPr="005A6D33" w:rsidRDefault="00086A21" w:rsidP="000D0ACF">
            <w:pPr>
              <w:pStyle w:val="TAL"/>
              <w:keepNext w:val="0"/>
              <w:keepLines w:val="0"/>
              <w:rPr>
                <w:sz w:val="16"/>
                <w:szCs w:val="16"/>
              </w:rPr>
            </w:pPr>
            <w:r w:rsidRPr="005A6D33">
              <w:rPr>
                <w:sz w:val="16"/>
                <w:szCs w:val="16"/>
              </w:rPr>
              <w:t>Introducing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81085C4" w14:textId="028DDDBC" w:rsidR="00086A21" w:rsidRDefault="00086A21" w:rsidP="000D0ACF">
            <w:pPr>
              <w:pStyle w:val="TAC"/>
              <w:keepNext w:val="0"/>
              <w:keepLines w:val="0"/>
              <w:rPr>
                <w:sz w:val="16"/>
                <w:szCs w:val="16"/>
              </w:rPr>
            </w:pPr>
            <w:r>
              <w:rPr>
                <w:sz w:val="16"/>
                <w:szCs w:val="16"/>
              </w:rPr>
              <w:t>16.0.0</w:t>
            </w:r>
          </w:p>
        </w:tc>
      </w:tr>
      <w:tr w:rsidR="001B3C4D" w:rsidRPr="00CE77CA" w14:paraId="33F5345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A348A8E"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CB46849"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011BEA4" w14:textId="7C676A60"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B78D0" w14:textId="7D005EB2" w:rsidR="001B3C4D" w:rsidRDefault="001B3C4D" w:rsidP="000D0ACF">
            <w:pPr>
              <w:pStyle w:val="TAL"/>
              <w:keepNext w:val="0"/>
              <w:keepLines w:val="0"/>
              <w:rPr>
                <w:sz w:val="16"/>
                <w:szCs w:val="16"/>
              </w:rPr>
            </w:pPr>
            <w:r>
              <w:rPr>
                <w:sz w:val="16"/>
                <w:szCs w:val="16"/>
              </w:rPr>
              <w:t>0028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FE6983C" w14:textId="07A023CA"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6AF303" w14:textId="26076810"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F9A34A" w14:textId="6FD2D14E" w:rsidR="001B3C4D" w:rsidRPr="005A6D33" w:rsidRDefault="001B3C4D" w:rsidP="000D0ACF">
            <w:pPr>
              <w:pStyle w:val="TAL"/>
              <w:keepNext w:val="0"/>
              <w:keepLines w:val="0"/>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CFA289F" w14:textId="77777777" w:rsidR="001B3C4D" w:rsidRDefault="001B3C4D" w:rsidP="000D0ACF">
            <w:pPr>
              <w:pStyle w:val="TAC"/>
              <w:keepNext w:val="0"/>
              <w:keepLines w:val="0"/>
              <w:rPr>
                <w:sz w:val="16"/>
                <w:szCs w:val="16"/>
              </w:rPr>
            </w:pPr>
            <w:r>
              <w:rPr>
                <w:sz w:val="16"/>
                <w:szCs w:val="16"/>
              </w:rPr>
              <w:t>16.1.0</w:t>
            </w:r>
          </w:p>
        </w:tc>
      </w:tr>
      <w:tr w:rsidR="001B3C4D" w:rsidRPr="00CE77CA" w14:paraId="2B75446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E325CCB"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3D1E8BE6"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7E9BA37" w14:textId="31E82EC1"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9AAA5" w14:textId="59E83248" w:rsidR="001B3C4D" w:rsidRDefault="001B3C4D" w:rsidP="000D0ACF">
            <w:pPr>
              <w:pStyle w:val="TAL"/>
              <w:keepNext w:val="0"/>
              <w:keepLines w:val="0"/>
              <w:rPr>
                <w:sz w:val="16"/>
                <w:szCs w:val="16"/>
              </w:rPr>
            </w:pPr>
            <w:r>
              <w:rPr>
                <w:sz w:val="16"/>
                <w:szCs w:val="16"/>
              </w:rPr>
              <w:t>0029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E344D89" w14:textId="32D7EDEF" w:rsidR="001B3C4D" w:rsidRDefault="001B3C4D"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78F798D" w14:textId="79E92235" w:rsidR="001B3C4D" w:rsidRDefault="001B3C4D"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6370EF0" w14:textId="02E4280D" w:rsidR="001B3C4D" w:rsidRPr="005A6D33" w:rsidRDefault="001B3C4D" w:rsidP="000D0ACF">
            <w:pPr>
              <w:pStyle w:val="TAL"/>
              <w:keepNext w:val="0"/>
              <w:keepLines w:val="0"/>
              <w:rPr>
                <w:sz w:val="16"/>
                <w:szCs w:val="16"/>
              </w:rPr>
            </w:pPr>
            <w:r w:rsidRPr="005A6D33">
              <w:rPr>
                <w:sz w:val="16"/>
                <w:szCs w:val="16"/>
              </w:rPr>
              <w:t>Editorial fixes to pass consistency check</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944B235" w14:textId="77777777" w:rsidR="001B3C4D" w:rsidRDefault="001B3C4D" w:rsidP="000D0ACF">
            <w:pPr>
              <w:pStyle w:val="TAC"/>
              <w:keepNext w:val="0"/>
              <w:keepLines w:val="0"/>
              <w:rPr>
                <w:sz w:val="16"/>
                <w:szCs w:val="16"/>
              </w:rPr>
            </w:pPr>
            <w:r>
              <w:rPr>
                <w:sz w:val="16"/>
                <w:szCs w:val="16"/>
              </w:rPr>
              <w:t>16.1.0</w:t>
            </w:r>
          </w:p>
        </w:tc>
      </w:tr>
      <w:tr w:rsidR="001B3C4D" w:rsidRPr="00CE77CA" w14:paraId="6702FC8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0202ADD"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D192F57"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A39D8EC" w14:textId="427B7F1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3B80A" w14:textId="3AFF8EE4" w:rsidR="001B3C4D" w:rsidRDefault="001B3C4D" w:rsidP="000D0ACF">
            <w:pPr>
              <w:pStyle w:val="TAL"/>
              <w:keepNext w:val="0"/>
              <w:keepLines w:val="0"/>
              <w:rPr>
                <w:sz w:val="16"/>
                <w:szCs w:val="16"/>
              </w:rPr>
            </w:pPr>
            <w:r>
              <w:rPr>
                <w:sz w:val="16"/>
                <w:szCs w:val="16"/>
              </w:rPr>
              <w:t>00</w:t>
            </w:r>
            <w:r w:rsidR="005A6D33">
              <w:rPr>
                <w:sz w:val="16"/>
                <w:szCs w:val="16"/>
              </w:rPr>
              <w:t>30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8F83D76" w14:textId="526460A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5AABF0" w14:textId="3CC5AB25"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82E861" w14:textId="4B4BA743" w:rsidR="001B3C4D" w:rsidRPr="005A6D33" w:rsidRDefault="005A6D33" w:rsidP="000D0ACF">
            <w:pPr>
              <w:pStyle w:val="TAL"/>
              <w:keepNext w:val="0"/>
              <w:keepLines w:val="0"/>
              <w:rPr>
                <w:sz w:val="16"/>
                <w:szCs w:val="16"/>
              </w:rPr>
            </w:pPr>
            <w:r>
              <w:rPr>
                <w:sz w:val="16"/>
                <w:szCs w:val="16"/>
              </w:rPr>
              <w:t>Fix pic for CC POI Aggregator for 5GC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C19DB68" w14:textId="77777777" w:rsidR="001B3C4D" w:rsidRDefault="001B3C4D" w:rsidP="000D0ACF">
            <w:pPr>
              <w:pStyle w:val="TAC"/>
              <w:keepNext w:val="0"/>
              <w:keepLines w:val="0"/>
              <w:rPr>
                <w:sz w:val="16"/>
                <w:szCs w:val="16"/>
              </w:rPr>
            </w:pPr>
            <w:r>
              <w:rPr>
                <w:sz w:val="16"/>
                <w:szCs w:val="16"/>
              </w:rPr>
              <w:t>16.1.0</w:t>
            </w:r>
          </w:p>
        </w:tc>
      </w:tr>
      <w:tr w:rsidR="001B3C4D" w:rsidRPr="00CE77CA" w14:paraId="45FDCEB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848B60F"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87D57F5"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BA42B2C" w14:textId="709DEB95"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8F04E" w14:textId="3B6E3696" w:rsidR="001B3C4D" w:rsidRDefault="001B3C4D" w:rsidP="000D0ACF">
            <w:pPr>
              <w:pStyle w:val="TAL"/>
              <w:keepNext w:val="0"/>
              <w:keepLines w:val="0"/>
              <w:rPr>
                <w:sz w:val="16"/>
                <w:szCs w:val="16"/>
              </w:rPr>
            </w:pPr>
            <w:r>
              <w:rPr>
                <w:sz w:val="16"/>
                <w:szCs w:val="16"/>
              </w:rPr>
              <w:t>00</w:t>
            </w:r>
            <w:r w:rsidR="005A6D33">
              <w:rPr>
                <w:sz w:val="16"/>
                <w:szCs w:val="16"/>
              </w:rPr>
              <w:t>32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C7B874" w14:textId="0C5BFF9B" w:rsidR="001B3C4D" w:rsidRDefault="005A6D33"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FC04FE" w14:textId="4CB05D14" w:rsidR="001B3C4D" w:rsidRDefault="005A6D3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A586FB9" w14:textId="1FBA8341" w:rsidR="001B3C4D" w:rsidRPr="005A6D33" w:rsidRDefault="005A6D33" w:rsidP="000D0ACF">
            <w:pPr>
              <w:pStyle w:val="TAL"/>
              <w:keepNext w:val="0"/>
              <w:keepLines w:val="0"/>
              <w:rPr>
                <w:sz w:val="16"/>
                <w:szCs w:val="16"/>
              </w:rPr>
            </w:pPr>
            <w:r>
              <w:rPr>
                <w:sz w:val="16"/>
                <w:szCs w:val="16"/>
              </w:rPr>
              <w:t>Introductory clause for IMS from the pCR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DC2D1F7" w14:textId="77777777" w:rsidR="001B3C4D" w:rsidRDefault="001B3C4D" w:rsidP="000D0ACF">
            <w:pPr>
              <w:pStyle w:val="TAC"/>
              <w:keepNext w:val="0"/>
              <w:keepLines w:val="0"/>
              <w:rPr>
                <w:sz w:val="16"/>
                <w:szCs w:val="16"/>
              </w:rPr>
            </w:pPr>
            <w:r>
              <w:rPr>
                <w:sz w:val="16"/>
                <w:szCs w:val="16"/>
              </w:rPr>
              <w:t>16.1.0</w:t>
            </w:r>
          </w:p>
        </w:tc>
      </w:tr>
      <w:tr w:rsidR="001B3C4D" w:rsidRPr="00CE77CA" w14:paraId="3E366FA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918AD9"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A889BF3"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5D36929" w14:textId="03B6104F"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75FFFF" w14:textId="6CE1C50F" w:rsidR="001B3C4D" w:rsidRDefault="001B3C4D" w:rsidP="000D0ACF">
            <w:pPr>
              <w:pStyle w:val="TAL"/>
              <w:keepNext w:val="0"/>
              <w:keepLines w:val="0"/>
              <w:rPr>
                <w:sz w:val="16"/>
                <w:szCs w:val="16"/>
              </w:rPr>
            </w:pPr>
            <w:r>
              <w:rPr>
                <w:sz w:val="16"/>
                <w:szCs w:val="16"/>
              </w:rPr>
              <w:t>00</w:t>
            </w:r>
            <w:r w:rsidR="005A6D33">
              <w:rPr>
                <w:sz w:val="16"/>
                <w:szCs w:val="16"/>
              </w:rPr>
              <w:t>33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BEA92A8" w14:textId="786F1A16"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10919A3" w14:textId="258D40BC" w:rsidR="001B3C4D"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5295D8D" w14:textId="6D705E9E" w:rsidR="001B3C4D" w:rsidRPr="005A6D33" w:rsidRDefault="005A6D33" w:rsidP="000D0ACF">
            <w:pPr>
              <w:pStyle w:val="TAL"/>
              <w:keepNext w:val="0"/>
              <w:keepLines w:val="0"/>
              <w:rPr>
                <w:sz w:val="16"/>
                <w:szCs w:val="16"/>
              </w:rPr>
            </w:pPr>
            <w:r>
              <w:rPr>
                <w:sz w:val="16"/>
                <w:szCs w:val="16"/>
              </w:rPr>
              <w:t>Additional text to the IMS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EF6D42B" w14:textId="77777777" w:rsidR="001B3C4D" w:rsidRDefault="001B3C4D" w:rsidP="000D0ACF">
            <w:pPr>
              <w:pStyle w:val="TAC"/>
              <w:keepNext w:val="0"/>
              <w:keepLines w:val="0"/>
              <w:rPr>
                <w:sz w:val="16"/>
                <w:szCs w:val="16"/>
              </w:rPr>
            </w:pPr>
            <w:r>
              <w:rPr>
                <w:sz w:val="16"/>
                <w:szCs w:val="16"/>
              </w:rPr>
              <w:t>16.1.0</w:t>
            </w:r>
          </w:p>
        </w:tc>
      </w:tr>
      <w:tr w:rsidR="001B3C4D" w:rsidRPr="00CE77CA" w14:paraId="0C4BC1A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DDEF8E"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03BFED7"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8AC594B" w14:textId="5850DF69"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EA6E42" w14:textId="182C8646" w:rsidR="001B3C4D" w:rsidRDefault="001B3C4D" w:rsidP="000D0ACF">
            <w:pPr>
              <w:pStyle w:val="TAL"/>
              <w:keepNext w:val="0"/>
              <w:keepLines w:val="0"/>
              <w:rPr>
                <w:sz w:val="16"/>
                <w:szCs w:val="16"/>
              </w:rPr>
            </w:pPr>
            <w:r>
              <w:rPr>
                <w:sz w:val="16"/>
                <w:szCs w:val="16"/>
              </w:rPr>
              <w:t>00</w:t>
            </w:r>
            <w:r w:rsidR="005A6D33">
              <w:rPr>
                <w:sz w:val="16"/>
                <w:szCs w:val="16"/>
              </w:rPr>
              <w:t>34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A94B5EA" w14:textId="4DF14642"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613A6FA" w14:textId="6D42ACD9"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F99DE8" w14:textId="436AD658" w:rsidR="001B3C4D" w:rsidRPr="005A6D33" w:rsidRDefault="005A6D33" w:rsidP="000D0ACF">
            <w:pPr>
              <w:pStyle w:val="TAL"/>
              <w:keepNext w:val="0"/>
              <w:keepLines w:val="0"/>
              <w:rPr>
                <w:sz w:val="16"/>
                <w:szCs w:val="16"/>
              </w:rPr>
            </w:pPr>
            <w:r>
              <w:rPr>
                <w:sz w:val="16"/>
                <w:szCs w:val="16"/>
              </w:rPr>
              <w:t>Updated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52BCC5C" w14:textId="77777777" w:rsidR="001B3C4D" w:rsidRDefault="001B3C4D" w:rsidP="000D0ACF">
            <w:pPr>
              <w:pStyle w:val="TAC"/>
              <w:keepNext w:val="0"/>
              <w:keepLines w:val="0"/>
              <w:rPr>
                <w:sz w:val="16"/>
                <w:szCs w:val="16"/>
              </w:rPr>
            </w:pPr>
            <w:r>
              <w:rPr>
                <w:sz w:val="16"/>
                <w:szCs w:val="16"/>
              </w:rPr>
              <w:t>16.1.0</w:t>
            </w:r>
          </w:p>
        </w:tc>
      </w:tr>
      <w:tr w:rsidR="001B3C4D" w:rsidRPr="00CE77CA" w14:paraId="0519ADC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C72BAC2" w14:textId="77777777" w:rsidR="001B3C4D" w:rsidRDefault="001B3C4D"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7359D3" w14:textId="77777777" w:rsidR="001B3C4D" w:rsidRDefault="001B3C4D"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C49DA13" w14:textId="258778DB" w:rsidR="001B3C4D" w:rsidRDefault="001B3C4D"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016CB" w14:textId="07BFFA5F" w:rsidR="001B3C4D" w:rsidRDefault="001B3C4D" w:rsidP="000D0ACF">
            <w:pPr>
              <w:pStyle w:val="TAL"/>
              <w:keepNext w:val="0"/>
              <w:keepLines w:val="0"/>
              <w:rPr>
                <w:sz w:val="16"/>
                <w:szCs w:val="16"/>
              </w:rPr>
            </w:pPr>
            <w:r>
              <w:rPr>
                <w:sz w:val="16"/>
                <w:szCs w:val="16"/>
              </w:rPr>
              <w:t>00</w:t>
            </w:r>
            <w:r w:rsidR="005A6D33">
              <w:rPr>
                <w:sz w:val="16"/>
                <w:szCs w:val="16"/>
              </w:rPr>
              <w:t>35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74862" w14:textId="3D0E52F1" w:rsidR="001B3C4D"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B609AE3" w14:textId="2C27FB08" w:rsidR="001B3C4D" w:rsidRDefault="005A6D33"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422D4A6" w14:textId="18736FC8" w:rsidR="001B3C4D" w:rsidRPr="005A6D33" w:rsidRDefault="005A6D33" w:rsidP="000D0ACF">
            <w:pPr>
              <w:pStyle w:val="TAL"/>
              <w:keepNext w:val="0"/>
              <w:keepLines w:val="0"/>
              <w:rPr>
                <w:sz w:val="16"/>
                <w:szCs w:val="16"/>
              </w:rPr>
            </w:pPr>
            <w:r>
              <w:rPr>
                <w:sz w:val="16"/>
                <w:szCs w:val="16"/>
              </w:rPr>
              <w:t>IMS Architecture Figures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44CA81" w14:textId="77777777" w:rsidR="001B3C4D" w:rsidRDefault="001B3C4D" w:rsidP="000D0ACF">
            <w:pPr>
              <w:pStyle w:val="TAC"/>
              <w:keepNext w:val="0"/>
              <w:keepLines w:val="0"/>
              <w:rPr>
                <w:sz w:val="16"/>
                <w:szCs w:val="16"/>
              </w:rPr>
            </w:pPr>
            <w:r>
              <w:rPr>
                <w:sz w:val="16"/>
                <w:szCs w:val="16"/>
              </w:rPr>
              <w:t>16.1.0</w:t>
            </w:r>
          </w:p>
        </w:tc>
      </w:tr>
      <w:tr w:rsidR="00082832" w:rsidRPr="00CE77CA" w14:paraId="05DE58F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F1BA61B" w14:textId="1DFBC988" w:rsidR="00082832" w:rsidRDefault="00082832"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2C03C7E" w14:textId="0D59DA78" w:rsidR="00082832" w:rsidRDefault="00082832"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3DD69B7" w14:textId="55D91736" w:rsidR="00082832" w:rsidRDefault="00082832" w:rsidP="000D0ACF">
            <w:pPr>
              <w:pStyle w:val="TAC"/>
              <w:keepNext w:val="0"/>
              <w:keepLines w:val="0"/>
              <w:jc w:val="left"/>
              <w:rPr>
                <w:sz w:val="16"/>
                <w:szCs w:val="16"/>
              </w:rPr>
            </w:pPr>
            <w:r>
              <w:rPr>
                <w:sz w:val="16"/>
                <w:szCs w:val="16"/>
              </w:rPr>
              <w:t>SP-190</w:t>
            </w:r>
            <w:r w:rsidR="005A6D33">
              <w:rPr>
                <w:sz w:val="16"/>
                <w:szCs w:val="16"/>
              </w:rPr>
              <w:t>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2D774F" w14:textId="4B24A84F" w:rsidR="00082832" w:rsidRDefault="001B3C4D" w:rsidP="000D0ACF">
            <w:pPr>
              <w:pStyle w:val="TAL"/>
              <w:keepNext w:val="0"/>
              <w:keepLines w:val="0"/>
              <w:rPr>
                <w:sz w:val="16"/>
                <w:szCs w:val="16"/>
              </w:rPr>
            </w:pPr>
            <w:r>
              <w:rPr>
                <w:sz w:val="16"/>
                <w:szCs w:val="16"/>
              </w:rPr>
              <w:t>00</w:t>
            </w:r>
            <w:r w:rsidR="005A6D33">
              <w:rPr>
                <w:sz w:val="16"/>
                <w:szCs w:val="16"/>
              </w:rPr>
              <w:t>36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B46E5C6" w14:textId="76DE9E69" w:rsidR="00082832" w:rsidRDefault="005A6D3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9E988C3" w14:textId="3C9B2B22" w:rsidR="00082832" w:rsidRDefault="005A6D33"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F3084A5" w14:textId="2300F283" w:rsidR="00082832" w:rsidRPr="005A6D33" w:rsidRDefault="005A6D33" w:rsidP="000D0ACF">
            <w:pPr>
              <w:pStyle w:val="TAL"/>
              <w:keepNext w:val="0"/>
              <w:keepLines w:val="0"/>
              <w:rPr>
                <w:sz w:val="16"/>
                <w:szCs w:val="16"/>
              </w:rPr>
            </w:pPr>
            <w:r>
              <w:rPr>
                <w:sz w:val="16"/>
                <w:szCs w:val="16"/>
              </w:rPr>
              <w:t>Support for MMS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5D85AF" w14:textId="3D19C897" w:rsidR="00082832" w:rsidRDefault="00082832" w:rsidP="000D0ACF">
            <w:pPr>
              <w:pStyle w:val="TAC"/>
              <w:keepNext w:val="0"/>
              <w:keepLines w:val="0"/>
              <w:rPr>
                <w:sz w:val="16"/>
                <w:szCs w:val="16"/>
              </w:rPr>
            </w:pPr>
            <w:r>
              <w:rPr>
                <w:sz w:val="16"/>
                <w:szCs w:val="16"/>
              </w:rPr>
              <w:t>16.1.0</w:t>
            </w:r>
          </w:p>
        </w:tc>
      </w:tr>
      <w:tr w:rsidR="00F93A63" w:rsidRPr="00CE77CA" w14:paraId="576E6534"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EF2C673" w14:textId="5036363E" w:rsidR="00F93A63" w:rsidRDefault="00F93A63"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B3EE56" w14:textId="4ACBB6C0" w:rsidR="00F93A63" w:rsidRDefault="00F93A63"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BCB3ACD" w14:textId="042EAF82" w:rsidR="00F93A63" w:rsidRDefault="00F93A63" w:rsidP="000D0ACF">
            <w:pPr>
              <w:pStyle w:val="TAC"/>
              <w:keepNext w:val="0"/>
              <w:keepLines w:val="0"/>
              <w:jc w:val="left"/>
              <w:rPr>
                <w:sz w:val="16"/>
                <w:szCs w:val="16"/>
              </w:rPr>
            </w:pPr>
            <w:r>
              <w:rPr>
                <w:sz w:val="16"/>
                <w:szCs w:val="16"/>
              </w:rPr>
              <w:t>SP-190661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B90FB" w14:textId="0449EFB4" w:rsidR="00F93A63" w:rsidRDefault="00F93A63" w:rsidP="000D0ACF">
            <w:pPr>
              <w:pStyle w:val="TAL"/>
              <w:keepNext w:val="0"/>
              <w:keepLines w:val="0"/>
              <w:rPr>
                <w:sz w:val="16"/>
                <w:szCs w:val="16"/>
              </w:rPr>
            </w:pPr>
            <w:r>
              <w:rPr>
                <w:sz w:val="16"/>
                <w:szCs w:val="16"/>
              </w:rPr>
              <w:t>0038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115C41A" w14:textId="0B731FFE"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10E7E5" w14:textId="5A9F016E" w:rsidR="00F93A63" w:rsidRDefault="00F93A63"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29D1CDA" w14:textId="2106AE9B" w:rsidR="00F93A63" w:rsidRDefault="00F93A63" w:rsidP="000D0ACF">
            <w:pPr>
              <w:pStyle w:val="TAL"/>
              <w:keepNext w:val="0"/>
              <w:keepLines w:val="0"/>
              <w:rPr>
                <w:sz w:val="16"/>
                <w:szCs w:val="16"/>
              </w:rPr>
            </w:pPr>
            <w:r>
              <w:rPr>
                <w:sz w:val="16"/>
                <w:szCs w:val="16"/>
              </w:rPr>
              <w:t>Removal of notes on LI_X2 and LI_X3</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06896CF" w14:textId="18653B64" w:rsidR="00F93A63" w:rsidRDefault="00F93A63" w:rsidP="000D0ACF">
            <w:pPr>
              <w:pStyle w:val="TAC"/>
              <w:keepNext w:val="0"/>
              <w:keepLines w:val="0"/>
              <w:rPr>
                <w:sz w:val="16"/>
                <w:szCs w:val="16"/>
              </w:rPr>
            </w:pPr>
            <w:r>
              <w:rPr>
                <w:sz w:val="16"/>
                <w:szCs w:val="16"/>
              </w:rPr>
              <w:t>16.1.0</w:t>
            </w:r>
          </w:p>
        </w:tc>
      </w:tr>
      <w:tr w:rsidR="00F93A63" w:rsidRPr="00CE77CA" w14:paraId="6A14E4E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EF57963" w14:textId="77777777" w:rsidR="00F93A63" w:rsidRDefault="00F93A63"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A3ECC24" w14:textId="77777777" w:rsidR="00F93A63" w:rsidRDefault="00F93A63"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62A609D" w14:textId="010B2C6B" w:rsidR="00F93A63" w:rsidRDefault="00F93A63"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93138" w14:textId="6E38A511" w:rsidR="00F93A63" w:rsidRDefault="00F93A63" w:rsidP="000D0ACF">
            <w:pPr>
              <w:pStyle w:val="TAL"/>
              <w:keepNext w:val="0"/>
              <w:keepLines w:val="0"/>
              <w:rPr>
                <w:sz w:val="16"/>
                <w:szCs w:val="16"/>
              </w:rPr>
            </w:pPr>
            <w:r>
              <w:rPr>
                <w:sz w:val="16"/>
                <w:szCs w:val="16"/>
              </w:rPr>
              <w:t>0040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B71DE13" w14:textId="407E5A17" w:rsidR="00F93A63" w:rsidRDefault="00F93A63"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616999" w14:textId="2F55350B" w:rsidR="00F93A63" w:rsidRDefault="00F93A63"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1D0599" w14:textId="2AC29F02" w:rsidR="00F93A63" w:rsidRDefault="00F93A63" w:rsidP="000D0ACF">
            <w:pPr>
              <w:pStyle w:val="TAL"/>
              <w:keepNext w:val="0"/>
              <w:keepLines w:val="0"/>
              <w:rPr>
                <w:sz w:val="16"/>
                <w:szCs w:val="16"/>
              </w:rPr>
            </w:pPr>
            <w:r>
              <w:rPr>
                <w:sz w:val="16"/>
                <w:szCs w:val="16"/>
              </w:rPr>
              <w:t>LI Virtualisation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6C9175" w14:textId="77777777" w:rsidR="00F93A63" w:rsidRDefault="00F93A63" w:rsidP="000D0ACF">
            <w:pPr>
              <w:pStyle w:val="TAC"/>
              <w:keepNext w:val="0"/>
              <w:keepLines w:val="0"/>
              <w:rPr>
                <w:sz w:val="16"/>
                <w:szCs w:val="16"/>
              </w:rPr>
            </w:pPr>
            <w:r>
              <w:rPr>
                <w:sz w:val="16"/>
                <w:szCs w:val="16"/>
              </w:rPr>
              <w:t>16.1.0</w:t>
            </w:r>
          </w:p>
        </w:tc>
      </w:tr>
      <w:tr w:rsidR="00577768" w:rsidRPr="00CE77CA" w14:paraId="7DF664A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0661DDC" w14:textId="77777777" w:rsidR="00577768" w:rsidRDefault="00577768" w:rsidP="000D0ACF">
            <w:pPr>
              <w:pStyle w:val="TAC"/>
              <w:keepNext w:val="0"/>
              <w:keepLines w:val="0"/>
              <w:rPr>
                <w:sz w:val="16"/>
                <w:szCs w:val="16"/>
              </w:rPr>
            </w:pPr>
            <w:r>
              <w:rPr>
                <w:sz w:val="16"/>
                <w:szCs w:val="16"/>
              </w:rPr>
              <w:t>2019-09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945F8E" w14:textId="77777777" w:rsidR="00577768" w:rsidRDefault="00577768" w:rsidP="000D0ACF">
            <w:pPr>
              <w:pStyle w:val="TAC"/>
              <w:keepNext w:val="0"/>
              <w:keepLines w:val="0"/>
              <w:rPr>
                <w:sz w:val="16"/>
                <w:szCs w:val="16"/>
              </w:rPr>
            </w:pPr>
            <w:r>
              <w:rPr>
                <w:sz w:val="16"/>
                <w:szCs w:val="16"/>
              </w:rPr>
              <w:t>SA#85</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F22B43B" w14:textId="77777777" w:rsidR="00577768" w:rsidRDefault="00577768" w:rsidP="000D0ACF">
            <w:pPr>
              <w:pStyle w:val="TAC"/>
              <w:keepNext w:val="0"/>
              <w:keepLines w:val="0"/>
              <w:jc w:val="left"/>
              <w:rPr>
                <w:sz w:val="16"/>
                <w:szCs w:val="16"/>
              </w:rPr>
            </w:pPr>
            <w:r>
              <w:rPr>
                <w:sz w:val="16"/>
                <w:szCs w:val="16"/>
              </w:rPr>
              <w:t>SP-190662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94022" w14:textId="77777777" w:rsidR="00577768" w:rsidRDefault="00577768" w:rsidP="000D0ACF">
            <w:pPr>
              <w:pStyle w:val="TAL"/>
              <w:keepNext w:val="0"/>
              <w:keepLines w:val="0"/>
              <w:rPr>
                <w:sz w:val="16"/>
                <w:szCs w:val="16"/>
              </w:rPr>
            </w:pPr>
            <w:r>
              <w:rPr>
                <w:sz w:val="16"/>
                <w:szCs w:val="16"/>
              </w:rPr>
              <w:t>0044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CE2633"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9C682A"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54F3D7" w14:textId="77777777" w:rsidR="00577768" w:rsidRDefault="00577768" w:rsidP="000D0ACF">
            <w:pPr>
              <w:pStyle w:val="TAL"/>
              <w:keepNext w:val="0"/>
              <w:keepLines w:val="0"/>
              <w:rPr>
                <w:sz w:val="16"/>
                <w:szCs w:val="16"/>
              </w:rPr>
            </w:pPr>
            <w:r>
              <w:rPr>
                <w:sz w:val="16"/>
                <w:szCs w:val="16"/>
              </w:rPr>
              <w:t>LI in VPLMN with home routed roaming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D1B5E1D" w14:textId="77777777" w:rsidR="00577768" w:rsidRDefault="00577768" w:rsidP="000D0ACF">
            <w:pPr>
              <w:pStyle w:val="TAC"/>
              <w:keepNext w:val="0"/>
              <w:keepLines w:val="0"/>
              <w:rPr>
                <w:sz w:val="16"/>
                <w:szCs w:val="16"/>
              </w:rPr>
            </w:pPr>
            <w:r>
              <w:rPr>
                <w:sz w:val="16"/>
                <w:szCs w:val="16"/>
              </w:rPr>
              <w:t>16.1.0</w:t>
            </w:r>
          </w:p>
        </w:tc>
      </w:tr>
      <w:tr w:rsidR="00577768" w:rsidRPr="00577768" w14:paraId="2AE1ACA6"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C0EFB2A" w14:textId="77777777" w:rsidR="00577768" w:rsidRDefault="00577768" w:rsidP="000D0ACF">
            <w:pPr>
              <w:pStyle w:val="TAC"/>
              <w:keepNext w:val="0"/>
              <w:keepLines w:val="0"/>
              <w:rPr>
                <w:sz w:val="16"/>
                <w:szCs w:val="16"/>
              </w:rPr>
            </w:pPr>
            <w:r>
              <w:rPr>
                <w:sz w:val="16"/>
                <w:szCs w:val="16"/>
              </w:rPr>
              <w:t>2019-12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35C62ABD" w14:textId="77777777" w:rsidR="00577768" w:rsidRDefault="00577768" w:rsidP="000D0ACF">
            <w:pPr>
              <w:pStyle w:val="TAC"/>
              <w:keepNext w:val="0"/>
              <w:keepLines w:val="0"/>
              <w:rPr>
                <w:sz w:val="16"/>
                <w:szCs w:val="16"/>
              </w:rPr>
            </w:pPr>
            <w:r>
              <w:rPr>
                <w:sz w:val="16"/>
                <w:szCs w:val="16"/>
              </w:rPr>
              <w:t>SA#86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E625C25"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75B5DB" w14:textId="59C9E01E" w:rsidR="00577768" w:rsidRDefault="00577768" w:rsidP="000D0ACF">
            <w:pPr>
              <w:pStyle w:val="TAL"/>
              <w:keepNext w:val="0"/>
              <w:keepLines w:val="0"/>
              <w:rPr>
                <w:sz w:val="16"/>
                <w:szCs w:val="16"/>
              </w:rPr>
            </w:pPr>
            <w:r>
              <w:rPr>
                <w:sz w:val="16"/>
                <w:szCs w:val="16"/>
              </w:rPr>
              <w:t>0047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E782A"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FE4A26B"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137E7CC" w14:textId="602F332D" w:rsidR="00577768" w:rsidRDefault="00577768" w:rsidP="000D0ACF">
            <w:pPr>
              <w:pStyle w:val="TAL"/>
              <w:keepNext w:val="0"/>
              <w:keepLines w:val="0"/>
              <w:rPr>
                <w:sz w:val="16"/>
                <w:szCs w:val="16"/>
              </w:rPr>
            </w:pPr>
            <w:r>
              <w:rPr>
                <w:sz w:val="16"/>
                <w:szCs w:val="16"/>
              </w:rPr>
              <w:t>Porting LI for EPC into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C43994" w14:textId="77777777" w:rsidR="00577768" w:rsidRDefault="00577768" w:rsidP="000D0ACF">
            <w:pPr>
              <w:pStyle w:val="TAC"/>
              <w:keepNext w:val="0"/>
              <w:keepLines w:val="0"/>
              <w:rPr>
                <w:sz w:val="16"/>
                <w:szCs w:val="16"/>
              </w:rPr>
            </w:pPr>
            <w:r>
              <w:rPr>
                <w:sz w:val="16"/>
                <w:szCs w:val="16"/>
              </w:rPr>
              <w:t>16.2.0</w:t>
            </w:r>
          </w:p>
        </w:tc>
      </w:tr>
      <w:tr w:rsidR="00577768" w:rsidRPr="00577768" w14:paraId="09CE214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AF7421E" w14:textId="77777777" w:rsidR="00577768" w:rsidRDefault="00577768" w:rsidP="000D0ACF">
            <w:pPr>
              <w:pStyle w:val="TAC"/>
              <w:keepNext w:val="0"/>
              <w:keepLines w:val="0"/>
              <w:rPr>
                <w:sz w:val="16"/>
                <w:szCs w:val="16"/>
              </w:rPr>
            </w:pPr>
            <w:r>
              <w:rPr>
                <w:sz w:val="16"/>
                <w:szCs w:val="16"/>
              </w:rPr>
              <w:t>2019-12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AB0708F" w14:textId="77777777" w:rsidR="00577768" w:rsidRDefault="00577768" w:rsidP="000D0ACF">
            <w:pPr>
              <w:pStyle w:val="TAC"/>
              <w:keepNext w:val="0"/>
              <w:keepLines w:val="0"/>
              <w:rPr>
                <w:sz w:val="16"/>
                <w:szCs w:val="16"/>
              </w:rPr>
            </w:pPr>
            <w:r>
              <w:rPr>
                <w:sz w:val="16"/>
                <w:szCs w:val="16"/>
              </w:rPr>
              <w:t>SA#86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DDAFADC" w14:textId="77777777" w:rsidR="00577768" w:rsidRDefault="00577768" w:rsidP="000D0ACF">
            <w:pPr>
              <w:pStyle w:val="TAC"/>
              <w:keepNext w:val="0"/>
              <w:keepLines w:val="0"/>
              <w:jc w:val="left"/>
              <w:rPr>
                <w:sz w:val="16"/>
                <w:szCs w:val="16"/>
              </w:rPr>
            </w:pPr>
            <w:r>
              <w:rPr>
                <w:sz w:val="16"/>
                <w:szCs w:val="16"/>
              </w:rPr>
              <w:t>SP-190985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6ACC1" w14:textId="05F01C6A" w:rsidR="00577768" w:rsidRDefault="00577768" w:rsidP="000D0ACF">
            <w:pPr>
              <w:pStyle w:val="TAL"/>
              <w:keepNext w:val="0"/>
              <w:keepLines w:val="0"/>
              <w:rPr>
                <w:sz w:val="16"/>
                <w:szCs w:val="16"/>
              </w:rPr>
            </w:pPr>
            <w:r>
              <w:rPr>
                <w:sz w:val="16"/>
                <w:szCs w:val="16"/>
              </w:rPr>
              <w:t>0049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AAE31FF" w14:textId="77777777" w:rsidR="00577768" w:rsidRDefault="0057776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C0BADC" w14:textId="77777777" w:rsidR="00577768" w:rsidRDefault="00577768"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CD5EBE" w14:textId="4C47EF20" w:rsidR="00577768" w:rsidRDefault="00577768" w:rsidP="000D0ACF">
            <w:pPr>
              <w:pStyle w:val="TAL"/>
              <w:keepNext w:val="0"/>
              <w:keepLines w:val="0"/>
              <w:rPr>
                <w:sz w:val="16"/>
                <w:szCs w:val="16"/>
              </w:rPr>
            </w:pPr>
            <w:r>
              <w:rPr>
                <w:sz w:val="16"/>
                <w:szCs w:val="16"/>
              </w:rPr>
              <w:t>Support for PTC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CB86A2D" w14:textId="77777777" w:rsidR="00577768" w:rsidRDefault="00577768" w:rsidP="000D0ACF">
            <w:pPr>
              <w:pStyle w:val="TAC"/>
              <w:keepNext w:val="0"/>
              <w:keepLines w:val="0"/>
              <w:rPr>
                <w:sz w:val="16"/>
                <w:szCs w:val="16"/>
              </w:rPr>
            </w:pPr>
            <w:r>
              <w:rPr>
                <w:sz w:val="16"/>
                <w:szCs w:val="16"/>
              </w:rPr>
              <w:t>16.2.0</w:t>
            </w:r>
          </w:p>
        </w:tc>
      </w:tr>
      <w:tr w:rsidR="00F93A63" w:rsidRPr="00577768" w14:paraId="3BDD5C7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3508E0B" w14:textId="08BF69F9" w:rsidR="00F93A63" w:rsidRDefault="00F93A63" w:rsidP="000D0ACF">
            <w:pPr>
              <w:pStyle w:val="TAC"/>
              <w:keepNext w:val="0"/>
              <w:keepLines w:val="0"/>
              <w:rPr>
                <w:sz w:val="16"/>
                <w:szCs w:val="16"/>
              </w:rPr>
            </w:pPr>
            <w:r>
              <w:rPr>
                <w:sz w:val="16"/>
                <w:szCs w:val="16"/>
              </w:rPr>
              <w:t>2019-</w:t>
            </w:r>
            <w:r w:rsidR="00577768">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46633F4" w14:textId="07DFBD9E" w:rsidR="00F93A63" w:rsidRDefault="00F93A63" w:rsidP="000D0ACF">
            <w:pPr>
              <w:pStyle w:val="TAC"/>
              <w:keepNext w:val="0"/>
              <w:keepLines w:val="0"/>
              <w:rPr>
                <w:sz w:val="16"/>
                <w:szCs w:val="16"/>
              </w:rPr>
            </w:pPr>
            <w:r>
              <w:rPr>
                <w:sz w:val="16"/>
                <w:szCs w:val="16"/>
              </w:rPr>
              <w:t>SA#8</w:t>
            </w:r>
            <w:r w:rsidR="00577768">
              <w:rPr>
                <w:sz w:val="16"/>
                <w:szCs w:val="16"/>
              </w:rPr>
              <w:t>6</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FE41081" w14:textId="14052BDF" w:rsidR="00F93A63" w:rsidRDefault="00F93A63" w:rsidP="000D0ACF">
            <w:pPr>
              <w:pStyle w:val="TAC"/>
              <w:keepNext w:val="0"/>
              <w:keepLines w:val="0"/>
              <w:jc w:val="left"/>
              <w:rPr>
                <w:sz w:val="16"/>
                <w:szCs w:val="16"/>
              </w:rPr>
            </w:pPr>
            <w:r>
              <w:rPr>
                <w:sz w:val="16"/>
                <w:szCs w:val="16"/>
              </w:rPr>
              <w:t>SP-190</w:t>
            </w:r>
            <w:r w:rsidR="00577768">
              <w:rPr>
                <w:sz w:val="16"/>
                <w:szCs w:val="16"/>
              </w:rPr>
              <w:t>985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9D7E4" w14:textId="4A17C3D4" w:rsidR="00F93A63" w:rsidRDefault="00F93A63" w:rsidP="000D0ACF">
            <w:pPr>
              <w:pStyle w:val="TAL"/>
              <w:keepNext w:val="0"/>
              <w:keepLines w:val="0"/>
              <w:rPr>
                <w:sz w:val="16"/>
                <w:szCs w:val="16"/>
              </w:rPr>
            </w:pPr>
            <w:r>
              <w:rPr>
                <w:sz w:val="16"/>
                <w:szCs w:val="16"/>
              </w:rPr>
              <w:t>00</w:t>
            </w:r>
            <w:r w:rsidR="00577768">
              <w:rPr>
                <w:sz w:val="16"/>
                <w:szCs w:val="16"/>
              </w:rPr>
              <w:t>56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0BC140F" w14:textId="0510E3FD" w:rsidR="00F93A63" w:rsidRDefault="00F93A63"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5A28D7" w14:textId="5E4DD67B" w:rsidR="00F93A63" w:rsidRDefault="00577768" w:rsidP="000D0ACF">
            <w:pPr>
              <w:pStyle w:val="TAC"/>
              <w:keepNext w:val="0"/>
              <w:keepLines w:val="0"/>
              <w:rPr>
                <w:sz w:val="16"/>
                <w:szCs w:val="16"/>
              </w:rPr>
            </w:pPr>
            <w:r>
              <w:rPr>
                <w:sz w:val="16"/>
                <w:szCs w:val="16"/>
              </w:rPr>
              <w:t>D</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FDD8C15" w14:textId="47E3DF89" w:rsidR="00F93A63" w:rsidRDefault="00577768" w:rsidP="000D0ACF">
            <w:pPr>
              <w:pStyle w:val="TAL"/>
              <w:keepNext w:val="0"/>
              <w:keepLines w:val="0"/>
              <w:rPr>
                <w:sz w:val="16"/>
                <w:szCs w:val="16"/>
              </w:rPr>
            </w:pPr>
            <w:r>
              <w:rPr>
                <w:sz w:val="16"/>
                <w:szCs w:val="16"/>
              </w:rPr>
              <w:t>Editorial name change for ETSI TS 103 221-x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153EDF9" w14:textId="49D8DAAC" w:rsidR="00F93A63" w:rsidRDefault="00F93A63" w:rsidP="000D0ACF">
            <w:pPr>
              <w:pStyle w:val="TAC"/>
              <w:keepNext w:val="0"/>
              <w:keepLines w:val="0"/>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152539">
        <w:trPr>
          <w:trHeight w:val="368"/>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74E7465"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7D42ADE"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17D813C" w14:textId="77777777" w:rsidR="00D5679C" w:rsidRDefault="00D5679C" w:rsidP="000D0ACF">
            <w:pPr>
              <w:pStyle w:val="TAC"/>
              <w:keepNext w:val="0"/>
              <w:keepLines w:val="0"/>
              <w:spacing w:after="24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D39491" w14:textId="5111407C" w:rsidR="00D5679C" w:rsidRDefault="00D5679C" w:rsidP="000D0ACF">
            <w:pPr>
              <w:pStyle w:val="TAL"/>
              <w:keepNext w:val="0"/>
              <w:keepLines w:val="0"/>
              <w:rPr>
                <w:sz w:val="16"/>
                <w:szCs w:val="16"/>
              </w:rPr>
            </w:pPr>
            <w:r>
              <w:rPr>
                <w:sz w:val="16"/>
                <w:szCs w:val="16"/>
              </w:rPr>
              <w:t>00</w:t>
            </w:r>
            <w:r w:rsidR="001C4424">
              <w:rPr>
                <w:sz w:val="16"/>
                <w:szCs w:val="16"/>
              </w:rPr>
              <w:t>57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F75A3D" w14:textId="5969FF69"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54DAEA6" w14:textId="3B4B8DEA"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0320400" w14:textId="1DFC1270" w:rsidR="00D5679C" w:rsidRDefault="007C5686" w:rsidP="000D0ACF">
            <w:pPr>
              <w:pStyle w:val="TAL"/>
              <w:keepNext w:val="0"/>
              <w:keepLines w:val="0"/>
              <w:rPr>
                <w:sz w:val="16"/>
                <w:szCs w:val="16"/>
              </w:rPr>
            </w:pPr>
            <w:r>
              <w:rPr>
                <w:sz w:val="16"/>
                <w:szCs w:val="16"/>
              </w:rPr>
              <w:t>LI in VPLMN with home routed roaming scenario – updates to the common part</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D04AD7" w14:textId="77777777" w:rsidR="00D5679C" w:rsidRDefault="00D5679C" w:rsidP="000D0ACF">
            <w:pPr>
              <w:pStyle w:val="TAC"/>
              <w:keepNext w:val="0"/>
              <w:keepLines w:val="0"/>
              <w:spacing w:after="240"/>
              <w:rPr>
                <w:sz w:val="16"/>
                <w:szCs w:val="16"/>
              </w:rPr>
            </w:pPr>
            <w:r>
              <w:rPr>
                <w:sz w:val="16"/>
                <w:szCs w:val="16"/>
              </w:rPr>
              <w:t>16.3.0</w:t>
            </w:r>
          </w:p>
        </w:tc>
      </w:tr>
      <w:tr w:rsidR="00D5679C" w:rsidRPr="00577768" w14:paraId="0C5F16D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B1FAF73"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99A94AF"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1A46E979"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79003" w14:textId="2504E3DD" w:rsidR="00D5679C" w:rsidRDefault="00D5679C" w:rsidP="000D0ACF">
            <w:pPr>
              <w:pStyle w:val="TAL"/>
              <w:keepNext w:val="0"/>
              <w:keepLines w:val="0"/>
              <w:rPr>
                <w:sz w:val="16"/>
                <w:szCs w:val="16"/>
              </w:rPr>
            </w:pPr>
            <w:r>
              <w:rPr>
                <w:sz w:val="16"/>
                <w:szCs w:val="16"/>
              </w:rPr>
              <w:t>00</w:t>
            </w:r>
            <w:r w:rsidR="001C4424">
              <w:rPr>
                <w:sz w:val="16"/>
                <w:szCs w:val="16"/>
              </w:rPr>
              <w:t>58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DCA0C0" w14:textId="3540B8A6"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10FC189" w14:textId="74AFEB59"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480922A" w14:textId="1F2D35B0" w:rsidR="00D5679C" w:rsidRDefault="006E12DA" w:rsidP="000D0ACF">
            <w:pPr>
              <w:pStyle w:val="TAL"/>
              <w:keepNext w:val="0"/>
              <w:keepLines w:val="0"/>
              <w:rPr>
                <w:sz w:val="16"/>
                <w:szCs w:val="16"/>
              </w:rPr>
            </w:pPr>
            <w:r>
              <w:rPr>
                <w:sz w:val="16"/>
                <w:szCs w:val="16"/>
              </w:rPr>
              <w:t>LI in VPLMN with home routed roaming scenario – S8HR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3743697" w14:textId="77777777" w:rsidR="00D5679C" w:rsidRDefault="00D5679C" w:rsidP="000D0ACF">
            <w:pPr>
              <w:pStyle w:val="TAC"/>
              <w:keepNext w:val="0"/>
              <w:keepLines w:val="0"/>
              <w:rPr>
                <w:sz w:val="16"/>
                <w:szCs w:val="16"/>
              </w:rPr>
            </w:pPr>
            <w:r>
              <w:rPr>
                <w:sz w:val="16"/>
                <w:szCs w:val="16"/>
              </w:rPr>
              <w:t>16.3.0</w:t>
            </w:r>
          </w:p>
        </w:tc>
      </w:tr>
      <w:tr w:rsidR="00D5679C" w:rsidRPr="00577768" w14:paraId="440550B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D56267"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B2CF3BD"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68F9033"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9BB5CA" w14:textId="061902D5" w:rsidR="00D5679C" w:rsidRDefault="00D5679C" w:rsidP="000D0ACF">
            <w:pPr>
              <w:pStyle w:val="TAL"/>
              <w:keepNext w:val="0"/>
              <w:keepLines w:val="0"/>
              <w:rPr>
                <w:sz w:val="16"/>
                <w:szCs w:val="16"/>
              </w:rPr>
            </w:pPr>
            <w:r>
              <w:rPr>
                <w:sz w:val="16"/>
                <w:szCs w:val="16"/>
              </w:rPr>
              <w:t>00</w:t>
            </w:r>
            <w:r w:rsidR="001C4424">
              <w:rPr>
                <w:sz w:val="16"/>
                <w:szCs w:val="16"/>
              </w:rPr>
              <w:t>59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C99E83D" w14:textId="30388E30" w:rsidR="00D5679C"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76F4E8A" w14:textId="36C1C63D" w:rsidR="00D5679C"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424F0EF" w14:textId="1AB5EFC3" w:rsidR="00D5679C" w:rsidRDefault="00E55C6E" w:rsidP="000D0ACF">
            <w:pPr>
              <w:pStyle w:val="TAL"/>
              <w:keepNext w:val="0"/>
              <w:keepLines w:val="0"/>
              <w:rPr>
                <w:sz w:val="16"/>
                <w:szCs w:val="16"/>
              </w:rPr>
            </w:pPr>
            <w:r>
              <w:rPr>
                <w:sz w:val="16"/>
                <w:szCs w:val="16"/>
              </w:rPr>
              <w:t>LI in VPLMN with home routed roaming scenario – N9HR LI</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83BAA6A" w14:textId="77777777" w:rsidR="00D5679C" w:rsidRDefault="00D5679C" w:rsidP="000D0ACF">
            <w:pPr>
              <w:pStyle w:val="TAC"/>
              <w:keepNext w:val="0"/>
              <w:keepLines w:val="0"/>
              <w:rPr>
                <w:sz w:val="16"/>
                <w:szCs w:val="16"/>
              </w:rPr>
            </w:pPr>
            <w:r>
              <w:rPr>
                <w:sz w:val="16"/>
                <w:szCs w:val="16"/>
              </w:rPr>
              <w:t>16.3.0</w:t>
            </w:r>
          </w:p>
        </w:tc>
      </w:tr>
      <w:tr w:rsidR="00D5679C" w:rsidRPr="00577768" w14:paraId="1FF4148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A8D6AD5"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E48286D"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143962C" w14:textId="77777777" w:rsidR="00D5679C" w:rsidRDefault="00D5679C"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E4CEC8" w14:textId="25980F41" w:rsidR="00D5679C" w:rsidRDefault="00D5679C" w:rsidP="000D0ACF">
            <w:pPr>
              <w:pStyle w:val="TAL"/>
              <w:keepNext w:val="0"/>
              <w:keepLines w:val="0"/>
              <w:rPr>
                <w:sz w:val="16"/>
                <w:szCs w:val="16"/>
              </w:rPr>
            </w:pPr>
            <w:r>
              <w:rPr>
                <w:sz w:val="16"/>
                <w:szCs w:val="16"/>
              </w:rPr>
              <w:t>00</w:t>
            </w:r>
            <w:r w:rsidR="001C4424">
              <w:rPr>
                <w:sz w:val="16"/>
                <w:szCs w:val="16"/>
              </w:rPr>
              <w:t>60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CDD9C5C" w14:textId="237A1AAB"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CC44242" w14:textId="1FB3BAE3" w:rsidR="00D5679C" w:rsidRDefault="00E21EE6"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02ED574" w14:textId="1C191F67" w:rsidR="00D5679C" w:rsidRDefault="00670C53" w:rsidP="000D0ACF">
            <w:pPr>
              <w:pStyle w:val="TAL"/>
              <w:keepNext w:val="0"/>
              <w:keepLines w:val="0"/>
              <w:rPr>
                <w:sz w:val="16"/>
                <w:szCs w:val="16"/>
              </w:rPr>
            </w:pPr>
            <w:r>
              <w:rPr>
                <w:sz w:val="16"/>
                <w:szCs w:val="16"/>
              </w:rPr>
              <w:t>ADMF descriptive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BF7B8F" w14:textId="77777777" w:rsidR="00D5679C" w:rsidRDefault="00D5679C" w:rsidP="000D0ACF">
            <w:pPr>
              <w:pStyle w:val="TAC"/>
              <w:keepNext w:val="0"/>
              <w:keepLines w:val="0"/>
              <w:rPr>
                <w:sz w:val="16"/>
                <w:szCs w:val="16"/>
              </w:rPr>
            </w:pPr>
            <w:r>
              <w:rPr>
                <w:sz w:val="16"/>
                <w:szCs w:val="16"/>
              </w:rPr>
              <w:t>16.3.0</w:t>
            </w:r>
          </w:p>
        </w:tc>
      </w:tr>
      <w:tr w:rsidR="00D5679C" w:rsidRPr="00577768" w14:paraId="6BDFADC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E75179" w14:textId="77777777" w:rsidR="00D5679C" w:rsidRDefault="00D5679C"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22D5312" w14:textId="77777777" w:rsidR="00D5679C" w:rsidRDefault="00D5679C"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FD89148" w14:textId="33E65C81" w:rsidR="00D5679C" w:rsidRDefault="00D5679C" w:rsidP="000D0ACF">
            <w:pPr>
              <w:pStyle w:val="TAC"/>
              <w:keepNext w:val="0"/>
              <w:keepLines w:val="0"/>
              <w:jc w:val="left"/>
              <w:rPr>
                <w:sz w:val="16"/>
                <w:szCs w:val="16"/>
              </w:rPr>
            </w:pPr>
            <w:r>
              <w:rPr>
                <w:sz w:val="16"/>
                <w:szCs w:val="16"/>
              </w:rPr>
              <w:t>SP-20003</w:t>
            </w:r>
            <w:r w:rsidR="001C4424">
              <w:rPr>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4A7CC0" w14:textId="6CDC097D" w:rsidR="00D5679C" w:rsidRDefault="00D5679C" w:rsidP="000D0ACF">
            <w:pPr>
              <w:pStyle w:val="TAL"/>
              <w:keepNext w:val="0"/>
              <w:keepLines w:val="0"/>
              <w:rPr>
                <w:sz w:val="16"/>
                <w:szCs w:val="16"/>
              </w:rPr>
            </w:pPr>
            <w:r>
              <w:rPr>
                <w:sz w:val="16"/>
                <w:szCs w:val="16"/>
              </w:rPr>
              <w:t>00</w:t>
            </w:r>
            <w:r w:rsidR="00961E6C">
              <w:rPr>
                <w:sz w:val="16"/>
                <w:szCs w:val="16"/>
              </w:rPr>
              <w:t>6</w:t>
            </w:r>
            <w:r w:rsidR="001C4424">
              <w:rPr>
                <w:sz w:val="16"/>
                <w:szCs w:val="16"/>
              </w:rPr>
              <w:t>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EA0CCDB" w14:textId="17A6B3F7" w:rsidR="00D5679C" w:rsidRDefault="00E21EE6"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9DFD81B" w14:textId="57B3768F" w:rsidR="00D5679C" w:rsidRDefault="00E21EE6"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B7268E2" w14:textId="3D9E0CDC" w:rsidR="00D5679C" w:rsidRDefault="001D67F3" w:rsidP="000D0ACF">
            <w:pPr>
              <w:pStyle w:val="TAL"/>
              <w:keepNext w:val="0"/>
              <w:keepLines w:val="0"/>
              <w:rPr>
                <w:sz w:val="16"/>
                <w:szCs w:val="16"/>
              </w:rPr>
            </w:pPr>
            <w:r>
              <w:rPr>
                <w:sz w:val="16"/>
                <w:szCs w:val="16"/>
              </w:rPr>
              <w:t>Support of manual LI Suspend and Resume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F2EA793" w14:textId="77777777" w:rsidR="00D5679C" w:rsidRDefault="00D5679C" w:rsidP="000D0ACF">
            <w:pPr>
              <w:pStyle w:val="TAC"/>
              <w:keepNext w:val="0"/>
              <w:keepLines w:val="0"/>
              <w:rPr>
                <w:sz w:val="16"/>
                <w:szCs w:val="16"/>
              </w:rPr>
            </w:pPr>
            <w:r>
              <w:rPr>
                <w:sz w:val="16"/>
                <w:szCs w:val="16"/>
              </w:rPr>
              <w:t>16.3.0</w:t>
            </w:r>
          </w:p>
        </w:tc>
      </w:tr>
      <w:tr w:rsidR="001C4424" w:rsidRPr="00577768" w14:paraId="2F8D3F4B"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6A2232D" w14:textId="77777777"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52C5110" w14:textId="77777777"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02E92E1" w14:textId="5E726A8A" w:rsidR="001C4424" w:rsidRDefault="001C4424" w:rsidP="000D0ACF">
            <w:pPr>
              <w:pStyle w:val="TAC"/>
              <w:keepNext w:val="0"/>
              <w:keepLines w:val="0"/>
              <w:jc w:val="left"/>
              <w:rPr>
                <w:sz w:val="16"/>
                <w:szCs w:val="16"/>
              </w:rPr>
            </w:pPr>
            <w:r>
              <w:rPr>
                <w:sz w:val="16"/>
                <w:szCs w:val="16"/>
              </w:rPr>
              <w:t>SP-200030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580D5" w14:textId="5F870242" w:rsidR="001C4424" w:rsidRDefault="001C4424" w:rsidP="000D0ACF">
            <w:pPr>
              <w:pStyle w:val="TAL"/>
              <w:keepNext w:val="0"/>
              <w:keepLines w:val="0"/>
              <w:rPr>
                <w:sz w:val="16"/>
                <w:szCs w:val="16"/>
              </w:rPr>
            </w:pPr>
            <w:r>
              <w:rPr>
                <w:sz w:val="16"/>
                <w:szCs w:val="16"/>
              </w:rPr>
              <w:t>0063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4EC1C9C" w14:textId="596E9A22" w:rsidR="001C4424" w:rsidRDefault="001C442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1124D1C" w14:textId="031BE35F" w:rsidR="001C4424" w:rsidRDefault="001C4424" w:rsidP="000D0ACF">
            <w:pPr>
              <w:pStyle w:val="TAC"/>
              <w:keepNext w:val="0"/>
              <w:keepLines w:val="0"/>
              <w:rPr>
                <w:sz w:val="16"/>
                <w:szCs w:val="16"/>
              </w:rPr>
            </w:pPr>
            <w:r>
              <w:rPr>
                <w:sz w:val="16"/>
                <w:szCs w:val="16"/>
              </w:rPr>
              <w:t>A</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6250D1A" w14:textId="7BE1752D" w:rsidR="001C4424" w:rsidRDefault="00950111" w:rsidP="000D0ACF">
            <w:pPr>
              <w:pStyle w:val="TAL"/>
              <w:keepNext w:val="0"/>
              <w:keepLines w:val="0"/>
              <w:rPr>
                <w:sz w:val="16"/>
                <w:szCs w:val="16"/>
              </w:rPr>
            </w:pPr>
            <w:r>
              <w:rPr>
                <w:sz w:val="16"/>
                <w:szCs w:val="16"/>
              </w:rPr>
              <w:t>Correction of the MLP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487DF" w14:textId="77777777" w:rsidR="001C4424" w:rsidRDefault="001C4424" w:rsidP="000D0ACF">
            <w:pPr>
              <w:pStyle w:val="TAC"/>
              <w:keepNext w:val="0"/>
              <w:keepLines w:val="0"/>
              <w:rPr>
                <w:sz w:val="16"/>
                <w:szCs w:val="16"/>
              </w:rPr>
            </w:pPr>
            <w:r>
              <w:rPr>
                <w:sz w:val="16"/>
                <w:szCs w:val="16"/>
              </w:rPr>
              <w:t>16.3.0</w:t>
            </w:r>
          </w:p>
        </w:tc>
      </w:tr>
      <w:tr w:rsidR="001C4424" w:rsidRPr="00577768" w14:paraId="60E1AFB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1629A44" w14:textId="77777777"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EC5083A" w14:textId="77777777"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7D99DFE" w14:textId="77777777"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EFC1B" w14:textId="25ED81FB" w:rsidR="001C4424" w:rsidRDefault="001C4424" w:rsidP="000D0ACF">
            <w:pPr>
              <w:pStyle w:val="TAL"/>
              <w:keepNext w:val="0"/>
              <w:keepLines w:val="0"/>
              <w:rPr>
                <w:sz w:val="16"/>
                <w:szCs w:val="16"/>
              </w:rPr>
            </w:pPr>
            <w:r>
              <w:rPr>
                <w:sz w:val="16"/>
                <w:szCs w:val="16"/>
              </w:rPr>
              <w:t>0064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26A61B0" w14:textId="76732915"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6327A86" w14:textId="1C8B4400"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9933B7F" w14:textId="4B14113D" w:rsidR="001C4424" w:rsidRDefault="00FD598E" w:rsidP="000D0ACF">
            <w:pPr>
              <w:pStyle w:val="TAL"/>
              <w:keepNext w:val="0"/>
              <w:keepLines w:val="0"/>
              <w:rPr>
                <w:sz w:val="16"/>
                <w:szCs w:val="16"/>
              </w:rPr>
            </w:pPr>
            <w:r>
              <w:rPr>
                <w:sz w:val="16"/>
                <w:szCs w:val="16"/>
              </w:rPr>
              <w:t>MMS Stage 2</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05E68A8" w14:textId="77777777" w:rsidR="001C4424" w:rsidRDefault="001C4424" w:rsidP="000D0ACF">
            <w:pPr>
              <w:pStyle w:val="TAC"/>
              <w:keepNext w:val="0"/>
              <w:keepLines w:val="0"/>
              <w:rPr>
                <w:sz w:val="16"/>
                <w:szCs w:val="16"/>
              </w:rPr>
            </w:pPr>
            <w:r>
              <w:rPr>
                <w:sz w:val="16"/>
                <w:szCs w:val="16"/>
              </w:rPr>
              <w:t>16.3.0</w:t>
            </w:r>
          </w:p>
        </w:tc>
      </w:tr>
      <w:tr w:rsidR="001C4424" w:rsidRPr="00577768" w14:paraId="15AAA2E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BD1D52" w14:textId="4633C50A" w:rsidR="001C4424" w:rsidRDefault="001C4424" w:rsidP="000D0ACF">
            <w:pPr>
              <w:pStyle w:val="TAC"/>
              <w:keepNext w:val="0"/>
              <w:keepLines w:val="0"/>
              <w:rPr>
                <w:sz w:val="16"/>
                <w:szCs w:val="16"/>
              </w:rPr>
            </w:pPr>
            <w:r>
              <w:rPr>
                <w:sz w:val="16"/>
                <w:szCs w:val="16"/>
              </w:rPr>
              <w:t>2020-03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81AB2D8" w14:textId="617E62CD" w:rsidR="001C4424" w:rsidRDefault="001C4424" w:rsidP="000D0ACF">
            <w:pPr>
              <w:pStyle w:val="TAC"/>
              <w:keepNext w:val="0"/>
              <w:keepLines w:val="0"/>
              <w:rPr>
                <w:sz w:val="16"/>
                <w:szCs w:val="16"/>
              </w:rPr>
            </w:pPr>
            <w:r>
              <w:rPr>
                <w:sz w:val="16"/>
                <w:szCs w:val="16"/>
              </w:rPr>
              <w:t>SA#87</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34C036D" w14:textId="6E27E994" w:rsidR="001C4424" w:rsidRDefault="001C4424" w:rsidP="000D0ACF">
            <w:pPr>
              <w:pStyle w:val="TAC"/>
              <w:keepNext w:val="0"/>
              <w:keepLines w:val="0"/>
              <w:jc w:val="left"/>
              <w:rPr>
                <w:sz w:val="16"/>
                <w:szCs w:val="16"/>
              </w:rPr>
            </w:pPr>
            <w:r>
              <w:rPr>
                <w:sz w:val="16"/>
                <w:szCs w:val="16"/>
              </w:rPr>
              <w:t>SP-200031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C494A" w14:textId="2EEE9A08" w:rsidR="001C4424" w:rsidRDefault="001C4424" w:rsidP="000D0ACF">
            <w:pPr>
              <w:pStyle w:val="TAL"/>
              <w:keepNext w:val="0"/>
              <w:keepLines w:val="0"/>
              <w:rPr>
                <w:sz w:val="16"/>
                <w:szCs w:val="16"/>
              </w:rPr>
            </w:pPr>
            <w:r>
              <w:rPr>
                <w:sz w:val="16"/>
                <w:szCs w:val="16"/>
              </w:rPr>
              <w:t>0065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C044371" w14:textId="2DD02E32" w:rsidR="001C4424" w:rsidRDefault="00E21EE6"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A9C42A7" w14:textId="7E0FBDC5" w:rsidR="001C4424" w:rsidRDefault="00E21EE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7B60391" w14:textId="6FFECACA" w:rsidR="001C4424" w:rsidRDefault="00E21EE6" w:rsidP="000D0ACF">
            <w:pPr>
              <w:pStyle w:val="TAL"/>
              <w:keepNext w:val="0"/>
              <w:keepLines w:val="0"/>
              <w:rPr>
                <w:sz w:val="16"/>
                <w:szCs w:val="16"/>
              </w:rPr>
            </w:pPr>
            <w:r>
              <w:rPr>
                <w:sz w:val="16"/>
                <w:szCs w:val="16"/>
              </w:rPr>
              <w:t>CC-PAG provisioning and deployment corrections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CB3B819" w14:textId="7AFB9E7B" w:rsidR="001C4424" w:rsidRDefault="001C4424" w:rsidP="000D0ACF">
            <w:pPr>
              <w:pStyle w:val="TAC"/>
              <w:keepNext w:val="0"/>
              <w:keepLines w:val="0"/>
              <w:rPr>
                <w:sz w:val="16"/>
                <w:szCs w:val="16"/>
              </w:rPr>
            </w:pPr>
            <w:r>
              <w:rPr>
                <w:sz w:val="16"/>
                <w:szCs w:val="16"/>
              </w:rPr>
              <w:t>16.3.0</w:t>
            </w:r>
          </w:p>
        </w:tc>
      </w:tr>
      <w:tr w:rsidR="0036342C" w:rsidRPr="00577768" w14:paraId="722220D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6AEB16B" w14:textId="77777777" w:rsidR="0036342C" w:rsidRDefault="0036342C"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6D9521A" w14:textId="77777777" w:rsidR="0036342C" w:rsidRDefault="0036342C"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A2F8F6D" w14:textId="6C9E9F3B" w:rsidR="0036342C" w:rsidRDefault="0036342C" w:rsidP="000D0ACF">
            <w:pPr>
              <w:pStyle w:val="TAC"/>
              <w:keepNext w:val="0"/>
              <w:keepLines w:val="0"/>
              <w:jc w:val="left"/>
              <w:rPr>
                <w:sz w:val="16"/>
                <w:szCs w:val="16"/>
              </w:rPr>
            </w:pPr>
            <w:r>
              <w:rPr>
                <w:sz w:val="16"/>
                <w:szCs w:val="16"/>
              </w:rPr>
              <w:t>SP-</w:t>
            </w:r>
            <w:r w:rsidR="006407F4">
              <w:rPr>
                <w:sz w:val="16"/>
                <w:szCs w:val="16"/>
              </w:rPr>
              <w:t>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9E3C96" w14:textId="77777777" w:rsidR="0036342C" w:rsidRDefault="0036342C" w:rsidP="000D0ACF">
            <w:pPr>
              <w:pStyle w:val="TAL"/>
              <w:keepNext w:val="0"/>
              <w:keepLines w:val="0"/>
              <w:rPr>
                <w:sz w:val="16"/>
                <w:szCs w:val="16"/>
              </w:rPr>
            </w:pPr>
            <w:r>
              <w:rPr>
                <w:sz w:val="16"/>
                <w:szCs w:val="16"/>
              </w:rPr>
              <w:t>0069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A872739" w14:textId="77777777" w:rsidR="0036342C" w:rsidRDefault="0036342C"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DF8A2A7" w14:textId="77777777" w:rsidR="0036342C" w:rsidRDefault="0036342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684BEB4" w14:textId="77777777" w:rsidR="0036342C" w:rsidRDefault="0036342C" w:rsidP="000D0ACF">
            <w:pPr>
              <w:pStyle w:val="TAL"/>
              <w:keepNext w:val="0"/>
              <w:keepLines w:val="0"/>
              <w:rPr>
                <w:sz w:val="16"/>
                <w:szCs w:val="16"/>
              </w:rPr>
            </w:pPr>
            <w:r>
              <w:rPr>
                <w:sz w:val="16"/>
                <w:szCs w:val="16"/>
              </w:rPr>
              <w:t>Fixing the typos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D94D7A9" w14:textId="77777777" w:rsidR="0036342C" w:rsidRDefault="0036342C" w:rsidP="000D0ACF">
            <w:pPr>
              <w:pStyle w:val="TAC"/>
              <w:keepNext w:val="0"/>
              <w:keepLines w:val="0"/>
              <w:rPr>
                <w:sz w:val="16"/>
                <w:szCs w:val="16"/>
              </w:rPr>
            </w:pPr>
            <w:r>
              <w:rPr>
                <w:sz w:val="16"/>
                <w:szCs w:val="16"/>
              </w:rPr>
              <w:t>16.4.0</w:t>
            </w:r>
          </w:p>
        </w:tc>
      </w:tr>
      <w:tr w:rsidR="006407F4" w:rsidRPr="00577768" w14:paraId="01C712D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04E55CB" w14:textId="7777777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83DF5CE" w14:textId="77777777"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C0BCE5B" w14:textId="571B759A"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85E36" w14:textId="77777777" w:rsidR="006407F4" w:rsidRDefault="006407F4" w:rsidP="000D0ACF">
            <w:pPr>
              <w:pStyle w:val="TAL"/>
              <w:keepNext w:val="0"/>
              <w:keepLines w:val="0"/>
              <w:rPr>
                <w:sz w:val="16"/>
                <w:szCs w:val="16"/>
              </w:rPr>
            </w:pPr>
            <w:r>
              <w:rPr>
                <w:sz w:val="16"/>
                <w:szCs w:val="16"/>
              </w:rPr>
              <w:t>0070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2431FB4" w14:textId="77777777" w:rsidR="006407F4" w:rsidRDefault="006407F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423E6F3"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05FD8B5" w14:textId="77777777" w:rsidR="006407F4" w:rsidRDefault="006407F4" w:rsidP="000D0ACF">
            <w:pPr>
              <w:pStyle w:val="TAL"/>
              <w:keepNext w:val="0"/>
              <w:keepLines w:val="0"/>
              <w:rPr>
                <w:sz w:val="16"/>
                <w:szCs w:val="16"/>
              </w:rPr>
            </w:pPr>
            <w:r w:rsidRPr="006F51F8">
              <w:rPr>
                <w:sz w:val="16"/>
                <w:szCs w:val="16"/>
              </w:rPr>
              <w:t>Clarifications on the NFs that provide POI/TF functions for conferencing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8098F30" w14:textId="77777777" w:rsidR="006407F4" w:rsidRDefault="006407F4" w:rsidP="000D0ACF">
            <w:pPr>
              <w:pStyle w:val="TAC"/>
              <w:keepNext w:val="0"/>
              <w:keepLines w:val="0"/>
              <w:rPr>
                <w:sz w:val="16"/>
                <w:szCs w:val="16"/>
              </w:rPr>
            </w:pPr>
            <w:r>
              <w:rPr>
                <w:sz w:val="16"/>
                <w:szCs w:val="16"/>
              </w:rPr>
              <w:t>16.4.0</w:t>
            </w:r>
          </w:p>
        </w:tc>
      </w:tr>
      <w:tr w:rsidR="006407F4" w:rsidRPr="00577768" w14:paraId="104E77AE"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9BD2D0A" w14:textId="7E2526D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975DB01" w14:textId="4C706585"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95FB7A9" w14:textId="584A4C5E"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5C9BB" w14:textId="718669FF" w:rsidR="006407F4" w:rsidRDefault="006407F4" w:rsidP="000D0ACF">
            <w:pPr>
              <w:pStyle w:val="TAL"/>
              <w:keepNext w:val="0"/>
              <w:keepLines w:val="0"/>
              <w:rPr>
                <w:sz w:val="16"/>
                <w:szCs w:val="16"/>
              </w:rPr>
            </w:pPr>
            <w:r>
              <w:rPr>
                <w:sz w:val="16"/>
                <w:szCs w:val="16"/>
              </w:rPr>
              <w:t>0072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6E8BDAA" w14:textId="359B9A69" w:rsidR="006407F4" w:rsidRDefault="006407F4"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79C0D51B" w14:textId="3716EB3D" w:rsidR="006407F4" w:rsidRDefault="006407F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5BC6F68" w14:textId="208E690F" w:rsidR="006407F4" w:rsidRDefault="006407F4" w:rsidP="000D0ACF">
            <w:pPr>
              <w:pStyle w:val="TAL"/>
              <w:keepNext w:val="0"/>
              <w:keepLines w:val="0"/>
              <w:rPr>
                <w:sz w:val="16"/>
                <w:szCs w:val="16"/>
              </w:rPr>
            </w:pPr>
            <w:r>
              <w:rPr>
                <w:sz w:val="16"/>
                <w:szCs w:val="16"/>
              </w:rPr>
              <w:t>Virtualisation details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90AD9B2" w14:textId="7A88D113" w:rsidR="006407F4" w:rsidRDefault="006407F4" w:rsidP="000D0ACF">
            <w:pPr>
              <w:pStyle w:val="TAC"/>
              <w:keepNext w:val="0"/>
              <w:keepLines w:val="0"/>
              <w:rPr>
                <w:sz w:val="16"/>
                <w:szCs w:val="16"/>
              </w:rPr>
            </w:pPr>
            <w:r>
              <w:rPr>
                <w:sz w:val="16"/>
                <w:szCs w:val="16"/>
              </w:rPr>
              <w:t>16.4.0</w:t>
            </w:r>
          </w:p>
        </w:tc>
      </w:tr>
      <w:tr w:rsidR="006407F4" w:rsidRPr="00577768" w14:paraId="3BDE637B"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FAC5E94" w14:textId="77777777"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2B53F96" w14:textId="77777777"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E5545F2" w14:textId="590FB518"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9107C" w14:textId="77777777" w:rsidR="006407F4" w:rsidRDefault="006407F4" w:rsidP="000D0ACF">
            <w:pPr>
              <w:pStyle w:val="TAL"/>
              <w:keepNext w:val="0"/>
              <w:keepLines w:val="0"/>
              <w:rPr>
                <w:sz w:val="16"/>
                <w:szCs w:val="16"/>
              </w:rPr>
            </w:pPr>
            <w:r>
              <w:rPr>
                <w:sz w:val="16"/>
                <w:szCs w:val="16"/>
              </w:rPr>
              <w:t>0073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1AA2809" w14:textId="4BBC8678"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7CEA395" w14:textId="77777777"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5D665B73" w14:textId="77777777" w:rsidR="006407F4" w:rsidRDefault="006407F4" w:rsidP="000D0ACF">
            <w:pPr>
              <w:pStyle w:val="TAL"/>
              <w:keepNext w:val="0"/>
              <w:keepLines w:val="0"/>
              <w:rPr>
                <w:sz w:val="16"/>
                <w:szCs w:val="16"/>
              </w:rPr>
            </w:pPr>
            <w:r w:rsidRPr="008D6252">
              <w:rPr>
                <w:sz w:val="16"/>
                <w:szCs w:val="16"/>
              </w:rPr>
              <w:t>Fixing the incorrect internal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ACF4031" w14:textId="77777777" w:rsidR="006407F4" w:rsidRDefault="006407F4" w:rsidP="000D0ACF">
            <w:pPr>
              <w:pStyle w:val="TAC"/>
              <w:keepNext w:val="0"/>
              <w:keepLines w:val="0"/>
              <w:rPr>
                <w:sz w:val="16"/>
                <w:szCs w:val="16"/>
              </w:rPr>
            </w:pPr>
            <w:r>
              <w:rPr>
                <w:sz w:val="16"/>
                <w:szCs w:val="16"/>
              </w:rPr>
              <w:t>16.4.0</w:t>
            </w:r>
          </w:p>
        </w:tc>
      </w:tr>
      <w:tr w:rsidR="006407F4" w:rsidRPr="00577768" w14:paraId="3984224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BCCC05D" w14:textId="2066EA7D" w:rsidR="006407F4" w:rsidRDefault="006407F4" w:rsidP="000D0ACF">
            <w:pPr>
              <w:pStyle w:val="TAC"/>
              <w:keepNext w:val="0"/>
              <w:keepLines w:val="0"/>
              <w:rPr>
                <w:sz w:val="16"/>
                <w:szCs w:val="16"/>
              </w:rPr>
            </w:pPr>
            <w:r>
              <w:rPr>
                <w:sz w:val="16"/>
                <w:szCs w:val="16"/>
              </w:rPr>
              <w:t>2020-07</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8FC9F6F" w14:textId="273E83C5" w:rsidR="006407F4" w:rsidRDefault="006407F4" w:rsidP="000D0ACF">
            <w:pPr>
              <w:pStyle w:val="TAC"/>
              <w:keepNext w:val="0"/>
              <w:keepLines w:val="0"/>
              <w:rPr>
                <w:sz w:val="16"/>
                <w:szCs w:val="16"/>
              </w:rPr>
            </w:pPr>
            <w:r>
              <w:rPr>
                <w:sz w:val="16"/>
                <w:szCs w:val="16"/>
              </w:rPr>
              <w:t>SA#88-e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E7D0B29" w14:textId="2D20EBE2" w:rsidR="006407F4" w:rsidRDefault="006407F4" w:rsidP="000D0ACF">
            <w:pPr>
              <w:pStyle w:val="TAC"/>
              <w:keepNext w:val="0"/>
              <w:keepLines w:val="0"/>
              <w:jc w:val="left"/>
              <w:rPr>
                <w:sz w:val="16"/>
                <w:szCs w:val="16"/>
              </w:rPr>
            </w:pPr>
            <w:r>
              <w:rPr>
                <w:sz w:val="16"/>
                <w:szCs w:val="16"/>
              </w:rPr>
              <w:t>SP-200407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19AE" w14:textId="6D7D1961" w:rsidR="006407F4" w:rsidRDefault="006407F4" w:rsidP="000D0ACF">
            <w:pPr>
              <w:pStyle w:val="TAL"/>
              <w:keepNext w:val="0"/>
              <w:keepLines w:val="0"/>
              <w:rPr>
                <w:sz w:val="16"/>
                <w:szCs w:val="16"/>
              </w:rPr>
            </w:pPr>
            <w:r>
              <w:rPr>
                <w:sz w:val="16"/>
                <w:szCs w:val="16"/>
              </w:rPr>
              <w:t>0074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D4016BA" w14:textId="3EBD68E1" w:rsidR="006407F4" w:rsidRDefault="006407F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EB4DAC7" w14:textId="5927748D" w:rsidR="006407F4" w:rsidRDefault="006407F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B39CBDA" w14:textId="735F7DEE" w:rsidR="006407F4" w:rsidRDefault="006407F4" w:rsidP="000D0ACF">
            <w:pPr>
              <w:pStyle w:val="TAL"/>
              <w:keepNext w:val="0"/>
              <w:keepLines w:val="0"/>
              <w:rPr>
                <w:sz w:val="16"/>
                <w:szCs w:val="16"/>
              </w:rPr>
            </w:pPr>
            <w:r w:rsidRPr="00364322">
              <w:rPr>
                <w:sz w:val="16"/>
                <w:szCs w:val="16"/>
              </w:rPr>
              <w:t>Clarification to the IMS clause for the legacy CC-POI functions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34E2F95" w14:textId="0A5C553C" w:rsidR="006407F4" w:rsidRDefault="006407F4" w:rsidP="000D0ACF">
            <w:pPr>
              <w:pStyle w:val="TAC"/>
              <w:keepNext w:val="0"/>
              <w:keepLines w:val="0"/>
              <w:rPr>
                <w:sz w:val="16"/>
                <w:szCs w:val="16"/>
              </w:rPr>
            </w:pPr>
            <w:r>
              <w:rPr>
                <w:sz w:val="16"/>
                <w:szCs w:val="16"/>
              </w:rPr>
              <w:t>16.4.0</w:t>
            </w:r>
          </w:p>
        </w:tc>
      </w:tr>
      <w:tr w:rsidR="0013476C" w:rsidRPr="00AD2B50" w14:paraId="357279E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A850A57" w14:textId="77777777" w:rsidR="0013476C" w:rsidRDefault="0013476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CEA9434" w14:textId="77777777" w:rsidR="0013476C" w:rsidRDefault="0013476C"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E447E9B" w14:textId="3D6D9240"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B9F9EB" w14:textId="179320D9" w:rsidR="0013476C" w:rsidRDefault="0013476C" w:rsidP="000D0ACF">
            <w:pPr>
              <w:pStyle w:val="TAL"/>
              <w:keepNext w:val="0"/>
              <w:keepLines w:val="0"/>
              <w:rPr>
                <w:sz w:val="16"/>
                <w:szCs w:val="16"/>
              </w:rPr>
            </w:pPr>
            <w:r>
              <w:rPr>
                <w:sz w:val="16"/>
                <w:szCs w:val="16"/>
              </w:rPr>
              <w:t>007</w:t>
            </w:r>
            <w:r w:rsidR="00E47B5B">
              <w:rPr>
                <w:sz w:val="16"/>
                <w:szCs w:val="16"/>
              </w:rPr>
              <w:t>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B57EB8" w14:textId="5D30A3DB" w:rsidR="0013476C" w:rsidRDefault="00E47B5B"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6CB243A" w14:textId="62BE9E4C" w:rsidR="0013476C" w:rsidRDefault="00BB17D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396E35" w14:textId="18B93C9A" w:rsidR="0013476C" w:rsidRPr="00364322" w:rsidRDefault="00BB17D0" w:rsidP="000D0ACF">
            <w:pPr>
              <w:pStyle w:val="TAL"/>
              <w:keepNext w:val="0"/>
              <w:keepLines w:val="0"/>
              <w:rPr>
                <w:sz w:val="16"/>
                <w:szCs w:val="16"/>
              </w:rPr>
            </w:pPr>
            <w:r w:rsidRPr="00AD2B50">
              <w:rPr>
                <w:sz w:val="16"/>
                <w:szCs w:val="16"/>
              </w:rPr>
              <w:t>Correction on LI_X3_LITE_M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845B661" w14:textId="77777777" w:rsidR="0013476C" w:rsidRDefault="0013476C" w:rsidP="000D0ACF">
            <w:pPr>
              <w:pStyle w:val="TAC"/>
              <w:keepNext w:val="0"/>
              <w:keepLines w:val="0"/>
              <w:rPr>
                <w:sz w:val="16"/>
                <w:szCs w:val="16"/>
              </w:rPr>
            </w:pPr>
            <w:r>
              <w:rPr>
                <w:sz w:val="16"/>
                <w:szCs w:val="16"/>
              </w:rPr>
              <w:t>16.5.0</w:t>
            </w:r>
          </w:p>
        </w:tc>
      </w:tr>
      <w:tr w:rsidR="0013476C" w:rsidRPr="00AD2B50" w14:paraId="0A56EBA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6BB652C" w14:textId="77777777" w:rsidR="0013476C" w:rsidRDefault="0013476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E251A5A" w14:textId="77777777" w:rsidR="0013476C" w:rsidRDefault="0013476C"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070F8EF" w14:textId="0EE694F9" w:rsidR="0013476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AEDF9" w14:textId="45870AD6" w:rsidR="0013476C" w:rsidRDefault="0013476C" w:rsidP="000D0ACF">
            <w:pPr>
              <w:pStyle w:val="TAL"/>
              <w:keepNext w:val="0"/>
              <w:keepLines w:val="0"/>
              <w:rPr>
                <w:sz w:val="16"/>
                <w:szCs w:val="16"/>
              </w:rPr>
            </w:pPr>
            <w:r>
              <w:rPr>
                <w:sz w:val="16"/>
                <w:szCs w:val="16"/>
              </w:rPr>
              <w:t>007</w:t>
            </w:r>
            <w:r w:rsidR="00E47B5B">
              <w:rPr>
                <w:sz w:val="16"/>
                <w:szCs w:val="16"/>
              </w:rPr>
              <w:t>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3583AC0" w14:textId="48C1A264" w:rsidR="0013476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AD2DB07" w14:textId="355E7218" w:rsidR="0013476C" w:rsidRDefault="008F2D86"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6295803" w14:textId="02606A54" w:rsidR="0013476C" w:rsidRPr="00364322" w:rsidRDefault="008F2D86" w:rsidP="000D0ACF">
            <w:pPr>
              <w:pStyle w:val="TAL"/>
              <w:keepNext w:val="0"/>
              <w:keepLines w:val="0"/>
              <w:rPr>
                <w:sz w:val="16"/>
                <w:szCs w:val="16"/>
              </w:rPr>
            </w:pPr>
            <w:r w:rsidRPr="00AD2B50">
              <w:rPr>
                <w:sz w:val="16"/>
                <w:szCs w:val="16"/>
              </w:rPr>
              <w:t>Porting of HSS LI stage 2 from TS 33.107 to TS 33.127</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B2234F9" w14:textId="77777777" w:rsidR="0013476C" w:rsidRDefault="0013476C" w:rsidP="000D0ACF">
            <w:pPr>
              <w:pStyle w:val="TAC"/>
              <w:keepNext w:val="0"/>
              <w:keepLines w:val="0"/>
              <w:rPr>
                <w:sz w:val="16"/>
                <w:szCs w:val="16"/>
              </w:rPr>
            </w:pPr>
            <w:r>
              <w:rPr>
                <w:sz w:val="16"/>
                <w:szCs w:val="16"/>
              </w:rPr>
              <w:t>16.5.0</w:t>
            </w:r>
          </w:p>
        </w:tc>
      </w:tr>
      <w:tr w:rsidR="000928BC" w:rsidRPr="00AD2B50" w14:paraId="7BEA3D1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E704FE0" w14:textId="0D5C3818" w:rsidR="000928BC" w:rsidRDefault="000928BC"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5B50A81" w14:textId="35EC9F63" w:rsidR="000928BC" w:rsidRDefault="000928BC" w:rsidP="000D0ACF">
            <w:pPr>
              <w:pStyle w:val="TAC"/>
              <w:keepNext w:val="0"/>
              <w:keepLines w:val="0"/>
              <w:rPr>
                <w:sz w:val="16"/>
                <w:szCs w:val="16"/>
              </w:rPr>
            </w:pPr>
            <w:r>
              <w:rPr>
                <w:sz w:val="16"/>
                <w:szCs w:val="16"/>
              </w:rPr>
              <w:t>SA#89</w:t>
            </w:r>
            <w:r w:rsidR="0013476C">
              <w:rPr>
                <w:sz w:val="16"/>
                <w:szCs w:val="16"/>
              </w:rPr>
              <w:t>-e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D60F7AA" w14:textId="4F149A4A" w:rsidR="000928BC" w:rsidRDefault="0013476C"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0A17E3" w14:textId="092B3748" w:rsidR="000928BC" w:rsidRDefault="0013476C" w:rsidP="000D0ACF">
            <w:pPr>
              <w:pStyle w:val="TAL"/>
              <w:keepNext w:val="0"/>
              <w:keepLines w:val="0"/>
              <w:rPr>
                <w:sz w:val="16"/>
                <w:szCs w:val="16"/>
              </w:rPr>
            </w:pPr>
            <w:r>
              <w:rPr>
                <w:sz w:val="16"/>
                <w:szCs w:val="16"/>
              </w:rPr>
              <w:t>007</w:t>
            </w:r>
            <w:r w:rsidR="00E47B5B">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A434538" w14:textId="5CCAE66A" w:rsidR="000928BC" w:rsidRDefault="00E47B5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1C34272" w14:textId="4CCD45AA" w:rsidR="000928BC" w:rsidRDefault="00AD2B5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AD8E5BA" w14:textId="1E1A7E15" w:rsidR="000928BC" w:rsidRPr="00364322" w:rsidRDefault="00AD2B50" w:rsidP="000D0ACF">
            <w:pPr>
              <w:pStyle w:val="TAL"/>
              <w:keepNext w:val="0"/>
              <w:keepLines w:val="0"/>
              <w:rPr>
                <w:sz w:val="16"/>
                <w:szCs w:val="16"/>
              </w:rPr>
            </w:pPr>
            <w:r w:rsidRPr="00AD2B50">
              <w:rPr>
                <w:sz w:val="16"/>
                <w:szCs w:val="16"/>
              </w:rPr>
              <w:t>Clarification on the LI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DF21A5C" w14:textId="08838739" w:rsidR="000928BC" w:rsidRDefault="0013476C" w:rsidP="000D0ACF">
            <w:pPr>
              <w:pStyle w:val="TAC"/>
              <w:keepNext w:val="0"/>
              <w:keepLines w:val="0"/>
              <w:rPr>
                <w:sz w:val="16"/>
                <w:szCs w:val="16"/>
              </w:rPr>
            </w:pPr>
            <w:r>
              <w:rPr>
                <w:sz w:val="16"/>
                <w:szCs w:val="16"/>
              </w:rPr>
              <w:t>16.5.0</w:t>
            </w:r>
          </w:p>
        </w:tc>
      </w:tr>
      <w:tr w:rsidR="008C067B" w:rsidRPr="00AD2B50" w14:paraId="560576F7"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42CFCE1" w14:textId="77777777" w:rsidR="008C067B" w:rsidRDefault="008C067B"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CEE29B6" w14:textId="77777777" w:rsidR="008C067B" w:rsidRDefault="008C067B"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7C3338F" w14:textId="77777777" w:rsidR="008C067B" w:rsidRDefault="008C067B"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DEC4F" w14:textId="77777777" w:rsidR="008C067B" w:rsidRDefault="008C067B" w:rsidP="000D0ACF">
            <w:pPr>
              <w:pStyle w:val="TAL"/>
              <w:keepNext w:val="0"/>
              <w:keepLines w:val="0"/>
              <w:rPr>
                <w:sz w:val="16"/>
                <w:szCs w:val="16"/>
              </w:rPr>
            </w:pPr>
            <w:r>
              <w:rPr>
                <w:sz w:val="16"/>
                <w:szCs w:val="16"/>
              </w:rPr>
              <w:t>0086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37F7A1A" w14:textId="77777777" w:rsidR="008C067B" w:rsidRDefault="008C067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C7C0465" w14:textId="77777777" w:rsidR="008C067B" w:rsidRDefault="008C067B"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CC1856F" w14:textId="77777777" w:rsidR="008C067B" w:rsidRPr="00AD2B50" w:rsidRDefault="008C067B" w:rsidP="000D0ACF">
            <w:pPr>
              <w:pStyle w:val="TAL"/>
              <w:keepNext w:val="0"/>
              <w:keepLines w:val="0"/>
              <w:rPr>
                <w:sz w:val="16"/>
                <w:szCs w:val="16"/>
              </w:rPr>
            </w:pPr>
            <w:r w:rsidRPr="006A5B62">
              <w:rPr>
                <w:sz w:val="16"/>
                <w:szCs w:val="16"/>
              </w:rPr>
              <w:t>One PDU session connects to only one DN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5728DF25" w14:textId="77777777" w:rsidR="008C067B" w:rsidRDefault="008C067B" w:rsidP="000D0ACF">
            <w:pPr>
              <w:pStyle w:val="TAC"/>
              <w:keepNext w:val="0"/>
              <w:keepLines w:val="0"/>
              <w:rPr>
                <w:sz w:val="16"/>
                <w:szCs w:val="16"/>
              </w:rPr>
            </w:pPr>
            <w:r>
              <w:rPr>
                <w:sz w:val="16"/>
                <w:szCs w:val="16"/>
              </w:rPr>
              <w:t>16.5.0</w:t>
            </w:r>
          </w:p>
        </w:tc>
      </w:tr>
      <w:tr w:rsidR="00A26CA0" w:rsidRPr="00AD2B50" w14:paraId="2B99ADD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49CE986"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2B7759F"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3283A97"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C86ED" w14:textId="5100DA8C" w:rsidR="00A26CA0" w:rsidRDefault="00A26CA0" w:rsidP="000D0ACF">
            <w:pPr>
              <w:pStyle w:val="TAL"/>
              <w:keepNext w:val="0"/>
              <w:keepLines w:val="0"/>
              <w:rPr>
                <w:sz w:val="16"/>
                <w:szCs w:val="16"/>
              </w:rPr>
            </w:pPr>
            <w:r>
              <w:rPr>
                <w:sz w:val="16"/>
                <w:szCs w:val="16"/>
              </w:rPr>
              <w:t>0088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DB1044B"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AFE950C"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3A8EB77" w14:textId="24C6AF66" w:rsidR="00A26CA0" w:rsidRPr="00AD2B50" w:rsidRDefault="00984454"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5E02AE" w14:textId="77777777" w:rsidR="00A26CA0" w:rsidRDefault="00A26CA0" w:rsidP="000D0ACF">
            <w:pPr>
              <w:pStyle w:val="TAC"/>
              <w:keepNext w:val="0"/>
              <w:keepLines w:val="0"/>
              <w:rPr>
                <w:sz w:val="16"/>
                <w:szCs w:val="16"/>
              </w:rPr>
            </w:pPr>
            <w:r>
              <w:rPr>
                <w:sz w:val="16"/>
                <w:szCs w:val="16"/>
              </w:rPr>
              <w:t>16.5.0</w:t>
            </w:r>
          </w:p>
        </w:tc>
      </w:tr>
      <w:tr w:rsidR="00A26CA0" w:rsidRPr="00AD2B50" w14:paraId="021B201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EC54D49"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232C9BB"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171C719"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004D1" w14:textId="2A0E4419" w:rsidR="00A26CA0" w:rsidRDefault="00A26CA0" w:rsidP="000D0ACF">
            <w:pPr>
              <w:pStyle w:val="TAL"/>
              <w:keepNext w:val="0"/>
              <w:keepLines w:val="0"/>
              <w:rPr>
                <w:sz w:val="16"/>
                <w:szCs w:val="16"/>
              </w:rPr>
            </w:pPr>
            <w:r>
              <w:rPr>
                <w:sz w:val="16"/>
                <w:szCs w:val="16"/>
              </w:rPr>
              <w:t>0089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6F5A4B5"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8BCAB57"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905FE8D" w14:textId="6A59C0CE" w:rsidR="00A26CA0" w:rsidRPr="00AD2B50" w:rsidRDefault="00207941"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60327D0" w14:textId="77777777" w:rsidR="00A26CA0" w:rsidRDefault="00A26CA0" w:rsidP="000D0ACF">
            <w:pPr>
              <w:pStyle w:val="TAC"/>
              <w:keepNext w:val="0"/>
              <w:keepLines w:val="0"/>
              <w:rPr>
                <w:sz w:val="16"/>
                <w:szCs w:val="16"/>
              </w:rPr>
            </w:pPr>
            <w:r>
              <w:rPr>
                <w:sz w:val="16"/>
                <w:szCs w:val="16"/>
              </w:rPr>
              <w:t>16.5.0</w:t>
            </w:r>
          </w:p>
        </w:tc>
      </w:tr>
      <w:tr w:rsidR="00A26CA0" w:rsidRPr="003C5E5B" w14:paraId="17F2A9C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8124288" w14:textId="77777777" w:rsidR="00A26CA0" w:rsidRDefault="00A26CA0"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F8F1E8C" w14:textId="77777777" w:rsidR="00A26CA0" w:rsidRDefault="00A26CA0"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00938AC0" w14:textId="77777777" w:rsidR="00A26CA0" w:rsidRDefault="00A26CA0" w:rsidP="000D0ACF">
            <w:pPr>
              <w:pStyle w:val="TAC"/>
              <w:keepNext w:val="0"/>
              <w:keepLines w:val="0"/>
              <w:jc w:val="left"/>
              <w:rPr>
                <w:sz w:val="16"/>
                <w:szCs w:val="16"/>
              </w:rPr>
            </w:pPr>
            <w:r>
              <w:rPr>
                <w:sz w:val="16"/>
                <w:szCs w:val="16"/>
              </w:rPr>
              <w:t>SP-200807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E8978" w14:textId="67F290B6" w:rsidR="00A26CA0" w:rsidRDefault="00A26CA0" w:rsidP="000D0ACF">
            <w:pPr>
              <w:pStyle w:val="TAL"/>
              <w:keepNext w:val="0"/>
              <w:keepLines w:val="0"/>
              <w:rPr>
                <w:sz w:val="16"/>
                <w:szCs w:val="16"/>
              </w:rPr>
            </w:pPr>
            <w:r>
              <w:rPr>
                <w:sz w:val="16"/>
                <w:szCs w:val="16"/>
              </w:rPr>
              <w:t>0090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52C9064" w14:textId="77777777" w:rsidR="00A26CA0" w:rsidRDefault="00A26CA0"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9AC42CA" w14:textId="77777777" w:rsidR="00A26CA0" w:rsidRDefault="00A26CA0"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08B1FF6" w14:textId="1EE92081" w:rsidR="00A26CA0" w:rsidRPr="00AD2B50" w:rsidRDefault="009113A0"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45625BE" w14:textId="77777777" w:rsidR="00A26CA0" w:rsidRDefault="00A26CA0" w:rsidP="000D0ACF">
            <w:pPr>
              <w:pStyle w:val="TAC"/>
              <w:keepNext w:val="0"/>
              <w:keepLines w:val="0"/>
              <w:rPr>
                <w:sz w:val="16"/>
                <w:szCs w:val="16"/>
              </w:rPr>
            </w:pPr>
            <w:r>
              <w:rPr>
                <w:sz w:val="16"/>
                <w:szCs w:val="16"/>
              </w:rPr>
              <w:t>16.5.0</w:t>
            </w:r>
          </w:p>
        </w:tc>
      </w:tr>
      <w:tr w:rsidR="006A5B62" w:rsidRPr="003C5E5B" w14:paraId="0DDB34BC"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09BB654C" w14:textId="001511B9" w:rsidR="006A5B62" w:rsidRDefault="006A5B62" w:rsidP="000D0ACF">
            <w:pPr>
              <w:pStyle w:val="TAC"/>
              <w:keepNext w:val="0"/>
              <w:keepLines w:val="0"/>
              <w:rPr>
                <w:sz w:val="16"/>
                <w:szCs w:val="16"/>
              </w:rPr>
            </w:pPr>
            <w:r>
              <w:rPr>
                <w:sz w:val="16"/>
                <w:szCs w:val="16"/>
              </w:rPr>
              <w:t>2020-09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529BEB7" w14:textId="43559E2E" w:rsidR="006A5B62" w:rsidRDefault="006A5B62" w:rsidP="000D0ACF">
            <w:pPr>
              <w:pStyle w:val="TAC"/>
              <w:keepNext w:val="0"/>
              <w:keepLines w:val="0"/>
              <w:rPr>
                <w:sz w:val="16"/>
                <w:szCs w:val="16"/>
              </w:rPr>
            </w:pPr>
            <w:r>
              <w:rPr>
                <w:sz w:val="16"/>
                <w:szCs w:val="16"/>
              </w:rPr>
              <w:t>SA#89-e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D8675D4" w14:textId="33371602" w:rsidR="006A5B62" w:rsidRDefault="006A5B62" w:rsidP="000D0ACF">
            <w:pPr>
              <w:pStyle w:val="TAC"/>
              <w:keepNext w:val="0"/>
              <w:keepLines w:val="0"/>
              <w:jc w:val="left"/>
              <w:rPr>
                <w:sz w:val="16"/>
                <w:szCs w:val="16"/>
              </w:rPr>
            </w:pPr>
            <w:r>
              <w:rPr>
                <w:sz w:val="16"/>
                <w:szCs w:val="16"/>
              </w:rPr>
              <w:t>SP-20</w:t>
            </w:r>
            <w:r w:rsidR="008C067B">
              <w:rPr>
                <w:sz w:val="16"/>
                <w:szCs w:val="16"/>
              </w:rPr>
              <w:t>0807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632FE5" w14:textId="48388508" w:rsidR="006A5B62" w:rsidRDefault="006A5B62" w:rsidP="000D0ACF">
            <w:pPr>
              <w:pStyle w:val="TAL"/>
              <w:keepNext w:val="0"/>
              <w:keepLines w:val="0"/>
              <w:rPr>
                <w:sz w:val="16"/>
                <w:szCs w:val="16"/>
              </w:rPr>
            </w:pPr>
            <w:r>
              <w:rPr>
                <w:sz w:val="16"/>
                <w:szCs w:val="16"/>
              </w:rPr>
              <w:t>00</w:t>
            </w:r>
            <w:r w:rsidR="00A26CA0">
              <w:rPr>
                <w:sz w:val="16"/>
                <w:szCs w:val="16"/>
              </w:rPr>
              <w:t>91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A310A8F" w14:textId="7F032AF1" w:rsidR="006A5B62" w:rsidRDefault="006A5B62"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66EC36C" w14:textId="57245F0A" w:rsidR="006A5B62" w:rsidRDefault="006A5B62"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24BFE45" w14:textId="025DA143" w:rsidR="006A5B62" w:rsidRPr="00AD2B50" w:rsidRDefault="002B3CE3" w:rsidP="000D0ACF">
            <w:pPr>
              <w:pStyle w:val="TAL"/>
              <w:keepNext w:val="0"/>
              <w:keepLines w:val="0"/>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78667674" w14:textId="3A6CA5E3" w:rsidR="006A5B62" w:rsidRDefault="006A5B62" w:rsidP="000D0ACF">
            <w:pPr>
              <w:pStyle w:val="TAC"/>
              <w:keepNext w:val="0"/>
              <w:keepLines w:val="0"/>
              <w:rPr>
                <w:sz w:val="16"/>
                <w:szCs w:val="16"/>
              </w:rPr>
            </w:pPr>
            <w:r>
              <w:rPr>
                <w:sz w:val="16"/>
                <w:szCs w:val="16"/>
              </w:rPr>
              <w:t>16.5.0</w:t>
            </w:r>
          </w:p>
        </w:tc>
      </w:tr>
      <w:tr w:rsidR="00B04617" w:rsidRPr="003C5E5B" w14:paraId="23503D4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27E4F38"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2B20689"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32B1A4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F80B0" w14:textId="7896AAE7" w:rsidR="00B04617" w:rsidRDefault="00B04617" w:rsidP="000D0ACF">
            <w:pPr>
              <w:pStyle w:val="TAL"/>
              <w:keepNext w:val="0"/>
              <w:keepLines w:val="0"/>
              <w:rPr>
                <w:sz w:val="16"/>
                <w:szCs w:val="16"/>
              </w:rPr>
            </w:pPr>
            <w:r>
              <w:rPr>
                <w:sz w:val="16"/>
                <w:szCs w:val="16"/>
              </w:rPr>
              <w:t>00</w:t>
            </w:r>
            <w:r w:rsidR="00CE6BC4">
              <w:rPr>
                <w:sz w:val="16"/>
                <w:szCs w:val="16"/>
              </w:rPr>
              <w:t>92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1C8D32D" w14:textId="534022C6" w:rsidR="00B04617" w:rsidRDefault="00913D14"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05A4D1F" w14:textId="7F5E4C0F"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34D8E0E" w14:textId="1A5917BC" w:rsidR="00B04617" w:rsidRPr="002B3CE3" w:rsidRDefault="00F51E9E" w:rsidP="000D0ACF">
            <w:pPr>
              <w:pStyle w:val="TAL"/>
              <w:keepNext w:val="0"/>
              <w:keepLines w:val="0"/>
              <w:rPr>
                <w:sz w:val="16"/>
                <w:szCs w:val="16"/>
              </w:rPr>
            </w:pPr>
            <w:r>
              <w:rPr>
                <w:sz w:val="16"/>
                <w:szCs w:val="16"/>
              </w:rPr>
              <w:t>Missing functional requirements on logging at ADMF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14F893A" w14:textId="77777777" w:rsidR="00B04617" w:rsidRDefault="00B04617" w:rsidP="000D0ACF">
            <w:pPr>
              <w:pStyle w:val="TAC"/>
              <w:keepNext w:val="0"/>
              <w:keepLines w:val="0"/>
              <w:rPr>
                <w:sz w:val="16"/>
                <w:szCs w:val="16"/>
              </w:rPr>
            </w:pPr>
            <w:r>
              <w:rPr>
                <w:sz w:val="16"/>
                <w:szCs w:val="16"/>
              </w:rPr>
              <w:t>16.6.0</w:t>
            </w:r>
          </w:p>
        </w:tc>
      </w:tr>
      <w:tr w:rsidR="00B04617" w:rsidRPr="003C5E5B" w14:paraId="6A075F0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1C63556"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BF9189B"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E31CF97"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5D987" w14:textId="339A6532" w:rsidR="00B04617" w:rsidRDefault="00B04617" w:rsidP="000D0ACF">
            <w:pPr>
              <w:pStyle w:val="TAL"/>
              <w:keepNext w:val="0"/>
              <w:keepLines w:val="0"/>
              <w:rPr>
                <w:sz w:val="16"/>
                <w:szCs w:val="16"/>
              </w:rPr>
            </w:pPr>
            <w:r>
              <w:rPr>
                <w:sz w:val="16"/>
                <w:szCs w:val="16"/>
              </w:rPr>
              <w:t>00</w:t>
            </w:r>
            <w:r w:rsidR="00CE6BC4">
              <w:rPr>
                <w:sz w:val="16"/>
                <w:szCs w:val="16"/>
              </w:rPr>
              <w:t>94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DA6EBAF" w14:textId="32515CC2"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AC51AB" w14:textId="700BCB6E" w:rsidR="00B04617" w:rsidRDefault="00913D14" w:rsidP="000D0ACF">
            <w:pPr>
              <w:pStyle w:val="TAC"/>
              <w:keepNext w:val="0"/>
              <w:keepLines w:val="0"/>
              <w:rPr>
                <w:sz w:val="16"/>
                <w:szCs w:val="16"/>
              </w:rPr>
            </w:pPr>
            <w:r>
              <w:rPr>
                <w:sz w:val="16"/>
                <w:szCs w:val="16"/>
              </w:rPr>
              <w:t>C</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8C5F6B3" w14:textId="7F8B3B19" w:rsidR="00B04617" w:rsidRPr="002B3CE3" w:rsidRDefault="00C16BB5" w:rsidP="000D0ACF">
            <w:pPr>
              <w:pStyle w:val="TAL"/>
              <w:keepNext w:val="0"/>
              <w:keepLines w:val="0"/>
              <w:rPr>
                <w:sz w:val="16"/>
                <w:szCs w:val="16"/>
              </w:rPr>
            </w:pPr>
            <w:r>
              <w:rPr>
                <w:sz w:val="16"/>
                <w:szCs w:val="16"/>
              </w:rPr>
              <w:t>ADMF LI Function Targeting</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D95E1E2" w14:textId="77777777" w:rsidR="00B04617" w:rsidRDefault="00B04617" w:rsidP="000D0ACF">
            <w:pPr>
              <w:pStyle w:val="TAC"/>
              <w:keepNext w:val="0"/>
              <w:keepLines w:val="0"/>
              <w:rPr>
                <w:sz w:val="16"/>
                <w:szCs w:val="16"/>
              </w:rPr>
            </w:pPr>
            <w:r>
              <w:rPr>
                <w:sz w:val="16"/>
                <w:szCs w:val="16"/>
              </w:rPr>
              <w:t>16.6.0</w:t>
            </w:r>
          </w:p>
        </w:tc>
      </w:tr>
      <w:tr w:rsidR="00B04617" w:rsidRPr="003C5E5B" w14:paraId="17986678"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E974B88"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D397F0A"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51CB8C48"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1847F" w14:textId="1E83C0E3" w:rsidR="00B04617" w:rsidRDefault="00B04617" w:rsidP="000D0ACF">
            <w:pPr>
              <w:pStyle w:val="TAL"/>
              <w:keepNext w:val="0"/>
              <w:keepLines w:val="0"/>
              <w:rPr>
                <w:sz w:val="16"/>
                <w:szCs w:val="16"/>
              </w:rPr>
            </w:pPr>
            <w:r>
              <w:rPr>
                <w:sz w:val="16"/>
                <w:szCs w:val="16"/>
              </w:rPr>
              <w:t>00</w:t>
            </w:r>
            <w:r w:rsidR="00CE6BC4">
              <w:rPr>
                <w:sz w:val="16"/>
                <w:szCs w:val="16"/>
              </w:rPr>
              <w:t>95</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68D4A38C" w14:textId="56BC7987"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0932087" w14:textId="668C37D9" w:rsidR="00B04617" w:rsidRDefault="00913D14"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753BFBF" w14:textId="10D22E76" w:rsidR="00B04617" w:rsidRPr="002B3CE3" w:rsidRDefault="00C85003" w:rsidP="000D0ACF">
            <w:pPr>
              <w:pStyle w:val="TAL"/>
              <w:keepNext w:val="0"/>
              <w:keepLines w:val="0"/>
              <w:rPr>
                <w:sz w:val="16"/>
                <w:szCs w:val="16"/>
              </w:rPr>
            </w:pPr>
            <w:r>
              <w:rPr>
                <w:sz w:val="16"/>
                <w:szCs w:val="16"/>
              </w:rPr>
              <w:t>Corrections to specify non-local ID as a target type rather than as target identifier</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2EFE106" w14:textId="77777777" w:rsidR="00B04617" w:rsidRDefault="00B04617" w:rsidP="000D0ACF">
            <w:pPr>
              <w:pStyle w:val="TAC"/>
              <w:keepNext w:val="0"/>
              <w:keepLines w:val="0"/>
              <w:rPr>
                <w:sz w:val="16"/>
                <w:szCs w:val="16"/>
              </w:rPr>
            </w:pPr>
            <w:r>
              <w:rPr>
                <w:sz w:val="16"/>
                <w:szCs w:val="16"/>
              </w:rPr>
              <w:t>16.6.0</w:t>
            </w:r>
          </w:p>
        </w:tc>
      </w:tr>
      <w:tr w:rsidR="00B04617" w:rsidRPr="003C5E5B" w14:paraId="0677194F"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455ED05"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F72AA09"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CF21793"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F496E" w14:textId="1633ABF7" w:rsidR="00B04617" w:rsidRDefault="00B04617" w:rsidP="000D0ACF">
            <w:pPr>
              <w:pStyle w:val="TAL"/>
              <w:keepNext w:val="0"/>
              <w:keepLines w:val="0"/>
              <w:rPr>
                <w:sz w:val="16"/>
                <w:szCs w:val="16"/>
              </w:rPr>
            </w:pPr>
            <w:r>
              <w:rPr>
                <w:sz w:val="16"/>
                <w:szCs w:val="16"/>
              </w:rPr>
              <w:t>00</w:t>
            </w:r>
            <w:r w:rsidR="00CE6BC4">
              <w:rPr>
                <w:sz w:val="16"/>
                <w:szCs w:val="16"/>
              </w:rPr>
              <w:t>96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430D183" w14:textId="0A7A8BC1" w:rsidR="00B04617" w:rsidRDefault="00913D14"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2FE24C2F" w14:textId="628FA88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916664" w14:textId="686E82D5" w:rsidR="00B04617" w:rsidRPr="002B3CE3" w:rsidRDefault="00DB7036" w:rsidP="000D0ACF">
            <w:pPr>
              <w:pStyle w:val="TAL"/>
              <w:keepNext w:val="0"/>
              <w:keepLines w:val="0"/>
              <w:rPr>
                <w:sz w:val="16"/>
                <w:szCs w:val="16"/>
              </w:rPr>
            </w:pPr>
            <w:r>
              <w:rPr>
                <w:sz w:val="16"/>
                <w:szCs w:val="16"/>
              </w:rPr>
              <w:t>Enhancement for Subscriber Record Change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011D076" w14:textId="77777777" w:rsidR="00B04617" w:rsidRDefault="00B04617" w:rsidP="000D0ACF">
            <w:pPr>
              <w:pStyle w:val="TAC"/>
              <w:keepNext w:val="0"/>
              <w:keepLines w:val="0"/>
              <w:rPr>
                <w:sz w:val="16"/>
                <w:szCs w:val="16"/>
              </w:rPr>
            </w:pPr>
            <w:r>
              <w:rPr>
                <w:sz w:val="16"/>
                <w:szCs w:val="16"/>
              </w:rPr>
              <w:t>16.6.0</w:t>
            </w:r>
          </w:p>
        </w:tc>
      </w:tr>
      <w:tr w:rsidR="00B04617" w:rsidRPr="003C5E5B" w14:paraId="08ABE29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A49282C"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396F22F"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0D5B28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E49B2" w14:textId="1F4C9437" w:rsidR="00B04617" w:rsidRDefault="00B04617" w:rsidP="000D0ACF">
            <w:pPr>
              <w:pStyle w:val="TAL"/>
              <w:keepNext w:val="0"/>
              <w:keepLines w:val="0"/>
              <w:rPr>
                <w:sz w:val="16"/>
                <w:szCs w:val="16"/>
              </w:rPr>
            </w:pPr>
            <w:r>
              <w:rPr>
                <w:sz w:val="16"/>
                <w:szCs w:val="16"/>
              </w:rPr>
              <w:t>00</w:t>
            </w:r>
            <w:r w:rsidR="00CE6BC4">
              <w:rPr>
                <w:sz w:val="16"/>
                <w:szCs w:val="16"/>
              </w:rPr>
              <w:t>97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CE000A" w14:textId="149D0E53" w:rsidR="00B04617" w:rsidRDefault="00173BA8" w:rsidP="000D0ACF">
            <w:pPr>
              <w:pStyle w:val="TAR"/>
              <w:keepNext w:val="0"/>
              <w:keepLines w:val="0"/>
              <w:jc w:val="center"/>
              <w:rPr>
                <w:sz w:val="16"/>
                <w:szCs w:val="16"/>
              </w:rPr>
            </w:pPr>
            <w:r>
              <w:rPr>
                <w:sz w:val="16"/>
                <w:szCs w:val="16"/>
              </w:rPr>
              <w:t>3</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4E45953" w14:textId="31E3A77C" w:rsidR="00B04617" w:rsidRDefault="00913D14"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74388E4" w14:textId="5A0AB900" w:rsidR="00B04617" w:rsidRPr="002B3CE3" w:rsidRDefault="00AF3B07" w:rsidP="000D0ACF">
            <w:pPr>
              <w:pStyle w:val="TAL"/>
              <w:keepNext w:val="0"/>
              <w:keepLines w:val="0"/>
              <w:rPr>
                <w:sz w:val="16"/>
                <w:szCs w:val="16"/>
              </w:rPr>
            </w:pPr>
            <w:r>
              <w:rPr>
                <w:sz w:val="16"/>
                <w:szCs w:val="16"/>
              </w:rPr>
              <w:t>Identifier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E74E19" w14:textId="77777777" w:rsidR="00B04617" w:rsidRDefault="00B04617" w:rsidP="000D0ACF">
            <w:pPr>
              <w:pStyle w:val="TAC"/>
              <w:keepNext w:val="0"/>
              <w:keepLines w:val="0"/>
              <w:rPr>
                <w:sz w:val="16"/>
                <w:szCs w:val="16"/>
              </w:rPr>
            </w:pPr>
            <w:r>
              <w:rPr>
                <w:sz w:val="16"/>
                <w:szCs w:val="16"/>
              </w:rPr>
              <w:t>16.6.0</w:t>
            </w:r>
          </w:p>
        </w:tc>
      </w:tr>
      <w:tr w:rsidR="00B04617" w:rsidRPr="003C5E5B" w14:paraId="20208789"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67539E"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FFAF5C"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DF749E4"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DA9834" w14:textId="7D4FD227" w:rsidR="00B04617" w:rsidRDefault="00B04617" w:rsidP="000D0ACF">
            <w:pPr>
              <w:pStyle w:val="TAL"/>
              <w:keepNext w:val="0"/>
              <w:keepLines w:val="0"/>
              <w:rPr>
                <w:sz w:val="16"/>
                <w:szCs w:val="16"/>
              </w:rPr>
            </w:pPr>
            <w:r>
              <w:rPr>
                <w:sz w:val="16"/>
                <w:szCs w:val="16"/>
              </w:rPr>
              <w:t>00</w:t>
            </w:r>
            <w:r w:rsidR="00CE6BC4">
              <w:rPr>
                <w:sz w:val="16"/>
                <w:szCs w:val="16"/>
              </w:rPr>
              <w:t>98</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570DDDC7" w14:textId="5823F3B9" w:rsidR="00B04617" w:rsidRDefault="00173BA8"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A0201CB" w14:textId="2EB57F30"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A0BB52B" w14:textId="79A4FCEE" w:rsidR="00B04617" w:rsidRPr="002B3CE3" w:rsidRDefault="00BC7340" w:rsidP="000D0ACF">
            <w:pPr>
              <w:pStyle w:val="TAL"/>
              <w:keepNext w:val="0"/>
              <w:keepLines w:val="0"/>
              <w:rPr>
                <w:sz w:val="16"/>
                <w:szCs w:val="16"/>
              </w:rPr>
            </w:pPr>
            <w:r>
              <w:rPr>
                <w:sz w:val="16"/>
                <w:szCs w:val="16"/>
              </w:rPr>
              <w:t>Corrections to the architecture for SMF/UPF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E320617" w14:textId="77777777" w:rsidR="00B04617" w:rsidRDefault="00B04617" w:rsidP="000D0ACF">
            <w:pPr>
              <w:pStyle w:val="TAC"/>
              <w:keepNext w:val="0"/>
              <w:keepLines w:val="0"/>
              <w:rPr>
                <w:sz w:val="16"/>
                <w:szCs w:val="16"/>
              </w:rPr>
            </w:pPr>
            <w:r>
              <w:rPr>
                <w:sz w:val="16"/>
                <w:szCs w:val="16"/>
              </w:rPr>
              <w:t>16.6.0</w:t>
            </w:r>
          </w:p>
        </w:tc>
      </w:tr>
      <w:tr w:rsidR="00B04617" w:rsidRPr="003C5E5B" w14:paraId="762F6FE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01DBB7" w14:textId="77777777" w:rsidR="00B04617" w:rsidRDefault="00B0461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B56C26F" w14:textId="77777777" w:rsidR="00B04617" w:rsidRDefault="00B0461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A6E1D0C" w14:textId="77777777" w:rsidR="00B04617" w:rsidRDefault="00B0461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D57F5" w14:textId="531F0BA4" w:rsidR="00B04617" w:rsidRDefault="00B04617" w:rsidP="000D0ACF">
            <w:pPr>
              <w:pStyle w:val="TAL"/>
              <w:keepNext w:val="0"/>
              <w:keepLines w:val="0"/>
              <w:rPr>
                <w:sz w:val="16"/>
                <w:szCs w:val="16"/>
              </w:rPr>
            </w:pPr>
            <w:r>
              <w:rPr>
                <w:sz w:val="16"/>
                <w:szCs w:val="16"/>
              </w:rPr>
              <w:t>00</w:t>
            </w:r>
            <w:r w:rsidR="009B4D94">
              <w:rPr>
                <w:sz w:val="16"/>
                <w:szCs w:val="16"/>
              </w:rPr>
              <w:t>9</w:t>
            </w:r>
            <w:r w:rsidR="00173BA8">
              <w:rPr>
                <w:sz w:val="16"/>
                <w:szCs w:val="16"/>
              </w:rPr>
              <w:t>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10442EC" w14:textId="4B3A5E67" w:rsidR="00B0461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882763" w14:textId="54AFF0F4" w:rsidR="00B0461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15BB7AB" w14:textId="3AE20E89" w:rsidR="00B04617" w:rsidRPr="002B3CE3" w:rsidRDefault="00034675" w:rsidP="000D0ACF">
            <w:pPr>
              <w:pStyle w:val="TAL"/>
              <w:keepNext w:val="0"/>
              <w:keepLines w:val="0"/>
              <w:rPr>
                <w:sz w:val="16"/>
                <w:szCs w:val="16"/>
              </w:rPr>
            </w:pPr>
            <w:r>
              <w:rPr>
                <w:sz w:val="16"/>
                <w:szCs w:val="16"/>
              </w:rPr>
              <w:t>Changes to the architecture in the EPC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A1BF2A" w14:textId="77777777" w:rsidR="00B04617" w:rsidRDefault="00B04617" w:rsidP="000D0ACF">
            <w:pPr>
              <w:pStyle w:val="TAC"/>
              <w:keepNext w:val="0"/>
              <w:keepLines w:val="0"/>
              <w:rPr>
                <w:sz w:val="16"/>
                <w:szCs w:val="16"/>
              </w:rPr>
            </w:pPr>
            <w:r>
              <w:rPr>
                <w:sz w:val="16"/>
                <w:szCs w:val="16"/>
              </w:rPr>
              <w:t>16.6.0</w:t>
            </w:r>
          </w:p>
        </w:tc>
      </w:tr>
      <w:tr w:rsidR="00BA48E7" w:rsidRPr="003C5E5B" w14:paraId="2F76FD8C"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3617B85" w14:textId="1D2B06CF" w:rsidR="00BA48E7" w:rsidRDefault="00BA48E7" w:rsidP="000D0ACF">
            <w:pPr>
              <w:pStyle w:val="TAC"/>
              <w:keepNext w:val="0"/>
              <w:keepLines w:val="0"/>
              <w:rPr>
                <w:sz w:val="16"/>
                <w:szCs w:val="16"/>
              </w:rPr>
            </w:pPr>
            <w:r>
              <w:rPr>
                <w:sz w:val="16"/>
                <w:szCs w:val="16"/>
              </w:rPr>
              <w:t>2020-12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DCC9966" w14:textId="05A98579" w:rsidR="00BA48E7" w:rsidRDefault="00BA48E7" w:rsidP="000D0ACF">
            <w:pPr>
              <w:pStyle w:val="TAC"/>
              <w:keepNext w:val="0"/>
              <w:keepLines w:val="0"/>
              <w:rPr>
                <w:sz w:val="16"/>
                <w:szCs w:val="16"/>
              </w:rPr>
            </w:pPr>
            <w:r>
              <w:rPr>
                <w:sz w:val="16"/>
                <w:szCs w:val="16"/>
              </w:rPr>
              <w:t>SA#90-e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1D25B01B" w14:textId="1A6C89C0" w:rsidR="00BA48E7" w:rsidRDefault="00BA48E7" w:rsidP="000D0ACF">
            <w:pPr>
              <w:pStyle w:val="TAC"/>
              <w:keepNext w:val="0"/>
              <w:keepLines w:val="0"/>
              <w:jc w:val="left"/>
              <w:rPr>
                <w:sz w:val="16"/>
                <w:szCs w:val="16"/>
              </w:rPr>
            </w:pPr>
            <w:r>
              <w:rPr>
                <w:sz w:val="16"/>
                <w:szCs w:val="16"/>
              </w:rPr>
              <w:t>SP-200940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1AB50" w14:textId="39650402" w:rsidR="00BA48E7" w:rsidRDefault="00BA48E7" w:rsidP="000D0ACF">
            <w:pPr>
              <w:pStyle w:val="TAL"/>
              <w:keepNext w:val="0"/>
              <w:keepLines w:val="0"/>
              <w:rPr>
                <w:sz w:val="16"/>
                <w:szCs w:val="16"/>
              </w:rPr>
            </w:pPr>
            <w:r>
              <w:rPr>
                <w:sz w:val="16"/>
                <w:szCs w:val="16"/>
              </w:rPr>
              <w:t>0</w:t>
            </w:r>
            <w:r w:rsidR="00173BA8">
              <w:rPr>
                <w:sz w:val="16"/>
                <w:szCs w:val="16"/>
              </w:rPr>
              <w:t>10</w:t>
            </w:r>
            <w:r>
              <w:rPr>
                <w:sz w:val="16"/>
                <w:szCs w:val="16"/>
              </w:rPr>
              <w:t>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175FC0B" w14:textId="7BCBC010" w:rsidR="00BA48E7" w:rsidRDefault="00173BA8"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5325FC" w14:textId="5F06ABB4" w:rsidR="00BA48E7" w:rsidRDefault="006D5F5E"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EE51547" w14:textId="307A310F" w:rsidR="00BA48E7" w:rsidRPr="002B3CE3" w:rsidRDefault="006D5F5E" w:rsidP="000D0ACF">
            <w:pPr>
              <w:pStyle w:val="TAL"/>
              <w:keepNext w:val="0"/>
              <w:keepLines w:val="0"/>
              <w:rPr>
                <w:sz w:val="16"/>
                <w:szCs w:val="16"/>
              </w:rPr>
            </w:pPr>
            <w:r>
              <w:rPr>
                <w:sz w:val="16"/>
                <w:szCs w:val="16"/>
              </w:rPr>
              <w:t>Changes to the architecture diagrams in the LALS clause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56E31BD" w14:textId="1DAAB033" w:rsidR="00BA48E7" w:rsidRDefault="00A879C0" w:rsidP="000D0ACF">
            <w:pPr>
              <w:pStyle w:val="TAC"/>
              <w:keepNext w:val="0"/>
              <w:keepLines w:val="0"/>
              <w:rPr>
                <w:sz w:val="16"/>
                <w:szCs w:val="16"/>
              </w:rPr>
            </w:pPr>
            <w:r>
              <w:rPr>
                <w:sz w:val="16"/>
                <w:szCs w:val="16"/>
              </w:rPr>
              <w:t>16.6.0</w:t>
            </w:r>
          </w:p>
        </w:tc>
      </w:tr>
      <w:tr w:rsidR="00B13ABC" w:rsidRPr="003C5E5B" w14:paraId="26CA08C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DFB499D"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C43C2CF"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E955092"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0D4EC" w14:textId="18335819" w:rsidR="00B13ABC" w:rsidRDefault="00B13ABC" w:rsidP="000D0ACF">
            <w:pPr>
              <w:pStyle w:val="TAL"/>
              <w:keepNext w:val="0"/>
              <w:keepLines w:val="0"/>
              <w:rPr>
                <w:sz w:val="16"/>
                <w:szCs w:val="16"/>
              </w:rPr>
            </w:pPr>
            <w:r>
              <w:rPr>
                <w:sz w:val="16"/>
                <w:szCs w:val="16"/>
              </w:rPr>
              <w:t>0102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4F351A14" w14:textId="2307303D" w:rsidR="00B13ABC" w:rsidRDefault="00B13ABC" w:rsidP="000D0ACF">
            <w:pPr>
              <w:pStyle w:val="TAR"/>
              <w:keepNext w:val="0"/>
              <w:keepLines w:val="0"/>
              <w:jc w:val="center"/>
              <w:rPr>
                <w:sz w:val="16"/>
                <w:szCs w:val="16"/>
              </w:rPr>
            </w:pPr>
            <w:r>
              <w:rPr>
                <w:sz w:val="16"/>
                <w:szCs w:val="16"/>
              </w:rPr>
              <w:t>2</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33661E2"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1855F52B" w14:textId="18F19C21" w:rsidR="00B13ABC" w:rsidRDefault="001C7EA2" w:rsidP="000D0ACF">
            <w:pPr>
              <w:pStyle w:val="TAL"/>
              <w:keepNext w:val="0"/>
              <w:keepLines w:val="0"/>
              <w:rPr>
                <w:sz w:val="16"/>
                <w:szCs w:val="16"/>
              </w:rPr>
            </w:pPr>
            <w:r>
              <w:rPr>
                <w:sz w:val="16"/>
                <w:szCs w:val="16"/>
              </w:rPr>
              <w:t>GUTI allocation procedure reporting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4AB32D6" w14:textId="77777777" w:rsidR="00B13ABC" w:rsidRDefault="00B13ABC" w:rsidP="000D0ACF">
            <w:pPr>
              <w:pStyle w:val="TAC"/>
              <w:keepNext w:val="0"/>
              <w:keepLines w:val="0"/>
              <w:rPr>
                <w:sz w:val="16"/>
                <w:szCs w:val="16"/>
              </w:rPr>
            </w:pPr>
            <w:r>
              <w:rPr>
                <w:sz w:val="16"/>
                <w:szCs w:val="16"/>
              </w:rPr>
              <w:t>16.7.0</w:t>
            </w:r>
          </w:p>
        </w:tc>
      </w:tr>
      <w:tr w:rsidR="00B13ABC" w:rsidRPr="003C5E5B" w14:paraId="3B4CF521"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16EBAFB"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0080129"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4E212A6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5A210" w14:textId="02F79FAB" w:rsidR="00B13ABC" w:rsidRDefault="00B13ABC" w:rsidP="000D0ACF">
            <w:pPr>
              <w:pStyle w:val="TAL"/>
              <w:keepNext w:val="0"/>
              <w:keepLines w:val="0"/>
              <w:rPr>
                <w:sz w:val="16"/>
                <w:szCs w:val="16"/>
              </w:rPr>
            </w:pPr>
            <w:r>
              <w:rPr>
                <w:sz w:val="16"/>
                <w:szCs w:val="16"/>
              </w:rPr>
              <w:t>0110</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B07410F"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6057E950"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279E8E7C" w14:textId="42AB3B9F" w:rsidR="00B13ABC" w:rsidRDefault="00224DAE" w:rsidP="000D0ACF">
            <w:pPr>
              <w:pStyle w:val="TAL"/>
              <w:keepNext w:val="0"/>
              <w:keepLines w:val="0"/>
              <w:rPr>
                <w:sz w:val="16"/>
                <w:szCs w:val="16"/>
              </w:rPr>
            </w:pPr>
            <w:r>
              <w:rPr>
                <w:sz w:val="16"/>
                <w:szCs w:val="16"/>
              </w:rPr>
              <w:t>IMS LI: Alternate option has potentially missing IRI-POI for certain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08CCFE85" w14:textId="77777777" w:rsidR="00B13ABC" w:rsidRDefault="00B13ABC" w:rsidP="000D0ACF">
            <w:pPr>
              <w:pStyle w:val="TAC"/>
              <w:keepNext w:val="0"/>
              <w:keepLines w:val="0"/>
              <w:rPr>
                <w:sz w:val="16"/>
                <w:szCs w:val="16"/>
              </w:rPr>
            </w:pPr>
            <w:r>
              <w:rPr>
                <w:sz w:val="16"/>
                <w:szCs w:val="16"/>
              </w:rPr>
              <w:t>16.7.0</w:t>
            </w:r>
          </w:p>
        </w:tc>
      </w:tr>
      <w:tr w:rsidR="00B13ABC" w:rsidRPr="003C5E5B" w14:paraId="4924BA4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065F11" w14:textId="77777777" w:rsidR="00B13ABC" w:rsidRDefault="00B13ABC"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7D79EB56" w14:textId="77777777" w:rsidR="00B13ABC" w:rsidRDefault="00B13ABC"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9462C1E" w14:textId="77777777" w:rsidR="00B13ABC" w:rsidRDefault="00B13ABC" w:rsidP="000D0ACF">
            <w:pPr>
              <w:pStyle w:val="TAC"/>
              <w:keepNext w:val="0"/>
              <w:keepLines w:val="0"/>
              <w:jc w:val="left"/>
              <w:rPr>
                <w:sz w:val="16"/>
                <w:szCs w:val="16"/>
              </w:rPr>
            </w:pPr>
            <w:r>
              <w:rPr>
                <w:sz w:val="16"/>
                <w:szCs w:val="16"/>
              </w:rPr>
              <w:t>SP-210031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747B4" w14:textId="3EF77494" w:rsidR="00B13ABC" w:rsidRDefault="00B13ABC" w:rsidP="000D0ACF">
            <w:pPr>
              <w:pStyle w:val="TAL"/>
              <w:keepNext w:val="0"/>
              <w:keepLines w:val="0"/>
              <w:rPr>
                <w:sz w:val="16"/>
                <w:szCs w:val="16"/>
              </w:rPr>
            </w:pPr>
            <w:r>
              <w:rPr>
                <w:sz w:val="16"/>
                <w:szCs w:val="16"/>
              </w:rPr>
              <w:t>0111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C267ED6" w14:textId="77777777" w:rsidR="00B13ABC"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BDCA54B" w14:textId="77777777" w:rsidR="00B13ABC"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ABE0803" w14:textId="6B79BE24" w:rsidR="00B13ABC" w:rsidRDefault="00AC644B" w:rsidP="000D0ACF">
            <w:pPr>
              <w:pStyle w:val="TAL"/>
              <w:keepNext w:val="0"/>
              <w:keepLines w:val="0"/>
              <w:rPr>
                <w:sz w:val="16"/>
                <w:szCs w:val="16"/>
              </w:rPr>
            </w:pPr>
            <w:r>
              <w:rPr>
                <w:sz w:val="16"/>
                <w:szCs w:val="16"/>
              </w:rPr>
              <w:t>IMS LI: Independent default/alternate option for non-local ID targets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4625CC" w14:textId="77777777" w:rsidR="00B13ABC" w:rsidRDefault="00B13ABC" w:rsidP="000D0ACF">
            <w:pPr>
              <w:pStyle w:val="TAC"/>
              <w:keepNext w:val="0"/>
              <w:keepLines w:val="0"/>
              <w:rPr>
                <w:sz w:val="16"/>
                <w:szCs w:val="16"/>
              </w:rPr>
            </w:pPr>
            <w:r>
              <w:rPr>
                <w:sz w:val="16"/>
                <w:szCs w:val="16"/>
              </w:rPr>
              <w:t>16.7.0</w:t>
            </w:r>
          </w:p>
        </w:tc>
      </w:tr>
      <w:tr w:rsidR="00CC700F" w:rsidRPr="003C5E5B" w14:paraId="7581DF78"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12594C3F" w14:textId="60869931" w:rsidR="00CC700F" w:rsidRDefault="00CC700F" w:rsidP="000D0ACF">
            <w:pPr>
              <w:pStyle w:val="TAC"/>
              <w:keepNext w:val="0"/>
              <w:keepLines w:val="0"/>
              <w:rPr>
                <w:sz w:val="16"/>
                <w:szCs w:val="16"/>
              </w:rPr>
            </w:pPr>
            <w:r>
              <w:rPr>
                <w:sz w:val="16"/>
                <w:szCs w:val="16"/>
              </w:rPr>
              <w:t>2021-03</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06CED832" w14:textId="60522EFF" w:rsidR="00CC700F" w:rsidRDefault="00CC700F" w:rsidP="000D0ACF">
            <w:pPr>
              <w:pStyle w:val="TAC"/>
              <w:keepNext w:val="0"/>
              <w:keepLines w:val="0"/>
              <w:rPr>
                <w:sz w:val="16"/>
                <w:szCs w:val="16"/>
              </w:rPr>
            </w:pPr>
            <w:r>
              <w:rPr>
                <w:sz w:val="16"/>
                <w:szCs w:val="16"/>
              </w:rPr>
              <w:t>SA#91-e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8489855" w14:textId="272D7991" w:rsidR="00CC700F" w:rsidRDefault="00CC700F" w:rsidP="000D0ACF">
            <w:pPr>
              <w:pStyle w:val="TAC"/>
              <w:keepNext w:val="0"/>
              <w:keepLines w:val="0"/>
              <w:jc w:val="left"/>
              <w:rPr>
                <w:sz w:val="16"/>
                <w:szCs w:val="16"/>
              </w:rPr>
            </w:pPr>
            <w:r>
              <w:rPr>
                <w:sz w:val="16"/>
                <w:szCs w:val="16"/>
              </w:rPr>
              <w:t>SP-</w:t>
            </w:r>
            <w:r w:rsidR="008D13B1">
              <w:rPr>
                <w:sz w:val="16"/>
                <w:szCs w:val="16"/>
              </w:rPr>
              <w:t>210031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08C820" w14:textId="52648A7F" w:rsidR="00CC700F" w:rsidRDefault="008D13B1" w:rsidP="000D0ACF">
            <w:pPr>
              <w:pStyle w:val="TAL"/>
              <w:keepNext w:val="0"/>
              <w:keepLines w:val="0"/>
              <w:rPr>
                <w:sz w:val="16"/>
                <w:szCs w:val="16"/>
              </w:rPr>
            </w:pPr>
            <w:r>
              <w:rPr>
                <w:sz w:val="16"/>
                <w:szCs w:val="16"/>
              </w:rPr>
              <w:t>01</w:t>
            </w:r>
            <w:r w:rsidR="00B13ABC">
              <w:rPr>
                <w:sz w:val="16"/>
                <w:szCs w:val="16"/>
              </w:rPr>
              <w:t>12</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FF245E5" w14:textId="6284A796" w:rsidR="00CC700F" w:rsidRDefault="00B13ABC"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C704CF8" w14:textId="333D9032" w:rsidR="00CC700F" w:rsidRDefault="00B13ABC"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B45736D" w14:textId="04DA3807" w:rsidR="00CC700F" w:rsidRDefault="001369E3" w:rsidP="000D0ACF">
            <w:pPr>
              <w:pStyle w:val="TAL"/>
              <w:keepNext w:val="0"/>
              <w:keepLines w:val="0"/>
              <w:rPr>
                <w:sz w:val="16"/>
                <w:szCs w:val="16"/>
              </w:rPr>
            </w:pPr>
            <w:r>
              <w:rPr>
                <w:sz w:val="16"/>
                <w:szCs w:val="16"/>
              </w:rPr>
              <w:t>IMS LI: Separate LI_X1 to CC-TF and IRI-POI when in the same NF</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269F251" w14:textId="1FDBCB72" w:rsidR="00CC700F" w:rsidRDefault="00B13ABC" w:rsidP="000D0ACF">
            <w:pPr>
              <w:pStyle w:val="TAC"/>
              <w:keepNext w:val="0"/>
              <w:keepLines w:val="0"/>
              <w:rPr>
                <w:sz w:val="16"/>
                <w:szCs w:val="16"/>
              </w:rPr>
            </w:pPr>
            <w:r>
              <w:rPr>
                <w:sz w:val="16"/>
                <w:szCs w:val="16"/>
              </w:rPr>
              <w:t>16.7.0</w:t>
            </w:r>
          </w:p>
        </w:tc>
      </w:tr>
      <w:tr w:rsidR="004A4A57" w:rsidRPr="003C5E5B" w14:paraId="1914D8B2"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46E7EBAF"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4A4967A0"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D1930CD"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213D8" w14:textId="12037149" w:rsidR="004A4A57" w:rsidRDefault="004A4A57" w:rsidP="000D0ACF">
            <w:pPr>
              <w:pStyle w:val="TAL"/>
              <w:keepNext w:val="0"/>
              <w:keepLines w:val="0"/>
              <w:rPr>
                <w:sz w:val="16"/>
                <w:szCs w:val="16"/>
              </w:rPr>
            </w:pPr>
            <w:r>
              <w:rPr>
                <w:sz w:val="16"/>
                <w:szCs w:val="16"/>
              </w:rPr>
              <w:t>01</w:t>
            </w:r>
            <w:r w:rsidR="001727B3">
              <w:rPr>
                <w:sz w:val="16"/>
                <w:szCs w:val="16"/>
              </w:rPr>
              <w:t>14</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702A8D" w14:textId="196C0DD2" w:rsidR="004A4A57" w:rsidRDefault="004A4A57"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0B1D17FA"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62D807F" w14:textId="10338FC4" w:rsidR="004A4A57" w:rsidRDefault="001E5616" w:rsidP="000D0ACF">
            <w:pPr>
              <w:pStyle w:val="TAL"/>
              <w:keepNext w:val="0"/>
              <w:keepLines w:val="0"/>
              <w:rPr>
                <w:sz w:val="16"/>
                <w:szCs w:val="16"/>
              </w:rPr>
            </w:pPr>
            <w:r>
              <w:rPr>
                <w:sz w:val="16"/>
                <w:szCs w:val="16"/>
              </w:rPr>
              <w:t>UDM: Stage 2 and stage 3 are not aligned</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4AA78E8F" w14:textId="77777777" w:rsidR="004A4A57" w:rsidRDefault="004A4A57" w:rsidP="000D0ACF">
            <w:pPr>
              <w:pStyle w:val="TAC"/>
              <w:keepNext w:val="0"/>
              <w:keepLines w:val="0"/>
              <w:rPr>
                <w:sz w:val="16"/>
                <w:szCs w:val="16"/>
              </w:rPr>
            </w:pPr>
            <w:r>
              <w:rPr>
                <w:sz w:val="16"/>
                <w:szCs w:val="16"/>
              </w:rPr>
              <w:t>16.8.0</w:t>
            </w:r>
          </w:p>
        </w:tc>
      </w:tr>
      <w:tr w:rsidR="004A4A57" w:rsidRPr="003C5E5B" w14:paraId="01974E00"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23CA3FFC"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21055C46"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65B1A5F8"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39124D" w14:textId="52A31FD5" w:rsidR="004A4A57" w:rsidRDefault="004A4A57" w:rsidP="000D0ACF">
            <w:pPr>
              <w:pStyle w:val="TAL"/>
              <w:keepNext w:val="0"/>
              <w:keepLines w:val="0"/>
              <w:rPr>
                <w:sz w:val="16"/>
                <w:szCs w:val="16"/>
              </w:rPr>
            </w:pPr>
            <w:r>
              <w:rPr>
                <w:sz w:val="16"/>
                <w:szCs w:val="16"/>
              </w:rPr>
              <w:t>01</w:t>
            </w:r>
            <w:r w:rsidR="001727B3">
              <w:rPr>
                <w:sz w:val="16"/>
                <w:szCs w:val="16"/>
              </w:rPr>
              <w:t>26</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078013CE"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78474D1" w14:textId="2F52AD57" w:rsidR="004A4A57" w:rsidRDefault="004A4A57" w:rsidP="000D0ACF">
            <w:pPr>
              <w:pStyle w:val="TAC"/>
              <w:keepNext w:val="0"/>
              <w:keepLines w:val="0"/>
              <w:rPr>
                <w:sz w:val="16"/>
                <w:szCs w:val="16"/>
              </w:rPr>
            </w:pPr>
            <w:r>
              <w:rPr>
                <w:sz w:val="16"/>
                <w:szCs w:val="16"/>
              </w:rPr>
              <w:t>B</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0F824B7F" w14:textId="19B13F1D" w:rsidR="004A4A57" w:rsidRDefault="00B97D1F" w:rsidP="000D0ACF">
            <w:pPr>
              <w:pStyle w:val="TAL"/>
              <w:keepNext w:val="0"/>
              <w:keepLines w:val="0"/>
              <w:rPr>
                <w:sz w:val="16"/>
                <w:szCs w:val="16"/>
              </w:rPr>
            </w:pPr>
            <w:r>
              <w:rPr>
                <w:sz w:val="16"/>
                <w:szCs w:val="16"/>
              </w:rPr>
              <w:t>LI state transfers in SMF sets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14970B40" w14:textId="77777777" w:rsidR="004A4A57" w:rsidRDefault="004A4A57" w:rsidP="000D0ACF">
            <w:pPr>
              <w:pStyle w:val="TAC"/>
              <w:keepNext w:val="0"/>
              <w:keepLines w:val="0"/>
              <w:rPr>
                <w:sz w:val="16"/>
                <w:szCs w:val="16"/>
              </w:rPr>
            </w:pPr>
            <w:r>
              <w:rPr>
                <w:sz w:val="16"/>
                <w:szCs w:val="16"/>
              </w:rPr>
              <w:t>16.8.0</w:t>
            </w:r>
          </w:p>
        </w:tc>
      </w:tr>
      <w:tr w:rsidR="004A4A57" w:rsidRPr="003C5E5B" w14:paraId="43B5D5E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162942" w14:textId="77777777" w:rsidR="004A4A57" w:rsidRDefault="004A4A57"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D39B52D" w14:textId="77777777" w:rsidR="004A4A57" w:rsidRDefault="004A4A57"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49E83DEA" w14:textId="77777777" w:rsidR="004A4A57" w:rsidRDefault="004A4A57" w:rsidP="000D0ACF">
            <w:pPr>
              <w:pStyle w:val="TAC"/>
              <w:keepNext w:val="0"/>
              <w:keepLines w:val="0"/>
              <w:jc w:val="left"/>
              <w:rPr>
                <w:sz w:val="16"/>
                <w:szCs w:val="16"/>
              </w:rPr>
            </w:pPr>
            <w:r>
              <w:rPr>
                <w:sz w:val="16"/>
                <w:szCs w:val="16"/>
              </w:rPr>
              <w:t>SP-210302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9C072E" w14:textId="35393B94" w:rsidR="004A4A57" w:rsidRDefault="004A4A57" w:rsidP="000D0ACF">
            <w:pPr>
              <w:pStyle w:val="TAL"/>
              <w:keepNext w:val="0"/>
              <w:keepLines w:val="0"/>
              <w:rPr>
                <w:sz w:val="16"/>
                <w:szCs w:val="16"/>
              </w:rPr>
            </w:pPr>
            <w:r>
              <w:rPr>
                <w:sz w:val="16"/>
                <w:szCs w:val="16"/>
              </w:rPr>
              <w:t>01</w:t>
            </w:r>
            <w:r w:rsidR="001727B3">
              <w:rPr>
                <w:sz w:val="16"/>
                <w:szCs w:val="16"/>
              </w:rPr>
              <w:t>29</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15CC735D" w14:textId="77777777" w:rsidR="004A4A57" w:rsidRDefault="004A4A57"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F726FCE" w14:textId="77777777" w:rsidR="004A4A57"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44381471" w14:textId="24DF02DF" w:rsidR="004A4A57" w:rsidRDefault="005E5863" w:rsidP="000D0ACF">
            <w:pPr>
              <w:pStyle w:val="TAL"/>
              <w:keepNext w:val="0"/>
              <w:keepLines w:val="0"/>
              <w:rPr>
                <w:sz w:val="16"/>
                <w:szCs w:val="16"/>
              </w:rPr>
            </w:pPr>
            <w:r>
              <w:rPr>
                <w:sz w:val="16"/>
                <w:szCs w:val="16"/>
              </w:rPr>
              <w:t>Addition of TWIF and TNGF as Non-3GPP Accesses</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36750E64" w14:textId="77777777" w:rsidR="004A4A57" w:rsidRDefault="004A4A57" w:rsidP="000D0ACF">
            <w:pPr>
              <w:pStyle w:val="TAC"/>
              <w:keepNext w:val="0"/>
              <w:keepLines w:val="0"/>
              <w:rPr>
                <w:sz w:val="16"/>
                <w:szCs w:val="16"/>
              </w:rPr>
            </w:pPr>
            <w:r>
              <w:rPr>
                <w:sz w:val="16"/>
                <w:szCs w:val="16"/>
              </w:rPr>
              <w:t>16.8.0</w:t>
            </w:r>
          </w:p>
        </w:tc>
      </w:tr>
      <w:tr w:rsidR="006851CB" w:rsidRPr="003C5E5B" w14:paraId="2D7605BA"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347DB51A" w14:textId="2D03074A" w:rsidR="006851CB" w:rsidRDefault="006851CB" w:rsidP="000D0ACF">
            <w:pPr>
              <w:pStyle w:val="TAC"/>
              <w:keepNext w:val="0"/>
              <w:keepLines w:val="0"/>
              <w:rPr>
                <w:sz w:val="16"/>
                <w:szCs w:val="16"/>
              </w:rPr>
            </w:pPr>
            <w:r>
              <w:rPr>
                <w:sz w:val="16"/>
                <w:szCs w:val="16"/>
              </w:rPr>
              <w:t>2021-06</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55996F0D" w14:textId="71A923B8" w:rsidR="006851CB" w:rsidRDefault="006851CB" w:rsidP="000D0ACF">
            <w:pPr>
              <w:pStyle w:val="TAC"/>
              <w:keepNext w:val="0"/>
              <w:keepLines w:val="0"/>
              <w:rPr>
                <w:sz w:val="16"/>
                <w:szCs w:val="16"/>
              </w:rPr>
            </w:pPr>
            <w:r>
              <w:rPr>
                <w:sz w:val="16"/>
                <w:szCs w:val="16"/>
              </w:rPr>
              <w:t>SA#92-e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7A461FEF" w14:textId="7C98FC26" w:rsidR="006851CB" w:rsidRDefault="006851CB" w:rsidP="000D0ACF">
            <w:pPr>
              <w:pStyle w:val="TAC"/>
              <w:keepNext w:val="0"/>
              <w:keepLines w:val="0"/>
              <w:jc w:val="left"/>
              <w:rPr>
                <w:sz w:val="16"/>
                <w:szCs w:val="16"/>
              </w:rPr>
            </w:pPr>
            <w:r>
              <w:rPr>
                <w:sz w:val="16"/>
                <w:szCs w:val="16"/>
              </w:rPr>
              <w:t>SP-210</w:t>
            </w:r>
            <w:r w:rsidR="00953C2B">
              <w:rPr>
                <w:sz w:val="16"/>
                <w:szCs w:val="16"/>
              </w:rPr>
              <w:t>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40856" w14:textId="6451DCE4" w:rsidR="006851CB" w:rsidRDefault="00953C2B" w:rsidP="000D0ACF">
            <w:pPr>
              <w:pStyle w:val="TAL"/>
              <w:keepNext w:val="0"/>
              <w:keepLines w:val="0"/>
              <w:rPr>
                <w:sz w:val="16"/>
                <w:szCs w:val="16"/>
              </w:rPr>
            </w:pPr>
            <w:r>
              <w:rPr>
                <w:sz w:val="16"/>
                <w:szCs w:val="16"/>
              </w:rPr>
              <w:t>01</w:t>
            </w:r>
            <w:r w:rsidR="001727B3">
              <w:rPr>
                <w:sz w:val="16"/>
                <w:szCs w:val="16"/>
              </w:rPr>
              <w:t>31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2000B678" w14:textId="5E3CDDFD" w:rsidR="006851CB" w:rsidRDefault="00953C2B" w:rsidP="000D0ACF">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5664CA5F" w14:textId="1FE3FC4F" w:rsidR="006851CB" w:rsidRDefault="004A4A57"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73B481DD" w14:textId="04199D9F" w:rsidR="006851CB" w:rsidRDefault="00E139BE" w:rsidP="000D0ACF">
            <w:pPr>
              <w:pStyle w:val="TAL"/>
              <w:keepNext w:val="0"/>
              <w:keepLines w:val="0"/>
              <w:rPr>
                <w:sz w:val="16"/>
                <w:szCs w:val="16"/>
              </w:rPr>
            </w:pPr>
            <w:r>
              <w:rPr>
                <w:sz w:val="16"/>
                <w:szCs w:val="16"/>
              </w:rPr>
              <w:t>Correction to LI Architecture for the SGW/PGW</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6EE6F5F1" w14:textId="250BE652" w:rsidR="006851CB" w:rsidRDefault="00953C2B" w:rsidP="000D0ACF">
            <w:pPr>
              <w:pStyle w:val="TAC"/>
              <w:keepNext w:val="0"/>
              <w:keepLines w:val="0"/>
              <w:rPr>
                <w:sz w:val="16"/>
                <w:szCs w:val="16"/>
              </w:rPr>
            </w:pPr>
            <w:r>
              <w:rPr>
                <w:sz w:val="16"/>
                <w:szCs w:val="16"/>
              </w:rPr>
              <w:t>16.8.0</w:t>
            </w:r>
          </w:p>
        </w:tc>
      </w:tr>
      <w:tr w:rsidR="005E7EE7" w:rsidRPr="003C5E5B" w14:paraId="75AFCDA3"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6451402C" w14:textId="77777777" w:rsidR="005E7EE7" w:rsidRDefault="005E7EE7" w:rsidP="000D0ACF">
            <w:pPr>
              <w:pStyle w:val="TAC"/>
              <w:keepNext w:val="0"/>
              <w:keepLines w:val="0"/>
              <w:rPr>
                <w:sz w:val="16"/>
                <w:szCs w:val="16"/>
              </w:rPr>
            </w:pPr>
            <w:r>
              <w:rPr>
                <w:sz w:val="16"/>
                <w:szCs w:val="16"/>
              </w:rPr>
              <w:t>2021-09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1C17B9B2" w14:textId="77777777" w:rsidR="005E7EE7" w:rsidRDefault="005E7EE7" w:rsidP="000D0ACF">
            <w:pPr>
              <w:pStyle w:val="TAC"/>
              <w:keepNext w:val="0"/>
              <w:keepLines w:val="0"/>
              <w:rPr>
                <w:sz w:val="16"/>
                <w:szCs w:val="16"/>
              </w:rPr>
            </w:pPr>
            <w:r>
              <w:rPr>
                <w:sz w:val="16"/>
                <w:szCs w:val="16"/>
              </w:rPr>
              <w:t>SA#93-e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553B8FBE" w14:textId="77777777" w:rsidR="005E7EE7" w:rsidRDefault="005E7EE7" w:rsidP="000D0ACF">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610F" w14:textId="72D5E8A1" w:rsidR="005E7EE7" w:rsidRDefault="005E7EE7" w:rsidP="000D0ACF">
            <w:pPr>
              <w:pStyle w:val="TAL"/>
              <w:keepNext w:val="0"/>
              <w:keepLines w:val="0"/>
              <w:rPr>
                <w:sz w:val="16"/>
                <w:szCs w:val="16"/>
              </w:rPr>
            </w:pPr>
            <w:r>
              <w:rPr>
                <w:sz w:val="16"/>
                <w:szCs w:val="16"/>
              </w:rPr>
              <w:t>0137</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4C67203" w14:textId="7BBA7AE4" w:rsidR="005E7EE7" w:rsidRDefault="00CE04A9"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3C10B6B4" w14:textId="0B7F7957" w:rsidR="005E7EE7"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683DFA85" w14:textId="45DA344A" w:rsidR="005E7EE7" w:rsidRDefault="00D51BB7" w:rsidP="000D0ACF">
            <w:pPr>
              <w:pStyle w:val="TAL"/>
              <w:keepNext w:val="0"/>
              <w:keepLines w:val="0"/>
              <w:rPr>
                <w:sz w:val="16"/>
                <w:szCs w:val="16"/>
              </w:rPr>
            </w:pPr>
            <w:r>
              <w:rPr>
                <w:sz w:val="16"/>
                <w:szCs w:val="16"/>
              </w:rPr>
              <w:t>Correction of Caching Duration Setting Guidance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CC0A612" w14:textId="77777777" w:rsidR="005E7EE7" w:rsidRDefault="005E7EE7" w:rsidP="000D0ACF">
            <w:pPr>
              <w:pStyle w:val="TAC"/>
              <w:keepNext w:val="0"/>
              <w:keepLines w:val="0"/>
              <w:rPr>
                <w:sz w:val="16"/>
                <w:szCs w:val="16"/>
              </w:rPr>
            </w:pPr>
            <w:r>
              <w:rPr>
                <w:sz w:val="16"/>
                <w:szCs w:val="16"/>
              </w:rPr>
              <w:t>16.9.0</w:t>
            </w:r>
          </w:p>
        </w:tc>
      </w:tr>
      <w:tr w:rsidR="00152539" w:rsidRPr="003C5E5B" w14:paraId="52434865" w14:textId="77777777" w:rsidTr="00152539">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70D648BE" w14:textId="77777777" w:rsidR="00152539" w:rsidRDefault="00152539" w:rsidP="00FF6E83">
            <w:pPr>
              <w:pStyle w:val="TAC"/>
              <w:keepNext w:val="0"/>
              <w:keepLines w:val="0"/>
              <w:rPr>
                <w:sz w:val="16"/>
                <w:szCs w:val="16"/>
              </w:rPr>
            </w:pPr>
            <w:r>
              <w:rPr>
                <w:sz w:val="16"/>
                <w:szCs w:val="16"/>
              </w:rPr>
              <w:lastRenderedPageBreak/>
              <w:t>2021-09</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7B1A605" w14:textId="77777777" w:rsidR="00152539" w:rsidRDefault="00152539" w:rsidP="00FF6E83">
            <w:pPr>
              <w:pStyle w:val="TAC"/>
              <w:keepNext w:val="0"/>
              <w:keepLines w:val="0"/>
              <w:rPr>
                <w:sz w:val="16"/>
                <w:szCs w:val="16"/>
              </w:rPr>
            </w:pPr>
            <w:r>
              <w:rPr>
                <w:sz w:val="16"/>
                <w:szCs w:val="16"/>
              </w:rPr>
              <w:t>SA#93-e</w:t>
            </w:r>
          </w:p>
        </w:tc>
        <w:tc>
          <w:tcPr>
            <w:tcW w:w="987" w:type="dxa"/>
            <w:tcBorders>
              <w:top w:val="single" w:sz="4" w:space="0" w:color="auto"/>
              <w:left w:val="single" w:sz="4" w:space="0" w:color="auto"/>
              <w:bottom w:val="single" w:sz="4" w:space="0" w:color="auto"/>
              <w:right w:val="single" w:sz="4" w:space="0" w:color="auto"/>
            </w:tcBorders>
            <w:shd w:val="solid" w:color="FFFFFF" w:fill="auto"/>
            <w:vAlign w:val="center"/>
          </w:tcPr>
          <w:p w14:paraId="253AF78B" w14:textId="77777777" w:rsidR="00152539" w:rsidRDefault="00152539" w:rsidP="00FF6E83">
            <w:pPr>
              <w:pStyle w:val="TAC"/>
              <w:keepNext w:val="0"/>
              <w:keepLines w:val="0"/>
              <w:jc w:val="left"/>
              <w:rPr>
                <w:sz w:val="16"/>
                <w:szCs w:val="16"/>
              </w:rPr>
            </w:pPr>
            <w:r>
              <w:rPr>
                <w:sz w:val="16"/>
                <w:szCs w:val="16"/>
              </w:rPr>
              <w:t>SP-210828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74E49" w14:textId="77777777" w:rsidR="00152539" w:rsidRDefault="00152539" w:rsidP="00FF6E83">
            <w:pPr>
              <w:pStyle w:val="TAL"/>
              <w:keepNext w:val="0"/>
              <w:keepLines w:val="0"/>
              <w:rPr>
                <w:sz w:val="16"/>
                <w:szCs w:val="16"/>
              </w:rPr>
            </w:pPr>
            <w:r>
              <w:rPr>
                <w:sz w:val="16"/>
                <w:szCs w:val="16"/>
              </w:rPr>
              <w:t>0143</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7EC32899" w14:textId="77777777" w:rsidR="00152539" w:rsidRDefault="00152539" w:rsidP="00FF6E83">
            <w:pPr>
              <w:pStyle w:val="TAR"/>
              <w:keepNext w:val="0"/>
              <w:keepLines w:val="0"/>
              <w:jc w:val="center"/>
              <w:rPr>
                <w:sz w:val="16"/>
                <w:szCs w:val="16"/>
              </w:rPr>
            </w:pPr>
            <w:r>
              <w:rPr>
                <w:sz w:val="16"/>
                <w:szCs w:val="16"/>
              </w:rPr>
              <w:t>1</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1FF96CDF" w14:textId="77777777" w:rsidR="00152539" w:rsidRDefault="00152539" w:rsidP="00FF6E83">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ED26115" w14:textId="77777777" w:rsidR="00152539" w:rsidRDefault="00152539" w:rsidP="00FF6E83">
            <w:pPr>
              <w:pStyle w:val="TAL"/>
              <w:keepNext w:val="0"/>
              <w:keepLines w:val="0"/>
              <w:rPr>
                <w:sz w:val="16"/>
                <w:szCs w:val="16"/>
              </w:rPr>
            </w:pPr>
            <w:r>
              <w:rPr>
                <w:sz w:val="16"/>
                <w:szCs w:val="16"/>
              </w:rPr>
              <w:t>Changes to align stage 2 and stage 3 PTC service</w:t>
            </w:r>
          </w:p>
        </w:tc>
        <w:tc>
          <w:tcPr>
            <w:tcW w:w="708" w:type="dxa"/>
            <w:tcBorders>
              <w:top w:val="single" w:sz="4" w:space="0" w:color="auto"/>
              <w:left w:val="single" w:sz="4" w:space="0" w:color="auto"/>
              <w:bottom w:val="single" w:sz="4" w:space="0" w:color="auto"/>
              <w:right w:val="single" w:sz="4" w:space="0" w:color="auto"/>
            </w:tcBorders>
            <w:shd w:val="solid" w:color="FFFFFF" w:fill="auto"/>
            <w:vAlign w:val="bottom"/>
          </w:tcPr>
          <w:p w14:paraId="27E333B4" w14:textId="77777777" w:rsidR="00152539" w:rsidRDefault="00152539" w:rsidP="00FF6E83">
            <w:pPr>
              <w:pStyle w:val="TAC"/>
              <w:keepNext w:val="0"/>
              <w:keepLines w:val="0"/>
              <w:rPr>
                <w:sz w:val="16"/>
                <w:szCs w:val="16"/>
              </w:rPr>
            </w:pPr>
            <w:r>
              <w:rPr>
                <w:sz w:val="16"/>
                <w:szCs w:val="16"/>
              </w:rPr>
              <w:t>16.9.0</w:t>
            </w:r>
          </w:p>
        </w:tc>
      </w:tr>
      <w:tr w:rsidR="00B40FFC" w:rsidRPr="003C5E5B" w14:paraId="60E6F618" w14:textId="77777777" w:rsidTr="002C51E8">
        <w:trPr>
          <w:jc w:val="center"/>
        </w:trPr>
        <w:tc>
          <w:tcPr>
            <w:tcW w:w="803" w:type="dxa"/>
            <w:tcBorders>
              <w:top w:val="single" w:sz="4" w:space="0" w:color="auto"/>
              <w:left w:val="single" w:sz="4" w:space="0" w:color="auto"/>
              <w:bottom w:val="single" w:sz="4" w:space="0" w:color="auto"/>
              <w:right w:val="single" w:sz="4" w:space="0" w:color="auto"/>
            </w:tcBorders>
            <w:shd w:val="solid" w:color="FFFFFF" w:fill="auto"/>
          </w:tcPr>
          <w:p w14:paraId="53727E88" w14:textId="73271123" w:rsidR="00B40FFC" w:rsidRDefault="00B40FFC" w:rsidP="000D0ACF">
            <w:pPr>
              <w:pStyle w:val="TAC"/>
              <w:keepNext w:val="0"/>
              <w:keepLines w:val="0"/>
              <w:rPr>
                <w:sz w:val="16"/>
                <w:szCs w:val="16"/>
              </w:rPr>
            </w:pPr>
            <w:r>
              <w:rPr>
                <w:sz w:val="16"/>
                <w:szCs w:val="16"/>
              </w:rPr>
              <w:t>2021-</w:t>
            </w:r>
            <w:r w:rsidR="00152539">
              <w:rPr>
                <w:sz w:val="16"/>
                <w:szCs w:val="16"/>
              </w:rPr>
              <w:t>12</w:t>
            </w:r>
          </w:p>
        </w:tc>
        <w:tc>
          <w:tcPr>
            <w:tcW w:w="714" w:type="dxa"/>
            <w:tcBorders>
              <w:top w:val="single" w:sz="4" w:space="0" w:color="auto"/>
              <w:left w:val="single" w:sz="4" w:space="0" w:color="auto"/>
              <w:bottom w:val="single" w:sz="4" w:space="0" w:color="auto"/>
              <w:right w:val="single" w:sz="4" w:space="0" w:color="auto"/>
            </w:tcBorders>
            <w:shd w:val="solid" w:color="FFFFFF" w:fill="auto"/>
          </w:tcPr>
          <w:p w14:paraId="6A6CF94D" w14:textId="34370F05" w:rsidR="00B40FFC" w:rsidRDefault="00B40FFC" w:rsidP="000D0ACF">
            <w:pPr>
              <w:pStyle w:val="TAC"/>
              <w:keepNext w:val="0"/>
              <w:keepLines w:val="0"/>
              <w:rPr>
                <w:sz w:val="16"/>
                <w:szCs w:val="16"/>
              </w:rPr>
            </w:pPr>
            <w:r>
              <w:rPr>
                <w:sz w:val="16"/>
                <w:szCs w:val="16"/>
              </w:rPr>
              <w:t>SA#9</w:t>
            </w:r>
            <w:r w:rsidR="00152539">
              <w:rPr>
                <w:sz w:val="16"/>
                <w:szCs w:val="16"/>
              </w:rPr>
              <w:t>4</w:t>
            </w:r>
            <w:r>
              <w:rPr>
                <w:sz w:val="16"/>
                <w:szCs w:val="16"/>
              </w:rPr>
              <w:t>-e</w:t>
            </w:r>
          </w:p>
        </w:tc>
        <w:tc>
          <w:tcPr>
            <w:tcW w:w="987" w:type="dxa"/>
            <w:tcBorders>
              <w:top w:val="single" w:sz="4" w:space="0" w:color="auto"/>
              <w:left w:val="single" w:sz="4" w:space="0" w:color="auto"/>
              <w:bottom w:val="single" w:sz="4" w:space="0" w:color="auto"/>
              <w:right w:val="single" w:sz="4" w:space="0" w:color="auto"/>
            </w:tcBorders>
            <w:shd w:val="solid" w:color="FFFFFF" w:fill="auto"/>
          </w:tcPr>
          <w:p w14:paraId="71A4ED44" w14:textId="65AD5DA9" w:rsidR="00B40FFC" w:rsidRDefault="00B40FFC" w:rsidP="000D0ACF">
            <w:pPr>
              <w:pStyle w:val="TAC"/>
              <w:keepNext w:val="0"/>
              <w:keepLines w:val="0"/>
              <w:jc w:val="left"/>
              <w:rPr>
                <w:sz w:val="16"/>
                <w:szCs w:val="16"/>
              </w:rPr>
            </w:pPr>
            <w:r>
              <w:rPr>
                <w:sz w:val="16"/>
                <w:szCs w:val="16"/>
              </w:rPr>
              <w:t>SP-21</w:t>
            </w:r>
            <w:r w:rsidR="00C329C8">
              <w:rPr>
                <w:sz w:val="16"/>
                <w:szCs w:val="16"/>
              </w:rPr>
              <w:t>1</w:t>
            </w:r>
            <w:r w:rsidR="000572B7">
              <w:rPr>
                <w:sz w:val="16"/>
                <w:szCs w:val="16"/>
              </w:rPr>
              <w:t>408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F31ED" w14:textId="347F7D1F" w:rsidR="00B40FFC" w:rsidRDefault="00B40FFC" w:rsidP="000D0ACF">
            <w:pPr>
              <w:pStyle w:val="TAL"/>
              <w:keepNext w:val="0"/>
              <w:keepLines w:val="0"/>
              <w:rPr>
                <w:sz w:val="16"/>
                <w:szCs w:val="16"/>
              </w:rPr>
            </w:pPr>
            <w:r>
              <w:rPr>
                <w:sz w:val="16"/>
                <w:szCs w:val="16"/>
              </w:rPr>
              <w:t>01</w:t>
            </w:r>
            <w:r w:rsidR="000572B7">
              <w:rPr>
                <w:sz w:val="16"/>
                <w:szCs w:val="16"/>
              </w:rPr>
              <w:t>51</w:t>
            </w:r>
          </w:p>
        </w:tc>
        <w:tc>
          <w:tcPr>
            <w:tcW w:w="383" w:type="dxa"/>
            <w:tcBorders>
              <w:top w:val="single" w:sz="4" w:space="0" w:color="auto"/>
              <w:left w:val="single" w:sz="4" w:space="0" w:color="auto"/>
              <w:bottom w:val="single" w:sz="4" w:space="0" w:color="auto"/>
              <w:right w:val="single" w:sz="4" w:space="0" w:color="auto"/>
            </w:tcBorders>
            <w:shd w:val="solid" w:color="FFFFFF" w:fill="auto"/>
          </w:tcPr>
          <w:p w14:paraId="309B446A" w14:textId="228B70A5" w:rsidR="00B40FFC" w:rsidRDefault="0011018B" w:rsidP="000D0ACF">
            <w:pPr>
              <w:pStyle w:val="TAR"/>
              <w:keepNext w:val="0"/>
              <w:keepLines w:val="0"/>
              <w:jc w:val="center"/>
              <w:rPr>
                <w:sz w:val="16"/>
                <w:szCs w:val="16"/>
              </w:rPr>
            </w:pPr>
            <w:r>
              <w:rPr>
                <w:sz w:val="16"/>
                <w:szCs w:val="16"/>
              </w:rPr>
              <w:t>-</w:t>
            </w:r>
          </w:p>
        </w:tc>
        <w:tc>
          <w:tcPr>
            <w:tcW w:w="384" w:type="dxa"/>
            <w:tcBorders>
              <w:top w:val="single" w:sz="4" w:space="0" w:color="auto"/>
              <w:left w:val="single" w:sz="4" w:space="0" w:color="auto"/>
              <w:bottom w:val="single" w:sz="4" w:space="0" w:color="auto"/>
              <w:right w:val="single" w:sz="4" w:space="0" w:color="auto"/>
            </w:tcBorders>
            <w:shd w:val="solid" w:color="FFFFFF" w:fill="auto"/>
          </w:tcPr>
          <w:p w14:paraId="4F9C5EE3" w14:textId="0C995D0C" w:rsidR="00B40FFC" w:rsidRDefault="00CE04A9" w:rsidP="000D0ACF">
            <w:pPr>
              <w:pStyle w:val="TAC"/>
              <w:keepNext w:val="0"/>
              <w:keepLines w:val="0"/>
              <w:rPr>
                <w:sz w:val="16"/>
                <w:szCs w:val="16"/>
              </w:rPr>
            </w:pPr>
            <w:r>
              <w:rPr>
                <w:sz w:val="16"/>
                <w:szCs w:val="16"/>
              </w:rPr>
              <w:t>F</w:t>
            </w:r>
          </w:p>
        </w:tc>
        <w:tc>
          <w:tcPr>
            <w:tcW w:w="5293" w:type="dxa"/>
            <w:tcBorders>
              <w:top w:val="single" w:sz="4" w:space="0" w:color="auto"/>
              <w:left w:val="single" w:sz="4" w:space="0" w:color="auto"/>
              <w:bottom w:val="single" w:sz="4" w:space="0" w:color="auto"/>
              <w:right w:val="single" w:sz="4" w:space="0" w:color="auto"/>
            </w:tcBorders>
            <w:shd w:val="solid" w:color="FFFFFF" w:fill="auto"/>
          </w:tcPr>
          <w:p w14:paraId="3CF11623" w14:textId="1A96B216" w:rsidR="00B40FFC" w:rsidRDefault="000572B7" w:rsidP="000D0ACF">
            <w:pPr>
              <w:pStyle w:val="TAL"/>
              <w:keepNext w:val="0"/>
              <w:keepLines w:val="0"/>
              <w:rPr>
                <w:sz w:val="16"/>
                <w:szCs w:val="16"/>
              </w:rPr>
            </w:pPr>
            <w:r>
              <w:rPr>
                <w:sz w:val="16"/>
                <w:szCs w:val="16"/>
              </w:rPr>
              <w:t>Wrong stage 2 normative text of identifier association xIRI for the IRI-POI in the AMF and MME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EB173B" w14:textId="6D4110FA" w:rsidR="00B40FFC" w:rsidRDefault="005E7EE7" w:rsidP="000D0ACF">
            <w:pPr>
              <w:pStyle w:val="TAC"/>
              <w:keepNext w:val="0"/>
              <w:keepLines w:val="0"/>
              <w:rPr>
                <w:sz w:val="16"/>
                <w:szCs w:val="16"/>
              </w:rPr>
            </w:pPr>
            <w:r>
              <w:rPr>
                <w:sz w:val="16"/>
                <w:szCs w:val="16"/>
              </w:rPr>
              <w:t>16.</w:t>
            </w:r>
            <w:r w:rsidR="0011018B">
              <w:rPr>
                <w:sz w:val="16"/>
                <w:szCs w:val="16"/>
              </w:rPr>
              <w:t>10</w:t>
            </w:r>
            <w:r>
              <w:rPr>
                <w:sz w:val="16"/>
                <w:szCs w:val="16"/>
              </w:rPr>
              <w:t>.0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A724AF" w14:textId="77777777" w:rsidR="008B02F5" w:rsidRDefault="008B02F5">
      <w:r>
        <w:separator/>
      </w:r>
    </w:p>
  </w:endnote>
  <w:endnote w:type="continuationSeparator" w:id="0">
    <w:p w14:paraId="3CAB394E" w14:textId="77777777" w:rsidR="008B02F5" w:rsidRDefault="008B02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4B98FD" w14:textId="77777777" w:rsidR="008B02F5" w:rsidRDefault="008B02F5">
      <w:r>
        <w:separator/>
      </w:r>
    </w:p>
  </w:footnote>
  <w:footnote w:type="continuationSeparator" w:id="0">
    <w:p w14:paraId="603B9C21" w14:textId="77777777" w:rsidR="008B02F5" w:rsidRDefault="008B02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4DAD344C"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6DF8">
      <w:rPr>
        <w:rFonts w:ascii="Arial" w:hAnsi="Arial" w:cs="Arial"/>
        <w:b/>
        <w:noProof/>
        <w:sz w:val="18"/>
        <w:szCs w:val="18"/>
      </w:rPr>
      <w:t>3GPP TS 33.127 V16.10.0 (2021-12)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259819A"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6DF8">
      <w:rPr>
        <w:rFonts w:ascii="Arial" w:hAnsi="Arial" w:cs="Arial"/>
        <w:b/>
        <w:noProof/>
        <w:sz w:val="18"/>
        <w:szCs w:val="18"/>
      </w:rPr>
      <w:t>Release 16</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8"/>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0"/>
  </w:num>
  <w:num w:numId="33">
    <w:abstractNumId w:val="18"/>
  </w:num>
  <w:num w:numId="34">
    <w:abstractNumId w:val="34"/>
  </w:num>
  <w:num w:numId="35">
    <w:abstractNumId w:val="10"/>
  </w:num>
  <w:num w:numId="36">
    <w:abstractNumId w:val="21"/>
  </w:num>
  <w:num w:numId="37">
    <w:abstractNumId w:val="20"/>
  </w:num>
  <w:num w:numId="38">
    <w:abstractNumId w:val="41"/>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A38"/>
    <w:rsid w:val="00001F28"/>
    <w:rsid w:val="000026B6"/>
    <w:rsid w:val="00003FA3"/>
    <w:rsid w:val="00006E93"/>
    <w:rsid w:val="00007CB4"/>
    <w:rsid w:val="00010B77"/>
    <w:rsid w:val="00010F80"/>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572B7"/>
    <w:rsid w:val="00060C6D"/>
    <w:rsid w:val="000619E9"/>
    <w:rsid w:val="000628E7"/>
    <w:rsid w:val="00062CF0"/>
    <w:rsid w:val="0006365F"/>
    <w:rsid w:val="000655A6"/>
    <w:rsid w:val="00071146"/>
    <w:rsid w:val="00075F36"/>
    <w:rsid w:val="00077DDD"/>
    <w:rsid w:val="00080512"/>
    <w:rsid w:val="000807F5"/>
    <w:rsid w:val="00081269"/>
    <w:rsid w:val="00082832"/>
    <w:rsid w:val="0008309A"/>
    <w:rsid w:val="00083195"/>
    <w:rsid w:val="000861F8"/>
    <w:rsid w:val="00086A21"/>
    <w:rsid w:val="00086DF9"/>
    <w:rsid w:val="00087CA4"/>
    <w:rsid w:val="00087D90"/>
    <w:rsid w:val="00090A1D"/>
    <w:rsid w:val="00091947"/>
    <w:rsid w:val="000928BC"/>
    <w:rsid w:val="000936AE"/>
    <w:rsid w:val="00095E64"/>
    <w:rsid w:val="000A0F39"/>
    <w:rsid w:val="000A11D3"/>
    <w:rsid w:val="000A14DB"/>
    <w:rsid w:val="000A170F"/>
    <w:rsid w:val="000A2451"/>
    <w:rsid w:val="000A578B"/>
    <w:rsid w:val="000A6B57"/>
    <w:rsid w:val="000B04A5"/>
    <w:rsid w:val="000B114A"/>
    <w:rsid w:val="000B2520"/>
    <w:rsid w:val="000B26AC"/>
    <w:rsid w:val="000B3E1F"/>
    <w:rsid w:val="000B40F6"/>
    <w:rsid w:val="000B442D"/>
    <w:rsid w:val="000B4ADD"/>
    <w:rsid w:val="000B76B0"/>
    <w:rsid w:val="000C31E5"/>
    <w:rsid w:val="000C54E1"/>
    <w:rsid w:val="000C579F"/>
    <w:rsid w:val="000D04CD"/>
    <w:rsid w:val="000D0ACF"/>
    <w:rsid w:val="000D2229"/>
    <w:rsid w:val="000D58AB"/>
    <w:rsid w:val="000E1544"/>
    <w:rsid w:val="000E177A"/>
    <w:rsid w:val="000E5393"/>
    <w:rsid w:val="000F0326"/>
    <w:rsid w:val="000F07AE"/>
    <w:rsid w:val="000F19F0"/>
    <w:rsid w:val="000F1D1A"/>
    <w:rsid w:val="000F56A9"/>
    <w:rsid w:val="000F7729"/>
    <w:rsid w:val="00100E9E"/>
    <w:rsid w:val="00107D8C"/>
    <w:rsid w:val="0011018B"/>
    <w:rsid w:val="00112E2C"/>
    <w:rsid w:val="001131D7"/>
    <w:rsid w:val="001132A6"/>
    <w:rsid w:val="00114AE5"/>
    <w:rsid w:val="00117011"/>
    <w:rsid w:val="001205E9"/>
    <w:rsid w:val="00122E8D"/>
    <w:rsid w:val="001233CB"/>
    <w:rsid w:val="00123439"/>
    <w:rsid w:val="0012473B"/>
    <w:rsid w:val="001275AA"/>
    <w:rsid w:val="00132839"/>
    <w:rsid w:val="0013476C"/>
    <w:rsid w:val="00134A4C"/>
    <w:rsid w:val="001369E3"/>
    <w:rsid w:val="001432C8"/>
    <w:rsid w:val="00146D87"/>
    <w:rsid w:val="0015184E"/>
    <w:rsid w:val="00152539"/>
    <w:rsid w:val="00154C72"/>
    <w:rsid w:val="00156968"/>
    <w:rsid w:val="0016309B"/>
    <w:rsid w:val="001633D1"/>
    <w:rsid w:val="001653A7"/>
    <w:rsid w:val="00165CC2"/>
    <w:rsid w:val="00166612"/>
    <w:rsid w:val="0016741F"/>
    <w:rsid w:val="00167E84"/>
    <w:rsid w:val="0017134D"/>
    <w:rsid w:val="001714D5"/>
    <w:rsid w:val="001727B3"/>
    <w:rsid w:val="001728E1"/>
    <w:rsid w:val="0017337F"/>
    <w:rsid w:val="00173BA8"/>
    <w:rsid w:val="00174B5F"/>
    <w:rsid w:val="0018151C"/>
    <w:rsid w:val="00182F94"/>
    <w:rsid w:val="00185001"/>
    <w:rsid w:val="00185CA6"/>
    <w:rsid w:val="001873CC"/>
    <w:rsid w:val="001942EB"/>
    <w:rsid w:val="00194C8A"/>
    <w:rsid w:val="00196019"/>
    <w:rsid w:val="00197499"/>
    <w:rsid w:val="001A3252"/>
    <w:rsid w:val="001A525E"/>
    <w:rsid w:val="001A6E5D"/>
    <w:rsid w:val="001A7A32"/>
    <w:rsid w:val="001A7EC8"/>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5616"/>
    <w:rsid w:val="001E7903"/>
    <w:rsid w:val="001F0BB3"/>
    <w:rsid w:val="001F168B"/>
    <w:rsid w:val="001F1AD3"/>
    <w:rsid w:val="001F53CB"/>
    <w:rsid w:val="001F6082"/>
    <w:rsid w:val="001F6C3E"/>
    <w:rsid w:val="0020192A"/>
    <w:rsid w:val="00201D01"/>
    <w:rsid w:val="00207941"/>
    <w:rsid w:val="0021000D"/>
    <w:rsid w:val="00210158"/>
    <w:rsid w:val="00210F1F"/>
    <w:rsid w:val="00213F08"/>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584F"/>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339D"/>
    <w:rsid w:val="002C3D92"/>
    <w:rsid w:val="002C40AE"/>
    <w:rsid w:val="002C51E8"/>
    <w:rsid w:val="002C72D6"/>
    <w:rsid w:val="002C7F31"/>
    <w:rsid w:val="002D3966"/>
    <w:rsid w:val="002D3AC0"/>
    <w:rsid w:val="002E1B50"/>
    <w:rsid w:val="002E1EEF"/>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60F1"/>
    <w:rsid w:val="0031711B"/>
    <w:rsid w:val="003172AB"/>
    <w:rsid w:val="003172DC"/>
    <w:rsid w:val="00323431"/>
    <w:rsid w:val="00326D1B"/>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6523"/>
    <w:rsid w:val="003B7B59"/>
    <w:rsid w:val="003C2CD8"/>
    <w:rsid w:val="003C3971"/>
    <w:rsid w:val="003C5E5B"/>
    <w:rsid w:val="003C6706"/>
    <w:rsid w:val="003C7A43"/>
    <w:rsid w:val="003D1F6F"/>
    <w:rsid w:val="003D572C"/>
    <w:rsid w:val="003D6FEE"/>
    <w:rsid w:val="003D7630"/>
    <w:rsid w:val="003E008B"/>
    <w:rsid w:val="003E1026"/>
    <w:rsid w:val="003E3AC5"/>
    <w:rsid w:val="003E4505"/>
    <w:rsid w:val="003E465B"/>
    <w:rsid w:val="003E4ACE"/>
    <w:rsid w:val="003F3966"/>
    <w:rsid w:val="003F415D"/>
    <w:rsid w:val="003F5609"/>
    <w:rsid w:val="003F6805"/>
    <w:rsid w:val="003F6D54"/>
    <w:rsid w:val="003F709A"/>
    <w:rsid w:val="003F750C"/>
    <w:rsid w:val="0040011B"/>
    <w:rsid w:val="00400E3F"/>
    <w:rsid w:val="004025A4"/>
    <w:rsid w:val="00403965"/>
    <w:rsid w:val="00410FD0"/>
    <w:rsid w:val="00414800"/>
    <w:rsid w:val="00415384"/>
    <w:rsid w:val="00415CBF"/>
    <w:rsid w:val="004163C5"/>
    <w:rsid w:val="00416647"/>
    <w:rsid w:val="00416C3C"/>
    <w:rsid w:val="00417AAA"/>
    <w:rsid w:val="00417CDC"/>
    <w:rsid w:val="004212F8"/>
    <w:rsid w:val="00421E54"/>
    <w:rsid w:val="0042453E"/>
    <w:rsid w:val="00432096"/>
    <w:rsid w:val="00433842"/>
    <w:rsid w:val="00435600"/>
    <w:rsid w:val="00436104"/>
    <w:rsid w:val="004362E5"/>
    <w:rsid w:val="0043684F"/>
    <w:rsid w:val="0044066C"/>
    <w:rsid w:val="0044367C"/>
    <w:rsid w:val="00445B2C"/>
    <w:rsid w:val="00445D76"/>
    <w:rsid w:val="00452D32"/>
    <w:rsid w:val="00452F09"/>
    <w:rsid w:val="00453448"/>
    <w:rsid w:val="00456D22"/>
    <w:rsid w:val="00460FF4"/>
    <w:rsid w:val="00461301"/>
    <w:rsid w:val="00463B8A"/>
    <w:rsid w:val="00464084"/>
    <w:rsid w:val="004652A6"/>
    <w:rsid w:val="00466CF0"/>
    <w:rsid w:val="0047385A"/>
    <w:rsid w:val="00476682"/>
    <w:rsid w:val="00476A22"/>
    <w:rsid w:val="004818C8"/>
    <w:rsid w:val="00484865"/>
    <w:rsid w:val="00487131"/>
    <w:rsid w:val="00491A30"/>
    <w:rsid w:val="00492719"/>
    <w:rsid w:val="004935CF"/>
    <w:rsid w:val="004A01D5"/>
    <w:rsid w:val="004A3521"/>
    <w:rsid w:val="004A3CB1"/>
    <w:rsid w:val="004A3E04"/>
    <w:rsid w:val="004A4A57"/>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598D"/>
    <w:rsid w:val="00576DDA"/>
    <w:rsid w:val="00577768"/>
    <w:rsid w:val="00580015"/>
    <w:rsid w:val="00580400"/>
    <w:rsid w:val="005830F4"/>
    <w:rsid w:val="00583848"/>
    <w:rsid w:val="00584068"/>
    <w:rsid w:val="00584911"/>
    <w:rsid w:val="00584F2B"/>
    <w:rsid w:val="0058567E"/>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5863"/>
    <w:rsid w:val="005E6272"/>
    <w:rsid w:val="005E6AD3"/>
    <w:rsid w:val="005E6B0D"/>
    <w:rsid w:val="005E77BC"/>
    <w:rsid w:val="005E7EE7"/>
    <w:rsid w:val="005F203C"/>
    <w:rsid w:val="005F298E"/>
    <w:rsid w:val="005F4325"/>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47CA"/>
    <w:rsid w:val="006566CD"/>
    <w:rsid w:val="00660CEE"/>
    <w:rsid w:val="00662A62"/>
    <w:rsid w:val="006655D9"/>
    <w:rsid w:val="00667730"/>
    <w:rsid w:val="00670C53"/>
    <w:rsid w:val="0067168B"/>
    <w:rsid w:val="00675F82"/>
    <w:rsid w:val="00677320"/>
    <w:rsid w:val="00677AD3"/>
    <w:rsid w:val="00683D84"/>
    <w:rsid w:val="006851CB"/>
    <w:rsid w:val="00687D7D"/>
    <w:rsid w:val="006926AC"/>
    <w:rsid w:val="00692CF5"/>
    <w:rsid w:val="006940EB"/>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28ED"/>
    <w:rsid w:val="006D56A8"/>
    <w:rsid w:val="006D5F5E"/>
    <w:rsid w:val="006D703A"/>
    <w:rsid w:val="006D731B"/>
    <w:rsid w:val="006E12DA"/>
    <w:rsid w:val="006E56C1"/>
    <w:rsid w:val="006E5C86"/>
    <w:rsid w:val="006F11FD"/>
    <w:rsid w:val="006F1888"/>
    <w:rsid w:val="006F251A"/>
    <w:rsid w:val="006F51F8"/>
    <w:rsid w:val="006F7BF7"/>
    <w:rsid w:val="006F7E09"/>
    <w:rsid w:val="00702109"/>
    <w:rsid w:val="007050C9"/>
    <w:rsid w:val="00710AE4"/>
    <w:rsid w:val="00710F2C"/>
    <w:rsid w:val="007119D9"/>
    <w:rsid w:val="007165BD"/>
    <w:rsid w:val="00725E96"/>
    <w:rsid w:val="00726B3F"/>
    <w:rsid w:val="00727B69"/>
    <w:rsid w:val="007322BA"/>
    <w:rsid w:val="007327B2"/>
    <w:rsid w:val="00732CC5"/>
    <w:rsid w:val="00733937"/>
    <w:rsid w:val="00734A5B"/>
    <w:rsid w:val="00737AA9"/>
    <w:rsid w:val="007402B4"/>
    <w:rsid w:val="0074103B"/>
    <w:rsid w:val="007410AA"/>
    <w:rsid w:val="007415C8"/>
    <w:rsid w:val="00742181"/>
    <w:rsid w:val="00742347"/>
    <w:rsid w:val="00744C25"/>
    <w:rsid w:val="00744E76"/>
    <w:rsid w:val="007457F6"/>
    <w:rsid w:val="00750B25"/>
    <w:rsid w:val="0075157F"/>
    <w:rsid w:val="0075436B"/>
    <w:rsid w:val="007547E4"/>
    <w:rsid w:val="00756929"/>
    <w:rsid w:val="00761A74"/>
    <w:rsid w:val="00762433"/>
    <w:rsid w:val="00762799"/>
    <w:rsid w:val="00764856"/>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915"/>
    <w:rsid w:val="00797B11"/>
    <w:rsid w:val="007A116E"/>
    <w:rsid w:val="007A42F4"/>
    <w:rsid w:val="007A66AF"/>
    <w:rsid w:val="007A7B3C"/>
    <w:rsid w:val="007B0BA7"/>
    <w:rsid w:val="007B2717"/>
    <w:rsid w:val="007B35B9"/>
    <w:rsid w:val="007B675F"/>
    <w:rsid w:val="007B68B1"/>
    <w:rsid w:val="007B7F8D"/>
    <w:rsid w:val="007C07A8"/>
    <w:rsid w:val="007C1CEF"/>
    <w:rsid w:val="007C47D7"/>
    <w:rsid w:val="007C567B"/>
    <w:rsid w:val="007C5686"/>
    <w:rsid w:val="007C6153"/>
    <w:rsid w:val="007D2852"/>
    <w:rsid w:val="007E1856"/>
    <w:rsid w:val="007E1955"/>
    <w:rsid w:val="007E4D0E"/>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59DD"/>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45FD"/>
    <w:rsid w:val="00876044"/>
    <w:rsid w:val="00876188"/>
    <w:rsid w:val="008768CA"/>
    <w:rsid w:val="008774F0"/>
    <w:rsid w:val="008803E2"/>
    <w:rsid w:val="008868B6"/>
    <w:rsid w:val="00886F02"/>
    <w:rsid w:val="00891C99"/>
    <w:rsid w:val="00896BA0"/>
    <w:rsid w:val="008A2D7E"/>
    <w:rsid w:val="008A46BB"/>
    <w:rsid w:val="008B020E"/>
    <w:rsid w:val="008B02F5"/>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8F717F"/>
    <w:rsid w:val="00900EFE"/>
    <w:rsid w:val="00901EDD"/>
    <w:rsid w:val="0090271F"/>
    <w:rsid w:val="00902E23"/>
    <w:rsid w:val="00903B2E"/>
    <w:rsid w:val="0090709A"/>
    <w:rsid w:val="00907658"/>
    <w:rsid w:val="009113A0"/>
    <w:rsid w:val="00912584"/>
    <w:rsid w:val="00912ADF"/>
    <w:rsid w:val="0091348E"/>
    <w:rsid w:val="00913D14"/>
    <w:rsid w:val="00916D96"/>
    <w:rsid w:val="00917081"/>
    <w:rsid w:val="00917CCB"/>
    <w:rsid w:val="00921E44"/>
    <w:rsid w:val="00922226"/>
    <w:rsid w:val="00923850"/>
    <w:rsid w:val="009238D0"/>
    <w:rsid w:val="00924D95"/>
    <w:rsid w:val="00927F12"/>
    <w:rsid w:val="00930FE2"/>
    <w:rsid w:val="009339B2"/>
    <w:rsid w:val="00935F0A"/>
    <w:rsid w:val="00942EC2"/>
    <w:rsid w:val="00943EDC"/>
    <w:rsid w:val="009447F2"/>
    <w:rsid w:val="00945D90"/>
    <w:rsid w:val="00947007"/>
    <w:rsid w:val="00950111"/>
    <w:rsid w:val="00950247"/>
    <w:rsid w:val="00952220"/>
    <w:rsid w:val="00953209"/>
    <w:rsid w:val="009537A8"/>
    <w:rsid w:val="00953C2B"/>
    <w:rsid w:val="00954621"/>
    <w:rsid w:val="009568FF"/>
    <w:rsid w:val="0095740D"/>
    <w:rsid w:val="00960400"/>
    <w:rsid w:val="00961E6C"/>
    <w:rsid w:val="009654B2"/>
    <w:rsid w:val="00972021"/>
    <w:rsid w:val="00975346"/>
    <w:rsid w:val="00980557"/>
    <w:rsid w:val="0098218D"/>
    <w:rsid w:val="00983EF4"/>
    <w:rsid w:val="00984454"/>
    <w:rsid w:val="00985273"/>
    <w:rsid w:val="009861C7"/>
    <w:rsid w:val="00990383"/>
    <w:rsid w:val="00995237"/>
    <w:rsid w:val="009978DA"/>
    <w:rsid w:val="009A07B7"/>
    <w:rsid w:val="009A082C"/>
    <w:rsid w:val="009A6E84"/>
    <w:rsid w:val="009A706F"/>
    <w:rsid w:val="009B1A47"/>
    <w:rsid w:val="009B2D3A"/>
    <w:rsid w:val="009B31DC"/>
    <w:rsid w:val="009B3264"/>
    <w:rsid w:val="009B38E3"/>
    <w:rsid w:val="009B4C5A"/>
    <w:rsid w:val="009B4D94"/>
    <w:rsid w:val="009B610E"/>
    <w:rsid w:val="009B7FA8"/>
    <w:rsid w:val="009C14DB"/>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A04A4B"/>
    <w:rsid w:val="00A10F02"/>
    <w:rsid w:val="00A142CB"/>
    <w:rsid w:val="00A148EF"/>
    <w:rsid w:val="00A150A7"/>
    <w:rsid w:val="00A156C2"/>
    <w:rsid w:val="00A164B4"/>
    <w:rsid w:val="00A214E7"/>
    <w:rsid w:val="00A215D7"/>
    <w:rsid w:val="00A2160B"/>
    <w:rsid w:val="00A21B71"/>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3E7B"/>
    <w:rsid w:val="00A879C0"/>
    <w:rsid w:val="00A9033F"/>
    <w:rsid w:val="00A92A52"/>
    <w:rsid w:val="00A92ED3"/>
    <w:rsid w:val="00A94526"/>
    <w:rsid w:val="00A9606B"/>
    <w:rsid w:val="00A96316"/>
    <w:rsid w:val="00AA1729"/>
    <w:rsid w:val="00AA2485"/>
    <w:rsid w:val="00AB2616"/>
    <w:rsid w:val="00AB3C4F"/>
    <w:rsid w:val="00AB5B6D"/>
    <w:rsid w:val="00AB7956"/>
    <w:rsid w:val="00AC0509"/>
    <w:rsid w:val="00AC1D13"/>
    <w:rsid w:val="00AC416B"/>
    <w:rsid w:val="00AC45CA"/>
    <w:rsid w:val="00AC5E14"/>
    <w:rsid w:val="00AC644B"/>
    <w:rsid w:val="00AC6557"/>
    <w:rsid w:val="00AC7BE3"/>
    <w:rsid w:val="00AD2273"/>
    <w:rsid w:val="00AD2B50"/>
    <w:rsid w:val="00AD2E84"/>
    <w:rsid w:val="00AD5959"/>
    <w:rsid w:val="00AD68FB"/>
    <w:rsid w:val="00AD6A8D"/>
    <w:rsid w:val="00AE0C14"/>
    <w:rsid w:val="00AE0EB4"/>
    <w:rsid w:val="00AE4952"/>
    <w:rsid w:val="00AF2CDC"/>
    <w:rsid w:val="00AF3A67"/>
    <w:rsid w:val="00AF3B07"/>
    <w:rsid w:val="00AF59CC"/>
    <w:rsid w:val="00B01625"/>
    <w:rsid w:val="00B0358F"/>
    <w:rsid w:val="00B04617"/>
    <w:rsid w:val="00B04F9D"/>
    <w:rsid w:val="00B10D9E"/>
    <w:rsid w:val="00B11725"/>
    <w:rsid w:val="00B135E7"/>
    <w:rsid w:val="00B13ABC"/>
    <w:rsid w:val="00B143A5"/>
    <w:rsid w:val="00B15449"/>
    <w:rsid w:val="00B15835"/>
    <w:rsid w:val="00B1662B"/>
    <w:rsid w:val="00B20BED"/>
    <w:rsid w:val="00B27F7A"/>
    <w:rsid w:val="00B34803"/>
    <w:rsid w:val="00B348DD"/>
    <w:rsid w:val="00B360F7"/>
    <w:rsid w:val="00B40FFC"/>
    <w:rsid w:val="00B43074"/>
    <w:rsid w:val="00B46646"/>
    <w:rsid w:val="00B476ED"/>
    <w:rsid w:val="00B47FA1"/>
    <w:rsid w:val="00B5157A"/>
    <w:rsid w:val="00B54207"/>
    <w:rsid w:val="00B56627"/>
    <w:rsid w:val="00B64705"/>
    <w:rsid w:val="00B66B2A"/>
    <w:rsid w:val="00B66E16"/>
    <w:rsid w:val="00B73E28"/>
    <w:rsid w:val="00B7771D"/>
    <w:rsid w:val="00B80254"/>
    <w:rsid w:val="00B80A46"/>
    <w:rsid w:val="00B82FD9"/>
    <w:rsid w:val="00B83F42"/>
    <w:rsid w:val="00B8430B"/>
    <w:rsid w:val="00B868C0"/>
    <w:rsid w:val="00B911A4"/>
    <w:rsid w:val="00B94078"/>
    <w:rsid w:val="00B9438E"/>
    <w:rsid w:val="00B96563"/>
    <w:rsid w:val="00B977CE"/>
    <w:rsid w:val="00B97D1F"/>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29C8"/>
    <w:rsid w:val="00C33079"/>
    <w:rsid w:val="00C3434B"/>
    <w:rsid w:val="00C3466F"/>
    <w:rsid w:val="00C35BC1"/>
    <w:rsid w:val="00C361E7"/>
    <w:rsid w:val="00C375C1"/>
    <w:rsid w:val="00C37E42"/>
    <w:rsid w:val="00C45231"/>
    <w:rsid w:val="00C45E1A"/>
    <w:rsid w:val="00C46A01"/>
    <w:rsid w:val="00C53428"/>
    <w:rsid w:val="00C55CAC"/>
    <w:rsid w:val="00C57806"/>
    <w:rsid w:val="00C616BC"/>
    <w:rsid w:val="00C625A5"/>
    <w:rsid w:val="00C63DC4"/>
    <w:rsid w:val="00C64406"/>
    <w:rsid w:val="00C65DFA"/>
    <w:rsid w:val="00C72833"/>
    <w:rsid w:val="00C73572"/>
    <w:rsid w:val="00C760AB"/>
    <w:rsid w:val="00C76B05"/>
    <w:rsid w:val="00C81603"/>
    <w:rsid w:val="00C83B33"/>
    <w:rsid w:val="00C83E3D"/>
    <w:rsid w:val="00C846F0"/>
    <w:rsid w:val="00C84985"/>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0CEF"/>
    <w:rsid w:val="00CC3058"/>
    <w:rsid w:val="00CC3428"/>
    <w:rsid w:val="00CC6F38"/>
    <w:rsid w:val="00CC700F"/>
    <w:rsid w:val="00CD2934"/>
    <w:rsid w:val="00CD342B"/>
    <w:rsid w:val="00CD41DB"/>
    <w:rsid w:val="00CD4499"/>
    <w:rsid w:val="00CD7F87"/>
    <w:rsid w:val="00CE04A9"/>
    <w:rsid w:val="00CE6BC4"/>
    <w:rsid w:val="00CE77CA"/>
    <w:rsid w:val="00CF427D"/>
    <w:rsid w:val="00D011DA"/>
    <w:rsid w:val="00D019CF"/>
    <w:rsid w:val="00D01D37"/>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373CC"/>
    <w:rsid w:val="00D42D7D"/>
    <w:rsid w:val="00D5076B"/>
    <w:rsid w:val="00D51BB7"/>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39BE"/>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49DA"/>
    <w:rsid w:val="00E55664"/>
    <w:rsid w:val="00E55C6E"/>
    <w:rsid w:val="00E57431"/>
    <w:rsid w:val="00E64DD0"/>
    <w:rsid w:val="00E655B6"/>
    <w:rsid w:val="00E71C3E"/>
    <w:rsid w:val="00E721DB"/>
    <w:rsid w:val="00E7444D"/>
    <w:rsid w:val="00E77645"/>
    <w:rsid w:val="00E7777C"/>
    <w:rsid w:val="00E873E8"/>
    <w:rsid w:val="00E9095F"/>
    <w:rsid w:val="00E90B98"/>
    <w:rsid w:val="00E933D4"/>
    <w:rsid w:val="00E93723"/>
    <w:rsid w:val="00E9441E"/>
    <w:rsid w:val="00EA0C30"/>
    <w:rsid w:val="00EA206A"/>
    <w:rsid w:val="00EA2EBC"/>
    <w:rsid w:val="00EB7A04"/>
    <w:rsid w:val="00EC0791"/>
    <w:rsid w:val="00EC27C5"/>
    <w:rsid w:val="00EC46C4"/>
    <w:rsid w:val="00EC4A25"/>
    <w:rsid w:val="00EC4EB9"/>
    <w:rsid w:val="00ED059D"/>
    <w:rsid w:val="00ED71E2"/>
    <w:rsid w:val="00EE2463"/>
    <w:rsid w:val="00EE2B9E"/>
    <w:rsid w:val="00EE4B98"/>
    <w:rsid w:val="00EF13A3"/>
    <w:rsid w:val="00EF6DF8"/>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4CC9"/>
    <w:rsid w:val="00F763BF"/>
    <w:rsid w:val="00F77F99"/>
    <w:rsid w:val="00F8029E"/>
    <w:rsid w:val="00F81327"/>
    <w:rsid w:val="00F82074"/>
    <w:rsid w:val="00F82980"/>
    <w:rsid w:val="00F8372E"/>
    <w:rsid w:val="00F84091"/>
    <w:rsid w:val="00F93A63"/>
    <w:rsid w:val="00F94E0A"/>
    <w:rsid w:val="00F961C8"/>
    <w:rsid w:val="00FA1266"/>
    <w:rsid w:val="00FA5639"/>
    <w:rsid w:val="00FB13DD"/>
    <w:rsid w:val="00FB29E9"/>
    <w:rsid w:val="00FB3579"/>
    <w:rsid w:val="00FB3CDC"/>
    <w:rsid w:val="00FB46D7"/>
    <w:rsid w:val="00FB54A4"/>
    <w:rsid w:val="00FC0A19"/>
    <w:rsid w:val="00FC1192"/>
    <w:rsid w:val="00FC293C"/>
    <w:rsid w:val="00FC5B01"/>
    <w:rsid w:val="00FC6D5A"/>
    <w:rsid w:val="00FD0468"/>
    <w:rsid w:val="00FD28E0"/>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0ACF"/>
    <w:pPr>
      <w:overflowPunct w:val="0"/>
      <w:autoSpaceDE w:val="0"/>
      <w:autoSpaceDN w:val="0"/>
      <w:adjustRightInd w:val="0"/>
      <w:spacing w:after="180"/>
      <w:textAlignment w:val="baseline"/>
    </w:pPr>
    <w:rPr>
      <w:lang w:val="en-GB"/>
    </w:rPr>
  </w:style>
  <w:style w:type="paragraph" w:styleId="Heading1">
    <w:name w:val="heading 1"/>
    <w:next w:val="Normal"/>
    <w:qFormat/>
    <w:rsid w:val="000D0A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0D0ACF"/>
    <w:pPr>
      <w:pBdr>
        <w:top w:val="none" w:sz="0" w:space="0" w:color="auto"/>
      </w:pBdr>
      <w:spacing w:before="180"/>
      <w:outlineLvl w:val="1"/>
    </w:pPr>
    <w:rPr>
      <w:sz w:val="32"/>
    </w:rPr>
  </w:style>
  <w:style w:type="paragraph" w:styleId="Heading3">
    <w:name w:val="heading 3"/>
    <w:basedOn w:val="Heading2"/>
    <w:next w:val="Normal"/>
    <w:link w:val="Heading3Char"/>
    <w:qFormat/>
    <w:rsid w:val="000D0ACF"/>
    <w:pPr>
      <w:spacing w:before="120"/>
      <w:outlineLvl w:val="2"/>
    </w:pPr>
    <w:rPr>
      <w:sz w:val="28"/>
    </w:rPr>
  </w:style>
  <w:style w:type="paragraph" w:styleId="Heading4">
    <w:name w:val="heading 4"/>
    <w:basedOn w:val="Heading3"/>
    <w:next w:val="Normal"/>
    <w:qFormat/>
    <w:rsid w:val="000D0ACF"/>
    <w:pPr>
      <w:ind w:left="1418" w:hanging="1418"/>
      <w:outlineLvl w:val="3"/>
    </w:pPr>
    <w:rPr>
      <w:sz w:val="24"/>
    </w:rPr>
  </w:style>
  <w:style w:type="paragraph" w:styleId="Heading5">
    <w:name w:val="heading 5"/>
    <w:basedOn w:val="Heading4"/>
    <w:next w:val="Normal"/>
    <w:qFormat/>
    <w:rsid w:val="000D0ACF"/>
    <w:pPr>
      <w:ind w:left="1701" w:hanging="1701"/>
      <w:outlineLvl w:val="4"/>
    </w:pPr>
    <w:rPr>
      <w:sz w:val="22"/>
    </w:rPr>
  </w:style>
  <w:style w:type="paragraph" w:styleId="Heading6">
    <w:name w:val="heading 6"/>
    <w:basedOn w:val="H6"/>
    <w:next w:val="Normal"/>
    <w:qFormat/>
    <w:rsid w:val="000D0ACF"/>
    <w:pPr>
      <w:outlineLvl w:val="5"/>
    </w:pPr>
  </w:style>
  <w:style w:type="paragraph" w:styleId="Heading7">
    <w:name w:val="heading 7"/>
    <w:basedOn w:val="H6"/>
    <w:next w:val="Normal"/>
    <w:qFormat/>
    <w:rsid w:val="000D0ACF"/>
    <w:pPr>
      <w:outlineLvl w:val="6"/>
    </w:pPr>
  </w:style>
  <w:style w:type="paragraph" w:styleId="Heading8">
    <w:name w:val="heading 8"/>
    <w:basedOn w:val="Heading1"/>
    <w:next w:val="Normal"/>
    <w:link w:val="Heading8Char"/>
    <w:qFormat/>
    <w:rsid w:val="000D0ACF"/>
    <w:pPr>
      <w:ind w:left="0" w:firstLine="0"/>
      <w:outlineLvl w:val="7"/>
    </w:pPr>
  </w:style>
  <w:style w:type="paragraph" w:styleId="Heading9">
    <w:name w:val="heading 9"/>
    <w:basedOn w:val="Heading8"/>
    <w:next w:val="Normal"/>
    <w:qFormat/>
    <w:rsid w:val="000D0A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0ACF"/>
    <w:pPr>
      <w:ind w:left="1985" w:hanging="1985"/>
      <w:outlineLvl w:val="9"/>
    </w:pPr>
    <w:rPr>
      <w:sz w:val="20"/>
    </w:rPr>
  </w:style>
  <w:style w:type="paragraph" w:styleId="TOC9">
    <w:name w:val="toc 9"/>
    <w:basedOn w:val="TOC8"/>
    <w:uiPriority w:val="39"/>
    <w:rsid w:val="000D0ACF"/>
    <w:pPr>
      <w:ind w:left="1418" w:hanging="1418"/>
    </w:pPr>
  </w:style>
  <w:style w:type="paragraph" w:styleId="TOC8">
    <w:name w:val="toc 8"/>
    <w:basedOn w:val="TOC1"/>
    <w:uiPriority w:val="39"/>
    <w:rsid w:val="000D0ACF"/>
    <w:pPr>
      <w:spacing w:before="180"/>
      <w:ind w:left="2693" w:hanging="2693"/>
    </w:pPr>
    <w:rPr>
      <w:b/>
    </w:rPr>
  </w:style>
  <w:style w:type="paragraph" w:styleId="TOC1">
    <w:name w:val="toc 1"/>
    <w:uiPriority w:val="39"/>
    <w:rsid w:val="000D0AC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0D0ACF"/>
    <w:pPr>
      <w:keepLines/>
      <w:tabs>
        <w:tab w:val="center" w:pos="4536"/>
        <w:tab w:val="right" w:pos="9072"/>
      </w:tabs>
    </w:pPr>
    <w:rPr>
      <w:noProof/>
    </w:rPr>
  </w:style>
  <w:style w:type="character" w:customStyle="1" w:styleId="ZGSM">
    <w:name w:val="ZGSM"/>
    <w:rsid w:val="000D0ACF"/>
  </w:style>
  <w:style w:type="paragraph" w:styleId="Header">
    <w:name w:val="header"/>
    <w:rsid w:val="000D0ACF"/>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0D0ACF"/>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0D0ACF"/>
    <w:pPr>
      <w:ind w:left="1701" w:hanging="1701"/>
    </w:pPr>
  </w:style>
  <w:style w:type="paragraph" w:styleId="TOC4">
    <w:name w:val="toc 4"/>
    <w:basedOn w:val="TOC3"/>
    <w:uiPriority w:val="39"/>
    <w:rsid w:val="000D0ACF"/>
    <w:pPr>
      <w:ind w:left="1418" w:hanging="1418"/>
    </w:pPr>
  </w:style>
  <w:style w:type="paragraph" w:styleId="TOC3">
    <w:name w:val="toc 3"/>
    <w:basedOn w:val="TOC2"/>
    <w:uiPriority w:val="39"/>
    <w:rsid w:val="000D0ACF"/>
    <w:pPr>
      <w:ind w:left="1134" w:hanging="1134"/>
    </w:pPr>
  </w:style>
  <w:style w:type="paragraph" w:styleId="TOC2">
    <w:name w:val="toc 2"/>
    <w:basedOn w:val="TOC1"/>
    <w:uiPriority w:val="39"/>
    <w:rsid w:val="000D0ACF"/>
    <w:pPr>
      <w:spacing w:before="0"/>
      <w:ind w:left="851" w:hanging="851"/>
    </w:pPr>
    <w:rPr>
      <w:sz w:val="20"/>
    </w:rPr>
  </w:style>
  <w:style w:type="paragraph" w:styleId="Footer">
    <w:name w:val="footer"/>
    <w:basedOn w:val="Header"/>
    <w:rsid w:val="000D0ACF"/>
    <w:pPr>
      <w:jc w:val="center"/>
    </w:pPr>
    <w:rPr>
      <w:i/>
    </w:rPr>
  </w:style>
  <w:style w:type="paragraph" w:customStyle="1" w:styleId="TT">
    <w:name w:val="TT"/>
    <w:basedOn w:val="Heading1"/>
    <w:next w:val="Normal"/>
    <w:rsid w:val="000D0ACF"/>
    <w:pPr>
      <w:outlineLvl w:val="9"/>
    </w:pPr>
  </w:style>
  <w:style w:type="paragraph" w:customStyle="1" w:styleId="NF">
    <w:name w:val="NF"/>
    <w:basedOn w:val="NO"/>
    <w:rsid w:val="000D0ACF"/>
    <w:pPr>
      <w:keepNext/>
      <w:spacing w:after="0"/>
    </w:pPr>
    <w:rPr>
      <w:rFonts w:ascii="Arial" w:hAnsi="Arial"/>
      <w:sz w:val="18"/>
    </w:rPr>
  </w:style>
  <w:style w:type="paragraph" w:customStyle="1" w:styleId="NO">
    <w:name w:val="NO"/>
    <w:basedOn w:val="Normal"/>
    <w:link w:val="NOChar"/>
    <w:rsid w:val="000D0ACF"/>
    <w:pPr>
      <w:keepLines/>
      <w:ind w:left="1135" w:hanging="851"/>
    </w:pPr>
  </w:style>
  <w:style w:type="paragraph" w:customStyle="1" w:styleId="PL">
    <w:name w:val="PL"/>
    <w:rsid w:val="000D0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0D0ACF"/>
    <w:pPr>
      <w:jc w:val="right"/>
    </w:pPr>
  </w:style>
  <w:style w:type="paragraph" w:customStyle="1" w:styleId="TAL">
    <w:name w:val="TAL"/>
    <w:basedOn w:val="Normal"/>
    <w:link w:val="TALChar"/>
    <w:rsid w:val="000D0ACF"/>
    <w:pPr>
      <w:keepNext/>
      <w:keepLines/>
      <w:spacing w:after="0"/>
    </w:pPr>
    <w:rPr>
      <w:rFonts w:ascii="Arial" w:hAnsi="Arial"/>
      <w:sz w:val="18"/>
    </w:rPr>
  </w:style>
  <w:style w:type="paragraph" w:customStyle="1" w:styleId="TAH">
    <w:name w:val="TAH"/>
    <w:basedOn w:val="TAC"/>
    <w:link w:val="TAHCar"/>
    <w:rsid w:val="000D0ACF"/>
    <w:rPr>
      <w:b/>
    </w:rPr>
  </w:style>
  <w:style w:type="paragraph" w:customStyle="1" w:styleId="TAC">
    <w:name w:val="TAC"/>
    <w:basedOn w:val="TAL"/>
    <w:rsid w:val="000D0ACF"/>
    <w:pPr>
      <w:jc w:val="center"/>
    </w:pPr>
  </w:style>
  <w:style w:type="paragraph" w:customStyle="1" w:styleId="LD">
    <w:name w:val="LD"/>
    <w:rsid w:val="000D0ACF"/>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0D0ACF"/>
    <w:pPr>
      <w:keepLines/>
      <w:ind w:left="1702" w:hanging="1418"/>
    </w:pPr>
  </w:style>
  <w:style w:type="paragraph" w:customStyle="1" w:styleId="FP">
    <w:name w:val="FP"/>
    <w:basedOn w:val="Normal"/>
    <w:rsid w:val="000D0ACF"/>
    <w:pPr>
      <w:spacing w:after="0"/>
    </w:pPr>
  </w:style>
  <w:style w:type="paragraph" w:customStyle="1" w:styleId="NW">
    <w:name w:val="NW"/>
    <w:basedOn w:val="NO"/>
    <w:rsid w:val="000D0ACF"/>
    <w:pPr>
      <w:spacing w:after="0"/>
    </w:pPr>
  </w:style>
  <w:style w:type="paragraph" w:customStyle="1" w:styleId="EW">
    <w:name w:val="EW"/>
    <w:basedOn w:val="EX"/>
    <w:rsid w:val="000D0ACF"/>
    <w:pPr>
      <w:spacing w:after="0"/>
    </w:pPr>
  </w:style>
  <w:style w:type="paragraph" w:customStyle="1" w:styleId="B1">
    <w:name w:val="B1"/>
    <w:basedOn w:val="List"/>
    <w:link w:val="B1Char"/>
    <w:rsid w:val="000D0ACF"/>
  </w:style>
  <w:style w:type="paragraph" w:styleId="TOC6">
    <w:name w:val="toc 6"/>
    <w:basedOn w:val="TOC5"/>
    <w:next w:val="Normal"/>
    <w:uiPriority w:val="39"/>
    <w:rsid w:val="000D0ACF"/>
    <w:pPr>
      <w:ind w:left="1985" w:hanging="1985"/>
    </w:pPr>
  </w:style>
  <w:style w:type="paragraph" w:styleId="TOC7">
    <w:name w:val="toc 7"/>
    <w:basedOn w:val="TOC6"/>
    <w:next w:val="Normal"/>
    <w:uiPriority w:val="39"/>
    <w:rsid w:val="000D0ACF"/>
    <w:pPr>
      <w:ind w:left="2268" w:hanging="2268"/>
    </w:pPr>
  </w:style>
  <w:style w:type="paragraph" w:customStyle="1" w:styleId="EditorsNote">
    <w:name w:val="Editor's Note"/>
    <w:basedOn w:val="NO"/>
    <w:rsid w:val="000D0ACF"/>
    <w:rPr>
      <w:color w:val="FF0000"/>
    </w:rPr>
  </w:style>
  <w:style w:type="paragraph" w:customStyle="1" w:styleId="TH">
    <w:name w:val="TH"/>
    <w:basedOn w:val="Normal"/>
    <w:link w:val="THChar"/>
    <w:rsid w:val="000D0ACF"/>
    <w:pPr>
      <w:keepNext/>
      <w:keepLines/>
      <w:spacing w:before="60"/>
      <w:jc w:val="center"/>
    </w:pPr>
    <w:rPr>
      <w:rFonts w:ascii="Arial" w:hAnsi="Arial"/>
      <w:b/>
    </w:rPr>
  </w:style>
  <w:style w:type="paragraph" w:customStyle="1" w:styleId="ZA">
    <w:name w:val="ZA"/>
    <w:rsid w:val="000D0A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0D0A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0D0A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0D0A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0D0ACF"/>
    <w:pPr>
      <w:ind w:left="851" w:hanging="851"/>
    </w:pPr>
  </w:style>
  <w:style w:type="paragraph" w:customStyle="1" w:styleId="ZH">
    <w:name w:val="ZH"/>
    <w:rsid w:val="000D0ACF"/>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0D0ACF"/>
    <w:pPr>
      <w:keepNext w:val="0"/>
      <w:spacing w:before="0" w:after="240"/>
    </w:pPr>
  </w:style>
  <w:style w:type="paragraph" w:customStyle="1" w:styleId="ZG">
    <w:name w:val="ZG"/>
    <w:rsid w:val="000D0AC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0D0ACF"/>
  </w:style>
  <w:style w:type="paragraph" w:customStyle="1" w:styleId="B3">
    <w:name w:val="B3"/>
    <w:basedOn w:val="List3"/>
    <w:rsid w:val="000D0ACF"/>
  </w:style>
  <w:style w:type="paragraph" w:customStyle="1" w:styleId="B4">
    <w:name w:val="B4"/>
    <w:basedOn w:val="List4"/>
    <w:rsid w:val="000D0ACF"/>
  </w:style>
  <w:style w:type="paragraph" w:customStyle="1" w:styleId="B5">
    <w:name w:val="B5"/>
    <w:basedOn w:val="List5"/>
    <w:rsid w:val="000D0ACF"/>
  </w:style>
  <w:style w:type="paragraph" w:customStyle="1" w:styleId="ZTD">
    <w:name w:val="ZTD"/>
    <w:basedOn w:val="ZB"/>
    <w:rsid w:val="000D0ACF"/>
    <w:pPr>
      <w:framePr w:hRule="auto" w:wrap="notBeside" w:y="852"/>
    </w:pPr>
    <w:rPr>
      <w:i w:val="0"/>
      <w:sz w:val="40"/>
    </w:rPr>
  </w:style>
  <w:style w:type="paragraph" w:customStyle="1" w:styleId="ZV">
    <w:name w:val="ZV"/>
    <w:basedOn w:val="ZU"/>
    <w:rsid w:val="000D0ACF"/>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0D0ACF"/>
    <w:pPr>
      <w:ind w:left="568" w:hanging="284"/>
    </w:pPr>
  </w:style>
  <w:style w:type="paragraph" w:styleId="List2">
    <w:name w:val="List 2"/>
    <w:basedOn w:val="List"/>
    <w:rsid w:val="000D0ACF"/>
    <w:pPr>
      <w:ind w:left="851"/>
    </w:pPr>
  </w:style>
  <w:style w:type="paragraph" w:styleId="List3">
    <w:name w:val="List 3"/>
    <w:basedOn w:val="List2"/>
    <w:rsid w:val="000D0ACF"/>
    <w:pPr>
      <w:ind w:left="1135"/>
    </w:pPr>
  </w:style>
  <w:style w:type="paragraph" w:styleId="List4">
    <w:name w:val="List 4"/>
    <w:basedOn w:val="List3"/>
    <w:rsid w:val="000D0ACF"/>
    <w:pPr>
      <w:ind w:left="1418"/>
    </w:pPr>
  </w:style>
  <w:style w:type="paragraph" w:styleId="List5">
    <w:name w:val="List 5"/>
    <w:basedOn w:val="List4"/>
    <w:rsid w:val="000D0ACF"/>
    <w:pPr>
      <w:ind w:left="1702"/>
    </w:pPr>
  </w:style>
  <w:style w:type="character" w:styleId="FootnoteReference">
    <w:name w:val="footnote reference"/>
    <w:basedOn w:val="DefaultParagraphFont"/>
    <w:semiHidden/>
    <w:rsid w:val="000D0ACF"/>
    <w:rPr>
      <w:b/>
      <w:position w:val="6"/>
      <w:sz w:val="16"/>
    </w:rPr>
  </w:style>
  <w:style w:type="paragraph" w:styleId="FootnoteText">
    <w:name w:val="footnote text"/>
    <w:basedOn w:val="Normal"/>
    <w:link w:val="FootnoteTextChar"/>
    <w:semiHidden/>
    <w:rsid w:val="000D0ACF"/>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0D0ACF"/>
    <w:pPr>
      <w:keepLines/>
    </w:pPr>
  </w:style>
  <w:style w:type="paragraph" w:styleId="Index2">
    <w:name w:val="index 2"/>
    <w:basedOn w:val="Index1"/>
    <w:semiHidden/>
    <w:rsid w:val="000D0ACF"/>
    <w:pPr>
      <w:ind w:left="284"/>
    </w:pPr>
  </w:style>
  <w:style w:type="paragraph" w:styleId="ListBullet">
    <w:name w:val="List Bullet"/>
    <w:basedOn w:val="List"/>
    <w:rsid w:val="000D0ACF"/>
  </w:style>
  <w:style w:type="paragraph" w:styleId="ListBullet2">
    <w:name w:val="List Bullet 2"/>
    <w:basedOn w:val="ListBullet"/>
    <w:rsid w:val="000D0ACF"/>
    <w:pPr>
      <w:ind w:left="851"/>
    </w:pPr>
  </w:style>
  <w:style w:type="paragraph" w:styleId="ListBullet3">
    <w:name w:val="List Bullet 3"/>
    <w:basedOn w:val="ListBullet2"/>
    <w:rsid w:val="000D0ACF"/>
    <w:pPr>
      <w:ind w:left="1135"/>
    </w:pPr>
  </w:style>
  <w:style w:type="paragraph" w:styleId="ListBullet4">
    <w:name w:val="List Bullet 4"/>
    <w:basedOn w:val="ListBullet3"/>
    <w:rsid w:val="000D0ACF"/>
    <w:pPr>
      <w:ind w:left="1418"/>
    </w:pPr>
  </w:style>
  <w:style w:type="paragraph" w:styleId="ListBullet5">
    <w:name w:val="List Bullet 5"/>
    <w:basedOn w:val="ListBullet4"/>
    <w:rsid w:val="000D0ACF"/>
    <w:pPr>
      <w:ind w:left="1702"/>
    </w:pPr>
  </w:style>
  <w:style w:type="paragraph" w:styleId="ListNumber">
    <w:name w:val="List Number"/>
    <w:basedOn w:val="List"/>
    <w:rsid w:val="000D0ACF"/>
  </w:style>
  <w:style w:type="paragraph" w:styleId="ListNumber2">
    <w:name w:val="List Number 2"/>
    <w:basedOn w:val="ListNumber"/>
    <w:rsid w:val="000D0ACF"/>
    <w:pPr>
      <w:ind w:left="851"/>
    </w:pPr>
  </w:style>
  <w:style w:type="paragraph" w:customStyle="1" w:styleId="FL">
    <w:name w:val="FL"/>
    <w:basedOn w:val="Normal"/>
    <w:rsid w:val="000D0ACF"/>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image" Target="media/image17.emf"/><Relationship Id="rId21" Type="http://schemas.openxmlformats.org/officeDocument/2006/relationships/image" Target="media/image6.emf"/><Relationship Id="rId34" Type="http://schemas.openxmlformats.org/officeDocument/2006/relationships/image" Target="media/image14.png"/><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vsd"/><Relationship Id="rId55" Type="http://schemas.openxmlformats.org/officeDocument/2006/relationships/image" Target="media/image26.emf"/><Relationship Id="rId63" Type="http://schemas.openxmlformats.org/officeDocument/2006/relationships/image" Target="media/image32.emf"/><Relationship Id="rId68" Type="http://schemas.openxmlformats.org/officeDocument/2006/relationships/image" Target="media/image35.emf"/><Relationship Id="rId76" Type="http://schemas.openxmlformats.org/officeDocument/2006/relationships/image" Target="media/image39.emf"/><Relationship Id="rId7" Type="http://schemas.openxmlformats.org/officeDocument/2006/relationships/styles" Target="styles.xml"/><Relationship Id="rId71" Type="http://schemas.openxmlformats.org/officeDocument/2006/relationships/package" Target="embeddings/Microsoft_Visio_Drawing20.vsdx"/><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15.vsdx"/><Relationship Id="rId66" Type="http://schemas.openxmlformats.org/officeDocument/2006/relationships/image" Target="media/image34.emf"/><Relationship Id="rId74" Type="http://schemas.openxmlformats.org/officeDocument/2006/relationships/image" Target="media/image38.emf"/><Relationship Id="rId79" Type="http://schemas.openxmlformats.org/officeDocument/2006/relationships/package" Target="embeddings/Microsoft_Visio_Drawing24.vsdx"/><Relationship Id="rId5" Type="http://schemas.openxmlformats.org/officeDocument/2006/relationships/customXml" Target="../customXml/item4.xml"/><Relationship Id="rId61" Type="http://schemas.openxmlformats.org/officeDocument/2006/relationships/image" Target="media/image30.emf"/><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3.vsdx"/><Relationship Id="rId60" Type="http://schemas.openxmlformats.org/officeDocument/2006/relationships/package" Target="embeddings/Microsoft_Visio_Drawing16.vsdx"/><Relationship Id="rId65" Type="http://schemas.openxmlformats.org/officeDocument/2006/relationships/package" Target="embeddings/Microsoft_Visio_Drawing17.vsdx"/><Relationship Id="rId73" Type="http://schemas.openxmlformats.org/officeDocument/2006/relationships/package" Target="embeddings/Microsoft_Visio_Drawing21.vsdx"/><Relationship Id="rId78" Type="http://schemas.openxmlformats.org/officeDocument/2006/relationships/image" Target="media/image40.emf"/><Relationship Id="rId8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package" Target="embeddings/Microsoft_Visio_Drawing10.vsdx"/><Relationship Id="rId48" Type="http://schemas.openxmlformats.org/officeDocument/2006/relationships/package" Target="embeddings/Microsoft_Visio_Drawing12.vsdx"/><Relationship Id="rId56" Type="http://schemas.openxmlformats.org/officeDocument/2006/relationships/image" Target="media/image27.emf"/><Relationship Id="rId64" Type="http://schemas.openxmlformats.org/officeDocument/2006/relationships/image" Target="media/image33.emf"/><Relationship Id="rId69" Type="http://schemas.openxmlformats.org/officeDocument/2006/relationships/package" Target="embeddings/Microsoft_Visio_Drawing19.vsdx"/><Relationship Id="rId77" Type="http://schemas.openxmlformats.org/officeDocument/2006/relationships/package" Target="embeddings/Microsoft_Visio_Drawing23.vsdx"/><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37.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4.vsdx"/><Relationship Id="rId33" Type="http://schemas.openxmlformats.org/officeDocument/2006/relationships/image" Target="cid:image002.png@01D74E16.CFB56E60" TargetMode="External"/><Relationship Id="rId38" Type="http://schemas.openxmlformats.org/officeDocument/2006/relationships/package" Target="embeddings/Microsoft_Visio_Drawing8.vsdx"/><Relationship Id="rId46" Type="http://schemas.openxmlformats.org/officeDocument/2006/relationships/package" Target="embeddings/Microsoft_Visio_Drawing11.vsdx"/><Relationship Id="rId59" Type="http://schemas.openxmlformats.org/officeDocument/2006/relationships/image" Target="media/image29.emf"/><Relationship Id="rId67" Type="http://schemas.openxmlformats.org/officeDocument/2006/relationships/package" Target="embeddings/Microsoft_Visio_Drawing18.vsdx"/><Relationship Id="rId20" Type="http://schemas.openxmlformats.org/officeDocument/2006/relationships/package" Target="embeddings/Microsoft_Visio_Drawing2.vsdx"/><Relationship Id="rId41" Type="http://schemas.openxmlformats.org/officeDocument/2006/relationships/image" Target="media/image18.png"/><Relationship Id="rId54" Type="http://schemas.openxmlformats.org/officeDocument/2006/relationships/package" Target="embeddings/Microsoft_Visio_Drawing14.vsdx"/><Relationship Id="rId62" Type="http://schemas.openxmlformats.org/officeDocument/2006/relationships/image" Target="media/image31.emf"/><Relationship Id="rId70" Type="http://schemas.openxmlformats.org/officeDocument/2006/relationships/image" Target="media/image36.emf"/><Relationship Id="rId75" Type="http://schemas.openxmlformats.org/officeDocument/2006/relationships/package" Target="embeddings/Microsoft_Visio_Drawing22.vsdx"/><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package" Target="embeddings/Microsoft_Visio_Drawing7.vsdx"/><Relationship Id="rId49" Type="http://schemas.openxmlformats.org/officeDocument/2006/relationships/image" Target="media/image23.emf"/><Relationship Id="rId57"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224</TotalTime>
  <Pages>107</Pages>
  <Words>34058</Words>
  <Characters>186494</Characters>
  <Application>Microsoft Office Word</Application>
  <DocSecurity>0</DocSecurity>
  <Lines>1554</Lines>
  <Paragraphs>440</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220112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126</cp:revision>
  <cp:lastPrinted>2018-12-17T13:30:00Z</cp:lastPrinted>
  <dcterms:created xsi:type="dcterms:W3CDTF">2021-03-04T21:01:00Z</dcterms:created>
  <dcterms:modified xsi:type="dcterms:W3CDTF">2021-12-06T19:41:00Z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