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54395365"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bookmarkStart w:id="1" w:name="_GoBack"/>
      <w:bookmarkEnd w:id="1"/>
      <w:r w:rsidR="00EE2B9E">
        <w:rPr>
          <w:noProof w:val="0"/>
        </w:rPr>
        <w:t>V1</w:t>
      </w:r>
      <w:r w:rsidR="0083075D" w:rsidRPr="00583848">
        <w:rPr>
          <w:noProof w:val="0"/>
        </w:rPr>
        <w:t>5</w:t>
      </w:r>
      <w:r w:rsidR="000F07AE" w:rsidRPr="00583848">
        <w:rPr>
          <w:noProof w:val="0"/>
        </w:rPr>
        <w:t>.</w:t>
      </w:r>
      <w:r w:rsidR="0083075D" w:rsidRPr="00583848">
        <w:rPr>
          <w:noProof w:val="0"/>
        </w:rPr>
        <w:t>0</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2018</w:t>
      </w:r>
      <w:r w:rsidRPr="00583848">
        <w:rPr>
          <w:noProof w:val="0"/>
          <w:sz w:val="32"/>
        </w:rPr>
        <w:t>-</w:t>
      </w:r>
      <w:r w:rsidR="005F4325" w:rsidRPr="00583848">
        <w:rPr>
          <w:noProof w:val="0"/>
          <w:sz w:val="32"/>
        </w:rPr>
        <w:t>1</w:t>
      </w:r>
      <w:r w:rsidR="0083075D" w:rsidRPr="00583848">
        <w:rPr>
          <w:noProof w:val="0"/>
          <w:sz w:val="32"/>
        </w:rPr>
        <w:t>2</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77777777"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15</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2"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77777777"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34344F" w:rsidRPr="00583848">
        <w:rPr>
          <w:sz w:val="18"/>
        </w:rPr>
        <w:t>8</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3" w:name="copyrightaddon"/>
      <w:bookmarkEnd w:id="3"/>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2"/>
    <w:p w14:paraId="0F9FD18A" w14:textId="77777777" w:rsidR="00080512" w:rsidRPr="00583848" w:rsidRDefault="00080512">
      <w:pPr>
        <w:pStyle w:val="TT"/>
      </w:pPr>
      <w:r w:rsidRPr="00583848">
        <w:br w:type="page"/>
      </w:r>
      <w:r w:rsidRPr="00583848">
        <w:lastRenderedPageBreak/>
        <w:t>Contents</w:t>
      </w:r>
    </w:p>
    <w:p w14:paraId="2EAE6B55" w14:textId="05971A23" w:rsidR="008B4543" w:rsidRDefault="008B454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_Toc532820337 \h </w:instrText>
      </w:r>
      <w:r>
        <w:fldChar w:fldCharType="separate"/>
      </w:r>
      <w:r>
        <w:t>6</w:t>
      </w:r>
      <w:r>
        <w:fldChar w:fldCharType="end"/>
      </w:r>
    </w:p>
    <w:p w14:paraId="745879B0" w14:textId="70BBE0CE" w:rsidR="008B4543" w:rsidRDefault="008B4543">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_Toc532820338 \h </w:instrText>
      </w:r>
      <w:r>
        <w:fldChar w:fldCharType="separate"/>
      </w:r>
      <w:r>
        <w:t>6</w:t>
      </w:r>
      <w:r>
        <w:fldChar w:fldCharType="end"/>
      </w:r>
    </w:p>
    <w:p w14:paraId="01413EAA" w14:textId="2181761C" w:rsidR="008B4543" w:rsidRDefault="008B454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_Toc532820339 \h </w:instrText>
      </w:r>
      <w:r>
        <w:fldChar w:fldCharType="separate"/>
      </w:r>
      <w:r>
        <w:t>7</w:t>
      </w:r>
      <w:r>
        <w:fldChar w:fldCharType="end"/>
      </w:r>
    </w:p>
    <w:p w14:paraId="3F0DBE9F" w14:textId="1DAA8134" w:rsidR="008B4543" w:rsidRDefault="008B454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_Toc532820340 \h </w:instrText>
      </w:r>
      <w:r>
        <w:fldChar w:fldCharType="separate"/>
      </w:r>
      <w:r>
        <w:t>7</w:t>
      </w:r>
      <w:r>
        <w:fldChar w:fldCharType="end"/>
      </w:r>
    </w:p>
    <w:p w14:paraId="0D56C2D1" w14:textId="382DE40D" w:rsidR="008B4543" w:rsidRDefault="008B454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_Toc532820341 \h </w:instrText>
      </w:r>
      <w:r>
        <w:fldChar w:fldCharType="separate"/>
      </w:r>
      <w:r>
        <w:t>7</w:t>
      </w:r>
      <w:r>
        <w:fldChar w:fldCharType="end"/>
      </w:r>
    </w:p>
    <w:p w14:paraId="547C7DD4" w14:textId="0F1AAA8F" w:rsidR="008B4543" w:rsidRDefault="008B454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_Toc532820342 \h </w:instrText>
      </w:r>
      <w:r>
        <w:fldChar w:fldCharType="separate"/>
      </w:r>
      <w:r>
        <w:t>7</w:t>
      </w:r>
      <w:r>
        <w:fldChar w:fldCharType="end"/>
      </w:r>
    </w:p>
    <w:p w14:paraId="46F406CE" w14:textId="72EEF267" w:rsidR="008B4543" w:rsidRDefault="008B454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_Toc532820343 \h </w:instrText>
      </w:r>
      <w:r>
        <w:fldChar w:fldCharType="separate"/>
      </w:r>
      <w:r>
        <w:t>8</w:t>
      </w:r>
      <w:r>
        <w:fldChar w:fldCharType="end"/>
      </w:r>
    </w:p>
    <w:p w14:paraId="1AB5F00B" w14:textId="2AFAA44D" w:rsidR="008B4543" w:rsidRDefault="008B454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_Toc532820344 \h </w:instrText>
      </w:r>
      <w:r>
        <w:fldChar w:fldCharType="separate"/>
      </w:r>
      <w:r>
        <w:t>8</w:t>
      </w:r>
      <w:r>
        <w:fldChar w:fldCharType="end"/>
      </w:r>
    </w:p>
    <w:p w14:paraId="50C69C5A" w14:textId="7A77C259" w:rsidR="008B4543" w:rsidRDefault="008B454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_Toc532820345 \h </w:instrText>
      </w:r>
      <w:r>
        <w:fldChar w:fldCharType="separate"/>
      </w:r>
      <w:r>
        <w:t>9</w:t>
      </w:r>
      <w:r>
        <w:fldChar w:fldCharType="end"/>
      </w:r>
    </w:p>
    <w:p w14:paraId="6E691809" w14:textId="32938679" w:rsidR="008B4543" w:rsidRDefault="008B454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_Toc532820346 \h </w:instrText>
      </w:r>
      <w:r>
        <w:fldChar w:fldCharType="separate"/>
      </w:r>
      <w:r>
        <w:t>9</w:t>
      </w:r>
      <w:r>
        <w:fldChar w:fldCharType="end"/>
      </w:r>
    </w:p>
    <w:p w14:paraId="50CC0E53" w14:textId="6C2F9B3C" w:rsidR="008B4543" w:rsidRDefault="008B454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_Toc532820347 \h </w:instrText>
      </w:r>
      <w:r>
        <w:fldChar w:fldCharType="separate"/>
      </w:r>
      <w:r>
        <w:t>9</w:t>
      </w:r>
      <w:r>
        <w:fldChar w:fldCharType="end"/>
      </w:r>
    </w:p>
    <w:p w14:paraId="3F4E6623" w14:textId="09B09E68" w:rsidR="008B4543" w:rsidRDefault="008B454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_Toc532820348 \h </w:instrText>
      </w:r>
      <w:r>
        <w:fldChar w:fldCharType="separate"/>
      </w:r>
      <w:r>
        <w:t>10</w:t>
      </w:r>
      <w:r>
        <w:fldChar w:fldCharType="end"/>
      </w:r>
    </w:p>
    <w:p w14:paraId="3DB11A57" w14:textId="31FFED59" w:rsidR="008B4543" w:rsidRDefault="008B454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_Toc532820349 \h </w:instrText>
      </w:r>
      <w:r>
        <w:fldChar w:fldCharType="separate"/>
      </w:r>
      <w:r>
        <w:t>11</w:t>
      </w:r>
      <w:r>
        <w:fldChar w:fldCharType="end"/>
      </w:r>
    </w:p>
    <w:p w14:paraId="4E4C5C56" w14:textId="05DD61A9" w:rsidR="008B4543" w:rsidRDefault="008B454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_Toc532820350 \h </w:instrText>
      </w:r>
      <w:r>
        <w:fldChar w:fldCharType="separate"/>
      </w:r>
      <w:r>
        <w:t>11</w:t>
      </w:r>
      <w:r>
        <w:fldChar w:fldCharType="end"/>
      </w:r>
    </w:p>
    <w:p w14:paraId="627F3C30" w14:textId="083CD716" w:rsidR="008B4543" w:rsidRDefault="008B454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_Toc532820351 \h </w:instrText>
      </w:r>
      <w:r>
        <w:fldChar w:fldCharType="separate"/>
      </w:r>
      <w:r>
        <w:t>11</w:t>
      </w:r>
      <w:r>
        <w:fldChar w:fldCharType="end"/>
      </w:r>
    </w:p>
    <w:p w14:paraId="4634DB53" w14:textId="1DAD31AF" w:rsidR="008B4543" w:rsidRDefault="008B454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_Toc532820352 \h </w:instrText>
      </w:r>
      <w:r>
        <w:fldChar w:fldCharType="separate"/>
      </w:r>
      <w:r>
        <w:t>11</w:t>
      </w:r>
      <w:r>
        <w:fldChar w:fldCharType="end"/>
      </w:r>
    </w:p>
    <w:p w14:paraId="74CEC97A" w14:textId="496CE3EE" w:rsidR="008B4543" w:rsidRDefault="008B454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_Toc532820353 \h </w:instrText>
      </w:r>
      <w:r>
        <w:fldChar w:fldCharType="separate"/>
      </w:r>
      <w:r>
        <w:t>11</w:t>
      </w:r>
      <w:r>
        <w:fldChar w:fldCharType="end"/>
      </w:r>
    </w:p>
    <w:p w14:paraId="3C1454B7" w14:textId="75A08B8C" w:rsidR="008B4543" w:rsidRDefault="008B4543">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_Toc532820354 \h </w:instrText>
      </w:r>
      <w:r>
        <w:fldChar w:fldCharType="separate"/>
      </w:r>
      <w:r>
        <w:t>11</w:t>
      </w:r>
      <w:r>
        <w:fldChar w:fldCharType="end"/>
      </w:r>
    </w:p>
    <w:p w14:paraId="7302D302" w14:textId="1EF86418" w:rsidR="008B4543" w:rsidRDefault="008B4543">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_Toc532820355 \h </w:instrText>
      </w:r>
      <w:r>
        <w:fldChar w:fldCharType="separate"/>
      </w:r>
      <w:r>
        <w:t>11</w:t>
      </w:r>
      <w:r>
        <w:fldChar w:fldCharType="end"/>
      </w:r>
    </w:p>
    <w:p w14:paraId="4E65EE75" w14:textId="69D52DBD" w:rsidR="008B4543" w:rsidRDefault="008B454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_Toc532820356 \h </w:instrText>
      </w:r>
      <w:r>
        <w:fldChar w:fldCharType="separate"/>
      </w:r>
      <w:r>
        <w:t>11</w:t>
      </w:r>
      <w:r>
        <w:fldChar w:fldCharType="end"/>
      </w:r>
    </w:p>
    <w:p w14:paraId="3779ECB9" w14:textId="7D13174E" w:rsidR="008B4543" w:rsidRDefault="008B454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_Toc532820357 \h </w:instrText>
      </w:r>
      <w:r>
        <w:fldChar w:fldCharType="separate"/>
      </w:r>
      <w:r>
        <w:t>12</w:t>
      </w:r>
      <w:r>
        <w:fldChar w:fldCharType="end"/>
      </w:r>
    </w:p>
    <w:p w14:paraId="5B7B5676" w14:textId="48F705A9" w:rsidR="008B4543" w:rsidRDefault="008B454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_Toc532820358 \h </w:instrText>
      </w:r>
      <w:r>
        <w:fldChar w:fldCharType="separate"/>
      </w:r>
      <w:r>
        <w:t>12</w:t>
      </w:r>
      <w:r>
        <w:fldChar w:fldCharType="end"/>
      </w:r>
    </w:p>
    <w:p w14:paraId="25B0E43B" w14:textId="716FDEC1" w:rsidR="008B4543" w:rsidRDefault="008B4543">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_Toc532820359 \h </w:instrText>
      </w:r>
      <w:r>
        <w:fldChar w:fldCharType="separate"/>
      </w:r>
      <w:r>
        <w:t>12</w:t>
      </w:r>
      <w:r>
        <w:fldChar w:fldCharType="end"/>
      </w:r>
    </w:p>
    <w:p w14:paraId="0E306C7A" w14:textId="35037A25" w:rsidR="008B4543" w:rsidRDefault="008B4543">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_Toc532820360 \h </w:instrText>
      </w:r>
      <w:r>
        <w:fldChar w:fldCharType="separate"/>
      </w:r>
      <w:r>
        <w:t>13</w:t>
      </w:r>
      <w:r>
        <w:fldChar w:fldCharType="end"/>
      </w:r>
    </w:p>
    <w:p w14:paraId="72BE2AE8" w14:textId="618B2367" w:rsidR="008B4543" w:rsidRDefault="008B4543">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_Toc532820361 \h </w:instrText>
      </w:r>
      <w:r>
        <w:fldChar w:fldCharType="separate"/>
      </w:r>
      <w:r>
        <w:t>13</w:t>
      </w:r>
      <w:r>
        <w:fldChar w:fldCharType="end"/>
      </w:r>
    </w:p>
    <w:p w14:paraId="0480F507" w14:textId="579AC8A6" w:rsidR="008B4543" w:rsidRDefault="008B454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_Toc532820362 \h </w:instrText>
      </w:r>
      <w:r>
        <w:fldChar w:fldCharType="separate"/>
      </w:r>
      <w:r>
        <w:t>13</w:t>
      </w:r>
      <w:r>
        <w:fldChar w:fldCharType="end"/>
      </w:r>
    </w:p>
    <w:p w14:paraId="6244D300" w14:textId="020255A6" w:rsidR="008B4543" w:rsidRDefault="008B4543">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_Toc532820363 \h </w:instrText>
      </w:r>
      <w:r>
        <w:fldChar w:fldCharType="separate"/>
      </w:r>
      <w:r>
        <w:t>14</w:t>
      </w:r>
      <w:r>
        <w:fldChar w:fldCharType="end"/>
      </w:r>
    </w:p>
    <w:p w14:paraId="055F8F74" w14:textId="52BBEB74" w:rsidR="008B4543" w:rsidRDefault="008B454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_Toc532820364 \h </w:instrText>
      </w:r>
      <w:r>
        <w:fldChar w:fldCharType="separate"/>
      </w:r>
      <w:r>
        <w:t>14</w:t>
      </w:r>
      <w:r>
        <w:fldChar w:fldCharType="end"/>
      </w:r>
    </w:p>
    <w:p w14:paraId="3E0F108F" w14:textId="1C6BD1E1" w:rsidR="008B4543" w:rsidRDefault="008B454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_Toc532820365 \h </w:instrText>
      </w:r>
      <w:r>
        <w:fldChar w:fldCharType="separate"/>
      </w:r>
      <w:r>
        <w:t>14</w:t>
      </w:r>
      <w:r>
        <w:fldChar w:fldCharType="end"/>
      </w:r>
    </w:p>
    <w:p w14:paraId="62FB195C" w14:textId="3292E8C9" w:rsidR="008B4543" w:rsidRDefault="008B454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_Toc532820366 \h </w:instrText>
      </w:r>
      <w:r>
        <w:fldChar w:fldCharType="separate"/>
      </w:r>
      <w:r>
        <w:t>15</w:t>
      </w:r>
      <w:r>
        <w:fldChar w:fldCharType="end"/>
      </w:r>
    </w:p>
    <w:p w14:paraId="5608CF56" w14:textId="2B610C07" w:rsidR="008B4543" w:rsidRDefault="008B454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_Toc532820367 \h </w:instrText>
      </w:r>
      <w:r>
        <w:fldChar w:fldCharType="separate"/>
      </w:r>
      <w:r>
        <w:t>15</w:t>
      </w:r>
      <w:r>
        <w:fldChar w:fldCharType="end"/>
      </w:r>
    </w:p>
    <w:p w14:paraId="2B070C2E" w14:textId="228470E2" w:rsidR="008B4543" w:rsidRDefault="008B454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_Toc532820368 \h </w:instrText>
      </w:r>
      <w:r>
        <w:fldChar w:fldCharType="separate"/>
      </w:r>
      <w:r>
        <w:t>15</w:t>
      </w:r>
      <w:r>
        <w:fldChar w:fldCharType="end"/>
      </w:r>
    </w:p>
    <w:p w14:paraId="486B16CE" w14:textId="7E111059" w:rsidR="008B4543" w:rsidRDefault="008B4543">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_Toc532820369 \h </w:instrText>
      </w:r>
      <w:r>
        <w:fldChar w:fldCharType="separate"/>
      </w:r>
      <w:r>
        <w:t>15</w:t>
      </w:r>
      <w:r>
        <w:fldChar w:fldCharType="end"/>
      </w:r>
    </w:p>
    <w:p w14:paraId="4F56AB5C" w14:textId="4999F1AA" w:rsidR="008B4543" w:rsidRDefault="008B4543">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_Toc532820370 \h </w:instrText>
      </w:r>
      <w:r>
        <w:fldChar w:fldCharType="separate"/>
      </w:r>
      <w:r>
        <w:t>15</w:t>
      </w:r>
      <w:r>
        <w:fldChar w:fldCharType="end"/>
      </w:r>
    </w:p>
    <w:p w14:paraId="4AF8D00C" w14:textId="5773D434" w:rsidR="008B4543" w:rsidRDefault="008B4543">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_Toc532820371 \h </w:instrText>
      </w:r>
      <w:r>
        <w:fldChar w:fldCharType="separate"/>
      </w:r>
      <w:r>
        <w:t>16</w:t>
      </w:r>
      <w:r>
        <w:fldChar w:fldCharType="end"/>
      </w:r>
    </w:p>
    <w:p w14:paraId="46523E37" w14:textId="131CA4AB" w:rsidR="008B4543" w:rsidRDefault="008B4543">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_Toc532820372 \h </w:instrText>
      </w:r>
      <w:r>
        <w:fldChar w:fldCharType="separate"/>
      </w:r>
      <w:r>
        <w:t>16</w:t>
      </w:r>
      <w:r>
        <w:fldChar w:fldCharType="end"/>
      </w:r>
    </w:p>
    <w:p w14:paraId="5C29A65C" w14:textId="3DEAC9CF" w:rsidR="008B4543" w:rsidRDefault="008B454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_Toc532820373 \h </w:instrText>
      </w:r>
      <w:r>
        <w:fldChar w:fldCharType="separate"/>
      </w:r>
      <w:r>
        <w:t>16</w:t>
      </w:r>
      <w:r>
        <w:fldChar w:fldCharType="end"/>
      </w:r>
    </w:p>
    <w:p w14:paraId="44E00438" w14:textId="29ED81D2" w:rsidR="008B4543" w:rsidRDefault="008B454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_Toc532820374 \h </w:instrText>
      </w:r>
      <w:r>
        <w:fldChar w:fldCharType="separate"/>
      </w:r>
      <w:r>
        <w:t>16</w:t>
      </w:r>
      <w:r>
        <w:fldChar w:fldCharType="end"/>
      </w:r>
    </w:p>
    <w:p w14:paraId="610EA84A" w14:textId="40B7D013" w:rsidR="008B4543" w:rsidRDefault="008B454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_Toc532820375 \h </w:instrText>
      </w:r>
      <w:r>
        <w:fldChar w:fldCharType="separate"/>
      </w:r>
      <w:r>
        <w:t>17</w:t>
      </w:r>
      <w:r>
        <w:fldChar w:fldCharType="end"/>
      </w:r>
    </w:p>
    <w:p w14:paraId="0A5B17D2" w14:textId="1E0E277C" w:rsidR="008B4543" w:rsidRDefault="008B4543">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_Toc532820376 \h </w:instrText>
      </w:r>
      <w:r>
        <w:fldChar w:fldCharType="separate"/>
      </w:r>
      <w:r>
        <w:t>17</w:t>
      </w:r>
      <w:r>
        <w:fldChar w:fldCharType="end"/>
      </w:r>
    </w:p>
    <w:p w14:paraId="63AD8D35" w14:textId="683A7721" w:rsidR="008B4543" w:rsidRDefault="008B4543">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_Toc532820377 \h </w:instrText>
      </w:r>
      <w:r>
        <w:fldChar w:fldCharType="separate"/>
      </w:r>
      <w:r>
        <w:t>17</w:t>
      </w:r>
      <w:r>
        <w:fldChar w:fldCharType="end"/>
      </w:r>
    </w:p>
    <w:p w14:paraId="140F13C2" w14:textId="264F6073" w:rsidR="008B4543" w:rsidRDefault="008B4543">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_Toc532820378 \h </w:instrText>
      </w:r>
      <w:r>
        <w:fldChar w:fldCharType="separate"/>
      </w:r>
      <w:r>
        <w:t>17</w:t>
      </w:r>
      <w:r>
        <w:fldChar w:fldCharType="end"/>
      </w:r>
    </w:p>
    <w:p w14:paraId="2175A35D" w14:textId="1570566E" w:rsidR="008B4543" w:rsidRDefault="008B454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_Toc532820379 \h </w:instrText>
      </w:r>
      <w:r>
        <w:fldChar w:fldCharType="separate"/>
      </w:r>
      <w:r>
        <w:t>17</w:t>
      </w:r>
      <w:r>
        <w:fldChar w:fldCharType="end"/>
      </w:r>
    </w:p>
    <w:p w14:paraId="3908EEDE" w14:textId="54E14942" w:rsidR="008B4543" w:rsidRDefault="008B4543">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_Toc532820380 \h </w:instrText>
      </w:r>
      <w:r>
        <w:fldChar w:fldCharType="separate"/>
      </w:r>
      <w:r>
        <w:t>18</w:t>
      </w:r>
      <w:r>
        <w:fldChar w:fldCharType="end"/>
      </w:r>
    </w:p>
    <w:p w14:paraId="26C08A73" w14:textId="570D6033" w:rsidR="008B4543" w:rsidRDefault="008B4543">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_Toc532820381 \h </w:instrText>
      </w:r>
      <w:r>
        <w:fldChar w:fldCharType="separate"/>
      </w:r>
      <w:r>
        <w:t>18</w:t>
      </w:r>
      <w:r>
        <w:fldChar w:fldCharType="end"/>
      </w:r>
    </w:p>
    <w:p w14:paraId="438C2269" w14:textId="51A3AEBA" w:rsidR="008B4543" w:rsidRDefault="008B4543">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_Toc532820382 \h </w:instrText>
      </w:r>
      <w:r>
        <w:fldChar w:fldCharType="separate"/>
      </w:r>
      <w:r>
        <w:t>18</w:t>
      </w:r>
      <w:r>
        <w:fldChar w:fldCharType="end"/>
      </w:r>
    </w:p>
    <w:p w14:paraId="7210FEAB" w14:textId="38AE2284" w:rsidR="008B4543" w:rsidRDefault="008B4543">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_Toc532820383 \h </w:instrText>
      </w:r>
      <w:r>
        <w:fldChar w:fldCharType="separate"/>
      </w:r>
      <w:r>
        <w:t>18</w:t>
      </w:r>
      <w:r>
        <w:fldChar w:fldCharType="end"/>
      </w:r>
    </w:p>
    <w:p w14:paraId="1106CEE0" w14:textId="4CC91D25" w:rsidR="008B4543" w:rsidRDefault="008B4543">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_Toc532820384 \h </w:instrText>
      </w:r>
      <w:r>
        <w:fldChar w:fldCharType="separate"/>
      </w:r>
      <w:r>
        <w:t>18</w:t>
      </w:r>
      <w:r>
        <w:fldChar w:fldCharType="end"/>
      </w:r>
    </w:p>
    <w:p w14:paraId="4D3B1874" w14:textId="1EB238CF" w:rsidR="008B4543" w:rsidRDefault="008B4543">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_Toc532820385 \h </w:instrText>
      </w:r>
      <w:r>
        <w:fldChar w:fldCharType="separate"/>
      </w:r>
      <w:r>
        <w:t>18</w:t>
      </w:r>
      <w:r>
        <w:fldChar w:fldCharType="end"/>
      </w:r>
    </w:p>
    <w:p w14:paraId="6F25F301" w14:textId="348DF3B5" w:rsidR="008B4543" w:rsidRDefault="008B4543">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_Toc532820386 \h </w:instrText>
      </w:r>
      <w:r>
        <w:fldChar w:fldCharType="separate"/>
      </w:r>
      <w:r>
        <w:t>18</w:t>
      </w:r>
      <w:r>
        <w:fldChar w:fldCharType="end"/>
      </w:r>
    </w:p>
    <w:p w14:paraId="1DE8578A" w14:textId="1F4F2D18" w:rsidR="008B4543" w:rsidRDefault="008B454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_Toc532820387 \h </w:instrText>
      </w:r>
      <w:r>
        <w:fldChar w:fldCharType="separate"/>
      </w:r>
      <w:r>
        <w:t>18</w:t>
      </w:r>
      <w:r>
        <w:fldChar w:fldCharType="end"/>
      </w:r>
    </w:p>
    <w:p w14:paraId="75730B71" w14:textId="0D144A7A" w:rsidR="008B4543" w:rsidRDefault="008B454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_Toc532820388 \h </w:instrText>
      </w:r>
      <w:r>
        <w:fldChar w:fldCharType="separate"/>
      </w:r>
      <w:r>
        <w:t>19</w:t>
      </w:r>
      <w:r>
        <w:fldChar w:fldCharType="end"/>
      </w:r>
    </w:p>
    <w:p w14:paraId="598AE4BC" w14:textId="26DC496B" w:rsidR="008B4543" w:rsidRDefault="008B454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_Toc532820389 \h </w:instrText>
      </w:r>
      <w:r>
        <w:fldChar w:fldCharType="separate"/>
      </w:r>
      <w:r>
        <w:t>19</w:t>
      </w:r>
      <w:r>
        <w:fldChar w:fldCharType="end"/>
      </w:r>
    </w:p>
    <w:p w14:paraId="4075F5B6" w14:textId="799F650A" w:rsidR="008B4543" w:rsidRDefault="008B454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_Toc532820390 \h </w:instrText>
      </w:r>
      <w:r>
        <w:fldChar w:fldCharType="separate"/>
      </w:r>
      <w:r>
        <w:t>19</w:t>
      </w:r>
      <w:r>
        <w:fldChar w:fldCharType="end"/>
      </w:r>
    </w:p>
    <w:p w14:paraId="086012CC" w14:textId="6FFD2CBD" w:rsidR="008B4543" w:rsidRDefault="008B4543">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_Toc532820391 \h </w:instrText>
      </w:r>
      <w:r>
        <w:fldChar w:fldCharType="separate"/>
      </w:r>
      <w:r>
        <w:t>20</w:t>
      </w:r>
      <w:r>
        <w:fldChar w:fldCharType="end"/>
      </w:r>
    </w:p>
    <w:p w14:paraId="68BDE11E" w14:textId="650A1B7B" w:rsidR="008B4543" w:rsidRDefault="008B454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_Toc532820392 \h </w:instrText>
      </w:r>
      <w:r>
        <w:fldChar w:fldCharType="separate"/>
      </w:r>
      <w:r>
        <w:t>20</w:t>
      </w:r>
      <w:r>
        <w:fldChar w:fldCharType="end"/>
      </w:r>
    </w:p>
    <w:p w14:paraId="577220E7" w14:textId="65285413" w:rsidR="008B4543" w:rsidRDefault="008B454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_Toc532820393 \h </w:instrText>
      </w:r>
      <w:r>
        <w:fldChar w:fldCharType="separate"/>
      </w:r>
      <w:r>
        <w:t>21</w:t>
      </w:r>
      <w:r>
        <w:fldChar w:fldCharType="end"/>
      </w:r>
    </w:p>
    <w:p w14:paraId="50651210" w14:textId="6964013E" w:rsidR="008B4543" w:rsidRDefault="008B454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_Toc532820394 \h </w:instrText>
      </w:r>
      <w:r>
        <w:fldChar w:fldCharType="separate"/>
      </w:r>
      <w:r>
        <w:t>21</w:t>
      </w:r>
      <w:r>
        <w:fldChar w:fldCharType="end"/>
      </w:r>
    </w:p>
    <w:p w14:paraId="5072C8FA" w14:textId="680FAAC9" w:rsidR="008B4543" w:rsidRDefault="008B454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_Toc532820395 \h </w:instrText>
      </w:r>
      <w:r>
        <w:fldChar w:fldCharType="separate"/>
      </w:r>
      <w:r>
        <w:t>22</w:t>
      </w:r>
      <w:r>
        <w:fldChar w:fldCharType="end"/>
      </w:r>
    </w:p>
    <w:p w14:paraId="5E94FE81" w14:textId="7A510105" w:rsidR="008B4543" w:rsidRDefault="008B454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_Toc532820396 \h </w:instrText>
      </w:r>
      <w:r>
        <w:fldChar w:fldCharType="separate"/>
      </w:r>
      <w:r>
        <w:t>22</w:t>
      </w:r>
      <w:r>
        <w:fldChar w:fldCharType="end"/>
      </w:r>
    </w:p>
    <w:p w14:paraId="14F472FB" w14:textId="4C473A88" w:rsidR="008B4543" w:rsidRDefault="008B454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_Toc532820397 \h </w:instrText>
      </w:r>
      <w:r>
        <w:fldChar w:fldCharType="separate"/>
      </w:r>
      <w:r>
        <w:t>23</w:t>
      </w:r>
      <w:r>
        <w:fldChar w:fldCharType="end"/>
      </w:r>
    </w:p>
    <w:p w14:paraId="00EBD20B" w14:textId="55D49CB0" w:rsidR="008B4543" w:rsidRDefault="008B454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_Toc532820398 \h </w:instrText>
      </w:r>
      <w:r>
        <w:fldChar w:fldCharType="separate"/>
      </w:r>
      <w:r>
        <w:t>24</w:t>
      </w:r>
      <w:r>
        <w:fldChar w:fldCharType="end"/>
      </w:r>
    </w:p>
    <w:p w14:paraId="71E58EB7" w14:textId="19A07BCF" w:rsidR="008B4543" w:rsidRDefault="008B454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_Toc532820399 \h </w:instrText>
      </w:r>
      <w:r>
        <w:fldChar w:fldCharType="separate"/>
      </w:r>
      <w:r>
        <w:t>24</w:t>
      </w:r>
      <w:r>
        <w:fldChar w:fldCharType="end"/>
      </w:r>
    </w:p>
    <w:p w14:paraId="0EA0EE75" w14:textId="20E63D05" w:rsidR="008B4543" w:rsidRDefault="008B4543">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_Toc532820400 \h </w:instrText>
      </w:r>
      <w:r>
        <w:fldChar w:fldCharType="separate"/>
      </w:r>
      <w:r>
        <w:t>24</w:t>
      </w:r>
      <w:r>
        <w:fldChar w:fldCharType="end"/>
      </w:r>
    </w:p>
    <w:p w14:paraId="4EE8B3C7" w14:textId="604B1F46" w:rsidR="008B4543" w:rsidRDefault="008B4543">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_Toc532820401 \h </w:instrText>
      </w:r>
      <w:r>
        <w:fldChar w:fldCharType="separate"/>
      </w:r>
      <w:r>
        <w:t>24</w:t>
      </w:r>
      <w:r>
        <w:fldChar w:fldCharType="end"/>
      </w:r>
    </w:p>
    <w:p w14:paraId="5045B8C0" w14:textId="2950B798" w:rsidR="008B4543" w:rsidRDefault="008B4543">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_Toc532820402 \h </w:instrText>
      </w:r>
      <w:r>
        <w:fldChar w:fldCharType="separate"/>
      </w:r>
      <w:r>
        <w:t>25</w:t>
      </w:r>
      <w:r>
        <w:fldChar w:fldCharType="end"/>
      </w:r>
    </w:p>
    <w:p w14:paraId="1DCD8754" w14:textId="6825B23D" w:rsidR="008B4543" w:rsidRDefault="008B454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_Toc532820403 \h </w:instrText>
      </w:r>
      <w:r>
        <w:fldChar w:fldCharType="separate"/>
      </w:r>
      <w:r>
        <w:t>25</w:t>
      </w:r>
      <w:r>
        <w:fldChar w:fldCharType="end"/>
      </w:r>
    </w:p>
    <w:p w14:paraId="70CD525E" w14:textId="173F3CE5" w:rsidR="008B4543" w:rsidRDefault="008B454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_Toc532820404 \h </w:instrText>
      </w:r>
      <w:r>
        <w:fldChar w:fldCharType="separate"/>
      </w:r>
      <w:r>
        <w:t>25</w:t>
      </w:r>
      <w:r>
        <w:fldChar w:fldCharType="end"/>
      </w:r>
    </w:p>
    <w:p w14:paraId="0FDDCA7A" w14:textId="4E144D2D" w:rsidR="008B4543" w:rsidRDefault="008B454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_Toc532820405 \h </w:instrText>
      </w:r>
      <w:r>
        <w:fldChar w:fldCharType="separate"/>
      </w:r>
      <w:r>
        <w:t>27</w:t>
      </w:r>
      <w:r>
        <w:fldChar w:fldCharType="end"/>
      </w:r>
    </w:p>
    <w:p w14:paraId="4AAD5434" w14:textId="725F5530" w:rsidR="008B4543" w:rsidRDefault="008B454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_Toc532820406 \h </w:instrText>
      </w:r>
      <w:r>
        <w:fldChar w:fldCharType="separate"/>
      </w:r>
      <w:r>
        <w:t>28</w:t>
      </w:r>
      <w:r>
        <w:fldChar w:fldCharType="end"/>
      </w:r>
    </w:p>
    <w:p w14:paraId="76843D55" w14:textId="786DCE25" w:rsidR="008B4543" w:rsidRDefault="008B454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_Toc532820407 \h </w:instrText>
      </w:r>
      <w:r>
        <w:fldChar w:fldCharType="separate"/>
      </w:r>
      <w:r>
        <w:t>28</w:t>
      </w:r>
      <w:r>
        <w:fldChar w:fldCharType="end"/>
      </w:r>
    </w:p>
    <w:p w14:paraId="4A31DC0A" w14:textId="3A0B0FD5" w:rsidR="008B4543" w:rsidRDefault="008B454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_Toc532820408 \h </w:instrText>
      </w:r>
      <w:r>
        <w:fldChar w:fldCharType="separate"/>
      </w:r>
      <w:r>
        <w:t>28</w:t>
      </w:r>
      <w:r>
        <w:fldChar w:fldCharType="end"/>
      </w:r>
    </w:p>
    <w:p w14:paraId="75D356B4" w14:textId="1F7E2977" w:rsidR="008B4543" w:rsidRDefault="008B4543">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_Toc532820409 \h </w:instrText>
      </w:r>
      <w:r>
        <w:fldChar w:fldCharType="separate"/>
      </w:r>
      <w:r>
        <w:t>28</w:t>
      </w:r>
      <w:r>
        <w:fldChar w:fldCharType="end"/>
      </w:r>
    </w:p>
    <w:p w14:paraId="47B226E2" w14:textId="20406712" w:rsidR="008B4543" w:rsidRDefault="008B454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_Toc532820410 \h </w:instrText>
      </w:r>
      <w:r>
        <w:fldChar w:fldCharType="separate"/>
      </w:r>
      <w:r>
        <w:t>29</w:t>
      </w:r>
      <w:r>
        <w:fldChar w:fldCharType="end"/>
      </w:r>
    </w:p>
    <w:p w14:paraId="188A90BC" w14:textId="56C4C227" w:rsidR="008B4543" w:rsidRDefault="008B454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_Toc532820411 \h </w:instrText>
      </w:r>
      <w:r>
        <w:fldChar w:fldCharType="separate"/>
      </w:r>
      <w:r>
        <w:t>29</w:t>
      </w:r>
      <w:r>
        <w:fldChar w:fldCharType="end"/>
      </w:r>
    </w:p>
    <w:p w14:paraId="16DF2D9A" w14:textId="5C1742EC" w:rsidR="008B4543" w:rsidRDefault="008B4543">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_Toc532820412 \h </w:instrText>
      </w:r>
      <w:r>
        <w:fldChar w:fldCharType="separate"/>
      </w:r>
      <w:r>
        <w:t>29</w:t>
      </w:r>
      <w:r>
        <w:fldChar w:fldCharType="end"/>
      </w:r>
    </w:p>
    <w:p w14:paraId="0AE5345B" w14:textId="2471BB99" w:rsidR="008B4543" w:rsidRDefault="008B4543">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_Toc532820413 \h </w:instrText>
      </w:r>
      <w:r>
        <w:fldChar w:fldCharType="separate"/>
      </w:r>
      <w:r>
        <w:t>30</w:t>
      </w:r>
      <w:r>
        <w:fldChar w:fldCharType="end"/>
      </w:r>
    </w:p>
    <w:p w14:paraId="16163E82" w14:textId="14ED7F19" w:rsidR="008B4543" w:rsidRDefault="008B4543">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_Toc532820414 \h </w:instrText>
      </w:r>
      <w:r>
        <w:fldChar w:fldCharType="separate"/>
      </w:r>
      <w:r>
        <w:t>31</w:t>
      </w:r>
      <w:r>
        <w:fldChar w:fldCharType="end"/>
      </w:r>
    </w:p>
    <w:p w14:paraId="6E68C496" w14:textId="37F57961" w:rsidR="008B4543" w:rsidRDefault="008B4543">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_Toc532820415 \h </w:instrText>
      </w:r>
      <w:r>
        <w:fldChar w:fldCharType="separate"/>
      </w:r>
      <w:r>
        <w:t>31</w:t>
      </w:r>
      <w:r>
        <w:fldChar w:fldCharType="end"/>
      </w:r>
    </w:p>
    <w:p w14:paraId="444A93A5" w14:textId="61A4180D" w:rsidR="008B4543" w:rsidRDefault="008B4543">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_Toc532820416 \h </w:instrText>
      </w:r>
      <w:r>
        <w:fldChar w:fldCharType="separate"/>
      </w:r>
      <w:r>
        <w:t>31</w:t>
      </w:r>
      <w:r>
        <w:fldChar w:fldCharType="end"/>
      </w:r>
    </w:p>
    <w:p w14:paraId="7C0F032B" w14:textId="5F474A78" w:rsidR="008B4543" w:rsidRDefault="008B4543">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_Toc532820417 \h </w:instrText>
      </w:r>
      <w:r>
        <w:fldChar w:fldCharType="separate"/>
      </w:r>
      <w:r>
        <w:t>31</w:t>
      </w:r>
      <w:r>
        <w:fldChar w:fldCharType="end"/>
      </w:r>
    </w:p>
    <w:p w14:paraId="66F98DD7" w14:textId="53908283" w:rsidR="008B4543" w:rsidRDefault="008B454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_Toc532820418 \h </w:instrText>
      </w:r>
      <w:r>
        <w:fldChar w:fldCharType="separate"/>
      </w:r>
      <w:r>
        <w:t>31</w:t>
      </w:r>
      <w:r>
        <w:fldChar w:fldCharType="end"/>
      </w:r>
    </w:p>
    <w:p w14:paraId="0EC36FD0" w14:textId="24EE07A1" w:rsidR="008B4543" w:rsidRDefault="008B4543">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_Toc532820419 \h </w:instrText>
      </w:r>
      <w:r>
        <w:fldChar w:fldCharType="separate"/>
      </w:r>
      <w:r>
        <w:t>31</w:t>
      </w:r>
      <w:r>
        <w:fldChar w:fldCharType="end"/>
      </w:r>
    </w:p>
    <w:p w14:paraId="7AA537F4" w14:textId="746CE1A4" w:rsidR="008B4543" w:rsidRDefault="008B4543">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_Toc532820420 \h </w:instrText>
      </w:r>
      <w:r>
        <w:fldChar w:fldCharType="separate"/>
      </w:r>
      <w:r>
        <w:t>32</w:t>
      </w:r>
      <w:r>
        <w:fldChar w:fldCharType="end"/>
      </w:r>
    </w:p>
    <w:p w14:paraId="2F609117" w14:textId="7738E5DD" w:rsidR="008B4543" w:rsidRDefault="008B4543">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_Toc532820421 \h </w:instrText>
      </w:r>
      <w:r>
        <w:fldChar w:fldCharType="separate"/>
      </w:r>
      <w:r>
        <w:t>32</w:t>
      </w:r>
      <w:r>
        <w:fldChar w:fldCharType="end"/>
      </w:r>
    </w:p>
    <w:p w14:paraId="26AAE62A" w14:textId="2522FE53" w:rsidR="008B4543" w:rsidRDefault="008B4543">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_Toc532820422 \h </w:instrText>
      </w:r>
      <w:r>
        <w:fldChar w:fldCharType="separate"/>
      </w:r>
      <w:r>
        <w:t>33</w:t>
      </w:r>
      <w:r>
        <w:fldChar w:fldCharType="end"/>
      </w:r>
    </w:p>
    <w:p w14:paraId="054CA5B0" w14:textId="7E7D6974" w:rsidR="008B4543" w:rsidRDefault="008B454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_Toc532820423 \h </w:instrText>
      </w:r>
      <w:r>
        <w:fldChar w:fldCharType="separate"/>
      </w:r>
      <w:r>
        <w:t>33</w:t>
      </w:r>
      <w:r>
        <w:fldChar w:fldCharType="end"/>
      </w:r>
    </w:p>
    <w:p w14:paraId="687D0EE7" w14:textId="14629C74" w:rsidR="008B4543" w:rsidRDefault="008B454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_Toc532820424 \h </w:instrText>
      </w:r>
      <w:r>
        <w:fldChar w:fldCharType="separate"/>
      </w:r>
      <w:r>
        <w:t>33</w:t>
      </w:r>
      <w:r>
        <w:fldChar w:fldCharType="end"/>
      </w:r>
    </w:p>
    <w:p w14:paraId="20B19614" w14:textId="409C4181" w:rsidR="008B4543" w:rsidRDefault="008B454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_Toc532820425 \h </w:instrText>
      </w:r>
      <w:r>
        <w:fldChar w:fldCharType="separate"/>
      </w:r>
      <w:r>
        <w:t>33</w:t>
      </w:r>
      <w:r>
        <w:fldChar w:fldCharType="end"/>
      </w:r>
    </w:p>
    <w:p w14:paraId="57D72ECB" w14:textId="6F0664D9" w:rsidR="008B4543" w:rsidRDefault="008B454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_Toc532820426 \h </w:instrText>
      </w:r>
      <w:r>
        <w:fldChar w:fldCharType="separate"/>
      </w:r>
      <w:r>
        <w:t>33</w:t>
      </w:r>
      <w:r>
        <w:fldChar w:fldCharType="end"/>
      </w:r>
    </w:p>
    <w:p w14:paraId="752AFE0E" w14:textId="3DF6C8F0" w:rsidR="008B4543" w:rsidRDefault="008B454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_Toc532820427 \h </w:instrText>
      </w:r>
      <w:r>
        <w:fldChar w:fldCharType="separate"/>
      </w:r>
      <w:r>
        <w:t>34</w:t>
      </w:r>
      <w:r>
        <w:fldChar w:fldCharType="end"/>
      </w:r>
    </w:p>
    <w:p w14:paraId="0D6156E6" w14:textId="70036CF4" w:rsidR="008B4543" w:rsidRDefault="008B454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_Toc532820428 \h </w:instrText>
      </w:r>
      <w:r>
        <w:fldChar w:fldCharType="separate"/>
      </w:r>
      <w:r>
        <w:t>34</w:t>
      </w:r>
      <w:r>
        <w:fldChar w:fldCharType="end"/>
      </w:r>
    </w:p>
    <w:p w14:paraId="6A4F7A1D" w14:textId="20877622" w:rsidR="008B4543" w:rsidRDefault="008B454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_Toc532820429 \h </w:instrText>
      </w:r>
      <w:r>
        <w:fldChar w:fldCharType="separate"/>
      </w:r>
      <w:r>
        <w:t>34</w:t>
      </w:r>
      <w:r>
        <w:fldChar w:fldCharType="end"/>
      </w:r>
    </w:p>
    <w:p w14:paraId="060C8C18" w14:textId="7C5BDEEE" w:rsidR="008B4543" w:rsidRDefault="008B4543">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_Toc532820430 \h </w:instrText>
      </w:r>
      <w:r>
        <w:fldChar w:fldCharType="separate"/>
      </w:r>
      <w:r>
        <w:t>34</w:t>
      </w:r>
      <w:r>
        <w:fldChar w:fldCharType="end"/>
      </w:r>
    </w:p>
    <w:p w14:paraId="2A673B3A" w14:textId="205B0017" w:rsidR="008B4543" w:rsidRDefault="008B4543">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_Toc532820431 \h </w:instrText>
      </w:r>
      <w:r>
        <w:fldChar w:fldCharType="separate"/>
      </w:r>
      <w:r>
        <w:t>35</w:t>
      </w:r>
      <w:r>
        <w:fldChar w:fldCharType="end"/>
      </w:r>
    </w:p>
    <w:p w14:paraId="5557F6FC" w14:textId="7FC8708C" w:rsidR="008B4543" w:rsidRDefault="008B4543">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_Toc532820432 \h </w:instrText>
      </w:r>
      <w:r>
        <w:fldChar w:fldCharType="separate"/>
      </w:r>
      <w:r>
        <w:t>35</w:t>
      </w:r>
      <w:r>
        <w:fldChar w:fldCharType="end"/>
      </w:r>
    </w:p>
    <w:p w14:paraId="2AAB165D" w14:textId="3186F75F" w:rsidR="008B4543" w:rsidRDefault="008B4543">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_Toc532820433 \h </w:instrText>
      </w:r>
      <w:r>
        <w:fldChar w:fldCharType="separate"/>
      </w:r>
      <w:r>
        <w:t>35</w:t>
      </w:r>
      <w:r>
        <w:fldChar w:fldCharType="end"/>
      </w:r>
    </w:p>
    <w:p w14:paraId="0085A815" w14:textId="461598CE" w:rsidR="008B4543" w:rsidRDefault="008B4543">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_Toc532820434 \h </w:instrText>
      </w:r>
      <w:r>
        <w:fldChar w:fldCharType="separate"/>
      </w:r>
      <w:r>
        <w:t>36</w:t>
      </w:r>
      <w:r>
        <w:fldChar w:fldCharType="end"/>
      </w:r>
    </w:p>
    <w:p w14:paraId="228DED3F" w14:textId="3B146412" w:rsidR="008B4543" w:rsidRDefault="008B4543">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_Toc532820435 \h </w:instrText>
      </w:r>
      <w:r>
        <w:fldChar w:fldCharType="separate"/>
      </w:r>
      <w:r>
        <w:t>36</w:t>
      </w:r>
      <w:r>
        <w:fldChar w:fldCharType="end"/>
      </w:r>
    </w:p>
    <w:p w14:paraId="39D34588" w14:textId="5FC630C9" w:rsidR="008B4543" w:rsidRDefault="008B4543">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_Toc532820436 \h </w:instrText>
      </w:r>
      <w:r>
        <w:fldChar w:fldCharType="separate"/>
      </w:r>
      <w:r>
        <w:t>36</w:t>
      </w:r>
      <w:r>
        <w:fldChar w:fldCharType="end"/>
      </w:r>
    </w:p>
    <w:p w14:paraId="791F47DC" w14:textId="3E307651" w:rsidR="008B4543" w:rsidRDefault="008B454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_Toc532820437 \h </w:instrText>
      </w:r>
      <w:r>
        <w:fldChar w:fldCharType="separate"/>
      </w:r>
      <w:r>
        <w:t>36</w:t>
      </w:r>
      <w:r>
        <w:fldChar w:fldCharType="end"/>
      </w:r>
    </w:p>
    <w:p w14:paraId="4014B629" w14:textId="6FBCCFB9" w:rsidR="008B4543" w:rsidRDefault="008B454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_Toc532820438 \h </w:instrText>
      </w:r>
      <w:r>
        <w:fldChar w:fldCharType="separate"/>
      </w:r>
      <w:r>
        <w:t>36</w:t>
      </w:r>
      <w:r>
        <w:fldChar w:fldCharType="end"/>
      </w:r>
    </w:p>
    <w:p w14:paraId="759D2AD1" w14:textId="05AA6358" w:rsidR="008B4543" w:rsidRDefault="008B454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_Toc532820439 \h </w:instrText>
      </w:r>
      <w:r>
        <w:fldChar w:fldCharType="separate"/>
      </w:r>
      <w:r>
        <w:t>36</w:t>
      </w:r>
      <w:r>
        <w:fldChar w:fldCharType="end"/>
      </w:r>
    </w:p>
    <w:p w14:paraId="298091A8" w14:textId="12417DDB" w:rsidR="008B4543" w:rsidRDefault="008B454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_Toc532820440 \h </w:instrText>
      </w:r>
      <w:r>
        <w:fldChar w:fldCharType="separate"/>
      </w:r>
      <w:r>
        <w:t>36</w:t>
      </w:r>
      <w:r>
        <w:fldChar w:fldCharType="end"/>
      </w:r>
    </w:p>
    <w:p w14:paraId="4460AC14" w14:textId="7D134B51" w:rsidR="008B4543" w:rsidRDefault="008B454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_Toc532820441 \h </w:instrText>
      </w:r>
      <w:r>
        <w:fldChar w:fldCharType="separate"/>
      </w:r>
      <w:r>
        <w:t>36</w:t>
      </w:r>
      <w:r>
        <w:fldChar w:fldCharType="end"/>
      </w:r>
    </w:p>
    <w:p w14:paraId="4BB65122" w14:textId="1171AA8E" w:rsidR="008B4543" w:rsidRDefault="008B454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_Toc532820442 \h </w:instrText>
      </w:r>
      <w:r>
        <w:fldChar w:fldCharType="separate"/>
      </w:r>
      <w:r>
        <w:t>36</w:t>
      </w:r>
      <w:r>
        <w:fldChar w:fldCharType="end"/>
      </w:r>
    </w:p>
    <w:p w14:paraId="2C536556" w14:textId="0899C2BB" w:rsidR="008B4543" w:rsidRDefault="008B454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_Toc532820443 \h </w:instrText>
      </w:r>
      <w:r>
        <w:fldChar w:fldCharType="separate"/>
      </w:r>
      <w:r>
        <w:t>37</w:t>
      </w:r>
      <w:r>
        <w:fldChar w:fldCharType="end"/>
      </w:r>
    </w:p>
    <w:p w14:paraId="166361DF" w14:textId="7768F193" w:rsidR="008B4543" w:rsidRDefault="008B4543">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_Toc532820444 \h </w:instrText>
      </w:r>
      <w:r>
        <w:fldChar w:fldCharType="separate"/>
      </w:r>
      <w:r>
        <w:t>37</w:t>
      </w:r>
      <w:r>
        <w:fldChar w:fldCharType="end"/>
      </w:r>
    </w:p>
    <w:p w14:paraId="7DAE6261" w14:textId="13E1BFC4" w:rsidR="008B4543" w:rsidRDefault="008B4543">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_Toc532820445 \h </w:instrText>
      </w:r>
      <w:r>
        <w:fldChar w:fldCharType="separate"/>
      </w:r>
      <w:r>
        <w:t>37</w:t>
      </w:r>
      <w:r>
        <w:fldChar w:fldCharType="end"/>
      </w:r>
    </w:p>
    <w:p w14:paraId="26011030" w14:textId="4290DA78" w:rsidR="008B4543" w:rsidRDefault="008B4543">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_Toc532820446 \h </w:instrText>
      </w:r>
      <w:r>
        <w:fldChar w:fldCharType="separate"/>
      </w:r>
      <w:r>
        <w:t>38</w:t>
      </w:r>
      <w:r>
        <w:fldChar w:fldCharType="end"/>
      </w:r>
    </w:p>
    <w:p w14:paraId="11D6B91D" w14:textId="330B5B1F" w:rsidR="008B4543" w:rsidRDefault="008B4543">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_Toc532820447 \h </w:instrText>
      </w:r>
      <w:r>
        <w:fldChar w:fldCharType="separate"/>
      </w:r>
      <w:r>
        <w:t>38</w:t>
      </w:r>
      <w:r>
        <w:fldChar w:fldCharType="end"/>
      </w:r>
    </w:p>
    <w:p w14:paraId="75883F6F" w14:textId="60A38104" w:rsidR="008B4543" w:rsidRDefault="008B4543">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_Toc532820448 \h </w:instrText>
      </w:r>
      <w:r>
        <w:fldChar w:fldCharType="separate"/>
      </w:r>
      <w:r>
        <w:t>38</w:t>
      </w:r>
      <w:r>
        <w:fldChar w:fldCharType="end"/>
      </w:r>
    </w:p>
    <w:p w14:paraId="06F6847B" w14:textId="1510588E" w:rsidR="008B4543" w:rsidRDefault="008B4543">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_Toc532820449 \h </w:instrText>
      </w:r>
      <w:r>
        <w:fldChar w:fldCharType="separate"/>
      </w:r>
      <w:r>
        <w:t>38</w:t>
      </w:r>
      <w:r>
        <w:fldChar w:fldCharType="end"/>
      </w:r>
    </w:p>
    <w:p w14:paraId="3A451F9A" w14:textId="6F33CF2C" w:rsidR="008B4543" w:rsidRDefault="008B4543">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_Toc532820450 \h </w:instrText>
      </w:r>
      <w:r>
        <w:fldChar w:fldCharType="separate"/>
      </w:r>
      <w:r>
        <w:t>39</w:t>
      </w:r>
      <w:r>
        <w:fldChar w:fldCharType="end"/>
      </w:r>
    </w:p>
    <w:p w14:paraId="08DA2446" w14:textId="5451860D" w:rsidR="008B4543" w:rsidRDefault="008B4543">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_Toc532820451 \h </w:instrText>
      </w:r>
      <w:r>
        <w:fldChar w:fldCharType="separate"/>
      </w:r>
      <w:r>
        <w:t>40</w:t>
      </w:r>
      <w:r>
        <w:fldChar w:fldCharType="end"/>
      </w:r>
    </w:p>
    <w:p w14:paraId="33AE564A" w14:textId="7C0B6E07" w:rsidR="008B4543" w:rsidRDefault="008B4543">
      <w:pPr>
        <w:pStyle w:val="TOC3"/>
        <w:rPr>
          <w:rFonts w:asciiTheme="minorHAnsi" w:eastAsiaTheme="minorEastAsia" w:hAnsiTheme="minorHAnsi" w:cstheme="minorBidi"/>
          <w:sz w:val="22"/>
          <w:szCs w:val="22"/>
          <w:lang w:eastAsia="en-GB"/>
        </w:rPr>
      </w:pPr>
      <w:r>
        <w:lastRenderedPageBreak/>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_Toc532820452 \h </w:instrText>
      </w:r>
      <w:r>
        <w:fldChar w:fldCharType="separate"/>
      </w:r>
      <w:r>
        <w:t>40</w:t>
      </w:r>
      <w:r>
        <w:fldChar w:fldCharType="end"/>
      </w:r>
    </w:p>
    <w:p w14:paraId="42312BF3" w14:textId="7946225E" w:rsidR="008B4543" w:rsidRDefault="008B454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_Toc532820453 \h </w:instrText>
      </w:r>
      <w:r>
        <w:fldChar w:fldCharType="separate"/>
      </w:r>
      <w:r>
        <w:t>41</w:t>
      </w:r>
      <w:r>
        <w:fldChar w:fldCharType="end"/>
      </w:r>
    </w:p>
    <w:p w14:paraId="736FE5A9" w14:textId="6E9B58EA" w:rsidR="008B4543" w:rsidRDefault="008B454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_Toc532820454 \h </w:instrText>
      </w:r>
      <w:r>
        <w:fldChar w:fldCharType="separate"/>
      </w:r>
      <w:r>
        <w:t>41</w:t>
      </w:r>
      <w:r>
        <w:fldChar w:fldCharType="end"/>
      </w:r>
    </w:p>
    <w:p w14:paraId="26CA832D" w14:textId="2E6A9288" w:rsidR="008B4543" w:rsidRDefault="008B454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_Toc532820455 \h </w:instrText>
      </w:r>
      <w:r>
        <w:fldChar w:fldCharType="separate"/>
      </w:r>
      <w:r>
        <w:t>41</w:t>
      </w:r>
      <w:r>
        <w:fldChar w:fldCharType="end"/>
      </w:r>
    </w:p>
    <w:p w14:paraId="421715B6" w14:textId="40297E9F" w:rsidR="008B4543" w:rsidRDefault="008B454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_Toc532820456 \h </w:instrText>
      </w:r>
      <w:r>
        <w:fldChar w:fldCharType="separate"/>
      </w:r>
      <w:r>
        <w:t>41</w:t>
      </w:r>
      <w:r>
        <w:fldChar w:fldCharType="end"/>
      </w:r>
    </w:p>
    <w:p w14:paraId="0AA8C215" w14:textId="2B57A10A" w:rsidR="008B4543" w:rsidRDefault="008B4543">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_Toc532820457 \h </w:instrText>
      </w:r>
      <w:r>
        <w:fldChar w:fldCharType="separate"/>
      </w:r>
      <w:r>
        <w:t>42</w:t>
      </w:r>
      <w:r>
        <w:fldChar w:fldCharType="end"/>
      </w:r>
    </w:p>
    <w:p w14:paraId="072A66BD" w14:textId="6B91AAF7" w:rsidR="008B4543" w:rsidRDefault="008B4543">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_Toc532820458 \h </w:instrText>
      </w:r>
      <w:r>
        <w:fldChar w:fldCharType="separate"/>
      </w:r>
      <w:r>
        <w:t>42</w:t>
      </w:r>
      <w:r>
        <w:fldChar w:fldCharType="end"/>
      </w:r>
    </w:p>
    <w:p w14:paraId="00B4229A" w14:textId="226CC7B1" w:rsidR="008B4543" w:rsidRDefault="008B454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_Toc532820459 \h </w:instrText>
      </w:r>
      <w:r>
        <w:fldChar w:fldCharType="separate"/>
      </w:r>
      <w:r>
        <w:t>42</w:t>
      </w:r>
      <w:r>
        <w:fldChar w:fldCharType="end"/>
      </w:r>
    </w:p>
    <w:p w14:paraId="19A01B6E" w14:textId="2E690039" w:rsidR="008B4543" w:rsidRDefault="008B454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_Toc532820460 \h </w:instrText>
      </w:r>
      <w:r>
        <w:fldChar w:fldCharType="separate"/>
      </w:r>
      <w:r>
        <w:t>42</w:t>
      </w:r>
      <w:r>
        <w:fldChar w:fldCharType="end"/>
      </w:r>
    </w:p>
    <w:p w14:paraId="2E490841" w14:textId="355F9635" w:rsidR="008B4543" w:rsidRDefault="008B454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_Toc532820461 \h </w:instrText>
      </w:r>
      <w:r>
        <w:fldChar w:fldCharType="separate"/>
      </w:r>
      <w:r>
        <w:t>42</w:t>
      </w:r>
      <w:r>
        <w:fldChar w:fldCharType="end"/>
      </w:r>
    </w:p>
    <w:p w14:paraId="42CE7AEB" w14:textId="4DF58CC8" w:rsidR="008B4543" w:rsidRDefault="008B454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_Toc532820462 \h </w:instrText>
      </w:r>
      <w:r>
        <w:fldChar w:fldCharType="separate"/>
      </w:r>
      <w:r>
        <w:t>43</w:t>
      </w:r>
      <w:r>
        <w:fldChar w:fldCharType="end"/>
      </w:r>
    </w:p>
    <w:p w14:paraId="064E6EA4" w14:textId="41EF12BF" w:rsidR="008B4543" w:rsidRDefault="008B454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_Toc532820463 \h </w:instrText>
      </w:r>
      <w:r>
        <w:fldChar w:fldCharType="separate"/>
      </w:r>
      <w:r>
        <w:t>43</w:t>
      </w:r>
      <w:r>
        <w:fldChar w:fldCharType="end"/>
      </w:r>
    </w:p>
    <w:p w14:paraId="09F73C88" w14:textId="7D059025" w:rsidR="008B4543" w:rsidRDefault="008B454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_Toc532820464 \h </w:instrText>
      </w:r>
      <w:r>
        <w:fldChar w:fldCharType="separate"/>
      </w:r>
      <w:r>
        <w:t>43</w:t>
      </w:r>
      <w:r>
        <w:fldChar w:fldCharType="end"/>
      </w:r>
    </w:p>
    <w:p w14:paraId="6CD9F4A9" w14:textId="2A287F21" w:rsidR="008B4543" w:rsidRDefault="008B4543" w:rsidP="008B4543">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_Toc532820465 \h </w:instrText>
      </w:r>
      <w:r>
        <w:fldChar w:fldCharType="separate"/>
      </w:r>
      <w:r>
        <w:t>44</w:t>
      </w:r>
      <w:r>
        <w:fldChar w:fldCharType="end"/>
      </w:r>
    </w:p>
    <w:p w14:paraId="008BEDA3" w14:textId="3CAFA49F" w:rsidR="008B4543" w:rsidRDefault="008B454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_Toc532820466 \h </w:instrText>
      </w:r>
      <w:r>
        <w:fldChar w:fldCharType="separate"/>
      </w:r>
      <w:r>
        <w:t>44</w:t>
      </w:r>
      <w:r>
        <w:fldChar w:fldCharType="end"/>
      </w:r>
    </w:p>
    <w:p w14:paraId="13282B9B" w14:textId="509074B9" w:rsidR="008B4543" w:rsidRDefault="008B4543">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_Toc532820467 \h </w:instrText>
      </w:r>
      <w:r>
        <w:fldChar w:fldCharType="separate"/>
      </w:r>
      <w:r>
        <w:t>44</w:t>
      </w:r>
      <w:r>
        <w:fldChar w:fldCharType="end"/>
      </w:r>
    </w:p>
    <w:p w14:paraId="071DA54A" w14:textId="60F6E95E" w:rsidR="008B4543" w:rsidRDefault="008B4543">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_Toc532820468 \h </w:instrText>
      </w:r>
      <w:r>
        <w:fldChar w:fldCharType="separate"/>
      </w:r>
      <w:r>
        <w:t>44</w:t>
      </w:r>
      <w:r>
        <w:fldChar w:fldCharType="end"/>
      </w:r>
    </w:p>
    <w:p w14:paraId="175ACDE8" w14:textId="3B3484DE" w:rsidR="008B4543" w:rsidRDefault="008B454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_Toc532820469 \h </w:instrText>
      </w:r>
      <w:r>
        <w:fldChar w:fldCharType="separate"/>
      </w:r>
      <w:r>
        <w:t>45</w:t>
      </w:r>
      <w:r>
        <w:fldChar w:fldCharType="end"/>
      </w:r>
    </w:p>
    <w:p w14:paraId="1199FA17" w14:textId="7B9262D7" w:rsidR="008B4543" w:rsidRDefault="008B454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_Toc532820470 \h </w:instrText>
      </w:r>
      <w:r>
        <w:fldChar w:fldCharType="separate"/>
      </w:r>
      <w:r>
        <w:t>45</w:t>
      </w:r>
      <w:r>
        <w:fldChar w:fldCharType="end"/>
      </w:r>
    </w:p>
    <w:p w14:paraId="5B1BF40C" w14:textId="52ADF265" w:rsidR="008B4543" w:rsidRDefault="008B454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_Toc532820471 \h </w:instrText>
      </w:r>
      <w:r>
        <w:fldChar w:fldCharType="separate"/>
      </w:r>
      <w:r>
        <w:t>46</w:t>
      </w:r>
      <w:r>
        <w:fldChar w:fldCharType="end"/>
      </w:r>
    </w:p>
    <w:p w14:paraId="5A6E4E95" w14:textId="27E38F01" w:rsidR="008B4543" w:rsidRDefault="008B454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_Toc532820472 \h </w:instrText>
      </w:r>
      <w:r>
        <w:fldChar w:fldCharType="separate"/>
      </w:r>
      <w:r>
        <w:t>48</w:t>
      </w:r>
      <w:r>
        <w:fldChar w:fldCharType="end"/>
      </w:r>
    </w:p>
    <w:p w14:paraId="54C98098" w14:textId="4DEB4A2E" w:rsidR="008B4543" w:rsidRDefault="008B454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_Toc532820473 \h </w:instrText>
      </w:r>
      <w:r>
        <w:fldChar w:fldCharType="separate"/>
      </w:r>
      <w:r>
        <w:t>48</w:t>
      </w:r>
      <w:r>
        <w:fldChar w:fldCharType="end"/>
      </w:r>
    </w:p>
    <w:p w14:paraId="51573896" w14:textId="2C8C2572" w:rsidR="008B4543" w:rsidRDefault="008B454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_Toc532820474 \h </w:instrText>
      </w:r>
      <w:r>
        <w:fldChar w:fldCharType="separate"/>
      </w:r>
      <w:r>
        <w:t>48</w:t>
      </w:r>
      <w:r>
        <w:fldChar w:fldCharType="end"/>
      </w:r>
    </w:p>
    <w:p w14:paraId="1A22A584" w14:textId="7972F2A4" w:rsidR="008B4543" w:rsidRDefault="008B454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_Toc532820475 \h </w:instrText>
      </w:r>
      <w:r>
        <w:fldChar w:fldCharType="separate"/>
      </w:r>
      <w:r>
        <w:t>50</w:t>
      </w:r>
      <w:r>
        <w:fldChar w:fldCharType="end"/>
      </w:r>
    </w:p>
    <w:p w14:paraId="3E347652" w14:textId="45694F7D" w:rsidR="008B4543" w:rsidRDefault="008B4543">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_Toc532820476 \h </w:instrText>
      </w:r>
      <w:r>
        <w:fldChar w:fldCharType="separate"/>
      </w:r>
      <w:r>
        <w:t>50</w:t>
      </w:r>
      <w:r>
        <w:fldChar w:fldCharType="end"/>
      </w:r>
    </w:p>
    <w:p w14:paraId="7DABF88F" w14:textId="435E9F9F" w:rsidR="008B4543" w:rsidRDefault="008B4543">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_Toc532820477 \h </w:instrText>
      </w:r>
      <w:r>
        <w:fldChar w:fldCharType="separate"/>
      </w:r>
      <w:r>
        <w:t>50</w:t>
      </w:r>
      <w:r>
        <w:fldChar w:fldCharType="end"/>
      </w:r>
    </w:p>
    <w:p w14:paraId="496B7ECF" w14:textId="188010CC" w:rsidR="008B4543" w:rsidRDefault="008B4543" w:rsidP="008B4543">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_Toc532820478 \h </w:instrText>
      </w:r>
      <w:r>
        <w:fldChar w:fldCharType="separate"/>
      </w:r>
      <w:r>
        <w:t>52</w:t>
      </w:r>
      <w:r>
        <w:fldChar w:fldCharType="end"/>
      </w:r>
    </w:p>
    <w:p w14:paraId="31C72BFF" w14:textId="36795491" w:rsidR="00080512" w:rsidRPr="00583848" w:rsidRDefault="008B4543">
      <w:r>
        <w:rPr>
          <w:noProof/>
          <w:sz w:val="22"/>
        </w:rPr>
        <w:fldChar w:fldCharType="end"/>
      </w:r>
    </w:p>
    <w:p w14:paraId="40EFAA15" w14:textId="77777777" w:rsidR="00080512" w:rsidRPr="00583848" w:rsidRDefault="00080512">
      <w:pPr>
        <w:pStyle w:val="Heading1"/>
      </w:pPr>
      <w:r w:rsidRPr="00583848">
        <w:br w:type="page"/>
      </w:r>
      <w:bookmarkStart w:id="4" w:name="_Toc532820337"/>
      <w:r w:rsidRPr="00583848">
        <w:lastRenderedPageBreak/>
        <w:t>Foreword</w:t>
      </w:r>
      <w:bookmarkEnd w:id="4"/>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5" w:name="_Toc532820338"/>
      <w:r w:rsidRPr="00583848">
        <w:t>Introduction</w:t>
      </w:r>
      <w:bookmarkEnd w:id="5"/>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6" w:name="_Toc532820339"/>
      <w:r w:rsidRPr="00583848">
        <w:lastRenderedPageBreak/>
        <w:t>1</w:t>
      </w:r>
      <w:r w:rsidRPr="00583848">
        <w:tab/>
        <w:t>Scope</w:t>
      </w:r>
      <w:bookmarkEnd w:id="6"/>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7" w:name="_Toc532820340"/>
      <w:r w:rsidRPr="00583848">
        <w:t>2</w:t>
      </w:r>
      <w:r w:rsidRPr="00583848">
        <w:tab/>
        <w:t>References</w:t>
      </w:r>
      <w:bookmarkEnd w:id="7"/>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8" w:name="OLE_LINK1"/>
      <w:bookmarkStart w:id="9" w:name="OLE_LINK2"/>
      <w:bookmarkStart w:id="10" w:name="OLE_LINK3"/>
      <w:bookmarkStart w:id="11"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8"/>
    <w:bookmarkEnd w:id="9"/>
    <w:bookmarkEnd w:id="10"/>
    <w:bookmarkEnd w:id="11"/>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1"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556325E8" w:rsidR="009E254F" w:rsidRPr="00583848" w:rsidRDefault="009E254F" w:rsidP="00CB28A6">
      <w:pPr>
        <w:pStyle w:val="EX"/>
      </w:pPr>
      <w:r w:rsidRPr="00583848">
        <w:t>[12]</w:t>
      </w:r>
      <w:r w:rsidRPr="00583848">
        <w:tab/>
        <w:t>3GPP TS 23.214: "Architecture enhancements for control and user plane separation of EPC nodes; Stage 2".</w:t>
      </w:r>
    </w:p>
    <w:p w14:paraId="79506962" w14:textId="77777777" w:rsidR="00080512" w:rsidRPr="00583848" w:rsidRDefault="00080512">
      <w:pPr>
        <w:pStyle w:val="Heading1"/>
      </w:pPr>
      <w:bookmarkStart w:id="12" w:name="_Toc532820341"/>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532820342"/>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lastRenderedPageBreak/>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532820343"/>
      <w:r w:rsidRPr="00583848">
        <w:t>3.2</w:t>
      </w:r>
      <w:r w:rsidRPr="00583848">
        <w:tab/>
        <w:t>Symbols</w:t>
      </w:r>
      <w:bookmarkEnd w:id="17"/>
    </w:p>
    <w:p w14:paraId="547D39AA" w14:textId="77777777" w:rsidR="00080512" w:rsidRPr="00583848" w:rsidRDefault="00080512">
      <w:pPr>
        <w:pStyle w:val="Heading2"/>
      </w:pPr>
      <w:bookmarkStart w:id="18" w:name="_Toc532820344"/>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lastRenderedPageBreak/>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Point Of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r w:rsidRPr="00583848">
        <w:t>xCC</w:t>
      </w:r>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r w:rsidRPr="00583848">
        <w:t>xIRI</w:t>
      </w:r>
      <w:r w:rsidRPr="00583848">
        <w:tab/>
      </w:r>
      <w:r w:rsidR="00F25638" w:rsidRPr="00583848">
        <w:t>LI_</w:t>
      </w:r>
      <w:r w:rsidRPr="00583848">
        <w:t>X2 Intercept Related Information</w:t>
      </w:r>
    </w:p>
    <w:p w14:paraId="4AD7D3E5" w14:textId="26B804DF" w:rsidR="00080512" w:rsidRPr="00583848" w:rsidRDefault="00080512">
      <w:pPr>
        <w:pStyle w:val="Heading1"/>
      </w:pPr>
      <w:bookmarkStart w:id="19" w:name="_Toc532820345"/>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532820346"/>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532820347"/>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532820348"/>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1pt;height:540.2pt" o:ole="">
            <v:imagedata r:id="rId12" o:title=""/>
          </v:shape>
          <o:OLEObject Type="Embed" ProgID="Visio.Drawing.15" ShapeID="_x0000_i1025" DrawAspect="Content" ObjectID="_1606566482"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lastRenderedPageBreak/>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532820349"/>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532820350"/>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532820351"/>
      <w:r w:rsidRPr="00583848">
        <w:t>5.3.2</w:t>
      </w:r>
      <w:r w:rsidRPr="00583848">
        <w:tab/>
        <w:t>Point of Interception (POI)</w:t>
      </w:r>
      <w:bookmarkEnd w:id="25"/>
    </w:p>
    <w:p w14:paraId="5761EDDC" w14:textId="226DD2D8" w:rsidR="000026B6" w:rsidRPr="00583848" w:rsidRDefault="000026B6" w:rsidP="000026B6">
      <w:pPr>
        <w:pStyle w:val="Heading4"/>
      </w:pPr>
      <w:bookmarkStart w:id="26" w:name="_Toc532820352"/>
      <w:r w:rsidRPr="00583848">
        <w:t>5.3.2.1</w:t>
      </w:r>
      <w:r w:rsidRPr="00583848">
        <w:tab/>
        <w:t>General</w:t>
      </w:r>
      <w:bookmarkEnd w:id="26"/>
    </w:p>
    <w:p w14:paraId="011C8507" w14:textId="05E6689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from the target communications and delivers the POI Output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532820353"/>
      <w:r w:rsidRPr="00583848">
        <w:t>5.</w:t>
      </w:r>
      <w:r w:rsidR="00453448">
        <w:t>3.2.2</w:t>
      </w:r>
      <w:r w:rsidR="00453448">
        <w:tab/>
        <w:t>Directly provisioned and t</w:t>
      </w:r>
      <w:r w:rsidRPr="00583848">
        <w:t>riggered POIs</w:t>
      </w:r>
      <w:bookmarkEnd w:id="27"/>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532820354"/>
      <w:r w:rsidRPr="00583848">
        <w:t>5.3.2.3</w:t>
      </w:r>
      <w:r w:rsidRPr="00583848">
        <w:tab/>
        <w:t>IRI-POIs and CC-POIs</w:t>
      </w:r>
      <w:bookmarkEnd w:id="28"/>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I-POI delivers xIRI to the MDF2</w:t>
      </w:r>
      <w:r w:rsidR="00EC27C5">
        <w:t>.</w:t>
      </w:r>
    </w:p>
    <w:p w14:paraId="261CB02E" w14:textId="49931E81" w:rsidR="00C846F0" w:rsidRPr="00583848" w:rsidRDefault="00C846F0" w:rsidP="00AC1D13">
      <w:pPr>
        <w:pStyle w:val="B1"/>
        <w:numPr>
          <w:ilvl w:val="0"/>
          <w:numId w:val="23"/>
        </w:numPr>
      </w:pP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Heading4"/>
      </w:pPr>
      <w:bookmarkStart w:id="29" w:name="_Toc532820355"/>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532820356"/>
      <w:r w:rsidRPr="00583848">
        <w:t>5.3.3</w:t>
      </w:r>
      <w:r w:rsidRPr="00583848">
        <w:tab/>
        <w:t>Triggering Function</w:t>
      </w:r>
      <w:bookmarkEnd w:id="30"/>
    </w:p>
    <w:p w14:paraId="1D31881C" w14:textId="2846D47A" w:rsidR="00C846F0" w:rsidRPr="00583848" w:rsidRDefault="00626362" w:rsidP="00C846F0">
      <w:r w:rsidRPr="00583848">
        <w:t xml:space="preserve">The Triggering Function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lastRenderedPageBreak/>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532820357"/>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75pt;height:280.9pt" o:ole="">
            <v:imagedata r:id="rId14" o:title=""/>
          </v:shape>
          <o:OLEObject Type="Embed" ProgID="Visio.Drawing.15" ShapeID="_x0000_i1026" DrawAspect="Content" ObjectID="_1606566483"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2" w:name="_Toc532820358"/>
      <w:r w:rsidRPr="00583848">
        <w:t>5.3.</w:t>
      </w:r>
      <w:r w:rsidR="00C846F0" w:rsidRPr="00583848">
        <w:t>5</w:t>
      </w:r>
      <w:r w:rsidRPr="00583848">
        <w:tab/>
        <w:t>Administrative Function (ADMF)</w:t>
      </w:r>
      <w:bookmarkEnd w:id="32"/>
    </w:p>
    <w:p w14:paraId="685821C6" w14:textId="314B230A" w:rsidR="001E250B" w:rsidRPr="00583848" w:rsidRDefault="001E250B" w:rsidP="00CC3428">
      <w:pPr>
        <w:pStyle w:val="Heading4"/>
      </w:pPr>
      <w:bookmarkStart w:id="33" w:name="_Toc532820359"/>
      <w:r w:rsidRPr="00583848">
        <w:t>5.3.</w:t>
      </w:r>
      <w:r w:rsidR="007E674C" w:rsidRPr="00583848">
        <w:t>5</w:t>
      </w:r>
      <w:r w:rsidRPr="00583848">
        <w:t>.1</w:t>
      </w:r>
      <w:r w:rsidRPr="00583848">
        <w:tab/>
        <w:t>General</w:t>
      </w:r>
      <w:bookmarkEnd w:id="33"/>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lastRenderedPageBreak/>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4" w:name="_Toc532820360"/>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5" w:name="_Toc532820361"/>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6" w:name="_Toc532820362"/>
      <w:r w:rsidRPr="00583848">
        <w:t>5.3.</w:t>
      </w:r>
      <w:r w:rsidR="00C846F0" w:rsidRPr="00583848">
        <w:t>6</w:t>
      </w:r>
      <w:r w:rsidRPr="00583848">
        <w:tab/>
        <w:t>System Information Retrieval Function (SIRF)</w:t>
      </w:r>
      <w:bookmarkEnd w:id="36"/>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lastRenderedPageBreak/>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7" w:name="_Toc532820363"/>
      <w:r w:rsidRPr="00583848">
        <w:t>5.3.</w:t>
      </w:r>
      <w:r w:rsidR="00C846F0" w:rsidRPr="00583848">
        <w:t>7</w:t>
      </w:r>
      <w:r w:rsidRPr="00583848">
        <w:tab/>
        <w:t>LEMF – Law Enforcement Monitoring Facility</w:t>
      </w:r>
      <w:bookmarkEnd w:id="37"/>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8" w:name="_Toc532820364"/>
      <w:r>
        <w:t>5.4</w:t>
      </w:r>
      <w:r>
        <w:tab/>
        <w:t>LI i</w:t>
      </w:r>
      <w:r w:rsidR="000026B6" w:rsidRPr="00583848">
        <w:t>nterfaces</w:t>
      </w:r>
      <w:bookmarkEnd w:id="38"/>
    </w:p>
    <w:p w14:paraId="4372E37D" w14:textId="77777777" w:rsidR="000026B6" w:rsidRPr="00583848" w:rsidRDefault="000026B6" w:rsidP="000026B6">
      <w:pPr>
        <w:pStyle w:val="Heading3"/>
      </w:pPr>
      <w:bookmarkStart w:id="39" w:name="_Toc532820365"/>
      <w:r w:rsidRPr="00583848">
        <w:t>5.4.1</w:t>
      </w:r>
      <w:r w:rsidRPr="00583848">
        <w:tab/>
        <w:t>General</w:t>
      </w:r>
      <w:bookmarkEnd w:id="39"/>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75pt;height:417.45pt" o:ole="">
            <v:imagedata r:id="rId16" o:title=""/>
          </v:shape>
          <o:OLEObject Type="Embed" ProgID="Visio.Drawing.15" ShapeID="_x0000_i1027" DrawAspect="Content" ObjectID="_1606566484"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40" w:name="_Toc532820366"/>
      <w:r w:rsidRPr="00583848">
        <w:lastRenderedPageBreak/>
        <w:t>5.4.2</w:t>
      </w:r>
      <w:r w:rsidRPr="00583848">
        <w:tab/>
        <w:t>Interface LI_SI</w:t>
      </w:r>
      <w:bookmarkEnd w:id="40"/>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1" w:name="_Toc532820367"/>
      <w:r w:rsidRPr="00583848">
        <w:t>5.4.3</w:t>
      </w:r>
      <w:r w:rsidRPr="00583848">
        <w:tab/>
        <w:t>Interface LI_HI1</w:t>
      </w:r>
      <w:bookmarkEnd w:id="41"/>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48A500D3" w:rsidR="000026B6" w:rsidRPr="00583848" w:rsidRDefault="00583848" w:rsidP="00583848">
      <w:pPr>
        <w:pStyle w:val="B1"/>
      </w:pPr>
      <w:r>
        <w:t>-</w:t>
      </w:r>
      <w:r>
        <w:tab/>
      </w:r>
      <w:r w:rsidR="000026B6" w:rsidRPr="00583848">
        <w:t>L</w:t>
      </w:r>
      <w:r w:rsidR="00803F1B">
        <w:t>awful Interception identifier: u</w:t>
      </w:r>
      <w:r w:rsidR="000026B6" w:rsidRPr="00583848">
        <w:t>sed to associate the Interception P</w:t>
      </w:r>
      <w:r w:rsidR="00C06DD1" w:rsidRPr="00583848">
        <w:t>roduct with the issued warrant.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2" w:name="_Toc532820368"/>
      <w:r w:rsidRPr="00583848">
        <w:t>5.4.4</w:t>
      </w:r>
      <w:r w:rsidRPr="00583848">
        <w:tab/>
        <w:t>Interface LI_X1</w:t>
      </w:r>
      <w:bookmarkEnd w:id="42"/>
    </w:p>
    <w:p w14:paraId="5B50319B" w14:textId="77777777" w:rsidR="000026B6" w:rsidRPr="00583848" w:rsidRDefault="000026B6" w:rsidP="000026B6">
      <w:pPr>
        <w:pStyle w:val="Heading4"/>
      </w:pPr>
      <w:bookmarkStart w:id="43" w:name="_Toc532820369"/>
      <w:r w:rsidRPr="00583848">
        <w:t>5.4.4.1</w:t>
      </w:r>
      <w:r w:rsidRPr="00583848">
        <w:tab/>
        <w:t>General</w:t>
      </w:r>
      <w:bookmarkEnd w:id="43"/>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4" w:name="_Toc532820370"/>
      <w:r w:rsidRPr="00583848">
        <w:t>5.4.4.2</w:t>
      </w:r>
      <w:r w:rsidRPr="00583848">
        <w:tab/>
        <w:t>LIPF and POI</w:t>
      </w:r>
      <w:bookmarkEnd w:id="44"/>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xIRI/xCC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lastRenderedPageBreak/>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5" w:name="_Toc532820371"/>
      <w:r w:rsidRPr="00583848">
        <w:t>5.4.4.3</w:t>
      </w:r>
      <w:r w:rsidRPr="00583848">
        <w:tab/>
      </w:r>
      <w:r w:rsidR="00A215D7" w:rsidRPr="00583848">
        <w:t>LIPF and TF</w:t>
      </w:r>
      <w:bookmarkEnd w:id="45"/>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multiple xIRI/xCC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6" w:name="_Toc532820372"/>
      <w:bookmarkStart w:id="47" w:name="_Hlk532553380"/>
      <w:r w:rsidRPr="00583848">
        <w:t>5.4.4.4</w:t>
      </w:r>
      <w:r w:rsidRPr="00583848">
        <w:tab/>
      </w:r>
      <w:r w:rsidR="000026B6" w:rsidRPr="00583848">
        <w:t>LIPF and MDF2/MDF3</w:t>
      </w:r>
      <w:bookmarkEnd w:id="46"/>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xIRI/xCC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8" w:name="_Toc532820373"/>
      <w:bookmarkEnd w:id="47"/>
      <w:r w:rsidRPr="00583848">
        <w:t>5.4.5</w:t>
      </w:r>
      <w:r w:rsidRPr="00583848">
        <w:tab/>
        <w:t>Interface LI_X2</w:t>
      </w:r>
      <w:bookmarkEnd w:id="48"/>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13A85DEC" w:rsidR="000026B6" w:rsidRPr="00583848" w:rsidRDefault="00C322AF" w:rsidP="00AC1D13">
      <w:pPr>
        <w:pStyle w:val="B1"/>
        <w:numPr>
          <w:ilvl w:val="0"/>
          <w:numId w:val="10"/>
        </w:numPr>
      </w:pPr>
      <w:r>
        <w:t>Correlation n</w:t>
      </w:r>
      <w:r w:rsidR="000026B6" w:rsidRPr="00583848">
        <w:t>umber</w:t>
      </w:r>
      <w:r w:rsidR="00EC27C5">
        <w:t>.</w:t>
      </w:r>
    </w:p>
    <w:p w14:paraId="0C3F9871" w14:textId="77AF7EB0" w:rsidR="000026B6" w:rsidRPr="00583848" w:rsidRDefault="003B5D03" w:rsidP="00AC1D13">
      <w:pPr>
        <w:pStyle w:val="B1"/>
        <w:numPr>
          <w:ilvl w:val="0"/>
          <w:numId w:val="10"/>
        </w:numPr>
      </w:pPr>
      <w:r w:rsidRPr="00583848">
        <w:t>IRI event resulting in xIRI</w:t>
      </w:r>
      <w:r w:rsidR="00EC27C5">
        <w:t>.</w:t>
      </w:r>
    </w:p>
    <w:p w14:paraId="7EC7E8E9" w14:textId="77777777" w:rsidR="000026B6" w:rsidRPr="00583848" w:rsidRDefault="000026B6" w:rsidP="000026B6">
      <w:pPr>
        <w:pStyle w:val="NO"/>
      </w:pPr>
      <w:r w:rsidRPr="00583848">
        <w:t xml:space="preserve">NOTE: </w:t>
      </w:r>
      <w:r w:rsidRPr="00583848">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583848" w:rsidRDefault="000026B6" w:rsidP="000026B6">
      <w:pPr>
        <w:pStyle w:val="Heading3"/>
      </w:pPr>
      <w:bookmarkStart w:id="49" w:name="_Toc532820374"/>
      <w:r w:rsidRPr="00583848">
        <w:t>5.4.6</w:t>
      </w:r>
      <w:r w:rsidRPr="00583848">
        <w:tab/>
        <w:t>Interface LI_X3</w:t>
      </w:r>
      <w:bookmarkEnd w:id="49"/>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lastRenderedPageBreak/>
        <w:t xml:space="preserve">The following are some of the information passed over this interface to the MDF3 as a part of </w:t>
      </w:r>
      <w:r w:rsidR="002F1E51" w:rsidRPr="00583848">
        <w:t>xCC</w:t>
      </w:r>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7947DDDD" w:rsidR="000026B6" w:rsidRPr="00583848" w:rsidRDefault="003E465B" w:rsidP="00AC1D13">
      <w:pPr>
        <w:pStyle w:val="B1"/>
        <w:numPr>
          <w:ilvl w:val="0"/>
          <w:numId w:val="10"/>
        </w:numPr>
      </w:pPr>
      <w:r>
        <w:t>Correlation n</w:t>
      </w:r>
      <w:r w:rsidR="000026B6" w:rsidRPr="00583848">
        <w:t>umber</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57E1F4D1" w14:textId="53E5AE4E" w:rsidR="000026B6" w:rsidRPr="00583848" w:rsidRDefault="00CB6121" w:rsidP="000026B6">
      <w:pPr>
        <w:pStyle w:val="NO"/>
      </w:pPr>
      <w:r w:rsidRPr="00583848">
        <w:t>NOTE:</w:t>
      </w:r>
      <w:r w:rsidR="000026B6" w:rsidRPr="00583848">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Pr="00583848" w:rsidRDefault="0040011B" w:rsidP="0040011B">
      <w:pPr>
        <w:pStyle w:val="Heading3"/>
      </w:pPr>
      <w:bookmarkStart w:id="50" w:name="_Toc532820375"/>
      <w:r w:rsidRPr="00583848">
        <w:t>5.4.7</w:t>
      </w:r>
      <w:r w:rsidRPr="00583848">
        <w:tab/>
        <w:t>Interface LI_T</w:t>
      </w:r>
      <w:bookmarkEnd w:id="50"/>
    </w:p>
    <w:p w14:paraId="518CC4DB" w14:textId="77777777" w:rsidR="0040011B" w:rsidRPr="00583848" w:rsidRDefault="0040011B" w:rsidP="0040011B">
      <w:pPr>
        <w:pStyle w:val="Heading4"/>
      </w:pPr>
      <w:bookmarkStart w:id="51" w:name="_Toc532820376"/>
      <w:r w:rsidRPr="00583848">
        <w:t>5.4.7.1</w:t>
      </w:r>
      <w:r w:rsidRPr="00583848">
        <w:tab/>
        <w:t>General</w:t>
      </w:r>
      <w:bookmarkEnd w:id="51"/>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2" w:name="_Toc532820377"/>
      <w:r w:rsidRPr="00583848">
        <w:t>5.4.7.</w:t>
      </w:r>
      <w:r w:rsidR="00FE61EF" w:rsidRPr="00583848">
        <w:t>2</w:t>
      </w:r>
      <w:r w:rsidRPr="00583848">
        <w:tab/>
        <w:t>Interface LI_T2</w:t>
      </w:r>
      <w:bookmarkEnd w:id="52"/>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3" w:name="_Toc532820378"/>
      <w:r w:rsidRPr="00583848">
        <w:t>5.4.7.3</w:t>
      </w:r>
      <w:r w:rsidRPr="00583848">
        <w:tab/>
        <w:t>Interface LI_T3</w:t>
      </w:r>
      <w:bookmarkEnd w:id="53"/>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4" w:name="_Toc532820379"/>
      <w:r w:rsidRPr="00583848">
        <w:t>5.4.8</w:t>
      </w:r>
      <w:r w:rsidRPr="00583848">
        <w:tab/>
        <w:t>Interface LI_HI2</w:t>
      </w:r>
      <w:bookmarkEnd w:id="54"/>
    </w:p>
    <w:p w14:paraId="2D6AD188" w14:textId="6EF3FCE6" w:rsidR="000026B6" w:rsidRPr="00583848" w:rsidRDefault="000026B6" w:rsidP="000026B6">
      <w:r w:rsidRPr="00583848">
        <w:t>LI_HI2 is used to send IRI from the MDF2 to the LEMF.</w:t>
      </w:r>
      <w:r w:rsidR="000F56A9" w:rsidRPr="00583848">
        <w:t xml:space="preserve"> This interface is defined in TS 33.128.</w:t>
      </w:r>
    </w:p>
    <w:p w14:paraId="75F50E8B" w14:textId="77777777" w:rsidR="000026B6" w:rsidRPr="00583848" w:rsidRDefault="000026B6" w:rsidP="000026B6">
      <w:pPr>
        <w:pStyle w:val="Heading3"/>
      </w:pPr>
      <w:bookmarkStart w:id="55" w:name="_Toc532820380"/>
      <w:r w:rsidRPr="00583848">
        <w:lastRenderedPageBreak/>
        <w:t>5.4.9</w:t>
      </w:r>
      <w:r w:rsidRPr="00583848">
        <w:tab/>
        <w:t>Interface LI_HI3</w:t>
      </w:r>
      <w:bookmarkEnd w:id="55"/>
    </w:p>
    <w:p w14:paraId="4801B896" w14:textId="2139F9CB" w:rsidR="00A71013" w:rsidRPr="00583848" w:rsidRDefault="000026B6" w:rsidP="000F56A9">
      <w:r w:rsidRPr="00583848">
        <w:t>LI_HI3 is used to send CC from the MDF3 to the LEMF.</w:t>
      </w:r>
      <w:r w:rsidR="000F56A9" w:rsidRPr="00583848">
        <w:t xml:space="preserve"> This interface is defined in TS 33.128.</w:t>
      </w:r>
    </w:p>
    <w:p w14:paraId="0AE77658" w14:textId="2D5CA6EB" w:rsidR="00A71013" w:rsidRPr="00583848" w:rsidRDefault="00A71013" w:rsidP="009537A8">
      <w:pPr>
        <w:pStyle w:val="Heading3"/>
      </w:pPr>
      <w:bookmarkStart w:id="56" w:name="_Toc532820381"/>
      <w:r w:rsidRPr="00583848">
        <w:t>5.4.10</w:t>
      </w:r>
      <w:r w:rsidRPr="00583848">
        <w:tab/>
        <w:t>Interface LI_HI4</w:t>
      </w:r>
      <w:bookmarkEnd w:id="56"/>
    </w:p>
    <w:p w14:paraId="67080ED3" w14:textId="46246506" w:rsidR="00A71013" w:rsidRPr="00583848" w:rsidRDefault="00A71013" w:rsidP="00A71013">
      <w:pPr>
        <w:pStyle w:val="Heading4"/>
        <w:ind w:left="0" w:firstLine="0"/>
      </w:pPr>
      <w:bookmarkStart w:id="57" w:name="_Toc532820382"/>
      <w:r w:rsidRPr="00583848">
        <w:t>5.4.10.1</w:t>
      </w:r>
      <w:r w:rsidRPr="00583848">
        <w:tab/>
        <w:t>General</w:t>
      </w:r>
      <w:bookmarkEnd w:id="57"/>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8" w:name="_Toc532820383"/>
      <w:r>
        <w:t>5.4.10.2</w:t>
      </w:r>
      <w:r>
        <w:tab/>
        <w:t>LI operation n</w:t>
      </w:r>
      <w:r w:rsidR="00A71013" w:rsidRPr="00583848">
        <w:t>otification</w:t>
      </w:r>
      <w:bookmarkEnd w:id="58"/>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9" w:name="_Toc532820384"/>
      <w:r w:rsidRPr="00583848">
        <w:t>5.4.10.3</w:t>
      </w:r>
      <w:r w:rsidRPr="00583848">
        <w:tab/>
        <w:t>Contents of the notification</w:t>
      </w:r>
      <w:bookmarkEnd w:id="59"/>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0" w:name="_Toc532820385"/>
      <w:r w:rsidRPr="00583848">
        <w:t>5.4.1</w:t>
      </w:r>
      <w:r w:rsidR="00DB0397" w:rsidRPr="00583848">
        <w:t>1</w:t>
      </w:r>
      <w:r w:rsidRPr="00583848">
        <w:tab/>
        <w:t>Interface LI_ADMF</w:t>
      </w:r>
      <w:bookmarkEnd w:id="60"/>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1" w:name="_Toc532820386"/>
      <w:r w:rsidRPr="00583848">
        <w:t>5.4.1</w:t>
      </w:r>
      <w:r w:rsidR="00DB0397" w:rsidRPr="00583848">
        <w:t>2</w:t>
      </w:r>
      <w:r w:rsidRPr="00583848">
        <w:tab/>
        <w:t>Interface LI_MDF</w:t>
      </w:r>
      <w:bookmarkEnd w:id="61"/>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2" w:name="_Toc532820387"/>
      <w:r>
        <w:t>5.5</w:t>
      </w:r>
      <w:r>
        <w:tab/>
        <w:t>LI service d</w:t>
      </w:r>
      <w:r w:rsidR="00DD3296" w:rsidRPr="00583848">
        <w:t>iscovery</w:t>
      </w:r>
      <w:bookmarkEnd w:id="62"/>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3" w:name="_Toc532820388"/>
      <w:r>
        <w:t>5.6</w:t>
      </w:r>
      <w:r>
        <w:tab/>
      </w:r>
      <w:r w:rsidR="00F240E9">
        <w:t>LI in a virtualised e</w:t>
      </w:r>
      <w:r w:rsidR="00EE2463" w:rsidRPr="00583848">
        <w:t>nvironment</w:t>
      </w:r>
      <w:bookmarkEnd w:id="63"/>
    </w:p>
    <w:p w14:paraId="29DBA766" w14:textId="0B208CCC" w:rsidR="00EE2463" w:rsidRPr="00583848" w:rsidRDefault="00EE2463" w:rsidP="00EE2463">
      <w:pPr>
        <w:pStyle w:val="Heading3"/>
      </w:pPr>
      <w:bookmarkStart w:id="64" w:name="_Toc532820389"/>
      <w:r w:rsidRPr="00583848">
        <w:t>5.6.1</w:t>
      </w:r>
      <w:r w:rsidRPr="00583848">
        <w:tab/>
        <w:t>General</w:t>
      </w:r>
      <w:bookmarkEnd w:id="64"/>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5B09C405" w:rsidR="00EE2463" w:rsidRPr="00583848" w:rsidRDefault="00EE2463" w:rsidP="00EE2463">
      <w:pPr>
        <w:pStyle w:val="Heading3"/>
      </w:pPr>
      <w:bookmarkStart w:id="65" w:name="_Toc532820390"/>
      <w:r w:rsidRPr="00583848">
        <w:t>5</w:t>
      </w:r>
      <w:r w:rsidR="00D659E8">
        <w:t>.6.2</w:t>
      </w:r>
      <w:r w:rsidR="00D659E8">
        <w:tab/>
        <w:t>Virtualised deployment a</w:t>
      </w:r>
      <w:r w:rsidRPr="00583848">
        <w:t>rchitecture</w:t>
      </w:r>
      <w:bookmarkEnd w:id="65"/>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2.75pt;height:374.55pt" o:ole="">
            <v:imagedata r:id="rId18" o:title=""/>
          </v:shape>
          <o:OLEObject Type="Embed" ProgID="Visio.Drawing.15" ShapeID="_x0000_i1028" DrawAspect="Content" ObjectID="_1606566485" r:id="rId19"/>
        </w:object>
      </w:r>
    </w:p>
    <w:p w14:paraId="0A2E3889" w14:textId="2E288093" w:rsidR="00EE2463" w:rsidRPr="00583848" w:rsidRDefault="00EE2463" w:rsidP="00CB28A6">
      <w:pPr>
        <w:pStyle w:val="TF"/>
      </w:pPr>
      <w:r w:rsidRPr="00583848">
        <w:lastRenderedPageBreak/>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Heading1"/>
      </w:pPr>
      <w:bookmarkStart w:id="66" w:name="_Toc532820391"/>
      <w:r w:rsidRPr="00583848">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66"/>
    </w:p>
    <w:p w14:paraId="6E24C6EF" w14:textId="1B3856FA" w:rsidR="00B80A46" w:rsidRPr="00583848" w:rsidRDefault="00B80A46" w:rsidP="006A0549">
      <w:pPr>
        <w:pStyle w:val="Heading2"/>
      </w:pPr>
      <w:bookmarkStart w:id="67" w:name="_Toc532820392"/>
      <w:r w:rsidRPr="00583848">
        <w:t>6.</w:t>
      </w:r>
      <w:r w:rsidR="000861F8" w:rsidRPr="00583848">
        <w:t>1</w:t>
      </w:r>
      <w:r w:rsidR="000861F8" w:rsidRPr="00583848">
        <w:tab/>
      </w:r>
      <w:r w:rsidRPr="00583848">
        <w:t>General</w:t>
      </w:r>
      <w:bookmarkEnd w:id="67"/>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68" w:name="_Toc532820393"/>
      <w:r w:rsidRPr="00583848">
        <w:lastRenderedPageBreak/>
        <w:t>6.</w:t>
      </w:r>
      <w:r w:rsidR="00BE77E9" w:rsidRPr="00583848">
        <w:t>2</w:t>
      </w:r>
      <w:r w:rsidRPr="00583848">
        <w:tab/>
      </w:r>
      <w:r w:rsidR="007C6153" w:rsidRPr="00583848">
        <w:t>5</w:t>
      </w:r>
      <w:r w:rsidRPr="00583848">
        <w:t>G</w:t>
      </w:r>
      <w:bookmarkEnd w:id="68"/>
    </w:p>
    <w:p w14:paraId="734AC16C" w14:textId="74AAC026" w:rsidR="007C6153" w:rsidRPr="00583848" w:rsidRDefault="007C6153" w:rsidP="00761A74">
      <w:pPr>
        <w:pStyle w:val="Heading3"/>
      </w:pPr>
      <w:bookmarkStart w:id="69" w:name="_Toc532820394"/>
      <w:r w:rsidRPr="00583848">
        <w:t>6.</w:t>
      </w:r>
      <w:r w:rsidR="00BE77E9" w:rsidRPr="00583848">
        <w:t>2</w:t>
      </w:r>
      <w:r w:rsidRPr="00583848">
        <w:t>.1</w:t>
      </w:r>
      <w:r w:rsidRPr="00583848">
        <w:tab/>
        <w:t>General</w:t>
      </w:r>
      <w:bookmarkEnd w:id="69"/>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70" w:name="_Toc532820395"/>
      <w:r w:rsidRPr="00583848">
        <w:t>6.</w:t>
      </w:r>
      <w:r w:rsidR="00BE77E9" w:rsidRPr="00583848">
        <w:t>2</w:t>
      </w:r>
      <w:r w:rsidR="004D3AC6" w:rsidRPr="00583848">
        <w:t>.2</w:t>
      </w:r>
      <w:r w:rsidRPr="00583848">
        <w:tab/>
        <w:t>LI at AMF</w:t>
      </w:r>
      <w:bookmarkEnd w:id="70"/>
    </w:p>
    <w:p w14:paraId="7017CFC6" w14:textId="4C8D9A78" w:rsidR="00491A30" w:rsidRPr="00583848" w:rsidRDefault="00491A30" w:rsidP="00182F94">
      <w:pPr>
        <w:pStyle w:val="Heading4"/>
      </w:pPr>
      <w:bookmarkStart w:id="71" w:name="_Toc532820396"/>
      <w:r w:rsidRPr="00583848">
        <w:t>6.</w:t>
      </w:r>
      <w:r w:rsidR="00BE77E9" w:rsidRPr="00583848">
        <w:t>2</w:t>
      </w:r>
      <w:r w:rsidRPr="00583848">
        <w:t>.</w:t>
      </w:r>
      <w:r w:rsidR="004D3AC6" w:rsidRPr="00583848">
        <w:t>2.</w:t>
      </w:r>
      <w:r w:rsidRPr="00583848">
        <w:t>1</w:t>
      </w:r>
      <w:r w:rsidRPr="00583848">
        <w:tab/>
        <w:t>Architecture</w:t>
      </w:r>
      <w:bookmarkEnd w:id="71"/>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r w:rsidR="003B5D03" w:rsidRPr="00583848">
        <w:rPr>
          <w:szCs w:val="22"/>
        </w:rPr>
        <w:t>x</w:t>
      </w:r>
      <w:r w:rsidR="002F1E51" w:rsidRPr="00583848">
        <w:rPr>
          <w:szCs w:val="22"/>
        </w:rPr>
        <w:t>IRI</w:t>
      </w:r>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35pt;height:417.45pt" o:ole="">
            <v:imagedata r:id="rId22" o:title=""/>
          </v:shape>
          <o:OLEObject Type="Embed" ProgID="Visio.Drawing.15" ShapeID="_x0000_i1029" DrawAspect="Content" ObjectID="_1606566486" r:id="rId23"/>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72" w:name="_Toc532820397"/>
      <w:r w:rsidRPr="00583848">
        <w:t>6.</w:t>
      </w:r>
      <w:r w:rsidR="00BE77E9" w:rsidRPr="00583848">
        <w:t>2</w:t>
      </w:r>
      <w:r w:rsidR="004D3AC6" w:rsidRPr="00583848">
        <w:t>.2</w:t>
      </w:r>
      <w:r w:rsidR="00D659E8">
        <w:t>.2</w:t>
      </w:r>
      <w:r w:rsidR="00D659E8">
        <w:tab/>
        <w:t>Target i</w:t>
      </w:r>
      <w:r w:rsidRPr="00583848">
        <w:t>dentities</w:t>
      </w:r>
      <w:bookmarkEnd w:id="72"/>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73" w:name="_Toc532820398"/>
      <w:r w:rsidRPr="00583848">
        <w:lastRenderedPageBreak/>
        <w:t>6.</w:t>
      </w:r>
      <w:r w:rsidR="00BE77E9" w:rsidRPr="00583848">
        <w:t>2</w:t>
      </w:r>
      <w:r w:rsidRPr="00583848">
        <w:t>.2.3</w:t>
      </w:r>
      <w:r w:rsidRPr="00583848">
        <w:tab/>
        <w:t>Identit</w:t>
      </w:r>
      <w:r w:rsidR="0090709A">
        <w:t>y p</w:t>
      </w:r>
      <w:r w:rsidRPr="00583848">
        <w:t>rivacy</w:t>
      </w:r>
      <w:bookmarkEnd w:id="73"/>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74" w:name="_Toc532820399"/>
      <w:r w:rsidRPr="00583848">
        <w:t>6.</w:t>
      </w:r>
      <w:r w:rsidR="00BE77E9" w:rsidRPr="00583848">
        <w:t>2</w:t>
      </w:r>
      <w:r w:rsidR="004D3AC6" w:rsidRPr="00583848">
        <w:t>.2</w:t>
      </w:r>
      <w:r w:rsidRPr="00583848">
        <w:t>.</w:t>
      </w:r>
      <w:r w:rsidR="00A9033F" w:rsidRPr="00583848">
        <w:t>4</w:t>
      </w:r>
      <w:r w:rsidR="0090709A">
        <w:tab/>
        <w:t>IRI e</w:t>
      </w:r>
      <w:r w:rsidRPr="00583848">
        <w:t>vents</w:t>
      </w:r>
      <w:bookmarkEnd w:id="74"/>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an UE-initiated or a network-initiated deregistration.</w:t>
      </w:r>
      <w:r w:rsidR="003B7B59">
        <w:t xml:space="preserve"> </w:t>
      </w:r>
    </w:p>
    <w:p w14:paraId="6B82DFA7" w14:textId="7706B405" w:rsidR="004B3EA1" w:rsidRPr="00583848" w:rsidRDefault="004B3EA1" w:rsidP="004B3EA1">
      <w:r w:rsidRPr="00583848">
        <w:t>Location update xIRI is generated each time the IRI-POI present in an AMF detects that the target</w:t>
      </w:r>
      <w:r w:rsidR="00DB7B88">
        <w:t>'</w:t>
      </w:r>
      <w:r w:rsidRPr="00583848">
        <w:t>s UE location is updated due to target</w:t>
      </w:r>
      <w:r w:rsidR="00DB7B88">
        <w:t>'</w:t>
      </w:r>
      <w:r w:rsidRPr="00583848">
        <w:t>s UE mobility (e.g. in case of Xn based inter NG-RAN handover).</w:t>
      </w:r>
      <w:r w:rsidR="003B7B59">
        <w:t xml:space="preserve"> </w:t>
      </w:r>
      <w:r w:rsidRPr="00583848">
        <w:t>The generation of such xIRI may be omitted if the updated UE location information is already included in other xIRIs (e.g. mobility registration) provided by the IRI-POI present in the same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egistered UE xIRI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egistered UE to the LEMF associated with the additional warrants without receiving a corresponding xIRI.</w:t>
      </w:r>
    </w:p>
    <w:p w14:paraId="15A3F981" w14:textId="150BAF53" w:rsidR="00491A30" w:rsidRPr="00583848" w:rsidRDefault="0090709A" w:rsidP="00AC1D13">
      <w:r>
        <w:t>The unsuccessful communication a</w:t>
      </w:r>
      <w:r w:rsidR="00C0587F" w:rsidRPr="00583848">
        <w:t>ttempt xIRI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75" w:name="_Toc532820400"/>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75"/>
    </w:p>
    <w:p w14:paraId="03B3D587" w14:textId="1E7BDCDC" w:rsidR="004B3EA1" w:rsidRPr="00583848" w:rsidRDefault="004B3EA1" w:rsidP="004B3EA1">
      <w:r w:rsidRPr="00583848">
        <w:t xml:space="preserve">The detailed list of xIRI parameters are specified in TS 33.128.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42014A7C" w14:textId="69624DE6" w:rsidR="00491A30" w:rsidRPr="00583848" w:rsidRDefault="00491A30" w:rsidP="004D3AC6">
      <w:pPr>
        <w:pStyle w:val="Heading4"/>
      </w:pPr>
      <w:bookmarkStart w:id="76" w:name="_Toc532820401"/>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76"/>
    </w:p>
    <w:p w14:paraId="3347B99E" w14:textId="61F96B1E" w:rsidR="004B3EA1" w:rsidRPr="00583848" w:rsidRDefault="004B3EA1" w:rsidP="004B3EA1">
      <w:pPr>
        <w:pStyle w:val="NO"/>
      </w:pPr>
      <w:r w:rsidRPr="00583848">
        <w:t xml:space="preserve">The detailed list of parameters in each xIRI are defined in TS 33.128. </w:t>
      </w:r>
      <w:r w:rsidR="00C06DD1" w:rsidRPr="00583848">
        <w:t>The following give a summary.</w:t>
      </w:r>
    </w:p>
    <w:p w14:paraId="61A8AD2D" w14:textId="195277D4" w:rsidR="004B3EA1" w:rsidRPr="00583848" w:rsidRDefault="00AA1729" w:rsidP="00C06DD1">
      <w:r>
        <w:lastRenderedPageBreak/>
        <w:t>The r</w:t>
      </w:r>
      <w:r w:rsidR="004B3EA1" w:rsidRPr="00583848">
        <w:t>egistration xIR</w:t>
      </w:r>
      <w:r w:rsidR="00C06DD1" w:rsidRPr="00583848">
        <w:t>I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ttempt xIRI</w:t>
      </w:r>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21E4E80E" w14:textId="74E10700" w:rsidR="00491A30" w:rsidRPr="00583848" w:rsidRDefault="00491A30" w:rsidP="00182F94">
      <w:pPr>
        <w:pStyle w:val="Heading4"/>
      </w:pPr>
      <w:bookmarkStart w:id="77" w:name="_Toc532820402"/>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77"/>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78" w:name="_Toc532820403"/>
      <w:r w:rsidRPr="00583848">
        <w:t>6.</w:t>
      </w:r>
      <w:r w:rsidR="00BE77E9" w:rsidRPr="00583848">
        <w:t>2</w:t>
      </w:r>
      <w:r w:rsidRPr="00583848">
        <w:t>.3</w:t>
      </w:r>
      <w:r w:rsidRPr="00583848">
        <w:tab/>
        <w:t>LI for SMF/UPF</w:t>
      </w:r>
      <w:bookmarkEnd w:id="78"/>
    </w:p>
    <w:p w14:paraId="5BE8B512" w14:textId="5D1107B7" w:rsidR="005C04BA" w:rsidRPr="00583848" w:rsidRDefault="005C04BA" w:rsidP="00182F94">
      <w:pPr>
        <w:pStyle w:val="Heading4"/>
      </w:pPr>
      <w:bookmarkStart w:id="79" w:name="_Toc532820404"/>
      <w:r w:rsidRPr="00583848">
        <w:t>6.</w:t>
      </w:r>
      <w:r w:rsidR="00BE77E9" w:rsidRPr="00583848">
        <w:t>2</w:t>
      </w:r>
      <w:r w:rsidRPr="00583848">
        <w:t>.3.1</w:t>
      </w:r>
      <w:r w:rsidRPr="00583848">
        <w:tab/>
        <w:t>Architecture</w:t>
      </w:r>
      <w:bookmarkEnd w:id="7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1.95pt;height:482.75pt" o:ole="">
            <v:imagedata r:id="rId24" o:title=""/>
          </v:shape>
          <o:OLEObject Type="Embed" ProgID="Visio.Drawing.15" ShapeID="_x0000_i1030" DrawAspect="Content" ObjectID="_1606566487" r:id="rId25"/>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Fs in the network. The IRI-POI present in the SMF detects the PDU session establishment, modification, and deletion related events, 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5391DF59" w:rsidR="00A74CB0" w:rsidRPr="00583848" w:rsidRDefault="00A74CB0" w:rsidP="00AC1D13">
      <w:pPr>
        <w:pStyle w:val="B1"/>
        <w:numPr>
          <w:ilvl w:val="0"/>
          <w:numId w:val="10"/>
        </w:numPr>
      </w:pPr>
      <w:r w:rsidRPr="00583848">
        <w:t xml:space="preserve">Correlation </w:t>
      </w:r>
      <w:r w:rsidR="005066FA">
        <w:t>n</w:t>
      </w:r>
      <w:r w:rsidRPr="00583848">
        <w:t>umber</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3DFC80BF"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the IRI-POI for the 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7FA132D3" w:rsidR="00A74CB0" w:rsidRPr="00583848" w:rsidRDefault="004D25B9" w:rsidP="00F64283">
      <w:pPr>
        <w:pStyle w:val="B2"/>
      </w:pPr>
      <w:r>
        <w:t>-</w:t>
      </w:r>
      <w:r>
        <w:tab/>
      </w:r>
      <w:r w:rsidR="005066FA">
        <w:t>Correlation n</w:t>
      </w:r>
      <w:r w:rsidR="00A74CB0" w:rsidRPr="00583848">
        <w:t>umber</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71954F91" w14:textId="397CEF7B" w:rsidR="005C04BA" w:rsidRPr="00583848" w:rsidRDefault="005C04BA" w:rsidP="00182F94">
      <w:pPr>
        <w:pStyle w:val="Heading4"/>
      </w:pPr>
      <w:bookmarkStart w:id="80" w:name="_Toc532820405"/>
      <w:r w:rsidRPr="00583848">
        <w:t>6.</w:t>
      </w:r>
      <w:r w:rsidR="00BE77E9" w:rsidRPr="00583848">
        <w:t>2</w:t>
      </w:r>
      <w:r w:rsidR="005066FA">
        <w:t>.3.2</w:t>
      </w:r>
      <w:r w:rsidR="005066FA">
        <w:tab/>
        <w:t>Target i</w:t>
      </w:r>
      <w:r w:rsidRPr="00583848">
        <w:t>dentities</w:t>
      </w:r>
      <w:bookmarkEnd w:id="8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t>GPSI</w:t>
      </w:r>
      <w:r w:rsidR="001B4161" w:rsidRPr="00583848">
        <w:t>.</w:t>
      </w:r>
    </w:p>
    <w:p w14:paraId="2ADD401C" w14:textId="362BBE2A" w:rsidR="005C04BA" w:rsidRPr="00583848" w:rsidRDefault="005C04BA" w:rsidP="005C04BA">
      <w:r w:rsidRPr="00583848">
        <w:lastRenderedPageBreak/>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81" w:name="_Toc532820406"/>
      <w:r w:rsidRPr="00583848">
        <w:t>6.</w:t>
      </w:r>
      <w:r w:rsidR="00BE77E9" w:rsidRPr="00583848">
        <w:t>2</w:t>
      </w:r>
      <w:r w:rsidR="005066FA">
        <w:t>.3.3</w:t>
      </w:r>
      <w:r w:rsidR="005066FA">
        <w:tab/>
        <w:t>IRI e</w:t>
      </w:r>
      <w:r w:rsidRPr="00583848">
        <w:t>vents</w:t>
      </w:r>
      <w:bookmarkEnd w:id="8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DCE2874" w:rsidR="00AE0C14" w:rsidRPr="00583848" w:rsidRDefault="005066FA" w:rsidP="00AE0C14">
      <w:r>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6EFF5606" w:rsidR="00AE0C14" w:rsidRPr="00583848" w:rsidRDefault="005066FA" w:rsidP="00AE0C14">
      <w:r>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6F010A1" w:rsidR="00AE0C14" w:rsidRPr="00583848" w:rsidRDefault="005066FA" w:rsidP="00AE0C14">
      <w:r>
        <w:t>PDU session r</w:t>
      </w:r>
      <w:r w:rsidR="00AE0C14" w:rsidRPr="00583848">
        <w:t>elease xIRI is generated when the IRI-POI present in the SMF detects that a PDU session is released for the target UE.</w:t>
      </w:r>
    </w:p>
    <w:p w14:paraId="67B2D2CC" w14:textId="77777777" w:rsidR="00AE0C14" w:rsidRPr="00583848" w:rsidRDefault="00AE0C14" w:rsidP="00AE0C14">
      <w:r w:rsidRPr="00583848">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Pr="00583848" w:rsidRDefault="00AE0C14" w:rsidP="00AE0C14">
      <w:r w:rsidRPr="00583848">
        <w:t>When a target UE has multiple PDU sessions, the above xIRI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82" w:name="_Toc532820407"/>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82"/>
    </w:p>
    <w:p w14:paraId="2E98D642" w14:textId="4EB7511F" w:rsidR="00461301" w:rsidRPr="00583848" w:rsidRDefault="00AE0C14" w:rsidP="00CB28A6">
      <w:r w:rsidRPr="00583848">
        <w:t>The list of xIRI parameters are specified in TS 33.128. Each xIRI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83" w:name="_Toc532820408"/>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83"/>
    </w:p>
    <w:p w14:paraId="69173357" w14:textId="1A8C74B9" w:rsidR="00AE0C14" w:rsidRPr="00583848" w:rsidRDefault="00AE0C14" w:rsidP="00CC3428">
      <w:pPr>
        <w:pStyle w:val="NO"/>
        <w:ind w:left="0" w:firstLine="0"/>
      </w:pPr>
      <w:r w:rsidRPr="00583848">
        <w:t>The parameters in each</w:t>
      </w:r>
      <w:r w:rsidR="005040FF" w:rsidRPr="00583848">
        <w:t xml:space="preserve"> xIRI are defined in TS 33.128.</w:t>
      </w:r>
    </w:p>
    <w:p w14:paraId="62BAFF20" w14:textId="1457E141" w:rsidR="005C04BA" w:rsidRPr="00583848" w:rsidRDefault="005C04BA" w:rsidP="00182F94">
      <w:pPr>
        <w:pStyle w:val="Heading4"/>
      </w:pPr>
      <w:bookmarkStart w:id="84" w:name="_Toc532820409"/>
      <w:r w:rsidRPr="00583848">
        <w:t>6.</w:t>
      </w:r>
      <w:r w:rsidR="00BE77E9" w:rsidRPr="00583848">
        <w:t>2</w:t>
      </w:r>
      <w:r w:rsidR="005066FA">
        <w:t>.3.6</w:t>
      </w:r>
      <w:r w:rsidR="005066FA">
        <w:tab/>
        <w:t>Network t</w:t>
      </w:r>
      <w:r w:rsidRPr="00583848">
        <w:t>opologies</w:t>
      </w:r>
      <w:bookmarkEnd w:id="8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lastRenderedPageBreak/>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s PDU session involves multiple Data Network (DN) connections, the generation and delivery of xCC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two requirements. Furthermore, independent of which UPF is used to generate the xCC,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85" w:name="_Toc532820410"/>
      <w:r w:rsidRPr="00583848">
        <w:t>6.</w:t>
      </w:r>
      <w:r w:rsidR="00BE77E9" w:rsidRPr="00583848">
        <w:t>2</w:t>
      </w:r>
      <w:r w:rsidR="000C54E1" w:rsidRPr="00583848">
        <w:t>.4</w:t>
      </w:r>
      <w:r w:rsidRPr="00583848">
        <w:tab/>
        <w:t>LI at UDM for 5G</w:t>
      </w:r>
      <w:bookmarkEnd w:id="85"/>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86" w:name="_Toc532820411"/>
      <w:r w:rsidRPr="00583848">
        <w:t>6.2.5</w:t>
      </w:r>
      <w:r w:rsidRPr="00583848">
        <w:tab/>
        <w:t>LI at SMSF</w:t>
      </w:r>
      <w:bookmarkEnd w:id="86"/>
    </w:p>
    <w:p w14:paraId="72A1C56F" w14:textId="3693ECC0" w:rsidR="00BC3C99" w:rsidRPr="00583848" w:rsidRDefault="00BC3C99" w:rsidP="00BC3C99">
      <w:pPr>
        <w:pStyle w:val="Heading4"/>
      </w:pPr>
      <w:bookmarkStart w:id="87" w:name="_Toc532820412"/>
      <w:r w:rsidRPr="00583848">
        <w:t>6.2.5.1</w:t>
      </w:r>
      <w:r w:rsidRPr="00583848">
        <w:tab/>
        <w:t>Architecture</w:t>
      </w:r>
      <w:bookmarkEnd w:id="87"/>
    </w:p>
    <w:p w14:paraId="432026DD" w14:textId="5FAC09DF" w:rsidR="00BC3C99" w:rsidRPr="00583848" w:rsidRDefault="00BC3C99" w:rsidP="00BC3C99">
      <w:pPr>
        <w:spacing w:before="120" w:after="120"/>
        <w:rPr>
          <w:szCs w:val="22"/>
        </w:rPr>
      </w:pPr>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35pt;height:417.45pt" o:ole="">
            <v:imagedata r:id="rId26" o:title=""/>
          </v:shape>
          <o:OLEObject Type="Embed" ProgID="Visio.Drawing.15" ShapeID="_x0000_i1031" DrawAspect="Content" ObjectID="_1606566488" r:id="rId27"/>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88" w:name="_Toc532820413"/>
      <w:r>
        <w:t>6.2.5.2</w:t>
      </w:r>
      <w:r>
        <w:tab/>
        <w:t>Target i</w:t>
      </w:r>
      <w:r w:rsidR="00BC3C99" w:rsidRPr="00583848">
        <w:t>dentities</w:t>
      </w:r>
      <w:bookmarkEnd w:id="88"/>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89" w:name="_Toc532820414"/>
      <w:r>
        <w:t>6.2.5.3</w:t>
      </w:r>
      <w:r>
        <w:tab/>
        <w:t>IRI e</w:t>
      </w:r>
      <w:r w:rsidR="00BC3C99" w:rsidRPr="00583848">
        <w:t>vents</w:t>
      </w:r>
      <w:bookmarkEnd w:id="89"/>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1D9207A4" w:rsidR="00BC3C99" w:rsidRPr="00583848" w:rsidRDefault="00BC3C99" w:rsidP="00BC3C99">
      <w:r w:rsidRPr="00583848">
        <w:t>The SMS xIRI is generated when the IRI-POI present in an SMSF detects that a SM</w:t>
      </w:r>
      <w:r w:rsidR="00985273">
        <w:t>S for the target UE is handled.</w:t>
      </w:r>
    </w:p>
    <w:p w14:paraId="3E9F3611" w14:textId="0405BB56" w:rsidR="00BC3C99" w:rsidRPr="00583848" w:rsidRDefault="00BC3C99" w:rsidP="00BC3C99">
      <w:pPr>
        <w:pStyle w:val="Heading4"/>
      </w:pPr>
      <w:bookmarkStart w:id="90" w:name="_Toc532820415"/>
      <w:r w:rsidRPr="00583848">
        <w:t>6.2.5.4</w:t>
      </w:r>
      <w:r w:rsidRPr="00583848">
        <w:tab/>
      </w:r>
      <w:r w:rsidR="00417CDC" w:rsidRPr="00583848">
        <w:t xml:space="preserve">Common </w:t>
      </w:r>
      <w:r w:rsidR="00943EDC">
        <w:t>IRI p</w:t>
      </w:r>
      <w:r w:rsidRPr="00583848">
        <w:t>arameters</w:t>
      </w:r>
      <w:bookmarkEnd w:id="90"/>
    </w:p>
    <w:p w14:paraId="7CEA097B" w14:textId="1EDEEF5B" w:rsidR="00BC3C99" w:rsidRPr="00583848" w:rsidRDefault="00BC3C99" w:rsidP="00BC3C99">
      <w:r w:rsidRPr="00583848">
        <w:t>The list of xIRI parameters are specified in TS 33.128. The xIRI</w:t>
      </w:r>
      <w:r w:rsidR="00417CDC" w:rsidRPr="00583848">
        <w:t>s</w:t>
      </w:r>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4DC31086" w:rsidR="00BC3C99" w:rsidRPr="00583848" w:rsidRDefault="00943EDC" w:rsidP="00AC1D13">
      <w:pPr>
        <w:pStyle w:val="B1"/>
        <w:numPr>
          <w:ilvl w:val="0"/>
          <w:numId w:val="10"/>
        </w:numPr>
      </w:pPr>
      <w:r>
        <w:t>SMS direction (mobile originated, m</w:t>
      </w:r>
      <w:r w:rsidR="00BC3C99" w:rsidRPr="00583848">
        <w:t>ob</w:t>
      </w:r>
      <w:r>
        <w:t>ile y</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Heading4"/>
      </w:pPr>
      <w:bookmarkStart w:id="91" w:name="_Toc532820416"/>
      <w:r w:rsidRPr="00583848">
        <w:t>6.2.5.5</w:t>
      </w:r>
      <w:r w:rsidRPr="00583848">
        <w:tab/>
      </w:r>
      <w:r w:rsidR="00417CDC" w:rsidRPr="00583848">
        <w:t xml:space="preserve">Specific IRI </w:t>
      </w:r>
      <w:r w:rsidR="00943EDC">
        <w:t>p</w:t>
      </w:r>
      <w:r w:rsidRPr="00583848">
        <w:t>arameters</w:t>
      </w:r>
      <w:bookmarkEnd w:id="91"/>
    </w:p>
    <w:p w14:paraId="3ED003B9" w14:textId="77777777" w:rsidR="00BC3C99" w:rsidRPr="00583848" w:rsidRDefault="00BC3C99" w:rsidP="00BC3C99">
      <w:r w:rsidRPr="00583848">
        <w:t>The parameters in each xIRI are defined in TS 33.128.</w:t>
      </w:r>
    </w:p>
    <w:p w14:paraId="202174C8" w14:textId="382C3CE7" w:rsidR="00BC3C99" w:rsidRPr="00583848" w:rsidRDefault="00526D7B" w:rsidP="00BC3C99">
      <w:pPr>
        <w:pStyle w:val="Heading4"/>
      </w:pPr>
      <w:bookmarkStart w:id="92" w:name="_Toc532820417"/>
      <w:r>
        <w:t>6.2.5.6</w:t>
      </w:r>
      <w:r>
        <w:tab/>
        <w:t>Network t</w:t>
      </w:r>
      <w:r w:rsidR="00BC3C99" w:rsidRPr="00583848">
        <w:t>opologies</w:t>
      </w:r>
      <w:bookmarkEnd w:id="92"/>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93" w:name="_Toc532820418"/>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93"/>
    </w:p>
    <w:p w14:paraId="5115467F" w14:textId="543B2CA1" w:rsidR="00C05541" w:rsidRPr="00583848" w:rsidRDefault="00C05541" w:rsidP="00CC3428">
      <w:pPr>
        <w:pStyle w:val="Heading4"/>
      </w:pPr>
      <w:bookmarkStart w:id="94" w:name="_Toc532820419"/>
      <w:r w:rsidRPr="00583848">
        <w:t>6.</w:t>
      </w:r>
      <w:r w:rsidR="00BE77E9" w:rsidRPr="00583848">
        <w:t>2</w:t>
      </w:r>
      <w:r w:rsidRPr="00583848">
        <w:t>.</w:t>
      </w:r>
      <w:r w:rsidR="00BC3C99" w:rsidRPr="00583848">
        <w:t>6</w:t>
      </w:r>
      <w:r w:rsidRPr="00583848">
        <w:t>.1</w:t>
      </w:r>
      <w:r w:rsidRPr="00583848">
        <w:tab/>
        <w:t>Architecture</w:t>
      </w:r>
      <w:bookmarkEnd w:id="94"/>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5pt" o:ole="">
            <v:imagedata r:id="rId28" o:title=""/>
          </v:shape>
          <o:OLEObject Type="Embed" ProgID="Visio.Drawing.15" ShapeID="_x0000_i1032" DrawAspect="Content" ObjectID="_1606566489" r:id="rId29"/>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95" w:name="_Toc532820420"/>
      <w:r w:rsidRPr="00583848">
        <w:t>6.</w:t>
      </w:r>
      <w:r w:rsidR="00BE77E9" w:rsidRPr="00583848">
        <w:t>2</w:t>
      </w:r>
      <w:r w:rsidRPr="00583848">
        <w:t>.</w:t>
      </w:r>
      <w:r w:rsidR="00BC3C99" w:rsidRPr="00583848">
        <w:t>6</w:t>
      </w:r>
      <w:r w:rsidR="00526D7B">
        <w:t>.2</w:t>
      </w:r>
      <w:r w:rsidR="00526D7B">
        <w:tab/>
        <w:t>LI_SI n</w:t>
      </w:r>
      <w:r w:rsidRPr="00583848">
        <w:t>otifications</w:t>
      </w:r>
      <w:bookmarkEnd w:id="95"/>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01F9E6A" w:rsidR="00C05541" w:rsidRPr="00583848" w:rsidRDefault="00C05541" w:rsidP="00C05541">
      <w:r w:rsidRPr="00583848">
        <w:t xml:space="preserve">The NF </w:t>
      </w:r>
      <w:r w:rsidR="00526D7B">
        <w:t>s</w:t>
      </w:r>
      <w:r w:rsidR="00100E9E" w:rsidRPr="00583848">
        <w:t xml:space="preserve">ervice </w:t>
      </w:r>
      <w:r w:rsidR="00526D7B">
        <w:t>chain c</w:t>
      </w:r>
      <w:r w:rsidRPr="00583848">
        <w:t>hange event shall be used whenever an NF is added to or removed from a service chain in response to NF discovery and selection events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6.3.</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96" w:name="_Toc532820421"/>
      <w:r w:rsidRPr="00583848">
        <w:t>6.</w:t>
      </w:r>
      <w:r w:rsidR="00BE77E9" w:rsidRPr="00583848">
        <w:t>2</w:t>
      </w:r>
      <w:r w:rsidRPr="00583848">
        <w:t>.</w:t>
      </w:r>
      <w:r w:rsidR="00BC3C99" w:rsidRPr="00583848">
        <w:t>6</w:t>
      </w:r>
      <w:r w:rsidR="00526D7B">
        <w:t>.3</w:t>
      </w:r>
      <w:r w:rsidR="00526D7B">
        <w:tab/>
        <w:t>LI_SI p</w:t>
      </w:r>
      <w:r w:rsidRPr="00583848">
        <w:t>arameters</w:t>
      </w:r>
      <w:bookmarkEnd w:id="96"/>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97" w:name="_Toc532820422"/>
      <w:r w:rsidRPr="00583848">
        <w:lastRenderedPageBreak/>
        <w:t>6.</w:t>
      </w:r>
      <w:r w:rsidR="00BE77E9" w:rsidRPr="00583848">
        <w:t>2</w:t>
      </w:r>
      <w:r w:rsidRPr="00583848">
        <w:t>.</w:t>
      </w:r>
      <w:r w:rsidR="00BC3C99" w:rsidRPr="00583848">
        <w:t>7</w:t>
      </w:r>
      <w:r w:rsidR="00526D7B">
        <w:tab/>
        <w:t>External data s</w:t>
      </w:r>
      <w:r w:rsidRPr="00583848">
        <w:t>torage</w:t>
      </w:r>
      <w:bookmarkEnd w:id="97"/>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98" w:name="_Toc532820423"/>
      <w:r w:rsidRPr="00583848">
        <w:t>6.</w:t>
      </w:r>
      <w:r w:rsidR="00BE77E9" w:rsidRPr="00583848">
        <w:t>3</w:t>
      </w:r>
      <w:r w:rsidRPr="00583848">
        <w:tab/>
        <w:t>4G</w:t>
      </w:r>
      <w:bookmarkEnd w:id="98"/>
    </w:p>
    <w:p w14:paraId="52FAF0F0" w14:textId="792F8734" w:rsidR="001E1F88" w:rsidRPr="00583848" w:rsidRDefault="00BE77E9" w:rsidP="00B80A46">
      <w:r w:rsidRPr="00583848">
        <w:t>The Present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99" w:name="_Toc532820424"/>
      <w:r w:rsidRPr="00583848">
        <w:t>6.</w:t>
      </w:r>
      <w:r w:rsidR="00BE77E9" w:rsidRPr="00583848">
        <w:t>4</w:t>
      </w:r>
      <w:r w:rsidRPr="00583848">
        <w:tab/>
      </w:r>
      <w:r w:rsidR="007C6153" w:rsidRPr="00583848">
        <w:t>3</w:t>
      </w:r>
      <w:r w:rsidRPr="00583848">
        <w:t>G</w:t>
      </w:r>
      <w:bookmarkEnd w:id="99"/>
    </w:p>
    <w:p w14:paraId="1B824775" w14:textId="70BCBD38" w:rsidR="00445D76" w:rsidRPr="00583848" w:rsidRDefault="00445D76" w:rsidP="00445D76">
      <w:r w:rsidRPr="00583848">
        <w:t>The Present document does not specify 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2EBA0E9A" w14:textId="5FA0A8F1" w:rsidR="008E1E79" w:rsidRPr="00583848" w:rsidRDefault="008E1E79" w:rsidP="007F2C83">
      <w:pPr>
        <w:pStyle w:val="Heading1"/>
      </w:pPr>
      <w:bookmarkStart w:id="100" w:name="_Toc532820425"/>
      <w:r w:rsidRPr="00583848">
        <w:t>7</w:t>
      </w:r>
      <w:r w:rsidRPr="00583848">
        <w:tab/>
        <w:t xml:space="preserve">Service </w:t>
      </w:r>
      <w:r w:rsidR="001A525E">
        <w:t>l</w:t>
      </w:r>
      <w:r w:rsidR="000861F8" w:rsidRPr="00583848">
        <w:t xml:space="preserve">ayer </w:t>
      </w:r>
      <w:r w:rsidR="001A525E">
        <w:t>based i</w:t>
      </w:r>
      <w:r w:rsidRPr="00583848">
        <w:t>nterception</w:t>
      </w:r>
      <w:bookmarkEnd w:id="100"/>
    </w:p>
    <w:p w14:paraId="7933A5D2" w14:textId="77777777" w:rsidR="000C54E1" w:rsidRPr="00583848" w:rsidRDefault="000C54E1" w:rsidP="000C54E1">
      <w:pPr>
        <w:pStyle w:val="Heading2"/>
      </w:pPr>
      <w:bookmarkStart w:id="101" w:name="_Toc532820426"/>
      <w:r w:rsidRPr="00583848">
        <w:t>7.1</w:t>
      </w:r>
      <w:r w:rsidRPr="00583848">
        <w:tab/>
        <w:t>General</w:t>
      </w:r>
      <w:bookmarkEnd w:id="101"/>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02" w:name="_Toc532820427"/>
      <w:r>
        <w:lastRenderedPageBreak/>
        <w:t>7.2</w:t>
      </w:r>
      <w:r>
        <w:tab/>
        <w:t>Central s</w:t>
      </w:r>
      <w:r w:rsidR="000C54E1" w:rsidRPr="00583848">
        <w:t xml:space="preserve">ubscriber </w:t>
      </w:r>
      <w:r>
        <w:t>m</w:t>
      </w:r>
      <w:r w:rsidR="00A9033F" w:rsidRPr="00583848">
        <w:t>anagement</w:t>
      </w:r>
      <w:bookmarkEnd w:id="102"/>
    </w:p>
    <w:p w14:paraId="387E1664" w14:textId="77777777" w:rsidR="000C54E1" w:rsidRPr="00583848" w:rsidRDefault="000C54E1" w:rsidP="000C54E1">
      <w:pPr>
        <w:pStyle w:val="Heading3"/>
      </w:pPr>
      <w:bookmarkStart w:id="103" w:name="_Toc532820428"/>
      <w:r w:rsidRPr="00583848">
        <w:t>7.2.1</w:t>
      </w:r>
      <w:r w:rsidRPr="00583848">
        <w:tab/>
        <w:t>General</w:t>
      </w:r>
      <w:bookmarkEnd w:id="103"/>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04" w:name="_Toc532820429"/>
      <w:r w:rsidRPr="00583848">
        <w:t>7.2.2</w:t>
      </w:r>
      <w:r w:rsidRPr="00583848">
        <w:tab/>
        <w:t>LI at UDM</w:t>
      </w:r>
      <w:bookmarkEnd w:id="104"/>
    </w:p>
    <w:p w14:paraId="16D08E49" w14:textId="77777777" w:rsidR="000C54E1" w:rsidRPr="00583848" w:rsidRDefault="000C54E1" w:rsidP="00182F94">
      <w:pPr>
        <w:pStyle w:val="Heading4"/>
      </w:pPr>
      <w:bookmarkStart w:id="105" w:name="_Toc532820430"/>
      <w:r w:rsidRPr="00583848">
        <w:t>7.2.2.1</w:t>
      </w:r>
      <w:r w:rsidRPr="00583848">
        <w:tab/>
        <w:t>Architecture</w:t>
      </w:r>
      <w:bookmarkEnd w:id="105"/>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35pt;height:417.45pt" o:ole="">
            <v:imagedata r:id="rId30" o:title=""/>
          </v:shape>
          <o:OLEObject Type="Embed" ProgID="Visio.Drawing.15" ShapeID="_x0000_i1033" DrawAspect="Content" ObjectID="_1606566490" r:id="rId31"/>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lastRenderedPageBreak/>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06" w:name="_Toc532820431"/>
      <w:r>
        <w:t>7.2.2.2</w:t>
      </w:r>
      <w:r>
        <w:tab/>
        <w:t>Target i</w:t>
      </w:r>
      <w:r w:rsidR="000C54E1" w:rsidRPr="00583848">
        <w:t>dentities</w:t>
      </w:r>
      <w:bookmarkEnd w:id="106"/>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07" w:name="_Toc532820432"/>
      <w:r>
        <w:t>7.2.2.3</w:t>
      </w:r>
      <w:r>
        <w:tab/>
        <w:t>Identity p</w:t>
      </w:r>
      <w:r w:rsidR="00A9033F" w:rsidRPr="00583848">
        <w:t>rivacy</w:t>
      </w:r>
      <w:bookmarkEnd w:id="107"/>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08" w:name="_Toc532820433"/>
      <w:r w:rsidRPr="00583848">
        <w:t>7.2.2.</w:t>
      </w:r>
      <w:r w:rsidR="00A9033F" w:rsidRPr="00583848">
        <w:t>4</w:t>
      </w:r>
      <w:r w:rsidR="00C31DA0">
        <w:tab/>
        <w:t>IRI e</w:t>
      </w:r>
      <w:r w:rsidRPr="00583848">
        <w:t>vents</w:t>
      </w:r>
      <w:bookmarkEnd w:id="108"/>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C09724C"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09" w:name="_Toc532820434"/>
      <w:r w:rsidRPr="00583848">
        <w:lastRenderedPageBreak/>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09"/>
    </w:p>
    <w:p w14:paraId="0790D39F" w14:textId="41033C45" w:rsidR="00030493" w:rsidRPr="00583848" w:rsidRDefault="00030493" w:rsidP="00030493">
      <w:r w:rsidRPr="00583848">
        <w:t xml:space="preserve">The list of xIRI parameters are specified in TS 33.128.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10" w:name="_Toc532820435"/>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10"/>
    </w:p>
    <w:p w14:paraId="7E27760D" w14:textId="5215F16A" w:rsidR="000C54E1" w:rsidRPr="00583848" w:rsidRDefault="00990383" w:rsidP="00FC6D5A">
      <w:pPr>
        <w:pStyle w:val="NO"/>
      </w:pPr>
      <w:r w:rsidRPr="00583848">
        <w:t>The parameters in each</w:t>
      </w:r>
      <w:r w:rsidR="00F2301B" w:rsidRPr="00583848">
        <w:t xml:space="preserve"> xIRI are defined in TS 33.128.</w:t>
      </w:r>
    </w:p>
    <w:p w14:paraId="4AE8BC9E" w14:textId="4AA0AE84" w:rsidR="000C54E1" w:rsidRPr="00583848" w:rsidRDefault="000C54E1" w:rsidP="00182F94">
      <w:pPr>
        <w:pStyle w:val="Heading4"/>
      </w:pPr>
      <w:bookmarkStart w:id="111" w:name="_Toc532820436"/>
      <w:r w:rsidRPr="00583848">
        <w:t>7.2.</w:t>
      </w:r>
      <w:r w:rsidR="00BD7BE1" w:rsidRPr="00583848">
        <w:t>2</w:t>
      </w:r>
      <w:r w:rsidRPr="00583848">
        <w:t>.</w:t>
      </w:r>
      <w:r w:rsidR="00A9033F" w:rsidRPr="00583848">
        <w:t>7</w:t>
      </w:r>
      <w:r w:rsidR="00C31DA0">
        <w:tab/>
        <w:t>Network t</w:t>
      </w:r>
      <w:r w:rsidRPr="00583848">
        <w:t>opologies</w:t>
      </w:r>
      <w:bookmarkEnd w:id="111"/>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12" w:name="_Toc532820437"/>
      <w:r w:rsidRPr="00583848">
        <w:t>7.2.3</w:t>
      </w:r>
      <w:r w:rsidRPr="00583848">
        <w:tab/>
        <w:t>LI at HSS</w:t>
      </w:r>
      <w:bookmarkEnd w:id="112"/>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13" w:name="_Toc532820438"/>
      <w:r w:rsidRPr="00583848">
        <w:t>7.3</w:t>
      </w:r>
      <w:r w:rsidRPr="00583848">
        <w:tab/>
        <w:t>Location</w:t>
      </w:r>
      <w:bookmarkEnd w:id="113"/>
    </w:p>
    <w:p w14:paraId="71B68A95" w14:textId="77777777" w:rsidR="00791291" w:rsidRPr="00583848" w:rsidRDefault="00791291" w:rsidP="00725E96">
      <w:pPr>
        <w:pStyle w:val="Heading3"/>
      </w:pPr>
      <w:bookmarkStart w:id="114" w:name="_Toc532820439"/>
      <w:r w:rsidRPr="00583848">
        <w:t>7.3.1</w:t>
      </w:r>
      <w:r w:rsidRPr="00583848">
        <w:tab/>
        <w:t>General</w:t>
      </w:r>
      <w:bookmarkEnd w:id="114"/>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15" w:name="_Toc532820440"/>
      <w:r>
        <w:t>7.3.2</w:t>
      </w:r>
      <w:r>
        <w:tab/>
        <w:t>Service usage location r</w:t>
      </w:r>
      <w:r w:rsidR="00935F0A" w:rsidRPr="00583848">
        <w:t>eporting</w:t>
      </w:r>
      <w:bookmarkEnd w:id="115"/>
    </w:p>
    <w:p w14:paraId="46BAF58C" w14:textId="77777777" w:rsidR="005F4325" w:rsidRPr="00583848" w:rsidRDefault="005F4325" w:rsidP="005F4325">
      <w:pPr>
        <w:pStyle w:val="Heading4"/>
        <w:numPr>
          <w:ilvl w:val="3"/>
          <w:numId w:val="17"/>
        </w:numPr>
        <w:suppressAutoHyphens/>
        <w:ind w:left="1418" w:hanging="1418"/>
      </w:pPr>
      <w:bookmarkStart w:id="116" w:name="_Toc532820441"/>
      <w:r w:rsidRPr="00583848">
        <w:t>7.3.2.1</w:t>
      </w:r>
      <w:r w:rsidRPr="00583848">
        <w:tab/>
        <w:t>General</w:t>
      </w:r>
      <w:bookmarkEnd w:id="116"/>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17" w:name="_Toc532820442"/>
      <w:r w:rsidRPr="00583848">
        <w:t>7.3.2.2</w:t>
      </w:r>
      <w:r w:rsidRPr="00583848">
        <w:tab/>
        <w:t>Embedded location reporting</w:t>
      </w:r>
      <w:bookmarkEnd w:id="117"/>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lastRenderedPageBreak/>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18" w:name="_Toc532820443"/>
      <w:r w:rsidRPr="00583848">
        <w:t>7.3.2.3</w:t>
      </w:r>
      <w:r w:rsidRPr="00583848">
        <w:tab/>
        <w:t>Separated location reporting</w:t>
      </w:r>
      <w:bookmarkEnd w:id="118"/>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19" w:name="_Toc532820444"/>
      <w:r w:rsidRPr="00583848">
        <w:t>7.</w:t>
      </w:r>
      <w:r w:rsidR="00935F0A" w:rsidRPr="00583848">
        <w:t>3.3</w:t>
      </w:r>
      <w:r w:rsidRPr="00583848">
        <w:tab/>
        <w:t>Lawful Access Location Services (LALS)</w:t>
      </w:r>
      <w:bookmarkEnd w:id="119"/>
    </w:p>
    <w:p w14:paraId="2D56EE8D" w14:textId="1A396750" w:rsidR="00277F1C" w:rsidRPr="00583848" w:rsidRDefault="00F2301B" w:rsidP="008B4543">
      <w:pPr>
        <w:pStyle w:val="Heading4"/>
      </w:pPr>
      <w:bookmarkStart w:id="120" w:name="_Toc532820445"/>
      <w:r w:rsidRPr="00583848">
        <w:t>7.3.3.1</w:t>
      </w:r>
      <w:r w:rsidRPr="00583848">
        <w:tab/>
        <w:t>General</w:t>
      </w:r>
      <w:bookmarkEnd w:id="120"/>
    </w:p>
    <w:p w14:paraId="7B0A67EB" w14:textId="721CE80A" w:rsidR="00277F1C" w:rsidRPr="00583848" w:rsidRDefault="00277F1C" w:rsidP="00277F1C">
      <w:pPr>
        <w:widowControl w:val="0"/>
      </w:pPr>
      <w:r w:rsidRPr="00583848">
        <w:t xml:space="preserve">LALS provides lawful access to the target's location. LALS is based on the </w:t>
      </w:r>
      <w:bookmarkStart w:id="121" w:name="_Hlk532587161"/>
      <w:r w:rsidRPr="00583848">
        <w:t>Location Services (LCS)</w:t>
      </w:r>
      <w:bookmarkEnd w:id="121"/>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lastRenderedPageBreak/>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22" w:name="_Toc532820446"/>
      <w:r>
        <w:t>7.3.3.2</w:t>
      </w:r>
      <w:r>
        <w:tab/>
        <w:t>Target p</w:t>
      </w:r>
      <w:r w:rsidR="00277F1C" w:rsidRPr="00583848">
        <w:t>ositioning</w:t>
      </w:r>
      <w:bookmarkEnd w:id="122"/>
    </w:p>
    <w:p w14:paraId="24FA516D" w14:textId="77777777" w:rsidR="00277F1C" w:rsidRPr="00583848" w:rsidRDefault="00277F1C" w:rsidP="008B4543">
      <w:pPr>
        <w:pStyle w:val="Heading5"/>
      </w:pPr>
      <w:bookmarkStart w:id="123" w:name="_Toc532820447"/>
      <w:r w:rsidRPr="00583848">
        <w:t>7.3.3.2.1</w:t>
      </w:r>
      <w:r w:rsidRPr="00583848">
        <w:tab/>
        <w:t>General</w:t>
      </w:r>
      <w:bookmarkEnd w:id="123"/>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35pt;height:158.15pt" o:ole="">
            <v:imagedata r:id="rId32" o:title=""/>
          </v:shape>
          <o:OLEObject Type="Embed" ProgID="Visio.Drawing.11" ShapeID="_x0000_i1034" DrawAspect="Content" ObjectID="_1606566491" r:id="rId33"/>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24" w:name="_Toc532820448"/>
      <w:r>
        <w:t>7.3.3.2.2</w:t>
      </w:r>
      <w:r>
        <w:tab/>
        <w:t>Immediate location p</w:t>
      </w:r>
      <w:r w:rsidR="00277F1C" w:rsidRPr="00583848">
        <w:t>rovision</w:t>
      </w:r>
      <w:bookmarkEnd w:id="124"/>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25" w:name="_Toc532820449"/>
      <w:r w:rsidRPr="00583848">
        <w:t>7.3</w:t>
      </w:r>
      <w:r w:rsidR="006F7BF7">
        <w:t>.3.2.3</w:t>
      </w:r>
      <w:r w:rsidR="006F7BF7">
        <w:tab/>
        <w:t>Periodic location p</w:t>
      </w:r>
      <w:r w:rsidRPr="00583848">
        <w:t>rovision</w:t>
      </w:r>
      <w:bookmarkEnd w:id="125"/>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26" w:name="_Toc532820450"/>
      <w:r>
        <w:lastRenderedPageBreak/>
        <w:t>7.3.3.3</w:t>
      </w:r>
      <w:r>
        <w:tab/>
        <w:t>Triggered l</w:t>
      </w:r>
      <w:r w:rsidR="00277F1C" w:rsidRPr="00583848">
        <w:t>ocation</w:t>
      </w:r>
      <w:bookmarkEnd w:id="126"/>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27" w:name="_Hlk532588002"/>
      <w:r w:rsidR="00277F1C" w:rsidRPr="00583848">
        <w:t>LTF</w:t>
      </w:r>
      <w:bookmarkEnd w:id="127"/>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35pt;height:201.85pt" o:ole="">
            <v:imagedata r:id="rId34" o:title=""/>
          </v:shape>
          <o:OLEObject Type="Embed" ProgID="Visio.Drawing.11" ShapeID="_x0000_i1035" DrawAspect="Content" ObjectID="_1606566492" r:id="rId35"/>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2.75pt;height:186.45pt" o:ole="">
            <v:imagedata r:id="rId36" o:title=""/>
          </v:shape>
          <o:OLEObject Type="Embed" ProgID="Visio.Drawing.11" ShapeID="_x0000_i1036" DrawAspect="Content" ObjectID="_1606566493" r:id="rId37"/>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lastRenderedPageBreak/>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28" w:name="_Toc532820451"/>
      <w:r>
        <w:t>7.3.3.4</w:t>
      </w:r>
      <w:r>
        <w:tab/>
        <w:t>LI_X2 interface for t</w:t>
      </w:r>
      <w:r w:rsidR="00742181">
        <w:t>arget positioning and triggered l</w:t>
      </w:r>
      <w:r w:rsidR="00277F1C" w:rsidRPr="00583848">
        <w:t>ocation</w:t>
      </w:r>
      <w:bookmarkEnd w:id="128"/>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660456F4" w:rsidR="00277F1C" w:rsidRPr="00583848" w:rsidRDefault="00742181" w:rsidP="00CB28A6">
      <w:pPr>
        <w:pStyle w:val="B1"/>
      </w:pPr>
      <w:r>
        <w:t>-</w:t>
      </w:r>
      <w:r>
        <w:tab/>
        <w:t>A</w:t>
      </w:r>
      <w:r w:rsidR="00277F1C" w:rsidRPr="00583848">
        <w:t>dditional location parameters based on operator policy.</w:t>
      </w:r>
    </w:p>
    <w:p w14:paraId="4AAAA68C" w14:textId="05623A5E" w:rsidR="00791291" w:rsidRPr="00583848" w:rsidRDefault="00935F0A" w:rsidP="00182F94">
      <w:pPr>
        <w:pStyle w:val="Heading3"/>
      </w:pPr>
      <w:bookmarkStart w:id="129" w:name="_Toc532820452"/>
      <w:r w:rsidRPr="00583848">
        <w:t>7</w:t>
      </w:r>
      <w:r w:rsidR="00742181">
        <w:t>.3.4</w:t>
      </w:r>
      <w:r w:rsidR="00742181">
        <w:tab/>
        <w:t>Cell database information r</w:t>
      </w:r>
      <w:r w:rsidRPr="00583848">
        <w:t>eporting</w:t>
      </w:r>
      <w:bookmarkEnd w:id="129"/>
    </w:p>
    <w:p w14:paraId="7043DC5E" w14:textId="06DBC32C"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dentity. The MDF2 may retrieve CSI by access to a CSP maintained database (referred to as CSP Cell Database) as shown in figure 7.3.4-1. When using CSI supplemental reporting and the CSP cannot deliver via IRI me</w:t>
      </w:r>
      <w:r>
        <w:t xml:space="preserve">ssages generated from the xIRI, </w:t>
      </w:r>
      <w:r w:rsidR="00B96563" w:rsidRPr="00583848">
        <w:t>the MDF2 shall generate a Cell Site Report (CSR) for location information specific to the cell identity reported.</w:t>
      </w:r>
    </w:p>
    <w:p w14:paraId="5937277B" w14:textId="77777777" w:rsidR="00B96563" w:rsidRPr="00583848" w:rsidRDefault="00B96563" w:rsidP="00CD4499">
      <w:r w:rsidRPr="00583848">
        <w:t>The following information shall be delivered when CSI is provided in IRI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711B0E37" w14:textId="149AAE79" w:rsidR="007A116E" w:rsidRPr="00583848" w:rsidRDefault="00742181" w:rsidP="007A116E">
      <w:pPr>
        <w:pStyle w:val="Heading1"/>
      </w:pPr>
      <w:bookmarkStart w:id="130" w:name="_Toc532820453"/>
      <w:r>
        <w:t>8</w:t>
      </w:r>
      <w:r>
        <w:tab/>
        <w:t>LI security c</w:t>
      </w:r>
      <w:r w:rsidR="007A116E" w:rsidRPr="00583848">
        <w:t>onsiderations</w:t>
      </w:r>
      <w:bookmarkEnd w:id="130"/>
    </w:p>
    <w:p w14:paraId="35FD4F8A" w14:textId="430C30F7" w:rsidR="007A116E" w:rsidRPr="00583848" w:rsidRDefault="007A116E" w:rsidP="007A116E">
      <w:pPr>
        <w:pStyle w:val="Heading2"/>
      </w:pPr>
      <w:bookmarkStart w:id="131" w:name="_Toc532820454"/>
      <w:r w:rsidRPr="00583848">
        <w:t>8</w:t>
      </w:r>
      <w:r w:rsidR="00CD4499" w:rsidRPr="00583848">
        <w:t>.1</w:t>
      </w:r>
      <w:r w:rsidR="00CD4499" w:rsidRPr="00583848">
        <w:tab/>
      </w:r>
      <w:r w:rsidRPr="00583848">
        <w:t>Introduction</w:t>
      </w:r>
      <w:bookmarkEnd w:id="131"/>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32" w:name="_Toc532820455"/>
      <w:r w:rsidRPr="00583848">
        <w:t>8.2</w:t>
      </w:r>
      <w:r w:rsidR="00A04A4B" w:rsidRPr="00583848">
        <w:tab/>
      </w:r>
      <w:r w:rsidR="00742181">
        <w:t>Architectural a</w:t>
      </w:r>
      <w:r w:rsidRPr="00583848">
        <w:t>lternatives</w:t>
      </w:r>
      <w:bookmarkEnd w:id="132"/>
    </w:p>
    <w:p w14:paraId="0EBD1966" w14:textId="2DD953EA" w:rsidR="007A116E" w:rsidRPr="00583848" w:rsidRDefault="007A116E" w:rsidP="007A116E">
      <w:pPr>
        <w:pStyle w:val="Heading3"/>
      </w:pPr>
      <w:bookmarkStart w:id="133" w:name="_Toc532820456"/>
      <w:r w:rsidRPr="00583848">
        <w:t>8.2.1</w:t>
      </w:r>
      <w:r w:rsidR="00A04A4B" w:rsidRPr="00583848">
        <w:tab/>
      </w:r>
      <w:r w:rsidR="00742181">
        <w:t>Full target list at every POI n</w:t>
      </w:r>
      <w:r w:rsidRPr="00583848">
        <w:t>ode</w:t>
      </w:r>
      <w:bookmarkEnd w:id="133"/>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34" w:name="_Toc532820457"/>
      <w:r w:rsidRPr="00583848">
        <w:lastRenderedPageBreak/>
        <w:t>8.2.2</w:t>
      </w:r>
      <w:r w:rsidR="00A04A4B" w:rsidRPr="00583848">
        <w:tab/>
      </w:r>
      <w:r w:rsidR="00742181">
        <w:t>Full target l</w:t>
      </w:r>
      <w:r w:rsidRPr="00583848">
        <w:t>ist only in LICF</w:t>
      </w:r>
      <w:bookmarkEnd w:id="134"/>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When the reply arrives, the POI can now take action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35" w:name="_Toc532820458"/>
      <w:r w:rsidRPr="00583848">
        <w:t>8.2.3</w:t>
      </w:r>
      <w:r w:rsidR="00A04A4B" w:rsidRPr="00583848">
        <w:tab/>
      </w:r>
      <w:r w:rsidRPr="00583848">
        <w:t>Provisioning</w:t>
      </w:r>
      <w:r w:rsidR="002B6DE1">
        <w:t xml:space="preserve"> for registered u</w:t>
      </w:r>
      <w:r w:rsidR="003E4505" w:rsidRPr="00583848">
        <w:t>sers</w:t>
      </w:r>
      <w:bookmarkEnd w:id="135"/>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36" w:name="_Toc532820459"/>
      <w:r>
        <w:t>8.3</w:t>
      </w:r>
      <w:r>
        <w:tab/>
        <w:t>LI key m</w:t>
      </w:r>
      <w:r w:rsidR="005F4325" w:rsidRPr="00583848">
        <w:t>anagement at ADMF</w:t>
      </w:r>
      <w:bookmarkEnd w:id="136"/>
    </w:p>
    <w:p w14:paraId="538758AF" w14:textId="11C4EC8D" w:rsidR="005F4325" w:rsidRPr="00583848" w:rsidRDefault="005F4325" w:rsidP="007831F5">
      <w:pPr>
        <w:pStyle w:val="Heading3"/>
      </w:pPr>
      <w:bookmarkStart w:id="137" w:name="_Toc532820460"/>
      <w:r w:rsidRPr="00583848">
        <w:t>8.3.1</w:t>
      </w:r>
      <w:r w:rsidRPr="00583848">
        <w:tab/>
        <w:t>General</w:t>
      </w:r>
      <w:bookmarkEnd w:id="137"/>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38" w:name="_Toc532820461"/>
      <w:r>
        <w:t>8.3.2</w:t>
      </w:r>
      <w:r>
        <w:tab/>
        <w:t>Key m</w:t>
      </w:r>
      <w:r w:rsidR="005F4325" w:rsidRPr="00583848">
        <w:t>anagement</w:t>
      </w:r>
      <w:bookmarkEnd w:id="138"/>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39" w:name="_Toc532820462"/>
      <w:r w:rsidRPr="00583848">
        <w:lastRenderedPageBreak/>
        <w:t>8</w:t>
      </w:r>
      <w:r w:rsidR="002B6DE1">
        <w:t>.4</w:t>
      </w:r>
      <w:r w:rsidR="002B6DE1">
        <w:tab/>
        <w:t>Virtualised LI s</w:t>
      </w:r>
      <w:r w:rsidRPr="00583848">
        <w:t>ecurity</w:t>
      </w:r>
      <w:bookmarkEnd w:id="139"/>
    </w:p>
    <w:p w14:paraId="7A41E5F8" w14:textId="5AD65742" w:rsidR="00EE2463" w:rsidRPr="00583848" w:rsidRDefault="00EE2463" w:rsidP="00EE2463">
      <w:pPr>
        <w:pStyle w:val="Heading3"/>
      </w:pPr>
      <w:bookmarkStart w:id="140" w:name="_Toc532820463"/>
      <w:r w:rsidRPr="00583848">
        <w:t>8.4.1</w:t>
      </w:r>
      <w:r w:rsidRPr="00583848">
        <w:tab/>
        <w:t>General</w:t>
      </w:r>
      <w:bookmarkEnd w:id="140"/>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141" w:name="_Toc532820464"/>
      <w:r w:rsidRPr="00583848">
        <w:t>8.5</w:t>
      </w:r>
      <w:r w:rsidR="00E464A0" w:rsidRPr="00583848">
        <w:tab/>
      </w:r>
      <w:r w:rsidR="00EE4B98" w:rsidRPr="00583848">
        <w:t>Points of Interception</w:t>
      </w:r>
      <w:bookmarkEnd w:id="141"/>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3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28AC5EE1" w:rsidR="00080512" w:rsidRPr="00583848" w:rsidRDefault="00080512" w:rsidP="00AC1D13">
      <w:pPr>
        <w:pStyle w:val="Heading8"/>
        <w:pageBreakBefore/>
      </w:pPr>
      <w:bookmarkStart w:id="142" w:name="_Toc532820465"/>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142"/>
    </w:p>
    <w:p w14:paraId="0964E95E" w14:textId="50DD56C0" w:rsidR="00445D76" w:rsidRPr="00583848" w:rsidRDefault="00445D76" w:rsidP="00CB28A6">
      <w:pPr>
        <w:pStyle w:val="Heading1"/>
      </w:pPr>
      <w:bookmarkStart w:id="143" w:name="_Toc532820466"/>
      <w:r w:rsidRPr="00583848">
        <w:t>A.1</w:t>
      </w:r>
      <w:r w:rsidRPr="00583848">
        <w:tab/>
        <w:t>Non-roaming scenario</w:t>
      </w:r>
      <w:bookmarkEnd w:id="143"/>
    </w:p>
    <w:p w14:paraId="7F597836" w14:textId="38EF9DFA" w:rsidR="00445D76" w:rsidRPr="00583848" w:rsidRDefault="00445D76" w:rsidP="00CB28A6">
      <w:pPr>
        <w:pStyle w:val="Heading2"/>
      </w:pPr>
      <w:bookmarkStart w:id="144" w:name="_Toc532820467"/>
      <w:r w:rsidRPr="00583848">
        <w:t>A.1.1</w:t>
      </w:r>
      <w:r w:rsidRPr="00583848">
        <w:tab/>
        <w:t>General</w:t>
      </w:r>
      <w:bookmarkEnd w:id="144"/>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145" w:name="_Toc532820468"/>
      <w:r w:rsidRPr="00583848">
        <w:t>A.1.2</w:t>
      </w:r>
      <w:r w:rsidRPr="00583848">
        <w:tab/>
        <w:t>Service-based representation with point-to-point LI system</w:t>
      </w:r>
      <w:bookmarkEnd w:id="145"/>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7" type="#_x0000_t75" style="width:482.75pt;height:330.85pt" o:ole="">
            <v:imagedata r:id="rId42" o:title=""/>
          </v:shape>
          <o:OLEObject Type="Embed" ProgID="Visio.Drawing.15" ShapeID="_x0000_i1037" DrawAspect="Content" ObjectID="_1606566494" r:id="rId43"/>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146" w:name="_Toc532820469"/>
      <w:r w:rsidRPr="00583848">
        <w:t>A.</w:t>
      </w:r>
      <w:r w:rsidR="00077DDD" w:rsidRPr="00583848">
        <w:t>2</w:t>
      </w:r>
      <w:r w:rsidRPr="00583848">
        <w:tab/>
        <w:t>Interworking with EPC/E-UTRAN</w:t>
      </w:r>
      <w:bookmarkEnd w:id="146"/>
    </w:p>
    <w:p w14:paraId="56F7261E" w14:textId="77D8FD9A" w:rsidR="00445D76" w:rsidRPr="00583848" w:rsidRDefault="00445D76" w:rsidP="00CB28A6">
      <w:pPr>
        <w:pStyle w:val="Heading2"/>
      </w:pPr>
      <w:bookmarkStart w:id="147" w:name="_Toc532820470"/>
      <w:r w:rsidRPr="00583848">
        <w:t>A.</w:t>
      </w:r>
      <w:r w:rsidR="00077DDD" w:rsidRPr="00583848">
        <w:t>2</w:t>
      </w:r>
      <w:r w:rsidRPr="00583848">
        <w:t>.1</w:t>
      </w:r>
      <w:r w:rsidRPr="00583848">
        <w:tab/>
        <w:t>General</w:t>
      </w:r>
      <w:bookmarkEnd w:id="147"/>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148" w:name="_Toc532820471"/>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148"/>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38" type="#_x0000_t75" style="width:482.35pt;height:511.1pt" o:ole="">
            <v:imagedata r:id="rId44" o:title=""/>
          </v:shape>
          <o:OLEObject Type="Embed" ProgID="Visio.Drawing.15" ShapeID="_x0000_i1038" DrawAspect="Content" ObjectID="_1606566495" r:id="rId45"/>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149" w:name="_Toc532820472"/>
      <w:r w:rsidRPr="00583848">
        <w:lastRenderedPageBreak/>
        <w:t>A</w:t>
      </w:r>
      <w:r w:rsidR="00DF78DB">
        <w:t>.3</w:t>
      </w:r>
      <w:r w:rsidR="00DF78DB">
        <w:tab/>
        <w:t>Multiple DN c</w:t>
      </w:r>
      <w:r w:rsidR="00445D76" w:rsidRPr="00583848">
        <w:t>onnections in a PDU session</w:t>
      </w:r>
      <w:bookmarkEnd w:id="149"/>
    </w:p>
    <w:p w14:paraId="0653E0DE" w14:textId="259930DE" w:rsidR="00445D76" w:rsidRPr="00583848" w:rsidRDefault="00077DDD" w:rsidP="00CB28A6">
      <w:pPr>
        <w:pStyle w:val="Heading2"/>
      </w:pPr>
      <w:bookmarkStart w:id="150" w:name="_Toc532820473"/>
      <w:r w:rsidRPr="00583848">
        <w:t>A</w:t>
      </w:r>
      <w:r w:rsidR="00445D76" w:rsidRPr="00583848">
        <w:t>.3.1</w:t>
      </w:r>
      <w:r w:rsidR="00445D76" w:rsidRPr="00583848">
        <w:tab/>
        <w:t>General</w:t>
      </w:r>
      <w:bookmarkEnd w:id="150"/>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151" w:name="_Toc532820474"/>
      <w:r w:rsidR="00077DDD" w:rsidRPr="00583848">
        <w:t>A</w:t>
      </w:r>
      <w:r w:rsidRPr="00583848">
        <w:t>.3.2</w:t>
      </w:r>
      <w:r w:rsidRPr="00583848">
        <w:tab/>
        <w:t>Topology view for a non-roaming scenario</w:t>
      </w:r>
      <w:bookmarkEnd w:id="151"/>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39" type="#_x0000_t75" style="width:482.75pt;height:367.5pt" o:ole="">
            <v:imagedata r:id="rId46" o:title=""/>
          </v:shape>
          <o:OLEObject Type="Embed" ProgID="Visio.Drawing.15" ShapeID="_x0000_i1039" DrawAspect="Content" ObjectID="_1606566496" r:id="rId47"/>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0" type="#_x0000_t75" style="width:482.75pt;height:359.6pt" o:ole="">
            <v:imagedata r:id="rId48" o:title=""/>
          </v:shape>
          <o:OLEObject Type="Embed" ProgID="Visio.Drawing.15" ShapeID="_x0000_i1040" DrawAspect="Content" ObjectID="_1606566497" r:id="rId49"/>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xIRI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delivers the xCC generated from the user plane packets that flow from UE to DN-1 to the MDF3. The CC-POI present in the UPF</w:t>
      </w:r>
      <w:r w:rsidR="00C076E7" w:rsidRPr="00583848">
        <w:t>-A2</w:t>
      </w:r>
      <w:r w:rsidR="001205E9" w:rsidRPr="00583848">
        <w:t xml:space="preserve"> </w:t>
      </w:r>
      <w:r w:rsidRPr="00583848">
        <w:t>delivers the xCC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152" w:name="_Toc532820475"/>
      <w:r w:rsidRPr="00583848">
        <w:lastRenderedPageBreak/>
        <w:t>A</w:t>
      </w:r>
      <w:r w:rsidR="009D6ABC">
        <w:t>.4</w:t>
      </w:r>
      <w:r w:rsidR="009D6ABC">
        <w:tab/>
        <w:t>Non-3GPP a</w:t>
      </w:r>
      <w:r w:rsidR="00445D76" w:rsidRPr="00583848">
        <w:t>ccess in a non-roaming scenario</w:t>
      </w:r>
      <w:bookmarkEnd w:id="152"/>
    </w:p>
    <w:p w14:paraId="36B2D9AE" w14:textId="1BC5841C" w:rsidR="00445D76" w:rsidRPr="00583848" w:rsidRDefault="00077DDD" w:rsidP="00CB28A6">
      <w:pPr>
        <w:pStyle w:val="Heading2"/>
      </w:pPr>
      <w:bookmarkStart w:id="153" w:name="_Toc532820476"/>
      <w:r w:rsidRPr="00583848">
        <w:t>A</w:t>
      </w:r>
      <w:r w:rsidR="00445D76" w:rsidRPr="00583848">
        <w:t>.4.1</w:t>
      </w:r>
      <w:r w:rsidR="00445D76" w:rsidRPr="00583848">
        <w:tab/>
        <w:t>General</w:t>
      </w:r>
      <w:bookmarkEnd w:id="153"/>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154" w:name="_Toc532820477"/>
      <w:r w:rsidR="00077DDD" w:rsidRPr="00583848">
        <w:t>A</w:t>
      </w:r>
      <w:r w:rsidRPr="00583848">
        <w:t>.4.2</w:t>
      </w:r>
      <w:r w:rsidRPr="00583848">
        <w:tab/>
        <w:t>Topology view</w:t>
      </w:r>
      <w:bookmarkEnd w:id="154"/>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1" type="#_x0000_t75" style="width:6in;height:374.55pt" o:ole="">
            <v:imagedata r:id="rId50" o:title=""/>
          </v:shape>
          <o:OLEObject Type="Embed" ProgID="Visio.Drawing.15" ShapeID="_x0000_i1041" DrawAspect="Content" ObjectID="_1606566498" r:id="rId51"/>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155" w:name="historyclause"/>
      <w:r>
        <w:br w:type="page"/>
      </w:r>
    </w:p>
    <w:p w14:paraId="70C9AB74" w14:textId="60ACAA9F" w:rsidR="00054A22" w:rsidRPr="00583848" w:rsidRDefault="00080512" w:rsidP="00DB7B88">
      <w:pPr>
        <w:pStyle w:val="Heading8"/>
      </w:pPr>
      <w:bookmarkStart w:id="156" w:name="_Toc532820478"/>
      <w:r w:rsidRPr="00583848">
        <w:lastRenderedPageBreak/>
        <w:t xml:space="preserve">Annex </w:t>
      </w:r>
      <w:r w:rsidR="00B94078" w:rsidRPr="00583848">
        <w:t>Z</w:t>
      </w:r>
      <w:r w:rsidRPr="00583848">
        <w:t xml:space="preserve"> (informative):</w:t>
      </w:r>
      <w:r w:rsidRPr="00583848">
        <w:br/>
        <w:t>Change history</w:t>
      </w:r>
      <w:bookmarkEnd w:id="155"/>
      <w:bookmarkEnd w:id="1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673576E2" w:rsidR="006926AC" w:rsidRPr="00583848" w:rsidRDefault="006926AC" w:rsidP="006926AC">
            <w:pPr>
              <w:pStyle w:val="TAC"/>
              <w:rPr>
                <w:sz w:val="16"/>
                <w:szCs w:val="16"/>
              </w:rPr>
            </w:pPr>
            <w:r w:rsidRPr="00583848">
              <w:rPr>
                <w:sz w:val="16"/>
                <w:szCs w:val="16"/>
              </w:rPr>
              <w:t>2018-12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EF0FD41"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bl>
    <w:p w14:paraId="129A5B22" w14:textId="2DDDD122" w:rsidR="003C3971" w:rsidRPr="00583848" w:rsidRDefault="003C3971" w:rsidP="003C3971"/>
    <w:sectPr w:rsidR="003C3971" w:rsidRPr="0058384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80166E" w14:textId="77777777" w:rsidR="006566CD" w:rsidRDefault="006566CD">
      <w:r>
        <w:separator/>
      </w:r>
    </w:p>
  </w:endnote>
  <w:endnote w:type="continuationSeparator" w:id="0">
    <w:p w14:paraId="6B5F763F" w14:textId="77777777" w:rsidR="006566CD" w:rsidRDefault="0065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7410AA" w:rsidRDefault="007410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8809A0" w14:textId="77777777" w:rsidR="006566CD" w:rsidRDefault="006566CD">
      <w:r>
        <w:separator/>
      </w:r>
    </w:p>
  </w:footnote>
  <w:footnote w:type="continuationSeparator" w:id="0">
    <w:p w14:paraId="65227263" w14:textId="77777777" w:rsidR="006566CD" w:rsidRDefault="0065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29B0A8F0" w:rsidR="007410AA" w:rsidRDefault="007410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2B9E">
      <w:rPr>
        <w:rFonts w:ascii="Arial" w:hAnsi="Arial" w:cs="Arial"/>
        <w:b/>
        <w:noProof/>
        <w:sz w:val="18"/>
        <w:szCs w:val="18"/>
      </w:rPr>
      <w:t>3GPP TS 33.127 V15.0.0 (2018-12)</w:t>
    </w:r>
    <w:r>
      <w:rPr>
        <w:rFonts w:ascii="Arial" w:hAnsi="Arial" w:cs="Arial"/>
        <w:b/>
        <w:sz w:val="18"/>
        <w:szCs w:val="18"/>
      </w:rPr>
      <w:fldChar w:fldCharType="end"/>
    </w:r>
  </w:p>
  <w:p w14:paraId="1EB339AE" w14:textId="70B0FD80" w:rsidR="007410AA" w:rsidRDefault="007410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A6C2BA4" w:rsidR="007410AA" w:rsidRDefault="007410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2B9E">
      <w:rPr>
        <w:rFonts w:ascii="Arial" w:hAnsi="Arial" w:cs="Arial"/>
        <w:b/>
        <w:noProof/>
        <w:sz w:val="18"/>
        <w:szCs w:val="18"/>
      </w:rPr>
      <w:t>Release 15</w:t>
    </w:r>
    <w:r>
      <w:rPr>
        <w:rFonts w:ascii="Arial" w:hAnsi="Arial" w:cs="Arial"/>
        <w:b/>
        <w:sz w:val="18"/>
        <w:szCs w:val="18"/>
      </w:rPr>
      <w:fldChar w:fldCharType="end"/>
    </w:r>
  </w:p>
  <w:p w14:paraId="2D458DEA" w14:textId="77777777" w:rsidR="007410AA" w:rsidRDefault="007410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DF9"/>
    <w:rsid w:val="00087CA4"/>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32A6"/>
    <w:rsid w:val="00114AE5"/>
    <w:rsid w:val="001205E9"/>
    <w:rsid w:val="00122E8D"/>
    <w:rsid w:val="0012473B"/>
    <w:rsid w:val="001275AA"/>
    <w:rsid w:val="00134A4C"/>
    <w:rsid w:val="00154C72"/>
    <w:rsid w:val="00156968"/>
    <w:rsid w:val="0016309B"/>
    <w:rsid w:val="001653A7"/>
    <w:rsid w:val="00165CC2"/>
    <w:rsid w:val="00166612"/>
    <w:rsid w:val="00167E84"/>
    <w:rsid w:val="0017134D"/>
    <w:rsid w:val="001714D5"/>
    <w:rsid w:val="00174B5F"/>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B06AC"/>
    <w:rsid w:val="002B1640"/>
    <w:rsid w:val="002B326C"/>
    <w:rsid w:val="002B6DE1"/>
    <w:rsid w:val="002C7F31"/>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3971"/>
    <w:rsid w:val="003D6FEE"/>
    <w:rsid w:val="003E008B"/>
    <w:rsid w:val="003E4505"/>
    <w:rsid w:val="003E465B"/>
    <w:rsid w:val="003E4ACE"/>
    <w:rsid w:val="003F5609"/>
    <w:rsid w:val="003F6805"/>
    <w:rsid w:val="003F709A"/>
    <w:rsid w:val="0040011B"/>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66FA"/>
    <w:rsid w:val="00510603"/>
    <w:rsid w:val="005109DB"/>
    <w:rsid w:val="005162CB"/>
    <w:rsid w:val="00520E74"/>
    <w:rsid w:val="00525734"/>
    <w:rsid w:val="00526D7B"/>
    <w:rsid w:val="00527B2B"/>
    <w:rsid w:val="0053380C"/>
    <w:rsid w:val="00534988"/>
    <w:rsid w:val="00543E6C"/>
    <w:rsid w:val="005535C8"/>
    <w:rsid w:val="0055552A"/>
    <w:rsid w:val="005578B5"/>
    <w:rsid w:val="00561F93"/>
    <w:rsid w:val="00565087"/>
    <w:rsid w:val="00576DDA"/>
    <w:rsid w:val="00580400"/>
    <w:rsid w:val="005830F4"/>
    <w:rsid w:val="00583848"/>
    <w:rsid w:val="00584911"/>
    <w:rsid w:val="00594E38"/>
    <w:rsid w:val="00597822"/>
    <w:rsid w:val="005A74DF"/>
    <w:rsid w:val="005B0F76"/>
    <w:rsid w:val="005B2573"/>
    <w:rsid w:val="005B3666"/>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83D84"/>
    <w:rsid w:val="006926AC"/>
    <w:rsid w:val="006A0549"/>
    <w:rsid w:val="006A1F10"/>
    <w:rsid w:val="006A3A98"/>
    <w:rsid w:val="006A7A9C"/>
    <w:rsid w:val="006B0A88"/>
    <w:rsid w:val="006C1048"/>
    <w:rsid w:val="006C29B7"/>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B2717"/>
    <w:rsid w:val="007B68B1"/>
    <w:rsid w:val="007C47D7"/>
    <w:rsid w:val="007C567B"/>
    <w:rsid w:val="007C6153"/>
    <w:rsid w:val="007E1856"/>
    <w:rsid w:val="007E1955"/>
    <w:rsid w:val="007E674C"/>
    <w:rsid w:val="007E72B1"/>
    <w:rsid w:val="007F2C83"/>
    <w:rsid w:val="0080066F"/>
    <w:rsid w:val="00801930"/>
    <w:rsid w:val="008028A4"/>
    <w:rsid w:val="00803E21"/>
    <w:rsid w:val="00803F1B"/>
    <w:rsid w:val="00811538"/>
    <w:rsid w:val="00816B9D"/>
    <w:rsid w:val="008219DD"/>
    <w:rsid w:val="00825298"/>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4543"/>
    <w:rsid w:val="008B7101"/>
    <w:rsid w:val="008D03FB"/>
    <w:rsid w:val="008E1E79"/>
    <w:rsid w:val="008E4E76"/>
    <w:rsid w:val="008E7B34"/>
    <w:rsid w:val="00901EDD"/>
    <w:rsid w:val="0090271F"/>
    <w:rsid w:val="00902E23"/>
    <w:rsid w:val="0090709A"/>
    <w:rsid w:val="0091348E"/>
    <w:rsid w:val="00916D96"/>
    <w:rsid w:val="00917CCB"/>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254F"/>
    <w:rsid w:val="009E3D34"/>
    <w:rsid w:val="009E4379"/>
    <w:rsid w:val="009F37B7"/>
    <w:rsid w:val="00A04A4B"/>
    <w:rsid w:val="00A10F02"/>
    <w:rsid w:val="00A148EF"/>
    <w:rsid w:val="00A164B4"/>
    <w:rsid w:val="00A214E7"/>
    <w:rsid w:val="00A215D7"/>
    <w:rsid w:val="00A2365C"/>
    <w:rsid w:val="00A262B6"/>
    <w:rsid w:val="00A33539"/>
    <w:rsid w:val="00A3545B"/>
    <w:rsid w:val="00A358E3"/>
    <w:rsid w:val="00A37436"/>
    <w:rsid w:val="00A37F83"/>
    <w:rsid w:val="00A41563"/>
    <w:rsid w:val="00A41CE3"/>
    <w:rsid w:val="00A46D9E"/>
    <w:rsid w:val="00A47183"/>
    <w:rsid w:val="00A5118F"/>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B01625"/>
    <w:rsid w:val="00B11725"/>
    <w:rsid w:val="00B135E7"/>
    <w:rsid w:val="00B15449"/>
    <w:rsid w:val="00B15835"/>
    <w:rsid w:val="00B20BED"/>
    <w:rsid w:val="00B5157A"/>
    <w:rsid w:val="00B54207"/>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111B7"/>
    <w:rsid w:val="00C11617"/>
    <w:rsid w:val="00C116C5"/>
    <w:rsid w:val="00C1271A"/>
    <w:rsid w:val="00C2557F"/>
    <w:rsid w:val="00C31DA0"/>
    <w:rsid w:val="00C322AF"/>
    <w:rsid w:val="00C33079"/>
    <w:rsid w:val="00C37E42"/>
    <w:rsid w:val="00C45231"/>
    <w:rsid w:val="00C46A01"/>
    <w:rsid w:val="00C55CAC"/>
    <w:rsid w:val="00C57806"/>
    <w:rsid w:val="00C625A5"/>
    <w:rsid w:val="00C64406"/>
    <w:rsid w:val="00C65DFA"/>
    <w:rsid w:val="00C72833"/>
    <w:rsid w:val="00C76B05"/>
    <w:rsid w:val="00C81603"/>
    <w:rsid w:val="00C83E3D"/>
    <w:rsid w:val="00C846F0"/>
    <w:rsid w:val="00C9138B"/>
    <w:rsid w:val="00C92DCE"/>
    <w:rsid w:val="00C93F40"/>
    <w:rsid w:val="00CA3D0C"/>
    <w:rsid w:val="00CA460C"/>
    <w:rsid w:val="00CB28A6"/>
    <w:rsid w:val="00CB6121"/>
    <w:rsid w:val="00CC3058"/>
    <w:rsid w:val="00CC3428"/>
    <w:rsid w:val="00CD342B"/>
    <w:rsid w:val="00CD4499"/>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2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A1266"/>
    <w:rsid w:val="00FB3579"/>
    <w:rsid w:val="00FB54A4"/>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openmobilealliance.org"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2.vsd"/><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image" Target="media/image22.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9.vsdx"/><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2C528-A951-4D46-BC18-38E06ED8BE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3835</TotalTime>
  <Pages>52</Pages>
  <Words>13957</Words>
  <Characters>79557</Characters>
  <Application>Microsoft Office Word</Application>
  <DocSecurity>0</DocSecurity>
  <Lines>662</Lines>
  <Paragraphs>186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93328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BfV</dc:creator>
  <cp:keywords/>
  <dc:description/>
  <cp:lastModifiedBy>Carmine Rizzo</cp:lastModifiedBy>
  <cp:revision>38</cp:revision>
  <cp:lastPrinted>2018-12-17T13:30:00Z</cp:lastPrinted>
  <dcterms:created xsi:type="dcterms:W3CDTF">2018-12-13T10:45:00Z</dcterms:created>
  <dcterms:modified xsi:type="dcterms:W3CDTF">2018-12-17T14:41:00Z</dcterms:modified>
</cp:coreProperties>
</file>