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332B7" w14:textId="77777777" w:rsidR="004A3549" w:rsidRPr="00F4598A" w:rsidRDefault="004A3549">
      <w:pPr>
        <w:pStyle w:val="ZA"/>
        <w:framePr w:wrap="notBeside"/>
      </w:pPr>
      <w:bookmarkStart w:id="0" w:name="page1"/>
      <w:r w:rsidRPr="00F4598A">
        <w:rPr>
          <w:sz w:val="64"/>
        </w:rPr>
        <w:t xml:space="preserve">3GPP TS </w:t>
      </w:r>
      <w:r w:rsidR="003A0EB4" w:rsidRPr="00F4598A">
        <w:rPr>
          <w:sz w:val="64"/>
        </w:rPr>
        <w:t>32</w:t>
      </w:r>
      <w:r w:rsidRPr="00F4598A">
        <w:rPr>
          <w:sz w:val="64"/>
        </w:rPr>
        <w:t>.</w:t>
      </w:r>
      <w:r w:rsidR="004B1840" w:rsidRPr="00F4598A">
        <w:rPr>
          <w:sz w:val="64"/>
        </w:rPr>
        <w:t>40</w:t>
      </w:r>
      <w:r w:rsidR="00AF7F06" w:rsidRPr="00F4598A">
        <w:rPr>
          <w:sz w:val="64"/>
        </w:rPr>
        <w:t>8</w:t>
      </w:r>
      <w:r w:rsidR="004B1840" w:rsidRPr="00F4598A">
        <w:rPr>
          <w:sz w:val="64"/>
        </w:rPr>
        <w:t xml:space="preserve"> </w:t>
      </w:r>
      <w:r w:rsidR="00AF4C33" w:rsidRPr="00F4598A">
        <w:t>V</w:t>
      </w:r>
      <w:r w:rsidR="006977BE">
        <w:t>19.0.0</w:t>
      </w:r>
      <w:r w:rsidR="000E675B" w:rsidRPr="00F4598A">
        <w:t xml:space="preserve"> </w:t>
      </w:r>
      <w:r w:rsidRPr="00F4598A">
        <w:rPr>
          <w:sz w:val="32"/>
        </w:rPr>
        <w:t>(</w:t>
      </w:r>
      <w:r w:rsidR="006977BE">
        <w:rPr>
          <w:sz w:val="32"/>
        </w:rPr>
        <w:t>2025-09</w:t>
      </w:r>
      <w:r w:rsidRPr="00F4598A">
        <w:rPr>
          <w:sz w:val="32"/>
        </w:rPr>
        <w:t>)</w:t>
      </w:r>
    </w:p>
    <w:p w14:paraId="0CBD8694" w14:textId="77777777" w:rsidR="004A3549" w:rsidRPr="00F4598A" w:rsidRDefault="004A3549">
      <w:pPr>
        <w:pStyle w:val="ZB"/>
        <w:framePr w:wrap="notBeside"/>
      </w:pPr>
      <w:r w:rsidRPr="00F4598A">
        <w:t>Technical Specification</w:t>
      </w:r>
    </w:p>
    <w:p w14:paraId="5DE0850D" w14:textId="77777777" w:rsidR="004A3549" w:rsidRPr="00F4598A" w:rsidRDefault="004A3549">
      <w:pPr>
        <w:pStyle w:val="ZT"/>
        <w:framePr w:wrap="notBeside"/>
      </w:pPr>
      <w:r w:rsidRPr="00F4598A">
        <w:t>3rd Generation Partnership Project;</w:t>
      </w:r>
    </w:p>
    <w:p w14:paraId="095D20CA" w14:textId="77777777" w:rsidR="004A3549" w:rsidRPr="00F4598A" w:rsidRDefault="003A0EB4">
      <w:pPr>
        <w:pStyle w:val="ZT"/>
        <w:framePr w:wrap="notBeside"/>
      </w:pPr>
      <w:r w:rsidRPr="00F4598A">
        <w:t>Technical Specification Group Services and System Aspects;</w:t>
      </w:r>
    </w:p>
    <w:p w14:paraId="54BF896C" w14:textId="77777777" w:rsidR="004A3549" w:rsidRPr="0077467E" w:rsidRDefault="003A0EB4">
      <w:pPr>
        <w:pStyle w:val="ZT"/>
        <w:framePr w:wrap="notBeside"/>
        <w:rPr>
          <w:lang w:val="fr-FR"/>
        </w:rPr>
      </w:pPr>
      <w:proofErr w:type="spellStart"/>
      <w:r w:rsidRPr="0077467E">
        <w:rPr>
          <w:lang w:val="fr-FR"/>
        </w:rPr>
        <w:t>Telecommunication</w:t>
      </w:r>
      <w:proofErr w:type="spellEnd"/>
      <w:r w:rsidRPr="0077467E">
        <w:rPr>
          <w:lang w:val="fr-FR"/>
        </w:rPr>
        <w:t xml:space="preserve"> management;</w:t>
      </w:r>
    </w:p>
    <w:p w14:paraId="5307DC3C" w14:textId="77777777" w:rsidR="004A3549" w:rsidRPr="0077467E" w:rsidRDefault="003A0EB4">
      <w:pPr>
        <w:pStyle w:val="ZT"/>
        <w:framePr w:wrap="notBeside"/>
        <w:rPr>
          <w:lang w:val="fr-FR"/>
        </w:rPr>
      </w:pPr>
      <w:r w:rsidRPr="0077467E">
        <w:rPr>
          <w:lang w:val="fr-FR"/>
        </w:rPr>
        <w:t>Performance Management (PM);</w:t>
      </w:r>
    </w:p>
    <w:p w14:paraId="6F98C821" w14:textId="77777777" w:rsidR="003A0EB4" w:rsidRPr="00F4598A" w:rsidRDefault="003A0EB4">
      <w:pPr>
        <w:pStyle w:val="ZT"/>
        <w:framePr w:wrap="notBeside"/>
        <w:rPr>
          <w:rStyle w:val="Strong"/>
          <w:b/>
        </w:rPr>
      </w:pPr>
      <w:r w:rsidRPr="00F4598A">
        <w:rPr>
          <w:rStyle w:val="Strong"/>
          <w:b/>
        </w:rPr>
        <w:t>Performance measurements</w:t>
      </w:r>
      <w:r w:rsidR="00EF044B">
        <w:rPr>
          <w:rStyle w:val="Strong"/>
          <w:b/>
        </w:rPr>
        <w:t>;</w:t>
      </w:r>
      <w:r w:rsidRPr="00F4598A">
        <w:rPr>
          <w:rStyle w:val="Strong"/>
          <w:b/>
        </w:rPr>
        <w:t xml:space="preserve"> </w:t>
      </w:r>
    </w:p>
    <w:p w14:paraId="53428E20" w14:textId="77777777" w:rsidR="00375CC9" w:rsidRPr="00F4598A" w:rsidRDefault="00375CC9">
      <w:pPr>
        <w:pStyle w:val="ZT"/>
        <w:framePr w:wrap="notBeside"/>
      </w:pPr>
      <w:r w:rsidRPr="00F4598A">
        <w:t>Teleservice</w:t>
      </w:r>
    </w:p>
    <w:p w14:paraId="3B535072" w14:textId="77777777" w:rsidR="004A3549" w:rsidRPr="00F4598A" w:rsidRDefault="004A3549">
      <w:pPr>
        <w:pStyle w:val="ZT"/>
        <w:framePr w:wrap="notBeside"/>
        <w:rPr>
          <w:i/>
          <w:sz w:val="28"/>
        </w:rPr>
      </w:pPr>
      <w:r w:rsidRPr="00F4598A">
        <w:t>(</w:t>
      </w:r>
      <w:r w:rsidRPr="00F4598A">
        <w:rPr>
          <w:rStyle w:val="ZGSM"/>
        </w:rPr>
        <w:t>Release</w:t>
      </w:r>
      <w:r w:rsidR="006977BE">
        <w:rPr>
          <w:rStyle w:val="ZGSM"/>
        </w:rPr>
        <w:t xml:space="preserve"> 19</w:t>
      </w:r>
      <w:r w:rsidRPr="00F4598A">
        <w:t>)</w:t>
      </w:r>
    </w:p>
    <w:bookmarkStart w:id="1" w:name="_MON_1684549432"/>
    <w:bookmarkEnd w:id="1"/>
    <w:p w14:paraId="0641F1B2" w14:textId="77777777" w:rsidR="00F56B92" w:rsidRPr="00F56B92" w:rsidRDefault="00AE4CC0" w:rsidP="00F56B92">
      <w:pPr>
        <w:pStyle w:val="ZU"/>
        <w:framePr w:h="4929" w:hRule="exact" w:wrap="notBeside"/>
        <w:tabs>
          <w:tab w:val="right" w:pos="10205"/>
        </w:tabs>
        <w:jc w:val="left"/>
        <w:rPr>
          <w:i/>
        </w:rPr>
      </w:pPr>
      <w:r w:rsidRPr="00AE4CC0">
        <w:rPr>
          <w:i/>
        </w:rPr>
        <w:object w:dxaOrig="2026" w:dyaOrig="1251" w14:anchorId="43AF6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75pt;height:90.7pt" o:ole="">
            <v:imagedata r:id="rId7" o:title=""/>
          </v:shape>
          <o:OLEObject Type="Embed" ProgID="Word.Picture.8" ShapeID="_x0000_i1025" DrawAspect="Content" ObjectID="_1823078163" r:id="rId8"/>
        </w:object>
      </w:r>
      <w:r w:rsidR="00F56B92" w:rsidRPr="00F56B92">
        <w:rPr>
          <w:i/>
        </w:rPr>
        <w:tab/>
      </w:r>
      <w:r w:rsidR="00000000">
        <w:rPr>
          <w:i/>
        </w:rPr>
        <w:pict w14:anchorId="3BFCC000">
          <v:shape id="_x0000_i1026" type="#_x0000_t75" style="width:128.05pt;height:74.75pt">
            <v:imagedata r:id="rId9" o:title="3GPP-logo_web"/>
          </v:shape>
        </w:pict>
      </w:r>
    </w:p>
    <w:p w14:paraId="2AE1E9B2" w14:textId="77777777" w:rsidR="00940C2B" w:rsidRDefault="00940C2B" w:rsidP="00940C2B">
      <w:pPr>
        <w:pStyle w:val="ZU"/>
        <w:framePr w:h="4929" w:hRule="exact" w:wrap="notBeside"/>
        <w:tabs>
          <w:tab w:val="right" w:pos="10206"/>
        </w:tabs>
        <w:jc w:val="left"/>
      </w:pPr>
    </w:p>
    <w:p w14:paraId="37CF15B3" w14:textId="77777777" w:rsidR="004A3549" w:rsidRPr="00F4598A" w:rsidRDefault="004A3549">
      <w:pPr>
        <w:framePr w:h="1636" w:hRule="exact" w:wrap="notBeside" w:vAnchor="page" w:hAnchor="margin" w:y="15121"/>
        <w:jc w:val="both"/>
        <w:rPr>
          <w:sz w:val="16"/>
        </w:rPr>
      </w:pPr>
      <w:r w:rsidRPr="00F4598A">
        <w:rPr>
          <w:sz w:val="16"/>
        </w:rPr>
        <w:t>The present document has been developed within the 3</w:t>
      </w:r>
      <w:r w:rsidRPr="00F4598A">
        <w:rPr>
          <w:sz w:val="16"/>
          <w:vertAlign w:val="superscript"/>
        </w:rPr>
        <w:t>rd</w:t>
      </w:r>
      <w:r w:rsidRPr="00F4598A">
        <w:rPr>
          <w:sz w:val="16"/>
        </w:rPr>
        <w:t xml:space="preserve"> Generation Partnership Project (3GPP</w:t>
      </w:r>
      <w:r w:rsidRPr="00F4598A">
        <w:rPr>
          <w:sz w:val="16"/>
          <w:vertAlign w:val="superscript"/>
        </w:rPr>
        <w:t xml:space="preserve"> TM</w:t>
      </w:r>
      <w:r w:rsidRPr="00F4598A">
        <w:rPr>
          <w:sz w:val="16"/>
        </w:rPr>
        <w:t>) and may be further elaborated for the purposes of 3GPP.</w:t>
      </w:r>
      <w:r w:rsidRPr="00F4598A">
        <w:rPr>
          <w:sz w:val="16"/>
        </w:rPr>
        <w:tab/>
        <w:t xml:space="preserve"> </w:t>
      </w:r>
      <w:r w:rsidRPr="00F4598A">
        <w:rPr>
          <w:sz w:val="16"/>
        </w:rPr>
        <w:br/>
        <w:t>The present document has not been subject to any approval process by the 3GPP</w:t>
      </w:r>
      <w:r w:rsidRPr="00F4598A">
        <w:rPr>
          <w:sz w:val="16"/>
          <w:vertAlign w:val="superscript"/>
        </w:rPr>
        <w:t xml:space="preserve"> </w:t>
      </w:r>
      <w:r w:rsidRPr="00F4598A">
        <w:rPr>
          <w:sz w:val="16"/>
        </w:rPr>
        <w:t>Organizational Partners and shall not be implemented.</w:t>
      </w:r>
      <w:r w:rsidRPr="00F4598A">
        <w:rPr>
          <w:sz w:val="16"/>
        </w:rPr>
        <w:tab/>
        <w:t xml:space="preserve"> </w:t>
      </w:r>
      <w:r w:rsidRPr="00F4598A">
        <w:rPr>
          <w:sz w:val="16"/>
        </w:rPr>
        <w:br/>
        <w:t>This Specification is provided for future development work within 3GPP</w:t>
      </w:r>
      <w:r w:rsidRPr="00F4598A">
        <w:rPr>
          <w:sz w:val="16"/>
          <w:vertAlign w:val="superscript"/>
        </w:rPr>
        <w:t xml:space="preserve"> </w:t>
      </w:r>
      <w:r w:rsidRPr="00F4598A">
        <w:rPr>
          <w:sz w:val="16"/>
        </w:rPr>
        <w:t>only. The Organizational Partners accept no liability for any use of this Specification.</w:t>
      </w:r>
      <w:r w:rsidRPr="00F4598A">
        <w:rPr>
          <w:sz w:val="16"/>
        </w:rPr>
        <w:br/>
        <w:t>Specifications and reports for implementation of the 3GPP</w:t>
      </w:r>
      <w:r w:rsidRPr="00F4598A">
        <w:rPr>
          <w:sz w:val="16"/>
          <w:vertAlign w:val="superscript"/>
        </w:rPr>
        <w:t xml:space="preserve"> TM</w:t>
      </w:r>
      <w:r w:rsidRPr="00F4598A">
        <w:rPr>
          <w:sz w:val="16"/>
        </w:rPr>
        <w:t xml:space="preserve"> system should be obtained via the 3GPP Organizational Partners' Publications Offices.</w:t>
      </w:r>
    </w:p>
    <w:p w14:paraId="1E804B2C" w14:textId="77777777" w:rsidR="004A3549" w:rsidRPr="00F4598A" w:rsidRDefault="004A3549">
      <w:pPr>
        <w:pStyle w:val="ZV"/>
        <w:framePr w:wrap="notBeside"/>
      </w:pPr>
    </w:p>
    <w:p w14:paraId="3AD093FA" w14:textId="77777777" w:rsidR="004A3549" w:rsidRPr="00F4598A" w:rsidRDefault="004A3549"/>
    <w:bookmarkEnd w:id="0"/>
    <w:p w14:paraId="6EC9B21D" w14:textId="77777777" w:rsidR="004A3549" w:rsidRPr="00F4598A" w:rsidRDefault="004A3549">
      <w:pPr>
        <w:sectPr w:rsidR="004A3549" w:rsidRPr="00F4598A">
          <w:footnotePr>
            <w:numRestart w:val="eachSect"/>
          </w:footnotePr>
          <w:pgSz w:w="11907" w:h="16840"/>
          <w:pgMar w:top="2268" w:right="851" w:bottom="10773" w:left="851" w:header="0" w:footer="0" w:gutter="0"/>
          <w:cols w:space="720"/>
        </w:sectPr>
      </w:pPr>
    </w:p>
    <w:p w14:paraId="4AC2E9A3" w14:textId="77777777" w:rsidR="004A3549" w:rsidRPr="00F4598A" w:rsidRDefault="004A3549">
      <w:bookmarkStart w:id="2" w:name="page2"/>
    </w:p>
    <w:p w14:paraId="3289E9A8" w14:textId="77777777" w:rsidR="004A3549" w:rsidRPr="00F4598A" w:rsidRDefault="004A3549">
      <w:pPr>
        <w:pStyle w:val="FP"/>
        <w:framePr w:wrap="notBeside" w:hAnchor="margin" w:y="1419"/>
        <w:pBdr>
          <w:bottom w:val="single" w:sz="6" w:space="1" w:color="auto"/>
        </w:pBdr>
        <w:spacing w:before="240"/>
        <w:ind w:left="2835" w:right="2835"/>
        <w:jc w:val="center"/>
      </w:pPr>
      <w:r w:rsidRPr="00F4598A">
        <w:t>Keywords</w:t>
      </w:r>
    </w:p>
    <w:p w14:paraId="6FD5AAE5" w14:textId="77777777" w:rsidR="004A3549" w:rsidRPr="00F4598A" w:rsidRDefault="003A0EB4">
      <w:pPr>
        <w:pStyle w:val="FP"/>
        <w:framePr w:wrap="notBeside" w:hAnchor="margin" w:y="1419"/>
        <w:ind w:left="2835" w:right="2835"/>
        <w:jc w:val="center"/>
        <w:rPr>
          <w:rFonts w:ascii="Arial" w:hAnsi="Arial"/>
          <w:sz w:val="18"/>
        </w:rPr>
      </w:pPr>
      <w:r w:rsidRPr="00F4598A">
        <w:rPr>
          <w:rFonts w:ascii="Arial" w:hAnsi="Arial"/>
          <w:sz w:val="18"/>
        </w:rPr>
        <w:t>GSM, UMTS, management, performance</w:t>
      </w:r>
    </w:p>
    <w:p w14:paraId="7309FD5D" w14:textId="77777777" w:rsidR="004A3549" w:rsidRPr="00F4598A" w:rsidRDefault="004A3549"/>
    <w:p w14:paraId="6149C175" w14:textId="77777777" w:rsidR="004A3549" w:rsidRPr="00F4598A" w:rsidRDefault="004A3549">
      <w:pPr>
        <w:pStyle w:val="FP"/>
        <w:framePr w:wrap="notBeside" w:hAnchor="margin" w:yAlign="center"/>
        <w:spacing w:after="240"/>
        <w:ind w:left="2835" w:right="2835"/>
        <w:jc w:val="center"/>
        <w:rPr>
          <w:rFonts w:ascii="Arial" w:hAnsi="Arial"/>
          <w:b/>
          <w:i/>
        </w:rPr>
      </w:pPr>
      <w:r w:rsidRPr="00F4598A">
        <w:rPr>
          <w:rFonts w:ascii="Arial" w:hAnsi="Arial"/>
          <w:b/>
          <w:i/>
        </w:rPr>
        <w:t>3GPP</w:t>
      </w:r>
    </w:p>
    <w:p w14:paraId="658F9C43" w14:textId="77777777" w:rsidR="004A3549" w:rsidRPr="00F4598A" w:rsidRDefault="004A3549">
      <w:pPr>
        <w:pStyle w:val="FP"/>
        <w:framePr w:wrap="notBeside" w:hAnchor="margin" w:yAlign="center"/>
        <w:pBdr>
          <w:bottom w:val="single" w:sz="6" w:space="1" w:color="auto"/>
        </w:pBdr>
        <w:ind w:left="2835" w:right="2835"/>
        <w:jc w:val="center"/>
      </w:pPr>
      <w:r w:rsidRPr="00F4598A">
        <w:t>Postal address</w:t>
      </w:r>
    </w:p>
    <w:p w14:paraId="516AB2B8" w14:textId="77777777" w:rsidR="004A3549" w:rsidRPr="00F4598A" w:rsidRDefault="004A3549">
      <w:pPr>
        <w:pStyle w:val="FP"/>
        <w:framePr w:wrap="notBeside" w:hAnchor="margin" w:yAlign="center"/>
        <w:ind w:left="2835" w:right="2835"/>
        <w:jc w:val="center"/>
        <w:rPr>
          <w:rFonts w:ascii="Arial" w:hAnsi="Arial"/>
          <w:sz w:val="18"/>
        </w:rPr>
      </w:pPr>
    </w:p>
    <w:p w14:paraId="05572AC4" w14:textId="77777777" w:rsidR="004A3549" w:rsidRPr="00F4598A" w:rsidRDefault="004A3549">
      <w:pPr>
        <w:pStyle w:val="FP"/>
        <w:framePr w:wrap="notBeside" w:hAnchor="margin" w:yAlign="center"/>
        <w:pBdr>
          <w:bottom w:val="single" w:sz="6" w:space="1" w:color="auto"/>
        </w:pBdr>
        <w:spacing w:before="240"/>
        <w:ind w:left="2835" w:right="2835"/>
        <w:jc w:val="center"/>
      </w:pPr>
      <w:r w:rsidRPr="00F4598A">
        <w:t>3GPP support office address</w:t>
      </w:r>
    </w:p>
    <w:p w14:paraId="7C106695" w14:textId="77777777" w:rsidR="004A3549" w:rsidRPr="0077467E" w:rsidRDefault="004A3549">
      <w:pPr>
        <w:pStyle w:val="FP"/>
        <w:framePr w:wrap="notBeside" w:hAnchor="margin" w:yAlign="center"/>
        <w:ind w:left="2835" w:right="2835"/>
        <w:jc w:val="center"/>
        <w:rPr>
          <w:rFonts w:ascii="Arial" w:hAnsi="Arial"/>
          <w:sz w:val="18"/>
          <w:lang w:val="fr-FR"/>
        </w:rPr>
      </w:pPr>
      <w:r w:rsidRPr="0077467E">
        <w:rPr>
          <w:rFonts w:ascii="Arial" w:hAnsi="Arial"/>
          <w:sz w:val="18"/>
          <w:lang w:val="fr-FR"/>
        </w:rPr>
        <w:t>650 Route des Lucioles - Sophia Antipolis</w:t>
      </w:r>
    </w:p>
    <w:p w14:paraId="1C3C69FA" w14:textId="77777777" w:rsidR="004A3549" w:rsidRPr="0077467E" w:rsidRDefault="004A3549">
      <w:pPr>
        <w:pStyle w:val="FP"/>
        <w:framePr w:wrap="notBeside" w:hAnchor="margin" w:yAlign="center"/>
        <w:ind w:left="2835" w:right="2835"/>
        <w:jc w:val="center"/>
        <w:rPr>
          <w:rFonts w:ascii="Arial" w:hAnsi="Arial"/>
          <w:sz w:val="18"/>
          <w:lang w:val="fr-FR"/>
        </w:rPr>
      </w:pPr>
      <w:r w:rsidRPr="0077467E">
        <w:rPr>
          <w:rFonts w:ascii="Arial" w:hAnsi="Arial"/>
          <w:sz w:val="18"/>
          <w:lang w:val="fr-FR"/>
        </w:rPr>
        <w:t>Valbonne - FRANCE</w:t>
      </w:r>
    </w:p>
    <w:p w14:paraId="54BA5B6F" w14:textId="77777777" w:rsidR="004A3549" w:rsidRPr="00F4598A" w:rsidRDefault="004A3549">
      <w:pPr>
        <w:pStyle w:val="FP"/>
        <w:framePr w:wrap="notBeside" w:hAnchor="margin" w:yAlign="center"/>
        <w:spacing w:after="20"/>
        <w:ind w:left="2835" w:right="2835"/>
        <w:jc w:val="center"/>
        <w:rPr>
          <w:rFonts w:ascii="Arial" w:hAnsi="Arial"/>
          <w:sz w:val="18"/>
        </w:rPr>
      </w:pPr>
      <w:r w:rsidRPr="00F4598A">
        <w:rPr>
          <w:rFonts w:ascii="Arial" w:hAnsi="Arial"/>
          <w:sz w:val="18"/>
        </w:rPr>
        <w:t>Tel.: +33 4 92 94 42 00 Fax: +33 4 93 65 47 16</w:t>
      </w:r>
    </w:p>
    <w:p w14:paraId="0C529355" w14:textId="77777777" w:rsidR="004A3549" w:rsidRPr="00F4598A" w:rsidRDefault="004A3549">
      <w:pPr>
        <w:pStyle w:val="FP"/>
        <w:framePr w:wrap="notBeside" w:hAnchor="margin" w:yAlign="center"/>
        <w:pBdr>
          <w:bottom w:val="single" w:sz="6" w:space="1" w:color="auto"/>
        </w:pBdr>
        <w:spacing w:before="240"/>
        <w:ind w:left="2835" w:right="2835"/>
        <w:jc w:val="center"/>
      </w:pPr>
      <w:r w:rsidRPr="00F4598A">
        <w:t>Internet</w:t>
      </w:r>
    </w:p>
    <w:p w14:paraId="56EAEDD5" w14:textId="77777777" w:rsidR="004A3549" w:rsidRPr="00F4598A" w:rsidRDefault="004A3549">
      <w:pPr>
        <w:pStyle w:val="FP"/>
        <w:framePr w:wrap="notBeside" w:hAnchor="margin" w:yAlign="center"/>
        <w:ind w:left="2835" w:right="2835"/>
        <w:jc w:val="center"/>
        <w:rPr>
          <w:rFonts w:ascii="Arial" w:hAnsi="Arial"/>
          <w:sz w:val="18"/>
        </w:rPr>
      </w:pPr>
      <w:r w:rsidRPr="00F4598A">
        <w:rPr>
          <w:rFonts w:ascii="Arial" w:hAnsi="Arial"/>
          <w:sz w:val="18"/>
        </w:rPr>
        <w:t>http://www.3gpp.org</w:t>
      </w:r>
    </w:p>
    <w:p w14:paraId="0DB2E8F0" w14:textId="77777777" w:rsidR="004A3549" w:rsidRPr="00F4598A" w:rsidRDefault="004A3549"/>
    <w:p w14:paraId="239EE986" w14:textId="77777777" w:rsidR="00940C2B" w:rsidRDefault="00940C2B" w:rsidP="00940C2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718536" w14:textId="77777777" w:rsidR="00940C2B" w:rsidRDefault="00940C2B" w:rsidP="00940C2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8101FB0" w14:textId="77777777" w:rsidR="00940C2B" w:rsidRDefault="00940C2B" w:rsidP="00940C2B">
      <w:pPr>
        <w:pStyle w:val="FP"/>
        <w:framePr w:h="3057" w:hRule="exact" w:wrap="notBeside" w:vAnchor="page" w:hAnchor="margin" w:y="12605"/>
        <w:jc w:val="center"/>
        <w:rPr>
          <w:noProof/>
        </w:rPr>
      </w:pPr>
    </w:p>
    <w:p w14:paraId="1D9C902F" w14:textId="77777777" w:rsidR="00940C2B" w:rsidRDefault="00940C2B" w:rsidP="00940C2B">
      <w:pPr>
        <w:pStyle w:val="FP"/>
        <w:framePr w:h="3057" w:hRule="exact" w:wrap="notBeside" w:vAnchor="page" w:hAnchor="margin" w:y="12605"/>
        <w:jc w:val="center"/>
        <w:rPr>
          <w:noProof/>
          <w:sz w:val="18"/>
        </w:rPr>
      </w:pPr>
      <w:r>
        <w:rPr>
          <w:noProof/>
          <w:sz w:val="18"/>
        </w:rPr>
        <w:t>©</w:t>
      </w:r>
      <w:bookmarkStart w:id="3" w:name="copyrightaddon"/>
      <w:bookmarkEnd w:id="3"/>
      <w:r w:rsidR="006977BE">
        <w:rPr>
          <w:noProof/>
          <w:sz w:val="18"/>
        </w:rPr>
        <w:t xml:space="preserve"> 2025</w:t>
      </w:r>
      <w:r w:rsidR="00B72398">
        <w:rPr>
          <w:noProof/>
          <w:sz w:val="18"/>
        </w:rPr>
        <w:t>, 3GPP Organizational Partners (ARIB, ATIS, CCSA, ETSI, TSDSI, TTA, TTC).</w:t>
      </w:r>
    </w:p>
    <w:p w14:paraId="1A542E9F" w14:textId="77777777" w:rsidR="00940C2B" w:rsidRDefault="00940C2B" w:rsidP="00940C2B">
      <w:pPr>
        <w:pStyle w:val="FP"/>
        <w:framePr w:h="3057" w:hRule="exact" w:wrap="notBeside" w:vAnchor="page" w:hAnchor="margin" w:y="12605"/>
        <w:jc w:val="center"/>
        <w:rPr>
          <w:noProof/>
          <w:sz w:val="18"/>
        </w:rPr>
      </w:pPr>
      <w:r>
        <w:rPr>
          <w:noProof/>
          <w:sz w:val="18"/>
        </w:rPr>
        <w:t>All rights reserved.</w:t>
      </w:r>
      <w:r>
        <w:rPr>
          <w:noProof/>
          <w:sz w:val="18"/>
        </w:rPr>
        <w:br/>
      </w:r>
    </w:p>
    <w:p w14:paraId="2A8D518B" w14:textId="77777777" w:rsidR="00940C2B" w:rsidRDefault="00940C2B" w:rsidP="00940C2B">
      <w:pPr>
        <w:pStyle w:val="FP"/>
        <w:framePr w:h="3057" w:hRule="exact" w:wrap="notBeside" w:vAnchor="page" w:hAnchor="margin" w:y="12605"/>
        <w:rPr>
          <w:noProof/>
          <w:sz w:val="18"/>
        </w:rPr>
      </w:pPr>
      <w:r>
        <w:rPr>
          <w:noProof/>
          <w:sz w:val="18"/>
        </w:rPr>
        <w:t>UMTS™ is a Trade Mark of ETSI registered for the benefit of its members</w:t>
      </w:r>
    </w:p>
    <w:p w14:paraId="0A7E1BCA" w14:textId="77777777" w:rsidR="00940C2B" w:rsidRDefault="00940C2B" w:rsidP="00940C2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574BDC">
        <w:rPr>
          <w:noProof/>
          <w:sz w:val="18"/>
        </w:rPr>
        <w:t xml:space="preserve"> is a Trade Mark of ETSI registered for the benefit of its Members and of the 3GPP Organizational Partners</w:t>
      </w:r>
    </w:p>
    <w:p w14:paraId="22FCC324" w14:textId="77777777" w:rsidR="00940C2B" w:rsidRDefault="00940C2B" w:rsidP="00940C2B">
      <w:pPr>
        <w:pStyle w:val="FP"/>
        <w:framePr w:h="3057" w:hRule="exact" w:wrap="notBeside" w:vAnchor="page" w:hAnchor="margin" w:y="12605"/>
        <w:rPr>
          <w:noProof/>
          <w:sz w:val="18"/>
        </w:rPr>
      </w:pPr>
      <w:r>
        <w:rPr>
          <w:noProof/>
          <w:sz w:val="18"/>
        </w:rPr>
        <w:t>GSM® and the GSM logo are registered and owned by the GSM Association</w:t>
      </w:r>
    </w:p>
    <w:p w14:paraId="55D6FCBE" w14:textId="77777777" w:rsidR="004A3549" w:rsidRPr="00F4598A" w:rsidRDefault="004A3549"/>
    <w:bookmarkEnd w:id="2"/>
    <w:p w14:paraId="33AAD57F" w14:textId="77777777" w:rsidR="003A0EB4" w:rsidRPr="00F4598A" w:rsidRDefault="004A3549" w:rsidP="0036039F">
      <w:pPr>
        <w:pStyle w:val="TT"/>
        <w:outlineLvl w:val="0"/>
      </w:pPr>
      <w:r w:rsidRPr="00F4598A">
        <w:br w:type="page"/>
      </w:r>
      <w:r w:rsidR="003A0EB4" w:rsidRPr="00F4598A">
        <w:lastRenderedPageBreak/>
        <w:t>Contents</w:t>
      </w:r>
    </w:p>
    <w:p w14:paraId="3BCD4620" w14:textId="77777777" w:rsidR="0077467E" w:rsidRDefault="0077467E">
      <w:pPr>
        <w:pStyle w:val="TOC1"/>
        <w:rPr>
          <w:rFonts w:eastAsia="MS Mincho"/>
          <w:sz w:val="24"/>
          <w:szCs w:val="24"/>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_Toc147543128 \h </w:instrText>
      </w:r>
      <w:r>
        <w:fldChar w:fldCharType="separate"/>
      </w:r>
      <w:r>
        <w:t>6</w:t>
      </w:r>
      <w:r>
        <w:fldChar w:fldCharType="end"/>
      </w:r>
    </w:p>
    <w:p w14:paraId="4D07FD0F" w14:textId="77777777" w:rsidR="0077467E" w:rsidRDefault="0077467E">
      <w:pPr>
        <w:pStyle w:val="TOC1"/>
        <w:rPr>
          <w:rFonts w:eastAsia="MS Mincho"/>
          <w:sz w:val="24"/>
          <w:szCs w:val="24"/>
          <w:lang w:eastAsia="zh-CN"/>
        </w:rPr>
      </w:pPr>
      <w:r>
        <w:t>Introduction</w:t>
      </w:r>
      <w:r>
        <w:tab/>
      </w:r>
      <w:r>
        <w:fldChar w:fldCharType="begin" w:fldLock="1"/>
      </w:r>
      <w:r>
        <w:instrText xml:space="preserve"> PAGEREF _Toc147543129 \h </w:instrText>
      </w:r>
      <w:r>
        <w:fldChar w:fldCharType="separate"/>
      </w:r>
      <w:r>
        <w:t>6</w:t>
      </w:r>
      <w:r>
        <w:fldChar w:fldCharType="end"/>
      </w:r>
    </w:p>
    <w:p w14:paraId="46841492" w14:textId="77777777" w:rsidR="0077467E" w:rsidRDefault="0077467E">
      <w:pPr>
        <w:pStyle w:val="TOC1"/>
        <w:rPr>
          <w:rFonts w:eastAsia="MS Mincho"/>
          <w:sz w:val="24"/>
          <w:szCs w:val="24"/>
          <w:lang w:eastAsia="zh-CN"/>
        </w:rPr>
      </w:pPr>
      <w:r>
        <w:t>1</w:t>
      </w:r>
      <w:r>
        <w:rPr>
          <w:rFonts w:eastAsia="MS Mincho"/>
          <w:sz w:val="24"/>
          <w:szCs w:val="24"/>
          <w:lang w:eastAsia="zh-CN"/>
        </w:rPr>
        <w:tab/>
      </w:r>
      <w:r>
        <w:t>Scope</w:t>
      </w:r>
      <w:r>
        <w:tab/>
      </w:r>
      <w:r>
        <w:fldChar w:fldCharType="begin" w:fldLock="1"/>
      </w:r>
      <w:r>
        <w:instrText xml:space="preserve"> PAGEREF _Toc147543130 \h </w:instrText>
      </w:r>
      <w:r>
        <w:fldChar w:fldCharType="separate"/>
      </w:r>
      <w:r>
        <w:t>8</w:t>
      </w:r>
      <w:r>
        <w:fldChar w:fldCharType="end"/>
      </w:r>
    </w:p>
    <w:p w14:paraId="54160300" w14:textId="77777777" w:rsidR="0077467E" w:rsidRDefault="0077467E">
      <w:pPr>
        <w:pStyle w:val="TOC1"/>
        <w:rPr>
          <w:rFonts w:eastAsia="MS Mincho"/>
          <w:sz w:val="24"/>
          <w:szCs w:val="24"/>
          <w:lang w:eastAsia="zh-CN"/>
        </w:rPr>
      </w:pPr>
      <w:r>
        <w:t>2</w:t>
      </w:r>
      <w:r>
        <w:rPr>
          <w:rFonts w:eastAsia="MS Mincho"/>
          <w:sz w:val="24"/>
          <w:szCs w:val="24"/>
          <w:lang w:eastAsia="zh-CN"/>
        </w:rPr>
        <w:tab/>
      </w:r>
      <w:r>
        <w:t>References</w:t>
      </w:r>
      <w:r>
        <w:tab/>
      </w:r>
      <w:r>
        <w:fldChar w:fldCharType="begin" w:fldLock="1"/>
      </w:r>
      <w:r>
        <w:instrText xml:space="preserve"> PAGEREF _Toc147543131 \h </w:instrText>
      </w:r>
      <w:r>
        <w:fldChar w:fldCharType="separate"/>
      </w:r>
      <w:r>
        <w:t>8</w:t>
      </w:r>
      <w:r>
        <w:fldChar w:fldCharType="end"/>
      </w:r>
    </w:p>
    <w:p w14:paraId="6B7DE84B" w14:textId="77777777" w:rsidR="0077467E" w:rsidRDefault="0077467E">
      <w:pPr>
        <w:pStyle w:val="TOC1"/>
        <w:rPr>
          <w:rFonts w:eastAsia="MS Mincho"/>
          <w:sz w:val="24"/>
          <w:szCs w:val="24"/>
          <w:lang w:eastAsia="zh-CN"/>
        </w:rPr>
      </w:pPr>
      <w:r>
        <w:t>3</w:t>
      </w:r>
      <w:r>
        <w:rPr>
          <w:rFonts w:eastAsia="MS Mincho"/>
          <w:sz w:val="24"/>
          <w:szCs w:val="24"/>
          <w:lang w:eastAsia="zh-CN"/>
        </w:rPr>
        <w:tab/>
      </w:r>
      <w:r>
        <w:t>Measurement family and abbreviations</w:t>
      </w:r>
      <w:r>
        <w:tab/>
      </w:r>
      <w:r>
        <w:fldChar w:fldCharType="begin" w:fldLock="1"/>
      </w:r>
      <w:r>
        <w:instrText xml:space="preserve"> PAGEREF _Toc147543132 \h </w:instrText>
      </w:r>
      <w:r>
        <w:fldChar w:fldCharType="separate"/>
      </w:r>
      <w:r>
        <w:t>9</w:t>
      </w:r>
      <w:r>
        <w:fldChar w:fldCharType="end"/>
      </w:r>
    </w:p>
    <w:p w14:paraId="58458885" w14:textId="77777777" w:rsidR="0077467E" w:rsidRDefault="0077467E">
      <w:pPr>
        <w:pStyle w:val="TOC2"/>
        <w:rPr>
          <w:rFonts w:eastAsia="MS Mincho"/>
          <w:sz w:val="24"/>
          <w:szCs w:val="24"/>
          <w:lang w:eastAsia="zh-CN"/>
        </w:rPr>
      </w:pPr>
      <w:r>
        <w:t>3.1</w:t>
      </w:r>
      <w:r>
        <w:rPr>
          <w:rFonts w:eastAsia="MS Mincho"/>
          <w:sz w:val="24"/>
          <w:szCs w:val="24"/>
          <w:lang w:eastAsia="zh-CN"/>
        </w:rPr>
        <w:tab/>
      </w:r>
      <w:r>
        <w:t>Measurement family</w:t>
      </w:r>
      <w:r>
        <w:tab/>
      </w:r>
      <w:r>
        <w:fldChar w:fldCharType="begin" w:fldLock="1"/>
      </w:r>
      <w:r>
        <w:instrText xml:space="preserve"> PAGEREF _Toc147543133 \h </w:instrText>
      </w:r>
      <w:r>
        <w:fldChar w:fldCharType="separate"/>
      </w:r>
      <w:r>
        <w:t>9</w:t>
      </w:r>
      <w:r>
        <w:fldChar w:fldCharType="end"/>
      </w:r>
    </w:p>
    <w:p w14:paraId="7E933925" w14:textId="77777777" w:rsidR="0077467E" w:rsidRDefault="0077467E">
      <w:pPr>
        <w:pStyle w:val="TOC2"/>
        <w:rPr>
          <w:rFonts w:eastAsia="MS Mincho"/>
          <w:sz w:val="24"/>
          <w:szCs w:val="24"/>
          <w:lang w:eastAsia="zh-CN"/>
        </w:rPr>
      </w:pPr>
      <w:r>
        <w:t>3.2</w:t>
      </w:r>
      <w:r>
        <w:rPr>
          <w:rFonts w:eastAsia="MS Mincho"/>
          <w:sz w:val="24"/>
          <w:szCs w:val="24"/>
          <w:lang w:eastAsia="zh-CN"/>
        </w:rPr>
        <w:tab/>
      </w:r>
      <w:r>
        <w:t>Abbreviations</w:t>
      </w:r>
      <w:r>
        <w:tab/>
      </w:r>
      <w:r>
        <w:fldChar w:fldCharType="begin" w:fldLock="1"/>
      </w:r>
      <w:r>
        <w:instrText xml:space="preserve"> PAGEREF _Toc147543134 \h </w:instrText>
      </w:r>
      <w:r>
        <w:fldChar w:fldCharType="separate"/>
      </w:r>
      <w:r>
        <w:t>9</w:t>
      </w:r>
      <w:r>
        <w:fldChar w:fldCharType="end"/>
      </w:r>
    </w:p>
    <w:p w14:paraId="710430AE" w14:textId="77777777" w:rsidR="0077467E" w:rsidRDefault="0077467E">
      <w:pPr>
        <w:pStyle w:val="TOC1"/>
        <w:rPr>
          <w:rFonts w:eastAsia="MS Mincho"/>
          <w:sz w:val="24"/>
          <w:szCs w:val="24"/>
          <w:lang w:eastAsia="zh-CN"/>
        </w:rPr>
      </w:pPr>
      <w:r>
        <w:t>4</w:t>
      </w:r>
      <w:r>
        <w:rPr>
          <w:rFonts w:eastAsia="MS Mincho"/>
          <w:sz w:val="24"/>
          <w:szCs w:val="24"/>
          <w:lang w:eastAsia="zh-CN"/>
        </w:rPr>
        <w:tab/>
      </w:r>
      <w:r>
        <w:t>Measurements related to the MMS Relay/Server</w:t>
      </w:r>
      <w:r>
        <w:tab/>
      </w:r>
      <w:r>
        <w:fldChar w:fldCharType="begin" w:fldLock="1"/>
      </w:r>
      <w:r>
        <w:instrText xml:space="preserve"> PAGEREF _Toc147543135 \h </w:instrText>
      </w:r>
      <w:r>
        <w:fldChar w:fldCharType="separate"/>
      </w:r>
      <w:r>
        <w:t>10</w:t>
      </w:r>
      <w:r>
        <w:fldChar w:fldCharType="end"/>
      </w:r>
    </w:p>
    <w:p w14:paraId="48CC874F" w14:textId="77777777" w:rsidR="0077467E" w:rsidRDefault="0077467E">
      <w:pPr>
        <w:pStyle w:val="TOC2"/>
        <w:rPr>
          <w:rFonts w:eastAsia="MS Mincho"/>
          <w:sz w:val="24"/>
          <w:szCs w:val="24"/>
          <w:lang w:eastAsia="zh-CN"/>
        </w:rPr>
      </w:pPr>
      <w:r>
        <w:t>4.1</w:t>
      </w:r>
      <w:r>
        <w:rPr>
          <w:rFonts w:eastAsia="MS Mincho"/>
          <w:sz w:val="24"/>
          <w:szCs w:val="24"/>
          <w:lang w:eastAsia="zh-CN"/>
        </w:rPr>
        <w:tab/>
      </w:r>
      <w:r>
        <w:t>MM1</w:t>
      </w:r>
      <w:r>
        <w:tab/>
      </w:r>
      <w:r>
        <w:fldChar w:fldCharType="begin" w:fldLock="1"/>
      </w:r>
      <w:r>
        <w:instrText xml:space="preserve"> PAGEREF _Toc147543136 \h </w:instrText>
      </w:r>
      <w:r>
        <w:fldChar w:fldCharType="separate"/>
      </w:r>
      <w:r>
        <w:t>12</w:t>
      </w:r>
      <w:r>
        <w:fldChar w:fldCharType="end"/>
      </w:r>
    </w:p>
    <w:p w14:paraId="696FC487" w14:textId="77777777" w:rsidR="0077467E" w:rsidRDefault="0077467E">
      <w:pPr>
        <w:pStyle w:val="TOC3"/>
        <w:rPr>
          <w:rFonts w:eastAsia="MS Mincho"/>
          <w:sz w:val="24"/>
          <w:szCs w:val="24"/>
          <w:lang w:eastAsia="zh-CN"/>
        </w:rPr>
      </w:pPr>
      <w:r>
        <w:t>4.1.1</w:t>
      </w:r>
      <w:r>
        <w:rPr>
          <w:rFonts w:eastAsia="MS Mincho"/>
          <w:sz w:val="24"/>
          <w:szCs w:val="24"/>
          <w:lang w:eastAsia="zh-CN"/>
        </w:rPr>
        <w:tab/>
      </w:r>
      <w:r>
        <w:t xml:space="preserve">Number of </w:t>
      </w:r>
      <w:r w:rsidRPr="00047F9B">
        <w:rPr>
          <w:snapToGrid w:val="0"/>
        </w:rPr>
        <w:t xml:space="preserve">Multimedia Messages submit requests received </w:t>
      </w:r>
      <w:r>
        <w:t>by MMS Relay/Server</w:t>
      </w:r>
      <w:r>
        <w:tab/>
      </w:r>
      <w:r>
        <w:fldChar w:fldCharType="begin" w:fldLock="1"/>
      </w:r>
      <w:r>
        <w:instrText xml:space="preserve"> PAGEREF _Toc147543137 \h </w:instrText>
      </w:r>
      <w:r>
        <w:fldChar w:fldCharType="separate"/>
      </w:r>
      <w:r>
        <w:t>12</w:t>
      </w:r>
      <w:r>
        <w:fldChar w:fldCharType="end"/>
      </w:r>
    </w:p>
    <w:p w14:paraId="7FD35F48" w14:textId="77777777" w:rsidR="0077467E" w:rsidRDefault="0077467E">
      <w:pPr>
        <w:pStyle w:val="TOC3"/>
        <w:rPr>
          <w:rFonts w:eastAsia="MS Mincho"/>
          <w:sz w:val="24"/>
          <w:szCs w:val="24"/>
          <w:lang w:eastAsia="zh-CN"/>
        </w:rPr>
      </w:pPr>
      <w:r>
        <w:t>4.1.2</w:t>
      </w:r>
      <w:r>
        <w:rPr>
          <w:rFonts w:eastAsia="MS Mincho"/>
          <w:sz w:val="24"/>
          <w:szCs w:val="24"/>
          <w:lang w:eastAsia="zh-CN"/>
        </w:rPr>
        <w:tab/>
      </w:r>
      <w:r>
        <w:t xml:space="preserve">Number of </w:t>
      </w:r>
      <w:r w:rsidRPr="00047F9B">
        <w:rPr>
          <w:snapToGrid w:val="0"/>
        </w:rPr>
        <w:t xml:space="preserve">Multimedia Messages submit </w:t>
      </w:r>
      <w:r>
        <w:t xml:space="preserve">responses </w:t>
      </w:r>
      <w:r w:rsidRPr="00047F9B">
        <w:rPr>
          <w:snapToGrid w:val="0"/>
        </w:rPr>
        <w:t xml:space="preserve">sent </w:t>
      </w:r>
      <w:r>
        <w:t>by MMS Relay/Server</w:t>
      </w:r>
      <w:r>
        <w:tab/>
      </w:r>
      <w:r>
        <w:fldChar w:fldCharType="begin" w:fldLock="1"/>
      </w:r>
      <w:r>
        <w:instrText xml:space="preserve"> PAGEREF _Toc147543138 \h </w:instrText>
      </w:r>
      <w:r>
        <w:fldChar w:fldCharType="separate"/>
      </w:r>
      <w:r>
        <w:t>13</w:t>
      </w:r>
      <w:r>
        <w:fldChar w:fldCharType="end"/>
      </w:r>
    </w:p>
    <w:p w14:paraId="6AFB511A" w14:textId="77777777" w:rsidR="0077467E" w:rsidRDefault="0077467E">
      <w:pPr>
        <w:pStyle w:val="TOC3"/>
        <w:rPr>
          <w:rFonts w:eastAsia="MS Mincho"/>
          <w:sz w:val="24"/>
          <w:szCs w:val="24"/>
          <w:lang w:eastAsia="zh-CN"/>
        </w:rPr>
      </w:pPr>
      <w:r>
        <w:t>4.1.3</w:t>
      </w:r>
      <w:r>
        <w:rPr>
          <w:rFonts w:eastAsia="MS Mincho"/>
          <w:sz w:val="24"/>
          <w:szCs w:val="24"/>
          <w:lang w:eastAsia="zh-CN"/>
        </w:rPr>
        <w:tab/>
      </w:r>
      <w:r>
        <w:t xml:space="preserve">Number of </w:t>
      </w:r>
      <w:r w:rsidRPr="00047F9B">
        <w:rPr>
          <w:snapToGrid w:val="0"/>
        </w:rPr>
        <w:t xml:space="preserve">Multimedia Messages </w:t>
      </w:r>
      <w:r>
        <w:t xml:space="preserve">notification requests </w:t>
      </w:r>
      <w:r w:rsidRPr="00047F9B">
        <w:rPr>
          <w:snapToGrid w:val="0"/>
        </w:rPr>
        <w:t xml:space="preserve">sent </w:t>
      </w:r>
      <w:r>
        <w:t>by MMS Relay/Server</w:t>
      </w:r>
      <w:r>
        <w:tab/>
      </w:r>
      <w:r>
        <w:fldChar w:fldCharType="begin" w:fldLock="1"/>
      </w:r>
      <w:r>
        <w:instrText xml:space="preserve"> PAGEREF _Toc147543139 \h </w:instrText>
      </w:r>
      <w:r>
        <w:fldChar w:fldCharType="separate"/>
      </w:r>
      <w:r>
        <w:t>13</w:t>
      </w:r>
      <w:r>
        <w:fldChar w:fldCharType="end"/>
      </w:r>
    </w:p>
    <w:p w14:paraId="46634DB4" w14:textId="77777777" w:rsidR="0077467E" w:rsidRDefault="0077467E">
      <w:pPr>
        <w:pStyle w:val="TOC3"/>
        <w:rPr>
          <w:rFonts w:eastAsia="MS Mincho"/>
          <w:sz w:val="24"/>
          <w:szCs w:val="24"/>
          <w:lang w:eastAsia="zh-CN"/>
        </w:rPr>
      </w:pPr>
      <w:r>
        <w:t>4.1.4</w:t>
      </w:r>
      <w:r>
        <w:rPr>
          <w:rFonts w:eastAsia="MS Mincho"/>
          <w:sz w:val="24"/>
          <w:szCs w:val="24"/>
          <w:lang w:eastAsia="zh-CN"/>
        </w:rPr>
        <w:tab/>
      </w:r>
      <w:r>
        <w:t xml:space="preserve">Number of </w:t>
      </w:r>
      <w:r w:rsidRPr="00047F9B">
        <w:rPr>
          <w:snapToGrid w:val="0"/>
        </w:rPr>
        <w:t xml:space="preserve">Multimedia Messages </w:t>
      </w:r>
      <w:r>
        <w:t xml:space="preserve">notification responses </w:t>
      </w:r>
      <w:r w:rsidRPr="00047F9B">
        <w:rPr>
          <w:snapToGrid w:val="0"/>
        </w:rPr>
        <w:t xml:space="preserve">received </w:t>
      </w:r>
      <w:r>
        <w:t>by MMS Relay/Server</w:t>
      </w:r>
      <w:r>
        <w:tab/>
      </w:r>
      <w:r>
        <w:fldChar w:fldCharType="begin" w:fldLock="1"/>
      </w:r>
      <w:r>
        <w:instrText xml:space="preserve"> PAGEREF _Toc147543140 \h </w:instrText>
      </w:r>
      <w:r>
        <w:fldChar w:fldCharType="separate"/>
      </w:r>
      <w:r>
        <w:t>13</w:t>
      </w:r>
      <w:r>
        <w:fldChar w:fldCharType="end"/>
      </w:r>
    </w:p>
    <w:p w14:paraId="6AA8C496" w14:textId="77777777" w:rsidR="0077467E" w:rsidRDefault="0077467E">
      <w:pPr>
        <w:pStyle w:val="TOC3"/>
        <w:rPr>
          <w:rFonts w:eastAsia="MS Mincho"/>
          <w:sz w:val="24"/>
          <w:szCs w:val="24"/>
          <w:lang w:eastAsia="zh-CN"/>
        </w:rPr>
      </w:pPr>
      <w:r>
        <w:t>4.1.5</w:t>
      </w:r>
      <w:r>
        <w:rPr>
          <w:rFonts w:eastAsia="MS Mincho"/>
          <w:sz w:val="24"/>
          <w:szCs w:val="24"/>
          <w:lang w:eastAsia="zh-CN"/>
        </w:rPr>
        <w:tab/>
      </w:r>
      <w:r>
        <w:t xml:space="preserve">Number of </w:t>
      </w:r>
      <w:r w:rsidRPr="00047F9B">
        <w:rPr>
          <w:snapToGrid w:val="0"/>
        </w:rPr>
        <w:t xml:space="preserve">Multimedia Messages </w:t>
      </w:r>
      <w:r>
        <w:t xml:space="preserve">retrieve requests </w:t>
      </w:r>
      <w:r w:rsidRPr="00047F9B">
        <w:rPr>
          <w:snapToGrid w:val="0"/>
        </w:rPr>
        <w:t xml:space="preserve">received </w:t>
      </w:r>
      <w:r>
        <w:t>by MMS Relay/Server</w:t>
      </w:r>
      <w:r>
        <w:tab/>
      </w:r>
      <w:r>
        <w:fldChar w:fldCharType="begin" w:fldLock="1"/>
      </w:r>
      <w:r>
        <w:instrText xml:space="preserve"> PAGEREF _Toc147543141 \h </w:instrText>
      </w:r>
      <w:r>
        <w:fldChar w:fldCharType="separate"/>
      </w:r>
      <w:r>
        <w:t>14</w:t>
      </w:r>
      <w:r>
        <w:fldChar w:fldCharType="end"/>
      </w:r>
    </w:p>
    <w:p w14:paraId="678A924B" w14:textId="77777777" w:rsidR="0077467E" w:rsidRDefault="0077467E">
      <w:pPr>
        <w:pStyle w:val="TOC3"/>
        <w:rPr>
          <w:rFonts w:eastAsia="MS Mincho"/>
          <w:sz w:val="24"/>
          <w:szCs w:val="24"/>
          <w:lang w:eastAsia="zh-CN"/>
        </w:rPr>
      </w:pPr>
      <w:r>
        <w:t>4.1.6</w:t>
      </w:r>
      <w:r>
        <w:rPr>
          <w:rFonts w:eastAsia="MS Mincho"/>
          <w:sz w:val="24"/>
          <w:szCs w:val="24"/>
          <w:lang w:eastAsia="zh-CN"/>
        </w:rPr>
        <w:tab/>
      </w:r>
      <w:r>
        <w:t xml:space="preserve">Number of </w:t>
      </w:r>
      <w:r w:rsidRPr="00047F9B">
        <w:rPr>
          <w:snapToGrid w:val="0"/>
        </w:rPr>
        <w:t xml:space="preserve">Multimedia Messages </w:t>
      </w:r>
      <w:r>
        <w:t xml:space="preserve">retrieve responses </w:t>
      </w:r>
      <w:r w:rsidRPr="00047F9B">
        <w:rPr>
          <w:snapToGrid w:val="0"/>
        </w:rPr>
        <w:t xml:space="preserve">sent </w:t>
      </w:r>
      <w:r>
        <w:t>by MMS Relay/Server</w:t>
      </w:r>
      <w:r>
        <w:tab/>
      </w:r>
      <w:r>
        <w:fldChar w:fldCharType="begin" w:fldLock="1"/>
      </w:r>
      <w:r>
        <w:instrText xml:space="preserve"> PAGEREF _Toc147543142 \h </w:instrText>
      </w:r>
      <w:r>
        <w:fldChar w:fldCharType="separate"/>
      </w:r>
      <w:r>
        <w:t>14</w:t>
      </w:r>
      <w:r>
        <w:fldChar w:fldCharType="end"/>
      </w:r>
    </w:p>
    <w:p w14:paraId="4A1B455A" w14:textId="77777777" w:rsidR="0077467E" w:rsidRDefault="0077467E">
      <w:pPr>
        <w:pStyle w:val="TOC3"/>
        <w:rPr>
          <w:rFonts w:eastAsia="MS Mincho"/>
          <w:sz w:val="24"/>
          <w:szCs w:val="24"/>
          <w:lang w:eastAsia="zh-CN"/>
        </w:rPr>
      </w:pPr>
      <w:r>
        <w:t>4.1.7</w:t>
      </w:r>
      <w:r>
        <w:rPr>
          <w:rFonts w:eastAsia="MS Mincho"/>
          <w:sz w:val="24"/>
          <w:szCs w:val="24"/>
          <w:lang w:eastAsia="zh-CN"/>
        </w:rPr>
        <w:tab/>
      </w:r>
      <w:r>
        <w:t xml:space="preserve">Number of </w:t>
      </w:r>
      <w:r w:rsidRPr="00047F9B">
        <w:rPr>
          <w:snapToGrid w:val="0"/>
        </w:rPr>
        <w:t xml:space="preserve">Multimedia Messages </w:t>
      </w:r>
      <w:r>
        <w:t xml:space="preserve">acknowledgement requests </w:t>
      </w:r>
      <w:r w:rsidRPr="00047F9B">
        <w:rPr>
          <w:snapToGrid w:val="0"/>
        </w:rPr>
        <w:t xml:space="preserve">received </w:t>
      </w:r>
      <w:r>
        <w:t>by MMS Relay/Server</w:t>
      </w:r>
      <w:r>
        <w:tab/>
      </w:r>
      <w:r>
        <w:fldChar w:fldCharType="begin" w:fldLock="1"/>
      </w:r>
      <w:r>
        <w:instrText xml:space="preserve"> PAGEREF _Toc147543143 \h </w:instrText>
      </w:r>
      <w:r>
        <w:fldChar w:fldCharType="separate"/>
      </w:r>
      <w:r>
        <w:t>14</w:t>
      </w:r>
      <w:r>
        <w:fldChar w:fldCharType="end"/>
      </w:r>
    </w:p>
    <w:p w14:paraId="13405C13" w14:textId="77777777" w:rsidR="0077467E" w:rsidRDefault="0077467E">
      <w:pPr>
        <w:pStyle w:val="TOC3"/>
        <w:rPr>
          <w:rFonts w:eastAsia="MS Mincho"/>
          <w:sz w:val="24"/>
          <w:szCs w:val="24"/>
          <w:lang w:eastAsia="zh-CN"/>
        </w:rPr>
      </w:pPr>
      <w:r>
        <w:t>4.1.8</w:t>
      </w:r>
      <w:r>
        <w:rPr>
          <w:rFonts w:eastAsia="MS Mincho"/>
          <w:sz w:val="24"/>
          <w:szCs w:val="24"/>
          <w:lang w:eastAsia="zh-CN"/>
        </w:rPr>
        <w:tab/>
      </w:r>
      <w:r>
        <w:t xml:space="preserve">Number of </w:t>
      </w:r>
      <w:r w:rsidRPr="00047F9B">
        <w:rPr>
          <w:snapToGrid w:val="0"/>
        </w:rPr>
        <w:t xml:space="preserve">Multimedia Messages </w:t>
      </w:r>
      <w:r>
        <w:t xml:space="preserve">forward requests </w:t>
      </w:r>
      <w:r w:rsidRPr="00047F9B">
        <w:rPr>
          <w:snapToGrid w:val="0"/>
        </w:rPr>
        <w:t xml:space="preserve">received </w:t>
      </w:r>
      <w:r>
        <w:t>by MMS Relay/Server</w:t>
      </w:r>
      <w:r>
        <w:tab/>
      </w:r>
      <w:r>
        <w:fldChar w:fldCharType="begin" w:fldLock="1"/>
      </w:r>
      <w:r>
        <w:instrText xml:space="preserve"> PAGEREF _Toc147543144 \h </w:instrText>
      </w:r>
      <w:r>
        <w:fldChar w:fldCharType="separate"/>
      </w:r>
      <w:r>
        <w:t>15</w:t>
      </w:r>
      <w:r>
        <w:fldChar w:fldCharType="end"/>
      </w:r>
    </w:p>
    <w:p w14:paraId="2718F83B" w14:textId="77777777" w:rsidR="0077467E" w:rsidRDefault="0077467E">
      <w:pPr>
        <w:pStyle w:val="TOC3"/>
        <w:rPr>
          <w:rFonts w:eastAsia="MS Mincho"/>
          <w:sz w:val="24"/>
          <w:szCs w:val="24"/>
          <w:lang w:eastAsia="zh-CN"/>
        </w:rPr>
      </w:pPr>
      <w:r>
        <w:t>4.1.9</w:t>
      </w:r>
      <w:r>
        <w:rPr>
          <w:rFonts w:eastAsia="MS Mincho"/>
          <w:sz w:val="24"/>
          <w:szCs w:val="24"/>
          <w:lang w:eastAsia="zh-CN"/>
        </w:rPr>
        <w:tab/>
      </w:r>
      <w:r>
        <w:t xml:space="preserve">Number of </w:t>
      </w:r>
      <w:r w:rsidRPr="00047F9B">
        <w:rPr>
          <w:snapToGrid w:val="0"/>
        </w:rPr>
        <w:t xml:space="preserve">Multimedia Messages </w:t>
      </w:r>
      <w:r>
        <w:t xml:space="preserve">forward responses </w:t>
      </w:r>
      <w:r w:rsidRPr="00047F9B">
        <w:rPr>
          <w:snapToGrid w:val="0"/>
        </w:rPr>
        <w:t xml:space="preserve">sent </w:t>
      </w:r>
      <w:r>
        <w:t>by MMS Relay/Server</w:t>
      </w:r>
      <w:r>
        <w:tab/>
      </w:r>
      <w:r>
        <w:fldChar w:fldCharType="begin" w:fldLock="1"/>
      </w:r>
      <w:r>
        <w:instrText xml:space="preserve"> PAGEREF _Toc147543145 \h </w:instrText>
      </w:r>
      <w:r>
        <w:fldChar w:fldCharType="separate"/>
      </w:r>
      <w:r>
        <w:t>15</w:t>
      </w:r>
      <w:r>
        <w:fldChar w:fldCharType="end"/>
      </w:r>
    </w:p>
    <w:p w14:paraId="03F7B32C" w14:textId="77777777" w:rsidR="0077467E" w:rsidRDefault="0077467E">
      <w:pPr>
        <w:pStyle w:val="TOC3"/>
        <w:rPr>
          <w:rFonts w:eastAsia="MS Mincho"/>
          <w:sz w:val="24"/>
          <w:szCs w:val="24"/>
          <w:lang w:eastAsia="zh-CN"/>
        </w:rPr>
      </w:pPr>
      <w:r>
        <w:t>4.1.10</w:t>
      </w:r>
      <w:r>
        <w:rPr>
          <w:rFonts w:eastAsia="MS Mincho"/>
          <w:sz w:val="24"/>
          <w:szCs w:val="24"/>
          <w:lang w:eastAsia="zh-CN"/>
        </w:rPr>
        <w:tab/>
      </w:r>
      <w:r>
        <w:t xml:space="preserve">Number of </w:t>
      </w:r>
      <w:r w:rsidRPr="00047F9B">
        <w:rPr>
          <w:snapToGrid w:val="0"/>
        </w:rPr>
        <w:t xml:space="preserve">Multimedia Messages </w:t>
      </w:r>
      <w:r>
        <w:t xml:space="preserve">delivery report requests </w:t>
      </w:r>
      <w:r w:rsidRPr="00047F9B">
        <w:rPr>
          <w:snapToGrid w:val="0"/>
        </w:rPr>
        <w:t xml:space="preserve">sent </w:t>
      </w:r>
      <w:r>
        <w:t>by MMS Relay/Server</w:t>
      </w:r>
      <w:r>
        <w:tab/>
      </w:r>
      <w:r>
        <w:fldChar w:fldCharType="begin" w:fldLock="1"/>
      </w:r>
      <w:r>
        <w:instrText xml:space="preserve"> PAGEREF _Toc147543146 \h </w:instrText>
      </w:r>
      <w:r>
        <w:fldChar w:fldCharType="separate"/>
      </w:r>
      <w:r>
        <w:t>15</w:t>
      </w:r>
      <w:r>
        <w:fldChar w:fldCharType="end"/>
      </w:r>
    </w:p>
    <w:p w14:paraId="50A15A41" w14:textId="77777777" w:rsidR="0077467E" w:rsidRDefault="0077467E">
      <w:pPr>
        <w:pStyle w:val="TOC3"/>
        <w:rPr>
          <w:rFonts w:eastAsia="MS Mincho"/>
          <w:sz w:val="24"/>
          <w:szCs w:val="24"/>
          <w:lang w:eastAsia="zh-CN"/>
        </w:rPr>
      </w:pPr>
      <w:r>
        <w:t>4.1.11</w:t>
      </w:r>
      <w:r>
        <w:rPr>
          <w:rFonts w:eastAsia="MS Mincho"/>
          <w:sz w:val="24"/>
          <w:szCs w:val="24"/>
          <w:lang w:eastAsia="zh-CN"/>
        </w:rPr>
        <w:tab/>
      </w:r>
      <w:r>
        <w:t xml:space="preserve">Number of </w:t>
      </w:r>
      <w:r w:rsidRPr="00047F9B">
        <w:rPr>
          <w:snapToGrid w:val="0"/>
        </w:rPr>
        <w:t xml:space="preserve">Multimedia Messages </w:t>
      </w:r>
      <w:r>
        <w:t xml:space="preserve">read reply recipient requests </w:t>
      </w:r>
      <w:r w:rsidRPr="00047F9B">
        <w:rPr>
          <w:snapToGrid w:val="0"/>
        </w:rPr>
        <w:t xml:space="preserve">received </w:t>
      </w:r>
      <w:r>
        <w:t>by MMS Relay/Server</w:t>
      </w:r>
      <w:r>
        <w:tab/>
      </w:r>
      <w:r>
        <w:fldChar w:fldCharType="begin" w:fldLock="1"/>
      </w:r>
      <w:r>
        <w:instrText xml:space="preserve"> PAGEREF _Toc147543147 \h </w:instrText>
      </w:r>
      <w:r>
        <w:fldChar w:fldCharType="separate"/>
      </w:r>
      <w:r>
        <w:t>15</w:t>
      </w:r>
      <w:r>
        <w:fldChar w:fldCharType="end"/>
      </w:r>
    </w:p>
    <w:p w14:paraId="59103D17" w14:textId="77777777" w:rsidR="0077467E" w:rsidRDefault="0077467E">
      <w:pPr>
        <w:pStyle w:val="TOC3"/>
        <w:rPr>
          <w:rFonts w:eastAsia="MS Mincho"/>
          <w:sz w:val="24"/>
          <w:szCs w:val="24"/>
          <w:lang w:eastAsia="zh-CN"/>
        </w:rPr>
      </w:pPr>
      <w:r>
        <w:t>4.1.12</w:t>
      </w:r>
      <w:r>
        <w:rPr>
          <w:rFonts w:eastAsia="MS Mincho"/>
          <w:sz w:val="24"/>
          <w:szCs w:val="24"/>
          <w:lang w:eastAsia="zh-CN"/>
        </w:rPr>
        <w:tab/>
      </w:r>
      <w:r>
        <w:t xml:space="preserve">Number of </w:t>
      </w:r>
      <w:r w:rsidRPr="00047F9B">
        <w:rPr>
          <w:snapToGrid w:val="0"/>
        </w:rPr>
        <w:t xml:space="preserve">Multimedia Messages </w:t>
      </w:r>
      <w:r>
        <w:t xml:space="preserve">read reply originator requests </w:t>
      </w:r>
      <w:r w:rsidRPr="00047F9B">
        <w:rPr>
          <w:snapToGrid w:val="0"/>
        </w:rPr>
        <w:t xml:space="preserve">sent </w:t>
      </w:r>
      <w:r>
        <w:t>by MMS Relay/Server</w:t>
      </w:r>
      <w:r>
        <w:tab/>
      </w:r>
      <w:r>
        <w:fldChar w:fldCharType="begin" w:fldLock="1"/>
      </w:r>
      <w:r>
        <w:instrText xml:space="preserve"> PAGEREF _Toc147543148 \h </w:instrText>
      </w:r>
      <w:r>
        <w:fldChar w:fldCharType="separate"/>
      </w:r>
      <w:r>
        <w:t>16</w:t>
      </w:r>
      <w:r>
        <w:fldChar w:fldCharType="end"/>
      </w:r>
    </w:p>
    <w:p w14:paraId="5F046E26" w14:textId="77777777" w:rsidR="0077467E" w:rsidRDefault="0077467E">
      <w:pPr>
        <w:pStyle w:val="TOC2"/>
        <w:rPr>
          <w:rFonts w:eastAsia="MS Mincho"/>
          <w:sz w:val="24"/>
          <w:szCs w:val="24"/>
          <w:lang w:eastAsia="zh-CN"/>
        </w:rPr>
      </w:pPr>
      <w:r>
        <w:t>4.2</w:t>
      </w:r>
      <w:r>
        <w:rPr>
          <w:rFonts w:eastAsia="MS Mincho"/>
          <w:sz w:val="24"/>
          <w:szCs w:val="24"/>
          <w:lang w:eastAsia="zh-CN"/>
        </w:rPr>
        <w:tab/>
      </w:r>
      <w:r>
        <w:t>MM4</w:t>
      </w:r>
      <w:r>
        <w:tab/>
      </w:r>
      <w:r>
        <w:fldChar w:fldCharType="begin" w:fldLock="1"/>
      </w:r>
      <w:r>
        <w:instrText xml:space="preserve"> PAGEREF _Toc147543149 \h </w:instrText>
      </w:r>
      <w:r>
        <w:fldChar w:fldCharType="separate"/>
      </w:r>
      <w:r>
        <w:t>16</w:t>
      </w:r>
      <w:r>
        <w:fldChar w:fldCharType="end"/>
      </w:r>
    </w:p>
    <w:p w14:paraId="48029CFE" w14:textId="77777777" w:rsidR="0077467E" w:rsidRDefault="0077467E">
      <w:pPr>
        <w:pStyle w:val="TOC3"/>
        <w:rPr>
          <w:rFonts w:eastAsia="MS Mincho"/>
          <w:sz w:val="24"/>
          <w:szCs w:val="24"/>
          <w:lang w:eastAsia="zh-CN"/>
        </w:rPr>
      </w:pPr>
      <w:r>
        <w:t>4.2.1</w:t>
      </w:r>
      <w:r>
        <w:rPr>
          <w:rFonts w:eastAsia="MS Mincho"/>
          <w:sz w:val="24"/>
          <w:szCs w:val="24"/>
          <w:lang w:eastAsia="zh-CN"/>
        </w:rPr>
        <w:tab/>
      </w:r>
      <w:r>
        <w:t xml:space="preserve">Number of </w:t>
      </w:r>
      <w:r w:rsidRPr="00047F9B">
        <w:rPr>
          <w:snapToGrid w:val="0"/>
        </w:rPr>
        <w:t xml:space="preserve">Multimedia Messages </w:t>
      </w:r>
      <w:r>
        <w:t>forward</w:t>
      </w:r>
      <w:r w:rsidRPr="00047F9B">
        <w:rPr>
          <w:snapToGrid w:val="0"/>
        </w:rPr>
        <w:t xml:space="preserve"> requests received </w:t>
      </w:r>
      <w:r>
        <w:t>by MMS Relay/Server</w:t>
      </w:r>
      <w:r>
        <w:tab/>
      </w:r>
      <w:r>
        <w:fldChar w:fldCharType="begin" w:fldLock="1"/>
      </w:r>
      <w:r>
        <w:instrText xml:space="preserve"> PAGEREF _Toc147543150 \h </w:instrText>
      </w:r>
      <w:r>
        <w:fldChar w:fldCharType="separate"/>
      </w:r>
      <w:r>
        <w:t>16</w:t>
      </w:r>
      <w:r>
        <w:fldChar w:fldCharType="end"/>
      </w:r>
    </w:p>
    <w:p w14:paraId="274D9969" w14:textId="77777777" w:rsidR="0077467E" w:rsidRDefault="0077467E">
      <w:pPr>
        <w:pStyle w:val="TOC3"/>
        <w:rPr>
          <w:rFonts w:eastAsia="MS Mincho"/>
          <w:sz w:val="24"/>
          <w:szCs w:val="24"/>
          <w:lang w:eastAsia="zh-CN"/>
        </w:rPr>
      </w:pPr>
      <w:r>
        <w:t>4.2.2</w:t>
      </w:r>
      <w:r>
        <w:rPr>
          <w:rFonts w:eastAsia="MS Mincho"/>
          <w:sz w:val="24"/>
          <w:szCs w:val="24"/>
          <w:lang w:eastAsia="zh-CN"/>
        </w:rPr>
        <w:tab/>
      </w:r>
      <w:r>
        <w:t xml:space="preserve">Number of </w:t>
      </w:r>
      <w:r w:rsidRPr="00047F9B">
        <w:rPr>
          <w:snapToGrid w:val="0"/>
        </w:rPr>
        <w:t xml:space="preserve">Multimedia Messages </w:t>
      </w:r>
      <w:r>
        <w:t>forward</w:t>
      </w:r>
      <w:r w:rsidRPr="00047F9B">
        <w:rPr>
          <w:snapToGrid w:val="0"/>
        </w:rPr>
        <w:t xml:space="preserve"> requests sent </w:t>
      </w:r>
      <w:r>
        <w:t>by MMS Relay/Server</w:t>
      </w:r>
      <w:r>
        <w:tab/>
      </w:r>
      <w:r>
        <w:fldChar w:fldCharType="begin" w:fldLock="1"/>
      </w:r>
      <w:r>
        <w:instrText xml:space="preserve"> PAGEREF _Toc147543151 \h </w:instrText>
      </w:r>
      <w:r>
        <w:fldChar w:fldCharType="separate"/>
      </w:r>
      <w:r>
        <w:t>16</w:t>
      </w:r>
      <w:r>
        <w:fldChar w:fldCharType="end"/>
      </w:r>
    </w:p>
    <w:p w14:paraId="67032284" w14:textId="77777777" w:rsidR="0077467E" w:rsidRDefault="0077467E">
      <w:pPr>
        <w:pStyle w:val="TOC3"/>
        <w:rPr>
          <w:rFonts w:eastAsia="MS Mincho"/>
          <w:sz w:val="24"/>
          <w:szCs w:val="24"/>
          <w:lang w:eastAsia="zh-CN"/>
        </w:rPr>
      </w:pPr>
      <w:r>
        <w:t>4.2.3</w:t>
      </w:r>
      <w:r>
        <w:rPr>
          <w:rFonts w:eastAsia="MS Mincho"/>
          <w:sz w:val="24"/>
          <w:szCs w:val="24"/>
          <w:lang w:eastAsia="zh-CN"/>
        </w:rPr>
        <w:tab/>
      </w:r>
      <w:r>
        <w:t xml:space="preserve">Number of </w:t>
      </w:r>
      <w:r w:rsidRPr="00047F9B">
        <w:rPr>
          <w:snapToGrid w:val="0"/>
        </w:rPr>
        <w:t xml:space="preserve">Multimedia Messages </w:t>
      </w:r>
      <w:r>
        <w:t>forward</w:t>
      </w:r>
      <w:r w:rsidRPr="00047F9B">
        <w:rPr>
          <w:snapToGrid w:val="0"/>
        </w:rPr>
        <w:t xml:space="preserve"> </w:t>
      </w:r>
      <w:r>
        <w:t xml:space="preserve">responses </w:t>
      </w:r>
      <w:r w:rsidRPr="00047F9B">
        <w:rPr>
          <w:snapToGrid w:val="0"/>
        </w:rPr>
        <w:t xml:space="preserve">received </w:t>
      </w:r>
      <w:r>
        <w:t>by MMS Relay/Server</w:t>
      </w:r>
      <w:r>
        <w:tab/>
      </w:r>
      <w:r>
        <w:fldChar w:fldCharType="begin" w:fldLock="1"/>
      </w:r>
      <w:r>
        <w:instrText xml:space="preserve"> PAGEREF _Toc147543152 \h </w:instrText>
      </w:r>
      <w:r>
        <w:fldChar w:fldCharType="separate"/>
      </w:r>
      <w:r>
        <w:t>17</w:t>
      </w:r>
      <w:r>
        <w:fldChar w:fldCharType="end"/>
      </w:r>
    </w:p>
    <w:p w14:paraId="7E5005D4" w14:textId="77777777" w:rsidR="0077467E" w:rsidRDefault="0077467E">
      <w:pPr>
        <w:pStyle w:val="TOC3"/>
        <w:rPr>
          <w:rFonts w:eastAsia="MS Mincho"/>
          <w:sz w:val="24"/>
          <w:szCs w:val="24"/>
          <w:lang w:eastAsia="zh-CN"/>
        </w:rPr>
      </w:pPr>
      <w:r>
        <w:t>4.2.4</w:t>
      </w:r>
      <w:r>
        <w:rPr>
          <w:rFonts w:eastAsia="MS Mincho"/>
          <w:sz w:val="24"/>
          <w:szCs w:val="24"/>
          <w:lang w:eastAsia="zh-CN"/>
        </w:rPr>
        <w:tab/>
      </w:r>
      <w:r>
        <w:t xml:space="preserve">Number of </w:t>
      </w:r>
      <w:r w:rsidRPr="00047F9B">
        <w:rPr>
          <w:snapToGrid w:val="0"/>
        </w:rPr>
        <w:t xml:space="preserve">Multimedia Messages </w:t>
      </w:r>
      <w:r>
        <w:t>forward</w:t>
      </w:r>
      <w:r w:rsidRPr="00047F9B">
        <w:rPr>
          <w:snapToGrid w:val="0"/>
        </w:rPr>
        <w:t xml:space="preserve"> </w:t>
      </w:r>
      <w:r>
        <w:t xml:space="preserve">responses </w:t>
      </w:r>
      <w:r w:rsidRPr="00047F9B">
        <w:rPr>
          <w:snapToGrid w:val="0"/>
        </w:rPr>
        <w:t xml:space="preserve">sent </w:t>
      </w:r>
      <w:r>
        <w:t>by MMS Relay/Server</w:t>
      </w:r>
      <w:r>
        <w:tab/>
      </w:r>
      <w:r>
        <w:fldChar w:fldCharType="begin" w:fldLock="1"/>
      </w:r>
      <w:r>
        <w:instrText xml:space="preserve"> PAGEREF _Toc147543153 \h </w:instrText>
      </w:r>
      <w:r>
        <w:fldChar w:fldCharType="separate"/>
      </w:r>
      <w:r>
        <w:t>17</w:t>
      </w:r>
      <w:r>
        <w:fldChar w:fldCharType="end"/>
      </w:r>
    </w:p>
    <w:p w14:paraId="5EFC9B16" w14:textId="77777777" w:rsidR="0077467E" w:rsidRDefault="0077467E">
      <w:pPr>
        <w:pStyle w:val="TOC3"/>
        <w:rPr>
          <w:rFonts w:eastAsia="MS Mincho"/>
          <w:sz w:val="24"/>
          <w:szCs w:val="24"/>
          <w:lang w:eastAsia="zh-CN"/>
        </w:rPr>
      </w:pPr>
      <w:r>
        <w:t>4.2.5</w:t>
      </w:r>
      <w:r>
        <w:rPr>
          <w:rFonts w:eastAsia="MS Mincho"/>
          <w:sz w:val="24"/>
          <w:szCs w:val="24"/>
          <w:lang w:eastAsia="zh-CN"/>
        </w:rPr>
        <w:tab/>
      </w:r>
      <w:r>
        <w:t xml:space="preserve">Number of </w:t>
      </w:r>
      <w:r w:rsidRPr="00047F9B">
        <w:rPr>
          <w:snapToGrid w:val="0"/>
        </w:rPr>
        <w:t xml:space="preserve">Multimedia Messages </w:t>
      </w:r>
      <w:r>
        <w:t>delivery report</w:t>
      </w:r>
      <w:r w:rsidRPr="00047F9B">
        <w:rPr>
          <w:snapToGrid w:val="0"/>
        </w:rPr>
        <w:t xml:space="preserve"> requests received </w:t>
      </w:r>
      <w:r>
        <w:t>by MMS Relay/Server</w:t>
      </w:r>
      <w:r>
        <w:tab/>
      </w:r>
      <w:r>
        <w:fldChar w:fldCharType="begin" w:fldLock="1"/>
      </w:r>
      <w:r>
        <w:instrText xml:space="preserve"> PAGEREF _Toc147543154 \h </w:instrText>
      </w:r>
      <w:r>
        <w:fldChar w:fldCharType="separate"/>
      </w:r>
      <w:r>
        <w:t>17</w:t>
      </w:r>
      <w:r>
        <w:fldChar w:fldCharType="end"/>
      </w:r>
    </w:p>
    <w:p w14:paraId="1BD68B9D" w14:textId="77777777" w:rsidR="0077467E" w:rsidRDefault="0077467E">
      <w:pPr>
        <w:pStyle w:val="TOC3"/>
        <w:rPr>
          <w:rFonts w:eastAsia="MS Mincho"/>
          <w:sz w:val="24"/>
          <w:szCs w:val="24"/>
          <w:lang w:eastAsia="zh-CN"/>
        </w:rPr>
      </w:pPr>
      <w:r>
        <w:t>4.2.6</w:t>
      </w:r>
      <w:r>
        <w:rPr>
          <w:rFonts w:eastAsia="MS Mincho"/>
          <w:sz w:val="24"/>
          <w:szCs w:val="24"/>
          <w:lang w:eastAsia="zh-CN"/>
        </w:rPr>
        <w:tab/>
      </w:r>
      <w:r>
        <w:t xml:space="preserve">Number of </w:t>
      </w:r>
      <w:r w:rsidRPr="00047F9B">
        <w:rPr>
          <w:snapToGrid w:val="0"/>
        </w:rPr>
        <w:t xml:space="preserve">Multimedia Messages </w:t>
      </w:r>
      <w:r>
        <w:t>delivery report</w:t>
      </w:r>
      <w:r w:rsidRPr="00047F9B">
        <w:rPr>
          <w:snapToGrid w:val="0"/>
        </w:rPr>
        <w:t xml:space="preserve"> requests sent </w:t>
      </w:r>
      <w:r>
        <w:t>by MMS Relay/Server</w:t>
      </w:r>
      <w:r>
        <w:tab/>
      </w:r>
      <w:r>
        <w:fldChar w:fldCharType="begin" w:fldLock="1"/>
      </w:r>
      <w:r>
        <w:instrText xml:space="preserve"> PAGEREF _Toc147543155 \h </w:instrText>
      </w:r>
      <w:r>
        <w:fldChar w:fldCharType="separate"/>
      </w:r>
      <w:r>
        <w:t>18</w:t>
      </w:r>
      <w:r>
        <w:fldChar w:fldCharType="end"/>
      </w:r>
    </w:p>
    <w:p w14:paraId="10B6B9BD" w14:textId="77777777" w:rsidR="0077467E" w:rsidRDefault="0077467E">
      <w:pPr>
        <w:pStyle w:val="TOC3"/>
        <w:rPr>
          <w:rFonts w:eastAsia="MS Mincho"/>
          <w:sz w:val="24"/>
          <w:szCs w:val="24"/>
          <w:lang w:eastAsia="zh-CN"/>
        </w:rPr>
      </w:pPr>
      <w:r>
        <w:t>4.2.7</w:t>
      </w:r>
      <w:r>
        <w:rPr>
          <w:rFonts w:eastAsia="MS Mincho"/>
          <w:sz w:val="24"/>
          <w:szCs w:val="24"/>
          <w:lang w:eastAsia="zh-CN"/>
        </w:rPr>
        <w:tab/>
      </w:r>
      <w:r>
        <w:t xml:space="preserve">Number of </w:t>
      </w:r>
      <w:r w:rsidRPr="00047F9B">
        <w:rPr>
          <w:snapToGrid w:val="0"/>
        </w:rPr>
        <w:t xml:space="preserve">Multimedia Messages </w:t>
      </w:r>
      <w:r>
        <w:t>delivery report</w:t>
      </w:r>
      <w:r w:rsidRPr="00047F9B">
        <w:rPr>
          <w:snapToGrid w:val="0"/>
        </w:rPr>
        <w:t xml:space="preserve"> </w:t>
      </w:r>
      <w:r>
        <w:t xml:space="preserve">responses </w:t>
      </w:r>
      <w:r w:rsidRPr="00047F9B">
        <w:rPr>
          <w:snapToGrid w:val="0"/>
        </w:rPr>
        <w:t xml:space="preserve">received </w:t>
      </w:r>
      <w:r>
        <w:t>by MMS Relay/Server</w:t>
      </w:r>
      <w:r>
        <w:tab/>
      </w:r>
      <w:r>
        <w:fldChar w:fldCharType="begin" w:fldLock="1"/>
      </w:r>
      <w:r>
        <w:instrText xml:space="preserve"> PAGEREF _Toc147543156 \h </w:instrText>
      </w:r>
      <w:r>
        <w:fldChar w:fldCharType="separate"/>
      </w:r>
      <w:r>
        <w:t>18</w:t>
      </w:r>
      <w:r>
        <w:fldChar w:fldCharType="end"/>
      </w:r>
    </w:p>
    <w:p w14:paraId="4D0047E0" w14:textId="77777777" w:rsidR="0077467E" w:rsidRDefault="0077467E">
      <w:pPr>
        <w:pStyle w:val="TOC3"/>
        <w:rPr>
          <w:rFonts w:eastAsia="MS Mincho"/>
          <w:sz w:val="24"/>
          <w:szCs w:val="24"/>
          <w:lang w:eastAsia="zh-CN"/>
        </w:rPr>
      </w:pPr>
      <w:r>
        <w:t>4.2.8</w:t>
      </w:r>
      <w:r>
        <w:rPr>
          <w:rFonts w:eastAsia="MS Mincho"/>
          <w:sz w:val="24"/>
          <w:szCs w:val="24"/>
          <w:lang w:eastAsia="zh-CN"/>
        </w:rPr>
        <w:tab/>
      </w:r>
      <w:r>
        <w:t xml:space="preserve">Number of </w:t>
      </w:r>
      <w:r w:rsidRPr="00047F9B">
        <w:rPr>
          <w:snapToGrid w:val="0"/>
        </w:rPr>
        <w:t xml:space="preserve">Multimedia Messages </w:t>
      </w:r>
      <w:r>
        <w:t>delivery report</w:t>
      </w:r>
      <w:r w:rsidRPr="00047F9B">
        <w:rPr>
          <w:snapToGrid w:val="0"/>
        </w:rPr>
        <w:t xml:space="preserve"> </w:t>
      </w:r>
      <w:r>
        <w:t xml:space="preserve">responses </w:t>
      </w:r>
      <w:r w:rsidRPr="00047F9B">
        <w:rPr>
          <w:snapToGrid w:val="0"/>
        </w:rPr>
        <w:t xml:space="preserve">sent </w:t>
      </w:r>
      <w:r>
        <w:t>by MMS Relay/Server</w:t>
      </w:r>
      <w:r>
        <w:tab/>
      </w:r>
      <w:r>
        <w:fldChar w:fldCharType="begin" w:fldLock="1"/>
      </w:r>
      <w:r>
        <w:instrText xml:space="preserve"> PAGEREF _Toc147543157 \h </w:instrText>
      </w:r>
      <w:r>
        <w:fldChar w:fldCharType="separate"/>
      </w:r>
      <w:r>
        <w:t>18</w:t>
      </w:r>
      <w:r>
        <w:fldChar w:fldCharType="end"/>
      </w:r>
    </w:p>
    <w:p w14:paraId="1ED22967" w14:textId="77777777" w:rsidR="0077467E" w:rsidRDefault="0077467E">
      <w:pPr>
        <w:pStyle w:val="TOC3"/>
        <w:rPr>
          <w:rFonts w:eastAsia="MS Mincho"/>
          <w:sz w:val="24"/>
          <w:szCs w:val="24"/>
          <w:lang w:eastAsia="zh-CN"/>
        </w:rPr>
      </w:pPr>
      <w:r>
        <w:t>4.2.9</w:t>
      </w:r>
      <w:r>
        <w:rPr>
          <w:rFonts w:eastAsia="MS Mincho"/>
          <w:sz w:val="24"/>
          <w:szCs w:val="24"/>
          <w:lang w:eastAsia="zh-CN"/>
        </w:rPr>
        <w:tab/>
      </w:r>
      <w:r>
        <w:t xml:space="preserve">Number of </w:t>
      </w:r>
      <w:r w:rsidRPr="00047F9B">
        <w:rPr>
          <w:snapToGrid w:val="0"/>
        </w:rPr>
        <w:t xml:space="preserve">Multimedia Messages </w:t>
      </w:r>
      <w:r>
        <w:t xml:space="preserve">read reply </w:t>
      </w:r>
      <w:r w:rsidRPr="00047F9B">
        <w:rPr>
          <w:snapToGrid w:val="0"/>
        </w:rPr>
        <w:t xml:space="preserve">requests received </w:t>
      </w:r>
      <w:r>
        <w:t>by MMS Relay/Server</w:t>
      </w:r>
      <w:r>
        <w:tab/>
      </w:r>
      <w:r>
        <w:fldChar w:fldCharType="begin" w:fldLock="1"/>
      </w:r>
      <w:r>
        <w:instrText xml:space="preserve"> PAGEREF _Toc147543158 \h </w:instrText>
      </w:r>
      <w:r>
        <w:fldChar w:fldCharType="separate"/>
      </w:r>
      <w:r>
        <w:t>19</w:t>
      </w:r>
      <w:r>
        <w:fldChar w:fldCharType="end"/>
      </w:r>
    </w:p>
    <w:p w14:paraId="7F8B23C3" w14:textId="77777777" w:rsidR="0077467E" w:rsidRDefault="0077467E">
      <w:pPr>
        <w:pStyle w:val="TOC3"/>
        <w:rPr>
          <w:rFonts w:eastAsia="MS Mincho"/>
          <w:sz w:val="24"/>
          <w:szCs w:val="24"/>
          <w:lang w:eastAsia="zh-CN"/>
        </w:rPr>
      </w:pPr>
      <w:r>
        <w:t>4.2.10</w:t>
      </w:r>
      <w:r>
        <w:rPr>
          <w:rFonts w:eastAsia="MS Mincho"/>
          <w:sz w:val="24"/>
          <w:szCs w:val="24"/>
          <w:lang w:eastAsia="zh-CN"/>
        </w:rPr>
        <w:tab/>
      </w:r>
      <w:r>
        <w:t xml:space="preserve">Number of </w:t>
      </w:r>
      <w:r w:rsidRPr="00047F9B">
        <w:rPr>
          <w:snapToGrid w:val="0"/>
        </w:rPr>
        <w:t xml:space="preserve">Multimedia Messages </w:t>
      </w:r>
      <w:r>
        <w:t xml:space="preserve">read reply </w:t>
      </w:r>
      <w:r w:rsidRPr="00047F9B">
        <w:rPr>
          <w:snapToGrid w:val="0"/>
        </w:rPr>
        <w:t xml:space="preserve">requests sent </w:t>
      </w:r>
      <w:r>
        <w:t>by MMS Relay/Server</w:t>
      </w:r>
      <w:r>
        <w:tab/>
      </w:r>
      <w:r>
        <w:fldChar w:fldCharType="begin" w:fldLock="1"/>
      </w:r>
      <w:r>
        <w:instrText xml:space="preserve"> PAGEREF _Toc147543159 \h </w:instrText>
      </w:r>
      <w:r>
        <w:fldChar w:fldCharType="separate"/>
      </w:r>
      <w:r>
        <w:t>19</w:t>
      </w:r>
      <w:r>
        <w:fldChar w:fldCharType="end"/>
      </w:r>
    </w:p>
    <w:p w14:paraId="17E7FDC2" w14:textId="77777777" w:rsidR="0077467E" w:rsidRDefault="0077467E">
      <w:pPr>
        <w:pStyle w:val="TOC3"/>
        <w:rPr>
          <w:rFonts w:eastAsia="MS Mincho"/>
          <w:sz w:val="24"/>
          <w:szCs w:val="24"/>
          <w:lang w:eastAsia="zh-CN"/>
        </w:rPr>
      </w:pPr>
      <w:r>
        <w:t>4.2.11</w:t>
      </w:r>
      <w:r>
        <w:rPr>
          <w:rFonts w:eastAsia="MS Mincho"/>
          <w:sz w:val="24"/>
          <w:szCs w:val="24"/>
          <w:lang w:eastAsia="zh-CN"/>
        </w:rPr>
        <w:tab/>
      </w:r>
      <w:r>
        <w:t xml:space="preserve">Number of </w:t>
      </w:r>
      <w:r w:rsidRPr="00047F9B">
        <w:rPr>
          <w:snapToGrid w:val="0"/>
        </w:rPr>
        <w:t xml:space="preserve">Multimedia Messages </w:t>
      </w:r>
      <w:r>
        <w:t xml:space="preserve">read reply responses </w:t>
      </w:r>
      <w:r w:rsidRPr="00047F9B">
        <w:rPr>
          <w:snapToGrid w:val="0"/>
        </w:rPr>
        <w:t xml:space="preserve">received </w:t>
      </w:r>
      <w:r>
        <w:t>by MMS Relay/Server</w:t>
      </w:r>
      <w:r>
        <w:tab/>
      </w:r>
      <w:r>
        <w:fldChar w:fldCharType="begin" w:fldLock="1"/>
      </w:r>
      <w:r>
        <w:instrText xml:space="preserve"> PAGEREF _Toc147543160 \h </w:instrText>
      </w:r>
      <w:r>
        <w:fldChar w:fldCharType="separate"/>
      </w:r>
      <w:r>
        <w:t>19</w:t>
      </w:r>
      <w:r>
        <w:fldChar w:fldCharType="end"/>
      </w:r>
    </w:p>
    <w:p w14:paraId="39FEB027" w14:textId="77777777" w:rsidR="0077467E" w:rsidRDefault="0077467E">
      <w:pPr>
        <w:pStyle w:val="TOC3"/>
        <w:rPr>
          <w:rFonts w:eastAsia="MS Mincho"/>
          <w:sz w:val="24"/>
          <w:szCs w:val="24"/>
          <w:lang w:eastAsia="zh-CN"/>
        </w:rPr>
      </w:pPr>
      <w:r>
        <w:t>4.2.12</w:t>
      </w:r>
      <w:r>
        <w:rPr>
          <w:rFonts w:eastAsia="MS Mincho"/>
          <w:sz w:val="24"/>
          <w:szCs w:val="24"/>
          <w:lang w:eastAsia="zh-CN"/>
        </w:rPr>
        <w:tab/>
      </w:r>
      <w:r>
        <w:t xml:space="preserve">Number of </w:t>
      </w:r>
      <w:r w:rsidRPr="00047F9B">
        <w:rPr>
          <w:snapToGrid w:val="0"/>
        </w:rPr>
        <w:t xml:space="preserve">Multimedia Messages </w:t>
      </w:r>
      <w:r>
        <w:t xml:space="preserve">read reply responses </w:t>
      </w:r>
      <w:r w:rsidRPr="00047F9B">
        <w:rPr>
          <w:snapToGrid w:val="0"/>
        </w:rPr>
        <w:t xml:space="preserve">sent </w:t>
      </w:r>
      <w:r>
        <w:t>by MMS Relay/Server</w:t>
      </w:r>
      <w:r>
        <w:tab/>
      </w:r>
      <w:r>
        <w:fldChar w:fldCharType="begin" w:fldLock="1"/>
      </w:r>
      <w:r>
        <w:instrText xml:space="preserve"> PAGEREF _Toc147543161 \h </w:instrText>
      </w:r>
      <w:r>
        <w:fldChar w:fldCharType="separate"/>
      </w:r>
      <w:r>
        <w:t>20</w:t>
      </w:r>
      <w:r>
        <w:fldChar w:fldCharType="end"/>
      </w:r>
    </w:p>
    <w:p w14:paraId="7AB8963D" w14:textId="77777777" w:rsidR="0077467E" w:rsidRDefault="0077467E">
      <w:pPr>
        <w:pStyle w:val="TOC1"/>
        <w:rPr>
          <w:rFonts w:eastAsia="MS Mincho"/>
          <w:sz w:val="24"/>
          <w:szCs w:val="24"/>
          <w:lang w:eastAsia="zh-CN"/>
        </w:rPr>
      </w:pPr>
      <w:r>
        <w:t>5.</w:t>
      </w:r>
      <w:r>
        <w:rPr>
          <w:rFonts w:eastAsia="MS Mincho"/>
          <w:sz w:val="24"/>
          <w:szCs w:val="24"/>
        </w:rPr>
        <w:tab/>
      </w:r>
      <w:r>
        <w:t>SMS related measurements</w:t>
      </w:r>
      <w:r>
        <w:tab/>
      </w:r>
      <w:r>
        <w:fldChar w:fldCharType="begin" w:fldLock="1"/>
      </w:r>
      <w:r>
        <w:instrText xml:space="preserve"> PAGEREF _Toc147543162 \h </w:instrText>
      </w:r>
      <w:r>
        <w:fldChar w:fldCharType="separate"/>
      </w:r>
      <w:r>
        <w:t>21</w:t>
      </w:r>
      <w:r>
        <w:fldChar w:fldCharType="end"/>
      </w:r>
    </w:p>
    <w:p w14:paraId="1668ACB5" w14:textId="77777777" w:rsidR="0077467E" w:rsidRDefault="0077467E">
      <w:pPr>
        <w:pStyle w:val="TOC2"/>
        <w:rPr>
          <w:rFonts w:eastAsia="MS Mincho"/>
          <w:sz w:val="24"/>
          <w:szCs w:val="24"/>
          <w:lang w:eastAsia="zh-CN"/>
        </w:rPr>
      </w:pPr>
      <w:r>
        <w:t>5.1</w:t>
      </w:r>
      <w:r>
        <w:rPr>
          <w:rFonts w:eastAsia="MS Mincho"/>
          <w:sz w:val="24"/>
          <w:szCs w:val="24"/>
          <w:lang w:eastAsia="zh-CN"/>
        </w:rPr>
        <w:tab/>
      </w:r>
      <w:r>
        <w:t>SMS in the CS domain (MSC)</w:t>
      </w:r>
      <w:r>
        <w:tab/>
      </w:r>
      <w:r>
        <w:fldChar w:fldCharType="begin" w:fldLock="1"/>
      </w:r>
      <w:r>
        <w:instrText xml:space="preserve"> PAGEREF _Toc147543163 \h </w:instrText>
      </w:r>
      <w:r>
        <w:fldChar w:fldCharType="separate"/>
      </w:r>
      <w:r>
        <w:t>21</w:t>
      </w:r>
      <w:r>
        <w:fldChar w:fldCharType="end"/>
      </w:r>
    </w:p>
    <w:p w14:paraId="48B649AF" w14:textId="77777777" w:rsidR="0077467E" w:rsidRDefault="0077467E">
      <w:pPr>
        <w:pStyle w:val="TOC3"/>
        <w:rPr>
          <w:rFonts w:eastAsia="MS Mincho"/>
          <w:sz w:val="24"/>
          <w:szCs w:val="24"/>
          <w:lang w:eastAsia="zh-CN"/>
        </w:rPr>
      </w:pPr>
      <w:r>
        <w:t>5.1.1</w:t>
      </w:r>
      <w:r>
        <w:rPr>
          <w:rFonts w:eastAsia="MS Mincho"/>
          <w:sz w:val="24"/>
          <w:szCs w:val="24"/>
          <w:lang w:eastAsia="zh-CN"/>
        </w:rPr>
        <w:tab/>
      </w:r>
      <w:r>
        <w:t>CS SMS mobile originating</w:t>
      </w:r>
      <w:r>
        <w:tab/>
      </w:r>
      <w:r>
        <w:fldChar w:fldCharType="begin" w:fldLock="1"/>
      </w:r>
      <w:r>
        <w:instrText xml:space="preserve"> PAGEREF _Toc147543164 \h </w:instrText>
      </w:r>
      <w:r>
        <w:fldChar w:fldCharType="separate"/>
      </w:r>
      <w:r>
        <w:t>21</w:t>
      </w:r>
      <w:r>
        <w:fldChar w:fldCharType="end"/>
      </w:r>
    </w:p>
    <w:p w14:paraId="1435A5AE" w14:textId="77777777" w:rsidR="0077467E" w:rsidRDefault="0077467E">
      <w:pPr>
        <w:pStyle w:val="TOC4"/>
        <w:rPr>
          <w:rFonts w:eastAsia="MS Mincho"/>
          <w:sz w:val="24"/>
          <w:szCs w:val="24"/>
          <w:lang w:eastAsia="zh-CN"/>
        </w:rPr>
      </w:pPr>
      <w:r>
        <w:t>5.1.1.1</w:t>
      </w:r>
      <w:r>
        <w:rPr>
          <w:rFonts w:eastAsia="MS Mincho"/>
          <w:sz w:val="24"/>
          <w:szCs w:val="24"/>
          <w:lang w:eastAsia="zh-CN"/>
        </w:rPr>
        <w:tab/>
      </w:r>
      <w:r>
        <w:t>Attempted CS SMS mobile originating</w:t>
      </w:r>
      <w:r>
        <w:tab/>
      </w:r>
      <w:r>
        <w:fldChar w:fldCharType="begin" w:fldLock="1"/>
      </w:r>
      <w:r>
        <w:instrText xml:space="preserve"> PAGEREF _Toc147543165 \h </w:instrText>
      </w:r>
      <w:r>
        <w:fldChar w:fldCharType="separate"/>
      </w:r>
      <w:r>
        <w:t>21</w:t>
      </w:r>
      <w:r>
        <w:fldChar w:fldCharType="end"/>
      </w:r>
    </w:p>
    <w:p w14:paraId="6921B549" w14:textId="77777777" w:rsidR="0077467E" w:rsidRDefault="0077467E">
      <w:pPr>
        <w:pStyle w:val="TOC4"/>
        <w:rPr>
          <w:rFonts w:eastAsia="MS Mincho"/>
          <w:sz w:val="24"/>
          <w:szCs w:val="24"/>
          <w:lang w:eastAsia="zh-CN"/>
        </w:rPr>
      </w:pPr>
      <w:r>
        <w:t>5.1.1.2</w:t>
      </w:r>
      <w:r>
        <w:rPr>
          <w:rFonts w:eastAsia="MS Mincho"/>
          <w:sz w:val="24"/>
          <w:szCs w:val="24"/>
          <w:lang w:eastAsia="zh-CN"/>
        </w:rPr>
        <w:tab/>
      </w:r>
      <w:r>
        <w:t>Successful CS SMS mobile originating</w:t>
      </w:r>
      <w:r>
        <w:tab/>
      </w:r>
      <w:r>
        <w:fldChar w:fldCharType="begin" w:fldLock="1"/>
      </w:r>
      <w:r>
        <w:instrText xml:space="preserve"> PAGEREF _Toc147543166 \h </w:instrText>
      </w:r>
      <w:r>
        <w:fldChar w:fldCharType="separate"/>
      </w:r>
      <w:r>
        <w:t>21</w:t>
      </w:r>
      <w:r>
        <w:fldChar w:fldCharType="end"/>
      </w:r>
    </w:p>
    <w:p w14:paraId="4D34B0BF" w14:textId="77777777" w:rsidR="0077467E" w:rsidRDefault="0077467E">
      <w:pPr>
        <w:pStyle w:val="TOC3"/>
        <w:rPr>
          <w:rFonts w:eastAsia="MS Mincho"/>
          <w:sz w:val="24"/>
          <w:szCs w:val="24"/>
          <w:lang w:eastAsia="zh-CN"/>
        </w:rPr>
      </w:pPr>
      <w:r>
        <w:t>5.1.2</w:t>
      </w:r>
      <w:r>
        <w:rPr>
          <w:rFonts w:eastAsia="MS Mincho"/>
          <w:sz w:val="24"/>
          <w:szCs w:val="24"/>
          <w:lang w:eastAsia="zh-CN"/>
        </w:rPr>
        <w:tab/>
      </w:r>
      <w:r>
        <w:t>CS SMS mobile terminating</w:t>
      </w:r>
      <w:r>
        <w:tab/>
      </w:r>
      <w:r>
        <w:fldChar w:fldCharType="begin" w:fldLock="1"/>
      </w:r>
      <w:r>
        <w:instrText xml:space="preserve"> PAGEREF _Toc147543167 \h </w:instrText>
      </w:r>
      <w:r>
        <w:fldChar w:fldCharType="separate"/>
      </w:r>
      <w:r>
        <w:t>21</w:t>
      </w:r>
      <w:r>
        <w:fldChar w:fldCharType="end"/>
      </w:r>
    </w:p>
    <w:p w14:paraId="796D798F" w14:textId="77777777" w:rsidR="0077467E" w:rsidRDefault="0077467E">
      <w:pPr>
        <w:pStyle w:val="TOC4"/>
        <w:rPr>
          <w:rFonts w:eastAsia="MS Mincho"/>
          <w:sz w:val="24"/>
          <w:szCs w:val="24"/>
          <w:lang w:eastAsia="zh-CN"/>
        </w:rPr>
      </w:pPr>
      <w:r>
        <w:t>5.1.2.1</w:t>
      </w:r>
      <w:r>
        <w:rPr>
          <w:rFonts w:eastAsia="MS Mincho"/>
          <w:sz w:val="24"/>
          <w:szCs w:val="24"/>
          <w:lang w:eastAsia="zh-CN"/>
        </w:rPr>
        <w:tab/>
      </w:r>
      <w:r>
        <w:t>Attempted CS SMS mobile terminating</w:t>
      </w:r>
      <w:r>
        <w:tab/>
      </w:r>
      <w:r>
        <w:fldChar w:fldCharType="begin" w:fldLock="1"/>
      </w:r>
      <w:r>
        <w:instrText xml:space="preserve"> PAGEREF _Toc147543168 \h </w:instrText>
      </w:r>
      <w:r>
        <w:fldChar w:fldCharType="separate"/>
      </w:r>
      <w:r>
        <w:t>21</w:t>
      </w:r>
      <w:r>
        <w:fldChar w:fldCharType="end"/>
      </w:r>
    </w:p>
    <w:p w14:paraId="77DD4B8C" w14:textId="77777777" w:rsidR="0077467E" w:rsidRDefault="0077467E">
      <w:pPr>
        <w:pStyle w:val="TOC4"/>
        <w:rPr>
          <w:rFonts w:eastAsia="MS Mincho"/>
          <w:sz w:val="24"/>
          <w:szCs w:val="24"/>
          <w:lang w:eastAsia="zh-CN"/>
        </w:rPr>
      </w:pPr>
      <w:r>
        <w:t>5.1.2.2</w:t>
      </w:r>
      <w:r>
        <w:rPr>
          <w:rFonts w:eastAsia="MS Mincho"/>
          <w:sz w:val="24"/>
          <w:szCs w:val="24"/>
          <w:lang w:eastAsia="zh-CN"/>
        </w:rPr>
        <w:tab/>
      </w:r>
      <w:r>
        <w:t>Successful CS SMS mobile terminating</w:t>
      </w:r>
      <w:r>
        <w:tab/>
      </w:r>
      <w:r>
        <w:fldChar w:fldCharType="begin" w:fldLock="1"/>
      </w:r>
      <w:r>
        <w:instrText xml:space="preserve"> PAGEREF _Toc147543169 \h </w:instrText>
      </w:r>
      <w:r>
        <w:fldChar w:fldCharType="separate"/>
      </w:r>
      <w:r>
        <w:t>22</w:t>
      </w:r>
      <w:r>
        <w:fldChar w:fldCharType="end"/>
      </w:r>
    </w:p>
    <w:p w14:paraId="7FA82993" w14:textId="77777777" w:rsidR="0077467E" w:rsidRDefault="0077467E">
      <w:pPr>
        <w:pStyle w:val="TOC3"/>
        <w:rPr>
          <w:rFonts w:eastAsia="MS Mincho"/>
          <w:sz w:val="24"/>
          <w:szCs w:val="24"/>
          <w:lang w:eastAsia="zh-CN"/>
        </w:rPr>
      </w:pPr>
      <w:r>
        <w:t>5.1.3</w:t>
      </w:r>
      <w:r>
        <w:rPr>
          <w:rFonts w:eastAsia="MS Mincho"/>
          <w:sz w:val="24"/>
          <w:szCs w:val="24"/>
          <w:lang w:eastAsia="zh-CN"/>
        </w:rPr>
        <w:tab/>
      </w:r>
      <w:r>
        <w:t>CS ms-Present</w:t>
      </w:r>
      <w:r>
        <w:tab/>
      </w:r>
      <w:r>
        <w:fldChar w:fldCharType="begin" w:fldLock="1"/>
      </w:r>
      <w:r>
        <w:instrText xml:space="preserve"> PAGEREF _Toc147543170 \h </w:instrText>
      </w:r>
      <w:r>
        <w:fldChar w:fldCharType="separate"/>
      </w:r>
      <w:r>
        <w:t>22</w:t>
      </w:r>
      <w:r>
        <w:fldChar w:fldCharType="end"/>
      </w:r>
    </w:p>
    <w:p w14:paraId="714FE602" w14:textId="77777777" w:rsidR="0077467E" w:rsidRDefault="0077467E">
      <w:pPr>
        <w:pStyle w:val="TOC4"/>
        <w:rPr>
          <w:rFonts w:eastAsia="MS Mincho"/>
          <w:sz w:val="24"/>
          <w:szCs w:val="24"/>
          <w:lang w:eastAsia="zh-CN"/>
        </w:rPr>
      </w:pPr>
      <w:r>
        <w:t>5.1.3.1</w:t>
      </w:r>
      <w:r>
        <w:rPr>
          <w:rFonts w:eastAsia="MS Mincho"/>
          <w:sz w:val="24"/>
          <w:szCs w:val="24"/>
          <w:lang w:eastAsia="zh-CN"/>
        </w:rPr>
        <w:tab/>
      </w:r>
      <w:r>
        <w:t>Attempted CS ms-Present</w:t>
      </w:r>
      <w:r>
        <w:tab/>
      </w:r>
      <w:r>
        <w:fldChar w:fldCharType="begin" w:fldLock="1"/>
      </w:r>
      <w:r>
        <w:instrText xml:space="preserve"> PAGEREF _Toc147543171 \h </w:instrText>
      </w:r>
      <w:r>
        <w:fldChar w:fldCharType="separate"/>
      </w:r>
      <w:r>
        <w:t>22</w:t>
      </w:r>
      <w:r>
        <w:fldChar w:fldCharType="end"/>
      </w:r>
    </w:p>
    <w:p w14:paraId="2137D370" w14:textId="77777777" w:rsidR="0077467E" w:rsidRDefault="0077467E">
      <w:pPr>
        <w:pStyle w:val="TOC4"/>
        <w:rPr>
          <w:rFonts w:eastAsia="MS Mincho"/>
          <w:sz w:val="24"/>
          <w:szCs w:val="24"/>
          <w:lang w:eastAsia="zh-CN"/>
        </w:rPr>
      </w:pPr>
      <w:r>
        <w:t>5.1.3.2</w:t>
      </w:r>
      <w:r>
        <w:rPr>
          <w:rFonts w:eastAsia="MS Mincho"/>
          <w:sz w:val="24"/>
          <w:szCs w:val="24"/>
          <w:lang w:eastAsia="zh-CN"/>
        </w:rPr>
        <w:tab/>
      </w:r>
      <w:r>
        <w:t>Successful CS ms-Present</w:t>
      </w:r>
      <w:r>
        <w:tab/>
      </w:r>
      <w:r>
        <w:fldChar w:fldCharType="begin" w:fldLock="1"/>
      </w:r>
      <w:r>
        <w:instrText xml:space="preserve"> PAGEREF _Toc147543172 \h </w:instrText>
      </w:r>
      <w:r>
        <w:fldChar w:fldCharType="separate"/>
      </w:r>
      <w:r>
        <w:t>23</w:t>
      </w:r>
      <w:r>
        <w:fldChar w:fldCharType="end"/>
      </w:r>
    </w:p>
    <w:p w14:paraId="75B73B23" w14:textId="77777777" w:rsidR="0077467E" w:rsidRDefault="0077467E">
      <w:pPr>
        <w:pStyle w:val="TOC3"/>
        <w:rPr>
          <w:rFonts w:eastAsia="MS Mincho"/>
          <w:sz w:val="24"/>
          <w:szCs w:val="24"/>
          <w:lang w:eastAsia="zh-CN"/>
        </w:rPr>
      </w:pPr>
      <w:r>
        <w:t>5.1.4</w:t>
      </w:r>
      <w:r>
        <w:rPr>
          <w:rFonts w:eastAsia="MS Mincho"/>
          <w:sz w:val="24"/>
          <w:szCs w:val="24"/>
          <w:lang w:eastAsia="zh-CN"/>
        </w:rPr>
        <w:tab/>
      </w:r>
      <w:r>
        <w:t>CS "memory available"</w:t>
      </w:r>
      <w:r>
        <w:tab/>
      </w:r>
      <w:r>
        <w:fldChar w:fldCharType="begin" w:fldLock="1"/>
      </w:r>
      <w:r>
        <w:instrText xml:space="preserve"> PAGEREF _Toc147543173 \h </w:instrText>
      </w:r>
      <w:r>
        <w:fldChar w:fldCharType="separate"/>
      </w:r>
      <w:r>
        <w:t>23</w:t>
      </w:r>
      <w:r>
        <w:fldChar w:fldCharType="end"/>
      </w:r>
    </w:p>
    <w:p w14:paraId="1164AA8C" w14:textId="77777777" w:rsidR="0077467E" w:rsidRDefault="0077467E">
      <w:pPr>
        <w:pStyle w:val="TOC4"/>
        <w:rPr>
          <w:rFonts w:eastAsia="MS Mincho"/>
          <w:sz w:val="24"/>
          <w:szCs w:val="24"/>
          <w:lang w:eastAsia="zh-CN"/>
        </w:rPr>
      </w:pPr>
      <w:r>
        <w:t>5.1.4.1</w:t>
      </w:r>
      <w:r>
        <w:rPr>
          <w:rFonts w:eastAsia="MS Mincho"/>
          <w:sz w:val="24"/>
          <w:szCs w:val="24"/>
          <w:lang w:eastAsia="zh-CN"/>
        </w:rPr>
        <w:tab/>
      </w:r>
      <w:r>
        <w:t>Attempted CS "memory available"</w:t>
      </w:r>
      <w:r>
        <w:tab/>
      </w:r>
      <w:r>
        <w:fldChar w:fldCharType="begin" w:fldLock="1"/>
      </w:r>
      <w:r>
        <w:instrText xml:space="preserve"> PAGEREF _Toc147543174 \h </w:instrText>
      </w:r>
      <w:r>
        <w:fldChar w:fldCharType="separate"/>
      </w:r>
      <w:r>
        <w:t>23</w:t>
      </w:r>
      <w:r>
        <w:fldChar w:fldCharType="end"/>
      </w:r>
    </w:p>
    <w:p w14:paraId="5DEF8803" w14:textId="77777777" w:rsidR="0077467E" w:rsidRDefault="0077467E">
      <w:pPr>
        <w:pStyle w:val="TOC4"/>
        <w:rPr>
          <w:rFonts w:eastAsia="MS Mincho"/>
          <w:sz w:val="24"/>
          <w:szCs w:val="24"/>
          <w:lang w:eastAsia="zh-CN"/>
        </w:rPr>
      </w:pPr>
      <w:r>
        <w:t>5.1.4.2</w:t>
      </w:r>
      <w:r>
        <w:rPr>
          <w:rFonts w:eastAsia="MS Mincho"/>
          <w:sz w:val="24"/>
          <w:szCs w:val="24"/>
          <w:lang w:eastAsia="zh-CN"/>
        </w:rPr>
        <w:tab/>
      </w:r>
      <w:r>
        <w:t>Successful CS "memory available"</w:t>
      </w:r>
      <w:r>
        <w:tab/>
      </w:r>
      <w:r>
        <w:fldChar w:fldCharType="begin" w:fldLock="1"/>
      </w:r>
      <w:r>
        <w:instrText xml:space="preserve"> PAGEREF _Toc147543175 \h </w:instrText>
      </w:r>
      <w:r>
        <w:fldChar w:fldCharType="separate"/>
      </w:r>
      <w:r>
        <w:t>23</w:t>
      </w:r>
      <w:r>
        <w:fldChar w:fldCharType="end"/>
      </w:r>
    </w:p>
    <w:p w14:paraId="4941BC0C" w14:textId="77777777" w:rsidR="0077467E" w:rsidRDefault="0077467E">
      <w:pPr>
        <w:pStyle w:val="TOC2"/>
        <w:rPr>
          <w:rFonts w:eastAsia="MS Mincho"/>
          <w:sz w:val="24"/>
          <w:szCs w:val="24"/>
          <w:lang w:eastAsia="zh-CN"/>
        </w:rPr>
      </w:pPr>
      <w:r>
        <w:t>5.2</w:t>
      </w:r>
      <w:r>
        <w:rPr>
          <w:rFonts w:eastAsia="MS Mincho"/>
          <w:sz w:val="24"/>
          <w:szCs w:val="24"/>
          <w:lang w:eastAsia="zh-CN"/>
        </w:rPr>
        <w:tab/>
      </w:r>
      <w:r>
        <w:t>SMS in the PS domain (SGSN)</w:t>
      </w:r>
      <w:r>
        <w:tab/>
      </w:r>
      <w:r>
        <w:fldChar w:fldCharType="begin" w:fldLock="1"/>
      </w:r>
      <w:r>
        <w:instrText xml:space="preserve"> PAGEREF _Toc147543176 \h </w:instrText>
      </w:r>
      <w:r>
        <w:fldChar w:fldCharType="separate"/>
      </w:r>
      <w:r>
        <w:t>24</w:t>
      </w:r>
      <w:r>
        <w:fldChar w:fldCharType="end"/>
      </w:r>
    </w:p>
    <w:p w14:paraId="79D7F3D8" w14:textId="77777777" w:rsidR="0077467E" w:rsidRDefault="0077467E">
      <w:pPr>
        <w:pStyle w:val="TOC3"/>
        <w:rPr>
          <w:rFonts w:eastAsia="MS Mincho"/>
          <w:sz w:val="24"/>
          <w:szCs w:val="24"/>
          <w:lang w:eastAsia="zh-CN"/>
        </w:rPr>
      </w:pPr>
      <w:r>
        <w:t>5.2.1</w:t>
      </w:r>
      <w:r>
        <w:rPr>
          <w:rFonts w:eastAsia="MS Mincho"/>
          <w:sz w:val="24"/>
          <w:szCs w:val="24"/>
          <w:lang w:eastAsia="zh-CN"/>
        </w:rPr>
        <w:tab/>
      </w:r>
      <w:r>
        <w:t>PS SMS mobile originating</w:t>
      </w:r>
      <w:r>
        <w:tab/>
      </w:r>
      <w:r>
        <w:fldChar w:fldCharType="begin" w:fldLock="1"/>
      </w:r>
      <w:r>
        <w:instrText xml:space="preserve"> PAGEREF _Toc147543177 \h </w:instrText>
      </w:r>
      <w:r>
        <w:fldChar w:fldCharType="separate"/>
      </w:r>
      <w:r>
        <w:t>24</w:t>
      </w:r>
      <w:r>
        <w:fldChar w:fldCharType="end"/>
      </w:r>
    </w:p>
    <w:p w14:paraId="6CB29D5A" w14:textId="77777777" w:rsidR="0077467E" w:rsidRDefault="0077467E">
      <w:pPr>
        <w:pStyle w:val="TOC4"/>
        <w:rPr>
          <w:rFonts w:eastAsia="MS Mincho"/>
          <w:sz w:val="24"/>
          <w:szCs w:val="24"/>
          <w:lang w:eastAsia="zh-CN"/>
        </w:rPr>
      </w:pPr>
      <w:r>
        <w:t>5.2.1.1</w:t>
      </w:r>
      <w:r>
        <w:rPr>
          <w:rFonts w:eastAsia="MS Mincho"/>
          <w:sz w:val="24"/>
          <w:szCs w:val="24"/>
          <w:lang w:eastAsia="zh-CN"/>
        </w:rPr>
        <w:tab/>
      </w:r>
      <w:r>
        <w:t>Attempted PS SMS mobile originating</w:t>
      </w:r>
      <w:r>
        <w:tab/>
      </w:r>
      <w:r>
        <w:fldChar w:fldCharType="begin" w:fldLock="1"/>
      </w:r>
      <w:r>
        <w:instrText xml:space="preserve"> PAGEREF _Toc147543178 \h </w:instrText>
      </w:r>
      <w:r>
        <w:fldChar w:fldCharType="separate"/>
      </w:r>
      <w:r>
        <w:t>24</w:t>
      </w:r>
      <w:r>
        <w:fldChar w:fldCharType="end"/>
      </w:r>
    </w:p>
    <w:p w14:paraId="1B4B7784" w14:textId="77777777" w:rsidR="0077467E" w:rsidRDefault="0077467E">
      <w:pPr>
        <w:pStyle w:val="TOC4"/>
        <w:rPr>
          <w:rFonts w:eastAsia="MS Mincho"/>
          <w:sz w:val="24"/>
          <w:szCs w:val="24"/>
          <w:lang w:eastAsia="zh-CN"/>
        </w:rPr>
      </w:pPr>
      <w:r>
        <w:t>5.2.1.2</w:t>
      </w:r>
      <w:r>
        <w:rPr>
          <w:rFonts w:eastAsia="MS Mincho"/>
          <w:sz w:val="24"/>
          <w:szCs w:val="24"/>
          <w:lang w:eastAsia="zh-CN"/>
        </w:rPr>
        <w:tab/>
      </w:r>
      <w:r>
        <w:t>Successful PS SMS mobile originating</w:t>
      </w:r>
      <w:r>
        <w:tab/>
      </w:r>
      <w:r>
        <w:fldChar w:fldCharType="begin" w:fldLock="1"/>
      </w:r>
      <w:r>
        <w:instrText xml:space="preserve"> PAGEREF _Toc147543179 \h </w:instrText>
      </w:r>
      <w:r>
        <w:fldChar w:fldCharType="separate"/>
      </w:r>
      <w:r>
        <w:t>24</w:t>
      </w:r>
      <w:r>
        <w:fldChar w:fldCharType="end"/>
      </w:r>
    </w:p>
    <w:p w14:paraId="3934B322" w14:textId="77777777" w:rsidR="0077467E" w:rsidRDefault="0077467E">
      <w:pPr>
        <w:pStyle w:val="TOC3"/>
        <w:rPr>
          <w:rFonts w:eastAsia="MS Mincho"/>
          <w:sz w:val="24"/>
          <w:szCs w:val="24"/>
          <w:lang w:eastAsia="zh-CN"/>
        </w:rPr>
      </w:pPr>
      <w:r>
        <w:t>5.2.2</w:t>
      </w:r>
      <w:r>
        <w:rPr>
          <w:rFonts w:eastAsia="MS Mincho"/>
          <w:sz w:val="24"/>
          <w:szCs w:val="24"/>
          <w:lang w:eastAsia="zh-CN"/>
        </w:rPr>
        <w:tab/>
      </w:r>
      <w:r>
        <w:t>PS SMS mobile terminating</w:t>
      </w:r>
      <w:r>
        <w:tab/>
      </w:r>
      <w:r>
        <w:fldChar w:fldCharType="begin" w:fldLock="1"/>
      </w:r>
      <w:r>
        <w:instrText xml:space="preserve"> PAGEREF _Toc147543180 \h </w:instrText>
      </w:r>
      <w:r>
        <w:fldChar w:fldCharType="separate"/>
      </w:r>
      <w:r>
        <w:t>25</w:t>
      </w:r>
      <w:r>
        <w:fldChar w:fldCharType="end"/>
      </w:r>
    </w:p>
    <w:p w14:paraId="35C8F153" w14:textId="77777777" w:rsidR="0077467E" w:rsidRDefault="0077467E">
      <w:pPr>
        <w:pStyle w:val="TOC4"/>
        <w:rPr>
          <w:rFonts w:eastAsia="MS Mincho"/>
          <w:sz w:val="24"/>
          <w:szCs w:val="24"/>
          <w:lang w:eastAsia="zh-CN"/>
        </w:rPr>
      </w:pPr>
      <w:r>
        <w:t>5.2.2.1</w:t>
      </w:r>
      <w:r>
        <w:rPr>
          <w:rFonts w:eastAsia="MS Mincho"/>
          <w:sz w:val="24"/>
          <w:szCs w:val="24"/>
          <w:lang w:eastAsia="zh-CN"/>
        </w:rPr>
        <w:tab/>
      </w:r>
      <w:r>
        <w:t>Attempted PS SMS mobile terminating</w:t>
      </w:r>
      <w:r>
        <w:tab/>
      </w:r>
      <w:r>
        <w:fldChar w:fldCharType="begin" w:fldLock="1"/>
      </w:r>
      <w:r>
        <w:instrText xml:space="preserve"> PAGEREF _Toc147543181 \h </w:instrText>
      </w:r>
      <w:r>
        <w:fldChar w:fldCharType="separate"/>
      </w:r>
      <w:r>
        <w:t>25</w:t>
      </w:r>
      <w:r>
        <w:fldChar w:fldCharType="end"/>
      </w:r>
    </w:p>
    <w:p w14:paraId="78DECC0C" w14:textId="77777777" w:rsidR="0077467E" w:rsidRDefault="0077467E">
      <w:pPr>
        <w:pStyle w:val="TOC4"/>
        <w:rPr>
          <w:rFonts w:eastAsia="MS Mincho"/>
          <w:sz w:val="24"/>
          <w:szCs w:val="24"/>
          <w:lang w:eastAsia="zh-CN"/>
        </w:rPr>
      </w:pPr>
      <w:r>
        <w:t>5.2.2.2</w:t>
      </w:r>
      <w:r>
        <w:rPr>
          <w:rFonts w:eastAsia="MS Mincho"/>
          <w:sz w:val="24"/>
          <w:szCs w:val="24"/>
          <w:lang w:eastAsia="zh-CN"/>
        </w:rPr>
        <w:tab/>
      </w:r>
      <w:r>
        <w:t>Successful PS SMS mobile terminating</w:t>
      </w:r>
      <w:r>
        <w:tab/>
      </w:r>
      <w:r>
        <w:fldChar w:fldCharType="begin" w:fldLock="1"/>
      </w:r>
      <w:r>
        <w:instrText xml:space="preserve"> PAGEREF _Toc147543182 \h </w:instrText>
      </w:r>
      <w:r>
        <w:fldChar w:fldCharType="separate"/>
      </w:r>
      <w:r>
        <w:t>25</w:t>
      </w:r>
      <w:r>
        <w:fldChar w:fldCharType="end"/>
      </w:r>
    </w:p>
    <w:p w14:paraId="1646F2D4" w14:textId="77777777" w:rsidR="0077467E" w:rsidRDefault="0077467E">
      <w:pPr>
        <w:pStyle w:val="TOC3"/>
        <w:rPr>
          <w:rFonts w:eastAsia="MS Mincho"/>
          <w:sz w:val="24"/>
          <w:szCs w:val="24"/>
          <w:lang w:eastAsia="zh-CN"/>
        </w:rPr>
      </w:pPr>
      <w:r>
        <w:t>5.2.3</w:t>
      </w:r>
      <w:r>
        <w:rPr>
          <w:rFonts w:eastAsia="MS Mincho"/>
          <w:sz w:val="24"/>
          <w:szCs w:val="24"/>
          <w:lang w:eastAsia="zh-CN"/>
        </w:rPr>
        <w:tab/>
      </w:r>
      <w:r>
        <w:t>PS ms-Present</w:t>
      </w:r>
      <w:r>
        <w:tab/>
      </w:r>
      <w:r>
        <w:fldChar w:fldCharType="begin" w:fldLock="1"/>
      </w:r>
      <w:r>
        <w:instrText xml:space="preserve"> PAGEREF _Toc147543183 \h </w:instrText>
      </w:r>
      <w:r>
        <w:fldChar w:fldCharType="separate"/>
      </w:r>
      <w:r>
        <w:t>25</w:t>
      </w:r>
      <w:r>
        <w:fldChar w:fldCharType="end"/>
      </w:r>
    </w:p>
    <w:p w14:paraId="3ADE7C44" w14:textId="77777777" w:rsidR="0077467E" w:rsidRDefault="0077467E">
      <w:pPr>
        <w:pStyle w:val="TOC4"/>
        <w:rPr>
          <w:rFonts w:eastAsia="MS Mincho"/>
          <w:sz w:val="24"/>
          <w:szCs w:val="24"/>
          <w:lang w:eastAsia="zh-CN"/>
        </w:rPr>
      </w:pPr>
      <w:r>
        <w:t>5.2.3.1</w:t>
      </w:r>
      <w:r>
        <w:rPr>
          <w:rFonts w:eastAsia="MS Mincho"/>
          <w:sz w:val="24"/>
          <w:szCs w:val="24"/>
          <w:lang w:eastAsia="zh-CN"/>
        </w:rPr>
        <w:tab/>
      </w:r>
      <w:r>
        <w:t>Attempted PS ms-Present</w:t>
      </w:r>
      <w:r>
        <w:tab/>
      </w:r>
      <w:r>
        <w:fldChar w:fldCharType="begin" w:fldLock="1"/>
      </w:r>
      <w:r>
        <w:instrText xml:space="preserve"> PAGEREF _Toc147543184 \h </w:instrText>
      </w:r>
      <w:r>
        <w:fldChar w:fldCharType="separate"/>
      </w:r>
      <w:r>
        <w:t>25</w:t>
      </w:r>
      <w:r>
        <w:fldChar w:fldCharType="end"/>
      </w:r>
    </w:p>
    <w:p w14:paraId="045220F6" w14:textId="77777777" w:rsidR="0077467E" w:rsidRDefault="0077467E">
      <w:pPr>
        <w:pStyle w:val="TOC4"/>
        <w:rPr>
          <w:rFonts w:eastAsia="MS Mincho"/>
          <w:sz w:val="24"/>
          <w:szCs w:val="24"/>
          <w:lang w:eastAsia="zh-CN"/>
        </w:rPr>
      </w:pPr>
      <w:r>
        <w:t>5.2.3.2</w:t>
      </w:r>
      <w:r>
        <w:rPr>
          <w:rFonts w:eastAsia="MS Mincho"/>
          <w:sz w:val="24"/>
          <w:szCs w:val="24"/>
          <w:lang w:eastAsia="zh-CN"/>
        </w:rPr>
        <w:tab/>
      </w:r>
      <w:r>
        <w:t>Successful PS ms-Present</w:t>
      </w:r>
      <w:r>
        <w:tab/>
      </w:r>
      <w:r>
        <w:fldChar w:fldCharType="begin" w:fldLock="1"/>
      </w:r>
      <w:r>
        <w:instrText xml:space="preserve"> PAGEREF _Toc147543185 \h </w:instrText>
      </w:r>
      <w:r>
        <w:fldChar w:fldCharType="separate"/>
      </w:r>
      <w:r>
        <w:t>26</w:t>
      </w:r>
      <w:r>
        <w:fldChar w:fldCharType="end"/>
      </w:r>
    </w:p>
    <w:p w14:paraId="5DC73231" w14:textId="77777777" w:rsidR="0077467E" w:rsidRDefault="0077467E">
      <w:pPr>
        <w:pStyle w:val="TOC3"/>
        <w:rPr>
          <w:rFonts w:eastAsia="MS Mincho"/>
          <w:sz w:val="24"/>
          <w:szCs w:val="24"/>
          <w:lang w:eastAsia="zh-CN"/>
        </w:rPr>
      </w:pPr>
      <w:r>
        <w:t>5.2.4</w:t>
      </w:r>
      <w:r>
        <w:rPr>
          <w:rFonts w:eastAsia="MS Mincho"/>
          <w:sz w:val="24"/>
          <w:szCs w:val="24"/>
          <w:lang w:eastAsia="zh-CN"/>
        </w:rPr>
        <w:tab/>
      </w:r>
      <w:r>
        <w:t>PS "memory available"</w:t>
      </w:r>
      <w:r>
        <w:tab/>
      </w:r>
      <w:r>
        <w:fldChar w:fldCharType="begin" w:fldLock="1"/>
      </w:r>
      <w:r>
        <w:instrText xml:space="preserve"> PAGEREF _Toc147543186 \h </w:instrText>
      </w:r>
      <w:r>
        <w:fldChar w:fldCharType="separate"/>
      </w:r>
      <w:r>
        <w:t>26</w:t>
      </w:r>
      <w:r>
        <w:fldChar w:fldCharType="end"/>
      </w:r>
    </w:p>
    <w:p w14:paraId="3DDD5DD0" w14:textId="77777777" w:rsidR="0077467E" w:rsidRDefault="0077467E">
      <w:pPr>
        <w:pStyle w:val="TOC4"/>
        <w:rPr>
          <w:rFonts w:eastAsia="MS Mincho"/>
          <w:sz w:val="24"/>
          <w:szCs w:val="24"/>
          <w:lang w:eastAsia="zh-CN"/>
        </w:rPr>
      </w:pPr>
      <w:r>
        <w:t>5.2.4.1</w:t>
      </w:r>
      <w:r>
        <w:rPr>
          <w:rFonts w:eastAsia="MS Mincho"/>
          <w:sz w:val="24"/>
          <w:szCs w:val="24"/>
          <w:lang w:eastAsia="zh-CN"/>
        </w:rPr>
        <w:tab/>
      </w:r>
      <w:r>
        <w:t>Attempted PS "memory available"</w:t>
      </w:r>
      <w:r>
        <w:tab/>
      </w:r>
      <w:r>
        <w:fldChar w:fldCharType="begin" w:fldLock="1"/>
      </w:r>
      <w:r>
        <w:instrText xml:space="preserve"> PAGEREF _Toc147543187 \h </w:instrText>
      </w:r>
      <w:r>
        <w:fldChar w:fldCharType="separate"/>
      </w:r>
      <w:r>
        <w:t>26</w:t>
      </w:r>
      <w:r>
        <w:fldChar w:fldCharType="end"/>
      </w:r>
    </w:p>
    <w:p w14:paraId="7064D07F" w14:textId="77777777" w:rsidR="0077467E" w:rsidRDefault="0077467E">
      <w:pPr>
        <w:pStyle w:val="TOC4"/>
        <w:rPr>
          <w:rFonts w:eastAsia="MS Mincho"/>
          <w:sz w:val="24"/>
          <w:szCs w:val="24"/>
          <w:lang w:eastAsia="zh-CN"/>
        </w:rPr>
      </w:pPr>
      <w:r>
        <w:t>5.2.4.2</w:t>
      </w:r>
      <w:r>
        <w:rPr>
          <w:rFonts w:eastAsia="MS Mincho"/>
          <w:sz w:val="24"/>
          <w:szCs w:val="24"/>
          <w:lang w:eastAsia="zh-CN"/>
        </w:rPr>
        <w:tab/>
      </w:r>
      <w:r>
        <w:t>Successful PS "memory available"</w:t>
      </w:r>
      <w:r>
        <w:tab/>
      </w:r>
      <w:r>
        <w:fldChar w:fldCharType="begin" w:fldLock="1"/>
      </w:r>
      <w:r>
        <w:instrText xml:space="preserve"> PAGEREF _Toc147543188 \h </w:instrText>
      </w:r>
      <w:r>
        <w:fldChar w:fldCharType="separate"/>
      </w:r>
      <w:r>
        <w:t>27</w:t>
      </w:r>
      <w:r>
        <w:fldChar w:fldCharType="end"/>
      </w:r>
    </w:p>
    <w:p w14:paraId="669F9377" w14:textId="77777777" w:rsidR="0077467E" w:rsidRDefault="0077467E">
      <w:pPr>
        <w:pStyle w:val="TOC2"/>
        <w:rPr>
          <w:rFonts w:eastAsia="MS Mincho"/>
          <w:sz w:val="24"/>
          <w:szCs w:val="24"/>
          <w:lang w:eastAsia="zh-CN"/>
        </w:rPr>
      </w:pPr>
      <w:r>
        <w:t>5.3</w:t>
      </w:r>
      <w:r>
        <w:rPr>
          <w:rFonts w:eastAsia="MS Mincho"/>
          <w:sz w:val="24"/>
          <w:szCs w:val="24"/>
          <w:lang w:eastAsia="zh-CN"/>
        </w:rPr>
        <w:tab/>
      </w:r>
      <w:r>
        <w:t>SMS in the CS/PS domain (MSC/SGSN)</w:t>
      </w:r>
      <w:r>
        <w:tab/>
      </w:r>
      <w:r>
        <w:fldChar w:fldCharType="begin" w:fldLock="1"/>
      </w:r>
      <w:r>
        <w:instrText xml:space="preserve"> PAGEREF _Toc147543189 \h </w:instrText>
      </w:r>
      <w:r>
        <w:fldChar w:fldCharType="separate"/>
      </w:r>
      <w:r>
        <w:t>27</w:t>
      </w:r>
      <w:r>
        <w:fldChar w:fldCharType="end"/>
      </w:r>
    </w:p>
    <w:p w14:paraId="12E93BD6" w14:textId="77777777" w:rsidR="0077467E" w:rsidRDefault="0077467E">
      <w:pPr>
        <w:pStyle w:val="TOC3"/>
        <w:rPr>
          <w:rFonts w:eastAsia="MS Mincho"/>
          <w:sz w:val="24"/>
          <w:szCs w:val="24"/>
          <w:lang w:eastAsia="zh-CN"/>
        </w:rPr>
      </w:pPr>
      <w:r>
        <w:t>5.3.1</w:t>
      </w:r>
      <w:r>
        <w:rPr>
          <w:rFonts w:eastAsia="MS Mincho"/>
          <w:sz w:val="24"/>
          <w:szCs w:val="24"/>
          <w:lang w:eastAsia="zh-CN"/>
        </w:rPr>
        <w:tab/>
      </w:r>
      <w:r>
        <w:t>SMS mobile originating</w:t>
      </w:r>
      <w:r>
        <w:tab/>
      </w:r>
      <w:r>
        <w:fldChar w:fldCharType="begin" w:fldLock="1"/>
      </w:r>
      <w:r>
        <w:instrText xml:space="preserve"> PAGEREF _Toc147543190 \h </w:instrText>
      </w:r>
      <w:r>
        <w:fldChar w:fldCharType="separate"/>
      </w:r>
      <w:r>
        <w:t>27</w:t>
      </w:r>
      <w:r>
        <w:fldChar w:fldCharType="end"/>
      </w:r>
    </w:p>
    <w:p w14:paraId="18A94109" w14:textId="77777777" w:rsidR="0077467E" w:rsidRDefault="0077467E">
      <w:pPr>
        <w:pStyle w:val="TOC4"/>
        <w:rPr>
          <w:rFonts w:eastAsia="MS Mincho"/>
          <w:sz w:val="24"/>
          <w:szCs w:val="24"/>
          <w:lang w:eastAsia="zh-CN"/>
        </w:rPr>
      </w:pPr>
      <w:r>
        <w:t>5.3.1.1</w:t>
      </w:r>
      <w:r>
        <w:rPr>
          <w:rFonts w:eastAsia="MS Mincho"/>
          <w:sz w:val="24"/>
          <w:szCs w:val="24"/>
          <w:lang w:eastAsia="zh-CN"/>
        </w:rPr>
        <w:tab/>
      </w:r>
      <w:r>
        <w:t>Attempted SMS mobile originating</w:t>
      </w:r>
      <w:r>
        <w:tab/>
      </w:r>
      <w:r>
        <w:fldChar w:fldCharType="begin" w:fldLock="1"/>
      </w:r>
      <w:r>
        <w:instrText xml:space="preserve"> PAGEREF _Toc147543191 \h </w:instrText>
      </w:r>
      <w:r>
        <w:fldChar w:fldCharType="separate"/>
      </w:r>
      <w:r>
        <w:t>27</w:t>
      </w:r>
      <w:r>
        <w:fldChar w:fldCharType="end"/>
      </w:r>
    </w:p>
    <w:p w14:paraId="3030A3E7" w14:textId="77777777" w:rsidR="0077467E" w:rsidRDefault="0077467E">
      <w:pPr>
        <w:pStyle w:val="TOC4"/>
        <w:rPr>
          <w:rFonts w:eastAsia="MS Mincho"/>
          <w:sz w:val="24"/>
          <w:szCs w:val="24"/>
          <w:lang w:eastAsia="zh-CN"/>
        </w:rPr>
      </w:pPr>
      <w:r>
        <w:t>5.3.1.2</w:t>
      </w:r>
      <w:r>
        <w:rPr>
          <w:rFonts w:eastAsia="MS Mincho"/>
          <w:sz w:val="24"/>
          <w:szCs w:val="24"/>
          <w:lang w:eastAsia="zh-CN"/>
        </w:rPr>
        <w:tab/>
      </w:r>
      <w:r>
        <w:t>Successful SMS mobile originating</w:t>
      </w:r>
      <w:r>
        <w:tab/>
      </w:r>
      <w:r>
        <w:fldChar w:fldCharType="begin" w:fldLock="1"/>
      </w:r>
      <w:r>
        <w:instrText xml:space="preserve"> PAGEREF _Toc147543192 \h </w:instrText>
      </w:r>
      <w:r>
        <w:fldChar w:fldCharType="separate"/>
      </w:r>
      <w:r>
        <w:t>28</w:t>
      </w:r>
      <w:r>
        <w:fldChar w:fldCharType="end"/>
      </w:r>
    </w:p>
    <w:p w14:paraId="550CA025" w14:textId="77777777" w:rsidR="0077467E" w:rsidRDefault="0077467E">
      <w:pPr>
        <w:pStyle w:val="TOC3"/>
        <w:rPr>
          <w:rFonts w:eastAsia="MS Mincho"/>
          <w:sz w:val="24"/>
          <w:szCs w:val="24"/>
          <w:lang w:eastAsia="zh-CN"/>
        </w:rPr>
      </w:pPr>
      <w:r>
        <w:t>5.3.2</w:t>
      </w:r>
      <w:r>
        <w:rPr>
          <w:rFonts w:eastAsia="MS Mincho"/>
          <w:sz w:val="24"/>
          <w:szCs w:val="24"/>
          <w:lang w:eastAsia="zh-CN"/>
        </w:rPr>
        <w:tab/>
      </w:r>
      <w:r>
        <w:t>SMS mobile terminating</w:t>
      </w:r>
      <w:r>
        <w:tab/>
      </w:r>
      <w:r>
        <w:fldChar w:fldCharType="begin" w:fldLock="1"/>
      </w:r>
      <w:r>
        <w:instrText xml:space="preserve"> PAGEREF _Toc147543193 \h </w:instrText>
      </w:r>
      <w:r>
        <w:fldChar w:fldCharType="separate"/>
      </w:r>
      <w:r>
        <w:t>28</w:t>
      </w:r>
      <w:r>
        <w:fldChar w:fldCharType="end"/>
      </w:r>
    </w:p>
    <w:p w14:paraId="6068935E" w14:textId="77777777" w:rsidR="0077467E" w:rsidRDefault="0077467E">
      <w:pPr>
        <w:pStyle w:val="TOC4"/>
        <w:rPr>
          <w:rFonts w:eastAsia="MS Mincho"/>
          <w:sz w:val="24"/>
          <w:szCs w:val="24"/>
          <w:lang w:eastAsia="zh-CN"/>
        </w:rPr>
      </w:pPr>
      <w:r>
        <w:t>5.3.2.1</w:t>
      </w:r>
      <w:r>
        <w:rPr>
          <w:rFonts w:eastAsia="MS Mincho"/>
          <w:sz w:val="24"/>
          <w:szCs w:val="24"/>
          <w:lang w:eastAsia="zh-CN"/>
        </w:rPr>
        <w:tab/>
      </w:r>
      <w:r>
        <w:t>Attempted SMS mobile terminating</w:t>
      </w:r>
      <w:r>
        <w:tab/>
      </w:r>
      <w:r>
        <w:fldChar w:fldCharType="begin" w:fldLock="1"/>
      </w:r>
      <w:r>
        <w:instrText xml:space="preserve"> PAGEREF _Toc147543194 \h </w:instrText>
      </w:r>
      <w:r>
        <w:fldChar w:fldCharType="separate"/>
      </w:r>
      <w:r>
        <w:t>28</w:t>
      </w:r>
      <w:r>
        <w:fldChar w:fldCharType="end"/>
      </w:r>
    </w:p>
    <w:p w14:paraId="26EA5484" w14:textId="77777777" w:rsidR="0077467E" w:rsidRDefault="0077467E">
      <w:pPr>
        <w:pStyle w:val="TOC4"/>
        <w:rPr>
          <w:rFonts w:eastAsia="MS Mincho"/>
          <w:sz w:val="24"/>
          <w:szCs w:val="24"/>
          <w:lang w:eastAsia="zh-CN"/>
        </w:rPr>
      </w:pPr>
      <w:r>
        <w:t>5.3.2.2</w:t>
      </w:r>
      <w:r>
        <w:rPr>
          <w:rFonts w:eastAsia="MS Mincho"/>
          <w:sz w:val="24"/>
          <w:szCs w:val="24"/>
          <w:lang w:eastAsia="zh-CN"/>
        </w:rPr>
        <w:tab/>
      </w:r>
      <w:r>
        <w:t>Successful SMS mobile terminating</w:t>
      </w:r>
      <w:r>
        <w:tab/>
      </w:r>
      <w:r>
        <w:fldChar w:fldCharType="begin" w:fldLock="1"/>
      </w:r>
      <w:r>
        <w:instrText xml:space="preserve"> PAGEREF _Toc147543195 \h </w:instrText>
      </w:r>
      <w:r>
        <w:fldChar w:fldCharType="separate"/>
      </w:r>
      <w:r>
        <w:t>28</w:t>
      </w:r>
      <w:r>
        <w:fldChar w:fldCharType="end"/>
      </w:r>
    </w:p>
    <w:p w14:paraId="06B91DDB" w14:textId="77777777" w:rsidR="0077467E" w:rsidRDefault="0077467E">
      <w:pPr>
        <w:pStyle w:val="TOC3"/>
        <w:rPr>
          <w:rFonts w:eastAsia="MS Mincho"/>
          <w:sz w:val="24"/>
          <w:szCs w:val="24"/>
          <w:lang w:eastAsia="zh-CN"/>
        </w:rPr>
      </w:pPr>
      <w:r>
        <w:t>5.3.3</w:t>
      </w:r>
      <w:r>
        <w:rPr>
          <w:rFonts w:eastAsia="MS Mincho"/>
          <w:sz w:val="24"/>
          <w:szCs w:val="24"/>
          <w:lang w:eastAsia="zh-CN"/>
        </w:rPr>
        <w:tab/>
      </w:r>
      <w:r>
        <w:t>Ms-Present</w:t>
      </w:r>
      <w:r>
        <w:tab/>
      </w:r>
      <w:r>
        <w:fldChar w:fldCharType="begin" w:fldLock="1"/>
      </w:r>
      <w:r>
        <w:instrText xml:space="preserve"> PAGEREF _Toc147543196 \h </w:instrText>
      </w:r>
      <w:r>
        <w:fldChar w:fldCharType="separate"/>
      </w:r>
      <w:r>
        <w:t>29</w:t>
      </w:r>
      <w:r>
        <w:fldChar w:fldCharType="end"/>
      </w:r>
    </w:p>
    <w:p w14:paraId="06BAFC21" w14:textId="77777777" w:rsidR="0077467E" w:rsidRDefault="0077467E">
      <w:pPr>
        <w:pStyle w:val="TOC4"/>
        <w:rPr>
          <w:rFonts w:eastAsia="MS Mincho"/>
          <w:sz w:val="24"/>
          <w:szCs w:val="24"/>
          <w:lang w:eastAsia="zh-CN"/>
        </w:rPr>
      </w:pPr>
      <w:r>
        <w:t>5.3.3.1</w:t>
      </w:r>
      <w:r>
        <w:rPr>
          <w:rFonts w:eastAsia="MS Mincho"/>
          <w:sz w:val="24"/>
          <w:szCs w:val="24"/>
          <w:lang w:eastAsia="zh-CN"/>
        </w:rPr>
        <w:tab/>
      </w:r>
      <w:r>
        <w:t>Attempted ms-Present</w:t>
      </w:r>
      <w:r>
        <w:tab/>
      </w:r>
      <w:r>
        <w:fldChar w:fldCharType="begin" w:fldLock="1"/>
      </w:r>
      <w:r>
        <w:instrText xml:space="preserve"> PAGEREF _Toc147543197 \h </w:instrText>
      </w:r>
      <w:r>
        <w:fldChar w:fldCharType="separate"/>
      </w:r>
      <w:r>
        <w:t>29</w:t>
      </w:r>
      <w:r>
        <w:fldChar w:fldCharType="end"/>
      </w:r>
    </w:p>
    <w:p w14:paraId="4E673FDA" w14:textId="77777777" w:rsidR="0077467E" w:rsidRDefault="0077467E">
      <w:pPr>
        <w:pStyle w:val="TOC4"/>
        <w:rPr>
          <w:rFonts w:eastAsia="MS Mincho"/>
          <w:sz w:val="24"/>
          <w:szCs w:val="24"/>
          <w:lang w:eastAsia="zh-CN"/>
        </w:rPr>
      </w:pPr>
      <w:r>
        <w:t>5.3.3.2</w:t>
      </w:r>
      <w:r>
        <w:rPr>
          <w:rFonts w:eastAsia="MS Mincho"/>
          <w:sz w:val="24"/>
          <w:szCs w:val="24"/>
          <w:lang w:eastAsia="zh-CN"/>
        </w:rPr>
        <w:tab/>
      </w:r>
      <w:r>
        <w:t>Successful ms-Present</w:t>
      </w:r>
      <w:r>
        <w:tab/>
      </w:r>
      <w:r>
        <w:fldChar w:fldCharType="begin" w:fldLock="1"/>
      </w:r>
      <w:r>
        <w:instrText xml:space="preserve"> PAGEREF _Toc147543198 \h </w:instrText>
      </w:r>
      <w:r>
        <w:fldChar w:fldCharType="separate"/>
      </w:r>
      <w:r>
        <w:t>29</w:t>
      </w:r>
      <w:r>
        <w:fldChar w:fldCharType="end"/>
      </w:r>
    </w:p>
    <w:p w14:paraId="6A095B12" w14:textId="77777777" w:rsidR="0077467E" w:rsidRDefault="0077467E">
      <w:pPr>
        <w:pStyle w:val="TOC3"/>
        <w:rPr>
          <w:rFonts w:eastAsia="MS Mincho"/>
          <w:sz w:val="24"/>
          <w:szCs w:val="24"/>
          <w:lang w:eastAsia="zh-CN"/>
        </w:rPr>
      </w:pPr>
      <w:r>
        <w:t>5.3.4</w:t>
      </w:r>
      <w:r>
        <w:rPr>
          <w:rFonts w:eastAsia="MS Mincho"/>
          <w:sz w:val="24"/>
          <w:szCs w:val="24"/>
          <w:lang w:eastAsia="zh-CN"/>
        </w:rPr>
        <w:tab/>
      </w:r>
      <w:r>
        <w:t>"Memory available"</w:t>
      </w:r>
      <w:r>
        <w:tab/>
      </w:r>
      <w:r>
        <w:fldChar w:fldCharType="begin" w:fldLock="1"/>
      </w:r>
      <w:r>
        <w:instrText xml:space="preserve"> PAGEREF _Toc147543199 \h </w:instrText>
      </w:r>
      <w:r>
        <w:fldChar w:fldCharType="separate"/>
      </w:r>
      <w:r>
        <w:t>30</w:t>
      </w:r>
      <w:r>
        <w:fldChar w:fldCharType="end"/>
      </w:r>
    </w:p>
    <w:p w14:paraId="03F7A952" w14:textId="77777777" w:rsidR="0077467E" w:rsidRDefault="0077467E">
      <w:pPr>
        <w:pStyle w:val="TOC4"/>
        <w:rPr>
          <w:rFonts w:eastAsia="MS Mincho"/>
          <w:sz w:val="24"/>
          <w:szCs w:val="24"/>
          <w:lang w:eastAsia="zh-CN"/>
        </w:rPr>
      </w:pPr>
      <w:r>
        <w:t>5.3.4.1</w:t>
      </w:r>
      <w:r>
        <w:rPr>
          <w:rFonts w:eastAsia="MS Mincho"/>
          <w:sz w:val="24"/>
          <w:szCs w:val="24"/>
          <w:lang w:eastAsia="zh-CN"/>
        </w:rPr>
        <w:tab/>
      </w:r>
      <w:r>
        <w:t>Attempted "memory available"</w:t>
      </w:r>
      <w:r>
        <w:tab/>
      </w:r>
      <w:r>
        <w:fldChar w:fldCharType="begin" w:fldLock="1"/>
      </w:r>
      <w:r>
        <w:instrText xml:space="preserve"> PAGEREF _Toc147543200 \h </w:instrText>
      </w:r>
      <w:r>
        <w:fldChar w:fldCharType="separate"/>
      </w:r>
      <w:r>
        <w:t>30</w:t>
      </w:r>
      <w:r>
        <w:fldChar w:fldCharType="end"/>
      </w:r>
    </w:p>
    <w:p w14:paraId="4F2751DB" w14:textId="77777777" w:rsidR="0077467E" w:rsidRDefault="0077467E">
      <w:pPr>
        <w:pStyle w:val="TOC4"/>
        <w:rPr>
          <w:rFonts w:eastAsia="MS Mincho"/>
          <w:sz w:val="24"/>
          <w:szCs w:val="24"/>
          <w:lang w:eastAsia="zh-CN"/>
        </w:rPr>
      </w:pPr>
      <w:r>
        <w:t>5.3.4.2</w:t>
      </w:r>
      <w:r>
        <w:rPr>
          <w:rFonts w:eastAsia="MS Mincho"/>
          <w:sz w:val="24"/>
          <w:szCs w:val="24"/>
          <w:lang w:eastAsia="zh-CN"/>
        </w:rPr>
        <w:tab/>
      </w:r>
      <w:r>
        <w:t>Successful "memory available"</w:t>
      </w:r>
      <w:r>
        <w:tab/>
      </w:r>
      <w:r>
        <w:fldChar w:fldCharType="begin" w:fldLock="1"/>
      </w:r>
      <w:r>
        <w:instrText xml:space="preserve"> PAGEREF _Toc147543201 \h </w:instrText>
      </w:r>
      <w:r>
        <w:fldChar w:fldCharType="separate"/>
      </w:r>
      <w:r>
        <w:t>30</w:t>
      </w:r>
      <w:r>
        <w:fldChar w:fldCharType="end"/>
      </w:r>
    </w:p>
    <w:p w14:paraId="327C18B3" w14:textId="77777777" w:rsidR="0077467E" w:rsidRDefault="0077467E">
      <w:pPr>
        <w:pStyle w:val="TOC1"/>
        <w:rPr>
          <w:rFonts w:eastAsia="MS Mincho"/>
          <w:sz w:val="24"/>
          <w:szCs w:val="24"/>
          <w:lang w:eastAsia="zh-CN"/>
        </w:rPr>
      </w:pPr>
      <w:r>
        <w:t>6</w:t>
      </w:r>
      <w:r>
        <w:rPr>
          <w:rFonts w:eastAsia="MS Mincho"/>
          <w:sz w:val="24"/>
          <w:szCs w:val="24"/>
        </w:rPr>
        <w:tab/>
      </w:r>
      <w:r>
        <w:rPr>
          <w:lang w:eastAsia="zh-CN"/>
        </w:rPr>
        <w:t>Measurements related to CS data calls</w:t>
      </w:r>
      <w:r>
        <w:tab/>
      </w:r>
      <w:r>
        <w:fldChar w:fldCharType="begin" w:fldLock="1"/>
      </w:r>
      <w:r>
        <w:instrText xml:space="preserve"> PAGEREF _Toc147543202 \h </w:instrText>
      </w:r>
      <w:r>
        <w:fldChar w:fldCharType="separate"/>
      </w:r>
      <w:r>
        <w:t>31</w:t>
      </w:r>
      <w:r>
        <w:fldChar w:fldCharType="end"/>
      </w:r>
    </w:p>
    <w:p w14:paraId="5DCC5235" w14:textId="77777777" w:rsidR="0077467E" w:rsidRDefault="0077467E">
      <w:pPr>
        <w:pStyle w:val="TOC2"/>
        <w:rPr>
          <w:rFonts w:eastAsia="MS Mincho"/>
          <w:sz w:val="24"/>
          <w:szCs w:val="24"/>
          <w:lang w:eastAsia="zh-CN"/>
        </w:rPr>
      </w:pPr>
      <w:r>
        <w:t>6.1</w:t>
      </w:r>
      <w:r>
        <w:rPr>
          <w:rFonts w:eastAsia="MS Mincho"/>
          <w:sz w:val="24"/>
          <w:szCs w:val="24"/>
        </w:rPr>
        <w:tab/>
      </w:r>
      <w:r>
        <w:rPr>
          <w:lang w:eastAsia="zh-CN"/>
        </w:rPr>
        <w:t>Attempted UE originating CS data calls</w:t>
      </w:r>
      <w:r>
        <w:tab/>
      </w:r>
      <w:r>
        <w:fldChar w:fldCharType="begin" w:fldLock="1"/>
      </w:r>
      <w:r>
        <w:instrText xml:space="preserve"> PAGEREF _Toc147543203 \h </w:instrText>
      </w:r>
      <w:r>
        <w:fldChar w:fldCharType="separate"/>
      </w:r>
      <w:r>
        <w:t>31</w:t>
      </w:r>
      <w:r>
        <w:fldChar w:fldCharType="end"/>
      </w:r>
    </w:p>
    <w:p w14:paraId="027AAA87" w14:textId="77777777" w:rsidR="0077467E" w:rsidRDefault="0077467E">
      <w:pPr>
        <w:pStyle w:val="TOC2"/>
        <w:rPr>
          <w:rFonts w:eastAsia="MS Mincho"/>
          <w:sz w:val="24"/>
          <w:szCs w:val="24"/>
          <w:lang w:eastAsia="zh-CN"/>
        </w:rPr>
      </w:pPr>
      <w:r>
        <w:t>6.2</w:t>
      </w:r>
      <w:r>
        <w:rPr>
          <w:rFonts w:eastAsia="MS Mincho"/>
          <w:sz w:val="24"/>
          <w:szCs w:val="24"/>
        </w:rPr>
        <w:tab/>
      </w:r>
      <w:r>
        <w:rPr>
          <w:lang w:eastAsia="zh-CN"/>
        </w:rPr>
        <w:t>Successful UE originating CS data calls</w:t>
      </w:r>
      <w:r>
        <w:tab/>
      </w:r>
      <w:r>
        <w:fldChar w:fldCharType="begin" w:fldLock="1"/>
      </w:r>
      <w:r>
        <w:instrText xml:space="preserve"> PAGEREF _Toc147543204 \h </w:instrText>
      </w:r>
      <w:r>
        <w:fldChar w:fldCharType="separate"/>
      </w:r>
      <w:r>
        <w:t>31</w:t>
      </w:r>
      <w:r>
        <w:fldChar w:fldCharType="end"/>
      </w:r>
    </w:p>
    <w:p w14:paraId="36ECA667" w14:textId="77777777" w:rsidR="0077467E" w:rsidRDefault="0077467E">
      <w:pPr>
        <w:pStyle w:val="TOC2"/>
        <w:rPr>
          <w:rFonts w:eastAsia="MS Mincho"/>
          <w:sz w:val="24"/>
          <w:szCs w:val="24"/>
          <w:lang w:eastAsia="zh-CN"/>
        </w:rPr>
      </w:pPr>
      <w:r>
        <w:t>6.3</w:t>
      </w:r>
      <w:r>
        <w:rPr>
          <w:rFonts w:eastAsia="MS Mincho"/>
          <w:sz w:val="24"/>
          <w:szCs w:val="24"/>
        </w:rPr>
        <w:tab/>
      </w:r>
      <w:r>
        <w:rPr>
          <w:lang w:eastAsia="zh-CN"/>
        </w:rPr>
        <w:t>Answered UE originating CS data calls</w:t>
      </w:r>
      <w:r>
        <w:tab/>
      </w:r>
      <w:r>
        <w:fldChar w:fldCharType="begin" w:fldLock="1"/>
      </w:r>
      <w:r>
        <w:instrText xml:space="preserve"> PAGEREF _Toc147543205 \h </w:instrText>
      </w:r>
      <w:r>
        <w:fldChar w:fldCharType="separate"/>
      </w:r>
      <w:r>
        <w:t>31</w:t>
      </w:r>
      <w:r>
        <w:fldChar w:fldCharType="end"/>
      </w:r>
    </w:p>
    <w:p w14:paraId="2FB8A173" w14:textId="77777777" w:rsidR="0077467E" w:rsidRDefault="0077467E">
      <w:pPr>
        <w:pStyle w:val="TOC2"/>
        <w:rPr>
          <w:rFonts w:eastAsia="MS Mincho"/>
          <w:sz w:val="24"/>
          <w:szCs w:val="24"/>
          <w:lang w:eastAsia="zh-CN"/>
        </w:rPr>
      </w:pPr>
      <w:r>
        <w:t>6.4</w:t>
      </w:r>
      <w:r>
        <w:rPr>
          <w:rFonts w:eastAsia="MS Mincho"/>
          <w:sz w:val="24"/>
          <w:szCs w:val="24"/>
        </w:rPr>
        <w:tab/>
      </w:r>
      <w:r>
        <w:rPr>
          <w:lang w:eastAsia="zh-CN"/>
        </w:rPr>
        <w:t>Attempted incoming CS data calls</w:t>
      </w:r>
      <w:r>
        <w:tab/>
      </w:r>
      <w:r>
        <w:fldChar w:fldCharType="begin" w:fldLock="1"/>
      </w:r>
      <w:r>
        <w:instrText xml:space="preserve"> PAGEREF _Toc147543206 \h </w:instrText>
      </w:r>
      <w:r>
        <w:fldChar w:fldCharType="separate"/>
      </w:r>
      <w:r>
        <w:t>32</w:t>
      </w:r>
      <w:r>
        <w:fldChar w:fldCharType="end"/>
      </w:r>
    </w:p>
    <w:p w14:paraId="59169610" w14:textId="77777777" w:rsidR="0077467E" w:rsidRDefault="0077467E">
      <w:pPr>
        <w:pStyle w:val="TOC2"/>
        <w:rPr>
          <w:rFonts w:eastAsia="MS Mincho"/>
          <w:sz w:val="24"/>
          <w:szCs w:val="24"/>
          <w:lang w:eastAsia="zh-CN"/>
        </w:rPr>
      </w:pPr>
      <w:r>
        <w:t>6.5</w:t>
      </w:r>
      <w:r>
        <w:rPr>
          <w:rFonts w:eastAsia="MS Mincho"/>
          <w:sz w:val="24"/>
          <w:szCs w:val="24"/>
        </w:rPr>
        <w:tab/>
      </w:r>
      <w:r>
        <w:rPr>
          <w:lang w:eastAsia="zh-CN"/>
        </w:rPr>
        <w:t>Successful incoming CS data calls</w:t>
      </w:r>
      <w:r>
        <w:tab/>
      </w:r>
      <w:r>
        <w:fldChar w:fldCharType="begin" w:fldLock="1"/>
      </w:r>
      <w:r>
        <w:instrText xml:space="preserve"> PAGEREF _Toc147543207 \h </w:instrText>
      </w:r>
      <w:r>
        <w:fldChar w:fldCharType="separate"/>
      </w:r>
      <w:r>
        <w:t>32</w:t>
      </w:r>
      <w:r>
        <w:fldChar w:fldCharType="end"/>
      </w:r>
    </w:p>
    <w:p w14:paraId="5287C31F" w14:textId="77777777" w:rsidR="0077467E" w:rsidRDefault="0077467E">
      <w:pPr>
        <w:pStyle w:val="TOC2"/>
        <w:rPr>
          <w:rFonts w:eastAsia="MS Mincho"/>
          <w:sz w:val="24"/>
          <w:szCs w:val="24"/>
          <w:lang w:eastAsia="zh-CN"/>
        </w:rPr>
      </w:pPr>
      <w:r>
        <w:t>6.6</w:t>
      </w:r>
      <w:r>
        <w:rPr>
          <w:rFonts w:eastAsia="MS Mincho"/>
          <w:sz w:val="24"/>
          <w:szCs w:val="24"/>
        </w:rPr>
        <w:tab/>
      </w:r>
      <w:r>
        <w:rPr>
          <w:lang w:eastAsia="zh-CN"/>
        </w:rPr>
        <w:t>Answered incoming CS data calls</w:t>
      </w:r>
      <w:r>
        <w:tab/>
      </w:r>
      <w:r>
        <w:fldChar w:fldCharType="begin" w:fldLock="1"/>
      </w:r>
      <w:r>
        <w:instrText xml:space="preserve"> PAGEREF _Toc147543208 \h </w:instrText>
      </w:r>
      <w:r>
        <w:fldChar w:fldCharType="separate"/>
      </w:r>
      <w:r>
        <w:t>32</w:t>
      </w:r>
      <w:r>
        <w:fldChar w:fldCharType="end"/>
      </w:r>
    </w:p>
    <w:p w14:paraId="3D5557E6" w14:textId="77777777" w:rsidR="0077467E" w:rsidRDefault="0077467E">
      <w:pPr>
        <w:pStyle w:val="TOC1"/>
        <w:rPr>
          <w:rFonts w:eastAsia="MS Mincho"/>
          <w:sz w:val="24"/>
          <w:szCs w:val="24"/>
          <w:lang w:eastAsia="zh-CN"/>
        </w:rPr>
      </w:pPr>
      <w:r>
        <w:t>7</w:t>
      </w:r>
      <w:r>
        <w:rPr>
          <w:rFonts w:eastAsia="MS Mincho"/>
          <w:sz w:val="24"/>
          <w:szCs w:val="24"/>
          <w:lang w:eastAsia="zh-CN"/>
        </w:rPr>
        <w:tab/>
      </w:r>
      <w:r>
        <w:t xml:space="preserve">Measurements related to CS </w:t>
      </w:r>
      <w:r>
        <w:rPr>
          <w:lang w:eastAsia="zh-CN"/>
        </w:rPr>
        <w:t>m</w:t>
      </w:r>
      <w:r>
        <w:t xml:space="preserve">ultimedia </w:t>
      </w:r>
      <w:r>
        <w:rPr>
          <w:lang w:eastAsia="zh-CN"/>
        </w:rPr>
        <w:t>c</w:t>
      </w:r>
      <w:r>
        <w:t>alls</w:t>
      </w:r>
      <w:r>
        <w:tab/>
      </w:r>
      <w:r>
        <w:fldChar w:fldCharType="begin" w:fldLock="1"/>
      </w:r>
      <w:r>
        <w:instrText xml:space="preserve"> PAGEREF _Toc147543209 \h </w:instrText>
      </w:r>
      <w:r>
        <w:fldChar w:fldCharType="separate"/>
      </w:r>
      <w:r>
        <w:t>33</w:t>
      </w:r>
      <w:r>
        <w:fldChar w:fldCharType="end"/>
      </w:r>
    </w:p>
    <w:p w14:paraId="0E19F204" w14:textId="77777777" w:rsidR="0077467E" w:rsidRDefault="0077467E">
      <w:pPr>
        <w:pStyle w:val="TOC2"/>
        <w:rPr>
          <w:rFonts w:eastAsia="MS Mincho"/>
          <w:sz w:val="24"/>
          <w:szCs w:val="24"/>
          <w:lang w:eastAsia="zh-CN"/>
        </w:rPr>
      </w:pPr>
      <w:r>
        <w:t>7.1</w:t>
      </w:r>
      <w:r>
        <w:rPr>
          <w:rFonts w:eastAsia="MS Mincho"/>
          <w:sz w:val="24"/>
          <w:szCs w:val="24"/>
          <w:lang w:eastAsia="zh-CN"/>
        </w:rPr>
        <w:tab/>
      </w:r>
      <w:r>
        <w:t>Attempted UE originating CS multimedia calls</w:t>
      </w:r>
      <w:r>
        <w:tab/>
      </w:r>
      <w:r>
        <w:fldChar w:fldCharType="begin" w:fldLock="1"/>
      </w:r>
      <w:r>
        <w:instrText xml:space="preserve"> PAGEREF _Toc147543210 \h </w:instrText>
      </w:r>
      <w:r>
        <w:fldChar w:fldCharType="separate"/>
      </w:r>
      <w:r>
        <w:t>33</w:t>
      </w:r>
      <w:r>
        <w:fldChar w:fldCharType="end"/>
      </w:r>
    </w:p>
    <w:p w14:paraId="146646AB" w14:textId="77777777" w:rsidR="0077467E" w:rsidRDefault="0077467E">
      <w:pPr>
        <w:pStyle w:val="TOC2"/>
        <w:rPr>
          <w:rFonts w:eastAsia="MS Mincho"/>
          <w:sz w:val="24"/>
          <w:szCs w:val="24"/>
          <w:lang w:eastAsia="zh-CN"/>
        </w:rPr>
      </w:pPr>
      <w:r>
        <w:t>7.2</w:t>
      </w:r>
      <w:r>
        <w:rPr>
          <w:rFonts w:eastAsia="MS Mincho"/>
          <w:sz w:val="24"/>
          <w:szCs w:val="24"/>
          <w:lang w:eastAsia="zh-CN"/>
        </w:rPr>
        <w:tab/>
      </w:r>
      <w:r>
        <w:t>Successful UE originating CS multimedia calls</w:t>
      </w:r>
      <w:r>
        <w:tab/>
      </w:r>
      <w:r>
        <w:fldChar w:fldCharType="begin" w:fldLock="1"/>
      </w:r>
      <w:r>
        <w:instrText xml:space="preserve"> PAGEREF _Toc147543211 \h </w:instrText>
      </w:r>
      <w:r>
        <w:fldChar w:fldCharType="separate"/>
      </w:r>
      <w:r>
        <w:t>33</w:t>
      </w:r>
      <w:r>
        <w:fldChar w:fldCharType="end"/>
      </w:r>
    </w:p>
    <w:p w14:paraId="32B1BEFA" w14:textId="77777777" w:rsidR="0077467E" w:rsidRDefault="0077467E">
      <w:pPr>
        <w:pStyle w:val="TOC2"/>
        <w:rPr>
          <w:rFonts w:eastAsia="MS Mincho"/>
          <w:sz w:val="24"/>
          <w:szCs w:val="24"/>
          <w:lang w:eastAsia="zh-CN"/>
        </w:rPr>
      </w:pPr>
      <w:r>
        <w:t>7.3</w:t>
      </w:r>
      <w:r>
        <w:rPr>
          <w:rFonts w:eastAsia="MS Mincho"/>
          <w:sz w:val="24"/>
          <w:szCs w:val="24"/>
          <w:lang w:eastAsia="zh-CN"/>
        </w:rPr>
        <w:tab/>
      </w:r>
      <w:r>
        <w:t>Answered UE originating CS multimedia calls</w:t>
      </w:r>
      <w:r>
        <w:tab/>
      </w:r>
      <w:r>
        <w:fldChar w:fldCharType="begin" w:fldLock="1"/>
      </w:r>
      <w:r>
        <w:instrText xml:space="preserve"> PAGEREF _Toc147543212 \h </w:instrText>
      </w:r>
      <w:r>
        <w:fldChar w:fldCharType="separate"/>
      </w:r>
      <w:r>
        <w:t>33</w:t>
      </w:r>
      <w:r>
        <w:fldChar w:fldCharType="end"/>
      </w:r>
    </w:p>
    <w:p w14:paraId="67F840C7" w14:textId="77777777" w:rsidR="0077467E" w:rsidRDefault="0077467E">
      <w:pPr>
        <w:pStyle w:val="TOC2"/>
        <w:rPr>
          <w:rFonts w:eastAsia="MS Mincho"/>
          <w:sz w:val="24"/>
          <w:szCs w:val="24"/>
          <w:lang w:eastAsia="zh-CN"/>
        </w:rPr>
      </w:pPr>
      <w:r>
        <w:t>7.4</w:t>
      </w:r>
      <w:r>
        <w:rPr>
          <w:rFonts w:eastAsia="MS Mincho"/>
          <w:sz w:val="24"/>
          <w:szCs w:val="24"/>
          <w:lang w:eastAsia="zh-CN"/>
        </w:rPr>
        <w:tab/>
      </w:r>
      <w:r>
        <w:t xml:space="preserve">Attempted UE terminating CS </w:t>
      </w:r>
      <w:r>
        <w:rPr>
          <w:lang w:eastAsia="zh-CN"/>
        </w:rPr>
        <w:t xml:space="preserve">multimedia </w:t>
      </w:r>
      <w:r>
        <w:t>calls</w:t>
      </w:r>
      <w:r>
        <w:tab/>
      </w:r>
      <w:r>
        <w:fldChar w:fldCharType="begin" w:fldLock="1"/>
      </w:r>
      <w:r>
        <w:instrText xml:space="preserve"> PAGEREF _Toc147543213 \h </w:instrText>
      </w:r>
      <w:r>
        <w:fldChar w:fldCharType="separate"/>
      </w:r>
      <w:r>
        <w:t>33</w:t>
      </w:r>
      <w:r>
        <w:fldChar w:fldCharType="end"/>
      </w:r>
    </w:p>
    <w:p w14:paraId="39DA08D5" w14:textId="77777777" w:rsidR="0077467E" w:rsidRDefault="0077467E">
      <w:pPr>
        <w:pStyle w:val="TOC2"/>
        <w:rPr>
          <w:rFonts w:eastAsia="MS Mincho"/>
          <w:sz w:val="24"/>
          <w:szCs w:val="24"/>
          <w:lang w:eastAsia="zh-CN"/>
        </w:rPr>
      </w:pPr>
      <w:r>
        <w:t>7.5</w:t>
      </w:r>
      <w:r>
        <w:rPr>
          <w:rFonts w:eastAsia="MS Mincho"/>
          <w:sz w:val="24"/>
          <w:szCs w:val="24"/>
          <w:lang w:eastAsia="zh-CN"/>
        </w:rPr>
        <w:tab/>
      </w:r>
      <w:r>
        <w:t xml:space="preserve">Successful </w:t>
      </w:r>
      <w:r>
        <w:rPr>
          <w:lang w:eastAsia="zh-CN"/>
        </w:rPr>
        <w:t>UE</w:t>
      </w:r>
      <w:r>
        <w:t xml:space="preserve"> </w:t>
      </w:r>
      <w:r>
        <w:rPr>
          <w:lang w:eastAsia="zh-CN"/>
        </w:rPr>
        <w:t>t</w:t>
      </w:r>
      <w:r>
        <w:t xml:space="preserve">erminating CS </w:t>
      </w:r>
      <w:r>
        <w:rPr>
          <w:lang w:eastAsia="zh-CN"/>
        </w:rPr>
        <w:t xml:space="preserve">multimedia </w:t>
      </w:r>
      <w:r>
        <w:t>calls</w:t>
      </w:r>
      <w:r>
        <w:tab/>
      </w:r>
      <w:r>
        <w:fldChar w:fldCharType="begin" w:fldLock="1"/>
      </w:r>
      <w:r>
        <w:instrText xml:space="preserve"> PAGEREF _Toc147543214 \h </w:instrText>
      </w:r>
      <w:r>
        <w:fldChar w:fldCharType="separate"/>
      </w:r>
      <w:r>
        <w:t>34</w:t>
      </w:r>
      <w:r>
        <w:fldChar w:fldCharType="end"/>
      </w:r>
    </w:p>
    <w:p w14:paraId="7C91947D" w14:textId="77777777" w:rsidR="0077467E" w:rsidRDefault="0077467E">
      <w:pPr>
        <w:pStyle w:val="TOC2"/>
        <w:rPr>
          <w:rFonts w:eastAsia="MS Mincho"/>
          <w:sz w:val="24"/>
          <w:szCs w:val="24"/>
          <w:lang w:eastAsia="zh-CN"/>
        </w:rPr>
      </w:pPr>
      <w:r>
        <w:t>7.6</w:t>
      </w:r>
      <w:r>
        <w:rPr>
          <w:rFonts w:eastAsia="MS Mincho"/>
          <w:sz w:val="24"/>
          <w:szCs w:val="24"/>
          <w:lang w:eastAsia="zh-CN"/>
        </w:rPr>
        <w:tab/>
      </w:r>
      <w:r>
        <w:t xml:space="preserve">Answered </w:t>
      </w:r>
      <w:r>
        <w:rPr>
          <w:lang w:eastAsia="zh-CN"/>
        </w:rPr>
        <w:t>UE</w:t>
      </w:r>
      <w:r>
        <w:t xml:space="preserve"> </w:t>
      </w:r>
      <w:r>
        <w:rPr>
          <w:lang w:eastAsia="zh-CN"/>
        </w:rPr>
        <w:t>t</w:t>
      </w:r>
      <w:r>
        <w:t xml:space="preserve">erminating CS </w:t>
      </w:r>
      <w:r>
        <w:rPr>
          <w:lang w:eastAsia="zh-CN"/>
        </w:rPr>
        <w:t xml:space="preserve">multimedia </w:t>
      </w:r>
      <w:r>
        <w:t>calls</w:t>
      </w:r>
      <w:r>
        <w:tab/>
      </w:r>
      <w:r>
        <w:fldChar w:fldCharType="begin" w:fldLock="1"/>
      </w:r>
      <w:r>
        <w:instrText xml:space="preserve"> PAGEREF _Toc147543215 \h </w:instrText>
      </w:r>
      <w:r>
        <w:fldChar w:fldCharType="separate"/>
      </w:r>
      <w:r>
        <w:t>34</w:t>
      </w:r>
      <w:r>
        <w:fldChar w:fldCharType="end"/>
      </w:r>
    </w:p>
    <w:p w14:paraId="77FA79B1" w14:textId="77777777" w:rsidR="0077467E" w:rsidRDefault="0077467E">
      <w:pPr>
        <w:pStyle w:val="TOC2"/>
        <w:rPr>
          <w:rFonts w:eastAsia="MS Mincho"/>
          <w:sz w:val="24"/>
          <w:szCs w:val="24"/>
          <w:lang w:eastAsia="zh-CN"/>
        </w:rPr>
      </w:pPr>
      <w:r>
        <w:t>7.7</w:t>
      </w:r>
      <w:r>
        <w:rPr>
          <w:rFonts w:eastAsia="MS Mincho"/>
          <w:sz w:val="24"/>
          <w:szCs w:val="24"/>
          <w:lang w:eastAsia="zh-CN"/>
        </w:rPr>
        <w:tab/>
      </w:r>
      <w:r>
        <w:t xml:space="preserve">Attempted incoming CS </w:t>
      </w:r>
      <w:r>
        <w:rPr>
          <w:lang w:eastAsia="zh-CN"/>
        </w:rPr>
        <w:t xml:space="preserve">multimedia </w:t>
      </w:r>
      <w:r>
        <w:t>calls</w:t>
      </w:r>
      <w:r>
        <w:tab/>
      </w:r>
      <w:r>
        <w:fldChar w:fldCharType="begin" w:fldLock="1"/>
      </w:r>
      <w:r>
        <w:instrText xml:space="preserve"> PAGEREF _Toc147543216 \h </w:instrText>
      </w:r>
      <w:r>
        <w:fldChar w:fldCharType="separate"/>
      </w:r>
      <w:r>
        <w:t>34</w:t>
      </w:r>
      <w:r>
        <w:fldChar w:fldCharType="end"/>
      </w:r>
    </w:p>
    <w:p w14:paraId="5F1B65EC" w14:textId="77777777" w:rsidR="0077467E" w:rsidRDefault="0077467E">
      <w:pPr>
        <w:pStyle w:val="TOC2"/>
        <w:rPr>
          <w:rFonts w:eastAsia="MS Mincho"/>
          <w:sz w:val="24"/>
          <w:szCs w:val="24"/>
          <w:lang w:eastAsia="zh-CN"/>
        </w:rPr>
      </w:pPr>
      <w:r>
        <w:t>7.8</w:t>
      </w:r>
      <w:r>
        <w:rPr>
          <w:rFonts w:eastAsia="MS Mincho"/>
          <w:sz w:val="24"/>
          <w:szCs w:val="24"/>
          <w:lang w:eastAsia="zh-CN"/>
        </w:rPr>
        <w:tab/>
      </w:r>
      <w:r>
        <w:t xml:space="preserve">Successful incoming CS </w:t>
      </w:r>
      <w:r>
        <w:rPr>
          <w:lang w:eastAsia="zh-CN"/>
        </w:rPr>
        <w:t xml:space="preserve">multimedia </w:t>
      </w:r>
      <w:r>
        <w:t>calls</w:t>
      </w:r>
      <w:r>
        <w:tab/>
      </w:r>
      <w:r>
        <w:fldChar w:fldCharType="begin" w:fldLock="1"/>
      </w:r>
      <w:r>
        <w:instrText xml:space="preserve"> PAGEREF _Toc147543217 \h </w:instrText>
      </w:r>
      <w:r>
        <w:fldChar w:fldCharType="separate"/>
      </w:r>
      <w:r>
        <w:t>35</w:t>
      </w:r>
      <w:r>
        <w:fldChar w:fldCharType="end"/>
      </w:r>
    </w:p>
    <w:p w14:paraId="3921FADB" w14:textId="77777777" w:rsidR="0077467E" w:rsidRDefault="0077467E">
      <w:pPr>
        <w:pStyle w:val="TOC2"/>
        <w:rPr>
          <w:rFonts w:eastAsia="MS Mincho"/>
          <w:sz w:val="24"/>
          <w:szCs w:val="24"/>
          <w:lang w:eastAsia="zh-CN"/>
        </w:rPr>
      </w:pPr>
      <w:r>
        <w:t>7.9</w:t>
      </w:r>
      <w:r>
        <w:rPr>
          <w:rFonts w:eastAsia="MS Mincho"/>
          <w:sz w:val="24"/>
          <w:szCs w:val="24"/>
          <w:lang w:eastAsia="zh-CN"/>
        </w:rPr>
        <w:tab/>
      </w:r>
      <w:r>
        <w:t xml:space="preserve">Answered incoming CS </w:t>
      </w:r>
      <w:r>
        <w:rPr>
          <w:lang w:eastAsia="zh-CN"/>
        </w:rPr>
        <w:t xml:space="preserve">multimedia </w:t>
      </w:r>
      <w:r>
        <w:t>calls</w:t>
      </w:r>
      <w:r>
        <w:tab/>
      </w:r>
      <w:r>
        <w:fldChar w:fldCharType="begin" w:fldLock="1"/>
      </w:r>
      <w:r>
        <w:instrText xml:space="preserve"> PAGEREF _Toc147543218 \h </w:instrText>
      </w:r>
      <w:r>
        <w:fldChar w:fldCharType="separate"/>
      </w:r>
      <w:r>
        <w:t>35</w:t>
      </w:r>
      <w:r>
        <w:fldChar w:fldCharType="end"/>
      </w:r>
    </w:p>
    <w:p w14:paraId="67A18184" w14:textId="77777777" w:rsidR="0077467E" w:rsidRDefault="0077467E">
      <w:pPr>
        <w:pStyle w:val="TOC2"/>
        <w:rPr>
          <w:rFonts w:eastAsia="MS Mincho"/>
          <w:sz w:val="24"/>
          <w:szCs w:val="24"/>
          <w:lang w:eastAsia="zh-CN"/>
        </w:rPr>
      </w:pPr>
      <w:r>
        <w:t>7.10</w:t>
      </w:r>
      <w:r>
        <w:rPr>
          <w:rFonts w:eastAsia="MS Mincho"/>
          <w:sz w:val="24"/>
          <w:szCs w:val="24"/>
          <w:lang w:eastAsia="zh-CN"/>
        </w:rPr>
        <w:tab/>
      </w:r>
      <w:r>
        <w:t xml:space="preserve">Attempted outgoing CS </w:t>
      </w:r>
      <w:r>
        <w:rPr>
          <w:lang w:eastAsia="zh-CN"/>
        </w:rPr>
        <w:t xml:space="preserve">multimedia </w:t>
      </w:r>
      <w:r>
        <w:t>calls</w:t>
      </w:r>
      <w:r>
        <w:tab/>
      </w:r>
      <w:r>
        <w:fldChar w:fldCharType="begin" w:fldLock="1"/>
      </w:r>
      <w:r>
        <w:instrText xml:space="preserve"> PAGEREF _Toc147543219 \h </w:instrText>
      </w:r>
      <w:r>
        <w:fldChar w:fldCharType="separate"/>
      </w:r>
      <w:r>
        <w:t>35</w:t>
      </w:r>
      <w:r>
        <w:fldChar w:fldCharType="end"/>
      </w:r>
    </w:p>
    <w:p w14:paraId="39F29C9D" w14:textId="77777777" w:rsidR="0077467E" w:rsidRDefault="0077467E">
      <w:pPr>
        <w:pStyle w:val="TOC2"/>
        <w:rPr>
          <w:rFonts w:eastAsia="MS Mincho"/>
          <w:sz w:val="24"/>
          <w:szCs w:val="24"/>
          <w:lang w:eastAsia="zh-CN"/>
        </w:rPr>
      </w:pPr>
      <w:r>
        <w:t>7.11</w:t>
      </w:r>
      <w:r>
        <w:rPr>
          <w:rFonts w:eastAsia="MS Mincho"/>
          <w:sz w:val="24"/>
          <w:szCs w:val="24"/>
          <w:lang w:eastAsia="zh-CN"/>
        </w:rPr>
        <w:tab/>
      </w:r>
      <w:r>
        <w:t xml:space="preserve">Successful outgoing CS </w:t>
      </w:r>
      <w:r>
        <w:rPr>
          <w:lang w:eastAsia="zh-CN"/>
        </w:rPr>
        <w:t xml:space="preserve">multimedia </w:t>
      </w:r>
      <w:r>
        <w:t>calls</w:t>
      </w:r>
      <w:r>
        <w:tab/>
      </w:r>
      <w:r>
        <w:fldChar w:fldCharType="begin" w:fldLock="1"/>
      </w:r>
      <w:r>
        <w:instrText xml:space="preserve"> PAGEREF _Toc147543220 \h </w:instrText>
      </w:r>
      <w:r>
        <w:fldChar w:fldCharType="separate"/>
      </w:r>
      <w:r>
        <w:t>35</w:t>
      </w:r>
      <w:r>
        <w:fldChar w:fldCharType="end"/>
      </w:r>
    </w:p>
    <w:p w14:paraId="2B6F0FF3" w14:textId="77777777" w:rsidR="0077467E" w:rsidRDefault="0077467E">
      <w:pPr>
        <w:pStyle w:val="TOC2"/>
        <w:rPr>
          <w:rFonts w:eastAsia="MS Mincho"/>
          <w:sz w:val="24"/>
          <w:szCs w:val="24"/>
          <w:lang w:eastAsia="zh-CN"/>
        </w:rPr>
      </w:pPr>
      <w:r>
        <w:t>7.12</w:t>
      </w:r>
      <w:r>
        <w:rPr>
          <w:rFonts w:eastAsia="MS Mincho"/>
          <w:sz w:val="24"/>
          <w:szCs w:val="24"/>
          <w:lang w:eastAsia="zh-CN"/>
        </w:rPr>
        <w:tab/>
      </w:r>
      <w:r>
        <w:t xml:space="preserve">Answered outgoing CS </w:t>
      </w:r>
      <w:r>
        <w:rPr>
          <w:lang w:eastAsia="zh-CN"/>
        </w:rPr>
        <w:t xml:space="preserve">multimedia </w:t>
      </w:r>
      <w:r>
        <w:t>calls</w:t>
      </w:r>
      <w:r>
        <w:tab/>
      </w:r>
      <w:r>
        <w:fldChar w:fldCharType="begin" w:fldLock="1"/>
      </w:r>
      <w:r>
        <w:instrText xml:space="preserve"> PAGEREF _Toc147543221 \h </w:instrText>
      </w:r>
      <w:r>
        <w:fldChar w:fldCharType="separate"/>
      </w:r>
      <w:r>
        <w:t>36</w:t>
      </w:r>
      <w:r>
        <w:fldChar w:fldCharType="end"/>
      </w:r>
    </w:p>
    <w:p w14:paraId="5EC399BE" w14:textId="77777777" w:rsidR="0077467E" w:rsidRDefault="0077467E">
      <w:pPr>
        <w:pStyle w:val="TOC2"/>
        <w:rPr>
          <w:rFonts w:eastAsia="MS Mincho"/>
          <w:sz w:val="24"/>
          <w:szCs w:val="24"/>
          <w:lang w:eastAsia="zh-CN"/>
        </w:rPr>
      </w:pPr>
      <w:r>
        <w:t>7.13</w:t>
      </w:r>
      <w:r>
        <w:rPr>
          <w:rFonts w:eastAsia="MS Mincho"/>
          <w:sz w:val="24"/>
          <w:szCs w:val="24"/>
          <w:lang w:eastAsia="zh-CN"/>
        </w:rPr>
        <w:tab/>
      </w:r>
      <w:r>
        <w:t>Attempted user initiated service change requests from CS multimedia to speech</w:t>
      </w:r>
      <w:r>
        <w:tab/>
      </w:r>
      <w:r>
        <w:fldChar w:fldCharType="begin" w:fldLock="1"/>
      </w:r>
      <w:r>
        <w:instrText xml:space="preserve"> PAGEREF _Toc147543222 \h </w:instrText>
      </w:r>
      <w:r>
        <w:fldChar w:fldCharType="separate"/>
      </w:r>
      <w:r>
        <w:t>36</w:t>
      </w:r>
      <w:r>
        <w:fldChar w:fldCharType="end"/>
      </w:r>
    </w:p>
    <w:p w14:paraId="10EDFE45" w14:textId="77777777" w:rsidR="0077467E" w:rsidRDefault="0077467E">
      <w:pPr>
        <w:pStyle w:val="TOC2"/>
        <w:rPr>
          <w:rFonts w:eastAsia="MS Mincho"/>
          <w:sz w:val="24"/>
          <w:szCs w:val="24"/>
          <w:lang w:eastAsia="zh-CN"/>
        </w:rPr>
      </w:pPr>
      <w:r>
        <w:t>7.14</w:t>
      </w:r>
      <w:r>
        <w:rPr>
          <w:rFonts w:eastAsia="MS Mincho"/>
          <w:sz w:val="24"/>
          <w:szCs w:val="24"/>
          <w:lang w:eastAsia="zh-CN"/>
        </w:rPr>
        <w:tab/>
      </w:r>
      <w:r>
        <w:t>Successful user initiated service change requests from CS multimedia to speech</w:t>
      </w:r>
      <w:r>
        <w:tab/>
      </w:r>
      <w:r>
        <w:fldChar w:fldCharType="begin" w:fldLock="1"/>
      </w:r>
      <w:r>
        <w:instrText xml:space="preserve"> PAGEREF _Toc147543223 \h </w:instrText>
      </w:r>
      <w:r>
        <w:fldChar w:fldCharType="separate"/>
      </w:r>
      <w:r>
        <w:t>36</w:t>
      </w:r>
      <w:r>
        <w:fldChar w:fldCharType="end"/>
      </w:r>
    </w:p>
    <w:p w14:paraId="1540544B" w14:textId="77777777" w:rsidR="0077467E" w:rsidRDefault="0077467E">
      <w:pPr>
        <w:pStyle w:val="TOC2"/>
        <w:rPr>
          <w:rFonts w:eastAsia="MS Mincho"/>
          <w:sz w:val="24"/>
          <w:szCs w:val="24"/>
          <w:lang w:eastAsia="zh-CN"/>
        </w:rPr>
      </w:pPr>
      <w:r>
        <w:t>7.15</w:t>
      </w:r>
      <w:r>
        <w:rPr>
          <w:rFonts w:eastAsia="MS Mincho"/>
          <w:sz w:val="24"/>
          <w:szCs w:val="24"/>
          <w:lang w:eastAsia="zh-CN"/>
        </w:rPr>
        <w:tab/>
      </w:r>
      <w:r>
        <w:t>Attempted user initiated service change requests from speech to CS multimedia</w:t>
      </w:r>
      <w:r>
        <w:tab/>
      </w:r>
      <w:r>
        <w:fldChar w:fldCharType="begin" w:fldLock="1"/>
      </w:r>
      <w:r>
        <w:instrText xml:space="preserve"> PAGEREF _Toc147543224 \h </w:instrText>
      </w:r>
      <w:r>
        <w:fldChar w:fldCharType="separate"/>
      </w:r>
      <w:r>
        <w:t>37</w:t>
      </w:r>
      <w:r>
        <w:fldChar w:fldCharType="end"/>
      </w:r>
    </w:p>
    <w:p w14:paraId="5FEE6FB3" w14:textId="77777777" w:rsidR="0077467E" w:rsidRDefault="0077467E">
      <w:pPr>
        <w:pStyle w:val="TOC2"/>
        <w:rPr>
          <w:rFonts w:eastAsia="MS Mincho"/>
          <w:sz w:val="24"/>
          <w:szCs w:val="24"/>
          <w:lang w:eastAsia="zh-CN"/>
        </w:rPr>
      </w:pPr>
      <w:r>
        <w:t>7.16</w:t>
      </w:r>
      <w:r>
        <w:rPr>
          <w:rFonts w:eastAsia="MS Mincho"/>
          <w:sz w:val="24"/>
          <w:szCs w:val="24"/>
          <w:lang w:eastAsia="zh-CN"/>
        </w:rPr>
        <w:tab/>
      </w:r>
      <w:r>
        <w:t>Successful user initiated service change requests from speech to CS multimedia</w:t>
      </w:r>
      <w:r>
        <w:tab/>
      </w:r>
      <w:r>
        <w:fldChar w:fldCharType="begin" w:fldLock="1"/>
      </w:r>
      <w:r>
        <w:instrText xml:space="preserve"> PAGEREF _Toc147543225 \h </w:instrText>
      </w:r>
      <w:r>
        <w:fldChar w:fldCharType="separate"/>
      </w:r>
      <w:r>
        <w:t>37</w:t>
      </w:r>
      <w:r>
        <w:fldChar w:fldCharType="end"/>
      </w:r>
    </w:p>
    <w:p w14:paraId="5940178B" w14:textId="77777777" w:rsidR="0077467E" w:rsidRDefault="0077467E">
      <w:pPr>
        <w:pStyle w:val="TOC2"/>
        <w:rPr>
          <w:rFonts w:eastAsia="MS Mincho"/>
          <w:sz w:val="24"/>
          <w:szCs w:val="24"/>
          <w:lang w:eastAsia="zh-CN"/>
        </w:rPr>
      </w:pPr>
      <w:r>
        <w:t>7.17</w:t>
      </w:r>
      <w:r>
        <w:rPr>
          <w:rFonts w:eastAsia="MS Mincho"/>
          <w:sz w:val="24"/>
          <w:szCs w:val="24"/>
          <w:lang w:eastAsia="zh-CN"/>
        </w:rPr>
        <w:tab/>
      </w:r>
      <w:r>
        <w:t>Attempted network initiated service change requests from CS multimedia to speech</w:t>
      </w:r>
      <w:r>
        <w:tab/>
      </w:r>
      <w:r>
        <w:fldChar w:fldCharType="begin" w:fldLock="1"/>
      </w:r>
      <w:r>
        <w:instrText xml:space="preserve"> PAGEREF _Toc147543226 \h </w:instrText>
      </w:r>
      <w:r>
        <w:fldChar w:fldCharType="separate"/>
      </w:r>
      <w:r>
        <w:t>37</w:t>
      </w:r>
      <w:r>
        <w:fldChar w:fldCharType="end"/>
      </w:r>
    </w:p>
    <w:p w14:paraId="0AD41075" w14:textId="77777777" w:rsidR="0077467E" w:rsidRDefault="0077467E">
      <w:pPr>
        <w:pStyle w:val="TOC2"/>
        <w:rPr>
          <w:rFonts w:eastAsia="MS Mincho"/>
          <w:sz w:val="24"/>
          <w:szCs w:val="24"/>
          <w:lang w:eastAsia="zh-CN"/>
        </w:rPr>
      </w:pPr>
      <w:r>
        <w:t>7.18</w:t>
      </w:r>
      <w:r>
        <w:rPr>
          <w:rFonts w:eastAsia="MS Mincho"/>
          <w:sz w:val="24"/>
          <w:szCs w:val="24"/>
          <w:lang w:eastAsia="zh-CN"/>
        </w:rPr>
        <w:tab/>
      </w:r>
      <w:r>
        <w:t>Successful network initiated service change requests from CS multimedia to speech</w:t>
      </w:r>
      <w:r>
        <w:tab/>
      </w:r>
      <w:r>
        <w:fldChar w:fldCharType="begin" w:fldLock="1"/>
      </w:r>
      <w:r>
        <w:instrText xml:space="preserve"> PAGEREF _Toc147543227 \h </w:instrText>
      </w:r>
      <w:r>
        <w:fldChar w:fldCharType="separate"/>
      </w:r>
      <w:r>
        <w:t>38</w:t>
      </w:r>
      <w:r>
        <w:fldChar w:fldCharType="end"/>
      </w:r>
    </w:p>
    <w:p w14:paraId="04880DA2" w14:textId="77777777" w:rsidR="0077467E" w:rsidRDefault="0077467E">
      <w:pPr>
        <w:pStyle w:val="TOC2"/>
        <w:rPr>
          <w:rFonts w:eastAsia="MS Mincho"/>
          <w:sz w:val="24"/>
          <w:szCs w:val="24"/>
          <w:lang w:eastAsia="zh-CN"/>
        </w:rPr>
      </w:pPr>
      <w:r>
        <w:t>7.19</w:t>
      </w:r>
      <w:r>
        <w:rPr>
          <w:rFonts w:eastAsia="MS Mincho"/>
          <w:sz w:val="24"/>
          <w:szCs w:val="24"/>
          <w:lang w:eastAsia="zh-CN"/>
        </w:rPr>
        <w:tab/>
      </w:r>
      <w:r>
        <w:t>Attempted network initiated service change requests from speech to CS multimedia</w:t>
      </w:r>
      <w:r>
        <w:tab/>
      </w:r>
      <w:r>
        <w:fldChar w:fldCharType="begin" w:fldLock="1"/>
      </w:r>
      <w:r>
        <w:instrText xml:space="preserve"> PAGEREF _Toc147543228 \h </w:instrText>
      </w:r>
      <w:r>
        <w:fldChar w:fldCharType="separate"/>
      </w:r>
      <w:r>
        <w:t>38</w:t>
      </w:r>
      <w:r>
        <w:fldChar w:fldCharType="end"/>
      </w:r>
    </w:p>
    <w:p w14:paraId="727FAB02" w14:textId="77777777" w:rsidR="0077467E" w:rsidRDefault="0077467E">
      <w:pPr>
        <w:pStyle w:val="TOC2"/>
        <w:rPr>
          <w:rFonts w:eastAsia="MS Mincho"/>
          <w:sz w:val="24"/>
          <w:szCs w:val="24"/>
          <w:lang w:eastAsia="zh-CN"/>
        </w:rPr>
      </w:pPr>
      <w:r>
        <w:t>7.20</w:t>
      </w:r>
      <w:r>
        <w:rPr>
          <w:rFonts w:eastAsia="MS Mincho"/>
          <w:sz w:val="24"/>
          <w:szCs w:val="24"/>
          <w:lang w:eastAsia="zh-CN"/>
        </w:rPr>
        <w:tab/>
      </w:r>
      <w:r>
        <w:t>Successful network initiated service change requests from speech to CS multimedia</w:t>
      </w:r>
      <w:r>
        <w:tab/>
      </w:r>
      <w:r>
        <w:fldChar w:fldCharType="begin" w:fldLock="1"/>
      </w:r>
      <w:r>
        <w:instrText xml:space="preserve"> PAGEREF _Toc147543229 \h </w:instrText>
      </w:r>
      <w:r>
        <w:fldChar w:fldCharType="separate"/>
      </w:r>
      <w:r>
        <w:t>38</w:t>
      </w:r>
      <w:r>
        <w:fldChar w:fldCharType="end"/>
      </w:r>
    </w:p>
    <w:p w14:paraId="26D05D8B" w14:textId="77777777" w:rsidR="0077467E" w:rsidRDefault="0077467E">
      <w:pPr>
        <w:pStyle w:val="TOC2"/>
        <w:rPr>
          <w:rFonts w:eastAsia="MS Mincho"/>
          <w:sz w:val="24"/>
          <w:szCs w:val="24"/>
          <w:lang w:eastAsia="zh-CN"/>
        </w:rPr>
      </w:pPr>
      <w:r>
        <w:t>7.21</w:t>
      </w:r>
      <w:r>
        <w:rPr>
          <w:rFonts w:eastAsia="MS Mincho"/>
          <w:sz w:val="24"/>
          <w:szCs w:val="24"/>
          <w:lang w:eastAsia="zh-CN"/>
        </w:rPr>
        <w:tab/>
      </w:r>
      <w:r>
        <w:rPr>
          <w:lang w:eastAsia="zh-CN"/>
        </w:rPr>
        <w:t>UE</w:t>
      </w:r>
      <w:r>
        <w:t xml:space="preserve"> originat</w:t>
      </w:r>
      <w:r>
        <w:rPr>
          <w:lang w:eastAsia="zh-CN"/>
        </w:rPr>
        <w:t>ing</w:t>
      </w:r>
      <w:r>
        <w:t xml:space="preserve"> CS multimedia call fallback to speech</w:t>
      </w:r>
      <w:r>
        <w:tab/>
      </w:r>
      <w:r>
        <w:fldChar w:fldCharType="begin" w:fldLock="1"/>
      </w:r>
      <w:r>
        <w:instrText xml:space="preserve"> PAGEREF _Toc147543230 \h </w:instrText>
      </w:r>
      <w:r>
        <w:fldChar w:fldCharType="separate"/>
      </w:r>
      <w:r>
        <w:t>39</w:t>
      </w:r>
      <w:r>
        <w:fldChar w:fldCharType="end"/>
      </w:r>
    </w:p>
    <w:p w14:paraId="22A1740A" w14:textId="77777777" w:rsidR="0077467E" w:rsidRDefault="0077467E">
      <w:pPr>
        <w:pStyle w:val="TOC2"/>
        <w:rPr>
          <w:rFonts w:eastAsia="MS Mincho"/>
          <w:sz w:val="24"/>
          <w:szCs w:val="24"/>
          <w:lang w:eastAsia="zh-CN"/>
        </w:rPr>
      </w:pPr>
      <w:r>
        <w:t>7.22</w:t>
      </w:r>
      <w:r>
        <w:rPr>
          <w:rFonts w:eastAsia="MS Mincho"/>
          <w:sz w:val="24"/>
          <w:szCs w:val="24"/>
          <w:lang w:eastAsia="zh-CN"/>
        </w:rPr>
        <w:tab/>
      </w:r>
      <w:r>
        <w:t>UE terminat</w:t>
      </w:r>
      <w:r>
        <w:rPr>
          <w:lang w:eastAsia="zh-CN"/>
        </w:rPr>
        <w:t>ing</w:t>
      </w:r>
      <w:r>
        <w:t xml:space="preserve"> CS multimedia call fallback to speech</w:t>
      </w:r>
      <w:r>
        <w:tab/>
      </w:r>
      <w:r>
        <w:fldChar w:fldCharType="begin" w:fldLock="1"/>
      </w:r>
      <w:r>
        <w:instrText xml:space="preserve"> PAGEREF _Toc147543231 \h </w:instrText>
      </w:r>
      <w:r>
        <w:fldChar w:fldCharType="separate"/>
      </w:r>
      <w:r>
        <w:t>39</w:t>
      </w:r>
      <w:r>
        <w:fldChar w:fldCharType="end"/>
      </w:r>
    </w:p>
    <w:p w14:paraId="26ED759B" w14:textId="77777777" w:rsidR="0077467E" w:rsidRDefault="0077467E">
      <w:pPr>
        <w:pStyle w:val="TOC1"/>
        <w:rPr>
          <w:rFonts w:eastAsia="MS Mincho"/>
          <w:sz w:val="24"/>
          <w:szCs w:val="24"/>
          <w:lang w:eastAsia="zh-CN"/>
        </w:rPr>
      </w:pPr>
      <w:r>
        <w:t>8</w:t>
      </w:r>
      <w:r>
        <w:rPr>
          <w:rFonts w:eastAsia="MS Mincho"/>
          <w:sz w:val="24"/>
          <w:szCs w:val="24"/>
        </w:rPr>
        <w:tab/>
      </w:r>
      <w:r>
        <w:t xml:space="preserve">Measurements related to the </w:t>
      </w:r>
      <w:r>
        <w:rPr>
          <w:lang w:eastAsia="zh-CN"/>
        </w:rPr>
        <w:t>voice calls</w:t>
      </w:r>
      <w:r>
        <w:tab/>
      </w:r>
      <w:r>
        <w:fldChar w:fldCharType="begin" w:fldLock="1"/>
      </w:r>
      <w:r>
        <w:instrText xml:space="preserve"> PAGEREF _Toc147543232 \h </w:instrText>
      </w:r>
      <w:r>
        <w:fldChar w:fldCharType="separate"/>
      </w:r>
      <w:r>
        <w:t>40</w:t>
      </w:r>
      <w:r>
        <w:fldChar w:fldCharType="end"/>
      </w:r>
    </w:p>
    <w:p w14:paraId="7EC58A34" w14:textId="77777777" w:rsidR="0077467E" w:rsidRDefault="0077467E">
      <w:pPr>
        <w:pStyle w:val="TOC2"/>
        <w:rPr>
          <w:rFonts w:eastAsia="MS Mincho"/>
          <w:sz w:val="24"/>
          <w:szCs w:val="24"/>
          <w:lang w:eastAsia="zh-CN"/>
        </w:rPr>
      </w:pPr>
      <w:r>
        <w:t>8.1</w:t>
      </w:r>
      <w:r>
        <w:rPr>
          <w:rFonts w:eastAsia="MS Mincho"/>
          <w:sz w:val="24"/>
          <w:szCs w:val="24"/>
        </w:rPr>
        <w:tab/>
      </w:r>
      <w:r>
        <w:rPr>
          <w:lang w:eastAsia="zh-CN"/>
        </w:rPr>
        <w:t>Attempted UE originating voice calls</w:t>
      </w:r>
      <w:r>
        <w:tab/>
      </w:r>
      <w:r>
        <w:fldChar w:fldCharType="begin" w:fldLock="1"/>
      </w:r>
      <w:r>
        <w:instrText xml:space="preserve"> PAGEREF _Toc147543233 \h </w:instrText>
      </w:r>
      <w:r>
        <w:fldChar w:fldCharType="separate"/>
      </w:r>
      <w:r>
        <w:t>40</w:t>
      </w:r>
      <w:r>
        <w:fldChar w:fldCharType="end"/>
      </w:r>
    </w:p>
    <w:p w14:paraId="7B53F75B" w14:textId="77777777" w:rsidR="0077467E" w:rsidRDefault="0077467E">
      <w:pPr>
        <w:pStyle w:val="TOC2"/>
        <w:rPr>
          <w:rFonts w:eastAsia="MS Mincho"/>
          <w:sz w:val="24"/>
          <w:szCs w:val="24"/>
          <w:lang w:eastAsia="zh-CN"/>
        </w:rPr>
      </w:pPr>
      <w:r>
        <w:t>8.2</w:t>
      </w:r>
      <w:r>
        <w:rPr>
          <w:rFonts w:eastAsia="MS Mincho"/>
          <w:sz w:val="24"/>
          <w:szCs w:val="24"/>
        </w:rPr>
        <w:tab/>
      </w:r>
      <w:r>
        <w:rPr>
          <w:lang w:eastAsia="zh-CN"/>
        </w:rPr>
        <w:t>Successful UE originating voice calls</w:t>
      </w:r>
      <w:r>
        <w:tab/>
      </w:r>
      <w:r>
        <w:fldChar w:fldCharType="begin" w:fldLock="1"/>
      </w:r>
      <w:r>
        <w:instrText xml:space="preserve"> PAGEREF _Toc147543234 \h </w:instrText>
      </w:r>
      <w:r>
        <w:fldChar w:fldCharType="separate"/>
      </w:r>
      <w:r>
        <w:t>40</w:t>
      </w:r>
      <w:r>
        <w:fldChar w:fldCharType="end"/>
      </w:r>
    </w:p>
    <w:p w14:paraId="5F4551AC" w14:textId="77777777" w:rsidR="0077467E" w:rsidRDefault="0077467E">
      <w:pPr>
        <w:pStyle w:val="TOC2"/>
        <w:rPr>
          <w:rFonts w:eastAsia="MS Mincho"/>
          <w:sz w:val="24"/>
          <w:szCs w:val="24"/>
          <w:lang w:eastAsia="zh-CN"/>
        </w:rPr>
      </w:pPr>
      <w:r>
        <w:t>8.3</w:t>
      </w:r>
      <w:r>
        <w:rPr>
          <w:rFonts w:eastAsia="MS Mincho"/>
          <w:sz w:val="24"/>
          <w:szCs w:val="24"/>
        </w:rPr>
        <w:tab/>
      </w:r>
      <w:r>
        <w:rPr>
          <w:lang w:eastAsia="zh-CN"/>
        </w:rPr>
        <w:t>Answered UE originating voice calls</w:t>
      </w:r>
      <w:r>
        <w:tab/>
      </w:r>
      <w:r>
        <w:fldChar w:fldCharType="begin" w:fldLock="1"/>
      </w:r>
      <w:r>
        <w:instrText xml:space="preserve"> PAGEREF _Toc147543235 \h </w:instrText>
      </w:r>
      <w:r>
        <w:fldChar w:fldCharType="separate"/>
      </w:r>
      <w:r>
        <w:t>40</w:t>
      </w:r>
      <w:r>
        <w:fldChar w:fldCharType="end"/>
      </w:r>
    </w:p>
    <w:p w14:paraId="015B17D1" w14:textId="77777777" w:rsidR="0077467E" w:rsidRDefault="0077467E">
      <w:pPr>
        <w:pStyle w:val="TOC2"/>
        <w:rPr>
          <w:rFonts w:eastAsia="MS Mincho"/>
          <w:sz w:val="24"/>
          <w:szCs w:val="24"/>
          <w:lang w:eastAsia="zh-CN"/>
        </w:rPr>
      </w:pPr>
      <w:r>
        <w:t>8.4</w:t>
      </w:r>
      <w:r>
        <w:rPr>
          <w:rFonts w:eastAsia="MS Mincho"/>
          <w:sz w:val="24"/>
          <w:szCs w:val="24"/>
        </w:rPr>
        <w:tab/>
      </w:r>
      <w:r>
        <w:rPr>
          <w:lang w:eastAsia="zh-CN"/>
        </w:rPr>
        <w:t>Attempted incoming voice calls</w:t>
      </w:r>
      <w:r>
        <w:tab/>
      </w:r>
      <w:r>
        <w:fldChar w:fldCharType="begin" w:fldLock="1"/>
      </w:r>
      <w:r>
        <w:instrText xml:space="preserve"> PAGEREF _Toc147543236 \h </w:instrText>
      </w:r>
      <w:r>
        <w:fldChar w:fldCharType="separate"/>
      </w:r>
      <w:r>
        <w:t>41</w:t>
      </w:r>
      <w:r>
        <w:fldChar w:fldCharType="end"/>
      </w:r>
    </w:p>
    <w:p w14:paraId="1EAD68B9" w14:textId="77777777" w:rsidR="0077467E" w:rsidRDefault="0077467E">
      <w:pPr>
        <w:pStyle w:val="TOC2"/>
        <w:rPr>
          <w:rFonts w:eastAsia="MS Mincho"/>
          <w:sz w:val="24"/>
          <w:szCs w:val="24"/>
          <w:lang w:eastAsia="zh-CN"/>
        </w:rPr>
      </w:pPr>
      <w:r>
        <w:t>8.5</w:t>
      </w:r>
      <w:r>
        <w:rPr>
          <w:rFonts w:eastAsia="MS Mincho"/>
          <w:sz w:val="24"/>
          <w:szCs w:val="24"/>
        </w:rPr>
        <w:tab/>
      </w:r>
      <w:r>
        <w:rPr>
          <w:lang w:eastAsia="zh-CN"/>
        </w:rPr>
        <w:t>Successful incoming voice calls</w:t>
      </w:r>
      <w:r>
        <w:tab/>
      </w:r>
      <w:r>
        <w:fldChar w:fldCharType="begin" w:fldLock="1"/>
      </w:r>
      <w:r>
        <w:instrText xml:space="preserve"> PAGEREF _Toc147543237 \h </w:instrText>
      </w:r>
      <w:r>
        <w:fldChar w:fldCharType="separate"/>
      </w:r>
      <w:r>
        <w:t>41</w:t>
      </w:r>
      <w:r>
        <w:fldChar w:fldCharType="end"/>
      </w:r>
    </w:p>
    <w:p w14:paraId="7D9732BB" w14:textId="77777777" w:rsidR="0077467E" w:rsidRDefault="0077467E">
      <w:pPr>
        <w:pStyle w:val="TOC2"/>
        <w:rPr>
          <w:rFonts w:eastAsia="MS Mincho"/>
          <w:sz w:val="24"/>
          <w:szCs w:val="24"/>
          <w:lang w:eastAsia="zh-CN"/>
        </w:rPr>
      </w:pPr>
      <w:r>
        <w:t>8.6</w:t>
      </w:r>
      <w:r>
        <w:rPr>
          <w:rFonts w:eastAsia="MS Mincho"/>
          <w:sz w:val="24"/>
          <w:szCs w:val="24"/>
        </w:rPr>
        <w:tab/>
      </w:r>
      <w:r>
        <w:rPr>
          <w:lang w:eastAsia="zh-CN"/>
        </w:rPr>
        <w:t>Answered incoming voice calls</w:t>
      </w:r>
      <w:r>
        <w:tab/>
      </w:r>
      <w:r>
        <w:fldChar w:fldCharType="begin" w:fldLock="1"/>
      </w:r>
      <w:r>
        <w:instrText xml:space="preserve"> PAGEREF _Toc147543238 \h </w:instrText>
      </w:r>
      <w:r>
        <w:fldChar w:fldCharType="separate"/>
      </w:r>
      <w:r>
        <w:t>41</w:t>
      </w:r>
      <w:r>
        <w:fldChar w:fldCharType="end"/>
      </w:r>
    </w:p>
    <w:p w14:paraId="2C823E1D" w14:textId="77777777" w:rsidR="0077467E" w:rsidRDefault="0077467E">
      <w:pPr>
        <w:pStyle w:val="TOC1"/>
        <w:rPr>
          <w:rFonts w:eastAsia="MS Mincho"/>
          <w:sz w:val="24"/>
          <w:szCs w:val="24"/>
          <w:lang w:eastAsia="zh-CN"/>
        </w:rPr>
      </w:pPr>
      <w:r>
        <w:t>9</w:t>
      </w:r>
      <w:r>
        <w:rPr>
          <w:rFonts w:eastAsia="MS Mincho"/>
          <w:sz w:val="24"/>
          <w:szCs w:val="24"/>
        </w:rPr>
        <w:tab/>
      </w:r>
      <w:r>
        <w:t xml:space="preserve">Measurements related to the </w:t>
      </w:r>
      <w:r>
        <w:rPr>
          <w:lang w:eastAsia="zh-CN"/>
        </w:rPr>
        <w:t>IN service calls</w:t>
      </w:r>
      <w:r>
        <w:tab/>
      </w:r>
      <w:r>
        <w:fldChar w:fldCharType="begin" w:fldLock="1"/>
      </w:r>
      <w:r>
        <w:instrText xml:space="preserve"> PAGEREF _Toc147543239 \h </w:instrText>
      </w:r>
      <w:r>
        <w:fldChar w:fldCharType="separate"/>
      </w:r>
      <w:r>
        <w:t>42</w:t>
      </w:r>
      <w:r>
        <w:fldChar w:fldCharType="end"/>
      </w:r>
    </w:p>
    <w:p w14:paraId="1B95984F" w14:textId="77777777" w:rsidR="0077467E" w:rsidRDefault="0077467E">
      <w:pPr>
        <w:pStyle w:val="TOC2"/>
        <w:rPr>
          <w:rFonts w:eastAsia="MS Mincho"/>
          <w:sz w:val="24"/>
          <w:szCs w:val="24"/>
          <w:lang w:eastAsia="zh-CN"/>
        </w:rPr>
      </w:pPr>
      <w:r>
        <w:t>9.1</w:t>
      </w:r>
      <w:r>
        <w:rPr>
          <w:rFonts w:eastAsia="MS Mincho"/>
          <w:sz w:val="24"/>
          <w:szCs w:val="24"/>
        </w:rPr>
        <w:tab/>
      </w:r>
      <w:r>
        <w:t xml:space="preserve">Attempted </w:t>
      </w:r>
      <w:r>
        <w:rPr>
          <w:lang w:eastAsia="zh-CN"/>
        </w:rPr>
        <w:t>UE</w:t>
      </w:r>
      <w:r>
        <w:t xml:space="preserve"> terminated intelligent service calls</w:t>
      </w:r>
      <w:r>
        <w:tab/>
      </w:r>
      <w:r>
        <w:fldChar w:fldCharType="begin" w:fldLock="1"/>
      </w:r>
      <w:r>
        <w:instrText xml:space="preserve"> PAGEREF _Toc147543240 \h </w:instrText>
      </w:r>
      <w:r>
        <w:fldChar w:fldCharType="separate"/>
      </w:r>
      <w:r>
        <w:t>42</w:t>
      </w:r>
      <w:r>
        <w:fldChar w:fldCharType="end"/>
      </w:r>
    </w:p>
    <w:p w14:paraId="5500C3E6" w14:textId="77777777" w:rsidR="0077467E" w:rsidRDefault="0077467E">
      <w:pPr>
        <w:pStyle w:val="TOC2"/>
        <w:rPr>
          <w:rFonts w:eastAsia="MS Mincho"/>
          <w:sz w:val="24"/>
          <w:szCs w:val="24"/>
          <w:lang w:eastAsia="zh-CN"/>
        </w:rPr>
      </w:pPr>
      <w:r>
        <w:t>9.2</w:t>
      </w:r>
      <w:r>
        <w:rPr>
          <w:rFonts w:eastAsia="MS Mincho"/>
          <w:sz w:val="24"/>
          <w:szCs w:val="24"/>
        </w:rPr>
        <w:tab/>
      </w:r>
      <w:r>
        <w:rPr>
          <w:lang w:eastAsia="zh-CN"/>
        </w:rPr>
        <w:t>Successful UE terminated intelligent service calls</w:t>
      </w:r>
      <w:r>
        <w:tab/>
      </w:r>
      <w:r>
        <w:fldChar w:fldCharType="begin" w:fldLock="1"/>
      </w:r>
      <w:r>
        <w:instrText xml:space="preserve"> PAGEREF _Toc147543241 \h </w:instrText>
      </w:r>
      <w:r>
        <w:fldChar w:fldCharType="separate"/>
      </w:r>
      <w:r>
        <w:t>42</w:t>
      </w:r>
      <w:r>
        <w:fldChar w:fldCharType="end"/>
      </w:r>
    </w:p>
    <w:p w14:paraId="1968270C" w14:textId="77777777" w:rsidR="0077467E" w:rsidRDefault="0077467E">
      <w:pPr>
        <w:pStyle w:val="TOC2"/>
        <w:rPr>
          <w:rFonts w:eastAsia="MS Mincho"/>
          <w:sz w:val="24"/>
          <w:szCs w:val="24"/>
          <w:lang w:eastAsia="zh-CN"/>
        </w:rPr>
      </w:pPr>
      <w:r>
        <w:lastRenderedPageBreak/>
        <w:t>9.3</w:t>
      </w:r>
      <w:r>
        <w:rPr>
          <w:rFonts w:eastAsia="MS Mincho"/>
          <w:sz w:val="24"/>
          <w:szCs w:val="24"/>
        </w:rPr>
        <w:tab/>
      </w:r>
      <w:r>
        <w:rPr>
          <w:lang w:eastAsia="zh-CN"/>
        </w:rPr>
        <w:t>Answered UE terminated intelligent service calls</w:t>
      </w:r>
      <w:r>
        <w:tab/>
      </w:r>
      <w:r>
        <w:fldChar w:fldCharType="begin" w:fldLock="1"/>
      </w:r>
      <w:r>
        <w:instrText xml:space="preserve"> PAGEREF _Toc147543242 \h </w:instrText>
      </w:r>
      <w:r>
        <w:fldChar w:fldCharType="separate"/>
      </w:r>
      <w:r>
        <w:t>42</w:t>
      </w:r>
      <w:r>
        <w:fldChar w:fldCharType="end"/>
      </w:r>
    </w:p>
    <w:p w14:paraId="4BAEBEB1" w14:textId="77777777" w:rsidR="0077467E" w:rsidRDefault="0077467E">
      <w:pPr>
        <w:pStyle w:val="TOC2"/>
        <w:rPr>
          <w:rFonts w:eastAsia="MS Mincho"/>
          <w:sz w:val="24"/>
          <w:szCs w:val="24"/>
          <w:lang w:eastAsia="zh-CN"/>
        </w:rPr>
      </w:pPr>
      <w:r>
        <w:t>9.4</w:t>
      </w:r>
      <w:r>
        <w:rPr>
          <w:rFonts w:eastAsia="MS Mincho"/>
          <w:sz w:val="24"/>
          <w:szCs w:val="24"/>
        </w:rPr>
        <w:tab/>
      </w:r>
      <w:r>
        <w:rPr>
          <w:lang w:eastAsia="zh-CN"/>
        </w:rPr>
        <w:t>Attempted UE originated intelligent service calls</w:t>
      </w:r>
      <w:r>
        <w:tab/>
      </w:r>
      <w:r>
        <w:fldChar w:fldCharType="begin" w:fldLock="1"/>
      </w:r>
      <w:r>
        <w:instrText xml:space="preserve"> PAGEREF _Toc147543243 \h </w:instrText>
      </w:r>
      <w:r>
        <w:fldChar w:fldCharType="separate"/>
      </w:r>
      <w:r>
        <w:t>43</w:t>
      </w:r>
      <w:r>
        <w:fldChar w:fldCharType="end"/>
      </w:r>
    </w:p>
    <w:p w14:paraId="09D66325" w14:textId="77777777" w:rsidR="0077467E" w:rsidRDefault="0077467E">
      <w:pPr>
        <w:pStyle w:val="TOC2"/>
        <w:rPr>
          <w:rFonts w:eastAsia="MS Mincho"/>
          <w:sz w:val="24"/>
          <w:szCs w:val="24"/>
          <w:lang w:eastAsia="zh-CN"/>
        </w:rPr>
      </w:pPr>
      <w:r>
        <w:t>9.5</w:t>
      </w:r>
      <w:r>
        <w:rPr>
          <w:rFonts w:eastAsia="MS Mincho"/>
          <w:sz w:val="24"/>
          <w:szCs w:val="24"/>
        </w:rPr>
        <w:tab/>
      </w:r>
      <w:r>
        <w:rPr>
          <w:lang w:eastAsia="zh-CN"/>
        </w:rPr>
        <w:t>Successful UE originated intelligent service calls</w:t>
      </w:r>
      <w:r>
        <w:tab/>
      </w:r>
      <w:r>
        <w:fldChar w:fldCharType="begin" w:fldLock="1"/>
      </w:r>
      <w:r>
        <w:instrText xml:space="preserve"> PAGEREF _Toc147543244 \h </w:instrText>
      </w:r>
      <w:r>
        <w:fldChar w:fldCharType="separate"/>
      </w:r>
      <w:r>
        <w:t>43</w:t>
      </w:r>
      <w:r>
        <w:fldChar w:fldCharType="end"/>
      </w:r>
    </w:p>
    <w:p w14:paraId="00A649ED" w14:textId="77777777" w:rsidR="0077467E" w:rsidRDefault="0077467E">
      <w:pPr>
        <w:pStyle w:val="TOC2"/>
        <w:rPr>
          <w:rFonts w:eastAsia="MS Mincho"/>
          <w:sz w:val="24"/>
          <w:szCs w:val="24"/>
          <w:lang w:eastAsia="zh-CN"/>
        </w:rPr>
      </w:pPr>
      <w:r>
        <w:t>9.6</w:t>
      </w:r>
      <w:r>
        <w:rPr>
          <w:rFonts w:eastAsia="MS Mincho"/>
          <w:sz w:val="24"/>
          <w:szCs w:val="24"/>
        </w:rPr>
        <w:tab/>
      </w:r>
      <w:r>
        <w:rPr>
          <w:lang w:eastAsia="zh-CN"/>
        </w:rPr>
        <w:t>Answered UE originated intelligent service calls</w:t>
      </w:r>
      <w:r>
        <w:tab/>
      </w:r>
      <w:r>
        <w:fldChar w:fldCharType="begin" w:fldLock="1"/>
      </w:r>
      <w:r>
        <w:instrText xml:space="preserve"> PAGEREF _Toc147543245 \h </w:instrText>
      </w:r>
      <w:r>
        <w:fldChar w:fldCharType="separate"/>
      </w:r>
      <w:r>
        <w:t>43</w:t>
      </w:r>
      <w:r>
        <w:fldChar w:fldCharType="end"/>
      </w:r>
    </w:p>
    <w:p w14:paraId="066EC784" w14:textId="77777777" w:rsidR="0077467E" w:rsidRDefault="0077467E">
      <w:pPr>
        <w:pStyle w:val="TOC2"/>
        <w:rPr>
          <w:rFonts w:eastAsia="MS Mincho"/>
          <w:sz w:val="24"/>
          <w:szCs w:val="24"/>
          <w:lang w:eastAsia="zh-CN"/>
        </w:rPr>
      </w:pPr>
      <w:r>
        <w:t>9.7</w:t>
      </w:r>
      <w:r>
        <w:rPr>
          <w:rFonts w:eastAsia="MS Mincho"/>
          <w:sz w:val="24"/>
          <w:szCs w:val="24"/>
        </w:rPr>
        <w:tab/>
      </w:r>
      <w:r>
        <w:rPr>
          <w:lang w:eastAsia="zh-CN"/>
        </w:rPr>
        <w:t>Attempted intelligent service calls for both the Calling Party and the Called Party are intelligent service user</w:t>
      </w:r>
      <w:r>
        <w:tab/>
      </w:r>
      <w:r>
        <w:fldChar w:fldCharType="begin" w:fldLock="1"/>
      </w:r>
      <w:r>
        <w:instrText xml:space="preserve"> PAGEREF _Toc147543246 \h </w:instrText>
      </w:r>
      <w:r>
        <w:fldChar w:fldCharType="separate"/>
      </w:r>
      <w:r>
        <w:t>43</w:t>
      </w:r>
      <w:r>
        <w:fldChar w:fldCharType="end"/>
      </w:r>
    </w:p>
    <w:p w14:paraId="62E8D231" w14:textId="77777777" w:rsidR="0077467E" w:rsidRDefault="0077467E">
      <w:pPr>
        <w:pStyle w:val="TOC2"/>
        <w:rPr>
          <w:rFonts w:eastAsia="MS Mincho"/>
          <w:sz w:val="24"/>
          <w:szCs w:val="24"/>
          <w:lang w:eastAsia="zh-CN"/>
        </w:rPr>
      </w:pPr>
      <w:r>
        <w:t>9.8</w:t>
      </w:r>
      <w:r>
        <w:rPr>
          <w:rFonts w:eastAsia="MS Mincho"/>
          <w:sz w:val="24"/>
          <w:szCs w:val="24"/>
        </w:rPr>
        <w:tab/>
      </w:r>
      <w:r>
        <w:rPr>
          <w:lang w:eastAsia="zh-CN"/>
        </w:rPr>
        <w:t>Successful intelligent service calls for both the Calling Party and the Called Party are intelligent service user</w:t>
      </w:r>
      <w:r>
        <w:tab/>
      </w:r>
      <w:r>
        <w:fldChar w:fldCharType="begin" w:fldLock="1"/>
      </w:r>
      <w:r>
        <w:instrText xml:space="preserve"> PAGEREF _Toc147543247 \h </w:instrText>
      </w:r>
      <w:r>
        <w:fldChar w:fldCharType="separate"/>
      </w:r>
      <w:r>
        <w:t>44</w:t>
      </w:r>
      <w:r>
        <w:fldChar w:fldCharType="end"/>
      </w:r>
    </w:p>
    <w:p w14:paraId="18D492D4" w14:textId="77777777" w:rsidR="0077467E" w:rsidRDefault="0077467E">
      <w:pPr>
        <w:pStyle w:val="TOC2"/>
        <w:rPr>
          <w:rFonts w:eastAsia="MS Mincho"/>
          <w:sz w:val="24"/>
          <w:szCs w:val="24"/>
          <w:lang w:eastAsia="zh-CN"/>
        </w:rPr>
      </w:pPr>
      <w:r>
        <w:t>9.9</w:t>
      </w:r>
      <w:r>
        <w:rPr>
          <w:rFonts w:eastAsia="MS Mincho"/>
          <w:sz w:val="24"/>
          <w:szCs w:val="24"/>
        </w:rPr>
        <w:tab/>
      </w:r>
      <w:r>
        <w:rPr>
          <w:lang w:eastAsia="zh-CN"/>
        </w:rPr>
        <w:t>Answered intelligent service calls for both the Calling Party and the Called Party are intelligent service user</w:t>
      </w:r>
      <w:r>
        <w:tab/>
      </w:r>
      <w:r>
        <w:fldChar w:fldCharType="begin" w:fldLock="1"/>
      </w:r>
      <w:r>
        <w:instrText xml:space="preserve"> PAGEREF _Toc147543248 \h </w:instrText>
      </w:r>
      <w:r>
        <w:fldChar w:fldCharType="separate"/>
      </w:r>
      <w:r>
        <w:t>44</w:t>
      </w:r>
      <w:r>
        <w:fldChar w:fldCharType="end"/>
      </w:r>
    </w:p>
    <w:p w14:paraId="2E118E42" w14:textId="77777777" w:rsidR="0077467E" w:rsidRDefault="0077467E" w:rsidP="0077467E">
      <w:pPr>
        <w:pStyle w:val="TOC8"/>
        <w:rPr>
          <w:rFonts w:eastAsia="MS Mincho"/>
          <w:b w:val="0"/>
          <w:sz w:val="24"/>
          <w:szCs w:val="24"/>
          <w:lang w:eastAsia="zh-CN"/>
        </w:rPr>
      </w:pPr>
      <w:r>
        <w:t>Annex A (informative):</w:t>
      </w:r>
      <w:r>
        <w:tab/>
        <w:t>Change history</w:t>
      </w:r>
      <w:r>
        <w:tab/>
      </w:r>
      <w:r>
        <w:fldChar w:fldCharType="begin" w:fldLock="1"/>
      </w:r>
      <w:r>
        <w:instrText xml:space="preserve"> PAGEREF _Toc147543249 \h </w:instrText>
      </w:r>
      <w:r>
        <w:fldChar w:fldCharType="separate"/>
      </w:r>
      <w:r>
        <w:t>45</w:t>
      </w:r>
      <w:r>
        <w:fldChar w:fldCharType="end"/>
      </w:r>
    </w:p>
    <w:p w14:paraId="728B3923" w14:textId="77777777" w:rsidR="003A0EB4" w:rsidRPr="00F4598A" w:rsidRDefault="0077467E" w:rsidP="003A0EB4">
      <w:r>
        <w:rPr>
          <w:noProof/>
          <w:sz w:val="22"/>
        </w:rPr>
        <w:fldChar w:fldCharType="end"/>
      </w:r>
    </w:p>
    <w:p w14:paraId="621BF8A3" w14:textId="77777777" w:rsidR="003A0EB4" w:rsidRPr="00F4598A" w:rsidRDefault="003A0EB4" w:rsidP="0036039F">
      <w:pPr>
        <w:pStyle w:val="Heading1"/>
      </w:pPr>
      <w:r w:rsidRPr="00F4598A">
        <w:br w:type="page"/>
      </w:r>
      <w:bookmarkStart w:id="4" w:name="_Toc147543128"/>
      <w:r w:rsidRPr="00F4598A">
        <w:lastRenderedPageBreak/>
        <w:t>Foreword</w:t>
      </w:r>
      <w:bookmarkEnd w:id="4"/>
    </w:p>
    <w:p w14:paraId="661E680B" w14:textId="77777777" w:rsidR="003A0EB4" w:rsidRPr="00F4598A" w:rsidRDefault="003A0EB4" w:rsidP="003A0EB4">
      <w:r w:rsidRPr="00F4598A">
        <w:t>This Technical Specification has been produced by the 3</w:t>
      </w:r>
      <w:r w:rsidRPr="00F4598A">
        <w:rPr>
          <w:vertAlign w:val="superscript"/>
        </w:rPr>
        <w:t>rd</w:t>
      </w:r>
      <w:r w:rsidRPr="00F4598A">
        <w:t xml:space="preserve"> Generation Partnership Project (3GPP).</w:t>
      </w:r>
    </w:p>
    <w:p w14:paraId="378A5E3D" w14:textId="77777777" w:rsidR="003A0EB4" w:rsidRPr="00F4598A" w:rsidRDefault="003A0EB4" w:rsidP="003A0EB4">
      <w:r w:rsidRPr="00F459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4E27BF" w14:textId="77777777" w:rsidR="003A0EB4" w:rsidRPr="00F4598A" w:rsidRDefault="003A0EB4" w:rsidP="003A0EB4">
      <w:pPr>
        <w:pStyle w:val="B1"/>
      </w:pPr>
      <w:r w:rsidRPr="00F4598A">
        <w:t xml:space="preserve">Version </w:t>
      </w:r>
      <w:proofErr w:type="spellStart"/>
      <w:r w:rsidRPr="00F4598A">
        <w:t>x.y.z</w:t>
      </w:r>
      <w:proofErr w:type="spellEnd"/>
    </w:p>
    <w:p w14:paraId="1B579F35" w14:textId="77777777" w:rsidR="003A0EB4" w:rsidRPr="00F4598A" w:rsidRDefault="003A0EB4" w:rsidP="003A0EB4">
      <w:pPr>
        <w:pStyle w:val="B1"/>
      </w:pPr>
      <w:r w:rsidRPr="00F4598A">
        <w:t>where:</w:t>
      </w:r>
    </w:p>
    <w:p w14:paraId="0B837F69" w14:textId="77777777" w:rsidR="003A0EB4" w:rsidRPr="00F4598A" w:rsidRDefault="003A0EB4" w:rsidP="003A0EB4">
      <w:pPr>
        <w:pStyle w:val="B2"/>
      </w:pPr>
      <w:r w:rsidRPr="00F4598A">
        <w:t>x</w:t>
      </w:r>
      <w:r w:rsidRPr="00F4598A">
        <w:tab/>
        <w:t>the first digit:</w:t>
      </w:r>
    </w:p>
    <w:p w14:paraId="4EBB99BD" w14:textId="77777777" w:rsidR="003A0EB4" w:rsidRPr="00F4598A" w:rsidRDefault="003A0EB4" w:rsidP="003A0EB4">
      <w:pPr>
        <w:pStyle w:val="B3"/>
      </w:pPr>
      <w:r w:rsidRPr="00F4598A">
        <w:t>1</w:t>
      </w:r>
      <w:r w:rsidRPr="00F4598A">
        <w:tab/>
        <w:t>presented to TSG for information;</w:t>
      </w:r>
    </w:p>
    <w:p w14:paraId="0E05C327" w14:textId="77777777" w:rsidR="003A0EB4" w:rsidRPr="00F4598A" w:rsidRDefault="003A0EB4" w:rsidP="003A0EB4">
      <w:pPr>
        <w:pStyle w:val="B3"/>
      </w:pPr>
      <w:r w:rsidRPr="00F4598A">
        <w:t>2</w:t>
      </w:r>
      <w:r w:rsidRPr="00F4598A">
        <w:tab/>
        <w:t>presented to TSG for approval;</w:t>
      </w:r>
    </w:p>
    <w:p w14:paraId="0E1C5A54" w14:textId="77777777" w:rsidR="003A0EB4" w:rsidRPr="00F4598A" w:rsidRDefault="003A0EB4" w:rsidP="003A0EB4">
      <w:pPr>
        <w:pStyle w:val="B3"/>
      </w:pPr>
      <w:r w:rsidRPr="00F4598A">
        <w:t>3</w:t>
      </w:r>
      <w:r w:rsidRPr="00F4598A">
        <w:tab/>
        <w:t>or greater indicates TSG approved document under change control.</w:t>
      </w:r>
    </w:p>
    <w:p w14:paraId="70C213F7" w14:textId="77777777" w:rsidR="003A0EB4" w:rsidRPr="00F4598A" w:rsidRDefault="003A0EB4" w:rsidP="003A0EB4">
      <w:pPr>
        <w:pStyle w:val="B2"/>
      </w:pPr>
      <w:r w:rsidRPr="00F4598A">
        <w:t>y</w:t>
      </w:r>
      <w:r w:rsidRPr="00F4598A">
        <w:tab/>
        <w:t>the second digit is incremented for all changes of substance, i.e. technical enhancements, corrections, updates, etc.</w:t>
      </w:r>
    </w:p>
    <w:p w14:paraId="6084E78F" w14:textId="77777777" w:rsidR="003A0EB4" w:rsidRPr="00F4598A" w:rsidRDefault="003A0EB4" w:rsidP="003A0EB4">
      <w:pPr>
        <w:pStyle w:val="B2"/>
      </w:pPr>
      <w:r w:rsidRPr="00F4598A">
        <w:t>z</w:t>
      </w:r>
      <w:r w:rsidRPr="00F4598A">
        <w:tab/>
        <w:t>the third digit is incremented when editorial only changes have been incorporated in the document.</w:t>
      </w:r>
    </w:p>
    <w:p w14:paraId="65B44A77" w14:textId="77777777" w:rsidR="003A0EB4" w:rsidRPr="00F4598A" w:rsidRDefault="003A0EB4" w:rsidP="0036039F">
      <w:pPr>
        <w:pStyle w:val="Heading1"/>
      </w:pPr>
      <w:bookmarkStart w:id="5" w:name="_Toc147543129"/>
      <w:r w:rsidRPr="00F4598A">
        <w:t>Introduction</w:t>
      </w:r>
      <w:bookmarkEnd w:id="5"/>
    </w:p>
    <w:p w14:paraId="50999830" w14:textId="77777777" w:rsidR="00FB21DB" w:rsidRPr="00F4598A" w:rsidRDefault="00FB21DB" w:rsidP="00FB21DB">
      <w:r w:rsidRPr="00F4598A">
        <w:t xml:space="preserve">The present document is part of a TS-family covering the 3rd Generation Partnership Project; Technical Specification Group Services and System Aspects; </w:t>
      </w:r>
      <w:r w:rsidRPr="00F4598A">
        <w:rPr>
          <w:snapToGrid w:val="0"/>
        </w:rPr>
        <w:t>Telecommunication management;</w:t>
      </w:r>
      <w:r w:rsidRPr="00F4598A">
        <w:t xml:space="preserve"> as identified below:</w:t>
      </w:r>
    </w:p>
    <w:p w14:paraId="2F7044ED" w14:textId="77777777" w:rsidR="00FB21DB" w:rsidRPr="00F4598A" w:rsidRDefault="00FB21DB" w:rsidP="00F2499B">
      <w:pPr>
        <w:pStyle w:val="B1"/>
      </w:pPr>
      <w:r w:rsidRPr="00F4598A">
        <w:t>32.401</w:t>
      </w:r>
      <w:r w:rsidRPr="00F4598A">
        <w:tab/>
        <w:t>Performance Management (PM); Concept and requirements</w:t>
      </w:r>
    </w:p>
    <w:p w14:paraId="011109A0" w14:textId="77777777" w:rsidR="00FB21DB" w:rsidRPr="00F4598A" w:rsidRDefault="00FB21DB" w:rsidP="00F2499B">
      <w:pPr>
        <w:pStyle w:val="B1"/>
      </w:pPr>
      <w:r w:rsidRPr="00F4598A">
        <w:t>52.402</w:t>
      </w:r>
      <w:r w:rsidRPr="00F4598A">
        <w:tab/>
        <w:t>Performance Management (PM); Performance measurements – GSM</w:t>
      </w:r>
    </w:p>
    <w:p w14:paraId="05AAE438" w14:textId="77777777" w:rsidR="00FB21DB" w:rsidRPr="00F4598A" w:rsidRDefault="00FB21DB" w:rsidP="00F2499B">
      <w:pPr>
        <w:pStyle w:val="B1"/>
      </w:pPr>
      <w:r w:rsidRPr="00F4598A">
        <w:t>32.404</w:t>
      </w:r>
      <w:r w:rsidRPr="00F4598A">
        <w:tab/>
        <w:t>Performance Management (PM); Performance measurements - Definitions and template</w:t>
      </w:r>
    </w:p>
    <w:p w14:paraId="0801E874" w14:textId="77777777" w:rsidR="00FB21DB" w:rsidRPr="00F4598A" w:rsidRDefault="00FB21DB" w:rsidP="00F2499B">
      <w:pPr>
        <w:pStyle w:val="B1"/>
      </w:pPr>
      <w:r w:rsidRPr="00F4598A">
        <w:t>32.405</w:t>
      </w:r>
      <w:r w:rsidRPr="00F4598A">
        <w:tab/>
        <w:t>Performance Management (PM); Performance measurements Universal Terrestrial Radio Access Network (UTRAN)</w:t>
      </w:r>
    </w:p>
    <w:p w14:paraId="4C3F5A47" w14:textId="77777777" w:rsidR="00FB21DB" w:rsidRPr="00F4598A" w:rsidRDefault="00FB21DB" w:rsidP="00F2499B">
      <w:pPr>
        <w:pStyle w:val="B1"/>
      </w:pPr>
      <w:r w:rsidRPr="00F4598A">
        <w:t>32.406</w:t>
      </w:r>
      <w:r w:rsidRPr="00F4598A">
        <w:tab/>
        <w:t>Performance Management (PM); Performance measurements</w:t>
      </w:r>
      <w:r w:rsidRPr="00F4598A">
        <w:rPr>
          <w:lang w:eastAsia="zh-CN"/>
        </w:rPr>
        <w:t xml:space="preserve"> Core Network (CN) Packet Switched (PS) domain</w:t>
      </w:r>
    </w:p>
    <w:p w14:paraId="35772FD7" w14:textId="77777777" w:rsidR="00FB21DB" w:rsidRPr="00F4598A" w:rsidRDefault="00FB21DB" w:rsidP="00F2499B">
      <w:pPr>
        <w:pStyle w:val="B1"/>
      </w:pPr>
      <w:r w:rsidRPr="00F4598A">
        <w:t>32.407</w:t>
      </w:r>
      <w:r w:rsidRPr="00F4598A">
        <w:tab/>
        <w:t>Performance Management (PM); Performance measurements</w:t>
      </w:r>
      <w:r w:rsidRPr="00F4598A">
        <w:rPr>
          <w:lang w:eastAsia="zh-CN"/>
        </w:rPr>
        <w:t xml:space="preserve"> Core Network (CN) Circuit Switched (CS) domain</w:t>
      </w:r>
    </w:p>
    <w:p w14:paraId="38731330" w14:textId="77777777" w:rsidR="00FB21DB" w:rsidRPr="00F4598A" w:rsidRDefault="00FB21DB" w:rsidP="00F2499B">
      <w:pPr>
        <w:pStyle w:val="B1"/>
        <w:rPr>
          <w:b/>
          <w:bCs/>
          <w:lang w:eastAsia="zh-CN"/>
        </w:rPr>
      </w:pPr>
      <w:r w:rsidRPr="00F4598A">
        <w:rPr>
          <w:b/>
          <w:bCs/>
        </w:rPr>
        <w:t>32.408</w:t>
      </w:r>
      <w:r w:rsidRPr="00F4598A">
        <w:rPr>
          <w:b/>
          <w:bCs/>
        </w:rPr>
        <w:tab/>
        <w:t xml:space="preserve">Performance Management (PM); </w:t>
      </w:r>
      <w:r w:rsidRPr="00F4598A">
        <w:rPr>
          <w:b/>
          <w:bCs/>
          <w:lang w:eastAsia="zh-CN"/>
        </w:rPr>
        <w:t>Performance measurements Teleservice</w:t>
      </w:r>
    </w:p>
    <w:p w14:paraId="31B3E83D" w14:textId="77777777" w:rsidR="00FB21DB" w:rsidRPr="00F4598A" w:rsidRDefault="00FB21DB" w:rsidP="00F2499B">
      <w:pPr>
        <w:pStyle w:val="B1"/>
        <w:rPr>
          <w:lang w:eastAsia="zh-CN"/>
        </w:rPr>
      </w:pPr>
      <w:r w:rsidRPr="00F4598A">
        <w:t>32.409</w:t>
      </w:r>
      <w:r w:rsidRPr="00F4598A">
        <w:tab/>
        <w:t xml:space="preserve">Performance Management (PM); </w:t>
      </w:r>
      <w:r w:rsidRPr="00F4598A">
        <w:rPr>
          <w:lang w:eastAsia="zh-CN"/>
        </w:rPr>
        <w:t>Performance measurements IP Multimedia Subsystem (IMS)</w:t>
      </w:r>
    </w:p>
    <w:p w14:paraId="5DE130CB" w14:textId="77777777" w:rsidR="003A0EB4" w:rsidRPr="00F4598A" w:rsidRDefault="003A0EB4" w:rsidP="003A0EB4">
      <w:r w:rsidRPr="00F4598A">
        <w:t xml:space="preserve">The present document is part of a set of specifications, which describe the requirements and information model necessary for the standardised Operation, Administration and Maintenance (OA&amp;M) of a multi-vendor </w:t>
      </w:r>
      <w:smartTag w:uri="urn:schemas-microsoft-com:office:smarttags" w:element="chmetcnv">
        <w:smartTagPr>
          <w:attr w:name="TCSC" w:val="0"/>
          <w:attr w:name="NumberType" w:val="1"/>
          <w:attr w:name="Negative" w:val="False"/>
          <w:attr w:name="HasSpace" w:val="False"/>
          <w:attr w:name="SourceValue" w:val="3"/>
          <w:attr w:name="UnitName" w:val="g"/>
        </w:smartTagPr>
        <w:r w:rsidRPr="00F4598A">
          <w:t>3G</w:t>
        </w:r>
      </w:smartTag>
      <w:r w:rsidRPr="00F4598A">
        <w:t>-system.</w:t>
      </w:r>
    </w:p>
    <w:p w14:paraId="2319C446" w14:textId="77777777" w:rsidR="003A0EB4" w:rsidRPr="00F4598A" w:rsidRDefault="003A0EB4" w:rsidP="003A0EB4">
      <w:r w:rsidRPr="00F4598A">
        <w:t xml:space="preserve">During the lifetime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F4598A">
          <w:t>3G</w:t>
        </w:r>
      </w:smartTag>
      <w:r w:rsidRPr="00F4598A">
        <w:t xml:space="preserve"> network,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2E8B73D1" w14:textId="77777777" w:rsidR="003A0EB4" w:rsidRPr="00F4598A" w:rsidRDefault="003A0EB4" w:rsidP="003A0EB4">
      <w:r w:rsidRPr="00F4598A">
        <w:t xml:space="preserve">Many of the activities involved in the daily operation and future network planning of a </w:t>
      </w:r>
      <w:smartTag w:uri="urn:schemas-microsoft-com:office:smarttags" w:element="chmetcnv">
        <w:smartTagPr>
          <w:attr w:name="TCSC" w:val="0"/>
          <w:attr w:name="NumberType" w:val="1"/>
          <w:attr w:name="Negative" w:val="False"/>
          <w:attr w:name="HasSpace" w:val="False"/>
          <w:attr w:name="SourceValue" w:val="3"/>
          <w:attr w:name="UnitName" w:val="g"/>
        </w:smartTagPr>
        <w:r w:rsidRPr="00F4598A">
          <w:t>3G</w:t>
        </w:r>
      </w:smartTag>
      <w:r w:rsidRPr="00F4598A">
        <w:t xml:space="preserve">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36E6F038" w14:textId="77777777" w:rsidR="003A0EB4" w:rsidRPr="00F4598A" w:rsidRDefault="003A0EB4" w:rsidP="003A0EB4">
      <w:r w:rsidRPr="00F4598A">
        <w:lastRenderedPageBreak/>
        <w:t>Annex B</w:t>
      </w:r>
      <w:r w:rsidR="00A21358" w:rsidRPr="00F4598A">
        <w:t xml:space="preserve"> of 32.404</w:t>
      </w:r>
      <w:r w:rsidRPr="00F4598A">
        <w:t xml:space="preserve"> help</w:t>
      </w:r>
      <w:r w:rsidR="00A21358" w:rsidRPr="00F4598A">
        <w:t>s</w:t>
      </w:r>
      <w:r w:rsidRPr="00F4598A">
        <w:t xml:space="preserve"> in the definition of new performance measurements that can be submitted to 3GPP for potential adoption and inclusion in the present document. Annex B</w:t>
      </w:r>
      <w:r w:rsidR="00A21358" w:rsidRPr="00F4598A">
        <w:t xml:space="preserve"> of 32.404</w:t>
      </w:r>
      <w:r w:rsidRPr="00F4598A">
        <w:t xml:space="preserve"> discusses a top-down performance measurement definition methodology that focuses on how the end-user of performance measurements can use the measurements.</w:t>
      </w:r>
    </w:p>
    <w:p w14:paraId="549A5F45" w14:textId="77777777" w:rsidR="003A0EB4" w:rsidRPr="00F4598A" w:rsidRDefault="003A0EB4" w:rsidP="0036039F">
      <w:pPr>
        <w:pStyle w:val="Heading1"/>
      </w:pPr>
      <w:r w:rsidRPr="00F4598A">
        <w:br w:type="page"/>
      </w:r>
      <w:bookmarkStart w:id="6" w:name="_Toc147543130"/>
      <w:r w:rsidRPr="00F4598A">
        <w:lastRenderedPageBreak/>
        <w:t>1</w:t>
      </w:r>
      <w:r w:rsidRPr="00F4598A">
        <w:tab/>
        <w:t>Scope</w:t>
      </w:r>
      <w:bookmarkEnd w:id="6"/>
    </w:p>
    <w:p w14:paraId="4145CC7B" w14:textId="77777777" w:rsidR="003A0EB4" w:rsidRPr="00F4598A" w:rsidRDefault="003A0EB4" w:rsidP="003A0EB4">
      <w:r w:rsidRPr="00F4598A">
        <w:t>The present document describes the measurements for UMTS and combined UMTS/GSM.</w:t>
      </w:r>
    </w:p>
    <w:p w14:paraId="2DC27289" w14:textId="77777777" w:rsidR="003A0EB4" w:rsidRPr="00F4598A" w:rsidRDefault="003A0EB4" w:rsidP="003A0EB4">
      <w:r w:rsidRPr="00F4598A">
        <w:t xml:space="preserve">TS 32.401 </w:t>
      </w:r>
      <w:r w:rsidR="007640AA" w:rsidRPr="00F4598A">
        <w:t>[1]</w:t>
      </w:r>
      <w:r w:rsidRPr="00F4598A">
        <w:t xml:space="preserve"> describes Performance Management concepts and requirements.</w:t>
      </w:r>
    </w:p>
    <w:p w14:paraId="17B0C22C" w14:textId="77777777" w:rsidR="00833D0D" w:rsidRPr="00F4598A" w:rsidRDefault="00833D0D" w:rsidP="00833D0D">
      <w:r w:rsidRPr="00F4598A">
        <w:t xml:space="preserve">The present document is valid for all measurement types provided by an implementation of a UMTS network and combined UMTS/GSM network. </w:t>
      </w:r>
    </w:p>
    <w:p w14:paraId="7315C1A3" w14:textId="77777777" w:rsidR="00833D0D" w:rsidRPr="00F4598A" w:rsidRDefault="00833D0D" w:rsidP="00833D0D">
      <w:r w:rsidRPr="00F4598A">
        <w:t>Only measurement types that are specific to UMTS or combined UMTS/GSM networks are defined within the present documents. Vendor specific measurement types used in UMTS and combined UMTS/GSM networks are not covered. Instead, these could be applied according to manufacturer's documentation.</w:t>
      </w:r>
    </w:p>
    <w:p w14:paraId="24B27823" w14:textId="77777777" w:rsidR="00833D0D" w:rsidRPr="00F4598A" w:rsidRDefault="00833D0D" w:rsidP="00833D0D">
      <w:r w:rsidRPr="00F4598A">
        <w:t>Measurements related to "external" technologies (such as ATM or IP) as described by "external" standards bodies (e.g. ITU-T or IETF) shall only be referenced within this specification, wherever there is a need identified for the existence of such a reference.</w:t>
      </w:r>
    </w:p>
    <w:p w14:paraId="6DB79C2C" w14:textId="77777777" w:rsidR="003A0EB4" w:rsidRPr="00F4598A" w:rsidRDefault="003A0EB4" w:rsidP="00833D0D">
      <w:r w:rsidRPr="00F4598A">
        <w:t>The definition of the standard measurements is intended to result in comparability of measurement data produced in a multi-vendor network, for those measurement types that can be standardised across all vendors' implementations.</w:t>
      </w:r>
    </w:p>
    <w:p w14:paraId="37EF2C6F" w14:textId="77777777" w:rsidR="003A0EB4" w:rsidRPr="00F4598A" w:rsidRDefault="003A0EB4" w:rsidP="003A0EB4">
      <w:r w:rsidRPr="00F4598A">
        <w:t>The structure of the present document is as follows:</w:t>
      </w:r>
    </w:p>
    <w:p w14:paraId="6D888041" w14:textId="77777777" w:rsidR="003A0EB4" w:rsidRPr="00F4598A" w:rsidRDefault="003A0EB4" w:rsidP="00F2499B">
      <w:pPr>
        <w:pStyle w:val="B1"/>
      </w:pPr>
      <w:r w:rsidRPr="00F4598A">
        <w:t>-</w:t>
      </w:r>
      <w:r w:rsidRPr="00F4598A">
        <w:tab/>
        <w:t>Header 1: Network Element (e.g. RNC related measurements);</w:t>
      </w:r>
    </w:p>
    <w:p w14:paraId="28AD26F7" w14:textId="77777777" w:rsidR="003A0EB4" w:rsidRPr="00F4598A" w:rsidRDefault="003A0EB4" w:rsidP="00F2499B">
      <w:pPr>
        <w:pStyle w:val="B1"/>
      </w:pPr>
      <w:r w:rsidRPr="00F4598A">
        <w:t>-</w:t>
      </w:r>
      <w:r w:rsidRPr="00F4598A">
        <w:tab/>
        <w:t>Header 2: Measurement function (e.g. soft handover measurements);</w:t>
      </w:r>
    </w:p>
    <w:p w14:paraId="15BC9432" w14:textId="77777777" w:rsidR="003A0EB4" w:rsidRPr="00F4598A" w:rsidRDefault="003A0EB4" w:rsidP="00F2499B">
      <w:pPr>
        <w:pStyle w:val="B1"/>
      </w:pPr>
      <w:r w:rsidRPr="00F4598A">
        <w:t>-</w:t>
      </w:r>
      <w:r w:rsidRPr="00F4598A">
        <w:tab/>
        <w:t>Header 3: Measurements.</w:t>
      </w:r>
    </w:p>
    <w:p w14:paraId="7E8DFA0F" w14:textId="77777777" w:rsidR="003A0EB4" w:rsidRPr="00F4598A" w:rsidRDefault="003A0EB4" w:rsidP="0036039F">
      <w:pPr>
        <w:pStyle w:val="Heading1"/>
      </w:pPr>
      <w:bookmarkStart w:id="7" w:name="_Toc147543131"/>
      <w:r w:rsidRPr="00F4598A">
        <w:t>2</w:t>
      </w:r>
      <w:r w:rsidRPr="00F4598A">
        <w:tab/>
        <w:t>References</w:t>
      </w:r>
      <w:bookmarkEnd w:id="7"/>
    </w:p>
    <w:p w14:paraId="27BEFE9F" w14:textId="77777777" w:rsidR="003A0EB4" w:rsidRPr="00F4598A" w:rsidRDefault="003A0EB4" w:rsidP="003A0EB4">
      <w:r w:rsidRPr="00F4598A">
        <w:t>The following documents contain provisions which, through reference in this text, constitute provisions of the present document.</w:t>
      </w:r>
    </w:p>
    <w:p w14:paraId="653AE643" w14:textId="77777777" w:rsidR="003A0EB4" w:rsidRPr="00F4598A" w:rsidRDefault="00F2499B" w:rsidP="00F2499B">
      <w:pPr>
        <w:pStyle w:val="B1"/>
      </w:pPr>
      <w:r>
        <w:t>-</w:t>
      </w:r>
      <w:r>
        <w:tab/>
      </w:r>
      <w:r w:rsidR="003A0EB4" w:rsidRPr="00F4598A">
        <w:t>References are either specific (identified by date of publication and/or edition number or version number) or non</w:t>
      </w:r>
      <w:r w:rsidR="003A0EB4" w:rsidRPr="00F4598A">
        <w:noBreakHyphen/>
        <w:t>specific.</w:t>
      </w:r>
    </w:p>
    <w:p w14:paraId="1FA083A4" w14:textId="77777777" w:rsidR="003A0EB4" w:rsidRPr="00F4598A" w:rsidRDefault="00F2499B" w:rsidP="00F2499B">
      <w:pPr>
        <w:pStyle w:val="B1"/>
      </w:pPr>
      <w:r>
        <w:t>-</w:t>
      </w:r>
      <w:r>
        <w:tab/>
      </w:r>
      <w:r w:rsidR="003A0EB4" w:rsidRPr="00F4598A">
        <w:t>For a specific reference, subsequent revisions do not apply.</w:t>
      </w:r>
    </w:p>
    <w:p w14:paraId="6BE6E23F" w14:textId="77777777" w:rsidR="003A0EB4" w:rsidRPr="00F4598A" w:rsidRDefault="00F2499B" w:rsidP="00F2499B">
      <w:pPr>
        <w:pStyle w:val="B1"/>
      </w:pPr>
      <w:r>
        <w:t>-</w:t>
      </w:r>
      <w:r>
        <w:tab/>
      </w:r>
      <w:r w:rsidR="003A0EB4" w:rsidRPr="00F4598A">
        <w:t xml:space="preserve">For a non-specific reference, the latest version applies. In the case of a reference to a 3GPP document (including a GSM document), a non-specific reference implicitly refers to the latest version of that document </w:t>
      </w:r>
      <w:r w:rsidR="003A0EB4" w:rsidRPr="00F4598A">
        <w:rPr>
          <w:i/>
        </w:rPr>
        <w:t>in the same Release as the present document</w:t>
      </w:r>
      <w:r w:rsidR="003A0EB4" w:rsidRPr="00F4598A">
        <w:t>.</w:t>
      </w:r>
    </w:p>
    <w:p w14:paraId="13828985" w14:textId="77777777" w:rsidR="007640AA" w:rsidRPr="00F4598A" w:rsidRDefault="007640AA" w:rsidP="007640AA">
      <w:pPr>
        <w:pStyle w:val="EX"/>
      </w:pPr>
      <w:r w:rsidRPr="00F4598A">
        <w:t>[1]</w:t>
      </w:r>
      <w:r w:rsidRPr="00F4598A">
        <w:tab/>
        <w:t>3GPP TS 32.401: "</w:t>
      </w:r>
      <w:r w:rsidRPr="00F4598A">
        <w:rPr>
          <w:snapToGrid w:val="0"/>
        </w:rPr>
        <w:t xml:space="preserve">Telecommunication management; </w:t>
      </w:r>
      <w:r w:rsidRPr="00F4598A">
        <w:t>Performance Management (PM); Concept and requirements".</w:t>
      </w:r>
    </w:p>
    <w:p w14:paraId="11E265E5" w14:textId="77777777" w:rsidR="003A0EB4" w:rsidRPr="00F4598A" w:rsidRDefault="007640AA" w:rsidP="007640AA">
      <w:pPr>
        <w:pStyle w:val="EX"/>
      </w:pPr>
      <w:r w:rsidRPr="00F4598A">
        <w:t>[2]</w:t>
      </w:r>
      <w:r w:rsidR="003A0EB4" w:rsidRPr="00F4598A">
        <w:tab/>
      </w:r>
      <w:r w:rsidRPr="00F4598A">
        <w:t>3GPP TS 23.140: "Multimedia Messaging Service (MMS); Functional description; Stage 2".</w:t>
      </w:r>
    </w:p>
    <w:p w14:paraId="356BCCF9" w14:textId="77777777" w:rsidR="003A0EB4" w:rsidRPr="00F4598A" w:rsidRDefault="003A0EB4" w:rsidP="007640AA">
      <w:pPr>
        <w:pStyle w:val="EX"/>
      </w:pPr>
      <w:r w:rsidRPr="00F4598A">
        <w:t>[3]</w:t>
      </w:r>
      <w:r w:rsidRPr="00F4598A">
        <w:tab/>
        <w:t>3GPP TS 32.600: "Telecommunication management; Configuration Management (CM); Concept and high-level requirements".</w:t>
      </w:r>
    </w:p>
    <w:p w14:paraId="03A32A94" w14:textId="77777777" w:rsidR="00991602" w:rsidRPr="00F4598A" w:rsidRDefault="00991602" w:rsidP="00991602">
      <w:pPr>
        <w:pStyle w:val="EX"/>
        <w:rPr>
          <w:lang w:eastAsia="zh-CN"/>
        </w:rPr>
      </w:pPr>
      <w:r w:rsidRPr="00F4598A">
        <w:t>[4]</w:t>
      </w:r>
      <w:r w:rsidRPr="00F4598A">
        <w:tab/>
        <w:t>3GPP TS 23.172: "Technical realization of Circuit Switched (CS) multimedia service UDI/RDI fallback and service modification; Stage 2".</w:t>
      </w:r>
    </w:p>
    <w:p w14:paraId="25A51322" w14:textId="77777777" w:rsidR="00991602" w:rsidRPr="00F4598A" w:rsidRDefault="00991602" w:rsidP="00991602">
      <w:pPr>
        <w:pStyle w:val="EX"/>
        <w:rPr>
          <w:lang w:eastAsia="zh-CN"/>
        </w:rPr>
      </w:pPr>
      <w:r w:rsidRPr="00F4598A">
        <w:rPr>
          <w:lang w:eastAsia="zh-CN"/>
        </w:rPr>
        <w:t>[5]</w:t>
      </w:r>
      <w:r w:rsidRPr="00F4598A">
        <w:rPr>
          <w:lang w:eastAsia="zh-CN"/>
        </w:rPr>
        <w:tab/>
        <w:t>ITU-T Q.763: "Signalling System No. 7 – ISDN user part formats and codes".</w:t>
      </w:r>
    </w:p>
    <w:p w14:paraId="48DBCF00" w14:textId="77777777" w:rsidR="00991602" w:rsidRPr="00F4598A" w:rsidRDefault="00991602" w:rsidP="00991602">
      <w:pPr>
        <w:pStyle w:val="EX"/>
        <w:rPr>
          <w:lang w:eastAsia="zh-CN"/>
        </w:rPr>
      </w:pPr>
      <w:r w:rsidRPr="00F4598A">
        <w:rPr>
          <w:lang w:eastAsia="zh-CN"/>
        </w:rPr>
        <w:t>[6]</w:t>
      </w:r>
      <w:r w:rsidRPr="00F4598A">
        <w:rPr>
          <w:lang w:eastAsia="zh-CN"/>
        </w:rPr>
        <w:tab/>
        <w:t>ITU-T Q.723: "Specifications of Signalling System No. 7 –</w:t>
      </w:r>
      <w:r w:rsidR="00F4598A" w:rsidRPr="00F4598A">
        <w:rPr>
          <w:lang w:eastAsia="zh-CN"/>
        </w:rPr>
        <w:t xml:space="preserve"> </w:t>
      </w:r>
      <w:r w:rsidRPr="00F4598A">
        <w:rPr>
          <w:lang w:eastAsia="zh-CN"/>
        </w:rPr>
        <w:t>Telephone user part; Formats and codes".</w:t>
      </w:r>
    </w:p>
    <w:p w14:paraId="33A11010" w14:textId="77777777" w:rsidR="00991602" w:rsidRPr="00F4598A" w:rsidRDefault="00991602" w:rsidP="00991602">
      <w:pPr>
        <w:pStyle w:val="EX"/>
      </w:pPr>
      <w:r w:rsidRPr="00F4598A">
        <w:rPr>
          <w:lang w:eastAsia="zh-CN"/>
        </w:rPr>
        <w:t>[7]</w:t>
      </w:r>
      <w:r w:rsidRPr="00F4598A">
        <w:rPr>
          <w:lang w:eastAsia="zh-CN"/>
        </w:rPr>
        <w:tab/>
        <w:t>3GPP TS 24.008: "</w:t>
      </w:r>
      <w:smartTag w:uri="urn:schemas-microsoft-com:office:smarttags" w:element="place">
        <w:r w:rsidRPr="00F4598A">
          <w:rPr>
            <w:lang w:eastAsia="zh-CN"/>
          </w:rPr>
          <w:t>Mobile</w:t>
        </w:r>
      </w:smartTag>
      <w:r w:rsidRPr="00F4598A">
        <w:rPr>
          <w:lang w:eastAsia="zh-CN"/>
        </w:rPr>
        <w:t xml:space="preserve"> radio interface Layer 3 specification; Core network protocols; Stage 3</w:t>
      </w:r>
      <w:r w:rsidRPr="00F4598A">
        <w:t>".</w:t>
      </w:r>
    </w:p>
    <w:p w14:paraId="44F20037" w14:textId="77777777" w:rsidR="00991602" w:rsidRPr="00F4598A" w:rsidRDefault="00991602" w:rsidP="00991602">
      <w:pPr>
        <w:pStyle w:val="EX"/>
        <w:rPr>
          <w:lang w:eastAsia="zh-CN"/>
        </w:rPr>
      </w:pPr>
      <w:r w:rsidRPr="00F4598A">
        <w:t>[8]</w:t>
      </w:r>
      <w:r w:rsidRPr="00F4598A">
        <w:tab/>
        <w:t>3GPP TS 22.002: "Circuit Bearer Services (BS) supported by a Public Land Mobile Network (PLMN)"</w:t>
      </w:r>
      <w:r w:rsidRPr="00F4598A">
        <w:rPr>
          <w:lang w:eastAsia="zh-CN"/>
        </w:rPr>
        <w:t>.</w:t>
      </w:r>
    </w:p>
    <w:p w14:paraId="12FF25FC" w14:textId="77777777" w:rsidR="00991602" w:rsidRPr="00F4598A" w:rsidRDefault="00991602" w:rsidP="00991602">
      <w:pPr>
        <w:pStyle w:val="EX"/>
        <w:rPr>
          <w:lang w:eastAsia="zh-CN"/>
        </w:rPr>
      </w:pPr>
      <w:r w:rsidRPr="00F4598A">
        <w:rPr>
          <w:lang w:eastAsia="zh-CN"/>
        </w:rPr>
        <w:t>[9]</w:t>
      </w:r>
      <w:r w:rsidRPr="00F4598A">
        <w:rPr>
          <w:lang w:eastAsia="zh-CN"/>
        </w:rPr>
        <w:tab/>
      </w:r>
      <w:r w:rsidRPr="00F4598A">
        <w:t>3GPP TS 29.002: "Mobile Application Part (MAP) specification".</w:t>
      </w:r>
    </w:p>
    <w:p w14:paraId="6160EC84" w14:textId="77777777" w:rsidR="00991602" w:rsidRPr="00F4598A" w:rsidRDefault="00991602" w:rsidP="007640AA">
      <w:pPr>
        <w:pStyle w:val="EX"/>
      </w:pPr>
      <w:r w:rsidRPr="00F4598A">
        <w:rPr>
          <w:lang w:eastAsia="zh-CN"/>
        </w:rPr>
        <w:lastRenderedPageBreak/>
        <w:t>[10]</w:t>
      </w:r>
      <w:r w:rsidRPr="00F4598A">
        <w:rPr>
          <w:lang w:eastAsia="zh-CN"/>
        </w:rPr>
        <w:tab/>
      </w:r>
      <w:r w:rsidRPr="00F4598A">
        <w:t>3GPP TS 24.011: "Point-to-Point (PP) Short Message Service (SMS) support on mobile radio interface".</w:t>
      </w:r>
    </w:p>
    <w:p w14:paraId="5E5E7817" w14:textId="77777777" w:rsidR="00206045" w:rsidRPr="00F4598A" w:rsidRDefault="00206045" w:rsidP="00206045">
      <w:pPr>
        <w:pStyle w:val="EX"/>
        <w:rPr>
          <w:lang w:eastAsia="zh-CN"/>
        </w:rPr>
      </w:pPr>
      <w:r w:rsidRPr="00F4598A">
        <w:rPr>
          <w:lang w:eastAsia="zh-CN"/>
        </w:rPr>
        <w:t>[11]</w:t>
      </w:r>
      <w:r w:rsidRPr="00F4598A">
        <w:rPr>
          <w:lang w:eastAsia="zh-CN"/>
        </w:rPr>
        <w:tab/>
        <w:t>ITU-T Q.1902: "Specifications of signalling related to Bearer Independent Call Control (BICC)".</w:t>
      </w:r>
    </w:p>
    <w:p w14:paraId="6931F906" w14:textId="77777777" w:rsidR="006D56A1" w:rsidRPr="00F4598A" w:rsidRDefault="006D56A1" w:rsidP="006D56A1">
      <w:pPr>
        <w:pStyle w:val="EX"/>
      </w:pPr>
      <w:r w:rsidRPr="00F4598A">
        <w:t>[12]</w:t>
      </w:r>
      <w:r w:rsidRPr="00F4598A">
        <w:tab/>
        <w:t xml:space="preserve">3GPP TS 23.078: "Customised Applications for </w:t>
      </w:r>
      <w:smartTag w:uri="urn:schemas-microsoft-com:office:smarttags" w:element="City">
        <w:smartTag w:uri="urn:schemas-microsoft-com:office:smarttags" w:element="place">
          <w:r w:rsidRPr="00F4598A">
            <w:t>Mobile</w:t>
          </w:r>
        </w:smartTag>
      </w:smartTag>
      <w:r w:rsidRPr="00F4598A">
        <w:t xml:space="preserve"> network Enhanced Logic (CAMEL) Phase 4; Stage 2".</w:t>
      </w:r>
    </w:p>
    <w:p w14:paraId="3D2B3FE2" w14:textId="77777777" w:rsidR="003A0EB4" w:rsidRPr="00F4598A" w:rsidRDefault="003A0EB4" w:rsidP="0036039F">
      <w:pPr>
        <w:pStyle w:val="Heading1"/>
      </w:pPr>
      <w:bookmarkStart w:id="8" w:name="_Toc147543132"/>
      <w:r w:rsidRPr="00F4598A">
        <w:t>3</w:t>
      </w:r>
      <w:r w:rsidRPr="00F4598A">
        <w:tab/>
      </w:r>
      <w:r w:rsidR="00420D13" w:rsidRPr="00F4598A">
        <w:t>Measurement family</w:t>
      </w:r>
      <w:r w:rsidRPr="00F4598A">
        <w:t xml:space="preserve"> and abbreviations</w:t>
      </w:r>
      <w:bookmarkEnd w:id="8"/>
    </w:p>
    <w:p w14:paraId="3F3E9FBD" w14:textId="77777777" w:rsidR="003A0EB4" w:rsidRPr="00F4598A" w:rsidRDefault="003A0EB4" w:rsidP="0036039F">
      <w:pPr>
        <w:pStyle w:val="Heading2"/>
      </w:pPr>
      <w:bookmarkStart w:id="9" w:name="_Toc147543133"/>
      <w:r w:rsidRPr="00F4598A">
        <w:t>3.1</w:t>
      </w:r>
      <w:r w:rsidRPr="00F4598A">
        <w:tab/>
      </w:r>
      <w:r w:rsidR="00420D13" w:rsidRPr="00F4598A">
        <w:t>Measurement family</w:t>
      </w:r>
      <w:bookmarkEnd w:id="9"/>
    </w:p>
    <w:p w14:paraId="6082D8F2" w14:textId="77777777" w:rsidR="003A0EB4" w:rsidRPr="00F4598A" w:rsidRDefault="003A0EB4" w:rsidP="003A0EB4">
      <w:r w:rsidRPr="00F4598A">
        <w:t xml:space="preserve">The measurement names defined in the present document are all beginning with a prefix containing the measurement family name (e.g. </w:t>
      </w:r>
      <w:proofErr w:type="spellStart"/>
      <w:r w:rsidRPr="00F4598A">
        <w:t>RAB.AttEstabCS.Conv</w:t>
      </w:r>
      <w:proofErr w:type="spellEnd"/>
      <w:r w:rsidRPr="00F4598A">
        <w:t xml:space="preserve">, </w:t>
      </w:r>
      <w:proofErr w:type="spellStart"/>
      <w:r w:rsidRPr="00F4598A">
        <w:t>MM.AttGprsAttach</w:t>
      </w:r>
      <w:proofErr w:type="spellEnd"/>
      <w:r w:rsidRPr="00F4598A">
        <w:t xml:space="preserve">). This family name identifies all measurements which relate to a given functionality and it may be used for measurement administration (see TS 32.401 </w:t>
      </w:r>
      <w:r w:rsidR="007640AA" w:rsidRPr="00F4598A">
        <w:t>[1]</w:t>
      </w:r>
      <w:r w:rsidRPr="00F4598A">
        <w:t>).</w:t>
      </w:r>
    </w:p>
    <w:p w14:paraId="16C99A1A" w14:textId="77777777" w:rsidR="003A0EB4" w:rsidRPr="00F4598A" w:rsidRDefault="003A0EB4" w:rsidP="003A0EB4">
      <w:r w:rsidRPr="00F4598A">
        <w:t>The list of families currently used in the present document is as follows:</w:t>
      </w:r>
    </w:p>
    <w:p w14:paraId="4F299749" w14:textId="77777777" w:rsidR="003A0EB4" w:rsidRPr="00F4598A" w:rsidRDefault="00DD2291" w:rsidP="00DD2291">
      <w:pPr>
        <w:pStyle w:val="B1"/>
      </w:pPr>
      <w:r w:rsidRPr="00F4598A">
        <w:t>-</w:t>
      </w:r>
      <w:r w:rsidRPr="00F4598A">
        <w:tab/>
      </w:r>
      <w:r w:rsidR="003A0EB4" w:rsidRPr="00F4598A">
        <w:t>MMS (measurements related to Multimedia Messaging Services)</w:t>
      </w:r>
      <w:r w:rsidR="00206045" w:rsidRPr="00F4598A">
        <w:t>;</w:t>
      </w:r>
    </w:p>
    <w:p w14:paraId="099D9C12" w14:textId="77777777" w:rsidR="003A0EB4" w:rsidRPr="00F4598A" w:rsidRDefault="00DD2291" w:rsidP="00DD2291">
      <w:pPr>
        <w:pStyle w:val="B1"/>
      </w:pPr>
      <w:r w:rsidRPr="00F4598A">
        <w:t>-</w:t>
      </w:r>
      <w:r w:rsidRPr="00F4598A">
        <w:tab/>
      </w:r>
      <w:r w:rsidR="003A0EB4" w:rsidRPr="00F4598A">
        <w:t>SMS (measurements related to Short Message Service)</w:t>
      </w:r>
      <w:r w:rsidR="00206045" w:rsidRPr="00F4598A">
        <w:t>;</w:t>
      </w:r>
    </w:p>
    <w:p w14:paraId="7E791C20" w14:textId="77777777" w:rsidR="00991602" w:rsidRPr="00F4598A" w:rsidRDefault="00991602" w:rsidP="00DD2291">
      <w:pPr>
        <w:pStyle w:val="B1"/>
      </w:pPr>
      <w:r w:rsidRPr="00F4598A">
        <w:t xml:space="preserve">- </w:t>
      </w:r>
      <w:r w:rsidRPr="00F4598A">
        <w:tab/>
        <w:t xml:space="preserve">MMC (measurements related to </w:t>
      </w:r>
      <w:proofErr w:type="spellStart"/>
      <w:r w:rsidRPr="00F4598A">
        <w:t>MultiMedia</w:t>
      </w:r>
      <w:proofErr w:type="spellEnd"/>
      <w:r w:rsidRPr="00F4598A">
        <w:t xml:space="preserve"> calls)</w:t>
      </w:r>
      <w:r w:rsidR="00206045" w:rsidRPr="00F4598A">
        <w:t>;</w:t>
      </w:r>
    </w:p>
    <w:p w14:paraId="073903AB" w14:textId="77777777" w:rsidR="00206045" w:rsidRPr="00F4598A" w:rsidRDefault="00206045" w:rsidP="00206045">
      <w:pPr>
        <w:pStyle w:val="B1"/>
        <w:rPr>
          <w:lang w:eastAsia="zh-CN"/>
        </w:rPr>
      </w:pPr>
      <w:r w:rsidRPr="00F4598A">
        <w:rPr>
          <w:lang w:eastAsia="zh-CN"/>
        </w:rPr>
        <w:t>-</w:t>
      </w:r>
      <w:r w:rsidRPr="00F4598A">
        <w:rPr>
          <w:lang w:eastAsia="zh-CN"/>
        </w:rPr>
        <w:tab/>
        <w:t>VSC (measurements related to voice call)</w:t>
      </w:r>
      <w:r w:rsidR="006D56A1" w:rsidRPr="00F4598A">
        <w:rPr>
          <w:lang w:eastAsia="zh-CN"/>
        </w:rPr>
        <w:t>;</w:t>
      </w:r>
    </w:p>
    <w:p w14:paraId="314E7D55" w14:textId="77777777" w:rsidR="006D56A1" w:rsidRPr="00F4598A" w:rsidRDefault="006D56A1" w:rsidP="00206045">
      <w:pPr>
        <w:pStyle w:val="B1"/>
      </w:pPr>
      <w:r w:rsidRPr="00F4598A">
        <w:t>-</w:t>
      </w:r>
      <w:r w:rsidRPr="00F4598A">
        <w:tab/>
        <w:t>IN (measurements related to Intelligent Service).</w:t>
      </w:r>
    </w:p>
    <w:p w14:paraId="2B2AE0ED" w14:textId="77777777" w:rsidR="003A0EB4" w:rsidRPr="00F4598A" w:rsidRDefault="003A0EB4" w:rsidP="0036039F">
      <w:pPr>
        <w:pStyle w:val="Heading2"/>
      </w:pPr>
      <w:bookmarkStart w:id="10" w:name="_Toc147543134"/>
      <w:r w:rsidRPr="00F4598A">
        <w:t>3.2</w:t>
      </w:r>
      <w:r w:rsidRPr="00F4598A">
        <w:tab/>
        <w:t>Abbreviations</w:t>
      </w:r>
      <w:bookmarkEnd w:id="10"/>
    </w:p>
    <w:p w14:paraId="27039CAC" w14:textId="77777777" w:rsidR="003A0EB4" w:rsidRPr="00F4598A" w:rsidRDefault="003A0EB4" w:rsidP="003A0EB4">
      <w:pPr>
        <w:keepNext/>
      </w:pPr>
      <w:r w:rsidRPr="00F4598A">
        <w:t>For the purposes of the present document, the following abbreviations apply:</w:t>
      </w:r>
    </w:p>
    <w:p w14:paraId="509E2B48" w14:textId="77777777" w:rsidR="006D56A1" w:rsidRPr="00F4598A" w:rsidRDefault="006D56A1" w:rsidP="006D56A1">
      <w:pPr>
        <w:pStyle w:val="EW"/>
      </w:pPr>
      <w:r w:rsidRPr="00F4598A">
        <w:t>CAMEL</w:t>
      </w:r>
      <w:r w:rsidRPr="00F4598A">
        <w:tab/>
        <w:t xml:space="preserve">Customized Application for </w:t>
      </w:r>
      <w:smartTag w:uri="urn:schemas-microsoft-com:office:smarttags" w:element="City">
        <w:smartTag w:uri="urn:schemas-microsoft-com:office:smarttags" w:element="place">
          <w:r w:rsidRPr="00F4598A">
            <w:t>Mobile</w:t>
          </w:r>
        </w:smartTag>
      </w:smartTag>
      <w:r w:rsidRPr="00F4598A">
        <w:t xml:space="preserve"> network Enhanced Logic</w:t>
      </w:r>
    </w:p>
    <w:p w14:paraId="5EEF36DB" w14:textId="77777777" w:rsidR="00206045" w:rsidRPr="00F4598A" w:rsidRDefault="00206045" w:rsidP="00206045">
      <w:pPr>
        <w:pStyle w:val="EW"/>
      </w:pPr>
      <w:r w:rsidRPr="00F4598A">
        <w:t>BICC</w:t>
      </w:r>
      <w:r w:rsidRPr="00F4598A">
        <w:tab/>
        <w:t>Bearer Independent Call Control</w:t>
      </w:r>
    </w:p>
    <w:p w14:paraId="1A185743" w14:textId="77777777" w:rsidR="00206045" w:rsidRPr="00F4598A" w:rsidRDefault="00206045" w:rsidP="00206045">
      <w:pPr>
        <w:pStyle w:val="EW"/>
      </w:pPr>
      <w:r w:rsidRPr="00F4598A">
        <w:t>CN</w:t>
      </w:r>
      <w:r w:rsidRPr="00F4598A">
        <w:tab/>
        <w:t>Core Network</w:t>
      </w:r>
    </w:p>
    <w:p w14:paraId="32D867CD" w14:textId="77777777" w:rsidR="00206045" w:rsidRPr="00F4598A" w:rsidRDefault="00206045" w:rsidP="00206045">
      <w:pPr>
        <w:pStyle w:val="EW"/>
      </w:pPr>
      <w:r w:rsidRPr="00F4598A">
        <w:t>EM</w:t>
      </w:r>
      <w:r w:rsidRPr="00F4598A">
        <w:tab/>
        <w:t>(Network) Element Manager</w:t>
      </w:r>
    </w:p>
    <w:p w14:paraId="331301BC" w14:textId="77777777" w:rsidR="006D56A1" w:rsidRPr="00F4598A" w:rsidRDefault="006D56A1" w:rsidP="006D56A1">
      <w:pPr>
        <w:pStyle w:val="EW"/>
      </w:pPr>
      <w:r w:rsidRPr="00F4598A">
        <w:t>IN</w:t>
      </w:r>
      <w:r w:rsidRPr="00F4598A">
        <w:tab/>
        <w:t>Intelligent Service</w:t>
      </w:r>
    </w:p>
    <w:p w14:paraId="7B36501A" w14:textId="77777777" w:rsidR="00206045" w:rsidRPr="00F4598A" w:rsidRDefault="00206045" w:rsidP="00206045">
      <w:pPr>
        <w:pStyle w:val="EW"/>
      </w:pPr>
      <w:r w:rsidRPr="00F4598A">
        <w:t>ITU-T</w:t>
      </w:r>
      <w:r w:rsidRPr="00F4598A">
        <w:tab/>
        <w:t xml:space="preserve">International Telecommunication </w:t>
      </w:r>
      <w:smartTag w:uri="urn:schemas-microsoft-com:office:smarttags" w:element="place">
        <w:r w:rsidRPr="00F4598A">
          <w:t>Union</w:t>
        </w:r>
      </w:smartTag>
      <w:r w:rsidRPr="00F4598A">
        <w:t xml:space="preserve"> - Telecommunications Standardisation Sector</w:t>
      </w:r>
    </w:p>
    <w:p w14:paraId="6DABE83C" w14:textId="77777777" w:rsidR="00206045" w:rsidRPr="00F4598A" w:rsidRDefault="00206045" w:rsidP="00206045">
      <w:pPr>
        <w:pStyle w:val="EW"/>
        <w:rPr>
          <w:lang w:eastAsia="zh-CN"/>
        </w:rPr>
      </w:pPr>
      <w:r w:rsidRPr="00F4598A">
        <w:t>MM</w:t>
      </w:r>
      <w:r w:rsidRPr="00F4598A">
        <w:tab/>
      </w:r>
      <w:proofErr w:type="spellStart"/>
      <w:r w:rsidRPr="00F4598A">
        <w:t>MultiMedia</w:t>
      </w:r>
      <w:proofErr w:type="spellEnd"/>
    </w:p>
    <w:p w14:paraId="76F92A1F" w14:textId="77777777" w:rsidR="00206045" w:rsidRPr="00F4598A" w:rsidRDefault="00206045" w:rsidP="00206045">
      <w:pPr>
        <w:pStyle w:val="EW"/>
      </w:pPr>
      <w:r w:rsidRPr="00F4598A">
        <w:t>MSC</w:t>
      </w:r>
      <w:r w:rsidRPr="00F4598A">
        <w:tab/>
      </w:r>
      <w:smartTag w:uri="urn:schemas-microsoft-com:office:smarttags" w:element="City">
        <w:smartTag w:uri="urn:schemas-microsoft-com:office:smarttags" w:element="place">
          <w:r w:rsidRPr="00F4598A">
            <w:t>Mobile</w:t>
          </w:r>
        </w:smartTag>
      </w:smartTag>
      <w:r w:rsidRPr="00F4598A">
        <w:t xml:space="preserve"> services Switching Centre</w:t>
      </w:r>
    </w:p>
    <w:p w14:paraId="4FD1EFDB" w14:textId="77777777" w:rsidR="00206045" w:rsidRPr="00F4598A" w:rsidRDefault="00206045" w:rsidP="00206045">
      <w:pPr>
        <w:pStyle w:val="EW"/>
      </w:pPr>
      <w:r w:rsidRPr="00F4598A">
        <w:t>NE</w:t>
      </w:r>
      <w:r w:rsidRPr="00F4598A">
        <w:tab/>
        <w:t>Network Element</w:t>
      </w:r>
    </w:p>
    <w:p w14:paraId="43EB837E" w14:textId="77777777" w:rsidR="00206045" w:rsidRPr="00F4598A" w:rsidRDefault="00206045" w:rsidP="00206045">
      <w:pPr>
        <w:pStyle w:val="EW"/>
      </w:pPr>
      <w:r w:rsidRPr="00F4598A">
        <w:t>NM</w:t>
      </w:r>
      <w:r w:rsidRPr="00F4598A">
        <w:tab/>
        <w:t>Network Manager</w:t>
      </w:r>
    </w:p>
    <w:p w14:paraId="3D2057EF" w14:textId="77777777" w:rsidR="00206045" w:rsidRPr="00F4598A" w:rsidRDefault="00206045" w:rsidP="00206045">
      <w:pPr>
        <w:pStyle w:val="EW"/>
      </w:pPr>
      <w:r w:rsidRPr="00F4598A">
        <w:t>OS</w:t>
      </w:r>
      <w:r w:rsidRPr="00F4598A">
        <w:tab/>
        <w:t>Operations System (EM, NM)</w:t>
      </w:r>
    </w:p>
    <w:p w14:paraId="1CDA3987" w14:textId="77777777" w:rsidR="00206045" w:rsidRPr="00F4598A" w:rsidRDefault="00206045" w:rsidP="00206045">
      <w:pPr>
        <w:pStyle w:val="EW"/>
      </w:pPr>
      <w:r w:rsidRPr="00F4598A">
        <w:t>QoS</w:t>
      </w:r>
      <w:r w:rsidRPr="00F4598A">
        <w:tab/>
        <w:t xml:space="preserve">Quality of </w:t>
      </w:r>
      <w:proofErr w:type="spellStart"/>
      <w:r w:rsidRPr="00F4598A">
        <w:t>ServiceUMTS</w:t>
      </w:r>
      <w:proofErr w:type="spellEnd"/>
      <w:r w:rsidRPr="00F4598A">
        <w:tab/>
        <w:t xml:space="preserve">Universal </w:t>
      </w:r>
      <w:smartTag w:uri="urn:schemas-microsoft-com:office:smarttags" w:element="place">
        <w:r w:rsidRPr="00F4598A">
          <w:t>Mobile</w:t>
        </w:r>
      </w:smartTag>
      <w:r w:rsidRPr="00F4598A">
        <w:t xml:space="preserve"> Telecommunications System</w:t>
      </w:r>
    </w:p>
    <w:p w14:paraId="7ADDB161" w14:textId="77777777" w:rsidR="00206045" w:rsidRPr="00F4598A" w:rsidRDefault="00206045" w:rsidP="00206045">
      <w:pPr>
        <w:pStyle w:val="EW"/>
      </w:pPr>
      <w:r w:rsidRPr="00F4598A">
        <w:t>RANAP</w:t>
      </w:r>
      <w:r w:rsidRPr="00F4598A">
        <w:tab/>
        <w:t>Radio Access Network Application Part</w:t>
      </w:r>
    </w:p>
    <w:p w14:paraId="25EABF11" w14:textId="77777777" w:rsidR="00D374F6" w:rsidRPr="00F4598A" w:rsidRDefault="00D374F6" w:rsidP="00991602">
      <w:pPr>
        <w:pStyle w:val="EW"/>
      </w:pPr>
      <w:r w:rsidRPr="00F4598A">
        <w:t>UTRAN</w:t>
      </w:r>
      <w:r w:rsidRPr="00F4598A">
        <w:tab/>
        <w:t>Universal Terrestrial Radio Access Network</w:t>
      </w:r>
    </w:p>
    <w:p w14:paraId="39B0A726" w14:textId="77777777" w:rsidR="00991602" w:rsidRPr="00F4598A" w:rsidRDefault="00991602" w:rsidP="00991602">
      <w:pPr>
        <w:pStyle w:val="EW"/>
      </w:pPr>
    </w:p>
    <w:p w14:paraId="49092A94" w14:textId="77777777" w:rsidR="003A0EB4" w:rsidRPr="00F4598A" w:rsidRDefault="003A0EB4" w:rsidP="003A0EB4">
      <w:pPr>
        <w:keepNext/>
      </w:pPr>
      <w:r w:rsidRPr="00F4598A">
        <w:t>You can find below a list of abbreviations used within the measurement types for field E of the measurement template.</w:t>
      </w:r>
    </w:p>
    <w:p w14:paraId="7FB35E6E" w14:textId="77777777" w:rsidR="00D374F6" w:rsidRPr="00F4598A" w:rsidRDefault="00D374F6" w:rsidP="00991602">
      <w:pPr>
        <w:pStyle w:val="EW"/>
        <w:rPr>
          <w:lang w:eastAsia="zh-CN"/>
        </w:rPr>
      </w:pPr>
      <w:r w:rsidRPr="00F4598A">
        <w:rPr>
          <w:lang w:eastAsia="zh-CN"/>
        </w:rPr>
        <w:t>Ans</w:t>
      </w:r>
      <w:r w:rsidRPr="00F4598A">
        <w:rPr>
          <w:lang w:eastAsia="zh-CN"/>
        </w:rPr>
        <w:tab/>
        <w:t>Answer(ed)</w:t>
      </w:r>
    </w:p>
    <w:p w14:paraId="1F3AAD08" w14:textId="77777777" w:rsidR="00D374F6" w:rsidRPr="00F4598A" w:rsidRDefault="00D374F6" w:rsidP="00991602">
      <w:pPr>
        <w:pStyle w:val="EW"/>
        <w:keepNext/>
      </w:pPr>
      <w:proofErr w:type="spellStart"/>
      <w:r w:rsidRPr="00F4598A">
        <w:t>Att</w:t>
      </w:r>
      <w:proofErr w:type="spellEnd"/>
      <w:r w:rsidRPr="00F4598A">
        <w:tab/>
        <w:t>Attempt(</w:t>
      </w:r>
      <w:proofErr w:type="spellStart"/>
      <w:r w:rsidRPr="00F4598A">
        <w:t>s,ed</w:t>
      </w:r>
      <w:proofErr w:type="spellEnd"/>
      <w:r w:rsidRPr="00F4598A">
        <w:t>)</w:t>
      </w:r>
    </w:p>
    <w:p w14:paraId="290CC42E" w14:textId="77777777" w:rsidR="00D374F6" w:rsidRPr="00F4598A" w:rsidRDefault="00D374F6" w:rsidP="00991602">
      <w:pPr>
        <w:pStyle w:val="EW"/>
      </w:pPr>
      <w:r w:rsidRPr="00F4598A">
        <w:t>Conv</w:t>
      </w:r>
      <w:r w:rsidRPr="00F4598A">
        <w:tab/>
        <w:t>Conversational</w:t>
      </w:r>
    </w:p>
    <w:p w14:paraId="69CEDBFF" w14:textId="77777777" w:rsidR="00D374F6" w:rsidRPr="00F4598A" w:rsidRDefault="00D374F6" w:rsidP="00991602">
      <w:pPr>
        <w:pStyle w:val="EW"/>
      </w:pPr>
      <w:r w:rsidRPr="00F4598A">
        <w:t>CS</w:t>
      </w:r>
      <w:r w:rsidRPr="00F4598A">
        <w:tab/>
        <w:t>Circuit switched</w:t>
      </w:r>
    </w:p>
    <w:p w14:paraId="3FDAA3D2" w14:textId="77777777" w:rsidR="00D374F6" w:rsidRPr="00F4598A" w:rsidRDefault="00D374F6" w:rsidP="00991602">
      <w:pPr>
        <w:pStyle w:val="EW"/>
      </w:pPr>
      <w:r w:rsidRPr="00F4598A">
        <w:t>Fail</w:t>
      </w:r>
      <w:r w:rsidRPr="00F4598A">
        <w:tab/>
        <w:t xml:space="preserve">Fail(ed, </w:t>
      </w:r>
      <w:proofErr w:type="spellStart"/>
      <w:r w:rsidRPr="00F4598A">
        <w:t>ure</w:t>
      </w:r>
      <w:proofErr w:type="spellEnd"/>
      <w:r w:rsidRPr="00F4598A">
        <w:t xml:space="preserve">) </w:t>
      </w:r>
    </w:p>
    <w:p w14:paraId="41CB957E" w14:textId="77777777" w:rsidR="00D374F6" w:rsidRPr="00F4598A" w:rsidRDefault="00D374F6" w:rsidP="00991602">
      <w:pPr>
        <w:pStyle w:val="EW"/>
        <w:rPr>
          <w:lang w:eastAsia="zh-CN"/>
        </w:rPr>
      </w:pPr>
      <w:r w:rsidRPr="00F4598A">
        <w:rPr>
          <w:lang w:eastAsia="zh-CN"/>
        </w:rPr>
        <w:t>FB</w:t>
      </w:r>
      <w:r w:rsidRPr="00F4598A">
        <w:rPr>
          <w:lang w:eastAsia="zh-CN"/>
        </w:rPr>
        <w:tab/>
        <w:t>Fallback</w:t>
      </w:r>
    </w:p>
    <w:p w14:paraId="3A32D352" w14:textId="77777777" w:rsidR="006D56A1" w:rsidRPr="00F4598A" w:rsidRDefault="006D56A1" w:rsidP="006D56A1">
      <w:pPr>
        <w:pStyle w:val="EW"/>
        <w:rPr>
          <w:lang w:eastAsia="zh-CN"/>
        </w:rPr>
      </w:pPr>
      <w:r w:rsidRPr="00F4598A">
        <w:rPr>
          <w:lang w:eastAsia="zh-CN"/>
        </w:rPr>
        <w:t>IN</w:t>
      </w:r>
      <w:r w:rsidRPr="00F4598A">
        <w:rPr>
          <w:lang w:eastAsia="zh-CN"/>
        </w:rPr>
        <w:tab/>
        <w:t>Intelligent Service</w:t>
      </w:r>
    </w:p>
    <w:p w14:paraId="4AE1D4BE" w14:textId="77777777" w:rsidR="00206045" w:rsidRPr="00F4598A" w:rsidRDefault="00206045" w:rsidP="00206045">
      <w:pPr>
        <w:pStyle w:val="EW"/>
        <w:rPr>
          <w:lang w:eastAsia="zh-CN"/>
        </w:rPr>
      </w:pPr>
      <w:r w:rsidRPr="00F4598A">
        <w:rPr>
          <w:lang w:eastAsia="zh-CN"/>
        </w:rPr>
        <w:t>Inc</w:t>
      </w:r>
      <w:r w:rsidRPr="00F4598A">
        <w:rPr>
          <w:lang w:eastAsia="zh-CN"/>
        </w:rPr>
        <w:tab/>
        <w:t>Incoming</w:t>
      </w:r>
    </w:p>
    <w:p w14:paraId="54AB62B3" w14:textId="77777777" w:rsidR="00D374F6" w:rsidRPr="00F4598A" w:rsidRDefault="00D374F6" w:rsidP="00991602">
      <w:pPr>
        <w:pStyle w:val="EW"/>
        <w:rPr>
          <w:lang w:eastAsia="zh-CN"/>
        </w:rPr>
      </w:pPr>
      <w:r w:rsidRPr="00F4598A">
        <w:rPr>
          <w:lang w:eastAsia="zh-CN"/>
        </w:rPr>
        <w:t>Init</w:t>
      </w:r>
      <w:r w:rsidRPr="00F4598A">
        <w:rPr>
          <w:lang w:eastAsia="zh-CN"/>
        </w:rPr>
        <w:tab/>
      </w:r>
      <w:proofErr w:type="spellStart"/>
      <w:r w:rsidRPr="00F4598A">
        <w:rPr>
          <w:lang w:eastAsia="zh-CN"/>
        </w:rPr>
        <w:t>Init</w:t>
      </w:r>
      <w:proofErr w:type="spellEnd"/>
    </w:p>
    <w:p w14:paraId="4DF65986" w14:textId="77777777" w:rsidR="00D374F6" w:rsidRPr="00F4598A" w:rsidRDefault="00D374F6" w:rsidP="00991602">
      <w:pPr>
        <w:pStyle w:val="EW"/>
      </w:pPr>
      <w:r w:rsidRPr="00F4598A">
        <w:t>Inter</w:t>
      </w:r>
      <w:r w:rsidRPr="00F4598A">
        <w:tab/>
      </w:r>
      <w:proofErr w:type="spellStart"/>
      <w:r w:rsidRPr="00F4598A">
        <w:t>Inter</w:t>
      </w:r>
      <w:proofErr w:type="spellEnd"/>
    </w:p>
    <w:p w14:paraId="7ED5441D" w14:textId="77777777" w:rsidR="00D374F6" w:rsidRPr="00F4598A" w:rsidRDefault="00D374F6" w:rsidP="00991602">
      <w:pPr>
        <w:pStyle w:val="EW"/>
      </w:pPr>
      <w:r w:rsidRPr="00F4598A">
        <w:t>Max</w:t>
      </w:r>
      <w:r w:rsidRPr="00F4598A">
        <w:tab/>
        <w:t>Maximum</w:t>
      </w:r>
    </w:p>
    <w:p w14:paraId="56A315F4" w14:textId="77777777" w:rsidR="00D374F6" w:rsidRPr="00F4598A" w:rsidRDefault="00D374F6" w:rsidP="00991602">
      <w:pPr>
        <w:pStyle w:val="EW"/>
      </w:pPr>
      <w:r w:rsidRPr="00F4598A">
        <w:t>MM</w:t>
      </w:r>
      <w:r w:rsidRPr="00F4598A">
        <w:tab/>
        <w:t>Mobility Management</w:t>
      </w:r>
    </w:p>
    <w:p w14:paraId="498E1093" w14:textId="77777777" w:rsidR="00D374F6" w:rsidRPr="00F4598A" w:rsidRDefault="00D374F6" w:rsidP="00991602">
      <w:pPr>
        <w:pStyle w:val="EW"/>
        <w:rPr>
          <w:lang w:eastAsia="zh-CN"/>
        </w:rPr>
      </w:pPr>
      <w:r w:rsidRPr="00F4598A">
        <w:rPr>
          <w:lang w:eastAsia="zh-CN"/>
        </w:rPr>
        <w:t>MM</w:t>
      </w:r>
      <w:r w:rsidRPr="00F4598A">
        <w:rPr>
          <w:lang w:eastAsia="zh-CN"/>
        </w:rPr>
        <w:tab/>
      </w:r>
      <w:proofErr w:type="spellStart"/>
      <w:r w:rsidRPr="00F4598A">
        <w:rPr>
          <w:lang w:eastAsia="zh-CN"/>
        </w:rPr>
        <w:t>MultiMedia</w:t>
      </w:r>
      <w:proofErr w:type="spellEnd"/>
    </w:p>
    <w:p w14:paraId="6A1EB68F" w14:textId="77777777" w:rsidR="00D374F6" w:rsidRPr="00F4598A" w:rsidRDefault="00D374F6" w:rsidP="00991602">
      <w:pPr>
        <w:pStyle w:val="EW"/>
        <w:rPr>
          <w:lang w:eastAsia="zh-CN"/>
        </w:rPr>
      </w:pPr>
      <w:r w:rsidRPr="00F4598A">
        <w:rPr>
          <w:lang w:eastAsia="zh-CN"/>
        </w:rPr>
        <w:lastRenderedPageBreak/>
        <w:t>MMC</w:t>
      </w:r>
      <w:r w:rsidRPr="00F4598A">
        <w:rPr>
          <w:lang w:eastAsia="zh-CN"/>
        </w:rPr>
        <w:tab/>
        <w:t>Multimedia Call</w:t>
      </w:r>
    </w:p>
    <w:p w14:paraId="374E8004" w14:textId="77777777" w:rsidR="00D374F6" w:rsidRPr="00F4598A" w:rsidRDefault="00D374F6" w:rsidP="00991602">
      <w:pPr>
        <w:pStyle w:val="EW"/>
        <w:rPr>
          <w:lang w:eastAsia="zh-CN"/>
        </w:rPr>
      </w:pPr>
      <w:r w:rsidRPr="00F4598A">
        <w:rPr>
          <w:lang w:eastAsia="zh-CN"/>
        </w:rPr>
        <w:t>Origi</w:t>
      </w:r>
      <w:r w:rsidRPr="00F4598A">
        <w:rPr>
          <w:lang w:eastAsia="zh-CN"/>
        </w:rPr>
        <w:tab/>
        <w:t>Originating</w:t>
      </w:r>
    </w:p>
    <w:p w14:paraId="5991DACA" w14:textId="77777777" w:rsidR="00D374F6" w:rsidRPr="00F4598A" w:rsidRDefault="00D374F6" w:rsidP="00991602">
      <w:pPr>
        <w:pStyle w:val="EW"/>
      </w:pPr>
      <w:r w:rsidRPr="00F4598A">
        <w:t>PS</w:t>
      </w:r>
      <w:r w:rsidRPr="00F4598A">
        <w:tab/>
        <w:t>Packet switched</w:t>
      </w:r>
    </w:p>
    <w:p w14:paraId="4B836035" w14:textId="77777777" w:rsidR="00D374F6" w:rsidRPr="00F4598A" w:rsidRDefault="00D374F6" w:rsidP="00991602">
      <w:pPr>
        <w:pStyle w:val="EW"/>
      </w:pPr>
      <w:proofErr w:type="spellStart"/>
      <w:r w:rsidRPr="00F4598A">
        <w:t>Req</w:t>
      </w:r>
      <w:proofErr w:type="spellEnd"/>
      <w:r w:rsidRPr="00F4598A">
        <w:tab/>
        <w:t>Request(</w:t>
      </w:r>
      <w:proofErr w:type="spellStart"/>
      <w:r w:rsidRPr="00F4598A">
        <w:t>s,ed</w:t>
      </w:r>
      <w:proofErr w:type="spellEnd"/>
      <w:r w:rsidRPr="00F4598A">
        <w:t>)</w:t>
      </w:r>
    </w:p>
    <w:p w14:paraId="0A0EAF84" w14:textId="77777777" w:rsidR="00D374F6" w:rsidRPr="00F4598A" w:rsidRDefault="00D374F6" w:rsidP="00991602">
      <w:pPr>
        <w:pStyle w:val="EW"/>
      </w:pPr>
      <w:r w:rsidRPr="00F4598A">
        <w:t>Res</w:t>
      </w:r>
      <w:r w:rsidRPr="00F4598A">
        <w:tab/>
        <w:t>Resource</w:t>
      </w:r>
    </w:p>
    <w:p w14:paraId="707021C2" w14:textId="77777777" w:rsidR="00D374F6" w:rsidRPr="00F4598A" w:rsidRDefault="00D374F6" w:rsidP="00991602">
      <w:pPr>
        <w:pStyle w:val="EW"/>
        <w:rPr>
          <w:lang w:eastAsia="zh-CN"/>
        </w:rPr>
      </w:pPr>
      <w:r w:rsidRPr="00F4598A">
        <w:rPr>
          <w:lang w:eastAsia="zh-CN"/>
        </w:rPr>
        <w:t>SC</w:t>
      </w:r>
      <w:r w:rsidRPr="00F4598A">
        <w:rPr>
          <w:lang w:eastAsia="zh-CN"/>
        </w:rPr>
        <w:tab/>
        <w:t>Service Change</w:t>
      </w:r>
    </w:p>
    <w:p w14:paraId="18CC0245" w14:textId="77777777" w:rsidR="00D374F6" w:rsidRPr="00F4598A" w:rsidRDefault="00D374F6" w:rsidP="00991602">
      <w:pPr>
        <w:pStyle w:val="EW"/>
      </w:pPr>
      <w:r w:rsidRPr="00F4598A">
        <w:t>Setup</w:t>
      </w:r>
      <w:r w:rsidRPr="00F4598A">
        <w:tab/>
      </w:r>
      <w:proofErr w:type="spellStart"/>
      <w:r w:rsidRPr="00F4598A">
        <w:t>Setup</w:t>
      </w:r>
      <w:proofErr w:type="spellEnd"/>
    </w:p>
    <w:p w14:paraId="657FCF08" w14:textId="77777777" w:rsidR="00D374F6" w:rsidRPr="00F4598A" w:rsidRDefault="00D374F6" w:rsidP="00991602">
      <w:pPr>
        <w:pStyle w:val="EW"/>
      </w:pPr>
      <w:r w:rsidRPr="00F4598A">
        <w:t>SGSN</w:t>
      </w:r>
      <w:r w:rsidRPr="00F4598A">
        <w:tab/>
      </w:r>
      <w:proofErr w:type="spellStart"/>
      <w:r w:rsidRPr="00F4598A">
        <w:t>SGSN</w:t>
      </w:r>
      <w:proofErr w:type="spellEnd"/>
    </w:p>
    <w:p w14:paraId="7336480F" w14:textId="77777777" w:rsidR="00D374F6" w:rsidRPr="00F4598A" w:rsidRDefault="00D374F6" w:rsidP="00991602">
      <w:pPr>
        <w:pStyle w:val="EW"/>
      </w:pPr>
      <w:r w:rsidRPr="00F4598A">
        <w:t>Sub</w:t>
      </w:r>
      <w:r w:rsidRPr="00F4598A">
        <w:tab/>
        <w:t>Subscriber</w:t>
      </w:r>
    </w:p>
    <w:p w14:paraId="047765B5" w14:textId="77777777" w:rsidR="00D374F6" w:rsidRPr="00F4598A" w:rsidRDefault="00D374F6" w:rsidP="00991602">
      <w:pPr>
        <w:pStyle w:val="EW"/>
      </w:pPr>
      <w:proofErr w:type="spellStart"/>
      <w:r w:rsidRPr="00F4598A">
        <w:t>Succ</w:t>
      </w:r>
      <w:proofErr w:type="spellEnd"/>
      <w:r w:rsidRPr="00F4598A">
        <w:tab/>
        <w:t>Success(</w:t>
      </w:r>
      <w:proofErr w:type="spellStart"/>
      <w:r w:rsidRPr="00F4598A">
        <w:t>es,ful</w:t>
      </w:r>
      <w:proofErr w:type="spellEnd"/>
      <w:r w:rsidRPr="00F4598A">
        <w:t>)</w:t>
      </w:r>
    </w:p>
    <w:p w14:paraId="738586C6" w14:textId="77777777" w:rsidR="00D374F6" w:rsidRPr="00F4598A" w:rsidRDefault="00D374F6" w:rsidP="00991602">
      <w:pPr>
        <w:pStyle w:val="EW"/>
        <w:rPr>
          <w:lang w:eastAsia="zh-CN"/>
        </w:rPr>
      </w:pPr>
      <w:r w:rsidRPr="00F4598A">
        <w:rPr>
          <w:lang w:eastAsia="zh-CN"/>
        </w:rPr>
        <w:t>Termi</w:t>
      </w:r>
      <w:r w:rsidRPr="00F4598A">
        <w:rPr>
          <w:lang w:eastAsia="zh-CN"/>
        </w:rPr>
        <w:tab/>
        <w:t>Terminating</w:t>
      </w:r>
    </w:p>
    <w:p w14:paraId="649058B5" w14:textId="77777777" w:rsidR="00D374F6" w:rsidRPr="00F4598A" w:rsidRDefault="00D374F6" w:rsidP="00991602">
      <w:pPr>
        <w:pStyle w:val="EW"/>
      </w:pPr>
      <w:r w:rsidRPr="00F4598A">
        <w:t>UE</w:t>
      </w:r>
      <w:r w:rsidRPr="00F4598A">
        <w:tab/>
        <w:t>User Equipment</w:t>
      </w:r>
    </w:p>
    <w:p w14:paraId="10A7FE7C" w14:textId="77777777" w:rsidR="00D374F6" w:rsidRPr="00F4598A" w:rsidRDefault="00D374F6" w:rsidP="00991602">
      <w:pPr>
        <w:pStyle w:val="EW"/>
        <w:rPr>
          <w:lang w:eastAsia="zh-CN"/>
        </w:rPr>
      </w:pPr>
      <w:r w:rsidRPr="00F4598A">
        <w:t>User</w:t>
      </w:r>
      <w:r w:rsidRPr="00F4598A">
        <w:tab/>
      </w:r>
      <w:proofErr w:type="spellStart"/>
      <w:r w:rsidRPr="00F4598A">
        <w:rPr>
          <w:lang w:eastAsia="zh-CN"/>
        </w:rPr>
        <w:t>User</w:t>
      </w:r>
      <w:proofErr w:type="spellEnd"/>
    </w:p>
    <w:p w14:paraId="17DA8FA6" w14:textId="77777777" w:rsidR="00206045" w:rsidRPr="00F4598A" w:rsidRDefault="00206045" w:rsidP="00206045">
      <w:pPr>
        <w:pStyle w:val="EW"/>
        <w:rPr>
          <w:lang w:eastAsia="zh-CN"/>
        </w:rPr>
      </w:pPr>
      <w:proofErr w:type="spellStart"/>
      <w:r w:rsidRPr="00F4598A">
        <w:rPr>
          <w:lang w:eastAsia="zh-CN"/>
        </w:rPr>
        <w:t>Vce</w:t>
      </w:r>
      <w:proofErr w:type="spellEnd"/>
      <w:r w:rsidRPr="00F4598A">
        <w:rPr>
          <w:lang w:eastAsia="zh-CN"/>
        </w:rPr>
        <w:tab/>
        <w:t>Voice</w:t>
      </w:r>
    </w:p>
    <w:p w14:paraId="36C59A6A" w14:textId="77777777" w:rsidR="003A0EB4" w:rsidRPr="00F4598A" w:rsidRDefault="004250D9" w:rsidP="0036039F">
      <w:pPr>
        <w:pStyle w:val="Heading1"/>
      </w:pPr>
      <w:bookmarkStart w:id="11" w:name="_Toc147543135"/>
      <w:r w:rsidRPr="00F4598A">
        <w:t>4</w:t>
      </w:r>
      <w:r w:rsidR="003A0EB4" w:rsidRPr="00F4598A">
        <w:tab/>
        <w:t>Measurements related to the MMS Relay/Server</w:t>
      </w:r>
      <w:bookmarkEnd w:id="11"/>
    </w:p>
    <w:p w14:paraId="55C19672" w14:textId="77777777" w:rsidR="003A0EB4" w:rsidRPr="00F4598A" w:rsidRDefault="003A0EB4" w:rsidP="003A0EB4">
      <w:pPr>
        <w:pStyle w:val="TH"/>
      </w:pPr>
      <w:r w:rsidRPr="00F4598A">
        <w:object w:dxaOrig="11535" w:dyaOrig="8505" w14:anchorId="6A5E999D">
          <v:shape id="_x0000_i1027" type="#_x0000_t75" style="width:398.45pt;height:292.95pt" o:ole="" o:allowoverlap="f" fillcolor="window">
            <v:imagedata r:id="rId10" o:title=""/>
          </v:shape>
          <o:OLEObject Type="Embed" ProgID="Word.Picture.8" ShapeID="_x0000_i1027" DrawAspect="Content" ObjectID="_1823078164" r:id="rId11"/>
        </w:object>
      </w:r>
    </w:p>
    <w:p w14:paraId="7EB56741" w14:textId="77777777" w:rsidR="003A0EB4" w:rsidRPr="00F4598A" w:rsidRDefault="003A0EB4" w:rsidP="004250D9">
      <w:pPr>
        <w:pStyle w:val="TF"/>
      </w:pPr>
      <w:r w:rsidRPr="00F4598A">
        <w:t xml:space="preserve">Figure </w:t>
      </w:r>
      <w:r w:rsidR="004250D9" w:rsidRPr="00F4598A">
        <w:t>4.</w:t>
      </w:r>
      <w:r w:rsidRPr="00F4598A">
        <w:t>1</w:t>
      </w:r>
    </w:p>
    <w:p w14:paraId="104732A2" w14:textId="77777777" w:rsidR="003A0EB4" w:rsidRPr="00F4598A" w:rsidRDefault="003A0EB4" w:rsidP="00F2499B">
      <w:pPr>
        <w:pStyle w:val="B1"/>
      </w:pPr>
      <w:r w:rsidRPr="00F4598A">
        <w:t>MM1:</w:t>
      </w:r>
      <w:r w:rsidR="00206E73" w:rsidRPr="00F4598A">
        <w:tab/>
      </w:r>
      <w:r w:rsidRPr="00F4598A">
        <w:t>Reference point MM1 is used to submit Multimedia Messages from MMS User Agent to MMS Relay/Server, to let the MMS User Agent pull MMs from the MMS Relay/Server, let the MMS Relay/Server push information about MMs to the MMS User Agent as part of an MM notification, and to exchange delivery reports between MMS Relay/Server and MMS User Agents.</w:t>
      </w:r>
    </w:p>
    <w:p w14:paraId="166E3ACF" w14:textId="77777777" w:rsidR="003A0EB4" w:rsidRPr="00F4598A" w:rsidRDefault="00206E73" w:rsidP="00F2499B">
      <w:pPr>
        <w:pStyle w:val="B1"/>
      </w:pPr>
      <w:r w:rsidRPr="00F4598A">
        <w:t>MM2:</w:t>
      </w:r>
      <w:r w:rsidRPr="00F4598A">
        <w:tab/>
        <w:t>N</w:t>
      </w:r>
      <w:r w:rsidR="003A0EB4" w:rsidRPr="00F4598A">
        <w:t>ot specified yet</w:t>
      </w:r>
    </w:p>
    <w:p w14:paraId="1DD2D564" w14:textId="77777777" w:rsidR="003A0EB4" w:rsidRPr="00F4598A" w:rsidRDefault="003A0EB4" w:rsidP="00F2499B">
      <w:pPr>
        <w:pStyle w:val="B1"/>
      </w:pPr>
      <w:r w:rsidRPr="00F4598A">
        <w:t>MM3:</w:t>
      </w:r>
      <w:r w:rsidR="00206E73" w:rsidRPr="00F4598A">
        <w:tab/>
      </w:r>
      <w:r w:rsidRPr="00F4598A">
        <w:t xml:space="preserve">Reference point MM3 is used by the MMS Relay/Server to send Multimedia Messages to and retrieve MMs from servers of external (legacy) messaging systems that are connected to the service provider's </w:t>
      </w:r>
      <w:r w:rsidRPr="00F4598A">
        <w:rPr>
          <w:rFonts w:eastAsia="MS Mincho"/>
        </w:rPr>
        <w:t>MMS Relay/Server</w:t>
      </w:r>
      <w:r w:rsidRPr="00F4598A">
        <w:t>.</w:t>
      </w:r>
    </w:p>
    <w:p w14:paraId="3C512E07" w14:textId="77777777" w:rsidR="003A0EB4" w:rsidRPr="00F4598A" w:rsidRDefault="003A0EB4" w:rsidP="00F2499B">
      <w:pPr>
        <w:pStyle w:val="B1"/>
      </w:pPr>
      <w:r w:rsidRPr="00F4598A">
        <w:t>MM4:</w:t>
      </w:r>
      <w:r w:rsidR="00206E73" w:rsidRPr="00F4598A">
        <w:tab/>
      </w:r>
      <w:r w:rsidRPr="00F4598A">
        <w:t>Reference point MM4 between MMS Relay/Servers belonging to different MMSEs is used to transfer messages between them.</w:t>
      </w:r>
    </w:p>
    <w:p w14:paraId="115F8E13" w14:textId="77777777" w:rsidR="003A0EB4" w:rsidRPr="00F4598A" w:rsidRDefault="003A0EB4" w:rsidP="00F2499B">
      <w:pPr>
        <w:pStyle w:val="B1"/>
      </w:pPr>
      <w:r w:rsidRPr="00F4598A">
        <w:t>MM5:</w:t>
      </w:r>
      <w:r w:rsidR="00206E73" w:rsidRPr="00F4598A">
        <w:tab/>
      </w:r>
      <w:r w:rsidRPr="00F4598A">
        <w:t>Reference point MM5 may be used to provide information to the MMS Relay/Server about the subscriber.</w:t>
      </w:r>
    </w:p>
    <w:p w14:paraId="19DA25FA" w14:textId="77777777" w:rsidR="003A0EB4" w:rsidRPr="00F4598A" w:rsidRDefault="003A0EB4" w:rsidP="00F2499B">
      <w:pPr>
        <w:pStyle w:val="B1"/>
      </w:pPr>
      <w:r w:rsidRPr="00F4598A">
        <w:lastRenderedPageBreak/>
        <w:t>MM6:</w:t>
      </w:r>
      <w:r w:rsidR="00206E73" w:rsidRPr="00F4598A">
        <w:tab/>
        <w:t>N</w:t>
      </w:r>
      <w:r w:rsidRPr="00F4598A">
        <w:t>ot specified</w:t>
      </w:r>
    </w:p>
    <w:p w14:paraId="60EFAEB3" w14:textId="77777777" w:rsidR="003A0EB4" w:rsidRPr="00F4598A" w:rsidRDefault="003A0EB4" w:rsidP="00F2499B">
      <w:pPr>
        <w:pStyle w:val="B1"/>
      </w:pPr>
      <w:r w:rsidRPr="00F4598A">
        <w:t>MM7:</w:t>
      </w:r>
      <w:r w:rsidR="00206E73" w:rsidRPr="00F4598A">
        <w:tab/>
      </w:r>
      <w:r w:rsidRPr="00F4598A">
        <w:t>Reference point MM7 is used to transfer MMs from MMS Relay/Server to MMS VAS applications and to transfer MMs from MMS VAS applications to MMS Relay/Server.</w:t>
      </w:r>
    </w:p>
    <w:p w14:paraId="660E02C9" w14:textId="77777777" w:rsidR="003A0EB4" w:rsidRPr="00F4598A" w:rsidRDefault="003A0EB4" w:rsidP="003A0EB4">
      <w:r w:rsidRPr="00F4598A">
        <w:t>MMS uses a number of technologies to realise the requirements</w:t>
      </w:r>
      <w:r w:rsidR="00206E73" w:rsidRPr="00F4598A">
        <w:t xml:space="preserve"> of the stage 1 description (</w:t>
      </w:r>
      <w:r w:rsidRPr="00F4598A">
        <w:t xml:space="preserve">TS 22.140) </w:t>
      </w:r>
      <w:r w:rsidR="007640AA" w:rsidRPr="00F4598A">
        <w:t>[2]</w:t>
      </w:r>
      <w:r w:rsidRPr="00F4598A">
        <w:t>. As far as possible existing protocols (e.g. WAP, SMTP, ESMTP as transfer protocols; lower layers to provide push, pull, notification) and existing message formats (e.g. SMIL, MIME) shall be used for the realisation of the Multimedia Messaging Service.</w:t>
      </w:r>
    </w:p>
    <w:p w14:paraId="428DB93A" w14:textId="77777777" w:rsidR="003A0EB4" w:rsidRPr="00F4598A" w:rsidRDefault="003A0EB4" w:rsidP="003A0EB4">
      <w:r w:rsidRPr="00F4598A">
        <w:t>In order to define generic measurements, 3GPP should specify Performance measurements based on the Reference Points (MM1 to MM7) and not specific to the protocol implemented. So whatever the implementation IP or WAP for example, the Reference Point messages are generic and so the measurements will be the same.</w:t>
      </w:r>
    </w:p>
    <w:p w14:paraId="5207C89A" w14:textId="77777777" w:rsidR="003A0EB4" w:rsidRPr="00F4598A" w:rsidRDefault="003A0EB4" w:rsidP="003A0EB4">
      <w:r w:rsidRPr="00F4598A">
        <w:t>The main interfaces involve in the MMS delivery are the interface MM1 and MM4, we can see in this diagram the exact messages involve in the delivery. Those messages can be used to define Performance Measurement on a MMS Relay/Server basis.</w:t>
      </w:r>
    </w:p>
    <w:p w14:paraId="0FA79051" w14:textId="77777777" w:rsidR="003A0EB4" w:rsidRPr="00F4598A" w:rsidRDefault="003A0EB4" w:rsidP="003A0EB4">
      <w:pPr>
        <w:pStyle w:val="TH"/>
      </w:pPr>
      <w:r w:rsidRPr="00F4598A">
        <w:object w:dxaOrig="13890" w:dyaOrig="10460" w14:anchorId="4A37FF2A">
          <v:shape id="_x0000_i1028" type="#_x0000_t75" style="width:429.8pt;height:292.95pt" o:ole="" fillcolor="window">
            <v:imagedata r:id="rId12" o:title="" croptop="2666f" cropbottom="7999f" cropleft="3282f" cropright="3487f"/>
          </v:shape>
          <o:OLEObject Type="Embed" ProgID="Unknown" ShapeID="_x0000_i1028" DrawAspect="Content" ObjectID="_1823078165" r:id="rId13"/>
        </w:object>
      </w:r>
    </w:p>
    <w:p w14:paraId="2A583B22" w14:textId="77777777" w:rsidR="003A0EB4" w:rsidRPr="00F4598A" w:rsidRDefault="003A0EB4" w:rsidP="004250D9">
      <w:pPr>
        <w:pStyle w:val="TF"/>
      </w:pPr>
      <w:r w:rsidRPr="00F4598A">
        <w:t xml:space="preserve">Figure </w:t>
      </w:r>
      <w:r w:rsidR="004250D9" w:rsidRPr="00F4598A">
        <w:t>4.</w:t>
      </w:r>
      <w:r w:rsidRPr="00F4598A">
        <w:t>2: Example Abstract Message Flow</w:t>
      </w:r>
    </w:p>
    <w:p w14:paraId="15E15AAD" w14:textId="77777777" w:rsidR="003A0EB4" w:rsidRPr="00F4598A" w:rsidRDefault="003A0EB4" w:rsidP="003A0EB4">
      <w:r w:rsidRPr="00F4598A">
        <w:t xml:space="preserve">The most important quality metrics for MMS are availability, accuracy and speed. This contribution addresses the first two, the speed will require additional measurements based on time to deliver the multimedia messages. Availability and accuracy are a measure of the percentage of request that are successfully served and how complete the response is. The mentioned triggering points enable to define raw number of messages sent and received by the MMS Relay/Server, but is not good enough to gather service quality measurement, because those are only volume measurements. Also Response messages provide an acknowledgement mechanism for the request messages and those response messages can be positive or negative acknowledgement. This information is in the </w:t>
      </w:r>
      <w:r w:rsidR="00666507" w:rsidRPr="00F4598A">
        <w:t>"</w:t>
      </w:r>
      <w:r w:rsidRPr="00F4598A">
        <w:t>Request Status code</w:t>
      </w:r>
      <w:r w:rsidR="00666507" w:rsidRPr="00F4598A">
        <w:t>"</w:t>
      </w:r>
      <w:r w:rsidRPr="00F4598A">
        <w:t xml:space="preserve"> which is contained by the </w:t>
      </w:r>
      <w:r w:rsidR="00666507" w:rsidRPr="00F4598A">
        <w:t>"</w:t>
      </w:r>
      <w:r w:rsidRPr="00F4598A">
        <w:t>Request Status</w:t>
      </w:r>
      <w:r w:rsidR="00666507" w:rsidRPr="00F4598A">
        <w:t>"</w:t>
      </w:r>
      <w:r w:rsidRPr="00F4598A">
        <w:t xml:space="preserve"> field in the response messages. So in order to gather service quality measurements, a higher granularity is required for the response messages measurements: </w:t>
      </w:r>
      <w:proofErr w:type="spellStart"/>
      <w:r w:rsidRPr="00F4598A">
        <w:t>subcounters</w:t>
      </w:r>
      <w:proofErr w:type="spellEnd"/>
      <w:r w:rsidRPr="00F4598A">
        <w:t xml:space="preserve"> per request status code are introduced for that purpose. This is for MM1 submission and retrieval as well as every MM4 response messages measurements.</w:t>
      </w:r>
    </w:p>
    <w:p w14:paraId="016051BA" w14:textId="77777777" w:rsidR="003A0EB4" w:rsidRPr="00F4598A" w:rsidRDefault="003A0EB4" w:rsidP="003A0EB4">
      <w:r w:rsidRPr="00F4598A">
        <w:t xml:space="preserve">Background Information on the Request Status from TS 23.140 </w:t>
      </w:r>
      <w:r w:rsidR="007640AA" w:rsidRPr="00F4598A">
        <w:t>[2]</w:t>
      </w:r>
    </w:p>
    <w:p w14:paraId="672C0CDB" w14:textId="77777777" w:rsidR="003A0EB4" w:rsidRPr="00F4598A" w:rsidRDefault="003A0EB4" w:rsidP="003A0EB4">
      <w:r w:rsidRPr="00F4598A">
        <w:rPr>
          <w:b/>
        </w:rPr>
        <w:t>Request Status:</w:t>
      </w:r>
      <w:r w:rsidRPr="00F4598A">
        <w:t xml:space="preserve"> The originator MMS Relay/Server shall indicate the status of the MM1_submit.REQ in the associated MM1_submit.RES. The reason code given in the status information element of the MM1_submit.RES may be supported with an explanatory text further qualifying the status. If this text is available in the Request status text </w:t>
      </w:r>
      <w:r w:rsidRPr="00F4598A">
        <w:lastRenderedPageBreak/>
        <w:t>information element the MMS User Agent should bring it to the user's attention. The choice of the language used in the Request status text information element is at the discretion of the MMS service provider.</w:t>
      </w:r>
    </w:p>
    <w:p w14:paraId="1FF627EC" w14:textId="77777777" w:rsidR="003A0EB4" w:rsidRPr="00F4598A" w:rsidRDefault="003A0EB4" w:rsidP="004250D9">
      <w:pPr>
        <w:pStyle w:val="TH"/>
      </w:pPr>
      <w:r w:rsidRPr="00F4598A">
        <w:t xml:space="preserve">Table </w:t>
      </w:r>
      <w:r w:rsidR="004250D9" w:rsidRPr="00F4598A">
        <w:t>4.</w:t>
      </w:r>
      <w:r w:rsidRPr="00F4598A">
        <w:t xml:space="preserve">1: Information elements </w:t>
      </w:r>
      <w:r w:rsidR="00206E73" w:rsidRPr="00F4598A">
        <w:t>in the MM1_submit.RES</w:t>
      </w:r>
    </w:p>
    <w:tbl>
      <w:tblPr>
        <w:tblW w:w="9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28"/>
        <w:gridCol w:w="1037"/>
        <w:gridCol w:w="6010"/>
      </w:tblGrid>
      <w:tr w:rsidR="003A0EB4" w:rsidRPr="00F4598A" w14:paraId="1A337024" w14:textId="77777777">
        <w:trPr>
          <w:cantSplit/>
          <w:jc w:val="center"/>
        </w:trPr>
        <w:tc>
          <w:tcPr>
            <w:tcW w:w="2428" w:type="dxa"/>
            <w:shd w:val="clear" w:color="auto" w:fill="D9D9D9"/>
          </w:tcPr>
          <w:p w14:paraId="41663910" w14:textId="77777777" w:rsidR="003A0EB4" w:rsidRPr="00F4598A" w:rsidRDefault="003A0EB4" w:rsidP="003A0EB4">
            <w:pPr>
              <w:pStyle w:val="TAH"/>
            </w:pPr>
            <w:r w:rsidRPr="00F4598A">
              <w:t>Information element</w:t>
            </w:r>
          </w:p>
        </w:tc>
        <w:tc>
          <w:tcPr>
            <w:tcW w:w="0" w:type="auto"/>
            <w:shd w:val="clear" w:color="auto" w:fill="D9D9D9"/>
          </w:tcPr>
          <w:p w14:paraId="09A7FAB9" w14:textId="77777777" w:rsidR="003A0EB4" w:rsidRPr="00F4598A" w:rsidRDefault="003A0EB4" w:rsidP="003A0EB4">
            <w:pPr>
              <w:pStyle w:val="TAH"/>
            </w:pPr>
            <w:r w:rsidRPr="00F4598A">
              <w:t>Presence</w:t>
            </w:r>
          </w:p>
        </w:tc>
        <w:tc>
          <w:tcPr>
            <w:tcW w:w="6010" w:type="dxa"/>
            <w:shd w:val="clear" w:color="auto" w:fill="D9D9D9"/>
          </w:tcPr>
          <w:p w14:paraId="0C4A51DE" w14:textId="77777777" w:rsidR="003A0EB4" w:rsidRPr="00F4598A" w:rsidRDefault="003A0EB4" w:rsidP="003A0EB4">
            <w:pPr>
              <w:pStyle w:val="TAH"/>
            </w:pPr>
            <w:r w:rsidRPr="00F4598A">
              <w:t>Description</w:t>
            </w:r>
          </w:p>
        </w:tc>
      </w:tr>
      <w:tr w:rsidR="003A0EB4" w:rsidRPr="00F4598A" w14:paraId="34556911" w14:textId="77777777">
        <w:trPr>
          <w:cantSplit/>
          <w:jc w:val="center"/>
        </w:trPr>
        <w:tc>
          <w:tcPr>
            <w:tcW w:w="2428" w:type="dxa"/>
            <w:tcBorders>
              <w:top w:val="single" w:sz="4" w:space="0" w:color="auto"/>
              <w:left w:val="single" w:sz="4" w:space="0" w:color="auto"/>
              <w:bottom w:val="single" w:sz="4" w:space="0" w:color="auto"/>
              <w:right w:val="single" w:sz="4" w:space="0" w:color="auto"/>
            </w:tcBorders>
          </w:tcPr>
          <w:p w14:paraId="4261DB49" w14:textId="77777777" w:rsidR="003A0EB4" w:rsidRPr="00F4598A" w:rsidRDefault="003A0EB4" w:rsidP="003A0EB4">
            <w:pPr>
              <w:pStyle w:val="TAL"/>
            </w:pPr>
            <w:r w:rsidRPr="00F4598A">
              <w:t>Message Type</w:t>
            </w:r>
          </w:p>
        </w:tc>
        <w:tc>
          <w:tcPr>
            <w:tcW w:w="0" w:type="auto"/>
            <w:tcBorders>
              <w:top w:val="single" w:sz="4" w:space="0" w:color="auto"/>
              <w:left w:val="single" w:sz="4" w:space="0" w:color="auto"/>
              <w:bottom w:val="single" w:sz="4" w:space="0" w:color="auto"/>
              <w:right w:val="single" w:sz="4" w:space="0" w:color="auto"/>
            </w:tcBorders>
          </w:tcPr>
          <w:p w14:paraId="3F2660ED" w14:textId="77777777" w:rsidR="003A0EB4" w:rsidRPr="00F4598A" w:rsidRDefault="003A0EB4" w:rsidP="003A0EB4">
            <w:pPr>
              <w:pStyle w:val="TAL"/>
            </w:pPr>
            <w:r w:rsidRPr="00F4598A">
              <w:t>Mandatory</w:t>
            </w:r>
          </w:p>
        </w:tc>
        <w:tc>
          <w:tcPr>
            <w:tcW w:w="6010" w:type="dxa"/>
            <w:tcBorders>
              <w:top w:val="single" w:sz="4" w:space="0" w:color="auto"/>
              <w:left w:val="single" w:sz="4" w:space="0" w:color="auto"/>
              <w:bottom w:val="single" w:sz="4" w:space="0" w:color="auto"/>
              <w:right w:val="single" w:sz="4" w:space="0" w:color="auto"/>
            </w:tcBorders>
          </w:tcPr>
          <w:p w14:paraId="3E614308" w14:textId="77777777" w:rsidR="003A0EB4" w:rsidRPr="00F4598A" w:rsidRDefault="003A0EB4" w:rsidP="003A0EB4">
            <w:pPr>
              <w:pStyle w:val="TAL"/>
            </w:pPr>
            <w:r w:rsidRPr="00F4598A">
              <w:t>Identifies this message as MM1_submit.RES.</w:t>
            </w:r>
          </w:p>
        </w:tc>
      </w:tr>
      <w:tr w:rsidR="003A0EB4" w:rsidRPr="00F4598A" w14:paraId="4B2851D4" w14:textId="77777777">
        <w:trPr>
          <w:cantSplit/>
          <w:jc w:val="center"/>
        </w:trPr>
        <w:tc>
          <w:tcPr>
            <w:tcW w:w="2428" w:type="dxa"/>
            <w:tcBorders>
              <w:top w:val="single" w:sz="4" w:space="0" w:color="auto"/>
              <w:left w:val="single" w:sz="4" w:space="0" w:color="auto"/>
              <w:bottom w:val="single" w:sz="4" w:space="0" w:color="auto"/>
              <w:right w:val="single" w:sz="4" w:space="0" w:color="auto"/>
            </w:tcBorders>
          </w:tcPr>
          <w:p w14:paraId="4BAC7EE0" w14:textId="77777777" w:rsidR="003A0EB4" w:rsidRPr="00F4598A" w:rsidRDefault="003A0EB4" w:rsidP="003A0EB4">
            <w:pPr>
              <w:pStyle w:val="TAL"/>
            </w:pPr>
            <w:r w:rsidRPr="00F4598A">
              <w:t>Transaction ID</w:t>
            </w:r>
          </w:p>
        </w:tc>
        <w:tc>
          <w:tcPr>
            <w:tcW w:w="0" w:type="auto"/>
            <w:tcBorders>
              <w:top w:val="single" w:sz="4" w:space="0" w:color="auto"/>
              <w:left w:val="single" w:sz="4" w:space="0" w:color="auto"/>
              <w:bottom w:val="single" w:sz="4" w:space="0" w:color="auto"/>
              <w:right w:val="single" w:sz="4" w:space="0" w:color="auto"/>
            </w:tcBorders>
          </w:tcPr>
          <w:p w14:paraId="338C3F14" w14:textId="77777777" w:rsidR="003A0EB4" w:rsidRPr="00F4598A" w:rsidRDefault="003A0EB4" w:rsidP="003A0EB4">
            <w:pPr>
              <w:pStyle w:val="TAL"/>
            </w:pPr>
            <w:r w:rsidRPr="00F4598A">
              <w:t>Mandatory</w:t>
            </w:r>
          </w:p>
        </w:tc>
        <w:tc>
          <w:tcPr>
            <w:tcW w:w="6010" w:type="dxa"/>
            <w:tcBorders>
              <w:top w:val="single" w:sz="4" w:space="0" w:color="auto"/>
              <w:left w:val="single" w:sz="4" w:space="0" w:color="auto"/>
              <w:bottom w:val="single" w:sz="4" w:space="0" w:color="auto"/>
              <w:right w:val="single" w:sz="4" w:space="0" w:color="auto"/>
            </w:tcBorders>
          </w:tcPr>
          <w:p w14:paraId="265CA4BB" w14:textId="77777777" w:rsidR="003A0EB4" w:rsidRPr="00F4598A" w:rsidRDefault="003A0EB4" w:rsidP="003A0EB4">
            <w:pPr>
              <w:pStyle w:val="TAL"/>
            </w:pPr>
            <w:r w:rsidRPr="00F4598A">
              <w:t>The identification of the MM1_submit.REQ/MM1_submit.RES pair.</w:t>
            </w:r>
          </w:p>
        </w:tc>
      </w:tr>
      <w:tr w:rsidR="003A0EB4" w:rsidRPr="00F4598A" w14:paraId="74126330" w14:textId="77777777">
        <w:trPr>
          <w:cantSplit/>
          <w:jc w:val="center"/>
        </w:trPr>
        <w:tc>
          <w:tcPr>
            <w:tcW w:w="2428" w:type="dxa"/>
            <w:tcBorders>
              <w:top w:val="single" w:sz="4" w:space="0" w:color="auto"/>
              <w:left w:val="single" w:sz="4" w:space="0" w:color="auto"/>
              <w:bottom w:val="single" w:sz="4" w:space="0" w:color="auto"/>
              <w:right w:val="single" w:sz="4" w:space="0" w:color="auto"/>
            </w:tcBorders>
          </w:tcPr>
          <w:p w14:paraId="64D81F2F" w14:textId="77777777" w:rsidR="003A0EB4" w:rsidRPr="00F4598A" w:rsidRDefault="003A0EB4" w:rsidP="003A0EB4">
            <w:pPr>
              <w:pStyle w:val="TAL"/>
            </w:pPr>
            <w:r w:rsidRPr="00F4598A">
              <w:t>MMS Version</w:t>
            </w:r>
          </w:p>
        </w:tc>
        <w:tc>
          <w:tcPr>
            <w:tcW w:w="0" w:type="auto"/>
            <w:tcBorders>
              <w:top w:val="single" w:sz="4" w:space="0" w:color="auto"/>
              <w:left w:val="single" w:sz="4" w:space="0" w:color="auto"/>
              <w:bottom w:val="single" w:sz="4" w:space="0" w:color="auto"/>
              <w:right w:val="single" w:sz="4" w:space="0" w:color="auto"/>
            </w:tcBorders>
          </w:tcPr>
          <w:p w14:paraId="523140DD" w14:textId="77777777" w:rsidR="003A0EB4" w:rsidRPr="00F4598A" w:rsidRDefault="003A0EB4" w:rsidP="003A0EB4">
            <w:pPr>
              <w:pStyle w:val="TAL"/>
            </w:pPr>
            <w:r w:rsidRPr="00F4598A">
              <w:t>Mandatory</w:t>
            </w:r>
          </w:p>
        </w:tc>
        <w:tc>
          <w:tcPr>
            <w:tcW w:w="6010" w:type="dxa"/>
            <w:tcBorders>
              <w:top w:val="single" w:sz="4" w:space="0" w:color="auto"/>
              <w:left w:val="single" w:sz="4" w:space="0" w:color="auto"/>
              <w:bottom w:val="single" w:sz="4" w:space="0" w:color="auto"/>
              <w:right w:val="single" w:sz="4" w:space="0" w:color="auto"/>
            </w:tcBorders>
          </w:tcPr>
          <w:p w14:paraId="4692429D" w14:textId="77777777" w:rsidR="003A0EB4" w:rsidRPr="00F4598A" w:rsidRDefault="003A0EB4" w:rsidP="003A0EB4">
            <w:pPr>
              <w:pStyle w:val="TAL"/>
            </w:pPr>
            <w:r w:rsidRPr="00F4598A">
              <w:t xml:space="preserve">Identifies the version of the </w:t>
            </w:r>
            <w:r w:rsidR="00206E73" w:rsidRPr="00F4598A">
              <w:t xml:space="preserve">interface supported by the MMS </w:t>
            </w:r>
            <w:r w:rsidRPr="00F4598A">
              <w:t>Relay/Server.</w:t>
            </w:r>
          </w:p>
        </w:tc>
      </w:tr>
      <w:tr w:rsidR="003A0EB4" w:rsidRPr="00F4598A" w14:paraId="5FE476EB" w14:textId="77777777">
        <w:trPr>
          <w:cantSplit/>
          <w:jc w:val="center"/>
        </w:trPr>
        <w:tc>
          <w:tcPr>
            <w:tcW w:w="2428" w:type="dxa"/>
          </w:tcPr>
          <w:p w14:paraId="007426B2" w14:textId="77777777" w:rsidR="003A0EB4" w:rsidRPr="00F4598A" w:rsidRDefault="003A0EB4" w:rsidP="003A0EB4">
            <w:pPr>
              <w:pStyle w:val="TAL"/>
            </w:pPr>
            <w:r w:rsidRPr="00F4598A">
              <w:t>Request Status</w:t>
            </w:r>
          </w:p>
        </w:tc>
        <w:tc>
          <w:tcPr>
            <w:tcW w:w="0" w:type="auto"/>
          </w:tcPr>
          <w:p w14:paraId="02FD30B1" w14:textId="77777777" w:rsidR="003A0EB4" w:rsidRPr="00F4598A" w:rsidRDefault="003A0EB4" w:rsidP="003A0EB4">
            <w:pPr>
              <w:pStyle w:val="TAL"/>
            </w:pPr>
            <w:r w:rsidRPr="00F4598A">
              <w:t>Mandatory</w:t>
            </w:r>
          </w:p>
        </w:tc>
        <w:tc>
          <w:tcPr>
            <w:tcW w:w="6010" w:type="dxa"/>
          </w:tcPr>
          <w:p w14:paraId="4641A85B" w14:textId="77777777" w:rsidR="003A0EB4" w:rsidRPr="00F4598A" w:rsidRDefault="003A0EB4" w:rsidP="003A0EB4">
            <w:pPr>
              <w:pStyle w:val="TAL"/>
            </w:pPr>
            <w:r w:rsidRPr="00F4598A">
              <w:t>The status of the MM submit request.</w:t>
            </w:r>
          </w:p>
        </w:tc>
      </w:tr>
      <w:tr w:rsidR="003A0EB4" w:rsidRPr="00F4598A" w14:paraId="74126C01" w14:textId="77777777">
        <w:trPr>
          <w:cantSplit/>
          <w:jc w:val="center"/>
        </w:trPr>
        <w:tc>
          <w:tcPr>
            <w:tcW w:w="2428" w:type="dxa"/>
          </w:tcPr>
          <w:p w14:paraId="5AB30E61" w14:textId="77777777" w:rsidR="003A0EB4" w:rsidRPr="00F4598A" w:rsidRDefault="003A0EB4" w:rsidP="003A0EB4">
            <w:pPr>
              <w:pStyle w:val="TAL"/>
            </w:pPr>
            <w:r w:rsidRPr="00F4598A">
              <w:t>Request Status Text</w:t>
            </w:r>
          </w:p>
        </w:tc>
        <w:tc>
          <w:tcPr>
            <w:tcW w:w="0" w:type="auto"/>
          </w:tcPr>
          <w:p w14:paraId="223B867E" w14:textId="77777777" w:rsidR="003A0EB4" w:rsidRPr="00F4598A" w:rsidRDefault="003A0EB4" w:rsidP="003A0EB4">
            <w:pPr>
              <w:pStyle w:val="TAL"/>
            </w:pPr>
            <w:r w:rsidRPr="00F4598A">
              <w:t>Optional</w:t>
            </w:r>
          </w:p>
        </w:tc>
        <w:tc>
          <w:tcPr>
            <w:tcW w:w="6010" w:type="dxa"/>
          </w:tcPr>
          <w:p w14:paraId="60A34EC9" w14:textId="77777777" w:rsidR="003A0EB4" w:rsidRPr="00F4598A" w:rsidRDefault="003A0EB4" w:rsidP="003A0EB4">
            <w:pPr>
              <w:pStyle w:val="TAL"/>
            </w:pPr>
            <w:r w:rsidRPr="00F4598A">
              <w:t>Description which qualifies the status of the MM submit request.</w:t>
            </w:r>
          </w:p>
        </w:tc>
      </w:tr>
      <w:tr w:rsidR="003A0EB4" w:rsidRPr="00F4598A" w14:paraId="2B2EF7BE" w14:textId="77777777">
        <w:trPr>
          <w:cantSplit/>
          <w:jc w:val="center"/>
        </w:trPr>
        <w:tc>
          <w:tcPr>
            <w:tcW w:w="2428" w:type="dxa"/>
          </w:tcPr>
          <w:p w14:paraId="01C64D4A" w14:textId="77777777" w:rsidR="003A0EB4" w:rsidRPr="00F4598A" w:rsidRDefault="003A0EB4" w:rsidP="003A0EB4">
            <w:pPr>
              <w:pStyle w:val="TAL"/>
            </w:pPr>
            <w:r w:rsidRPr="00F4598A">
              <w:t>Message ID</w:t>
            </w:r>
          </w:p>
        </w:tc>
        <w:tc>
          <w:tcPr>
            <w:tcW w:w="0" w:type="auto"/>
          </w:tcPr>
          <w:p w14:paraId="2F8FCB27" w14:textId="77777777" w:rsidR="003A0EB4" w:rsidRPr="00F4598A" w:rsidRDefault="003A0EB4" w:rsidP="003A0EB4">
            <w:pPr>
              <w:pStyle w:val="TAL"/>
            </w:pPr>
            <w:r w:rsidRPr="00F4598A">
              <w:t>Conditional</w:t>
            </w:r>
          </w:p>
        </w:tc>
        <w:tc>
          <w:tcPr>
            <w:tcW w:w="6010" w:type="dxa"/>
          </w:tcPr>
          <w:p w14:paraId="3A7164A6" w14:textId="77777777" w:rsidR="003A0EB4" w:rsidRPr="00F4598A" w:rsidRDefault="003A0EB4" w:rsidP="003A0EB4">
            <w:pPr>
              <w:pStyle w:val="TAL"/>
            </w:pPr>
            <w:r w:rsidRPr="00F4598A">
              <w:t>The identification of the MM if it is accepted by the originator MMS Relay/Server.</w:t>
            </w:r>
          </w:p>
        </w:tc>
      </w:tr>
      <w:tr w:rsidR="003A0EB4" w:rsidRPr="00F4598A" w14:paraId="61B432A6" w14:textId="77777777">
        <w:trPr>
          <w:cantSplit/>
          <w:jc w:val="center"/>
        </w:trPr>
        <w:tc>
          <w:tcPr>
            <w:tcW w:w="2428" w:type="dxa"/>
          </w:tcPr>
          <w:p w14:paraId="43E2F9C8" w14:textId="77777777" w:rsidR="003A0EB4" w:rsidRPr="00F4598A" w:rsidRDefault="003A0EB4" w:rsidP="003A0EB4">
            <w:pPr>
              <w:pStyle w:val="TAL"/>
            </w:pPr>
            <w:r w:rsidRPr="00F4598A">
              <w:t>Store Status</w:t>
            </w:r>
          </w:p>
        </w:tc>
        <w:tc>
          <w:tcPr>
            <w:tcW w:w="0" w:type="auto"/>
          </w:tcPr>
          <w:p w14:paraId="75954B9D" w14:textId="77777777" w:rsidR="003A0EB4" w:rsidRPr="00F4598A" w:rsidRDefault="003A0EB4" w:rsidP="003A0EB4">
            <w:pPr>
              <w:pStyle w:val="TAL"/>
            </w:pPr>
            <w:r w:rsidRPr="00F4598A">
              <w:t>Conditional</w:t>
            </w:r>
          </w:p>
        </w:tc>
        <w:tc>
          <w:tcPr>
            <w:tcW w:w="6010" w:type="dxa"/>
          </w:tcPr>
          <w:p w14:paraId="7B82BDB1" w14:textId="77777777" w:rsidR="003A0EB4" w:rsidRPr="00F4598A" w:rsidRDefault="003A0EB4" w:rsidP="003A0EB4">
            <w:pPr>
              <w:pStyle w:val="TAL"/>
            </w:pPr>
            <w:r w:rsidRPr="00F4598A">
              <w:t>If the Store request was present in MM1_submit.REQ, the status of the store request.</w:t>
            </w:r>
          </w:p>
        </w:tc>
      </w:tr>
      <w:tr w:rsidR="003A0EB4" w:rsidRPr="00F4598A" w14:paraId="45DBA3B7" w14:textId="77777777">
        <w:trPr>
          <w:cantSplit/>
          <w:jc w:val="center"/>
        </w:trPr>
        <w:tc>
          <w:tcPr>
            <w:tcW w:w="2428" w:type="dxa"/>
          </w:tcPr>
          <w:p w14:paraId="5907F42D" w14:textId="77777777" w:rsidR="003A0EB4" w:rsidRPr="00F4598A" w:rsidRDefault="003A0EB4" w:rsidP="003A0EB4">
            <w:pPr>
              <w:pStyle w:val="TAL"/>
            </w:pPr>
            <w:r w:rsidRPr="00F4598A">
              <w:t>Store Status Text</w:t>
            </w:r>
          </w:p>
        </w:tc>
        <w:tc>
          <w:tcPr>
            <w:tcW w:w="0" w:type="auto"/>
          </w:tcPr>
          <w:p w14:paraId="212F5571" w14:textId="77777777" w:rsidR="003A0EB4" w:rsidRPr="00F4598A" w:rsidRDefault="003A0EB4" w:rsidP="003A0EB4">
            <w:pPr>
              <w:pStyle w:val="TAL"/>
            </w:pPr>
            <w:r w:rsidRPr="00F4598A">
              <w:t>Optional</w:t>
            </w:r>
          </w:p>
        </w:tc>
        <w:tc>
          <w:tcPr>
            <w:tcW w:w="6010" w:type="dxa"/>
          </w:tcPr>
          <w:p w14:paraId="2FED8387" w14:textId="77777777" w:rsidR="003A0EB4" w:rsidRPr="00F4598A" w:rsidRDefault="003A0EB4" w:rsidP="003A0EB4">
            <w:pPr>
              <w:pStyle w:val="TAL"/>
            </w:pPr>
            <w:r w:rsidRPr="00F4598A">
              <w:t>The explanatory text corresponding to the Store Status, if present.</w:t>
            </w:r>
          </w:p>
        </w:tc>
      </w:tr>
      <w:tr w:rsidR="003A0EB4" w:rsidRPr="00F4598A" w14:paraId="5597DCFC" w14:textId="77777777">
        <w:trPr>
          <w:cantSplit/>
          <w:jc w:val="center"/>
        </w:trPr>
        <w:tc>
          <w:tcPr>
            <w:tcW w:w="2428" w:type="dxa"/>
          </w:tcPr>
          <w:p w14:paraId="16247CDF" w14:textId="77777777" w:rsidR="003A0EB4" w:rsidRPr="00F4598A" w:rsidRDefault="003A0EB4" w:rsidP="003A0EB4">
            <w:pPr>
              <w:pStyle w:val="TAL"/>
            </w:pPr>
            <w:r w:rsidRPr="00F4598A">
              <w:t>Stored Message Reference</w:t>
            </w:r>
          </w:p>
        </w:tc>
        <w:tc>
          <w:tcPr>
            <w:tcW w:w="0" w:type="auto"/>
          </w:tcPr>
          <w:p w14:paraId="10D7453D" w14:textId="77777777" w:rsidR="003A0EB4" w:rsidRPr="00F4598A" w:rsidRDefault="003A0EB4" w:rsidP="003A0EB4">
            <w:pPr>
              <w:pStyle w:val="TAL"/>
            </w:pPr>
            <w:r w:rsidRPr="00F4598A">
              <w:t>Conditional</w:t>
            </w:r>
          </w:p>
        </w:tc>
        <w:tc>
          <w:tcPr>
            <w:tcW w:w="6010" w:type="dxa"/>
          </w:tcPr>
          <w:p w14:paraId="2D8800EA" w14:textId="77777777" w:rsidR="003A0EB4" w:rsidRPr="00F4598A" w:rsidRDefault="003A0EB4" w:rsidP="003A0EB4">
            <w:pPr>
              <w:pStyle w:val="TAL"/>
            </w:pPr>
            <w:r w:rsidRPr="00F4598A">
              <w:t>If the Store request was present in MM1_submit.REQ, the message reference to the newly stored MM.</w:t>
            </w:r>
          </w:p>
        </w:tc>
      </w:tr>
    </w:tbl>
    <w:p w14:paraId="3E05906E" w14:textId="77777777" w:rsidR="003A0EB4" w:rsidRPr="00F4598A" w:rsidRDefault="003A0EB4" w:rsidP="003A0EB4"/>
    <w:p w14:paraId="7682A07A" w14:textId="77777777" w:rsidR="003A0EB4" w:rsidRPr="00F4598A" w:rsidRDefault="003A0EB4" w:rsidP="004250D9">
      <w:pPr>
        <w:pStyle w:val="TH"/>
      </w:pPr>
      <w:r w:rsidRPr="00F4598A">
        <w:t xml:space="preserve">Table </w:t>
      </w:r>
      <w:r w:rsidR="004250D9" w:rsidRPr="00F4598A">
        <w:t>4.</w:t>
      </w:r>
      <w:r w:rsidRPr="00F4598A">
        <w:t xml:space="preserve">2: Example of Request Status Code from TS 23.140 </w:t>
      </w:r>
      <w:r w:rsidR="007640AA" w:rsidRPr="00F4598A">
        <w:t>[2]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000" w:firstRow="0" w:lastRow="0" w:firstColumn="0" w:lastColumn="0" w:noHBand="0" w:noVBand="0"/>
      </w:tblPr>
      <w:tblGrid>
        <w:gridCol w:w="2968"/>
        <w:gridCol w:w="6617"/>
      </w:tblGrid>
      <w:tr w:rsidR="003A0EB4" w:rsidRPr="00F4598A" w14:paraId="12124215" w14:textId="77777777">
        <w:trPr>
          <w:jc w:val="center"/>
        </w:trPr>
        <w:tc>
          <w:tcPr>
            <w:tcW w:w="2968" w:type="dxa"/>
            <w:shd w:val="clear" w:color="auto" w:fill="D9D9D9"/>
          </w:tcPr>
          <w:p w14:paraId="0C536455" w14:textId="77777777" w:rsidR="003A0EB4" w:rsidRPr="00F4598A" w:rsidRDefault="003A0EB4" w:rsidP="003A0EB4">
            <w:pPr>
              <w:pStyle w:val="TAH"/>
            </w:pPr>
            <w:r w:rsidRPr="00F4598A">
              <w:t>Request-Status-Code</w:t>
            </w:r>
          </w:p>
        </w:tc>
        <w:tc>
          <w:tcPr>
            <w:tcW w:w="6617" w:type="dxa"/>
            <w:shd w:val="clear" w:color="auto" w:fill="D9D9D9"/>
          </w:tcPr>
          <w:p w14:paraId="763CB5AA" w14:textId="77777777" w:rsidR="003A0EB4" w:rsidRPr="00F4598A" w:rsidRDefault="003A0EB4" w:rsidP="003A0EB4">
            <w:pPr>
              <w:pStyle w:val="TAH"/>
            </w:pPr>
            <w:r w:rsidRPr="00F4598A">
              <w:t>Meaning</w:t>
            </w:r>
          </w:p>
        </w:tc>
      </w:tr>
      <w:tr w:rsidR="003A0EB4" w:rsidRPr="00F4598A" w14:paraId="25392973" w14:textId="77777777">
        <w:trPr>
          <w:jc w:val="center"/>
        </w:trPr>
        <w:tc>
          <w:tcPr>
            <w:tcW w:w="2968" w:type="dxa"/>
          </w:tcPr>
          <w:p w14:paraId="617DD4E7" w14:textId="77777777" w:rsidR="003A0EB4" w:rsidRPr="00F4598A" w:rsidRDefault="003A0EB4" w:rsidP="003A0EB4">
            <w:pPr>
              <w:pStyle w:val="TAL"/>
            </w:pPr>
            <w:r w:rsidRPr="00F4598A">
              <w:t>Ok</w:t>
            </w:r>
          </w:p>
        </w:tc>
        <w:tc>
          <w:tcPr>
            <w:tcW w:w="6617" w:type="dxa"/>
          </w:tcPr>
          <w:p w14:paraId="335D8161" w14:textId="77777777" w:rsidR="003A0EB4" w:rsidRPr="00F4598A" w:rsidRDefault="003A0EB4" w:rsidP="003A0EB4">
            <w:pPr>
              <w:pStyle w:val="TAL"/>
            </w:pPr>
            <w:r w:rsidRPr="00F4598A">
              <w:t xml:space="preserve">The corresponding request and some or all of its contents were accepted without errors. </w:t>
            </w:r>
          </w:p>
        </w:tc>
      </w:tr>
      <w:tr w:rsidR="003A0EB4" w:rsidRPr="00F4598A" w14:paraId="26D07EC2" w14:textId="77777777">
        <w:trPr>
          <w:jc w:val="center"/>
        </w:trPr>
        <w:tc>
          <w:tcPr>
            <w:tcW w:w="2968" w:type="dxa"/>
          </w:tcPr>
          <w:p w14:paraId="1CF7F7FF" w14:textId="77777777" w:rsidR="003A0EB4" w:rsidRPr="00F4598A" w:rsidRDefault="003A0EB4" w:rsidP="003A0EB4">
            <w:pPr>
              <w:pStyle w:val="TAL"/>
            </w:pPr>
            <w:r w:rsidRPr="00F4598A">
              <w:t>Error-unspecified</w:t>
            </w:r>
          </w:p>
        </w:tc>
        <w:tc>
          <w:tcPr>
            <w:tcW w:w="6617" w:type="dxa"/>
          </w:tcPr>
          <w:p w14:paraId="6FF1B598" w14:textId="77777777" w:rsidR="003A0EB4" w:rsidRPr="00F4598A" w:rsidRDefault="003A0EB4" w:rsidP="003A0EB4">
            <w:pPr>
              <w:pStyle w:val="TAL"/>
            </w:pPr>
            <w:r w:rsidRPr="00F4598A">
              <w:t>An unspecified error occurred during the processing or reception of the corresponding request.</w:t>
            </w:r>
          </w:p>
        </w:tc>
      </w:tr>
      <w:tr w:rsidR="003A0EB4" w:rsidRPr="00F4598A" w14:paraId="36F0AF56" w14:textId="77777777">
        <w:trPr>
          <w:jc w:val="center"/>
        </w:trPr>
        <w:tc>
          <w:tcPr>
            <w:tcW w:w="2968" w:type="dxa"/>
          </w:tcPr>
          <w:p w14:paraId="279B99BE" w14:textId="77777777" w:rsidR="003A0EB4" w:rsidRPr="00F4598A" w:rsidRDefault="003A0EB4" w:rsidP="003A0EB4">
            <w:pPr>
              <w:pStyle w:val="TAL"/>
            </w:pPr>
            <w:r w:rsidRPr="00F4598A">
              <w:t>Error-service-denied</w:t>
            </w:r>
          </w:p>
        </w:tc>
        <w:tc>
          <w:tcPr>
            <w:tcW w:w="6617" w:type="dxa"/>
          </w:tcPr>
          <w:p w14:paraId="1765C985" w14:textId="77777777" w:rsidR="003A0EB4" w:rsidRPr="00F4598A" w:rsidRDefault="003A0EB4" w:rsidP="003A0EB4">
            <w:pPr>
              <w:pStyle w:val="TAL"/>
            </w:pPr>
            <w:r w:rsidRPr="00F4598A">
              <w:t>The corresponding request was rejected due to failure of authentication or authorisation of the originating MMS Relay/Server.</w:t>
            </w:r>
          </w:p>
        </w:tc>
      </w:tr>
      <w:tr w:rsidR="003A0EB4" w:rsidRPr="00F4598A" w14:paraId="607BCCAE" w14:textId="77777777">
        <w:trPr>
          <w:jc w:val="center"/>
        </w:trPr>
        <w:tc>
          <w:tcPr>
            <w:tcW w:w="2968" w:type="dxa"/>
          </w:tcPr>
          <w:p w14:paraId="4A833CAD" w14:textId="77777777" w:rsidR="003A0EB4" w:rsidRPr="00F4598A" w:rsidRDefault="003A0EB4" w:rsidP="003A0EB4">
            <w:pPr>
              <w:pStyle w:val="TAL"/>
            </w:pPr>
            <w:r w:rsidRPr="00F4598A">
              <w:t>Error-message-format-corrupt</w:t>
            </w:r>
          </w:p>
        </w:tc>
        <w:tc>
          <w:tcPr>
            <w:tcW w:w="6617" w:type="dxa"/>
          </w:tcPr>
          <w:p w14:paraId="27BB88CC" w14:textId="77777777" w:rsidR="003A0EB4" w:rsidRPr="00F4598A" w:rsidRDefault="003A0EB4" w:rsidP="003A0EB4">
            <w:pPr>
              <w:pStyle w:val="TAL"/>
            </w:pPr>
            <w:r w:rsidRPr="00F4598A">
              <w:t>An inconsistency with the message format was detected when the corresponding request was parsed.</w:t>
            </w:r>
          </w:p>
        </w:tc>
      </w:tr>
      <w:tr w:rsidR="003A0EB4" w:rsidRPr="00F4598A" w14:paraId="4B8CD3AD" w14:textId="77777777">
        <w:trPr>
          <w:jc w:val="center"/>
        </w:trPr>
        <w:tc>
          <w:tcPr>
            <w:tcW w:w="2968" w:type="dxa"/>
          </w:tcPr>
          <w:p w14:paraId="08680F7F" w14:textId="77777777" w:rsidR="003A0EB4" w:rsidRPr="00F4598A" w:rsidRDefault="003A0EB4" w:rsidP="003A0EB4">
            <w:pPr>
              <w:pStyle w:val="TAL"/>
            </w:pPr>
            <w:r w:rsidRPr="00F4598A">
              <w:t>Error-sending-address-unresolved</w:t>
            </w:r>
          </w:p>
        </w:tc>
        <w:tc>
          <w:tcPr>
            <w:tcW w:w="6617" w:type="dxa"/>
          </w:tcPr>
          <w:p w14:paraId="1B273E46" w14:textId="77777777" w:rsidR="003A0EB4" w:rsidRPr="00F4598A" w:rsidRDefault="003A0EB4" w:rsidP="003A0EB4">
            <w:pPr>
              <w:pStyle w:val="TAL"/>
            </w:pPr>
            <w:r w:rsidRPr="00F4598A">
              <w:t xml:space="preserve">There were no MMS address (From:, To:, Cc:, Bcc:) in its proper format or none of the addresses belong to the recipient MMS Relay/Server. </w:t>
            </w:r>
          </w:p>
        </w:tc>
      </w:tr>
      <w:tr w:rsidR="003A0EB4" w:rsidRPr="00F4598A" w14:paraId="52825C11" w14:textId="77777777">
        <w:trPr>
          <w:jc w:val="center"/>
        </w:trPr>
        <w:tc>
          <w:tcPr>
            <w:tcW w:w="2968" w:type="dxa"/>
          </w:tcPr>
          <w:p w14:paraId="74A1824A" w14:textId="77777777" w:rsidR="003A0EB4" w:rsidRPr="00F4598A" w:rsidRDefault="003A0EB4" w:rsidP="003A0EB4">
            <w:pPr>
              <w:pStyle w:val="TAL"/>
            </w:pPr>
            <w:r w:rsidRPr="00F4598A">
              <w:t>Error-message-not-found</w:t>
            </w:r>
          </w:p>
        </w:tc>
        <w:tc>
          <w:tcPr>
            <w:tcW w:w="6617" w:type="dxa"/>
          </w:tcPr>
          <w:p w14:paraId="7310470B" w14:textId="77777777" w:rsidR="003A0EB4" w:rsidRPr="00F4598A" w:rsidRDefault="003A0EB4" w:rsidP="003A0EB4">
            <w:pPr>
              <w:pStyle w:val="TAL"/>
            </w:pPr>
            <w:r w:rsidRPr="00F4598A">
              <w:t xml:space="preserve">This status code is obsolete </w:t>
            </w:r>
          </w:p>
        </w:tc>
      </w:tr>
      <w:tr w:rsidR="003A0EB4" w:rsidRPr="00F4598A" w14:paraId="58685A4E" w14:textId="77777777">
        <w:trPr>
          <w:jc w:val="center"/>
        </w:trPr>
        <w:tc>
          <w:tcPr>
            <w:tcW w:w="2968" w:type="dxa"/>
          </w:tcPr>
          <w:p w14:paraId="6E12E7BE" w14:textId="77777777" w:rsidR="003A0EB4" w:rsidRPr="00F4598A" w:rsidRDefault="003A0EB4" w:rsidP="003A0EB4">
            <w:pPr>
              <w:pStyle w:val="TAL"/>
            </w:pPr>
            <w:r w:rsidRPr="00F4598A">
              <w:t>Error-network-problem</w:t>
            </w:r>
          </w:p>
        </w:tc>
        <w:tc>
          <w:tcPr>
            <w:tcW w:w="6617" w:type="dxa"/>
          </w:tcPr>
          <w:p w14:paraId="66514F9E" w14:textId="77777777" w:rsidR="003A0EB4" w:rsidRPr="00F4598A" w:rsidRDefault="003A0EB4" w:rsidP="003A0EB4">
            <w:pPr>
              <w:pStyle w:val="TAL"/>
            </w:pPr>
            <w:r w:rsidRPr="00F4598A">
              <w:t>The recipient MMS Relay/Server was not able to accept the corresponding request due to capacity overload.</w:t>
            </w:r>
          </w:p>
        </w:tc>
      </w:tr>
      <w:tr w:rsidR="003A0EB4" w:rsidRPr="00F4598A" w14:paraId="5D931D93" w14:textId="77777777">
        <w:trPr>
          <w:jc w:val="center"/>
        </w:trPr>
        <w:tc>
          <w:tcPr>
            <w:tcW w:w="2968" w:type="dxa"/>
          </w:tcPr>
          <w:p w14:paraId="365D507B" w14:textId="77777777" w:rsidR="003A0EB4" w:rsidRPr="00F4598A" w:rsidRDefault="003A0EB4" w:rsidP="003A0EB4">
            <w:pPr>
              <w:pStyle w:val="TAL"/>
            </w:pPr>
            <w:r w:rsidRPr="00F4598A">
              <w:t>Error-content-not-accepted</w:t>
            </w:r>
          </w:p>
        </w:tc>
        <w:tc>
          <w:tcPr>
            <w:tcW w:w="6617" w:type="dxa"/>
          </w:tcPr>
          <w:p w14:paraId="34E558F9" w14:textId="77777777" w:rsidR="003A0EB4" w:rsidRPr="00F4598A" w:rsidRDefault="003A0EB4" w:rsidP="003A0EB4">
            <w:pPr>
              <w:pStyle w:val="TAL"/>
            </w:pPr>
            <w:r w:rsidRPr="00F4598A">
              <w:t>The MM content was not accepted due to size, media type, copyrights or some other reason.</w:t>
            </w:r>
          </w:p>
        </w:tc>
      </w:tr>
      <w:tr w:rsidR="003A0EB4" w:rsidRPr="00F4598A" w14:paraId="21B48A76" w14:textId="77777777">
        <w:trPr>
          <w:jc w:val="center"/>
        </w:trPr>
        <w:tc>
          <w:tcPr>
            <w:tcW w:w="2968" w:type="dxa"/>
          </w:tcPr>
          <w:p w14:paraId="6FE2776D" w14:textId="77777777" w:rsidR="003A0EB4" w:rsidRPr="00F4598A" w:rsidRDefault="003A0EB4" w:rsidP="003A0EB4">
            <w:pPr>
              <w:pStyle w:val="TAL"/>
            </w:pPr>
            <w:r w:rsidRPr="00F4598A">
              <w:t>Error-unsupported-message</w:t>
            </w:r>
          </w:p>
        </w:tc>
        <w:tc>
          <w:tcPr>
            <w:tcW w:w="6617" w:type="dxa"/>
          </w:tcPr>
          <w:p w14:paraId="5E0C876F" w14:textId="77777777" w:rsidR="003A0EB4" w:rsidRPr="00F4598A" w:rsidRDefault="003A0EB4" w:rsidP="003A0EB4">
            <w:pPr>
              <w:pStyle w:val="TAL"/>
            </w:pPr>
            <w:r w:rsidRPr="00F4598A">
              <w:t>The recipient MMS Relay/Server does not support the corresponding request abstract message.</w:t>
            </w:r>
          </w:p>
        </w:tc>
      </w:tr>
    </w:tbl>
    <w:p w14:paraId="2630A23E" w14:textId="77777777" w:rsidR="003A0EB4" w:rsidRPr="00F4598A" w:rsidRDefault="003A0EB4" w:rsidP="003A0EB4"/>
    <w:p w14:paraId="32CCE20A" w14:textId="77777777" w:rsidR="003A0EB4" w:rsidRPr="00F4598A" w:rsidRDefault="004250D9" w:rsidP="0036039F">
      <w:pPr>
        <w:pStyle w:val="Heading2"/>
      </w:pPr>
      <w:bookmarkStart w:id="12" w:name="_Toc147543136"/>
      <w:smartTag w:uri="urn:schemas-microsoft-com:office:smarttags" w:element="chmetcnv">
        <w:smartTagPr>
          <w:attr w:name="TCSC" w:val="0"/>
          <w:attr w:name="NumberType" w:val="1"/>
          <w:attr w:name="Negative" w:val="False"/>
          <w:attr w:name="HasSpace" w:val="False"/>
          <w:attr w:name="SourceValue" w:val="4.1"/>
          <w:attr w:name="UnitName" w:val="mm"/>
        </w:smartTagPr>
        <w:r w:rsidRPr="00F4598A">
          <w:t>4.</w:t>
        </w:r>
        <w:r w:rsidR="003A0EB4" w:rsidRPr="00F4598A">
          <w:t>1</w:t>
        </w:r>
        <w:r w:rsidR="003A0EB4" w:rsidRPr="00F4598A">
          <w:tab/>
          <w:t>M</w:t>
        </w:r>
      </w:smartTag>
      <w:r w:rsidR="003A0EB4" w:rsidRPr="00F4598A">
        <w:t>M1</w:t>
      </w:r>
      <w:bookmarkEnd w:id="12"/>
    </w:p>
    <w:p w14:paraId="79087857" w14:textId="77777777" w:rsidR="003A0EB4" w:rsidRPr="00F4598A" w:rsidRDefault="003A0EB4" w:rsidP="003A0EB4">
      <w:r w:rsidRPr="00F4598A">
        <w:t>MM1 is the interface between the MMS Relay/Server</w:t>
      </w:r>
      <w:r w:rsidRPr="00F4598A">
        <w:rPr>
          <w:snapToGrid w:val="0"/>
        </w:rPr>
        <w:t xml:space="preserve"> </w:t>
      </w:r>
      <w:r w:rsidRPr="00F4598A">
        <w:t>and the MMS User Agent, following</w:t>
      </w:r>
      <w:r w:rsidR="00206E73" w:rsidRPr="00F4598A">
        <w:t xml:space="preserve"> are the proposed measurements.</w:t>
      </w:r>
    </w:p>
    <w:p w14:paraId="54FD9239" w14:textId="77777777" w:rsidR="003A0EB4" w:rsidRPr="00F4598A" w:rsidRDefault="004250D9" w:rsidP="0036039F">
      <w:pPr>
        <w:pStyle w:val="Heading3"/>
      </w:pPr>
      <w:bookmarkStart w:id="13" w:name="_Toc147543137"/>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1.1</w:t>
        </w:r>
        <w:r w:rsidR="003A0EB4" w:rsidRPr="00F4598A">
          <w:tab/>
        </w:r>
      </w:smartTag>
      <w:r w:rsidR="003A0EB4" w:rsidRPr="00F4598A">
        <w:t xml:space="preserve">Number of </w:t>
      </w:r>
      <w:r w:rsidR="003A0EB4" w:rsidRPr="00F4598A">
        <w:rPr>
          <w:snapToGrid w:val="0"/>
        </w:rPr>
        <w:t xml:space="preserve">Multimedia Messages submit requests received </w:t>
      </w:r>
      <w:r w:rsidR="003A0EB4" w:rsidRPr="00F4598A">
        <w:t>by MMS Relay/Server</w:t>
      </w:r>
      <w:bookmarkEnd w:id="13"/>
    </w:p>
    <w:p w14:paraId="1EDF6ED9" w14:textId="77777777" w:rsidR="003A0EB4" w:rsidRPr="00F4598A" w:rsidRDefault="00F2499B" w:rsidP="00F2499B">
      <w:pPr>
        <w:pStyle w:val="B1"/>
      </w:pPr>
      <w:r>
        <w:t>a)</w:t>
      </w:r>
      <w:r>
        <w:tab/>
      </w:r>
      <w:r w:rsidR="003A0EB4" w:rsidRPr="00F4598A">
        <w:t>This measurement provides the number of Multimedia Messages (MM) submit requests received by MMS Relay/Server from MMS User Agent on the Reference point MM1.</w:t>
      </w:r>
    </w:p>
    <w:p w14:paraId="7CAC4203" w14:textId="77777777" w:rsidR="003A0EB4" w:rsidRPr="00F4598A" w:rsidRDefault="00F2499B" w:rsidP="00F2499B">
      <w:pPr>
        <w:pStyle w:val="B1"/>
      </w:pPr>
      <w:r>
        <w:t>b)</w:t>
      </w:r>
      <w:r>
        <w:tab/>
      </w:r>
      <w:r w:rsidR="003A0EB4" w:rsidRPr="00F4598A">
        <w:t>CC.</w:t>
      </w:r>
    </w:p>
    <w:p w14:paraId="776D5C5B" w14:textId="77777777" w:rsidR="003A0EB4" w:rsidRPr="00F4598A" w:rsidRDefault="00F2499B" w:rsidP="00F2499B">
      <w:pPr>
        <w:pStyle w:val="B1"/>
      </w:pPr>
      <w:r>
        <w:t>c)</w:t>
      </w:r>
      <w:r>
        <w:tab/>
      </w:r>
      <w:r w:rsidR="003A0EB4" w:rsidRPr="00F4598A">
        <w:t>On receipt of a</w:t>
      </w:r>
      <w:r w:rsidR="00F4598A">
        <w:t>n "</w:t>
      </w:r>
      <w:r w:rsidR="003A0EB4" w:rsidRPr="00F4598A">
        <w:t xml:space="preserve">MM1_submit.REQ" message from MMS User Agent (TS 23.140 </w:t>
      </w:r>
      <w:r w:rsidR="007640AA" w:rsidRPr="00F4598A">
        <w:t>[2]</w:t>
      </w:r>
      <w:r w:rsidR="003A0EB4" w:rsidRPr="00F4598A">
        <w:t>).</w:t>
      </w:r>
    </w:p>
    <w:p w14:paraId="397D0539" w14:textId="77777777" w:rsidR="003A0EB4" w:rsidRPr="00F4598A" w:rsidRDefault="00F2499B" w:rsidP="00F2499B">
      <w:pPr>
        <w:pStyle w:val="B1"/>
      </w:pPr>
      <w:r>
        <w:t>d)</w:t>
      </w:r>
      <w:r>
        <w:tab/>
      </w:r>
      <w:r w:rsidR="003A0EB4" w:rsidRPr="00F4598A">
        <w:t>A single integer value.</w:t>
      </w:r>
    </w:p>
    <w:p w14:paraId="0C3E206B" w14:textId="77777777" w:rsidR="003A0EB4" w:rsidRPr="00F4598A" w:rsidRDefault="00F2499B" w:rsidP="00F2499B">
      <w:pPr>
        <w:pStyle w:val="B1"/>
      </w:pPr>
      <w:r>
        <w:t>e)</w:t>
      </w:r>
      <w:r>
        <w:tab/>
      </w:r>
      <w:r w:rsidR="003A0EB4" w:rsidRPr="00F4598A">
        <w:t>The measurement name has the form MMS.MM1SubReq</w:t>
      </w:r>
      <w:r w:rsidR="00206E73" w:rsidRPr="00F4598A">
        <w:t>.</w:t>
      </w:r>
    </w:p>
    <w:p w14:paraId="466E7200" w14:textId="77777777" w:rsidR="003A0EB4" w:rsidRPr="00F4598A" w:rsidRDefault="00F2499B" w:rsidP="00F2499B">
      <w:pPr>
        <w:pStyle w:val="B1"/>
      </w:pPr>
      <w:r>
        <w:rPr>
          <w:rFonts w:eastAsia="MS ??"/>
        </w:rPr>
        <w:t>f)</w:t>
      </w:r>
      <w:r>
        <w:rPr>
          <w:rFonts w:eastAsia="MS ??"/>
        </w:rPr>
        <w:tab/>
      </w:r>
      <w:r w:rsidR="003A0EB4" w:rsidRPr="00F4598A">
        <w:rPr>
          <w:rFonts w:eastAsia="MS ??"/>
        </w:rPr>
        <w:t xml:space="preserve">MMS Relay/Server </w:t>
      </w:r>
      <w:r w:rsidR="003A0EB4" w:rsidRPr="00F4598A">
        <w:t>Function.</w:t>
      </w:r>
    </w:p>
    <w:p w14:paraId="16184EA2" w14:textId="77777777" w:rsidR="003A0EB4" w:rsidRPr="00F4598A" w:rsidRDefault="00F2499B" w:rsidP="00F2499B">
      <w:pPr>
        <w:pStyle w:val="B1"/>
      </w:pPr>
      <w:r>
        <w:t>g)</w:t>
      </w:r>
      <w:r>
        <w:tab/>
      </w:r>
      <w:r w:rsidR="003A0EB4" w:rsidRPr="00F4598A">
        <w:t>Valid for packet switching.</w:t>
      </w:r>
    </w:p>
    <w:p w14:paraId="3D8D4E28" w14:textId="77777777" w:rsidR="003A0EB4" w:rsidRPr="00F4598A" w:rsidRDefault="00F2499B" w:rsidP="00F2499B">
      <w:pPr>
        <w:pStyle w:val="B1"/>
      </w:pPr>
      <w:r>
        <w:lastRenderedPageBreak/>
        <w:t>h)</w:t>
      </w:r>
      <w:r>
        <w:tab/>
      </w:r>
      <w:r w:rsidR="003A0EB4" w:rsidRPr="00F4598A">
        <w:t>GSM/UMTS.</w:t>
      </w:r>
    </w:p>
    <w:p w14:paraId="70FC1BEF" w14:textId="77777777" w:rsidR="003A0EB4" w:rsidRPr="00F4598A" w:rsidRDefault="004250D9" w:rsidP="0036039F">
      <w:pPr>
        <w:pStyle w:val="Heading3"/>
      </w:pPr>
      <w:bookmarkStart w:id="14" w:name="_Toc147543138"/>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1.2</w:t>
        </w:r>
        <w:r w:rsidR="003A0EB4" w:rsidRPr="00F4598A">
          <w:tab/>
        </w:r>
      </w:smartTag>
      <w:r w:rsidR="003A0EB4" w:rsidRPr="00F4598A">
        <w:t xml:space="preserve">Number of </w:t>
      </w:r>
      <w:r w:rsidR="003A0EB4" w:rsidRPr="00F4598A">
        <w:rPr>
          <w:snapToGrid w:val="0"/>
        </w:rPr>
        <w:t xml:space="preserve">Multimedia Messages submit </w:t>
      </w:r>
      <w:r w:rsidR="003A0EB4" w:rsidRPr="00F4598A">
        <w:t xml:space="preserve">responses </w:t>
      </w:r>
      <w:r w:rsidR="003A0EB4" w:rsidRPr="00F4598A">
        <w:rPr>
          <w:snapToGrid w:val="0"/>
        </w:rPr>
        <w:t xml:space="preserve">sent </w:t>
      </w:r>
      <w:r w:rsidR="003A0EB4" w:rsidRPr="00F4598A">
        <w:t>by MMS Relay/Server</w:t>
      </w:r>
      <w:bookmarkEnd w:id="14"/>
    </w:p>
    <w:p w14:paraId="12C8A400" w14:textId="56E59118" w:rsidR="003A0EB4" w:rsidRPr="00F4598A" w:rsidRDefault="007928A1" w:rsidP="007928A1">
      <w:pPr>
        <w:pStyle w:val="B1"/>
      </w:pPr>
      <w:r>
        <w:rPr>
          <w:rFonts w:eastAsia="Malgun Gothic" w:hint="eastAsia"/>
          <w:lang w:eastAsia="ko-KR"/>
        </w:rPr>
        <w:t>a)</w:t>
      </w:r>
      <w:r>
        <w:rPr>
          <w:rFonts w:eastAsia="Malgun Gothic"/>
          <w:lang w:eastAsia="ko-KR"/>
        </w:rPr>
        <w:tab/>
      </w:r>
      <w:r w:rsidR="003A0EB4" w:rsidRPr="00F4598A">
        <w:t xml:space="preserve">This measurement provides the number of Multimedia Messages (MM) submit responses sent by MMS Relay/Server to MMS User Agent on the Reference point MM1. The measurement is split into </w:t>
      </w:r>
      <w:proofErr w:type="spellStart"/>
      <w:r w:rsidR="003A0EB4" w:rsidRPr="00F4598A">
        <w:t>subcounters</w:t>
      </w:r>
      <w:proofErr w:type="spellEnd"/>
      <w:r w:rsidR="003A0EB4" w:rsidRPr="00F4598A">
        <w:t xml:space="preserve"> per request status code.</w:t>
      </w:r>
    </w:p>
    <w:p w14:paraId="3648575D" w14:textId="05F73151" w:rsidR="003A0EB4" w:rsidRPr="00F4598A" w:rsidRDefault="007928A1" w:rsidP="007928A1">
      <w:pPr>
        <w:pStyle w:val="B1"/>
      </w:pPr>
      <w:r>
        <w:rPr>
          <w:rFonts w:eastAsia="Malgun Gothic" w:hint="eastAsia"/>
          <w:lang w:eastAsia="ko-KR"/>
        </w:rPr>
        <w:t>b)</w:t>
      </w:r>
      <w:r>
        <w:rPr>
          <w:rFonts w:eastAsia="Malgun Gothic"/>
          <w:lang w:eastAsia="ko-KR"/>
        </w:rPr>
        <w:tab/>
      </w:r>
      <w:r w:rsidR="003A0EB4" w:rsidRPr="00F4598A">
        <w:t>CC.</w:t>
      </w:r>
    </w:p>
    <w:p w14:paraId="104C4994" w14:textId="498E56F3" w:rsidR="003A0EB4" w:rsidRPr="00F4598A" w:rsidRDefault="007928A1" w:rsidP="007928A1">
      <w:pPr>
        <w:pStyle w:val="B1"/>
      </w:pPr>
      <w:r>
        <w:rPr>
          <w:rFonts w:eastAsia="Malgun Gothic" w:hint="eastAsia"/>
          <w:lang w:eastAsia="ko-KR"/>
        </w:rPr>
        <w:t>c)</w:t>
      </w:r>
      <w:r>
        <w:rPr>
          <w:rFonts w:eastAsia="Malgun Gothic"/>
          <w:lang w:eastAsia="ko-KR"/>
        </w:rPr>
        <w:tab/>
      </w:r>
      <w:r w:rsidR="003A0EB4" w:rsidRPr="00F4598A">
        <w:t>On transmission of a</w:t>
      </w:r>
      <w:r w:rsidR="00F4598A">
        <w:t>n "MM1_submit.RES</w:t>
      </w:r>
      <w:r w:rsidR="003A0EB4" w:rsidRPr="00F4598A">
        <w:t xml:space="preserve">" message to MMS User Agent. Each submit responses is added to the relevant measurement according to the request status code. See TS 23.140 </w:t>
      </w:r>
      <w:r w:rsidR="007640AA" w:rsidRPr="00F4598A">
        <w:t>[2]</w:t>
      </w:r>
      <w:r w:rsidR="003A0EB4" w:rsidRPr="00F4598A">
        <w:t>.</w:t>
      </w:r>
    </w:p>
    <w:p w14:paraId="59AF6E7B" w14:textId="4FA0992D" w:rsidR="003A0EB4" w:rsidRPr="00F4598A" w:rsidRDefault="007928A1" w:rsidP="007928A1">
      <w:pPr>
        <w:pStyle w:val="B1"/>
      </w:pPr>
      <w:r>
        <w:rPr>
          <w:rFonts w:eastAsia="Malgun Gothic" w:hint="eastAsia"/>
          <w:lang w:eastAsia="ko-KR"/>
        </w:rPr>
        <w:t>d)</w:t>
      </w:r>
      <w:r>
        <w:rPr>
          <w:rFonts w:eastAsia="Malgun Gothic"/>
          <w:lang w:eastAsia="ko-KR"/>
        </w:rPr>
        <w:tab/>
      </w:r>
      <w:r w:rsidR="003A0EB4" w:rsidRPr="00F4598A">
        <w:t>A single integer value.</w:t>
      </w:r>
    </w:p>
    <w:p w14:paraId="3A2E5BF8" w14:textId="6B09C01C" w:rsidR="003A0EB4" w:rsidRPr="00F4598A" w:rsidRDefault="007928A1" w:rsidP="007928A1">
      <w:pPr>
        <w:pStyle w:val="B1"/>
      </w:pPr>
      <w:r>
        <w:rPr>
          <w:rFonts w:eastAsia="Malgun Gothic" w:hint="eastAsia"/>
          <w:lang w:eastAsia="ko-KR"/>
        </w:rPr>
        <w:t>e)</w:t>
      </w:r>
      <w:r>
        <w:rPr>
          <w:rFonts w:eastAsia="Malgun Gothic"/>
          <w:lang w:eastAsia="ko-KR"/>
        </w:rPr>
        <w:tab/>
      </w:r>
      <w:r w:rsidR="003A0EB4" w:rsidRPr="00F4598A">
        <w:t>The measurement name has the form MMS.MM1SubRes.Status</w:t>
      </w:r>
    </w:p>
    <w:p w14:paraId="1F8B1987" w14:textId="24534F0D" w:rsidR="003A0EB4" w:rsidRPr="00F4598A" w:rsidRDefault="007928A1" w:rsidP="007928A1">
      <w:pPr>
        <w:pStyle w:val="B1"/>
      </w:pPr>
      <w:r>
        <w:rPr>
          <w:rFonts w:eastAsia="Malgun Gothic" w:hint="eastAsia"/>
          <w:lang w:eastAsia="ko-KR"/>
        </w:rPr>
        <w:t>f)</w:t>
      </w:r>
      <w:r>
        <w:rPr>
          <w:rFonts w:eastAsia="Malgun Gothic"/>
          <w:lang w:eastAsia="ko-KR"/>
        </w:rPr>
        <w:tab/>
      </w:r>
      <w:r w:rsidR="003A0EB4" w:rsidRPr="00F4598A">
        <w:t>where Status identifies the request status code.</w:t>
      </w:r>
    </w:p>
    <w:p w14:paraId="365F211E" w14:textId="656A4F71" w:rsidR="003A0EB4" w:rsidRPr="00F4598A" w:rsidRDefault="007928A1" w:rsidP="007928A1">
      <w:pPr>
        <w:pStyle w:val="B1"/>
      </w:pPr>
      <w:r>
        <w:rPr>
          <w:rFonts w:eastAsia="Malgun Gothic" w:hint="eastAsia"/>
          <w:lang w:eastAsia="ko-KR"/>
        </w:rPr>
        <w:t>g)</w:t>
      </w:r>
      <w:r>
        <w:rPr>
          <w:rFonts w:eastAsia="Malgun Gothic"/>
          <w:lang w:eastAsia="ko-KR"/>
        </w:rPr>
        <w:tab/>
      </w:r>
      <w:r w:rsidR="003A0EB4" w:rsidRPr="00F4598A">
        <w:rPr>
          <w:rFonts w:eastAsia="MS ??"/>
        </w:rPr>
        <w:t xml:space="preserve">MMS Relay/Server </w:t>
      </w:r>
      <w:r w:rsidR="003A0EB4" w:rsidRPr="00F4598A">
        <w:t>Function.</w:t>
      </w:r>
    </w:p>
    <w:p w14:paraId="7A8643E7" w14:textId="55C42DB1" w:rsidR="003A0EB4" w:rsidRPr="00F4598A" w:rsidRDefault="007928A1" w:rsidP="007928A1">
      <w:pPr>
        <w:pStyle w:val="B1"/>
      </w:pPr>
      <w:r>
        <w:rPr>
          <w:rFonts w:eastAsia="Malgun Gothic" w:hint="eastAsia"/>
          <w:lang w:eastAsia="ko-KR"/>
        </w:rPr>
        <w:t>h)</w:t>
      </w:r>
      <w:r>
        <w:rPr>
          <w:rFonts w:eastAsia="Malgun Gothic"/>
          <w:lang w:eastAsia="ko-KR"/>
        </w:rPr>
        <w:tab/>
      </w:r>
      <w:r w:rsidR="003A0EB4" w:rsidRPr="00F4598A">
        <w:t>Valid for packet switching.</w:t>
      </w:r>
    </w:p>
    <w:p w14:paraId="0BE7E41D" w14:textId="5D747C21" w:rsidR="003A0EB4" w:rsidRPr="00F4598A" w:rsidRDefault="007928A1" w:rsidP="007928A1">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5A26F54A" w14:textId="77777777" w:rsidR="003A0EB4" w:rsidRPr="00F4598A" w:rsidRDefault="004250D9" w:rsidP="0036039F">
      <w:pPr>
        <w:pStyle w:val="Heading3"/>
      </w:pPr>
      <w:bookmarkStart w:id="15" w:name="_Toc147543139"/>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1.3</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notification requests </w:t>
      </w:r>
      <w:r w:rsidR="003A0EB4" w:rsidRPr="00F4598A">
        <w:rPr>
          <w:snapToGrid w:val="0"/>
        </w:rPr>
        <w:t xml:space="preserve">sent </w:t>
      </w:r>
      <w:r w:rsidR="003A0EB4" w:rsidRPr="00F4598A">
        <w:t>by MMS Relay/Server</w:t>
      </w:r>
      <w:bookmarkEnd w:id="15"/>
    </w:p>
    <w:p w14:paraId="239D0009" w14:textId="5F2F3596" w:rsidR="003A0EB4" w:rsidRPr="00F4598A" w:rsidRDefault="007928A1" w:rsidP="007928A1">
      <w:pPr>
        <w:pStyle w:val="B1"/>
      </w:pPr>
      <w:r>
        <w:rPr>
          <w:rFonts w:eastAsia="Malgun Gothic" w:hint="eastAsia"/>
          <w:lang w:eastAsia="ko-KR"/>
        </w:rPr>
        <w:t>a)</w:t>
      </w:r>
      <w:r>
        <w:rPr>
          <w:rFonts w:eastAsia="Malgun Gothic"/>
          <w:lang w:eastAsia="ko-KR"/>
        </w:rPr>
        <w:tab/>
      </w:r>
      <w:r w:rsidR="003A0EB4" w:rsidRPr="00F4598A">
        <w:t>This measurement provides the number of Multimedia Messages (MM) notification requests sent by MMS Relay/Server to MMS User Agent on the Reference point MM1.</w:t>
      </w:r>
    </w:p>
    <w:p w14:paraId="59171F2D" w14:textId="5FD283A7" w:rsidR="003A0EB4" w:rsidRPr="00F4598A" w:rsidRDefault="007928A1" w:rsidP="007928A1">
      <w:pPr>
        <w:pStyle w:val="B1"/>
      </w:pPr>
      <w:r>
        <w:rPr>
          <w:rFonts w:eastAsia="Malgun Gothic" w:hint="eastAsia"/>
          <w:lang w:eastAsia="ko-KR"/>
        </w:rPr>
        <w:t>b)</w:t>
      </w:r>
      <w:r>
        <w:rPr>
          <w:rFonts w:eastAsia="Malgun Gothic"/>
          <w:lang w:eastAsia="ko-KR"/>
        </w:rPr>
        <w:tab/>
      </w:r>
      <w:r w:rsidR="003A0EB4" w:rsidRPr="00F4598A">
        <w:t>CC.</w:t>
      </w:r>
    </w:p>
    <w:p w14:paraId="6713ED3E" w14:textId="7C1FF4A7" w:rsidR="003A0EB4" w:rsidRPr="00F4598A" w:rsidRDefault="007928A1" w:rsidP="007928A1">
      <w:pPr>
        <w:pStyle w:val="B1"/>
      </w:pPr>
      <w:r>
        <w:rPr>
          <w:rFonts w:eastAsia="Malgun Gothic" w:hint="eastAsia"/>
          <w:lang w:eastAsia="ko-KR"/>
        </w:rPr>
        <w:t>c)</w:t>
      </w:r>
      <w:r>
        <w:rPr>
          <w:rFonts w:eastAsia="Malgun Gothic"/>
          <w:lang w:eastAsia="ko-KR"/>
        </w:rPr>
        <w:tab/>
      </w:r>
      <w:r w:rsidR="003A0EB4" w:rsidRPr="00F4598A">
        <w:t>On transmission of a</w:t>
      </w:r>
      <w:r w:rsidR="00F4598A">
        <w:t>n "MM1_notification.REQ</w:t>
      </w:r>
      <w:r w:rsidR="003A0EB4" w:rsidRPr="00F4598A">
        <w:t xml:space="preserve">" message to MMS User Agent (TS 23.140 </w:t>
      </w:r>
      <w:r w:rsidR="007640AA" w:rsidRPr="00F4598A">
        <w:t>[2]</w:t>
      </w:r>
      <w:r w:rsidR="003A0EB4" w:rsidRPr="00F4598A">
        <w:t>).</w:t>
      </w:r>
    </w:p>
    <w:p w14:paraId="028152F2" w14:textId="7F2C4EBF" w:rsidR="003A0EB4" w:rsidRPr="00F4598A" w:rsidRDefault="007928A1" w:rsidP="007928A1">
      <w:pPr>
        <w:pStyle w:val="B1"/>
      </w:pPr>
      <w:r>
        <w:rPr>
          <w:rFonts w:eastAsia="Malgun Gothic" w:hint="eastAsia"/>
          <w:lang w:eastAsia="ko-KR"/>
        </w:rPr>
        <w:t>d)</w:t>
      </w:r>
      <w:r>
        <w:rPr>
          <w:rFonts w:eastAsia="Malgun Gothic"/>
          <w:lang w:eastAsia="ko-KR"/>
        </w:rPr>
        <w:tab/>
      </w:r>
      <w:r w:rsidR="003A0EB4" w:rsidRPr="00F4598A">
        <w:t>A single integer value.</w:t>
      </w:r>
    </w:p>
    <w:p w14:paraId="3657C536" w14:textId="2037EAB8" w:rsidR="003A0EB4" w:rsidRPr="00F4598A" w:rsidRDefault="007928A1" w:rsidP="007928A1">
      <w:pPr>
        <w:pStyle w:val="B1"/>
      </w:pPr>
      <w:r>
        <w:rPr>
          <w:rFonts w:eastAsia="Malgun Gothic" w:hint="eastAsia"/>
          <w:lang w:eastAsia="ko-KR"/>
        </w:rPr>
        <w:t>e)</w:t>
      </w:r>
      <w:r>
        <w:rPr>
          <w:rFonts w:eastAsia="Malgun Gothic"/>
          <w:lang w:eastAsia="ko-KR"/>
        </w:rPr>
        <w:tab/>
      </w:r>
      <w:r w:rsidR="003A0EB4" w:rsidRPr="00F4598A">
        <w:t>The measurement name has the form MMS.MM1NotReq</w:t>
      </w:r>
      <w:r w:rsidR="00206E73" w:rsidRPr="00F4598A">
        <w:t>.</w:t>
      </w:r>
    </w:p>
    <w:p w14:paraId="60358468" w14:textId="5BB5FD4A" w:rsidR="003A0EB4" w:rsidRPr="00F4598A" w:rsidRDefault="007928A1" w:rsidP="007928A1">
      <w:pPr>
        <w:pStyle w:val="B1"/>
      </w:pPr>
      <w:r>
        <w:rPr>
          <w:rFonts w:eastAsia="Malgun Gothic" w:hint="eastAsia"/>
          <w:lang w:eastAsia="ko-KR"/>
        </w:rPr>
        <w:t>f)</w:t>
      </w:r>
      <w:r>
        <w:rPr>
          <w:rFonts w:eastAsia="Malgun Gothic"/>
          <w:lang w:eastAsia="ko-KR"/>
        </w:rPr>
        <w:tab/>
      </w:r>
      <w:r w:rsidR="003A0EB4" w:rsidRPr="00F4598A">
        <w:rPr>
          <w:rFonts w:eastAsia="MS ??"/>
        </w:rPr>
        <w:t xml:space="preserve">MMS Relay/Server </w:t>
      </w:r>
      <w:r w:rsidR="003A0EB4" w:rsidRPr="00F4598A">
        <w:t>Function.</w:t>
      </w:r>
    </w:p>
    <w:p w14:paraId="002567D2" w14:textId="6B63D224" w:rsidR="003A0EB4" w:rsidRPr="00F4598A" w:rsidRDefault="007928A1" w:rsidP="007928A1">
      <w:pPr>
        <w:pStyle w:val="B1"/>
      </w:pPr>
      <w:r>
        <w:rPr>
          <w:rFonts w:eastAsia="Malgun Gothic" w:hint="eastAsia"/>
          <w:lang w:eastAsia="ko-KR"/>
        </w:rPr>
        <w:t>g)</w:t>
      </w:r>
      <w:r>
        <w:rPr>
          <w:rFonts w:eastAsia="Malgun Gothic"/>
          <w:lang w:eastAsia="ko-KR"/>
        </w:rPr>
        <w:tab/>
      </w:r>
      <w:r w:rsidR="003A0EB4" w:rsidRPr="00F4598A">
        <w:t>Valid for packet switching.</w:t>
      </w:r>
    </w:p>
    <w:p w14:paraId="360C9531" w14:textId="372EFB89" w:rsidR="003A0EB4" w:rsidRPr="00F4598A" w:rsidRDefault="007928A1" w:rsidP="007928A1">
      <w:pPr>
        <w:pStyle w:val="B1"/>
      </w:pPr>
      <w:r>
        <w:rPr>
          <w:rFonts w:eastAsia="Malgun Gothic" w:hint="eastAsia"/>
          <w:lang w:eastAsia="ko-KR"/>
        </w:rPr>
        <w:t>h)</w:t>
      </w:r>
      <w:r>
        <w:rPr>
          <w:rFonts w:eastAsia="Malgun Gothic"/>
          <w:lang w:eastAsia="ko-KR"/>
        </w:rPr>
        <w:tab/>
      </w:r>
      <w:r w:rsidR="003A0EB4" w:rsidRPr="00F4598A">
        <w:t>GSM/UMTS.</w:t>
      </w:r>
    </w:p>
    <w:p w14:paraId="1BC45198" w14:textId="77777777" w:rsidR="003A0EB4" w:rsidRPr="00F4598A" w:rsidRDefault="004250D9" w:rsidP="0036039F">
      <w:pPr>
        <w:pStyle w:val="Heading3"/>
      </w:pPr>
      <w:bookmarkStart w:id="16" w:name="_Toc147543140"/>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1.4</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notification responses </w:t>
      </w:r>
      <w:r w:rsidR="003A0EB4" w:rsidRPr="00F4598A">
        <w:rPr>
          <w:snapToGrid w:val="0"/>
        </w:rPr>
        <w:t xml:space="preserve">received </w:t>
      </w:r>
      <w:r w:rsidR="003A0EB4" w:rsidRPr="00F4598A">
        <w:t>by MMS Relay/Server</w:t>
      </w:r>
      <w:bookmarkEnd w:id="16"/>
    </w:p>
    <w:p w14:paraId="557AFF72" w14:textId="10400AF4" w:rsidR="003A0EB4" w:rsidRPr="00F4598A" w:rsidRDefault="009A5DC0" w:rsidP="00BC6F12">
      <w:pPr>
        <w:pStyle w:val="B1"/>
      </w:pPr>
      <w:r>
        <w:rPr>
          <w:rFonts w:eastAsia="Malgun Gothic" w:hint="eastAsia"/>
          <w:lang w:eastAsia="ko-KR"/>
        </w:rPr>
        <w:t>a)</w:t>
      </w:r>
      <w:r>
        <w:rPr>
          <w:rFonts w:eastAsia="Malgun Gothic"/>
          <w:lang w:eastAsia="ko-KR"/>
        </w:rPr>
        <w:tab/>
      </w:r>
      <w:r w:rsidR="003A0EB4" w:rsidRPr="00F4598A">
        <w:t>This measurement provides the number of Multimedia Messages (MM) notification responses received by MMS Relay/Server from MMS User Agent on the Reference point MM1.</w:t>
      </w:r>
    </w:p>
    <w:p w14:paraId="6AA6A056" w14:textId="4DDF3225" w:rsidR="003A0EB4" w:rsidRPr="00F4598A" w:rsidRDefault="009A5DC0" w:rsidP="00BC6F12">
      <w:pPr>
        <w:pStyle w:val="B1"/>
      </w:pPr>
      <w:r>
        <w:rPr>
          <w:rFonts w:eastAsia="Malgun Gothic" w:hint="eastAsia"/>
          <w:lang w:eastAsia="ko-KR"/>
        </w:rPr>
        <w:t>b)</w:t>
      </w:r>
      <w:r>
        <w:rPr>
          <w:rFonts w:eastAsia="Malgun Gothic"/>
          <w:lang w:eastAsia="ko-KR"/>
        </w:rPr>
        <w:tab/>
      </w:r>
      <w:r w:rsidR="003A0EB4" w:rsidRPr="00F4598A">
        <w:t>CC.</w:t>
      </w:r>
    </w:p>
    <w:p w14:paraId="156200FA" w14:textId="24228084" w:rsidR="003A0EB4" w:rsidRPr="00F4598A" w:rsidRDefault="004E3522" w:rsidP="00BC6F12">
      <w:pPr>
        <w:pStyle w:val="B1"/>
      </w:pPr>
      <w:r>
        <w:rPr>
          <w:rFonts w:eastAsia="Malgun Gothic" w:hint="eastAsia"/>
          <w:lang w:eastAsia="ko-KR"/>
        </w:rPr>
        <w:t>c)</w:t>
      </w:r>
      <w:r>
        <w:rPr>
          <w:rFonts w:eastAsia="Malgun Gothic"/>
          <w:lang w:eastAsia="ko-KR"/>
        </w:rPr>
        <w:tab/>
      </w:r>
      <w:r w:rsidR="003A0EB4" w:rsidRPr="00F4598A">
        <w:t>On receipt of a</w:t>
      </w:r>
      <w:r w:rsidR="00F4598A">
        <w:t>n "</w:t>
      </w:r>
      <w:r w:rsidR="003A0EB4" w:rsidRPr="00F4598A">
        <w:t>MM1_notifica</w:t>
      </w:r>
      <w:r w:rsidR="00F4598A">
        <w:t>tion.RES</w:t>
      </w:r>
      <w:r w:rsidR="003A0EB4" w:rsidRPr="00F4598A">
        <w:t xml:space="preserve">" message from MMS User Agent (TS 23.140 </w:t>
      </w:r>
      <w:r w:rsidR="007640AA" w:rsidRPr="00F4598A">
        <w:t>[2]</w:t>
      </w:r>
      <w:r w:rsidR="003A0EB4" w:rsidRPr="00F4598A">
        <w:t>).</w:t>
      </w:r>
    </w:p>
    <w:p w14:paraId="6BCC225A" w14:textId="72AC3EB9"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114EC4FE" w14:textId="7D0BB8E9" w:rsidR="003A0EB4" w:rsidRPr="00F4598A" w:rsidRDefault="00114074" w:rsidP="00BC6F12">
      <w:pPr>
        <w:pStyle w:val="B1"/>
      </w:pPr>
      <w:r w:rsidRPr="00114074">
        <w:rPr>
          <w:rFonts w:eastAsia="Malgun Gothic" w:hint="eastAsia"/>
          <w:lang w:eastAsia="ko-KR"/>
        </w:rPr>
        <w:t>e)</w:t>
      </w:r>
      <w:r w:rsidRPr="00114074">
        <w:rPr>
          <w:rFonts w:eastAsia="Malgun Gothic"/>
          <w:lang w:eastAsia="ko-KR"/>
        </w:rPr>
        <w:tab/>
      </w:r>
      <w:r w:rsidR="003A0EB4" w:rsidRPr="00F4598A">
        <w:t>The measurement name has the form MMS.MM1NotRes</w:t>
      </w:r>
      <w:r w:rsidR="00206E73" w:rsidRPr="00F4598A">
        <w:t>.</w:t>
      </w:r>
    </w:p>
    <w:p w14:paraId="15E80623" w14:textId="6A7AF95C"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01403998" w14:textId="5A218D0A"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7EE3DA2" w14:textId="4D02579D"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29BF3949" w14:textId="77777777" w:rsidR="003A0EB4" w:rsidRPr="00F4598A" w:rsidRDefault="004250D9" w:rsidP="0036039F">
      <w:pPr>
        <w:pStyle w:val="Heading3"/>
      </w:pPr>
      <w:bookmarkStart w:id="17" w:name="_Toc147543141"/>
      <w:smartTag w:uri="urn:schemas-microsoft-com:office:smarttags" w:element="chsdate">
        <w:smartTagPr>
          <w:attr w:name="IsROCDate" w:val="False"/>
          <w:attr w:name="IsLunarDate" w:val="False"/>
          <w:attr w:name="Day" w:val="30"/>
          <w:attr w:name="Month" w:val="12"/>
          <w:attr w:name="Year" w:val="1899"/>
        </w:smartTagPr>
        <w:r w:rsidRPr="00F4598A">
          <w:lastRenderedPageBreak/>
          <w:t>4.</w:t>
        </w:r>
        <w:r w:rsidR="003A0EB4" w:rsidRPr="00F4598A">
          <w:t>1.5</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retrieve requests </w:t>
      </w:r>
      <w:r w:rsidR="003A0EB4" w:rsidRPr="00F4598A">
        <w:rPr>
          <w:snapToGrid w:val="0"/>
        </w:rPr>
        <w:t xml:space="preserve">received </w:t>
      </w:r>
      <w:r w:rsidR="003A0EB4" w:rsidRPr="00F4598A">
        <w:t>by MMS Relay/Server</w:t>
      </w:r>
      <w:bookmarkEnd w:id="17"/>
    </w:p>
    <w:p w14:paraId="280564CC" w14:textId="71BA1FFE" w:rsidR="003A0EB4" w:rsidRPr="00F4598A" w:rsidRDefault="009A5DC0" w:rsidP="00BC6F12">
      <w:pPr>
        <w:pStyle w:val="B1"/>
      </w:pPr>
      <w:r>
        <w:rPr>
          <w:rFonts w:eastAsia="Malgun Gothic" w:hint="eastAsia"/>
          <w:lang w:eastAsia="ko-KR"/>
        </w:rPr>
        <w:t>a</w:t>
      </w:r>
      <w:r>
        <w:t>)</w:t>
      </w:r>
      <w:r>
        <w:tab/>
        <w:t>This measurement</w:t>
      </w:r>
      <w:r w:rsidR="003A0EB4" w:rsidRPr="00F4598A">
        <w:t xml:space="preserve"> provides the number of Multimedia Messages (MM) retrieve requests received by MMS Relay/Server from MMS User Agent on the Reference point MM1.</w:t>
      </w:r>
    </w:p>
    <w:p w14:paraId="71F8BBF0" w14:textId="2B5263EF"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6E4ED5DE" w14:textId="26E1ECF9"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 "</w:t>
      </w:r>
      <w:r w:rsidR="003A0EB4" w:rsidRPr="00F4598A">
        <w:t xml:space="preserve">MM1_retrieve.REQ" message from MMS User Agent (TS 23.140 </w:t>
      </w:r>
      <w:r w:rsidR="007640AA" w:rsidRPr="00F4598A">
        <w:t>[2]</w:t>
      </w:r>
      <w:r w:rsidR="003A0EB4" w:rsidRPr="00F4598A">
        <w:t>).</w:t>
      </w:r>
    </w:p>
    <w:p w14:paraId="616F88A1" w14:textId="7BDD5BF0" w:rsidR="003A0EB4" w:rsidRPr="00F4598A" w:rsidRDefault="00114074" w:rsidP="00BC6F12">
      <w:pPr>
        <w:pStyle w:val="B1"/>
      </w:pPr>
      <w:r w:rsidRPr="00114074">
        <w:rPr>
          <w:rFonts w:eastAsia="Malgun Gothic" w:hint="eastAsia"/>
          <w:lang w:eastAsia="ko-KR"/>
        </w:rPr>
        <w:t>d)</w:t>
      </w:r>
      <w:r w:rsidRPr="00114074">
        <w:rPr>
          <w:rFonts w:eastAsia="Malgun Gothic"/>
          <w:lang w:eastAsia="ko-KR"/>
        </w:rPr>
        <w:tab/>
      </w:r>
      <w:r w:rsidR="003A0EB4" w:rsidRPr="00F4598A">
        <w:t>A single integer value.</w:t>
      </w:r>
    </w:p>
    <w:p w14:paraId="0ED96062" w14:textId="3305760C"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MMS.MM1RetReq</w:t>
      </w:r>
      <w:r w:rsidR="00206E73" w:rsidRPr="00F4598A">
        <w:t>.</w:t>
      </w:r>
    </w:p>
    <w:p w14:paraId="4453458D" w14:textId="672F1A0F"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49A003AB" w14:textId="32E3569B"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AB9A1F9" w14:textId="50103E34"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E8781AE" w14:textId="77777777" w:rsidR="003A0EB4" w:rsidRPr="00F4598A" w:rsidRDefault="004250D9" w:rsidP="0036039F">
      <w:pPr>
        <w:pStyle w:val="Heading3"/>
      </w:pPr>
      <w:bookmarkStart w:id="18" w:name="_Toc147543142"/>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1.6</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retrieve responses </w:t>
      </w:r>
      <w:r w:rsidR="003A0EB4" w:rsidRPr="00F4598A">
        <w:rPr>
          <w:snapToGrid w:val="0"/>
        </w:rPr>
        <w:t xml:space="preserve">sent </w:t>
      </w:r>
      <w:r w:rsidR="003A0EB4" w:rsidRPr="00F4598A">
        <w:t>by MMS Relay/Server</w:t>
      </w:r>
      <w:bookmarkEnd w:id="18"/>
    </w:p>
    <w:p w14:paraId="0F86E135" w14:textId="0015F637"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retrieve responses sent by MMS Relay/Server to MMS User Agent on the Reference point MM1. The measurement is split into </w:t>
      </w:r>
      <w:proofErr w:type="spellStart"/>
      <w:r w:rsidR="003A0EB4" w:rsidRPr="00F4598A">
        <w:t>subcounters</w:t>
      </w:r>
      <w:proofErr w:type="spellEnd"/>
      <w:r w:rsidR="003A0EB4" w:rsidRPr="00F4598A">
        <w:t xml:space="preserve"> per request status code.</w:t>
      </w:r>
    </w:p>
    <w:p w14:paraId="447A5E6F" w14:textId="281ACA84"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25859A4C" w14:textId="29CC0AC8"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 "MM1_retrieve.RES</w:t>
      </w:r>
      <w:r w:rsidR="003A0EB4" w:rsidRPr="00F4598A">
        <w:t xml:space="preserve">" message to MMS User Agent. Each retrieve responses is added to the relevant measurement according to the request status code. See TS 23.140 </w:t>
      </w:r>
      <w:r w:rsidR="007640AA" w:rsidRPr="00F4598A">
        <w:t>[2]</w:t>
      </w:r>
      <w:r w:rsidR="003A0EB4" w:rsidRPr="00F4598A">
        <w:t>.</w:t>
      </w:r>
    </w:p>
    <w:p w14:paraId="117D2483" w14:textId="75D1716B"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08EE7356" w14:textId="30337DF5"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MMS.MM1RetRes.Status</w:t>
      </w:r>
      <w:r w:rsidR="00206E73" w:rsidRPr="00F4598A">
        <w:t>.</w:t>
      </w:r>
    </w:p>
    <w:p w14:paraId="3ECB5121" w14:textId="1D83C157"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t>where Status identifies the request status code.</w:t>
      </w:r>
    </w:p>
    <w:p w14:paraId="18F4433F" w14:textId="1E10A235"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6DC47CB5" w14:textId="69B880D6"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25F12E22" w14:textId="31E7EEEA" w:rsidR="003A0EB4" w:rsidRPr="00F4598A" w:rsidRDefault="00114074" w:rsidP="00BC6F12">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308383ED" w14:textId="77777777" w:rsidR="003A0EB4" w:rsidRPr="00F4598A" w:rsidRDefault="004250D9" w:rsidP="0036039F">
      <w:pPr>
        <w:pStyle w:val="Heading3"/>
      </w:pPr>
      <w:bookmarkStart w:id="19" w:name="_Toc147543143"/>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1.7</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acknowledgement requests </w:t>
      </w:r>
      <w:r w:rsidR="003A0EB4" w:rsidRPr="00F4598A">
        <w:rPr>
          <w:snapToGrid w:val="0"/>
        </w:rPr>
        <w:t xml:space="preserve">received </w:t>
      </w:r>
      <w:r w:rsidR="003A0EB4" w:rsidRPr="00F4598A">
        <w:t>by MMS Relay/Server</w:t>
      </w:r>
      <w:bookmarkEnd w:id="19"/>
    </w:p>
    <w:p w14:paraId="4068F011" w14:textId="0DCFC668"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acknowledgement requests received by MMS Relay/Server from MMS User Agent on the Reference point MM1.</w:t>
      </w:r>
    </w:p>
    <w:p w14:paraId="14CE9545" w14:textId="01D8965C"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54412A6B" w14:textId="3D089134"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w:t>
      </w:r>
      <w:r w:rsidR="003A0EB4" w:rsidRPr="00F4598A">
        <w:t xml:space="preserve"> "MM1_acknowledgement.REQ" message from MMS User Agent (TS 23.140 </w:t>
      </w:r>
      <w:r w:rsidR="007640AA" w:rsidRPr="00F4598A">
        <w:t>[2]</w:t>
      </w:r>
      <w:r w:rsidR="003A0EB4" w:rsidRPr="00F4598A">
        <w:t>).</w:t>
      </w:r>
    </w:p>
    <w:p w14:paraId="6305271B" w14:textId="2A22BBDB"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57BA27A6" w14:textId="54950EAE"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MMS.MM1AckReq</w:t>
      </w:r>
      <w:r w:rsidR="00206E73" w:rsidRPr="00F4598A">
        <w:t>.</w:t>
      </w:r>
    </w:p>
    <w:p w14:paraId="1B8FFA47" w14:textId="01447C29"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7D8129A4" w14:textId="3557E2CF"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5F276D17" w14:textId="4EA2259F"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0690F695" w14:textId="77777777" w:rsidR="003A0EB4" w:rsidRPr="00F4598A" w:rsidRDefault="004250D9" w:rsidP="0036039F">
      <w:pPr>
        <w:pStyle w:val="Heading3"/>
      </w:pPr>
      <w:bookmarkStart w:id="20" w:name="_Toc147543144"/>
      <w:smartTag w:uri="urn:schemas-microsoft-com:office:smarttags" w:element="chsdate">
        <w:smartTagPr>
          <w:attr w:name="IsROCDate" w:val="False"/>
          <w:attr w:name="IsLunarDate" w:val="False"/>
          <w:attr w:name="Day" w:val="30"/>
          <w:attr w:name="Month" w:val="12"/>
          <w:attr w:name="Year" w:val="1899"/>
        </w:smartTagPr>
        <w:r w:rsidRPr="00F4598A">
          <w:lastRenderedPageBreak/>
          <w:t>4.</w:t>
        </w:r>
        <w:r w:rsidR="003A0EB4" w:rsidRPr="00F4598A">
          <w:t>1.8</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forward requests </w:t>
      </w:r>
      <w:r w:rsidR="003A0EB4" w:rsidRPr="00F4598A">
        <w:rPr>
          <w:snapToGrid w:val="0"/>
        </w:rPr>
        <w:t xml:space="preserve">received </w:t>
      </w:r>
      <w:r w:rsidR="003A0EB4" w:rsidRPr="00F4598A">
        <w:t>by MMS Relay/Server</w:t>
      </w:r>
      <w:bookmarkEnd w:id="20"/>
    </w:p>
    <w:p w14:paraId="025062D6" w14:textId="369F13AB"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forward requests received by MMS Relay/Server from MMS User Agent on the Reference point MM1.</w:t>
      </w:r>
    </w:p>
    <w:p w14:paraId="60EC61C4" w14:textId="49BB83B9"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676F749E" w14:textId="1D8EC58C"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w:t>
      </w:r>
      <w:r w:rsidR="003A0EB4" w:rsidRPr="00F4598A">
        <w:t xml:space="preserve"> " MM1_forward.REQ" message from MMS User Agent (TS 23.140 </w:t>
      </w:r>
      <w:r w:rsidR="007640AA" w:rsidRPr="00F4598A">
        <w:t>[2]</w:t>
      </w:r>
      <w:r w:rsidR="003A0EB4" w:rsidRPr="00F4598A">
        <w:t>).</w:t>
      </w:r>
    </w:p>
    <w:p w14:paraId="39D9CF21" w14:textId="181F6E63"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73EBF6E2" w14:textId="1FEC2E97"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MMS.MM1fwdREQ</w:t>
      </w:r>
      <w:r w:rsidR="00206E73" w:rsidRPr="00F4598A">
        <w:t>.</w:t>
      </w:r>
    </w:p>
    <w:p w14:paraId="3E6B2A65" w14:textId="7A82706A"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30464CEB" w14:textId="10D90D66"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401A040" w14:textId="5E716F21"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1D6D78AA" w14:textId="77777777" w:rsidR="003A0EB4" w:rsidRPr="00F4598A" w:rsidRDefault="004250D9" w:rsidP="0036039F">
      <w:pPr>
        <w:pStyle w:val="Heading3"/>
      </w:pPr>
      <w:bookmarkStart w:id="21" w:name="_Toc147543145"/>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1.9</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forward responses </w:t>
      </w:r>
      <w:r w:rsidR="003A0EB4" w:rsidRPr="00F4598A">
        <w:rPr>
          <w:snapToGrid w:val="0"/>
        </w:rPr>
        <w:t xml:space="preserve">sent </w:t>
      </w:r>
      <w:r w:rsidR="003A0EB4" w:rsidRPr="00F4598A">
        <w:t>by MMS Relay/Server</w:t>
      </w:r>
      <w:bookmarkEnd w:id="21"/>
    </w:p>
    <w:p w14:paraId="0BBADB31" w14:textId="2983D80B"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forward responses sent by MMS Relay/Server to MMS User Agent on the Reference point MM1.</w:t>
      </w:r>
    </w:p>
    <w:p w14:paraId="1A779A94" w14:textId="3DE7A5F9"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971E6F2" w14:textId="1A7F3BF8"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w:t>
      </w:r>
      <w:r w:rsidR="003A0EB4" w:rsidRPr="00F4598A">
        <w:t xml:space="preserve"> "MM1_forward.RES" message to MMS User Agent (TS 23.140 </w:t>
      </w:r>
      <w:r w:rsidR="007640AA" w:rsidRPr="00F4598A">
        <w:t>[2]</w:t>
      </w:r>
      <w:r w:rsidR="003A0EB4" w:rsidRPr="00F4598A">
        <w:t>).</w:t>
      </w:r>
    </w:p>
    <w:p w14:paraId="21B5C12F" w14:textId="29FCC839"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54C0F7DF" w14:textId="42088738"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MMS.MM1FwdRes</w:t>
      </w:r>
      <w:r w:rsidR="00206E73" w:rsidRPr="00F4598A">
        <w:t>.</w:t>
      </w:r>
    </w:p>
    <w:p w14:paraId="09F21103" w14:textId="42DD109B"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26836241" w14:textId="5A98F27C"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95D1A01" w14:textId="4A9D8B56"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23BB494B" w14:textId="77777777" w:rsidR="003A0EB4" w:rsidRPr="00F4598A" w:rsidRDefault="004250D9" w:rsidP="0036039F">
      <w:pPr>
        <w:pStyle w:val="Heading3"/>
      </w:pPr>
      <w:bookmarkStart w:id="22" w:name="_Toc147543146"/>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1.10</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delivery report requests </w:t>
      </w:r>
      <w:r w:rsidR="003A0EB4" w:rsidRPr="00F4598A">
        <w:rPr>
          <w:snapToGrid w:val="0"/>
        </w:rPr>
        <w:t xml:space="preserve">sent </w:t>
      </w:r>
      <w:r w:rsidR="003A0EB4" w:rsidRPr="00F4598A">
        <w:t>by MMS Relay/Server</w:t>
      </w:r>
      <w:bookmarkEnd w:id="22"/>
    </w:p>
    <w:p w14:paraId="62F78D2C" w14:textId="2593734A"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delivery report requests sent by MMS Relay/Server to MMS User Agent on the Reference point MM1.</w:t>
      </w:r>
    </w:p>
    <w:p w14:paraId="4DEFC366" w14:textId="1912649B"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022807E9" w14:textId="0EE785B1"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w:t>
      </w:r>
      <w:r w:rsidR="003A0EB4" w:rsidRPr="00F4598A">
        <w:t xml:space="preserve"> "MM1_delivery_report.REQ" message to MMS User Agent (TS 23.140 </w:t>
      </w:r>
      <w:r w:rsidR="007640AA" w:rsidRPr="00F4598A">
        <w:t>[2]</w:t>
      </w:r>
      <w:r w:rsidR="003A0EB4" w:rsidRPr="00F4598A">
        <w:t>).</w:t>
      </w:r>
    </w:p>
    <w:p w14:paraId="54C41FAE" w14:textId="4E327536"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03002C3C" w14:textId="452F28DA"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MMS.MM1RepReq</w:t>
      </w:r>
      <w:r w:rsidR="00206E73" w:rsidRPr="00F4598A">
        <w:t>.</w:t>
      </w:r>
    </w:p>
    <w:p w14:paraId="38ADB1FE" w14:textId="5C8CD1A3"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7A923FF4" w14:textId="62C62A90"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57AC6CF3" w14:textId="4A08934E"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0CDC831E" w14:textId="77777777" w:rsidR="003A0EB4" w:rsidRPr="00F4598A" w:rsidRDefault="004250D9" w:rsidP="0036039F">
      <w:pPr>
        <w:pStyle w:val="Heading3"/>
      </w:pPr>
      <w:bookmarkStart w:id="23" w:name="_Toc147543147"/>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1.11</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recipient requests </w:t>
      </w:r>
      <w:r w:rsidR="003A0EB4" w:rsidRPr="00F4598A">
        <w:rPr>
          <w:snapToGrid w:val="0"/>
        </w:rPr>
        <w:t xml:space="preserve">received </w:t>
      </w:r>
      <w:r w:rsidR="003A0EB4" w:rsidRPr="00F4598A">
        <w:t>by MMS Relay/Server</w:t>
      </w:r>
      <w:bookmarkEnd w:id="23"/>
    </w:p>
    <w:p w14:paraId="029ECB67" w14:textId="538265E1"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read reply recipient requests received by MMS Relay/Server to MMS User Agent on the Reference point MM1.</w:t>
      </w:r>
    </w:p>
    <w:p w14:paraId="20EDD60F" w14:textId="038BC243" w:rsidR="003A0EB4" w:rsidRPr="00F4598A" w:rsidRDefault="009A5DC0" w:rsidP="00BC6F12">
      <w:pPr>
        <w:pStyle w:val="B1"/>
      </w:pPr>
      <w:r w:rsidRPr="009A5DC0">
        <w:rPr>
          <w:rFonts w:eastAsia="Malgun Gothic" w:hint="eastAsia"/>
          <w:lang w:eastAsia="ko-KR"/>
        </w:rPr>
        <w:lastRenderedPageBreak/>
        <w:t>b)</w:t>
      </w:r>
      <w:r w:rsidRPr="009A5DC0">
        <w:rPr>
          <w:rFonts w:eastAsia="Malgun Gothic"/>
          <w:lang w:eastAsia="ko-KR"/>
        </w:rPr>
        <w:tab/>
      </w:r>
      <w:r w:rsidR="003A0EB4" w:rsidRPr="00F4598A">
        <w:t>CC.</w:t>
      </w:r>
    </w:p>
    <w:p w14:paraId="5F39B44C" w14:textId="24FBCBD2"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w:t>
      </w:r>
      <w:r w:rsidR="003A0EB4" w:rsidRPr="00F4598A">
        <w:t xml:space="preserve"> "MM1_read_reply_recipient.REQ" message from MMS User Agent (TS 23.140 </w:t>
      </w:r>
      <w:r w:rsidR="007640AA" w:rsidRPr="00F4598A">
        <w:t>[2]</w:t>
      </w:r>
      <w:r w:rsidR="003A0EB4" w:rsidRPr="00F4598A">
        <w:t>).</w:t>
      </w:r>
    </w:p>
    <w:p w14:paraId="43C6B6F4" w14:textId="495F2B9E"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39658555" w14:textId="74F3600C"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MMS.MM1ReadRecReq</w:t>
      </w:r>
      <w:r w:rsidR="00206E73" w:rsidRPr="00F4598A">
        <w:t>.</w:t>
      </w:r>
    </w:p>
    <w:p w14:paraId="06B8EDCA" w14:textId="1DC0ACE3" w:rsidR="003A0EB4" w:rsidRPr="00F4598A" w:rsidRDefault="00114074" w:rsidP="00BC6F12">
      <w:pPr>
        <w:pStyle w:val="B1"/>
      </w:pPr>
      <w:r>
        <w:rPr>
          <w:rFonts w:eastAsia="Malgun Gothic" w:hint="eastAsia"/>
          <w:lang w:eastAsia="ko-KR"/>
        </w:rPr>
        <w:t>f)</w:t>
      </w:r>
      <w:r>
        <w:rPr>
          <w:rFonts w:eastAsia="Malgun Gothic"/>
          <w:lang w:eastAsia="ko-KR"/>
        </w:rPr>
        <w:tab/>
      </w:r>
      <w:r w:rsidR="003A0EB4" w:rsidRPr="00F4598A">
        <w:rPr>
          <w:rFonts w:eastAsia="MS ??"/>
        </w:rPr>
        <w:t xml:space="preserve">MMS Relay/Server </w:t>
      </w:r>
      <w:r w:rsidR="003A0EB4" w:rsidRPr="00F4598A">
        <w:t>Function.</w:t>
      </w:r>
    </w:p>
    <w:p w14:paraId="7F872509" w14:textId="177C9D82"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7EA4D57C" w14:textId="069BCF49"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149EE2C5" w14:textId="77777777" w:rsidR="003A0EB4" w:rsidRPr="00F4598A" w:rsidRDefault="004250D9" w:rsidP="0036039F">
      <w:pPr>
        <w:pStyle w:val="Heading3"/>
      </w:pPr>
      <w:bookmarkStart w:id="24" w:name="_Toc147543148"/>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1.12</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originator requests </w:t>
      </w:r>
      <w:r w:rsidR="003A0EB4" w:rsidRPr="00F4598A">
        <w:rPr>
          <w:snapToGrid w:val="0"/>
        </w:rPr>
        <w:t xml:space="preserve">sent </w:t>
      </w:r>
      <w:r w:rsidR="003A0EB4" w:rsidRPr="00F4598A">
        <w:t>by MMS Relay/Server</w:t>
      </w:r>
      <w:bookmarkEnd w:id="24"/>
    </w:p>
    <w:p w14:paraId="2E6E689F" w14:textId="18212ED1"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read reply originator requests sent by MMS Relay/Server to MMS User Agent on the Reference point MM1.</w:t>
      </w:r>
    </w:p>
    <w:p w14:paraId="5CB0796C" w14:textId="6D08DA88"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92F0005" w14:textId="05ECA348"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w:t>
      </w:r>
      <w:r w:rsidR="003A0EB4" w:rsidRPr="00F4598A">
        <w:t xml:space="preserve"> "MM1_read_reply_originator.REQ" message to MMS User Agent (TS 23.140 </w:t>
      </w:r>
      <w:r w:rsidR="007640AA" w:rsidRPr="00F4598A">
        <w:t>[2]</w:t>
      </w:r>
      <w:r w:rsidR="003A0EB4" w:rsidRPr="00F4598A">
        <w:t>).</w:t>
      </w:r>
    </w:p>
    <w:p w14:paraId="1B20AD37" w14:textId="2D99FFEE"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4FA1D1F3" w14:textId="5B8E3132"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MMS.MM1ReadOrigReq</w:t>
      </w:r>
      <w:r w:rsidR="00206E73" w:rsidRPr="00F4598A">
        <w:t>.</w:t>
      </w:r>
    </w:p>
    <w:p w14:paraId="0E002F3F" w14:textId="15BBCE9F"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382140CE" w14:textId="5FAD5915"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6EBFEC29" w14:textId="7D613D8E"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3D3CC1E" w14:textId="77777777" w:rsidR="003A0EB4" w:rsidRPr="00F4598A" w:rsidRDefault="004250D9" w:rsidP="0036039F">
      <w:pPr>
        <w:pStyle w:val="Heading2"/>
      </w:pPr>
      <w:bookmarkStart w:id="25" w:name="_Toc147543149"/>
      <w:smartTag w:uri="urn:schemas-microsoft-com:office:smarttags" w:element="chmetcnv">
        <w:smartTagPr>
          <w:attr w:name="TCSC" w:val="0"/>
          <w:attr w:name="NumberType" w:val="1"/>
          <w:attr w:name="Negative" w:val="False"/>
          <w:attr w:name="HasSpace" w:val="False"/>
          <w:attr w:name="SourceValue" w:val="4.2"/>
          <w:attr w:name="UnitName" w:val="mm"/>
        </w:smartTagPr>
        <w:r w:rsidRPr="00F4598A">
          <w:t>4.</w:t>
        </w:r>
        <w:r w:rsidR="003A0EB4" w:rsidRPr="00F4598A">
          <w:t>2</w:t>
        </w:r>
        <w:r w:rsidR="003A0EB4" w:rsidRPr="00F4598A">
          <w:tab/>
          <w:t>M</w:t>
        </w:r>
      </w:smartTag>
      <w:r w:rsidR="003A0EB4" w:rsidRPr="00F4598A">
        <w:t>M4</w:t>
      </w:r>
      <w:bookmarkEnd w:id="25"/>
    </w:p>
    <w:p w14:paraId="7F4A7209" w14:textId="77777777" w:rsidR="003A0EB4" w:rsidRPr="00F4598A" w:rsidRDefault="003A0EB4" w:rsidP="003A0EB4">
      <w:r w:rsidRPr="00F4598A">
        <w:t>MM4 is the interface between MMS Relay/Servers, following are t</w:t>
      </w:r>
      <w:r w:rsidR="00206E73" w:rsidRPr="00F4598A">
        <w:t>he proposed measurements.</w:t>
      </w:r>
    </w:p>
    <w:p w14:paraId="6605CCFC" w14:textId="77777777" w:rsidR="003A0EB4" w:rsidRPr="00F4598A" w:rsidRDefault="004250D9" w:rsidP="0036039F">
      <w:pPr>
        <w:pStyle w:val="Heading3"/>
      </w:pPr>
      <w:bookmarkStart w:id="26" w:name="_Toc147543150"/>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2.1</w:t>
        </w:r>
        <w:r w:rsidR="003A0EB4" w:rsidRPr="00F4598A">
          <w:tab/>
        </w:r>
      </w:smartTag>
      <w:r w:rsidR="003A0EB4" w:rsidRPr="00F4598A">
        <w:t xml:space="preserve">Number of </w:t>
      </w:r>
      <w:r w:rsidR="003A0EB4" w:rsidRPr="00F4598A">
        <w:rPr>
          <w:snapToGrid w:val="0"/>
        </w:rPr>
        <w:t xml:space="preserve">Multimedia Messages </w:t>
      </w:r>
      <w:r w:rsidR="003A0EB4" w:rsidRPr="00F4598A">
        <w:t>forward</w:t>
      </w:r>
      <w:r w:rsidR="003A0EB4" w:rsidRPr="00F4598A">
        <w:rPr>
          <w:snapToGrid w:val="0"/>
        </w:rPr>
        <w:t xml:space="preserve"> requests received </w:t>
      </w:r>
      <w:r w:rsidR="003A0EB4" w:rsidRPr="00F4598A">
        <w:t>by MMS Relay/Server</w:t>
      </w:r>
      <w:bookmarkEnd w:id="26"/>
    </w:p>
    <w:p w14:paraId="0795DA5C" w14:textId="459F16F2"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forward requests received by MMS Relay/Server from another MMS Relay/Server on the Reference point MM4.</w:t>
      </w:r>
    </w:p>
    <w:p w14:paraId="1AE6A3BC" w14:textId="34ADC99C"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1D243280" w14:textId="1B95E5FE"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w:t>
      </w:r>
      <w:r w:rsidR="003A0EB4" w:rsidRPr="00F4598A">
        <w:t xml:space="preserve"> "MM4_forward.REQ" message from MMS Relay/Server (TS 23.140 </w:t>
      </w:r>
      <w:r w:rsidR="007640AA" w:rsidRPr="00F4598A">
        <w:t>[2]</w:t>
      </w:r>
      <w:r w:rsidR="003A0EB4" w:rsidRPr="00F4598A">
        <w:t>).</w:t>
      </w:r>
    </w:p>
    <w:p w14:paraId="10B20BC1" w14:textId="11178016" w:rsidR="003A0EB4" w:rsidRPr="00F4598A" w:rsidRDefault="00114074"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1979A7E2" w14:textId="3328DD54" w:rsidR="003A0EB4" w:rsidRPr="00F4598A" w:rsidRDefault="00114074" w:rsidP="00BC6F12">
      <w:pPr>
        <w:pStyle w:val="B1"/>
      </w:pPr>
      <w:r>
        <w:rPr>
          <w:rFonts w:eastAsia="Malgun Gothic" w:hint="eastAsia"/>
          <w:lang w:eastAsia="ko-KR"/>
        </w:rPr>
        <w:t>e)</w:t>
      </w:r>
      <w:r>
        <w:rPr>
          <w:rFonts w:eastAsia="Malgun Gothic"/>
          <w:lang w:eastAsia="ko-KR"/>
        </w:rPr>
        <w:tab/>
      </w:r>
      <w:r w:rsidR="003A0EB4" w:rsidRPr="00F4598A">
        <w:t>The measurement name has the form MMS.MM4FwdReqRec</w:t>
      </w:r>
      <w:r w:rsidR="00206E73" w:rsidRPr="00F4598A">
        <w:t>.</w:t>
      </w:r>
    </w:p>
    <w:p w14:paraId="6B2A487D" w14:textId="1AE77D32" w:rsidR="003A0EB4" w:rsidRPr="00F4598A" w:rsidRDefault="00114074" w:rsidP="00BC6F12">
      <w:pPr>
        <w:pStyle w:val="B1"/>
      </w:pPr>
      <w:r w:rsidRPr="00114074">
        <w:rPr>
          <w:rFonts w:eastAsia="Malgun Gothic" w:hint="eastAsia"/>
          <w:snapToGrid w:val="0"/>
          <w:lang w:eastAsia="ko-KR"/>
        </w:rPr>
        <w:t>f)</w:t>
      </w:r>
      <w:r w:rsidRPr="00114074">
        <w:rPr>
          <w:rFonts w:eastAsia="Malgun Gothic"/>
          <w:snapToGrid w:val="0"/>
          <w:lang w:eastAsia="ko-KR"/>
        </w:rPr>
        <w:tab/>
      </w:r>
      <w:r w:rsidR="003A0EB4" w:rsidRPr="00F4598A">
        <w:rPr>
          <w:rFonts w:eastAsia="MS ??"/>
        </w:rPr>
        <w:t xml:space="preserve">MMS Relay/Server </w:t>
      </w:r>
      <w:r w:rsidR="003A0EB4" w:rsidRPr="00F4598A">
        <w:t>Function.</w:t>
      </w:r>
    </w:p>
    <w:p w14:paraId="502BD6E0" w14:textId="53126BFD"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3CDF25C5" w14:textId="394E8C7C"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7B8BA9A" w14:textId="77777777" w:rsidR="003A0EB4" w:rsidRPr="00F4598A" w:rsidRDefault="004250D9" w:rsidP="0036039F">
      <w:pPr>
        <w:pStyle w:val="Heading3"/>
      </w:pPr>
      <w:bookmarkStart w:id="27" w:name="_Toc147543151"/>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2.2</w:t>
        </w:r>
        <w:r w:rsidR="003A0EB4" w:rsidRPr="00F4598A">
          <w:tab/>
        </w:r>
      </w:smartTag>
      <w:r w:rsidR="003A0EB4" w:rsidRPr="00F4598A">
        <w:t xml:space="preserve">Number of </w:t>
      </w:r>
      <w:r w:rsidR="003A0EB4" w:rsidRPr="00F4598A">
        <w:rPr>
          <w:snapToGrid w:val="0"/>
        </w:rPr>
        <w:t xml:space="preserve">Multimedia Messages </w:t>
      </w:r>
      <w:r w:rsidR="003A0EB4" w:rsidRPr="00F4598A">
        <w:t>forward</w:t>
      </w:r>
      <w:r w:rsidR="003A0EB4" w:rsidRPr="00F4598A">
        <w:rPr>
          <w:snapToGrid w:val="0"/>
        </w:rPr>
        <w:t xml:space="preserve"> requests sent </w:t>
      </w:r>
      <w:r w:rsidR="003A0EB4" w:rsidRPr="00F4598A">
        <w:t>by MMS Relay/Server</w:t>
      </w:r>
      <w:bookmarkEnd w:id="27"/>
    </w:p>
    <w:p w14:paraId="64DB7D16" w14:textId="56E7568A"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forward requests sent by MMS Relay/Server from another MMS Relay/Server on the Reference point MM4.</w:t>
      </w:r>
    </w:p>
    <w:p w14:paraId="535A9859" w14:textId="16F6AB43"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559362A0" w14:textId="20367C70" w:rsidR="003A0EB4" w:rsidRPr="00F4598A" w:rsidRDefault="004E3522" w:rsidP="00BC6F12">
      <w:pPr>
        <w:pStyle w:val="B1"/>
      </w:pPr>
      <w:r w:rsidRPr="004E3522">
        <w:rPr>
          <w:rFonts w:eastAsia="Malgun Gothic" w:hint="eastAsia"/>
          <w:lang w:eastAsia="ko-KR"/>
        </w:rPr>
        <w:lastRenderedPageBreak/>
        <w:t>c)</w:t>
      </w:r>
      <w:r w:rsidRPr="004E3522">
        <w:rPr>
          <w:rFonts w:eastAsia="Malgun Gothic"/>
          <w:lang w:eastAsia="ko-KR"/>
        </w:rPr>
        <w:tab/>
      </w:r>
      <w:r w:rsidR="003A0EB4" w:rsidRPr="00F4598A">
        <w:t>On transmission of a</w:t>
      </w:r>
      <w:r w:rsidR="00F4598A">
        <w:t>n</w:t>
      </w:r>
      <w:r w:rsidR="003A0EB4" w:rsidRPr="00F4598A">
        <w:t xml:space="preserve"> "MM4_forward.REQ" message to MMS Relay/Server (TS 23.140 </w:t>
      </w:r>
      <w:r w:rsidR="007640AA" w:rsidRPr="00F4598A">
        <w:t>[2]</w:t>
      </w:r>
      <w:r w:rsidR="003A0EB4" w:rsidRPr="00F4598A">
        <w:t>).</w:t>
      </w:r>
    </w:p>
    <w:p w14:paraId="123B7B3B" w14:textId="0B84123E"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0EF33784" w14:textId="59E176D3"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MMS.MM4FwdReqSnt</w:t>
      </w:r>
      <w:r w:rsidR="00206E73" w:rsidRPr="00F4598A">
        <w:t>.</w:t>
      </w:r>
    </w:p>
    <w:p w14:paraId="23A57575" w14:textId="51C0E77D"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rPr>
          <w:rFonts w:eastAsia="MS ??"/>
        </w:rPr>
        <w:t xml:space="preserve">MMS Relay/Server </w:t>
      </w:r>
      <w:r w:rsidR="003A0EB4" w:rsidRPr="00F4598A">
        <w:t>Function.</w:t>
      </w:r>
    </w:p>
    <w:p w14:paraId="1D97CD51" w14:textId="34CED79B"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63AC5EA9" w14:textId="667D00DF"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66B8691C" w14:textId="77777777" w:rsidR="003A0EB4" w:rsidRPr="00F4598A" w:rsidRDefault="004250D9" w:rsidP="0036039F">
      <w:pPr>
        <w:pStyle w:val="Heading3"/>
      </w:pPr>
      <w:bookmarkStart w:id="28" w:name="_Toc147543152"/>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2.3</w:t>
        </w:r>
        <w:r w:rsidR="003A0EB4" w:rsidRPr="00F4598A">
          <w:tab/>
        </w:r>
      </w:smartTag>
      <w:r w:rsidR="003A0EB4" w:rsidRPr="00F4598A">
        <w:t xml:space="preserve">Number of </w:t>
      </w:r>
      <w:r w:rsidR="003A0EB4" w:rsidRPr="00F4598A">
        <w:rPr>
          <w:snapToGrid w:val="0"/>
        </w:rPr>
        <w:t xml:space="preserve">Multimedia Messages </w:t>
      </w:r>
      <w:r w:rsidR="003A0EB4" w:rsidRPr="00F4598A">
        <w:t>forward</w:t>
      </w:r>
      <w:r w:rsidR="003A0EB4" w:rsidRPr="00F4598A">
        <w:rPr>
          <w:snapToGrid w:val="0"/>
        </w:rPr>
        <w:t xml:space="preserve"> </w:t>
      </w:r>
      <w:r w:rsidR="003A0EB4" w:rsidRPr="00F4598A">
        <w:t xml:space="preserve">responses </w:t>
      </w:r>
      <w:r w:rsidR="003A0EB4" w:rsidRPr="00F4598A">
        <w:rPr>
          <w:snapToGrid w:val="0"/>
        </w:rPr>
        <w:t xml:space="preserve">received </w:t>
      </w:r>
      <w:r w:rsidR="003A0EB4" w:rsidRPr="00F4598A">
        <w:t>by MMS Relay/Server</w:t>
      </w:r>
      <w:bookmarkEnd w:id="28"/>
    </w:p>
    <w:p w14:paraId="4BA550B5" w14:textId="07652444"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forward responses received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2015FB0F" w14:textId="0EADFD96"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064D36FC" w14:textId="06BCA00E"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receipt of a</w:t>
      </w:r>
      <w:r w:rsidR="00F4598A">
        <w:t>n</w:t>
      </w:r>
      <w:r w:rsidR="003A0EB4" w:rsidRPr="00F4598A">
        <w:t xml:space="preserve"> "MM4_forward.RES" message from MMS Relay/Server. Each forward </w:t>
      </w:r>
      <w:r w:rsidR="00F4598A" w:rsidRPr="00F4598A">
        <w:t>response</w:t>
      </w:r>
      <w:r w:rsidR="003A0EB4" w:rsidRPr="00F4598A">
        <w:t xml:space="preserve"> is added to the relevant measurement according to the request status code. See TS 23.140 </w:t>
      </w:r>
      <w:r w:rsidR="007640AA" w:rsidRPr="00F4598A">
        <w:t>[2]</w:t>
      </w:r>
      <w:r w:rsidR="003A0EB4" w:rsidRPr="00F4598A">
        <w:t>.</w:t>
      </w:r>
    </w:p>
    <w:p w14:paraId="5B430E6D" w14:textId="4FFFBB20"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368D643C" w14:textId="7896F346"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MMS.MM4FwdResRec Status</w:t>
      </w:r>
      <w:r w:rsidR="00206E73" w:rsidRPr="00F4598A">
        <w:t>.</w:t>
      </w:r>
    </w:p>
    <w:p w14:paraId="694B1634" w14:textId="0F1A3856"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009FC2E1" w14:textId="3928FD0E"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0C03DA21" w14:textId="589D978E"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0AD3D3CC" w14:textId="1EF9784F" w:rsidR="003A0EB4" w:rsidRPr="00F4598A" w:rsidRDefault="00114074" w:rsidP="00BC6F12">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206E73" w:rsidRPr="00F4598A">
        <w:t>GSM/UMTS.</w:t>
      </w:r>
    </w:p>
    <w:p w14:paraId="7B70F3BD" w14:textId="77777777" w:rsidR="003A0EB4" w:rsidRPr="00F4598A" w:rsidRDefault="004250D9" w:rsidP="0036039F">
      <w:pPr>
        <w:pStyle w:val="Heading3"/>
      </w:pPr>
      <w:bookmarkStart w:id="29" w:name="_Toc147543153"/>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2.4</w:t>
        </w:r>
        <w:r w:rsidR="003A0EB4" w:rsidRPr="00F4598A">
          <w:tab/>
        </w:r>
      </w:smartTag>
      <w:r w:rsidR="003A0EB4" w:rsidRPr="00F4598A">
        <w:t xml:space="preserve">Number of </w:t>
      </w:r>
      <w:r w:rsidR="003A0EB4" w:rsidRPr="00F4598A">
        <w:rPr>
          <w:snapToGrid w:val="0"/>
        </w:rPr>
        <w:t xml:space="preserve">Multimedia Messages </w:t>
      </w:r>
      <w:r w:rsidR="003A0EB4" w:rsidRPr="00F4598A">
        <w:t>forward</w:t>
      </w:r>
      <w:r w:rsidR="003A0EB4" w:rsidRPr="00F4598A">
        <w:rPr>
          <w:snapToGrid w:val="0"/>
        </w:rPr>
        <w:t xml:space="preserve"> </w:t>
      </w:r>
      <w:r w:rsidR="003A0EB4" w:rsidRPr="00F4598A">
        <w:t xml:space="preserve">responses </w:t>
      </w:r>
      <w:r w:rsidR="003A0EB4" w:rsidRPr="00F4598A">
        <w:rPr>
          <w:snapToGrid w:val="0"/>
        </w:rPr>
        <w:t xml:space="preserve">sent </w:t>
      </w:r>
      <w:r w:rsidR="003A0EB4" w:rsidRPr="00F4598A">
        <w:t>by MMS Relay/Server</w:t>
      </w:r>
      <w:bookmarkEnd w:id="29"/>
    </w:p>
    <w:p w14:paraId="37438BD0" w14:textId="37B38719"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forward responses sent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35578D3E" w14:textId="48A8C79C"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AD265D3" w14:textId="615C9773"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 "MM4_forward.RES</w:t>
      </w:r>
      <w:r w:rsidR="003A0EB4" w:rsidRPr="00F4598A">
        <w:t xml:space="preserve">" message to MMS Relay/Server. Each forward response is added to the relevant measurement according to the request status code. See TS 23.140 </w:t>
      </w:r>
      <w:r w:rsidR="007640AA" w:rsidRPr="00F4598A">
        <w:t>[2]</w:t>
      </w:r>
      <w:r w:rsidR="003A0EB4" w:rsidRPr="00F4598A">
        <w:t>.</w:t>
      </w:r>
    </w:p>
    <w:p w14:paraId="74995BD7" w14:textId="5A17928A"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3A65419D" w14:textId="1E4DDFBE"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MMS.MM4FwdResSnt Status</w:t>
      </w:r>
      <w:r w:rsidR="00206E73" w:rsidRPr="00F4598A">
        <w:t>.</w:t>
      </w:r>
    </w:p>
    <w:p w14:paraId="5992FD46" w14:textId="34B0E034"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770B4D14" w14:textId="10F70D08"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0798F2A1" w14:textId="4153B2AD"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11A0AF6E" w14:textId="2B461A96" w:rsidR="003A0EB4" w:rsidRPr="00F4598A" w:rsidRDefault="00114074" w:rsidP="00BC6F12">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5C76D77D" w14:textId="77777777" w:rsidR="003A0EB4" w:rsidRPr="00F4598A" w:rsidRDefault="004250D9" w:rsidP="0036039F">
      <w:pPr>
        <w:pStyle w:val="Heading3"/>
      </w:pPr>
      <w:bookmarkStart w:id="30" w:name="_Toc147543154"/>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2.5</w:t>
        </w:r>
        <w:r w:rsidR="003A0EB4" w:rsidRPr="00F4598A">
          <w:tab/>
        </w:r>
      </w:smartTag>
      <w:r w:rsidR="003A0EB4" w:rsidRPr="00F4598A">
        <w:t xml:space="preserve">Number of </w:t>
      </w:r>
      <w:r w:rsidR="003A0EB4" w:rsidRPr="00F4598A">
        <w:rPr>
          <w:snapToGrid w:val="0"/>
        </w:rPr>
        <w:t xml:space="preserve">Multimedia Messages </w:t>
      </w:r>
      <w:r w:rsidR="003A0EB4" w:rsidRPr="00F4598A">
        <w:t>delivery report</w:t>
      </w:r>
      <w:r w:rsidR="003A0EB4" w:rsidRPr="00F4598A">
        <w:rPr>
          <w:snapToGrid w:val="0"/>
        </w:rPr>
        <w:t xml:space="preserve"> requests received </w:t>
      </w:r>
      <w:r w:rsidR="003A0EB4" w:rsidRPr="00F4598A">
        <w:t>by MMS Relay/Server</w:t>
      </w:r>
      <w:bookmarkEnd w:id="30"/>
    </w:p>
    <w:p w14:paraId="5635D005" w14:textId="46FA3044"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delivery report requests received by MMS Relay/Server from another MMS Relay/Server on the Reference point MM4.</w:t>
      </w:r>
    </w:p>
    <w:p w14:paraId="697A2216" w14:textId="2295F31A" w:rsidR="003A0EB4" w:rsidRPr="00F4598A" w:rsidRDefault="009A5DC0" w:rsidP="00BC6F12">
      <w:pPr>
        <w:pStyle w:val="B1"/>
      </w:pPr>
      <w:r w:rsidRPr="009A5DC0">
        <w:rPr>
          <w:rFonts w:eastAsia="Malgun Gothic" w:hint="eastAsia"/>
          <w:lang w:eastAsia="ko-KR"/>
        </w:rPr>
        <w:lastRenderedPageBreak/>
        <w:t>b)</w:t>
      </w:r>
      <w:r w:rsidRPr="009A5DC0">
        <w:rPr>
          <w:rFonts w:eastAsia="Malgun Gothic"/>
          <w:lang w:eastAsia="ko-KR"/>
        </w:rPr>
        <w:tab/>
      </w:r>
      <w:r w:rsidR="003A0EB4" w:rsidRPr="00F4598A">
        <w:t>CC.</w:t>
      </w:r>
    </w:p>
    <w:p w14:paraId="0D7A90C5" w14:textId="3B1357A4"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 xml:space="preserve">On receipt of a "MM4_ </w:t>
      </w:r>
      <w:proofErr w:type="spellStart"/>
      <w:r w:rsidR="003A0EB4" w:rsidRPr="00F4598A">
        <w:t>delivery_report.REQ</w:t>
      </w:r>
      <w:proofErr w:type="spellEnd"/>
      <w:r w:rsidR="003A0EB4" w:rsidRPr="00F4598A">
        <w:t xml:space="preserve">" message from MMS Relay/Server (TS 23.140 </w:t>
      </w:r>
      <w:r w:rsidR="007640AA" w:rsidRPr="00F4598A">
        <w:t>[2]</w:t>
      </w:r>
      <w:r w:rsidR="003A0EB4" w:rsidRPr="00F4598A">
        <w:t>).</w:t>
      </w:r>
    </w:p>
    <w:p w14:paraId="321082D3" w14:textId="337F6F0A"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3E77A767" w14:textId="1703EBCF"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MMS.MM4RepReqRec</w:t>
      </w:r>
      <w:r w:rsidR="00206E73" w:rsidRPr="00F4598A">
        <w:t>.</w:t>
      </w:r>
    </w:p>
    <w:p w14:paraId="0F5DF097" w14:textId="5A76DCB9"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rPr>
          <w:rFonts w:eastAsia="MS ??"/>
        </w:rPr>
        <w:t xml:space="preserve">MMS Relay/Server </w:t>
      </w:r>
      <w:r w:rsidR="003A0EB4" w:rsidRPr="00F4598A">
        <w:t>Function.</w:t>
      </w:r>
    </w:p>
    <w:p w14:paraId="21E37FFD" w14:textId="29CA0C7E"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2FB1CA0E" w14:textId="418983E2"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2A136F4" w14:textId="77777777" w:rsidR="003A0EB4" w:rsidRPr="00F4598A" w:rsidRDefault="004250D9" w:rsidP="0036039F">
      <w:pPr>
        <w:pStyle w:val="Heading3"/>
      </w:pPr>
      <w:bookmarkStart w:id="31" w:name="_Toc147543155"/>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2.6</w:t>
        </w:r>
        <w:r w:rsidR="003A0EB4" w:rsidRPr="00F4598A">
          <w:tab/>
        </w:r>
      </w:smartTag>
      <w:r w:rsidR="003A0EB4" w:rsidRPr="00F4598A">
        <w:t xml:space="preserve">Number of </w:t>
      </w:r>
      <w:r w:rsidR="003A0EB4" w:rsidRPr="00F4598A">
        <w:rPr>
          <w:snapToGrid w:val="0"/>
        </w:rPr>
        <w:t xml:space="preserve">Multimedia Messages </w:t>
      </w:r>
      <w:r w:rsidR="003A0EB4" w:rsidRPr="00F4598A">
        <w:t>delivery report</w:t>
      </w:r>
      <w:r w:rsidR="003A0EB4" w:rsidRPr="00F4598A">
        <w:rPr>
          <w:snapToGrid w:val="0"/>
        </w:rPr>
        <w:t xml:space="preserve"> requests sent </w:t>
      </w:r>
      <w:r w:rsidR="003A0EB4" w:rsidRPr="00F4598A">
        <w:t>by MMS Relay/Server</w:t>
      </w:r>
      <w:bookmarkEnd w:id="31"/>
    </w:p>
    <w:p w14:paraId="0DC60D81" w14:textId="56A58CA8"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delivery report requests sent by MMS Relay/Server from another MMS Relay/Server on the Reference point MM4.</w:t>
      </w:r>
    </w:p>
    <w:p w14:paraId="0200BFB2" w14:textId="11C46CCE"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1C6BB1F" w14:textId="42A497D1"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 xml:space="preserve">On transmission of a "MM4_ </w:t>
      </w:r>
      <w:proofErr w:type="spellStart"/>
      <w:r w:rsidR="003A0EB4" w:rsidRPr="00F4598A">
        <w:t>delivery_report.REQ</w:t>
      </w:r>
      <w:proofErr w:type="spellEnd"/>
      <w:r w:rsidR="003A0EB4" w:rsidRPr="00F4598A">
        <w:t xml:space="preserve">" message to MMS Relay/Server (TS 23.140 </w:t>
      </w:r>
      <w:r w:rsidR="007640AA" w:rsidRPr="00F4598A">
        <w:t>[2]</w:t>
      </w:r>
      <w:r w:rsidR="003A0EB4" w:rsidRPr="00F4598A">
        <w:t>).</w:t>
      </w:r>
    </w:p>
    <w:p w14:paraId="70057B96" w14:textId="4FB2BFFE"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1D632CD8" w14:textId="2E29D77A"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MMS.MM4RepReqSnt</w:t>
      </w:r>
      <w:r w:rsidR="00206E73" w:rsidRPr="00F4598A">
        <w:t>.</w:t>
      </w:r>
    </w:p>
    <w:p w14:paraId="00BC1DFC" w14:textId="3F31C1DD"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rPr>
          <w:rFonts w:eastAsia="MS ??"/>
        </w:rPr>
        <w:t xml:space="preserve">MMS Relay/Server </w:t>
      </w:r>
      <w:r w:rsidR="003A0EB4" w:rsidRPr="00F4598A">
        <w:t>Function.</w:t>
      </w:r>
    </w:p>
    <w:p w14:paraId="4BD6F2E9" w14:textId="6E9310F8"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031AE7D" w14:textId="3FC0B3E6"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CFFA82E" w14:textId="77777777" w:rsidR="003A0EB4" w:rsidRPr="00F4598A" w:rsidRDefault="004250D9" w:rsidP="0036039F">
      <w:pPr>
        <w:pStyle w:val="Heading3"/>
      </w:pPr>
      <w:bookmarkStart w:id="32" w:name="_Toc147543156"/>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2.7</w:t>
        </w:r>
        <w:r w:rsidR="003A0EB4" w:rsidRPr="00F4598A">
          <w:tab/>
        </w:r>
      </w:smartTag>
      <w:r w:rsidR="003A0EB4" w:rsidRPr="00F4598A">
        <w:t xml:space="preserve">Number of </w:t>
      </w:r>
      <w:r w:rsidR="003A0EB4" w:rsidRPr="00F4598A">
        <w:rPr>
          <w:snapToGrid w:val="0"/>
        </w:rPr>
        <w:t xml:space="preserve">Multimedia Messages </w:t>
      </w:r>
      <w:r w:rsidR="003A0EB4" w:rsidRPr="00F4598A">
        <w:t>delivery report</w:t>
      </w:r>
      <w:r w:rsidR="003A0EB4" w:rsidRPr="00F4598A">
        <w:rPr>
          <w:snapToGrid w:val="0"/>
        </w:rPr>
        <w:t xml:space="preserve"> </w:t>
      </w:r>
      <w:r w:rsidR="003A0EB4" w:rsidRPr="00F4598A">
        <w:t xml:space="preserve">responses </w:t>
      </w:r>
      <w:r w:rsidR="003A0EB4" w:rsidRPr="00F4598A">
        <w:rPr>
          <w:snapToGrid w:val="0"/>
        </w:rPr>
        <w:t xml:space="preserve">received </w:t>
      </w:r>
      <w:r w:rsidR="003A0EB4" w:rsidRPr="00F4598A">
        <w:t>by MMS Relay/Server</w:t>
      </w:r>
      <w:bookmarkEnd w:id="32"/>
    </w:p>
    <w:p w14:paraId="56E3E472" w14:textId="554B3B3B"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delivery report responses received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7FBFCD4A" w14:textId="71B442E2"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C3394F4" w14:textId="7B870EC1"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 xml:space="preserve">On receipt of a " MM4_ delivery_report.RES" message from MMS Relay/Server. Each delivery report responses is added to the relevant measurement according to the request status code. See TS 23.140 </w:t>
      </w:r>
      <w:r w:rsidR="007640AA" w:rsidRPr="00F4598A">
        <w:t>[2]</w:t>
      </w:r>
      <w:r w:rsidR="003A0EB4" w:rsidRPr="00F4598A">
        <w:t>.</w:t>
      </w:r>
    </w:p>
    <w:p w14:paraId="61E64542" w14:textId="40AB2017"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59FBCF1D" w14:textId="624C5BE6"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MMS.MM4RepResRec Status</w:t>
      </w:r>
      <w:r w:rsidR="00206E73" w:rsidRPr="00F4598A">
        <w:t>.</w:t>
      </w:r>
    </w:p>
    <w:p w14:paraId="2C457915" w14:textId="67830033"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0042E38A" w14:textId="0E30A669"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211FCE7F" w14:textId="6CC5334A"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5C419BCE" w14:textId="6C2D6E6B" w:rsidR="003A0EB4" w:rsidRPr="00F4598A" w:rsidRDefault="00114074" w:rsidP="00BC6F12">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5C030281" w14:textId="77777777" w:rsidR="003A0EB4" w:rsidRPr="00F4598A" w:rsidRDefault="004250D9" w:rsidP="0036039F">
      <w:pPr>
        <w:pStyle w:val="Heading3"/>
      </w:pPr>
      <w:bookmarkStart w:id="33" w:name="_Toc147543157"/>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2.8</w:t>
        </w:r>
        <w:r w:rsidR="003A0EB4" w:rsidRPr="00F4598A">
          <w:tab/>
        </w:r>
      </w:smartTag>
      <w:r w:rsidR="003A0EB4" w:rsidRPr="00F4598A">
        <w:t xml:space="preserve">Number of </w:t>
      </w:r>
      <w:r w:rsidR="003A0EB4" w:rsidRPr="00F4598A">
        <w:rPr>
          <w:snapToGrid w:val="0"/>
        </w:rPr>
        <w:t xml:space="preserve">Multimedia Messages </w:t>
      </w:r>
      <w:r w:rsidR="003A0EB4" w:rsidRPr="00F4598A">
        <w:t>delivery report</w:t>
      </w:r>
      <w:r w:rsidR="003A0EB4" w:rsidRPr="00F4598A">
        <w:rPr>
          <w:snapToGrid w:val="0"/>
        </w:rPr>
        <w:t xml:space="preserve"> </w:t>
      </w:r>
      <w:r w:rsidR="003A0EB4" w:rsidRPr="00F4598A">
        <w:t xml:space="preserve">responses </w:t>
      </w:r>
      <w:r w:rsidR="003A0EB4" w:rsidRPr="00F4598A">
        <w:rPr>
          <w:snapToGrid w:val="0"/>
        </w:rPr>
        <w:t xml:space="preserve">sent </w:t>
      </w:r>
      <w:r w:rsidR="003A0EB4" w:rsidRPr="00F4598A">
        <w:t>by MMS Relay/Server</w:t>
      </w:r>
      <w:bookmarkEnd w:id="33"/>
    </w:p>
    <w:p w14:paraId="7A83F271" w14:textId="7BAF2A65"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delivery report responses sent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32F8C240" w14:textId="37C8A2F0" w:rsidR="003A0EB4" w:rsidRPr="00F4598A" w:rsidRDefault="009A5DC0" w:rsidP="00BC6F12">
      <w:pPr>
        <w:pStyle w:val="B1"/>
      </w:pPr>
      <w:r w:rsidRPr="009A5DC0">
        <w:rPr>
          <w:rFonts w:eastAsia="Malgun Gothic" w:hint="eastAsia"/>
          <w:lang w:eastAsia="ko-KR"/>
        </w:rPr>
        <w:lastRenderedPageBreak/>
        <w:t>b)</w:t>
      </w:r>
      <w:r w:rsidRPr="009A5DC0">
        <w:rPr>
          <w:rFonts w:eastAsia="Malgun Gothic"/>
          <w:lang w:eastAsia="ko-KR"/>
        </w:rPr>
        <w:tab/>
      </w:r>
      <w:r w:rsidR="003A0EB4" w:rsidRPr="00F4598A">
        <w:t>CC.</w:t>
      </w:r>
    </w:p>
    <w:p w14:paraId="0C40EBFE" w14:textId="242DA473"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 "</w:t>
      </w:r>
      <w:r w:rsidR="003A0EB4" w:rsidRPr="00F4598A">
        <w:t xml:space="preserve">MM4_delivery_report.RES" message to MMS Relay/Server. Each delivery report response is added to the relevant measurement according to the request status code. See TS 23.140 </w:t>
      </w:r>
      <w:r w:rsidR="007640AA" w:rsidRPr="00F4598A">
        <w:t>[2]</w:t>
      </w:r>
      <w:r w:rsidR="003A0EB4" w:rsidRPr="00F4598A">
        <w:t>.</w:t>
      </w:r>
    </w:p>
    <w:p w14:paraId="31AA217A" w14:textId="2FEF22EC"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66D3139E" w14:textId="1ABEA27F"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MMS.MM4RepResSnt Status</w:t>
      </w:r>
      <w:r w:rsidR="00206E73" w:rsidRPr="00F4598A">
        <w:t>.</w:t>
      </w:r>
    </w:p>
    <w:p w14:paraId="4AA48D7B" w14:textId="0C0FCDE8"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25D495E8" w14:textId="39BE503B"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6787A02C" w14:textId="131982C4"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5918AF58" w14:textId="14180F89" w:rsidR="003A0EB4" w:rsidRPr="00F4598A" w:rsidRDefault="00114074" w:rsidP="00BC6F12">
      <w:pPr>
        <w:pStyle w:val="B1"/>
        <w:rPr>
          <w:snapToGrid w:val="0"/>
        </w:rPr>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230BAA5F" w14:textId="77777777" w:rsidR="003A0EB4" w:rsidRPr="00F4598A" w:rsidRDefault="004250D9" w:rsidP="0036039F">
      <w:pPr>
        <w:pStyle w:val="Heading3"/>
      </w:pPr>
      <w:bookmarkStart w:id="34" w:name="_Toc147543158"/>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2.9</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w:t>
      </w:r>
      <w:r w:rsidR="003A0EB4" w:rsidRPr="00F4598A">
        <w:rPr>
          <w:snapToGrid w:val="0"/>
        </w:rPr>
        <w:t xml:space="preserve">requests received </w:t>
      </w:r>
      <w:r w:rsidR="003A0EB4" w:rsidRPr="00F4598A">
        <w:t>by MMS Relay/Server</w:t>
      </w:r>
      <w:bookmarkEnd w:id="34"/>
    </w:p>
    <w:p w14:paraId="1193CB77" w14:textId="619B3B8A"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read reply requests received by MMS Relay/Server from another MMS Relay/Server on the Reference point MM4.</w:t>
      </w:r>
    </w:p>
    <w:p w14:paraId="6DF15C9C" w14:textId="20FE6602"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5F7AB858" w14:textId="3F0B342D"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F4598A">
        <w:t>On receipt of an "MM4_</w:t>
      </w:r>
      <w:r w:rsidR="003A0EB4" w:rsidRPr="00F4598A">
        <w:t xml:space="preserve">read_reply.REQ" message from MMS Relay/Server (TS 23.140 </w:t>
      </w:r>
      <w:r w:rsidR="007640AA" w:rsidRPr="00F4598A">
        <w:t>[2]</w:t>
      </w:r>
      <w:r w:rsidR="003A0EB4" w:rsidRPr="00F4598A">
        <w:t>).</w:t>
      </w:r>
    </w:p>
    <w:p w14:paraId="01FEE290" w14:textId="11CCFF03"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2A465294" w14:textId="212C6D3B"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MMS.MM4ReadReqRec</w:t>
      </w:r>
      <w:r w:rsidR="00206E73" w:rsidRPr="00F4598A">
        <w:t>.</w:t>
      </w:r>
    </w:p>
    <w:p w14:paraId="66DACE4F" w14:textId="3C97E4E9"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rPr>
          <w:rFonts w:eastAsia="MS ??"/>
        </w:rPr>
        <w:t xml:space="preserve">MMS Relay/Server </w:t>
      </w:r>
      <w:r w:rsidR="003A0EB4" w:rsidRPr="00F4598A">
        <w:t>Function.</w:t>
      </w:r>
    </w:p>
    <w:p w14:paraId="732995AC" w14:textId="14CA5027"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1D5FD3AF" w14:textId="1E680A01"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00489F25" w14:textId="77777777" w:rsidR="003A0EB4" w:rsidRPr="00F4598A" w:rsidRDefault="004250D9" w:rsidP="0036039F">
      <w:pPr>
        <w:pStyle w:val="Heading3"/>
      </w:pPr>
      <w:bookmarkStart w:id="35" w:name="_Toc147543159"/>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2.10</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w:t>
      </w:r>
      <w:r w:rsidR="003A0EB4" w:rsidRPr="00F4598A">
        <w:rPr>
          <w:snapToGrid w:val="0"/>
        </w:rPr>
        <w:t xml:space="preserve">requests sent </w:t>
      </w:r>
      <w:r w:rsidR="003A0EB4" w:rsidRPr="00F4598A">
        <w:t>by MMS Relay/Server</w:t>
      </w:r>
      <w:bookmarkEnd w:id="35"/>
    </w:p>
    <w:p w14:paraId="7D0DF540" w14:textId="05EC922B" w:rsidR="003A0EB4" w:rsidRPr="00F4598A" w:rsidRDefault="009A5DC0" w:rsidP="00BC6F12">
      <w:pPr>
        <w:pStyle w:val="B1"/>
      </w:pPr>
      <w:r w:rsidRPr="009A5DC0">
        <w:rPr>
          <w:rFonts w:eastAsia="Malgun Gothic" w:hint="eastAsia"/>
          <w:lang w:eastAsia="ko-KR"/>
        </w:rPr>
        <w:t>a</w:t>
      </w:r>
      <w:r>
        <w:t>)</w:t>
      </w:r>
      <w:r>
        <w:tab/>
      </w:r>
      <w:r w:rsidR="003A0EB4" w:rsidRPr="00F4598A">
        <w:t>This measurement provides the number of Multimedia Messages (MM) read reply requests sent by MMS Relay/Server from another MMS Relay/Server on the Reference point MM4.</w:t>
      </w:r>
    </w:p>
    <w:p w14:paraId="1B869BE7" w14:textId="2C6BD7F3"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1617B454" w14:textId="77CBB2BD"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F4598A">
        <w:t>On transmission of an "MM4_</w:t>
      </w:r>
      <w:r w:rsidR="003A0EB4" w:rsidRPr="00F4598A">
        <w:t xml:space="preserve">read_reply.REQ" message to MMS Relay/Server (TS 23.140 </w:t>
      </w:r>
      <w:r w:rsidR="007640AA" w:rsidRPr="00F4598A">
        <w:t>[2]</w:t>
      </w:r>
      <w:r w:rsidR="003A0EB4" w:rsidRPr="00F4598A">
        <w:t>).</w:t>
      </w:r>
    </w:p>
    <w:p w14:paraId="266DB1F7" w14:textId="0D7ACECB"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59511417" w14:textId="5E387E78"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MMS.MM4ReadReqSnt</w:t>
      </w:r>
      <w:r w:rsidR="00863EF6" w:rsidRPr="00F4598A">
        <w:t>.</w:t>
      </w:r>
    </w:p>
    <w:p w14:paraId="167C9B83" w14:textId="0E4C45CA"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rPr>
          <w:rFonts w:eastAsia="MS ??"/>
        </w:rPr>
        <w:t xml:space="preserve">MMS Relay/Server </w:t>
      </w:r>
      <w:r w:rsidR="003A0EB4" w:rsidRPr="00F4598A">
        <w:t>Function.</w:t>
      </w:r>
    </w:p>
    <w:p w14:paraId="4566AC4F" w14:textId="58091301"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t>Valid for packet switching.</w:t>
      </w:r>
    </w:p>
    <w:p w14:paraId="0EED23A0" w14:textId="2DBD162B"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3A7C6B32" w14:textId="77777777" w:rsidR="003A0EB4" w:rsidRPr="00F4598A" w:rsidRDefault="004250D9" w:rsidP="0036039F">
      <w:pPr>
        <w:pStyle w:val="Heading3"/>
      </w:pPr>
      <w:bookmarkStart w:id="36" w:name="_Toc147543160"/>
      <w:smartTag w:uri="urn:schemas-microsoft-com:office:smarttags" w:element="chsdate">
        <w:smartTagPr>
          <w:attr w:name="IsROCDate" w:val="False"/>
          <w:attr w:name="IsLunarDate" w:val="False"/>
          <w:attr w:name="Day" w:val="30"/>
          <w:attr w:name="Month" w:val="12"/>
          <w:attr w:name="Year" w:val="1899"/>
        </w:smartTagPr>
        <w:r w:rsidRPr="00F4598A">
          <w:t>4.</w:t>
        </w:r>
        <w:r w:rsidR="003A0EB4" w:rsidRPr="00F4598A">
          <w:t>2.11</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responses </w:t>
      </w:r>
      <w:r w:rsidR="003A0EB4" w:rsidRPr="00F4598A">
        <w:rPr>
          <w:snapToGrid w:val="0"/>
        </w:rPr>
        <w:t xml:space="preserve">received </w:t>
      </w:r>
      <w:r w:rsidR="003A0EB4" w:rsidRPr="00F4598A">
        <w:t>by MMS Relay/Server</w:t>
      </w:r>
      <w:bookmarkEnd w:id="36"/>
    </w:p>
    <w:p w14:paraId="52292E3C" w14:textId="31ADE611"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read reply responses received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10DFA22B" w14:textId="13B98EB5"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6E5D1473" w14:textId="3C449B84" w:rsidR="003A0EB4" w:rsidRPr="00F4598A" w:rsidRDefault="004E3522" w:rsidP="00BC6F12">
      <w:pPr>
        <w:pStyle w:val="B1"/>
      </w:pPr>
      <w:r w:rsidRPr="004E3522">
        <w:rPr>
          <w:rFonts w:eastAsia="Malgun Gothic" w:hint="eastAsia"/>
          <w:lang w:eastAsia="ko-KR"/>
        </w:rPr>
        <w:lastRenderedPageBreak/>
        <w:t>c)</w:t>
      </w:r>
      <w:r w:rsidRPr="004E3522">
        <w:rPr>
          <w:rFonts w:eastAsia="Malgun Gothic"/>
          <w:lang w:eastAsia="ko-KR"/>
        </w:rPr>
        <w:tab/>
      </w:r>
      <w:r w:rsidR="00F4598A">
        <w:t>On receipt of an "MM4_</w:t>
      </w:r>
      <w:r w:rsidR="003A0EB4" w:rsidRPr="00F4598A">
        <w:t xml:space="preserve">read_reply.RES" message from MMS Relay/Server. Each read reply response is added to the relevant measurement according to the request status code. See TS 23.140 </w:t>
      </w:r>
      <w:r w:rsidR="007640AA" w:rsidRPr="00F4598A">
        <w:t>[2]</w:t>
      </w:r>
      <w:r w:rsidR="003A0EB4" w:rsidRPr="00F4598A">
        <w:t>.</w:t>
      </w:r>
    </w:p>
    <w:p w14:paraId="03E66EE6" w14:textId="48D6526D"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3A392F6B" w14:textId="11AFAF8A"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MMS.MM4ReadResRec Status</w:t>
      </w:r>
      <w:r w:rsidR="00863EF6" w:rsidRPr="00F4598A">
        <w:t>.</w:t>
      </w:r>
    </w:p>
    <w:p w14:paraId="3EDCE8BF" w14:textId="4A8CE1EB"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3BD9CF2A" w14:textId="5A658865"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2DED47B0" w14:textId="4AA2538D"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Valid for packet switching.</w:t>
      </w:r>
    </w:p>
    <w:p w14:paraId="02E40515" w14:textId="67B948FA" w:rsidR="003A0EB4" w:rsidRPr="00F4598A" w:rsidRDefault="00114074" w:rsidP="00BC6F12">
      <w:pPr>
        <w:pStyle w:val="B1"/>
      </w:pPr>
      <w:proofErr w:type="spellStart"/>
      <w:r>
        <w:rPr>
          <w:rFonts w:eastAsia="Malgun Gothic" w:hint="eastAsia"/>
          <w:lang w:eastAsia="ko-KR"/>
        </w:rPr>
        <w:t>i</w:t>
      </w:r>
      <w:proofErr w:type="spellEnd"/>
      <w:r>
        <w:rPr>
          <w:rFonts w:eastAsia="Malgun Gothic" w:hint="eastAsia"/>
          <w:lang w:eastAsia="ko-KR"/>
        </w:rPr>
        <w:t>)</w:t>
      </w:r>
      <w:r>
        <w:rPr>
          <w:rFonts w:eastAsia="Malgun Gothic"/>
          <w:lang w:eastAsia="ko-KR"/>
        </w:rPr>
        <w:tab/>
      </w:r>
      <w:r w:rsidR="003A0EB4" w:rsidRPr="00F4598A">
        <w:t>GSM/UMTS.</w:t>
      </w:r>
    </w:p>
    <w:p w14:paraId="00A39774" w14:textId="77777777" w:rsidR="003A0EB4" w:rsidRPr="00F4598A" w:rsidRDefault="004250D9" w:rsidP="0036039F">
      <w:pPr>
        <w:pStyle w:val="Heading3"/>
      </w:pPr>
      <w:bookmarkStart w:id="37" w:name="_Toc147543161"/>
      <w:smartTag w:uri="urn:schemas-microsoft-com:office:smarttags" w:element="chsdate">
        <w:smartTagPr>
          <w:attr w:name="Year" w:val="1899"/>
          <w:attr w:name="Month" w:val="12"/>
          <w:attr w:name="Day" w:val="30"/>
          <w:attr w:name="IsLunarDate" w:val="False"/>
          <w:attr w:name="IsROCDate" w:val="False"/>
        </w:smartTagPr>
        <w:r w:rsidRPr="00F4598A">
          <w:t>4.</w:t>
        </w:r>
        <w:r w:rsidR="003A0EB4" w:rsidRPr="00F4598A">
          <w:t>2.12</w:t>
        </w:r>
        <w:r w:rsidR="003A0EB4" w:rsidRPr="00F4598A">
          <w:tab/>
        </w:r>
      </w:smartTag>
      <w:r w:rsidR="003A0EB4" w:rsidRPr="00F4598A">
        <w:t xml:space="preserve">Number of </w:t>
      </w:r>
      <w:r w:rsidR="003A0EB4" w:rsidRPr="00F4598A">
        <w:rPr>
          <w:snapToGrid w:val="0"/>
        </w:rPr>
        <w:t xml:space="preserve">Multimedia Messages </w:t>
      </w:r>
      <w:r w:rsidR="003A0EB4" w:rsidRPr="00F4598A">
        <w:t xml:space="preserve">read reply responses </w:t>
      </w:r>
      <w:r w:rsidR="003A0EB4" w:rsidRPr="00F4598A">
        <w:rPr>
          <w:snapToGrid w:val="0"/>
        </w:rPr>
        <w:t xml:space="preserve">sent </w:t>
      </w:r>
      <w:r w:rsidR="003A0EB4" w:rsidRPr="00F4598A">
        <w:t>by MMS Relay/Server</w:t>
      </w:r>
      <w:bookmarkEnd w:id="37"/>
    </w:p>
    <w:p w14:paraId="1EF5DFB0" w14:textId="0160A20C" w:rsidR="003A0EB4" w:rsidRPr="00F4598A" w:rsidRDefault="009A5DC0" w:rsidP="00BC6F12">
      <w:pPr>
        <w:pStyle w:val="B1"/>
      </w:pPr>
      <w:r w:rsidRPr="009A5DC0">
        <w:rPr>
          <w:rFonts w:eastAsia="Malgun Gothic" w:hint="eastAsia"/>
          <w:lang w:eastAsia="ko-KR"/>
        </w:rPr>
        <w:t>a</w:t>
      </w:r>
      <w:r>
        <w:t>)</w:t>
      </w:r>
      <w:r>
        <w:tab/>
      </w:r>
      <w:r w:rsidR="003A0EB4" w:rsidRPr="00F4598A">
        <w:t xml:space="preserve">This measurement provides the number of Multimedia Messages (MM) read reply responses sent by MMS Relay/Server from another MMS Relay/Server on the Reference point MM4. The measurement is split into </w:t>
      </w:r>
      <w:proofErr w:type="spellStart"/>
      <w:r w:rsidR="003A0EB4" w:rsidRPr="00F4598A">
        <w:t>subcounters</w:t>
      </w:r>
      <w:proofErr w:type="spellEnd"/>
      <w:r w:rsidR="003A0EB4" w:rsidRPr="00F4598A">
        <w:t xml:space="preserve"> per request status code.</w:t>
      </w:r>
    </w:p>
    <w:p w14:paraId="5993234B" w14:textId="5E38359B" w:rsidR="003A0EB4" w:rsidRPr="00F4598A" w:rsidRDefault="009A5DC0" w:rsidP="00BC6F12">
      <w:pPr>
        <w:pStyle w:val="B1"/>
      </w:pPr>
      <w:r w:rsidRPr="009A5DC0">
        <w:rPr>
          <w:rFonts w:eastAsia="Malgun Gothic" w:hint="eastAsia"/>
          <w:lang w:eastAsia="ko-KR"/>
        </w:rPr>
        <w:t>b)</w:t>
      </w:r>
      <w:r w:rsidRPr="009A5DC0">
        <w:rPr>
          <w:rFonts w:eastAsia="Malgun Gothic"/>
          <w:lang w:eastAsia="ko-KR"/>
        </w:rPr>
        <w:tab/>
      </w:r>
      <w:r w:rsidR="003A0EB4" w:rsidRPr="00F4598A">
        <w:t>CC.</w:t>
      </w:r>
    </w:p>
    <w:p w14:paraId="7CBDE26D" w14:textId="381EB724" w:rsidR="003A0EB4" w:rsidRPr="00F4598A" w:rsidRDefault="004E3522" w:rsidP="00BC6F12">
      <w:pPr>
        <w:pStyle w:val="B1"/>
      </w:pPr>
      <w:r w:rsidRPr="004E3522">
        <w:rPr>
          <w:rFonts w:eastAsia="Malgun Gothic" w:hint="eastAsia"/>
          <w:lang w:eastAsia="ko-KR"/>
        </w:rPr>
        <w:t>c)</w:t>
      </w:r>
      <w:r w:rsidRPr="004E3522">
        <w:rPr>
          <w:rFonts w:eastAsia="Malgun Gothic"/>
          <w:lang w:eastAsia="ko-KR"/>
        </w:rPr>
        <w:tab/>
      </w:r>
      <w:r w:rsidR="003A0EB4" w:rsidRPr="00F4598A">
        <w:t>On transmission of a</w:t>
      </w:r>
      <w:r w:rsidR="00F4598A">
        <w:t>n</w:t>
      </w:r>
      <w:r w:rsidR="003A0EB4" w:rsidRPr="00F4598A">
        <w:t xml:space="preserve"> "MM4_read_reply.RES" message to MMS Relay/Server. Each read reply response is added to the relevant measurement according to the request status code. See TS 23.140 </w:t>
      </w:r>
      <w:r w:rsidR="007640AA" w:rsidRPr="00F4598A">
        <w:t>[2]</w:t>
      </w:r>
      <w:r w:rsidR="003A0EB4" w:rsidRPr="00F4598A">
        <w:t>.</w:t>
      </w:r>
    </w:p>
    <w:p w14:paraId="1BA46098" w14:textId="0536109F" w:rsidR="003A0EB4" w:rsidRPr="00F4598A" w:rsidRDefault="00885E2C" w:rsidP="00BC6F12">
      <w:pPr>
        <w:pStyle w:val="B1"/>
      </w:pPr>
      <w:r>
        <w:rPr>
          <w:rFonts w:eastAsia="Malgun Gothic" w:hint="eastAsia"/>
          <w:lang w:eastAsia="ko-KR"/>
        </w:rPr>
        <w:t>d)</w:t>
      </w:r>
      <w:r>
        <w:rPr>
          <w:rFonts w:eastAsia="Malgun Gothic"/>
          <w:lang w:eastAsia="ko-KR"/>
        </w:rPr>
        <w:tab/>
      </w:r>
      <w:r w:rsidR="003A0EB4" w:rsidRPr="00F4598A">
        <w:t>A single integer value.</w:t>
      </w:r>
    </w:p>
    <w:p w14:paraId="0C1A5767" w14:textId="5F61E177" w:rsidR="003A0EB4" w:rsidRPr="00F4598A" w:rsidRDefault="00885E2C" w:rsidP="00BC6F12">
      <w:pPr>
        <w:pStyle w:val="B1"/>
      </w:pPr>
      <w:r>
        <w:rPr>
          <w:rFonts w:eastAsia="Malgun Gothic" w:hint="eastAsia"/>
          <w:lang w:eastAsia="ko-KR"/>
        </w:rPr>
        <w:t>e)</w:t>
      </w:r>
      <w:r>
        <w:rPr>
          <w:rFonts w:eastAsia="Malgun Gothic"/>
          <w:lang w:eastAsia="ko-KR"/>
        </w:rPr>
        <w:tab/>
      </w:r>
      <w:r w:rsidR="003A0EB4" w:rsidRPr="00F4598A">
        <w:t>The measurement name has the form MMS.MM4ReadResSnt Status</w:t>
      </w:r>
      <w:r w:rsidR="00863EF6" w:rsidRPr="00F4598A">
        <w:t>.</w:t>
      </w:r>
    </w:p>
    <w:p w14:paraId="6997B606" w14:textId="76494343" w:rsidR="003A0EB4" w:rsidRPr="00F4598A" w:rsidRDefault="00885E2C" w:rsidP="00BC6F12">
      <w:pPr>
        <w:pStyle w:val="B1"/>
      </w:pPr>
      <w:r w:rsidRPr="00885E2C">
        <w:rPr>
          <w:rFonts w:eastAsia="Malgun Gothic" w:hint="eastAsia"/>
          <w:snapToGrid w:val="0"/>
          <w:lang w:eastAsia="ko-KR"/>
        </w:rPr>
        <w:t>f)</w:t>
      </w:r>
      <w:r w:rsidRPr="00885E2C">
        <w:rPr>
          <w:rFonts w:eastAsia="Malgun Gothic"/>
          <w:snapToGrid w:val="0"/>
          <w:lang w:eastAsia="ko-KR"/>
        </w:rPr>
        <w:tab/>
      </w:r>
      <w:r w:rsidR="003A0EB4" w:rsidRPr="00F4598A">
        <w:t>where Status identifies the request status code.</w:t>
      </w:r>
    </w:p>
    <w:p w14:paraId="7C2EF970" w14:textId="2FE7ADAA" w:rsidR="003A0EB4" w:rsidRPr="00F4598A" w:rsidRDefault="00114074" w:rsidP="00BC6F12">
      <w:pPr>
        <w:pStyle w:val="B1"/>
      </w:pPr>
      <w:r w:rsidRPr="00114074">
        <w:rPr>
          <w:rFonts w:eastAsia="Malgun Gothic" w:hint="eastAsia"/>
          <w:lang w:eastAsia="ko-KR"/>
        </w:rPr>
        <w:t>g)</w:t>
      </w:r>
      <w:r w:rsidRPr="00114074">
        <w:rPr>
          <w:rFonts w:eastAsia="Malgun Gothic"/>
          <w:lang w:eastAsia="ko-KR"/>
        </w:rPr>
        <w:tab/>
      </w:r>
      <w:r w:rsidR="003A0EB4" w:rsidRPr="00F4598A">
        <w:rPr>
          <w:rFonts w:eastAsia="MS ??"/>
        </w:rPr>
        <w:t xml:space="preserve">MMS Relay/Server </w:t>
      </w:r>
      <w:r w:rsidR="003A0EB4" w:rsidRPr="00F4598A">
        <w:t>Function.</w:t>
      </w:r>
    </w:p>
    <w:p w14:paraId="31244828" w14:textId="77777777" w:rsidR="003A0EB4" w:rsidRPr="00F4598A" w:rsidRDefault="003A0EB4" w:rsidP="00BC6F12">
      <w:pPr>
        <w:pStyle w:val="B1"/>
      </w:pPr>
      <w:r w:rsidRPr="00F4598A">
        <w:t>Valid for packet switching.</w:t>
      </w:r>
    </w:p>
    <w:p w14:paraId="57F0F3C8" w14:textId="6FE45852" w:rsidR="003A0EB4" w:rsidRPr="00F4598A" w:rsidRDefault="00114074" w:rsidP="00BC6F12">
      <w:pPr>
        <w:pStyle w:val="B1"/>
      </w:pPr>
      <w:r w:rsidRPr="00114074">
        <w:rPr>
          <w:rFonts w:eastAsia="Malgun Gothic" w:hint="eastAsia"/>
          <w:snapToGrid w:val="0"/>
          <w:lang w:eastAsia="ko-KR"/>
        </w:rPr>
        <w:t>h)</w:t>
      </w:r>
      <w:r w:rsidRPr="00114074">
        <w:rPr>
          <w:rFonts w:eastAsia="Malgun Gothic"/>
          <w:snapToGrid w:val="0"/>
          <w:lang w:eastAsia="ko-KR"/>
        </w:rPr>
        <w:tab/>
      </w:r>
      <w:r w:rsidR="003A0EB4" w:rsidRPr="00F4598A">
        <w:t>GSM/UMTS.</w:t>
      </w:r>
    </w:p>
    <w:p w14:paraId="51C523E9" w14:textId="55F2A378" w:rsidR="00991602" w:rsidRPr="00F4598A" w:rsidRDefault="00991602" w:rsidP="006D56A1">
      <w:pPr>
        <w:pStyle w:val="Heading1"/>
      </w:pPr>
      <w:bookmarkStart w:id="38" w:name="historyclause"/>
      <w:r w:rsidRPr="00F4598A">
        <w:br w:type="page"/>
      </w:r>
      <w:bookmarkStart w:id="39" w:name="_Toc147543162"/>
      <w:r w:rsidRPr="00F4598A">
        <w:rPr>
          <w:lang w:eastAsia="zh-CN"/>
        </w:rPr>
        <w:lastRenderedPageBreak/>
        <w:t>5</w:t>
      </w:r>
      <w:r w:rsidRPr="00F4598A">
        <w:rPr>
          <w:lang w:eastAsia="zh-CN"/>
        </w:rPr>
        <w:tab/>
      </w:r>
      <w:r w:rsidRPr="00F4598A">
        <w:t>SMS related measurements</w:t>
      </w:r>
      <w:bookmarkEnd w:id="39"/>
    </w:p>
    <w:p w14:paraId="12FF7CD6" w14:textId="77777777" w:rsidR="00991602" w:rsidRPr="00F4598A" w:rsidRDefault="00991602" w:rsidP="00991602">
      <w:r w:rsidRPr="00F4598A">
        <w:rPr>
          <w:snapToGrid w:val="0"/>
        </w:rPr>
        <w:t>The three measurement groups defined in subclause 5.n are subject to the "2 out of 3 approach".</w:t>
      </w:r>
    </w:p>
    <w:p w14:paraId="6E64D363" w14:textId="77777777" w:rsidR="00991602" w:rsidRPr="00F4598A" w:rsidRDefault="00991602" w:rsidP="006D56A1">
      <w:pPr>
        <w:pStyle w:val="Heading2"/>
      </w:pPr>
      <w:bookmarkStart w:id="40" w:name="_Toc147543163"/>
      <w:r w:rsidRPr="00F4598A">
        <w:t>5.1</w:t>
      </w:r>
      <w:r w:rsidRPr="00F4598A">
        <w:tab/>
        <w:t>SMS in the CS domain (MSC)</w:t>
      </w:r>
      <w:bookmarkEnd w:id="40"/>
    </w:p>
    <w:p w14:paraId="2D0E7F44" w14:textId="77777777" w:rsidR="00991602" w:rsidRPr="00F4598A" w:rsidRDefault="00991602" w:rsidP="006D56A1">
      <w:pPr>
        <w:pStyle w:val="Heading3"/>
      </w:pPr>
      <w:bookmarkStart w:id="41" w:name="_Toc147543164"/>
      <w:r w:rsidRPr="00F4598A">
        <w:t>5.1.1</w:t>
      </w:r>
      <w:r w:rsidRPr="00F4598A">
        <w:tab/>
        <w:t>CS SMS mobile originating</w:t>
      </w:r>
      <w:bookmarkEnd w:id="41"/>
    </w:p>
    <w:p w14:paraId="203528C0" w14:textId="77777777" w:rsidR="00991602" w:rsidRPr="00F4598A" w:rsidRDefault="00991602" w:rsidP="006D56A1">
      <w:pPr>
        <w:pStyle w:val="Heading4"/>
      </w:pPr>
      <w:bookmarkStart w:id="42" w:name="_Toc147543165"/>
      <w:r w:rsidRPr="00F4598A">
        <w:t>5.1.1.1</w:t>
      </w:r>
      <w:r w:rsidRPr="00F4598A">
        <w:tab/>
        <w:t>Attempted CS SMS mobile originating</w:t>
      </w:r>
      <w:bookmarkEnd w:id="42"/>
    </w:p>
    <w:p w14:paraId="32690772" w14:textId="22C56259"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CS SMS mobile originating attempts.</w:t>
      </w:r>
      <w:r w:rsidR="00991602" w:rsidRPr="00F4598A">
        <w:rPr>
          <w:snapToGrid w:val="0"/>
        </w:rPr>
        <w:br/>
        <w:t>The three measurement types defined in e) are subject to the "2 out of 3 approach".</w:t>
      </w:r>
    </w:p>
    <w:p w14:paraId="024F7503" w14:textId="2B9A90B3"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3D48AA57" w14:textId="3AF337E8"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MSC of "RP-DATA" Message (TS 24.011 [</w:t>
      </w:r>
      <w:r w:rsidR="00991602" w:rsidRPr="00F4598A">
        <w:rPr>
          <w:snapToGrid w:val="0"/>
          <w:lang w:eastAsia="zh-CN"/>
        </w:rPr>
        <w:t>10</w:t>
      </w:r>
      <w:r w:rsidR="00991602" w:rsidRPr="00F4598A">
        <w:rPr>
          <w:snapToGrid w:val="0"/>
        </w:rPr>
        <w:t>]) from the MS.</w:t>
      </w:r>
    </w:p>
    <w:p w14:paraId="27BB9291" w14:textId="3687743F"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61F28FAD" w14:textId="2B6E5B2E" w:rsidR="00991602" w:rsidRPr="00F4598A" w:rsidRDefault="004E3522" w:rsidP="00BC6F12">
      <w:pPr>
        <w:pStyle w:val="B1"/>
        <w:rPr>
          <w:snapToGrid w:val="0"/>
        </w:rPr>
      </w:pPr>
      <w:r>
        <w:rPr>
          <w:rFonts w:eastAsia="Malgun Gothic" w:hint="eastAsia"/>
          <w:snapToGrid w:val="0"/>
          <w:lang w:eastAsia="ko-KR"/>
        </w:rPr>
        <w:t>e)</w:t>
      </w:r>
      <w:r>
        <w:rPr>
          <w:rFonts w:eastAsia="Malgun Gothic"/>
          <w:snapToGrid w:val="0"/>
          <w:lang w:eastAsia="ko-KR"/>
        </w:rPr>
        <w:tab/>
      </w:r>
      <w:proofErr w:type="spellStart"/>
      <w:r w:rsidR="00991602" w:rsidRPr="00F4598A">
        <w:rPr>
          <w:snapToGrid w:val="0"/>
        </w:rPr>
        <w:t>SMS.AttMoCS</w:t>
      </w:r>
      <w:proofErr w:type="spellEnd"/>
      <w:r w:rsidR="00991602" w:rsidRPr="00F4598A">
        <w:rPr>
          <w:snapToGrid w:val="0"/>
        </w:rPr>
        <w:t>:</w:t>
      </w:r>
    </w:p>
    <w:p w14:paraId="317ED93C" w14:textId="77777777" w:rsidR="00991602" w:rsidRPr="00F4598A" w:rsidRDefault="00991602" w:rsidP="00991602">
      <w:pPr>
        <w:pStyle w:val="B2"/>
        <w:tabs>
          <w:tab w:val="left" w:pos="3969"/>
        </w:tabs>
      </w:pPr>
      <w:r w:rsidRPr="00F4598A">
        <w:t>-</w:t>
      </w:r>
      <w:r w:rsidRPr="00F4598A">
        <w:tab/>
      </w:r>
      <w:proofErr w:type="spellStart"/>
      <w:r w:rsidRPr="00F4598A">
        <w:t>SMS.AttMoCS</w:t>
      </w:r>
      <w:proofErr w:type="spellEnd"/>
      <w:r w:rsidRPr="00F4598A">
        <w:tab/>
        <w:t>Combined (don't care);</w:t>
      </w:r>
    </w:p>
    <w:p w14:paraId="6A609029" w14:textId="77777777" w:rsidR="00991602" w:rsidRPr="00F4598A" w:rsidRDefault="00991602" w:rsidP="00991602">
      <w:pPr>
        <w:pStyle w:val="B2"/>
        <w:tabs>
          <w:tab w:val="left" w:pos="3969"/>
        </w:tabs>
      </w:pPr>
      <w:r w:rsidRPr="00F4598A">
        <w:t>-</w:t>
      </w:r>
      <w:r w:rsidRPr="00F4598A">
        <w:tab/>
      </w:r>
      <w:proofErr w:type="spellStart"/>
      <w:r w:rsidRPr="00F4598A">
        <w:t>SMS.AttMoCS.G</w:t>
      </w:r>
      <w:proofErr w:type="spellEnd"/>
      <w:r w:rsidRPr="00F4598A">
        <w:tab/>
        <w:t>GSM;</w:t>
      </w:r>
    </w:p>
    <w:p w14:paraId="15876C09" w14:textId="77777777" w:rsidR="00991602" w:rsidRPr="00F4598A" w:rsidRDefault="00991602" w:rsidP="00991602">
      <w:pPr>
        <w:pStyle w:val="B2"/>
        <w:tabs>
          <w:tab w:val="left" w:pos="3969"/>
        </w:tabs>
      </w:pPr>
      <w:r w:rsidRPr="00F4598A">
        <w:t>-</w:t>
      </w:r>
      <w:r w:rsidRPr="00F4598A">
        <w:tab/>
      </w:r>
      <w:proofErr w:type="spellStart"/>
      <w:r w:rsidRPr="00F4598A">
        <w:t>SMS.AttMoCS.U</w:t>
      </w:r>
      <w:proofErr w:type="spellEnd"/>
      <w:r w:rsidRPr="00F4598A">
        <w:tab/>
        <w:t>UMTS.</w:t>
      </w:r>
    </w:p>
    <w:p w14:paraId="07484168" w14:textId="04E7B7BC"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7A01E5BB" w14:textId="263A1B39"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35D7248E" w14:textId="6B9E835A"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19A22B89" w14:textId="77777777" w:rsidR="00991602" w:rsidRPr="00F4598A" w:rsidRDefault="00991602" w:rsidP="006D56A1">
      <w:pPr>
        <w:pStyle w:val="Heading4"/>
      </w:pPr>
      <w:bookmarkStart w:id="43" w:name="_Toc147543166"/>
      <w:r w:rsidRPr="00F4598A">
        <w:t>5.1.1.2</w:t>
      </w:r>
      <w:r w:rsidRPr="00F4598A">
        <w:tab/>
        <w:t>Successful CS SMS mobile originating</w:t>
      </w:r>
      <w:bookmarkEnd w:id="43"/>
    </w:p>
    <w:p w14:paraId="7D6CF956" w14:textId="1FD27951"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CS SMS mobile originating attempts.</w:t>
      </w:r>
      <w:r w:rsidR="00991602" w:rsidRPr="00F4598A">
        <w:rPr>
          <w:snapToGrid w:val="0"/>
        </w:rPr>
        <w:br/>
        <w:t>The three measurement types defined in e) are subject to the "2 out of 3 approach".</w:t>
      </w:r>
    </w:p>
    <w:p w14:paraId="58A65EE3" w14:textId="1CF1BB53"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0193140B" w14:textId="06AE15CB"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MSC of "RP-ACK" Message (TS 24.011 [10]) to the MS.</w:t>
      </w:r>
    </w:p>
    <w:p w14:paraId="02749ADA" w14:textId="2623B47A"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4E656128" w14:textId="766D6252"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SMS.SuccMoCS</w:t>
      </w:r>
      <w:proofErr w:type="spellEnd"/>
      <w:r w:rsidR="00991602" w:rsidRPr="00F4598A">
        <w:rPr>
          <w:snapToGrid w:val="0"/>
        </w:rPr>
        <w:t>:</w:t>
      </w:r>
    </w:p>
    <w:p w14:paraId="224D1735" w14:textId="77777777" w:rsidR="00991602" w:rsidRPr="00F4598A" w:rsidRDefault="00991602" w:rsidP="00991602">
      <w:pPr>
        <w:pStyle w:val="B2"/>
        <w:tabs>
          <w:tab w:val="left" w:pos="3969"/>
        </w:tabs>
      </w:pPr>
      <w:r w:rsidRPr="00F4598A">
        <w:t>-</w:t>
      </w:r>
      <w:r w:rsidRPr="00F4598A">
        <w:tab/>
      </w:r>
      <w:proofErr w:type="spellStart"/>
      <w:r w:rsidRPr="00F4598A">
        <w:t>SMS.SuccMoCS</w:t>
      </w:r>
      <w:proofErr w:type="spellEnd"/>
      <w:r w:rsidRPr="00F4598A">
        <w:tab/>
        <w:t>Combined (don't care);</w:t>
      </w:r>
    </w:p>
    <w:p w14:paraId="0280050E" w14:textId="77777777" w:rsidR="00991602" w:rsidRPr="00F4598A" w:rsidRDefault="00991602" w:rsidP="00991602">
      <w:pPr>
        <w:pStyle w:val="B2"/>
        <w:tabs>
          <w:tab w:val="left" w:pos="3969"/>
        </w:tabs>
      </w:pPr>
      <w:r w:rsidRPr="00F4598A">
        <w:t>-</w:t>
      </w:r>
      <w:r w:rsidRPr="00F4598A">
        <w:tab/>
      </w:r>
      <w:proofErr w:type="spellStart"/>
      <w:r w:rsidRPr="00F4598A">
        <w:t>SMS.SuccMoCS.G</w:t>
      </w:r>
      <w:proofErr w:type="spellEnd"/>
      <w:r w:rsidRPr="00F4598A">
        <w:tab/>
        <w:t>GSM;</w:t>
      </w:r>
    </w:p>
    <w:p w14:paraId="044E916D" w14:textId="77777777" w:rsidR="00991602" w:rsidRPr="00F4598A" w:rsidRDefault="00991602" w:rsidP="00991602">
      <w:pPr>
        <w:pStyle w:val="B2"/>
        <w:tabs>
          <w:tab w:val="left" w:pos="3969"/>
        </w:tabs>
      </w:pPr>
      <w:r w:rsidRPr="00F4598A">
        <w:t>-</w:t>
      </w:r>
      <w:r w:rsidRPr="00F4598A">
        <w:tab/>
      </w:r>
      <w:proofErr w:type="spellStart"/>
      <w:r w:rsidRPr="00F4598A">
        <w:t>SMS.SuccMoCS.U</w:t>
      </w:r>
      <w:proofErr w:type="spellEnd"/>
      <w:r w:rsidRPr="00F4598A">
        <w:tab/>
        <w:t>UMTS.</w:t>
      </w:r>
    </w:p>
    <w:p w14:paraId="552DC3F0" w14:textId="57F9E0C8"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57C2A7A4" w14:textId="5162587E"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61A62AD9" w14:textId="4492169D"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3EC6B2BB" w14:textId="77777777" w:rsidR="00991602" w:rsidRPr="00F4598A" w:rsidRDefault="00991602" w:rsidP="006D56A1">
      <w:pPr>
        <w:pStyle w:val="Heading3"/>
      </w:pPr>
      <w:bookmarkStart w:id="44" w:name="_Toc147543167"/>
      <w:r w:rsidRPr="00F4598A">
        <w:t>5.1.2</w:t>
      </w:r>
      <w:r w:rsidRPr="00F4598A">
        <w:tab/>
        <w:t>CS SMS mobile terminating</w:t>
      </w:r>
      <w:bookmarkEnd w:id="44"/>
    </w:p>
    <w:p w14:paraId="67C378FD" w14:textId="77777777" w:rsidR="00991602" w:rsidRPr="00F4598A" w:rsidRDefault="00991602" w:rsidP="006D56A1">
      <w:pPr>
        <w:pStyle w:val="Heading4"/>
      </w:pPr>
      <w:bookmarkStart w:id="45" w:name="_Toc147543168"/>
      <w:r w:rsidRPr="00F4598A">
        <w:t>5.1.2.1</w:t>
      </w:r>
      <w:r w:rsidRPr="00F4598A">
        <w:tab/>
        <w:t>Attempted CS SMS mobile terminating</w:t>
      </w:r>
      <w:bookmarkEnd w:id="45"/>
    </w:p>
    <w:p w14:paraId="51055F92" w14:textId="5B14D592"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CS SMS mobile terminating attempts.</w:t>
      </w:r>
      <w:r w:rsidR="00991602" w:rsidRPr="00F4598A">
        <w:br/>
      </w:r>
      <w:r w:rsidR="00991602" w:rsidRPr="00F4598A">
        <w:rPr>
          <w:snapToGrid w:val="0"/>
        </w:rPr>
        <w:t>The three measurement types defined in e) are subject to the "2 out of 3 approach".</w:t>
      </w:r>
    </w:p>
    <w:p w14:paraId="56303FD3" w14:textId="598949E8" w:rsidR="00991602" w:rsidRPr="00F4598A" w:rsidRDefault="009A5DC0" w:rsidP="00BC6F12">
      <w:pPr>
        <w:pStyle w:val="B1"/>
        <w:rPr>
          <w:snapToGrid w:val="0"/>
        </w:rPr>
      </w:pPr>
      <w:r w:rsidRPr="009A5DC0">
        <w:rPr>
          <w:rFonts w:eastAsia="Malgun Gothic" w:hint="eastAsia"/>
          <w:lang w:eastAsia="ko-KR"/>
        </w:rPr>
        <w:lastRenderedPageBreak/>
        <w:t>b)</w:t>
      </w:r>
      <w:r w:rsidRPr="009A5DC0">
        <w:rPr>
          <w:rFonts w:eastAsia="Malgun Gothic"/>
          <w:lang w:eastAsia="ko-KR"/>
        </w:rPr>
        <w:tab/>
      </w:r>
      <w:r w:rsidR="00991602" w:rsidRPr="00F4598A">
        <w:rPr>
          <w:snapToGrid w:val="0"/>
        </w:rPr>
        <w:t>CC.</w:t>
      </w:r>
    </w:p>
    <w:p w14:paraId="140D6F0D" w14:textId="77D833C5"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MSC of "RP-DATA" Message (TS 24.011 [10]).</w:t>
      </w:r>
    </w:p>
    <w:p w14:paraId="626A00B0" w14:textId="1299EC23"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7A95E45" w14:textId="13696F1B"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SMS.AttMtCS</w:t>
      </w:r>
      <w:proofErr w:type="spellEnd"/>
      <w:r w:rsidR="00991602" w:rsidRPr="00F4598A">
        <w:rPr>
          <w:snapToGrid w:val="0"/>
        </w:rPr>
        <w:t>:</w:t>
      </w:r>
    </w:p>
    <w:p w14:paraId="579239FB" w14:textId="77777777" w:rsidR="00991602" w:rsidRPr="00F4598A" w:rsidRDefault="00991602" w:rsidP="00991602">
      <w:pPr>
        <w:pStyle w:val="B2"/>
        <w:tabs>
          <w:tab w:val="left" w:pos="3969"/>
        </w:tabs>
      </w:pPr>
      <w:r w:rsidRPr="00F4598A">
        <w:t>-</w:t>
      </w:r>
      <w:r w:rsidRPr="00F4598A">
        <w:tab/>
      </w:r>
      <w:proofErr w:type="spellStart"/>
      <w:r w:rsidRPr="00F4598A">
        <w:t>SMS.AttMtCS</w:t>
      </w:r>
      <w:proofErr w:type="spellEnd"/>
      <w:r w:rsidRPr="00F4598A">
        <w:tab/>
        <w:t>Combined (don't care);</w:t>
      </w:r>
    </w:p>
    <w:p w14:paraId="1FC745E0" w14:textId="77777777" w:rsidR="00991602" w:rsidRPr="00F4598A" w:rsidRDefault="00991602" w:rsidP="00991602">
      <w:pPr>
        <w:pStyle w:val="B2"/>
        <w:tabs>
          <w:tab w:val="left" w:pos="3969"/>
        </w:tabs>
      </w:pPr>
      <w:r w:rsidRPr="00F4598A">
        <w:t>-</w:t>
      </w:r>
      <w:r w:rsidRPr="00F4598A">
        <w:tab/>
      </w:r>
      <w:proofErr w:type="spellStart"/>
      <w:r w:rsidRPr="00F4598A">
        <w:t>SMS.AttMtCS.G</w:t>
      </w:r>
      <w:proofErr w:type="spellEnd"/>
      <w:r w:rsidRPr="00F4598A">
        <w:tab/>
        <w:t>GSM;</w:t>
      </w:r>
    </w:p>
    <w:p w14:paraId="3AD0673C" w14:textId="77777777" w:rsidR="00991602" w:rsidRPr="00F4598A" w:rsidRDefault="00991602" w:rsidP="00991602">
      <w:pPr>
        <w:pStyle w:val="B2"/>
        <w:tabs>
          <w:tab w:val="left" w:pos="3969"/>
        </w:tabs>
      </w:pPr>
      <w:r w:rsidRPr="00F4598A">
        <w:t>-</w:t>
      </w:r>
      <w:r w:rsidRPr="00F4598A">
        <w:tab/>
      </w:r>
      <w:proofErr w:type="spellStart"/>
      <w:r w:rsidRPr="00F4598A">
        <w:t>SMS.AttMtCS.U</w:t>
      </w:r>
      <w:proofErr w:type="spellEnd"/>
      <w:r w:rsidRPr="00F4598A">
        <w:tab/>
        <w:t>UMTS.</w:t>
      </w:r>
    </w:p>
    <w:p w14:paraId="68153FDD" w14:textId="43BE58F9"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123FDDAD" w14:textId="685C4C0C"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3727E7E7" w14:textId="7A37AB27"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10F84949" w14:textId="77777777" w:rsidR="00991602" w:rsidRPr="00F4598A" w:rsidRDefault="00991602" w:rsidP="006D56A1">
      <w:pPr>
        <w:pStyle w:val="Heading4"/>
      </w:pPr>
      <w:bookmarkStart w:id="46" w:name="_Toc147543169"/>
      <w:r w:rsidRPr="00F4598A">
        <w:t>5.1.2.2</w:t>
      </w:r>
      <w:r w:rsidRPr="00F4598A">
        <w:tab/>
        <w:t>Successful CS SMS mobile terminating</w:t>
      </w:r>
      <w:bookmarkEnd w:id="46"/>
    </w:p>
    <w:p w14:paraId="20202A1F" w14:textId="26AAB867"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CS SMS mobile terminating attempts</w:t>
      </w:r>
      <w:r w:rsidR="00991602" w:rsidRPr="00F4598A">
        <w:t>.</w:t>
      </w:r>
      <w:r w:rsidR="00991602" w:rsidRPr="00F4598A">
        <w:br/>
      </w:r>
      <w:r w:rsidR="00991602" w:rsidRPr="00F4598A">
        <w:rPr>
          <w:snapToGrid w:val="0"/>
        </w:rPr>
        <w:t>The three measurement types defined in e) are subject to the "2 out of 3 approach".</w:t>
      </w:r>
    </w:p>
    <w:p w14:paraId="0CFCAE5F" w14:textId="11808C76"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54BA3473" w14:textId="6C5E82FB"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MSC of "RP-ACK" Message (TS 24.011 [10]).</w:t>
      </w:r>
    </w:p>
    <w:p w14:paraId="067AF3A0" w14:textId="47B2EBAB"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35E0FE6B" w14:textId="4AEF455B"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SMS.SuccMtCS</w:t>
      </w:r>
      <w:proofErr w:type="spellEnd"/>
      <w:r w:rsidR="00991602" w:rsidRPr="00F4598A">
        <w:rPr>
          <w:snapToGrid w:val="0"/>
        </w:rPr>
        <w:t>:</w:t>
      </w:r>
    </w:p>
    <w:p w14:paraId="138D18AE" w14:textId="77777777" w:rsidR="00991602" w:rsidRPr="00F4598A" w:rsidRDefault="00991602" w:rsidP="00991602">
      <w:pPr>
        <w:pStyle w:val="B2"/>
        <w:keepNext/>
        <w:keepLines/>
        <w:tabs>
          <w:tab w:val="left" w:pos="3969"/>
        </w:tabs>
      </w:pPr>
      <w:r w:rsidRPr="00F4598A">
        <w:t>-</w:t>
      </w:r>
      <w:r w:rsidRPr="00F4598A">
        <w:tab/>
      </w:r>
      <w:proofErr w:type="spellStart"/>
      <w:r w:rsidRPr="00F4598A">
        <w:t>SMS.SuccMtCS</w:t>
      </w:r>
      <w:proofErr w:type="spellEnd"/>
      <w:r w:rsidRPr="00F4598A">
        <w:tab/>
        <w:t>Combined (don't care);</w:t>
      </w:r>
    </w:p>
    <w:p w14:paraId="26F87B77" w14:textId="77777777" w:rsidR="00991602" w:rsidRPr="00F4598A" w:rsidRDefault="00991602" w:rsidP="00991602">
      <w:pPr>
        <w:pStyle w:val="B2"/>
        <w:tabs>
          <w:tab w:val="left" w:pos="3969"/>
        </w:tabs>
      </w:pPr>
      <w:r w:rsidRPr="00F4598A">
        <w:t>-</w:t>
      </w:r>
      <w:r w:rsidRPr="00F4598A">
        <w:tab/>
      </w:r>
      <w:proofErr w:type="spellStart"/>
      <w:r w:rsidRPr="00F4598A">
        <w:t>SMS.SuccMtCS.G</w:t>
      </w:r>
      <w:proofErr w:type="spellEnd"/>
      <w:r w:rsidRPr="00F4598A">
        <w:tab/>
        <w:t>GSM;</w:t>
      </w:r>
    </w:p>
    <w:p w14:paraId="25A55D2C" w14:textId="77777777" w:rsidR="00991602" w:rsidRPr="00F4598A" w:rsidRDefault="00991602" w:rsidP="00991602">
      <w:pPr>
        <w:pStyle w:val="B2"/>
        <w:tabs>
          <w:tab w:val="left" w:pos="3969"/>
        </w:tabs>
      </w:pPr>
      <w:r w:rsidRPr="00F4598A">
        <w:t>-</w:t>
      </w:r>
      <w:r w:rsidRPr="00F4598A">
        <w:tab/>
      </w:r>
      <w:proofErr w:type="spellStart"/>
      <w:r w:rsidRPr="00F4598A">
        <w:t>SMS.SuccMtCS.U</w:t>
      </w:r>
      <w:proofErr w:type="spellEnd"/>
      <w:r w:rsidRPr="00F4598A">
        <w:tab/>
        <w:t>UMTS.</w:t>
      </w:r>
    </w:p>
    <w:p w14:paraId="53F42BC3" w14:textId="65C9B6C3"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593FBC51" w14:textId="079CE226"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7D285F84" w14:textId="34A4B9F2"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10E540F8" w14:textId="77777777" w:rsidR="00991602" w:rsidRPr="00F4598A" w:rsidRDefault="00991602" w:rsidP="006D56A1">
      <w:pPr>
        <w:pStyle w:val="Heading3"/>
      </w:pPr>
      <w:bookmarkStart w:id="47" w:name="_Toc147543170"/>
      <w:r w:rsidRPr="00F4598A">
        <w:t>5.1.3</w:t>
      </w:r>
      <w:r w:rsidRPr="00F4598A">
        <w:tab/>
        <w:t xml:space="preserve">CS </w:t>
      </w:r>
      <w:proofErr w:type="spellStart"/>
      <w:r w:rsidRPr="00F4598A">
        <w:t>ms</w:t>
      </w:r>
      <w:proofErr w:type="spellEnd"/>
      <w:r w:rsidRPr="00F4598A">
        <w:t>-Present</w:t>
      </w:r>
      <w:bookmarkEnd w:id="47"/>
    </w:p>
    <w:p w14:paraId="45FA20DE" w14:textId="77777777" w:rsidR="00991602" w:rsidRPr="00F4598A" w:rsidRDefault="00991602" w:rsidP="006D56A1">
      <w:pPr>
        <w:pStyle w:val="Heading4"/>
      </w:pPr>
      <w:bookmarkStart w:id="48" w:name="_Toc147543171"/>
      <w:r w:rsidRPr="00F4598A">
        <w:t>5.1.3.1</w:t>
      </w:r>
      <w:r w:rsidRPr="00F4598A">
        <w:tab/>
        <w:t xml:space="preserve">Attempted CS </w:t>
      </w:r>
      <w:proofErr w:type="spellStart"/>
      <w:r w:rsidRPr="00F4598A">
        <w:t>ms</w:t>
      </w:r>
      <w:proofErr w:type="spellEnd"/>
      <w:r w:rsidRPr="00F4598A">
        <w:t>-Present</w:t>
      </w:r>
      <w:bookmarkEnd w:id="48"/>
    </w:p>
    <w:p w14:paraId="27CBB606" w14:textId="7FAA3852"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times that a MS (attached to a MSC)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4D12C1B2" w14:textId="414951D5"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639DA85F" w14:textId="10F850C6"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ms</w:t>
      </w:r>
      <w:proofErr w:type="spellEnd"/>
      <w:r w:rsidR="00991602" w:rsidRPr="00F4598A">
        <w:rPr>
          <w:snapToGrid w:val="0"/>
        </w:rPr>
        <w:t>-Present to the HLR from the MSC (TS 29.002 [9]).</w:t>
      </w:r>
    </w:p>
    <w:p w14:paraId="32513521" w14:textId="42A9EFA5"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70700D0D" w14:textId="184D577B"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SMS.AttMsPresentCS</w:t>
      </w:r>
      <w:proofErr w:type="spellEnd"/>
      <w:r w:rsidR="00991602" w:rsidRPr="00F4598A">
        <w:rPr>
          <w:snapToGrid w:val="0"/>
        </w:rPr>
        <w:t>:</w:t>
      </w:r>
    </w:p>
    <w:p w14:paraId="15B1924D" w14:textId="77777777" w:rsidR="00991602" w:rsidRPr="00F4598A" w:rsidRDefault="00991602" w:rsidP="00991602">
      <w:pPr>
        <w:pStyle w:val="B2"/>
        <w:tabs>
          <w:tab w:val="left" w:pos="3969"/>
        </w:tabs>
      </w:pPr>
      <w:r w:rsidRPr="00F4598A">
        <w:t>-</w:t>
      </w:r>
      <w:r w:rsidRPr="00F4598A">
        <w:tab/>
      </w:r>
      <w:proofErr w:type="spellStart"/>
      <w:r w:rsidRPr="00F4598A">
        <w:t>SMS.AttMsPresentCS</w:t>
      </w:r>
      <w:proofErr w:type="spellEnd"/>
      <w:r w:rsidRPr="00F4598A">
        <w:tab/>
        <w:t>Combined (don't care);</w:t>
      </w:r>
    </w:p>
    <w:p w14:paraId="58466113" w14:textId="77777777" w:rsidR="00991602" w:rsidRPr="00F4598A" w:rsidRDefault="00991602" w:rsidP="00991602">
      <w:pPr>
        <w:pStyle w:val="B2"/>
        <w:tabs>
          <w:tab w:val="left" w:pos="3969"/>
        </w:tabs>
      </w:pPr>
      <w:r w:rsidRPr="00F4598A">
        <w:t>-</w:t>
      </w:r>
      <w:r w:rsidRPr="00F4598A">
        <w:tab/>
      </w:r>
      <w:proofErr w:type="spellStart"/>
      <w:r w:rsidRPr="00F4598A">
        <w:t>SMS.AttMsPresentCS.G</w:t>
      </w:r>
      <w:proofErr w:type="spellEnd"/>
      <w:r w:rsidRPr="00F4598A">
        <w:tab/>
        <w:t>GSM;</w:t>
      </w:r>
    </w:p>
    <w:p w14:paraId="1F06EC39" w14:textId="77777777" w:rsidR="00991602" w:rsidRPr="00F4598A" w:rsidRDefault="00991602" w:rsidP="00991602">
      <w:pPr>
        <w:pStyle w:val="B2"/>
        <w:tabs>
          <w:tab w:val="left" w:pos="3969"/>
        </w:tabs>
      </w:pPr>
      <w:r w:rsidRPr="00F4598A">
        <w:t>-</w:t>
      </w:r>
      <w:r w:rsidRPr="00F4598A">
        <w:tab/>
      </w:r>
      <w:proofErr w:type="spellStart"/>
      <w:r w:rsidRPr="00F4598A">
        <w:t>SMS.AttMsPresentCS.U</w:t>
      </w:r>
      <w:proofErr w:type="spellEnd"/>
      <w:r w:rsidRPr="00F4598A">
        <w:tab/>
        <w:t>UMTS.</w:t>
      </w:r>
    </w:p>
    <w:p w14:paraId="67A103C6" w14:textId="3109951E"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271A9E32" w14:textId="2475AA10" w:rsidR="00991602" w:rsidRPr="00F4598A" w:rsidRDefault="00114074" w:rsidP="00BC6F12">
      <w:pPr>
        <w:pStyle w:val="B1"/>
        <w:rPr>
          <w:snapToGrid w:val="0"/>
        </w:rPr>
      </w:pPr>
      <w:r w:rsidRPr="00114074">
        <w:rPr>
          <w:rFonts w:eastAsia="Malgun Gothic" w:hint="eastAsia"/>
          <w:lang w:eastAsia="ko-KR"/>
        </w:rPr>
        <w:lastRenderedPageBreak/>
        <w:t>g)</w:t>
      </w:r>
      <w:r w:rsidRPr="00114074">
        <w:rPr>
          <w:rFonts w:eastAsia="Malgun Gothic"/>
          <w:lang w:eastAsia="ko-KR"/>
        </w:rPr>
        <w:tab/>
      </w:r>
      <w:r w:rsidR="00991602" w:rsidRPr="00F4598A">
        <w:rPr>
          <w:snapToGrid w:val="0"/>
        </w:rPr>
        <w:t>Valid for circuit switching.</w:t>
      </w:r>
    </w:p>
    <w:p w14:paraId="4333A0C8" w14:textId="228116F1"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2EABF079" w14:textId="77777777" w:rsidR="00991602" w:rsidRPr="00F4598A" w:rsidRDefault="00991602" w:rsidP="006D56A1">
      <w:pPr>
        <w:pStyle w:val="Heading4"/>
      </w:pPr>
      <w:bookmarkStart w:id="49" w:name="_Toc147543172"/>
      <w:r w:rsidRPr="00F4598A">
        <w:t>5.1.3.2</w:t>
      </w:r>
      <w:r w:rsidRPr="00F4598A">
        <w:tab/>
        <w:t xml:space="preserve">Successful CS </w:t>
      </w:r>
      <w:proofErr w:type="spellStart"/>
      <w:r w:rsidRPr="00F4598A">
        <w:t>ms</w:t>
      </w:r>
      <w:proofErr w:type="spellEnd"/>
      <w:r w:rsidRPr="00F4598A">
        <w:t>-Present</w:t>
      </w:r>
      <w:bookmarkEnd w:id="49"/>
    </w:p>
    <w:p w14:paraId="1535274E" w14:textId="7C8336EB"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 MS (attached to a MSC)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33318A8B" w14:textId="64A9FD9E"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0E9CBA9C" w14:textId="005D2DDB"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This counter will be increased when a return result is received by the MSC from the HLR in response to the MAP_READY_FOR_SM with reason = "MS present" (TS 29.002 [9]).</w:t>
      </w:r>
    </w:p>
    <w:p w14:paraId="2DAFAA6C" w14:textId="7ADBB93D"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4729AA1B" w14:textId="6339A5AA"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SMS.SuccMsPresentCS</w:t>
      </w:r>
      <w:proofErr w:type="spellEnd"/>
      <w:r w:rsidR="00991602" w:rsidRPr="00F4598A">
        <w:rPr>
          <w:snapToGrid w:val="0"/>
        </w:rPr>
        <w:t>:</w:t>
      </w:r>
    </w:p>
    <w:p w14:paraId="246FA27B" w14:textId="77777777" w:rsidR="00991602" w:rsidRPr="00F4598A" w:rsidRDefault="00991602" w:rsidP="00991602">
      <w:pPr>
        <w:pStyle w:val="B2"/>
        <w:keepNext/>
        <w:keepLines/>
        <w:tabs>
          <w:tab w:val="left" w:pos="3969"/>
        </w:tabs>
      </w:pPr>
      <w:r w:rsidRPr="00F4598A">
        <w:t>-</w:t>
      </w:r>
      <w:r w:rsidRPr="00F4598A">
        <w:tab/>
      </w:r>
      <w:proofErr w:type="spellStart"/>
      <w:r w:rsidRPr="00F4598A">
        <w:t>SMS.SuccMsPresentCS</w:t>
      </w:r>
      <w:proofErr w:type="spellEnd"/>
      <w:r w:rsidRPr="00F4598A">
        <w:tab/>
        <w:t>Combined (don't care);</w:t>
      </w:r>
    </w:p>
    <w:p w14:paraId="69B905E6" w14:textId="77777777" w:rsidR="00991602" w:rsidRPr="00F4598A" w:rsidRDefault="00991602" w:rsidP="00991602">
      <w:pPr>
        <w:pStyle w:val="B2"/>
        <w:tabs>
          <w:tab w:val="left" w:pos="3969"/>
        </w:tabs>
      </w:pPr>
      <w:r w:rsidRPr="00F4598A">
        <w:t>-</w:t>
      </w:r>
      <w:r w:rsidRPr="00F4598A">
        <w:tab/>
      </w:r>
      <w:proofErr w:type="spellStart"/>
      <w:r w:rsidRPr="00F4598A">
        <w:t>SMS.SuccMsPresentCS.G</w:t>
      </w:r>
      <w:proofErr w:type="spellEnd"/>
      <w:r w:rsidRPr="00F4598A">
        <w:tab/>
        <w:t>GSM;</w:t>
      </w:r>
    </w:p>
    <w:p w14:paraId="7A2431C0" w14:textId="77777777" w:rsidR="00991602" w:rsidRPr="00F4598A" w:rsidRDefault="00991602" w:rsidP="00991602">
      <w:pPr>
        <w:pStyle w:val="B2"/>
        <w:tabs>
          <w:tab w:val="left" w:pos="3969"/>
        </w:tabs>
      </w:pPr>
      <w:r w:rsidRPr="00F4598A">
        <w:t>-</w:t>
      </w:r>
      <w:r w:rsidRPr="00F4598A">
        <w:tab/>
      </w:r>
      <w:proofErr w:type="spellStart"/>
      <w:r w:rsidRPr="00F4598A">
        <w:t>SMS.SuccMsPresentCS.U</w:t>
      </w:r>
      <w:proofErr w:type="spellEnd"/>
      <w:r w:rsidRPr="00F4598A">
        <w:tab/>
        <w:t>U</w:t>
      </w:r>
      <w:smartTag w:uri="urn:schemas-microsoft-com:office:smarttags" w:element="PersonName">
        <w:r w:rsidRPr="00F4598A">
          <w:t>MT</w:t>
        </w:r>
      </w:smartTag>
      <w:r w:rsidRPr="00F4598A">
        <w:t>S.</w:t>
      </w:r>
    </w:p>
    <w:p w14:paraId="599593DA" w14:textId="68141830"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5A55EAD6" w14:textId="7DAF6810"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2D1EE903" w14:textId="24B8123A"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15DDE6B1" w14:textId="77777777" w:rsidR="00991602" w:rsidRPr="00F4598A" w:rsidRDefault="00991602" w:rsidP="006D56A1">
      <w:pPr>
        <w:pStyle w:val="Heading3"/>
      </w:pPr>
      <w:bookmarkStart w:id="50" w:name="_Toc147543173"/>
      <w:r w:rsidRPr="00F4598A">
        <w:t>5.1.4</w:t>
      </w:r>
      <w:r w:rsidRPr="00F4598A">
        <w:tab/>
        <w:t>CS "memory available"</w:t>
      </w:r>
      <w:bookmarkEnd w:id="50"/>
    </w:p>
    <w:p w14:paraId="7CE7DC87" w14:textId="77777777" w:rsidR="00991602" w:rsidRPr="00F4598A" w:rsidRDefault="00991602" w:rsidP="006D56A1">
      <w:pPr>
        <w:pStyle w:val="Heading4"/>
      </w:pPr>
      <w:bookmarkStart w:id="51" w:name="_Toc147543174"/>
      <w:r w:rsidRPr="00F4598A">
        <w:t>5.1.4.1</w:t>
      </w:r>
      <w:r w:rsidRPr="00F4598A">
        <w:tab/>
        <w:t>Attempted CS "memory available"</w:t>
      </w:r>
      <w:bookmarkEnd w:id="51"/>
    </w:p>
    <w:p w14:paraId="66042B24" w14:textId="0B6A2436"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times that a</w:t>
      </w:r>
      <w:r w:rsidR="00F4598A">
        <w:rPr>
          <w:snapToGrid w:val="0"/>
        </w:rPr>
        <w:t>n</w:t>
      </w:r>
      <w:r w:rsidR="00991602" w:rsidRPr="00F4598A">
        <w:rPr>
          <w:snapToGrid w:val="0"/>
        </w:rPr>
        <w:t xml:space="preserve"> MS (attached to a MSC) sent a</w:t>
      </w:r>
      <w:r w:rsidR="00F4598A">
        <w:rPr>
          <w:snapToGrid w:val="0"/>
        </w:rPr>
        <w:t>n</w:t>
      </w:r>
      <w:r w:rsidR="00991602" w:rsidRPr="00F4598A">
        <w:rPr>
          <w:snapToGrid w:val="0"/>
        </w:rPr>
        <w:t xml:space="preserve"> indication of "memory available" to MSC.</w:t>
      </w:r>
      <w:r w:rsidR="00991602" w:rsidRPr="00F4598A">
        <w:t xml:space="preserve"> </w:t>
      </w:r>
      <w:r w:rsidR="00991602" w:rsidRPr="00F4598A">
        <w:br/>
      </w:r>
      <w:r w:rsidR="00991602" w:rsidRPr="00F4598A">
        <w:rPr>
          <w:snapToGrid w:val="0"/>
        </w:rPr>
        <w:t>The three measurement types defined in e) are subject to the "2 out of 3 approach".</w:t>
      </w:r>
    </w:p>
    <w:p w14:paraId="48F7E6E9" w14:textId="45C3A86C"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69624286" w14:textId="21D69B8A"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memoryAvailable</w:t>
      </w:r>
      <w:proofErr w:type="spellEnd"/>
      <w:r w:rsidR="00991602" w:rsidRPr="00F4598A">
        <w:rPr>
          <w:snapToGrid w:val="0"/>
        </w:rPr>
        <w:t xml:space="preserve"> to the HLR from the MSC (TS 29.002 [9]).</w:t>
      </w:r>
    </w:p>
    <w:p w14:paraId="799EEC43" w14:textId="63A47558"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60DAC185" w14:textId="6B1FC6F8"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SMS.AttMemoryAvailableCS</w:t>
      </w:r>
      <w:proofErr w:type="spellEnd"/>
      <w:r w:rsidR="00991602" w:rsidRPr="00F4598A">
        <w:rPr>
          <w:snapToGrid w:val="0"/>
        </w:rPr>
        <w:t>:</w:t>
      </w:r>
    </w:p>
    <w:p w14:paraId="433EFCD5" w14:textId="77777777" w:rsidR="00991602" w:rsidRPr="00F4598A" w:rsidRDefault="00991602" w:rsidP="00991602">
      <w:pPr>
        <w:pStyle w:val="B2"/>
        <w:tabs>
          <w:tab w:val="left" w:pos="3969"/>
        </w:tabs>
      </w:pPr>
      <w:r w:rsidRPr="00F4598A">
        <w:t>-</w:t>
      </w:r>
      <w:r w:rsidRPr="00F4598A">
        <w:tab/>
      </w:r>
      <w:proofErr w:type="spellStart"/>
      <w:r w:rsidRPr="00F4598A">
        <w:t>SMS.AttMemoryAvailableCS</w:t>
      </w:r>
      <w:proofErr w:type="spellEnd"/>
      <w:r w:rsidRPr="00F4598A">
        <w:tab/>
        <w:t>Combined (don't care);</w:t>
      </w:r>
    </w:p>
    <w:p w14:paraId="62765856" w14:textId="77777777" w:rsidR="00991602" w:rsidRPr="00F4598A" w:rsidRDefault="00991602" w:rsidP="00991602">
      <w:pPr>
        <w:pStyle w:val="B2"/>
        <w:tabs>
          <w:tab w:val="left" w:pos="3969"/>
        </w:tabs>
      </w:pPr>
      <w:r w:rsidRPr="00F4598A">
        <w:t>-</w:t>
      </w:r>
      <w:r w:rsidRPr="00F4598A">
        <w:tab/>
      </w:r>
      <w:proofErr w:type="spellStart"/>
      <w:r w:rsidRPr="00F4598A">
        <w:t>SMS.AttMemoryAvailableCS.G</w:t>
      </w:r>
      <w:proofErr w:type="spellEnd"/>
      <w:r w:rsidRPr="00F4598A">
        <w:tab/>
        <w:t>GSM;</w:t>
      </w:r>
    </w:p>
    <w:p w14:paraId="7127B6BA" w14:textId="77777777" w:rsidR="00991602" w:rsidRPr="00F4598A" w:rsidRDefault="00991602" w:rsidP="00991602">
      <w:pPr>
        <w:pStyle w:val="B2"/>
        <w:tabs>
          <w:tab w:val="left" w:pos="3969"/>
        </w:tabs>
      </w:pPr>
      <w:r w:rsidRPr="00F4598A">
        <w:t>-</w:t>
      </w:r>
      <w:r w:rsidRPr="00F4598A">
        <w:tab/>
      </w:r>
      <w:proofErr w:type="spellStart"/>
      <w:r w:rsidRPr="00F4598A">
        <w:t>SMS.AttMemoryAvailableCS.U</w:t>
      </w:r>
      <w:proofErr w:type="spellEnd"/>
      <w:r w:rsidRPr="00F4598A">
        <w:tab/>
        <w:t>UMTS.</w:t>
      </w:r>
    </w:p>
    <w:p w14:paraId="1B99F575" w14:textId="03C266F6"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7C6A54F4" w14:textId="3EB8D38F"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164A1179" w14:textId="6B960DDA"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328D1A1C" w14:textId="77777777" w:rsidR="00991602" w:rsidRPr="00F4598A" w:rsidRDefault="00991602" w:rsidP="006D56A1">
      <w:pPr>
        <w:pStyle w:val="Heading4"/>
      </w:pPr>
      <w:bookmarkStart w:id="52" w:name="_Toc147543175"/>
      <w:r w:rsidRPr="00F4598A">
        <w:t>5.1.4.2</w:t>
      </w:r>
      <w:r w:rsidRPr="00F4598A">
        <w:tab/>
        <w:t>Successful CS "memory available"</w:t>
      </w:r>
      <w:bookmarkEnd w:id="52"/>
    </w:p>
    <w:p w14:paraId="6A2F8520" w14:textId="62C3780D"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w:t>
      </w:r>
      <w:r w:rsidR="00F4598A">
        <w:rPr>
          <w:snapToGrid w:val="0"/>
        </w:rPr>
        <w:t>n</w:t>
      </w:r>
      <w:r w:rsidR="00991602" w:rsidRPr="00F4598A">
        <w:rPr>
          <w:snapToGrid w:val="0"/>
        </w:rPr>
        <w:t xml:space="preserve"> MS (attached to a MSC) sent a</w:t>
      </w:r>
      <w:r w:rsidR="00F4598A">
        <w:rPr>
          <w:snapToGrid w:val="0"/>
        </w:rPr>
        <w:t>n</w:t>
      </w:r>
      <w:r w:rsidR="00991602" w:rsidRPr="00F4598A">
        <w:rPr>
          <w:snapToGrid w:val="0"/>
        </w:rPr>
        <w:t xml:space="preserve"> indication of "memory available" to MSC.</w:t>
      </w:r>
      <w:r w:rsidR="00991602" w:rsidRPr="00F4598A">
        <w:br/>
      </w:r>
      <w:r w:rsidR="00991602" w:rsidRPr="00F4598A">
        <w:rPr>
          <w:snapToGrid w:val="0"/>
        </w:rPr>
        <w:t>The three measurement types defined in e) are subject to the "2 out of 3 approach".</w:t>
      </w:r>
    </w:p>
    <w:p w14:paraId="3C131E7A" w14:textId="32A1CC3D"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4484FFD8" w14:textId="46A72E12" w:rsidR="00991602" w:rsidRPr="00F4598A" w:rsidRDefault="004E3522" w:rsidP="00BC6F12">
      <w:pPr>
        <w:pStyle w:val="B1"/>
        <w:rPr>
          <w:snapToGrid w:val="0"/>
        </w:rPr>
      </w:pPr>
      <w:r w:rsidRPr="004E3522">
        <w:rPr>
          <w:rFonts w:eastAsia="Malgun Gothic" w:hint="eastAsia"/>
          <w:lang w:eastAsia="ko-KR"/>
        </w:rPr>
        <w:lastRenderedPageBreak/>
        <w:t>c)</w:t>
      </w:r>
      <w:r w:rsidRPr="004E3522">
        <w:rPr>
          <w:rFonts w:eastAsia="Malgun Gothic"/>
          <w:lang w:eastAsia="ko-KR"/>
        </w:rPr>
        <w:tab/>
      </w:r>
      <w:r w:rsidR="00991602" w:rsidRPr="00F4598A">
        <w:rPr>
          <w:snapToGrid w:val="0"/>
        </w:rPr>
        <w:t>This counter will be increased when a return result is received by the MSC from the HLR in response to the MAP_READY_FOR_SM with reason = "memory available" (TS 29.002 [9]).</w:t>
      </w:r>
    </w:p>
    <w:p w14:paraId="3D57CCEC" w14:textId="62E1957F"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6C5D5033" w14:textId="0818DEA2"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SMS.SuccMemoryAvailableCS</w:t>
      </w:r>
      <w:proofErr w:type="spellEnd"/>
      <w:r w:rsidR="00991602" w:rsidRPr="00F4598A">
        <w:rPr>
          <w:snapToGrid w:val="0"/>
        </w:rPr>
        <w:t>:</w:t>
      </w:r>
    </w:p>
    <w:p w14:paraId="52DAA5E5" w14:textId="77777777" w:rsidR="00991602" w:rsidRPr="00F4598A" w:rsidRDefault="00991602" w:rsidP="00991602">
      <w:pPr>
        <w:pStyle w:val="B2"/>
        <w:tabs>
          <w:tab w:val="left" w:pos="3969"/>
        </w:tabs>
      </w:pPr>
      <w:r w:rsidRPr="00F4598A">
        <w:t>-</w:t>
      </w:r>
      <w:r w:rsidRPr="00F4598A">
        <w:tab/>
      </w:r>
      <w:proofErr w:type="spellStart"/>
      <w:r w:rsidRPr="00F4598A">
        <w:t>SMS.SuccMemoryAvailableCS</w:t>
      </w:r>
      <w:proofErr w:type="spellEnd"/>
      <w:r w:rsidRPr="00F4598A">
        <w:tab/>
        <w:t>Combined (don't care);</w:t>
      </w:r>
    </w:p>
    <w:p w14:paraId="291B154A" w14:textId="77777777" w:rsidR="00991602" w:rsidRPr="00F4598A" w:rsidRDefault="00991602" w:rsidP="00991602">
      <w:pPr>
        <w:pStyle w:val="B2"/>
        <w:tabs>
          <w:tab w:val="left" w:pos="3969"/>
        </w:tabs>
      </w:pPr>
      <w:r w:rsidRPr="00F4598A">
        <w:t>-</w:t>
      </w:r>
      <w:r w:rsidRPr="00F4598A">
        <w:tab/>
      </w:r>
      <w:proofErr w:type="spellStart"/>
      <w:r w:rsidRPr="00F4598A">
        <w:t>SMS.SuccMemoryAvailableCS.G</w:t>
      </w:r>
      <w:proofErr w:type="spellEnd"/>
      <w:r w:rsidRPr="00F4598A">
        <w:tab/>
        <w:t>GSM;</w:t>
      </w:r>
    </w:p>
    <w:p w14:paraId="0F0C7C39" w14:textId="77777777" w:rsidR="00991602" w:rsidRPr="00F4598A" w:rsidRDefault="00991602" w:rsidP="00991602">
      <w:pPr>
        <w:pStyle w:val="B2"/>
        <w:tabs>
          <w:tab w:val="left" w:pos="3969"/>
        </w:tabs>
      </w:pPr>
      <w:r w:rsidRPr="00F4598A">
        <w:t>-</w:t>
      </w:r>
      <w:r w:rsidRPr="00F4598A">
        <w:tab/>
      </w:r>
      <w:proofErr w:type="spellStart"/>
      <w:r w:rsidRPr="00F4598A">
        <w:t>SMS.SuccMemoryAvailableCS.U</w:t>
      </w:r>
      <w:proofErr w:type="spellEnd"/>
      <w:r w:rsidRPr="00F4598A">
        <w:tab/>
        <w:t>UMTS.</w:t>
      </w:r>
    </w:p>
    <w:p w14:paraId="6D063CFE" w14:textId="1F3B440E"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w:t>
      </w:r>
    </w:p>
    <w:p w14:paraId="235ED582" w14:textId="1060CBE5"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circuit switching.</w:t>
      </w:r>
    </w:p>
    <w:p w14:paraId="0831B22C" w14:textId="131E2DF5"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758D0292" w14:textId="77777777" w:rsidR="00991602" w:rsidRPr="00F4598A" w:rsidRDefault="00991602" w:rsidP="006D56A1">
      <w:pPr>
        <w:pStyle w:val="Heading2"/>
      </w:pPr>
      <w:bookmarkStart w:id="53" w:name="_Toc147543176"/>
      <w:r w:rsidRPr="00F4598A">
        <w:t>5.2</w:t>
      </w:r>
      <w:r w:rsidRPr="00F4598A">
        <w:tab/>
        <w:t>SMS in the PS domain (SGSN)</w:t>
      </w:r>
      <w:bookmarkEnd w:id="53"/>
    </w:p>
    <w:p w14:paraId="3DA88AE8" w14:textId="77777777" w:rsidR="00991602" w:rsidRPr="00F4598A" w:rsidRDefault="00991602" w:rsidP="00991602">
      <w:r w:rsidRPr="00F4598A">
        <w:rPr>
          <w:snapToGrid w:val="0"/>
        </w:rPr>
        <w:t>Up to now, no counters are defined for the failure cases FFS.</w:t>
      </w:r>
    </w:p>
    <w:p w14:paraId="05E5C778" w14:textId="77777777" w:rsidR="00991602" w:rsidRPr="00F4598A" w:rsidRDefault="00991602" w:rsidP="006D56A1">
      <w:pPr>
        <w:pStyle w:val="Heading3"/>
      </w:pPr>
      <w:bookmarkStart w:id="54" w:name="_Toc147543177"/>
      <w:r w:rsidRPr="00F4598A">
        <w:t>5.2.1</w:t>
      </w:r>
      <w:r w:rsidRPr="00F4598A">
        <w:tab/>
        <w:t>PS SMS mobile originating</w:t>
      </w:r>
      <w:bookmarkEnd w:id="54"/>
    </w:p>
    <w:p w14:paraId="5B21EA42" w14:textId="77777777" w:rsidR="00991602" w:rsidRPr="00F4598A" w:rsidRDefault="00991602" w:rsidP="006D56A1">
      <w:pPr>
        <w:pStyle w:val="Heading4"/>
      </w:pPr>
      <w:bookmarkStart w:id="55" w:name="_Toc147543178"/>
      <w:r w:rsidRPr="00F4598A">
        <w:t>5.2.1.1</w:t>
      </w:r>
      <w:r w:rsidRPr="00F4598A">
        <w:tab/>
        <w:t>Attempted PS SMS mobile originating</w:t>
      </w:r>
      <w:bookmarkEnd w:id="55"/>
    </w:p>
    <w:p w14:paraId="3F24D180" w14:textId="53E1DE30"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PS SMS mobile originating attempts</w:t>
      </w:r>
      <w:r w:rsidR="00991602" w:rsidRPr="00F4598A">
        <w:t>.</w:t>
      </w:r>
      <w:r w:rsidR="00991602" w:rsidRPr="00F4598A">
        <w:br/>
      </w:r>
      <w:r w:rsidR="00991602" w:rsidRPr="00F4598A">
        <w:rPr>
          <w:snapToGrid w:val="0"/>
        </w:rPr>
        <w:t>The three measurement types defined in e) are subject to the "2 out of 3 approach".</w:t>
      </w:r>
    </w:p>
    <w:p w14:paraId="0285E815" w14:textId="2A51C342"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6625132A" w14:textId="300507ED"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SGSN of "RP-DATA" Message (TS 24.011 [10]) from the MS.</w:t>
      </w:r>
    </w:p>
    <w:p w14:paraId="375D328A" w14:textId="39F2FCF7"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0D68A16B" w14:textId="27D7E331"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SMS.AttMoPS</w:t>
      </w:r>
      <w:proofErr w:type="spellEnd"/>
      <w:r w:rsidR="00991602" w:rsidRPr="00F4598A">
        <w:rPr>
          <w:snapToGrid w:val="0"/>
        </w:rPr>
        <w:t>:</w:t>
      </w:r>
    </w:p>
    <w:p w14:paraId="02052BB7"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ttMoPS</w:t>
      </w:r>
      <w:proofErr w:type="spellEnd"/>
      <w:r w:rsidRPr="00F4598A">
        <w:tab/>
        <w:t>Combined (don't care);</w:t>
      </w:r>
    </w:p>
    <w:p w14:paraId="1B6AB48B"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ttMoPS.G</w:t>
      </w:r>
      <w:proofErr w:type="spellEnd"/>
      <w:r w:rsidRPr="00F4598A">
        <w:tab/>
        <w:t>GSM;</w:t>
      </w:r>
    </w:p>
    <w:p w14:paraId="679D00A7"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ttMoPS.U</w:t>
      </w:r>
      <w:proofErr w:type="spellEnd"/>
      <w:r w:rsidRPr="00F4598A">
        <w:tab/>
        <w:t>UMTS.</w:t>
      </w:r>
    </w:p>
    <w:p w14:paraId="0D2EF471" w14:textId="7B1C9996"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5D644A7F" w14:textId="3A8928B3"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6B8AD3DC" w14:textId="262531E5"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47EE8413" w14:textId="77777777" w:rsidR="00991602" w:rsidRPr="00F4598A" w:rsidRDefault="00991602" w:rsidP="006D56A1">
      <w:pPr>
        <w:pStyle w:val="Heading4"/>
      </w:pPr>
      <w:bookmarkStart w:id="56" w:name="_Toc147543179"/>
      <w:r w:rsidRPr="00F4598A">
        <w:t>5.2.1.2</w:t>
      </w:r>
      <w:r w:rsidRPr="00F4598A">
        <w:tab/>
        <w:t>Successful PS SMS mobile originating</w:t>
      </w:r>
      <w:bookmarkEnd w:id="56"/>
    </w:p>
    <w:p w14:paraId="244DAF23" w14:textId="68B775A1"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PS SMS mobile originating attempts</w:t>
      </w:r>
      <w:r w:rsidR="00991602" w:rsidRPr="00F4598A">
        <w:t xml:space="preserve">. </w:t>
      </w:r>
      <w:r w:rsidR="00991602" w:rsidRPr="00F4598A">
        <w:br/>
      </w:r>
      <w:r w:rsidR="00991602" w:rsidRPr="00F4598A">
        <w:rPr>
          <w:snapToGrid w:val="0"/>
        </w:rPr>
        <w:t>The three measurement types defined in e) are subject to the "2 out of 3 approach".</w:t>
      </w:r>
    </w:p>
    <w:p w14:paraId="53448A36" w14:textId="22019AC8"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077711D0" w14:textId="20136B4F"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SGSN of "RP-ACK" Message (TS 24.011 [10]) to the MS.</w:t>
      </w:r>
    </w:p>
    <w:p w14:paraId="7DF30404" w14:textId="13528738"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6EEE1B24" w14:textId="4426314A"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SMS.SuccMoPS</w:t>
      </w:r>
      <w:proofErr w:type="spellEnd"/>
      <w:r w:rsidR="00991602" w:rsidRPr="00F4598A">
        <w:rPr>
          <w:snapToGrid w:val="0"/>
        </w:rPr>
        <w:t>:</w:t>
      </w:r>
    </w:p>
    <w:p w14:paraId="3F942080" w14:textId="77777777" w:rsidR="00991602" w:rsidRPr="00F4598A" w:rsidRDefault="00991602" w:rsidP="00991602">
      <w:pPr>
        <w:pStyle w:val="B2"/>
        <w:tabs>
          <w:tab w:val="left" w:pos="3969"/>
        </w:tabs>
      </w:pPr>
      <w:r w:rsidRPr="00F4598A">
        <w:t>-</w:t>
      </w:r>
      <w:r w:rsidRPr="00F4598A">
        <w:tab/>
      </w:r>
      <w:proofErr w:type="spellStart"/>
      <w:r w:rsidRPr="00F4598A">
        <w:t>SMS.SuccMoPS</w:t>
      </w:r>
      <w:proofErr w:type="spellEnd"/>
      <w:r w:rsidRPr="00F4598A">
        <w:tab/>
        <w:t>Combined (don't care);</w:t>
      </w:r>
    </w:p>
    <w:p w14:paraId="30AFA20C" w14:textId="77777777" w:rsidR="00991602" w:rsidRPr="00F4598A" w:rsidRDefault="00991602" w:rsidP="00991602">
      <w:pPr>
        <w:pStyle w:val="B2"/>
        <w:tabs>
          <w:tab w:val="left" w:pos="3969"/>
        </w:tabs>
      </w:pPr>
      <w:r w:rsidRPr="00F4598A">
        <w:t>-</w:t>
      </w:r>
      <w:r w:rsidRPr="00F4598A">
        <w:tab/>
      </w:r>
      <w:proofErr w:type="spellStart"/>
      <w:r w:rsidRPr="00F4598A">
        <w:t>SMS.SuccMoPS.G</w:t>
      </w:r>
      <w:proofErr w:type="spellEnd"/>
      <w:r w:rsidRPr="00F4598A">
        <w:tab/>
        <w:t>GSM;</w:t>
      </w:r>
    </w:p>
    <w:p w14:paraId="5CE86E24" w14:textId="77777777" w:rsidR="00991602" w:rsidRPr="00F4598A" w:rsidRDefault="00991602" w:rsidP="00991602">
      <w:pPr>
        <w:pStyle w:val="B2"/>
        <w:tabs>
          <w:tab w:val="left" w:pos="3969"/>
        </w:tabs>
      </w:pPr>
      <w:r w:rsidRPr="00F4598A">
        <w:lastRenderedPageBreak/>
        <w:t>-</w:t>
      </w:r>
      <w:r w:rsidRPr="00F4598A">
        <w:tab/>
      </w:r>
      <w:proofErr w:type="spellStart"/>
      <w:r w:rsidRPr="00F4598A">
        <w:t>SMS.SuccMoPS.U</w:t>
      </w:r>
      <w:proofErr w:type="spellEnd"/>
      <w:r w:rsidRPr="00F4598A">
        <w:tab/>
        <w:t>UMTS.</w:t>
      </w:r>
    </w:p>
    <w:p w14:paraId="5BD6355E" w14:textId="4760DFB8"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43CA2C44" w14:textId="07FAB406"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3E1113BB" w14:textId="60F4B3EF"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302EBD68" w14:textId="77777777" w:rsidR="00991602" w:rsidRPr="00F4598A" w:rsidRDefault="00991602" w:rsidP="006D56A1">
      <w:pPr>
        <w:pStyle w:val="Heading3"/>
      </w:pPr>
      <w:bookmarkStart w:id="57" w:name="_Toc147543180"/>
      <w:r w:rsidRPr="00F4598A">
        <w:t>5.2.2</w:t>
      </w:r>
      <w:r w:rsidRPr="00F4598A">
        <w:tab/>
        <w:t>PS SMS mobile terminating</w:t>
      </w:r>
      <w:bookmarkEnd w:id="57"/>
    </w:p>
    <w:p w14:paraId="0C251BC5" w14:textId="77777777" w:rsidR="00991602" w:rsidRPr="00F4598A" w:rsidRDefault="00991602" w:rsidP="006D56A1">
      <w:pPr>
        <w:pStyle w:val="Heading4"/>
      </w:pPr>
      <w:bookmarkStart w:id="58" w:name="_Toc147543181"/>
      <w:r w:rsidRPr="00F4598A">
        <w:t>5.2.2.1</w:t>
      </w:r>
      <w:r w:rsidRPr="00F4598A">
        <w:tab/>
        <w:t>Attempted PS SMS mobile terminating</w:t>
      </w:r>
      <w:bookmarkEnd w:id="58"/>
    </w:p>
    <w:p w14:paraId="06A71801" w14:textId="6F21889B"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PS SMS mobile terminating attempts.</w:t>
      </w:r>
      <w:r w:rsidR="00991602" w:rsidRPr="00F4598A">
        <w:br/>
      </w:r>
      <w:r w:rsidR="00991602" w:rsidRPr="00F4598A">
        <w:rPr>
          <w:snapToGrid w:val="0"/>
        </w:rPr>
        <w:t>The three measurement types defined in e) are subject to the "2 out of 3 approach".</w:t>
      </w:r>
    </w:p>
    <w:p w14:paraId="5350A41F" w14:textId="48B7A730"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57B51738" w14:textId="1E8BE008"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SGSN of "RP-DATA" Message (TS 24.011 [10]).</w:t>
      </w:r>
    </w:p>
    <w:p w14:paraId="5948B701" w14:textId="1940245C"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55A17E46" w14:textId="10E92C76"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SMS.AttMtPS</w:t>
      </w:r>
      <w:proofErr w:type="spellEnd"/>
      <w:r w:rsidR="00991602" w:rsidRPr="00F4598A">
        <w:rPr>
          <w:snapToGrid w:val="0"/>
        </w:rPr>
        <w:t>:</w:t>
      </w:r>
    </w:p>
    <w:p w14:paraId="2F762643" w14:textId="77777777" w:rsidR="00991602" w:rsidRPr="00F4598A" w:rsidRDefault="00991602" w:rsidP="00991602">
      <w:pPr>
        <w:pStyle w:val="B2"/>
        <w:keepNext/>
        <w:keepLines/>
        <w:tabs>
          <w:tab w:val="left" w:pos="3969"/>
        </w:tabs>
      </w:pPr>
      <w:r w:rsidRPr="00F4598A">
        <w:rPr>
          <w:snapToGrid w:val="0"/>
        </w:rPr>
        <w:t>-</w:t>
      </w:r>
      <w:r w:rsidRPr="00F4598A">
        <w:rPr>
          <w:snapToGrid w:val="0"/>
        </w:rPr>
        <w:tab/>
      </w:r>
      <w:proofErr w:type="spellStart"/>
      <w:r w:rsidRPr="00F4598A">
        <w:rPr>
          <w:snapToGrid w:val="0"/>
        </w:rPr>
        <w:t>SMS.A</w:t>
      </w:r>
      <w:r w:rsidRPr="00F4598A">
        <w:t>ttMtPS</w:t>
      </w:r>
      <w:proofErr w:type="spellEnd"/>
      <w:r w:rsidRPr="00F4598A">
        <w:tab/>
        <w:t>Combined (don't care);</w:t>
      </w:r>
    </w:p>
    <w:p w14:paraId="62A6A238"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ttMtPS.G</w:t>
      </w:r>
      <w:proofErr w:type="spellEnd"/>
      <w:r w:rsidRPr="00F4598A">
        <w:tab/>
        <w:t>GSM;</w:t>
      </w:r>
    </w:p>
    <w:p w14:paraId="2DAA1BEE"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ttMtPS.U</w:t>
      </w:r>
      <w:proofErr w:type="spellEnd"/>
      <w:r w:rsidRPr="00F4598A">
        <w:tab/>
        <w:t>UMTS.</w:t>
      </w:r>
    </w:p>
    <w:p w14:paraId="71FE4E47" w14:textId="615D2CA9"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440DEB4F" w14:textId="60523C9B"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650916BB" w14:textId="1B53D2CE"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28B9E664" w14:textId="77777777" w:rsidR="00991602" w:rsidRPr="00F4598A" w:rsidRDefault="00991602" w:rsidP="006D56A1">
      <w:pPr>
        <w:pStyle w:val="Heading4"/>
      </w:pPr>
      <w:bookmarkStart w:id="59" w:name="_Toc147543182"/>
      <w:r w:rsidRPr="00F4598A">
        <w:t>5.2.2.2</w:t>
      </w:r>
      <w:r w:rsidRPr="00F4598A">
        <w:tab/>
        <w:t>Successful PS SMS mobile terminating</w:t>
      </w:r>
      <w:bookmarkEnd w:id="59"/>
    </w:p>
    <w:p w14:paraId="7EC857BA" w14:textId="55FA902A"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PS SMS mobile terminating attempts</w:t>
      </w:r>
      <w:r w:rsidR="00991602" w:rsidRPr="00F4598A">
        <w:t xml:space="preserve">. </w:t>
      </w:r>
      <w:r w:rsidR="00991602" w:rsidRPr="00F4598A">
        <w:br/>
      </w:r>
      <w:r w:rsidR="00991602" w:rsidRPr="00F4598A">
        <w:rPr>
          <w:snapToGrid w:val="0"/>
        </w:rPr>
        <w:t>The three measurement types defined in e) are subject to the "2 out of 3 approach".</w:t>
      </w:r>
    </w:p>
    <w:p w14:paraId="66DA6CC2" w14:textId="0D698087"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648B47C9" w14:textId="6F8E235D"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SGSN of "RP-ACK" Message (TS 24.011 [10]).</w:t>
      </w:r>
    </w:p>
    <w:p w14:paraId="4E4DC6C8" w14:textId="28670CCC"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8CFBB8D" w14:textId="5446E62B"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t>SMS.S</w:t>
      </w:r>
      <w:r w:rsidR="00991602" w:rsidRPr="00F4598A">
        <w:rPr>
          <w:snapToGrid w:val="0"/>
        </w:rPr>
        <w:t>uccMtPS</w:t>
      </w:r>
      <w:proofErr w:type="spellEnd"/>
      <w:r w:rsidR="00991602" w:rsidRPr="00F4598A">
        <w:rPr>
          <w:snapToGrid w:val="0"/>
        </w:rPr>
        <w:t>:</w:t>
      </w:r>
    </w:p>
    <w:p w14:paraId="745AE257" w14:textId="77777777" w:rsidR="00991602" w:rsidRPr="00F4598A" w:rsidRDefault="00991602" w:rsidP="00991602">
      <w:pPr>
        <w:pStyle w:val="B2"/>
        <w:keepNext/>
        <w:keepLines/>
        <w:tabs>
          <w:tab w:val="left" w:pos="3969"/>
        </w:tabs>
      </w:pPr>
      <w:r w:rsidRPr="00F4598A">
        <w:t>-</w:t>
      </w:r>
      <w:r w:rsidRPr="00F4598A">
        <w:tab/>
      </w:r>
      <w:proofErr w:type="spellStart"/>
      <w:r w:rsidRPr="00F4598A">
        <w:t>SMS.SuccMtPS</w:t>
      </w:r>
      <w:proofErr w:type="spellEnd"/>
      <w:r w:rsidRPr="00F4598A">
        <w:tab/>
        <w:t>Combined (don't care);</w:t>
      </w:r>
    </w:p>
    <w:p w14:paraId="5DAA26CE" w14:textId="77777777" w:rsidR="00991602" w:rsidRPr="00F4598A" w:rsidRDefault="00991602" w:rsidP="00991602">
      <w:pPr>
        <w:pStyle w:val="B2"/>
        <w:tabs>
          <w:tab w:val="left" w:pos="3969"/>
        </w:tabs>
      </w:pPr>
      <w:r w:rsidRPr="00F4598A">
        <w:t>-</w:t>
      </w:r>
      <w:r w:rsidRPr="00F4598A">
        <w:tab/>
      </w:r>
      <w:proofErr w:type="spellStart"/>
      <w:r w:rsidRPr="00F4598A">
        <w:t>SMS.SuccMtPS.G</w:t>
      </w:r>
      <w:proofErr w:type="spellEnd"/>
      <w:r w:rsidRPr="00F4598A">
        <w:tab/>
        <w:t>GSM;</w:t>
      </w:r>
    </w:p>
    <w:p w14:paraId="639F88C5" w14:textId="77777777" w:rsidR="00991602" w:rsidRPr="00F4598A" w:rsidRDefault="00991602" w:rsidP="00991602">
      <w:pPr>
        <w:pStyle w:val="B2"/>
        <w:tabs>
          <w:tab w:val="left" w:pos="3969"/>
        </w:tabs>
      </w:pPr>
      <w:r w:rsidRPr="00F4598A">
        <w:t>-</w:t>
      </w:r>
      <w:r w:rsidRPr="00F4598A">
        <w:tab/>
      </w:r>
      <w:proofErr w:type="spellStart"/>
      <w:r w:rsidRPr="00F4598A">
        <w:t>SMS.SuccMtPS.U</w:t>
      </w:r>
      <w:proofErr w:type="spellEnd"/>
      <w:r w:rsidRPr="00F4598A">
        <w:tab/>
        <w:t>UMTS.</w:t>
      </w:r>
    </w:p>
    <w:p w14:paraId="7A4EE8E5" w14:textId="5ED633D2"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404998A5" w14:textId="439C012A"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6271CABB" w14:textId="698418E9"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427B4B24" w14:textId="77777777" w:rsidR="00991602" w:rsidRPr="00F4598A" w:rsidRDefault="00991602" w:rsidP="006D56A1">
      <w:pPr>
        <w:pStyle w:val="Heading3"/>
      </w:pPr>
      <w:bookmarkStart w:id="60" w:name="_Toc147543183"/>
      <w:r w:rsidRPr="00F4598A">
        <w:t>5.2.3</w:t>
      </w:r>
      <w:r w:rsidRPr="00F4598A">
        <w:tab/>
        <w:t xml:space="preserve">PS </w:t>
      </w:r>
      <w:proofErr w:type="spellStart"/>
      <w:r w:rsidRPr="00F4598A">
        <w:t>ms</w:t>
      </w:r>
      <w:proofErr w:type="spellEnd"/>
      <w:r w:rsidRPr="00F4598A">
        <w:t>-Present</w:t>
      </w:r>
      <w:bookmarkEnd w:id="60"/>
    </w:p>
    <w:p w14:paraId="0EFE6A70" w14:textId="77777777" w:rsidR="00991602" w:rsidRPr="00F4598A" w:rsidRDefault="00991602" w:rsidP="006D56A1">
      <w:pPr>
        <w:pStyle w:val="Heading4"/>
      </w:pPr>
      <w:bookmarkStart w:id="61" w:name="_Toc147543184"/>
      <w:r w:rsidRPr="00F4598A">
        <w:t>5.2.3.1</w:t>
      </w:r>
      <w:r w:rsidRPr="00F4598A">
        <w:tab/>
        <w:t xml:space="preserve">Attempted PS </w:t>
      </w:r>
      <w:proofErr w:type="spellStart"/>
      <w:r w:rsidRPr="00F4598A">
        <w:t>ms</w:t>
      </w:r>
      <w:proofErr w:type="spellEnd"/>
      <w:r w:rsidRPr="00F4598A">
        <w:t>-Present</w:t>
      </w:r>
      <w:bookmarkEnd w:id="61"/>
    </w:p>
    <w:p w14:paraId="514613AB" w14:textId="39ED0BC3"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times that a MS (attached to a SGSN)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086D5DD1" w14:textId="3426B6F5" w:rsidR="00991602" w:rsidRPr="00F4598A" w:rsidRDefault="009A5DC0" w:rsidP="00BC6F12">
      <w:pPr>
        <w:pStyle w:val="B1"/>
        <w:rPr>
          <w:snapToGrid w:val="0"/>
        </w:rPr>
      </w:pPr>
      <w:r w:rsidRPr="009A5DC0">
        <w:rPr>
          <w:rFonts w:eastAsia="Malgun Gothic" w:hint="eastAsia"/>
          <w:lang w:eastAsia="ko-KR"/>
        </w:rPr>
        <w:lastRenderedPageBreak/>
        <w:t>b)</w:t>
      </w:r>
      <w:r w:rsidRPr="009A5DC0">
        <w:rPr>
          <w:rFonts w:eastAsia="Malgun Gothic"/>
          <w:lang w:eastAsia="ko-KR"/>
        </w:rPr>
        <w:tab/>
      </w:r>
      <w:r w:rsidR="00991602" w:rsidRPr="00F4598A">
        <w:rPr>
          <w:snapToGrid w:val="0"/>
        </w:rPr>
        <w:t>CC.</w:t>
      </w:r>
    </w:p>
    <w:p w14:paraId="66B4D478" w14:textId="50C5BBD8"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ms</w:t>
      </w:r>
      <w:proofErr w:type="spellEnd"/>
      <w:r w:rsidR="00991602" w:rsidRPr="00F4598A">
        <w:rPr>
          <w:snapToGrid w:val="0"/>
        </w:rPr>
        <w:t>-Present to the HLR from the SGSN (TS 29.002 [9]).</w:t>
      </w:r>
    </w:p>
    <w:p w14:paraId="4247EC9D" w14:textId="7B326EDC"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5C4D27E3" w14:textId="29A6EFB7"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SMS.AttMsPresentPS</w:t>
      </w:r>
      <w:proofErr w:type="spellEnd"/>
      <w:r w:rsidR="00991602" w:rsidRPr="00F4598A">
        <w:rPr>
          <w:snapToGrid w:val="0"/>
        </w:rPr>
        <w:t>:</w:t>
      </w:r>
    </w:p>
    <w:p w14:paraId="17001C0A"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ttMsPresentPS</w:t>
      </w:r>
      <w:proofErr w:type="spellEnd"/>
      <w:r w:rsidRPr="00F4598A">
        <w:tab/>
        <w:t>Combined (don't care);</w:t>
      </w:r>
    </w:p>
    <w:p w14:paraId="7A4066AC"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ttMsPresentPS.G</w:t>
      </w:r>
      <w:proofErr w:type="spellEnd"/>
      <w:r w:rsidRPr="00F4598A">
        <w:tab/>
        <w:t>GSM;</w:t>
      </w:r>
    </w:p>
    <w:p w14:paraId="13AFD9C9"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ttMsPresentPS.U</w:t>
      </w:r>
      <w:proofErr w:type="spellEnd"/>
      <w:r w:rsidRPr="00F4598A">
        <w:tab/>
        <w:t>UMTS.</w:t>
      </w:r>
    </w:p>
    <w:p w14:paraId="5C42ACE4" w14:textId="755A45E5"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04EF7B80" w14:textId="42D3A5B1"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72619AB7" w14:textId="6F7AED17"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257947AF" w14:textId="77777777" w:rsidR="00991602" w:rsidRPr="00F4598A" w:rsidRDefault="00991602" w:rsidP="006D56A1">
      <w:pPr>
        <w:pStyle w:val="Heading4"/>
      </w:pPr>
      <w:bookmarkStart w:id="62" w:name="_Toc147543185"/>
      <w:r w:rsidRPr="00F4598A">
        <w:t>5.2.3.2</w:t>
      </w:r>
      <w:r w:rsidRPr="00F4598A">
        <w:tab/>
        <w:t xml:space="preserve">Successful PS </w:t>
      </w:r>
      <w:proofErr w:type="spellStart"/>
      <w:r w:rsidRPr="00F4598A">
        <w:t>ms</w:t>
      </w:r>
      <w:proofErr w:type="spellEnd"/>
      <w:r w:rsidRPr="00F4598A">
        <w:t>-Present</w:t>
      </w:r>
      <w:bookmarkEnd w:id="62"/>
    </w:p>
    <w:p w14:paraId="38BFB8F3" w14:textId="40E98968"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 MS (attached to a SGSN)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2E271AD8" w14:textId="2D1E45A2"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2D3D9EC5" w14:textId="63FEC3D2"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This counter will be increased when a return result is received by the SGSN from the HLR in response to the MAP_READY_FOR_SM with reason = "MS present" (TS 29.002 [9]).</w:t>
      </w:r>
    </w:p>
    <w:p w14:paraId="3000BE4A" w14:textId="7CCCE879"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2790E4BE" w14:textId="304243B7"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t>SMS.</w:t>
      </w:r>
      <w:r w:rsidR="00991602" w:rsidRPr="00F4598A">
        <w:rPr>
          <w:snapToGrid w:val="0"/>
        </w:rPr>
        <w:t>SuccMsPresentPS</w:t>
      </w:r>
      <w:proofErr w:type="spellEnd"/>
      <w:r w:rsidR="00991602" w:rsidRPr="00F4598A">
        <w:rPr>
          <w:snapToGrid w:val="0"/>
        </w:rPr>
        <w:t>:</w:t>
      </w:r>
    </w:p>
    <w:p w14:paraId="7CA407EA" w14:textId="77777777" w:rsidR="00991602" w:rsidRPr="00F4598A" w:rsidRDefault="00991602" w:rsidP="00991602">
      <w:pPr>
        <w:pStyle w:val="B2"/>
        <w:tabs>
          <w:tab w:val="left" w:pos="3969"/>
        </w:tabs>
      </w:pPr>
      <w:r w:rsidRPr="00F4598A">
        <w:t>-</w:t>
      </w:r>
      <w:r w:rsidRPr="00F4598A">
        <w:tab/>
      </w:r>
      <w:proofErr w:type="spellStart"/>
      <w:r w:rsidRPr="00F4598A">
        <w:t>SMS.SuccMsPresentPS</w:t>
      </w:r>
      <w:proofErr w:type="spellEnd"/>
      <w:r w:rsidRPr="00F4598A">
        <w:tab/>
        <w:t>Combined (don't care);</w:t>
      </w:r>
    </w:p>
    <w:p w14:paraId="3BD0935F" w14:textId="77777777" w:rsidR="00991602" w:rsidRPr="00F4598A" w:rsidRDefault="00991602" w:rsidP="00991602">
      <w:pPr>
        <w:pStyle w:val="B2"/>
        <w:tabs>
          <w:tab w:val="left" w:pos="3969"/>
        </w:tabs>
      </w:pPr>
      <w:r w:rsidRPr="00F4598A">
        <w:t>-</w:t>
      </w:r>
      <w:r w:rsidRPr="00F4598A">
        <w:tab/>
      </w:r>
      <w:proofErr w:type="spellStart"/>
      <w:r w:rsidRPr="00F4598A">
        <w:t>SMS.SuccMsPresentPS.G</w:t>
      </w:r>
      <w:proofErr w:type="spellEnd"/>
      <w:r w:rsidRPr="00F4598A">
        <w:tab/>
        <w:t>GSM;</w:t>
      </w:r>
    </w:p>
    <w:p w14:paraId="4BB264A0" w14:textId="77777777" w:rsidR="00991602" w:rsidRPr="00F4598A" w:rsidRDefault="00991602" w:rsidP="00991602">
      <w:pPr>
        <w:pStyle w:val="B2"/>
        <w:tabs>
          <w:tab w:val="left" w:pos="3969"/>
        </w:tabs>
      </w:pPr>
      <w:r w:rsidRPr="00F4598A">
        <w:t>-</w:t>
      </w:r>
      <w:r w:rsidRPr="00F4598A">
        <w:tab/>
      </w:r>
      <w:proofErr w:type="spellStart"/>
      <w:r w:rsidRPr="00F4598A">
        <w:t>SMS.SuccMsPresentPS.U</w:t>
      </w:r>
      <w:proofErr w:type="spellEnd"/>
      <w:r w:rsidRPr="00F4598A">
        <w:tab/>
        <w:t>U</w:t>
      </w:r>
      <w:smartTag w:uri="urn:schemas-microsoft-com:office:smarttags" w:element="PersonName">
        <w:r w:rsidRPr="00F4598A">
          <w:t>MT</w:t>
        </w:r>
      </w:smartTag>
      <w:r w:rsidRPr="00F4598A">
        <w:t>S.</w:t>
      </w:r>
    </w:p>
    <w:p w14:paraId="15CB220C" w14:textId="3BEBBDCE"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2CE5EA9F" w14:textId="1363A2D3"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0B669B73" w14:textId="591C7BCB"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7A663B67" w14:textId="77777777" w:rsidR="00991602" w:rsidRPr="00F4598A" w:rsidRDefault="00991602" w:rsidP="006D56A1">
      <w:pPr>
        <w:pStyle w:val="Heading3"/>
      </w:pPr>
      <w:bookmarkStart w:id="63" w:name="_Toc147543186"/>
      <w:r w:rsidRPr="00F4598A">
        <w:t>5.2.4</w:t>
      </w:r>
      <w:r w:rsidRPr="00F4598A">
        <w:tab/>
        <w:t>PS "memory available"</w:t>
      </w:r>
      <w:bookmarkEnd w:id="63"/>
    </w:p>
    <w:p w14:paraId="3F01DA33" w14:textId="77777777" w:rsidR="00991602" w:rsidRPr="00F4598A" w:rsidRDefault="00991602" w:rsidP="006D56A1">
      <w:pPr>
        <w:pStyle w:val="Heading4"/>
      </w:pPr>
      <w:bookmarkStart w:id="64" w:name="_Toc147543187"/>
      <w:r w:rsidRPr="00F4598A">
        <w:t>5.2.4.1</w:t>
      </w:r>
      <w:r w:rsidRPr="00F4598A">
        <w:tab/>
        <w:t>Attempted PS "memory available"</w:t>
      </w:r>
      <w:bookmarkEnd w:id="64"/>
    </w:p>
    <w:p w14:paraId="451CB310" w14:textId="64CCC7FF"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times that a</w:t>
      </w:r>
      <w:r w:rsidR="00F4598A">
        <w:rPr>
          <w:snapToGrid w:val="0"/>
        </w:rPr>
        <w:t>n</w:t>
      </w:r>
      <w:r w:rsidR="00991602" w:rsidRPr="00F4598A">
        <w:rPr>
          <w:snapToGrid w:val="0"/>
        </w:rPr>
        <w:t xml:space="preserve"> MS (attached to a SGSN) sent a</w:t>
      </w:r>
      <w:r w:rsidR="00F4598A">
        <w:rPr>
          <w:snapToGrid w:val="0"/>
        </w:rPr>
        <w:t>n</w:t>
      </w:r>
      <w:r w:rsidR="00991602" w:rsidRPr="00F4598A">
        <w:rPr>
          <w:snapToGrid w:val="0"/>
        </w:rPr>
        <w:t xml:space="preserve"> indication of "memory available" to SGSN.</w:t>
      </w:r>
      <w:r w:rsidR="00991602" w:rsidRPr="00F4598A">
        <w:br/>
      </w:r>
      <w:r w:rsidR="00991602" w:rsidRPr="00F4598A">
        <w:rPr>
          <w:snapToGrid w:val="0"/>
        </w:rPr>
        <w:t>The three measurement types defined in e) are subject to the "2 out of 3 approach".</w:t>
      </w:r>
    </w:p>
    <w:p w14:paraId="790E5329" w14:textId="39819CB3"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359950BE" w14:textId="354D659D"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memoryAvailable</w:t>
      </w:r>
      <w:proofErr w:type="spellEnd"/>
      <w:r w:rsidR="00991602" w:rsidRPr="00F4598A">
        <w:rPr>
          <w:snapToGrid w:val="0"/>
        </w:rPr>
        <w:t xml:space="preserve"> to the HLR from the SGSN (TS 29.002 [9]).</w:t>
      </w:r>
    </w:p>
    <w:p w14:paraId="55BB64CF" w14:textId="35F241CB"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1174699" w14:textId="5DD60B99"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SMS.AttMemoryAvailablePS</w:t>
      </w:r>
      <w:proofErr w:type="spellEnd"/>
      <w:r w:rsidR="00991602" w:rsidRPr="00F4598A">
        <w:rPr>
          <w:snapToGrid w:val="0"/>
        </w:rPr>
        <w:t>:</w:t>
      </w:r>
    </w:p>
    <w:p w14:paraId="44FC168D"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ttMemoryAvailablePS</w:t>
      </w:r>
      <w:proofErr w:type="spellEnd"/>
      <w:r w:rsidRPr="00F4598A">
        <w:tab/>
        <w:t>Combined (don't care);</w:t>
      </w:r>
    </w:p>
    <w:p w14:paraId="15F9F731" w14:textId="77777777" w:rsidR="00991602" w:rsidRPr="00F4598A" w:rsidRDefault="00991602" w:rsidP="00991602">
      <w:pPr>
        <w:pStyle w:val="B2"/>
        <w:tabs>
          <w:tab w:val="left" w:pos="3969"/>
        </w:tabs>
      </w:pPr>
      <w:r w:rsidRPr="00F4598A">
        <w:rPr>
          <w:snapToGrid w:val="0"/>
        </w:rPr>
        <w:lastRenderedPageBreak/>
        <w:t>-</w:t>
      </w:r>
      <w:r w:rsidRPr="00F4598A">
        <w:rPr>
          <w:snapToGrid w:val="0"/>
        </w:rPr>
        <w:tab/>
      </w:r>
      <w:proofErr w:type="spellStart"/>
      <w:r w:rsidRPr="00F4598A">
        <w:rPr>
          <w:snapToGrid w:val="0"/>
        </w:rPr>
        <w:t>SMS.A</w:t>
      </w:r>
      <w:r w:rsidRPr="00F4598A">
        <w:t>ttMemoryAvailablePS.G</w:t>
      </w:r>
      <w:proofErr w:type="spellEnd"/>
      <w:r w:rsidRPr="00F4598A">
        <w:tab/>
        <w:t>GSM;</w:t>
      </w:r>
    </w:p>
    <w:p w14:paraId="318CCFB8"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ttMemoryAvailablePS.U</w:t>
      </w:r>
      <w:proofErr w:type="spellEnd"/>
      <w:r w:rsidRPr="00F4598A">
        <w:tab/>
        <w:t>UMTS.</w:t>
      </w:r>
    </w:p>
    <w:p w14:paraId="0209932D" w14:textId="30E3BD37"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445FC3D8" w14:textId="36D03684"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28E90C8A" w14:textId="690E454E"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0F92D72A" w14:textId="77777777" w:rsidR="00991602" w:rsidRPr="00F4598A" w:rsidRDefault="00991602" w:rsidP="006D56A1">
      <w:pPr>
        <w:pStyle w:val="Heading4"/>
      </w:pPr>
      <w:bookmarkStart w:id="65" w:name="_Toc147543188"/>
      <w:r w:rsidRPr="00F4598A">
        <w:t>5.2.4.2</w:t>
      </w:r>
      <w:r w:rsidRPr="00F4598A">
        <w:tab/>
        <w:t>Successful PS "memory available"</w:t>
      </w:r>
      <w:bookmarkEnd w:id="65"/>
    </w:p>
    <w:p w14:paraId="0F550F3F" w14:textId="6F182C6B"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w:t>
      </w:r>
      <w:r w:rsidR="00F4598A">
        <w:rPr>
          <w:snapToGrid w:val="0"/>
        </w:rPr>
        <w:t>n</w:t>
      </w:r>
      <w:r w:rsidR="00991602" w:rsidRPr="00F4598A">
        <w:rPr>
          <w:snapToGrid w:val="0"/>
        </w:rPr>
        <w:t xml:space="preserve"> MS (attached to a SGSN) sent a</w:t>
      </w:r>
      <w:r w:rsidR="00F4598A">
        <w:rPr>
          <w:snapToGrid w:val="0"/>
        </w:rPr>
        <w:t>n</w:t>
      </w:r>
      <w:r w:rsidR="00991602" w:rsidRPr="00F4598A">
        <w:rPr>
          <w:snapToGrid w:val="0"/>
        </w:rPr>
        <w:t xml:space="preserve"> indication of "memory available" to SGSN.</w:t>
      </w:r>
      <w:r w:rsidR="00991602" w:rsidRPr="00F4598A">
        <w:br/>
      </w:r>
      <w:r w:rsidR="00991602" w:rsidRPr="00F4598A">
        <w:rPr>
          <w:snapToGrid w:val="0"/>
        </w:rPr>
        <w:t>The three measurement types defined in e) are subject to the "2 out of 3 approach".</w:t>
      </w:r>
    </w:p>
    <w:p w14:paraId="4D36A513" w14:textId="7ADEA408"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4467A4CA" w14:textId="57DAAD2C"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This counter will be increased when a return result is received by the SGSN from the HLR in response to the MAP_READY_FOR_SM with reason = "memory available" (TS 29.002 [9]).</w:t>
      </w:r>
    </w:p>
    <w:p w14:paraId="5729BFE2" w14:textId="7D64055E"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77B32D85" w14:textId="67A1403D"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t>SMS.</w:t>
      </w:r>
      <w:r w:rsidR="00991602" w:rsidRPr="00F4598A">
        <w:rPr>
          <w:snapToGrid w:val="0"/>
        </w:rPr>
        <w:t>SuccMemoryAvailablePS</w:t>
      </w:r>
      <w:proofErr w:type="spellEnd"/>
      <w:r w:rsidR="00991602" w:rsidRPr="00F4598A">
        <w:rPr>
          <w:snapToGrid w:val="0"/>
        </w:rPr>
        <w:t>:</w:t>
      </w:r>
    </w:p>
    <w:p w14:paraId="2FE64127" w14:textId="77777777" w:rsidR="00991602" w:rsidRPr="00F4598A" w:rsidRDefault="00991602" w:rsidP="00991602">
      <w:pPr>
        <w:pStyle w:val="B2"/>
        <w:tabs>
          <w:tab w:val="left" w:pos="3969"/>
        </w:tabs>
      </w:pPr>
      <w:r w:rsidRPr="00F4598A">
        <w:t>-</w:t>
      </w:r>
      <w:r w:rsidRPr="00F4598A">
        <w:tab/>
      </w:r>
      <w:proofErr w:type="spellStart"/>
      <w:r w:rsidRPr="00F4598A">
        <w:t>SMS.SuccMemoryAvailablePS</w:t>
      </w:r>
      <w:proofErr w:type="spellEnd"/>
      <w:r w:rsidRPr="00F4598A">
        <w:tab/>
        <w:t>Combined (don't care);</w:t>
      </w:r>
    </w:p>
    <w:p w14:paraId="2F5E3622" w14:textId="77777777" w:rsidR="00991602" w:rsidRPr="00F4598A" w:rsidRDefault="00991602" w:rsidP="00991602">
      <w:pPr>
        <w:pStyle w:val="B2"/>
        <w:tabs>
          <w:tab w:val="left" w:pos="3969"/>
        </w:tabs>
      </w:pPr>
      <w:r w:rsidRPr="00F4598A">
        <w:t>-</w:t>
      </w:r>
      <w:r w:rsidRPr="00F4598A">
        <w:tab/>
      </w:r>
      <w:proofErr w:type="spellStart"/>
      <w:r w:rsidRPr="00F4598A">
        <w:t>SMS.SuccMemoryAvailablePS.G</w:t>
      </w:r>
      <w:proofErr w:type="spellEnd"/>
      <w:r w:rsidRPr="00F4598A">
        <w:tab/>
        <w:t>GSM;</w:t>
      </w:r>
    </w:p>
    <w:p w14:paraId="4C4F7C56" w14:textId="77777777" w:rsidR="00991602" w:rsidRPr="00F4598A" w:rsidRDefault="00991602" w:rsidP="00991602">
      <w:pPr>
        <w:pStyle w:val="B2"/>
        <w:tabs>
          <w:tab w:val="left" w:pos="3969"/>
        </w:tabs>
      </w:pPr>
      <w:r w:rsidRPr="00F4598A">
        <w:t>-</w:t>
      </w:r>
      <w:r w:rsidRPr="00F4598A">
        <w:tab/>
      </w:r>
      <w:proofErr w:type="spellStart"/>
      <w:r w:rsidRPr="00F4598A">
        <w:t>SMS.SuccMemoryAvailablePS.U</w:t>
      </w:r>
      <w:proofErr w:type="spellEnd"/>
      <w:r w:rsidRPr="00F4598A">
        <w:tab/>
        <w:t>UMTS.</w:t>
      </w:r>
    </w:p>
    <w:p w14:paraId="2061BBBF" w14:textId="393C26E4"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SgsnFunction</w:t>
      </w:r>
      <w:proofErr w:type="spellEnd"/>
      <w:r w:rsidR="00991602" w:rsidRPr="00F4598A">
        <w:rPr>
          <w:snapToGrid w:val="0"/>
        </w:rPr>
        <w:t>.</w:t>
      </w:r>
    </w:p>
    <w:p w14:paraId="606C5352" w14:textId="0052E972"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w:t>
      </w:r>
    </w:p>
    <w:p w14:paraId="36C54ED3" w14:textId="23573264"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4A6DCCEB" w14:textId="77777777" w:rsidR="00991602" w:rsidRPr="00F4598A" w:rsidRDefault="00991602" w:rsidP="006D56A1">
      <w:pPr>
        <w:pStyle w:val="Heading2"/>
      </w:pPr>
      <w:bookmarkStart w:id="66" w:name="_Toc147543189"/>
      <w:r w:rsidRPr="00F4598A">
        <w:t>5.3</w:t>
      </w:r>
      <w:r w:rsidRPr="00F4598A">
        <w:tab/>
        <w:t>SMS in the CS/PS domain (MSC/SGSN)</w:t>
      </w:r>
      <w:bookmarkEnd w:id="66"/>
    </w:p>
    <w:p w14:paraId="715B2C29" w14:textId="77777777" w:rsidR="00991602" w:rsidRPr="00F4598A" w:rsidRDefault="00991602" w:rsidP="00991602">
      <w:pPr>
        <w:rPr>
          <w:snapToGrid w:val="0"/>
        </w:rPr>
      </w:pPr>
      <w:r w:rsidRPr="00F4598A">
        <w:rPr>
          <w:snapToGrid w:val="0"/>
        </w:rPr>
        <w:t>Unlike the measurements in previous clauses, the measurements in this subclause do not differentiate between the PS and the CS domain, and deliver one total count.</w:t>
      </w:r>
    </w:p>
    <w:p w14:paraId="51BA0419" w14:textId="77777777" w:rsidR="00991602" w:rsidRPr="00F4598A" w:rsidRDefault="00991602" w:rsidP="00991602">
      <w:r w:rsidRPr="00F4598A">
        <w:rPr>
          <w:snapToGrid w:val="0"/>
        </w:rPr>
        <w:t>Up to now, no counters are defined for the failure cases FFS.</w:t>
      </w:r>
    </w:p>
    <w:p w14:paraId="683C1FCD" w14:textId="77777777" w:rsidR="00991602" w:rsidRPr="00F4598A" w:rsidRDefault="00991602" w:rsidP="006D56A1">
      <w:pPr>
        <w:pStyle w:val="Heading3"/>
      </w:pPr>
      <w:bookmarkStart w:id="67" w:name="_Toc147543190"/>
      <w:r w:rsidRPr="00F4598A">
        <w:t>5.3.1</w:t>
      </w:r>
      <w:r w:rsidRPr="00F4598A">
        <w:tab/>
        <w:t>SMS mobile originating</w:t>
      </w:r>
      <w:bookmarkEnd w:id="67"/>
    </w:p>
    <w:p w14:paraId="659CEAD0" w14:textId="77777777" w:rsidR="00991602" w:rsidRPr="00F4598A" w:rsidRDefault="00991602" w:rsidP="006D56A1">
      <w:pPr>
        <w:pStyle w:val="Heading4"/>
      </w:pPr>
      <w:bookmarkStart w:id="68" w:name="_Toc147543191"/>
      <w:r w:rsidRPr="00F4598A">
        <w:t>5.3.1.1</w:t>
      </w:r>
      <w:r w:rsidRPr="00F4598A">
        <w:tab/>
        <w:t>Attempted SMS mobile originating</w:t>
      </w:r>
      <w:bookmarkEnd w:id="68"/>
    </w:p>
    <w:p w14:paraId="4FE92A9E" w14:textId="470C9833"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SMS mobile originating attempts</w:t>
      </w:r>
      <w:r w:rsidR="00991602" w:rsidRPr="00F4598A">
        <w:t>.</w:t>
      </w:r>
      <w:r w:rsidR="00991602" w:rsidRPr="00F4598A">
        <w:br/>
      </w:r>
      <w:r w:rsidR="00991602" w:rsidRPr="00F4598A">
        <w:rPr>
          <w:snapToGrid w:val="0"/>
        </w:rPr>
        <w:t>The three measurement types defined in e) are subject to the "2 out of 3 approach".</w:t>
      </w:r>
    </w:p>
    <w:p w14:paraId="3F14CF4F" w14:textId="0629F207"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1C61D05C" w14:textId="0A6D5149"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MSC/SGSN of "RP-DATA" Message (TS 24.011 [10]) from the MS.</w:t>
      </w:r>
    </w:p>
    <w:p w14:paraId="6F8317E9" w14:textId="07FA4AA3"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3393238" w14:textId="5FBAA2E4"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SMS.AttMo</w:t>
      </w:r>
      <w:proofErr w:type="spellEnd"/>
      <w:r w:rsidR="00991602" w:rsidRPr="00F4598A">
        <w:rPr>
          <w:snapToGrid w:val="0"/>
        </w:rPr>
        <w:t>:</w:t>
      </w:r>
    </w:p>
    <w:p w14:paraId="14484977"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w:t>
      </w:r>
      <w:proofErr w:type="spellEnd"/>
      <w:r w:rsidRPr="00F4598A">
        <w:tab/>
        <w:t>Combined (don't care);</w:t>
      </w:r>
    </w:p>
    <w:p w14:paraId="343719C5"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ttMo.G</w:t>
      </w:r>
      <w:proofErr w:type="spellEnd"/>
      <w:r w:rsidRPr="00F4598A">
        <w:tab/>
        <w:t>GSM;</w:t>
      </w:r>
    </w:p>
    <w:p w14:paraId="40E4759B"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ttMo.U</w:t>
      </w:r>
      <w:proofErr w:type="spellEnd"/>
      <w:r w:rsidRPr="00F4598A">
        <w:tab/>
        <w:t>UMTS.</w:t>
      </w:r>
    </w:p>
    <w:p w14:paraId="17808963" w14:textId="23296DED"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392358C8" w14:textId="2CE90AA9" w:rsidR="00991602" w:rsidRPr="00F4598A" w:rsidRDefault="00114074" w:rsidP="00BC6F12">
      <w:pPr>
        <w:pStyle w:val="B1"/>
        <w:rPr>
          <w:snapToGrid w:val="0"/>
        </w:rPr>
      </w:pPr>
      <w:r>
        <w:rPr>
          <w:rFonts w:eastAsia="Malgun Gothic" w:hint="eastAsia"/>
          <w:snapToGrid w:val="0"/>
          <w:lang w:eastAsia="ko-KR"/>
        </w:rPr>
        <w:lastRenderedPageBreak/>
        <w:t>g)</w:t>
      </w:r>
      <w:r>
        <w:rPr>
          <w:rFonts w:eastAsia="Malgun Gothic"/>
          <w:snapToGrid w:val="0"/>
          <w:lang w:eastAsia="ko-KR"/>
        </w:rPr>
        <w:tab/>
      </w:r>
      <w:r w:rsidR="00991602" w:rsidRPr="00F4598A">
        <w:rPr>
          <w:snapToGrid w:val="0"/>
        </w:rPr>
        <w:t>Valid for packet switching and circuit switching.</w:t>
      </w:r>
    </w:p>
    <w:p w14:paraId="1C11C4E1" w14:textId="376F683B"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70BAA581" w14:textId="77777777" w:rsidR="00991602" w:rsidRPr="00F4598A" w:rsidRDefault="00991602" w:rsidP="006D56A1">
      <w:pPr>
        <w:pStyle w:val="Heading4"/>
      </w:pPr>
      <w:bookmarkStart w:id="69" w:name="_Toc147543192"/>
      <w:r w:rsidRPr="00F4598A">
        <w:t>5.3.1.2</w:t>
      </w:r>
      <w:r w:rsidRPr="00F4598A">
        <w:tab/>
        <w:t>Successful SMS mobile originating</w:t>
      </w:r>
      <w:bookmarkEnd w:id="69"/>
    </w:p>
    <w:p w14:paraId="436C47CA" w14:textId="776B8BC9"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SMS mobile originating attempts</w:t>
      </w:r>
      <w:r w:rsidR="00991602" w:rsidRPr="00F4598A">
        <w:t>.</w:t>
      </w:r>
      <w:r w:rsidR="00991602" w:rsidRPr="00F4598A">
        <w:br/>
      </w:r>
      <w:r w:rsidR="00991602" w:rsidRPr="00F4598A">
        <w:rPr>
          <w:snapToGrid w:val="0"/>
        </w:rPr>
        <w:t>The three measurement types defined in e) are subject to the "2 out of 3 approach".</w:t>
      </w:r>
    </w:p>
    <w:p w14:paraId="2C0AE906" w14:textId="06729907"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399A6073" w14:textId="33B15FF9"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MSC/SGSN of "RP-ACK" Message (TS 24.011 [10]) to the MS.</w:t>
      </w:r>
    </w:p>
    <w:p w14:paraId="7272EA60" w14:textId="1E40CE2B"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3D965378" w14:textId="6BDB9869"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SMS.SuccMo</w:t>
      </w:r>
      <w:proofErr w:type="spellEnd"/>
      <w:r w:rsidR="00991602" w:rsidRPr="00F4598A">
        <w:rPr>
          <w:snapToGrid w:val="0"/>
        </w:rPr>
        <w:t>:</w:t>
      </w:r>
    </w:p>
    <w:p w14:paraId="4B0D0054" w14:textId="77777777" w:rsidR="00991602" w:rsidRPr="00F4598A" w:rsidRDefault="00991602" w:rsidP="00991602">
      <w:pPr>
        <w:pStyle w:val="B2"/>
        <w:keepNext/>
        <w:keepLines/>
        <w:tabs>
          <w:tab w:val="left" w:pos="3969"/>
        </w:tabs>
      </w:pPr>
      <w:r w:rsidRPr="00F4598A">
        <w:rPr>
          <w:snapToGrid w:val="0"/>
        </w:rPr>
        <w:t>-</w:t>
      </w:r>
      <w:r w:rsidRPr="00F4598A">
        <w:rPr>
          <w:snapToGrid w:val="0"/>
        </w:rPr>
        <w:tab/>
      </w:r>
      <w:proofErr w:type="spellStart"/>
      <w:r w:rsidRPr="00F4598A">
        <w:rPr>
          <w:snapToGrid w:val="0"/>
        </w:rPr>
        <w:t>SMS.S</w:t>
      </w:r>
      <w:r w:rsidRPr="00F4598A">
        <w:t>uccMo</w:t>
      </w:r>
      <w:proofErr w:type="spellEnd"/>
      <w:r w:rsidRPr="00F4598A">
        <w:tab/>
        <w:t>Combined (don't care);</w:t>
      </w:r>
    </w:p>
    <w:p w14:paraId="4CD27945" w14:textId="77777777" w:rsidR="00991602" w:rsidRPr="00F4598A" w:rsidRDefault="00991602" w:rsidP="00991602">
      <w:pPr>
        <w:pStyle w:val="B2"/>
        <w:keepNext/>
        <w:keepLines/>
        <w:tabs>
          <w:tab w:val="left" w:pos="3969"/>
        </w:tabs>
      </w:pPr>
      <w:r w:rsidRPr="00F4598A">
        <w:rPr>
          <w:snapToGrid w:val="0"/>
        </w:rPr>
        <w:t>-</w:t>
      </w:r>
      <w:r w:rsidRPr="00F4598A">
        <w:rPr>
          <w:snapToGrid w:val="0"/>
        </w:rPr>
        <w:tab/>
      </w:r>
      <w:proofErr w:type="spellStart"/>
      <w:r w:rsidRPr="00F4598A">
        <w:rPr>
          <w:snapToGrid w:val="0"/>
        </w:rPr>
        <w:t>SMS.S</w:t>
      </w:r>
      <w:r w:rsidRPr="00F4598A">
        <w:t>uccMo.G</w:t>
      </w:r>
      <w:proofErr w:type="spellEnd"/>
      <w:r w:rsidRPr="00F4598A">
        <w:tab/>
        <w:t>GSM;</w:t>
      </w:r>
    </w:p>
    <w:p w14:paraId="41833557"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SMS.S</w:t>
      </w:r>
      <w:r w:rsidRPr="00F4598A">
        <w:t>uccMo.U</w:t>
      </w:r>
      <w:proofErr w:type="spellEnd"/>
      <w:r w:rsidRPr="00F4598A">
        <w:tab/>
        <w:t>UMTS.</w:t>
      </w:r>
    </w:p>
    <w:p w14:paraId="61A22C4F" w14:textId="50BCAEA8"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258ACD82" w14:textId="5355AC19"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58FAC2E6" w14:textId="3A428CEA"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2713E71E" w14:textId="77777777" w:rsidR="00991602" w:rsidRPr="00F4598A" w:rsidRDefault="00991602" w:rsidP="006D56A1">
      <w:pPr>
        <w:pStyle w:val="Heading3"/>
      </w:pPr>
      <w:bookmarkStart w:id="70" w:name="_Toc147543193"/>
      <w:r w:rsidRPr="00F4598A">
        <w:t>5.3.2</w:t>
      </w:r>
      <w:r w:rsidRPr="00F4598A">
        <w:tab/>
        <w:t>SMS mobile terminating</w:t>
      </w:r>
      <w:bookmarkEnd w:id="70"/>
    </w:p>
    <w:p w14:paraId="41964383" w14:textId="77777777" w:rsidR="00991602" w:rsidRPr="00F4598A" w:rsidRDefault="00991602" w:rsidP="006D56A1">
      <w:pPr>
        <w:pStyle w:val="Heading4"/>
      </w:pPr>
      <w:bookmarkStart w:id="71" w:name="_Toc147543194"/>
      <w:r w:rsidRPr="00F4598A">
        <w:t>5.3.2.1</w:t>
      </w:r>
      <w:r w:rsidRPr="00F4598A">
        <w:tab/>
        <w:t>Attempted SMS mobile terminating</w:t>
      </w:r>
      <w:bookmarkEnd w:id="71"/>
    </w:p>
    <w:p w14:paraId="3CA8DBB8" w14:textId="7C49BB67"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SMS mobile terminating attempts.</w:t>
      </w:r>
      <w:r w:rsidR="00991602" w:rsidRPr="00F4598A">
        <w:br/>
      </w:r>
      <w:r w:rsidR="00991602" w:rsidRPr="00F4598A">
        <w:rPr>
          <w:snapToGrid w:val="0"/>
        </w:rPr>
        <w:t>The three measurement types defined in e) are subject to the "2 out of 3 approach".</w:t>
      </w:r>
    </w:p>
    <w:p w14:paraId="35020799" w14:textId="42702A0F"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29EA45AF" w14:textId="2809BB56"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Transmission by the MSC/SGSN of "RP-DATA" Message (TS 24.011 [10]).</w:t>
      </w:r>
    </w:p>
    <w:p w14:paraId="1B8020E5" w14:textId="53F4D35F"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D7AAE43" w14:textId="2DB8B1FC"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SMS.AttMt</w:t>
      </w:r>
      <w:proofErr w:type="spellEnd"/>
      <w:r w:rsidR="00991602" w:rsidRPr="00F4598A">
        <w:rPr>
          <w:snapToGrid w:val="0"/>
        </w:rPr>
        <w:t>:</w:t>
      </w:r>
    </w:p>
    <w:p w14:paraId="067BF53E"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ttMt</w:t>
      </w:r>
      <w:proofErr w:type="spellEnd"/>
      <w:r w:rsidRPr="00F4598A">
        <w:tab/>
        <w:t>Combined (don't care);</w:t>
      </w:r>
    </w:p>
    <w:p w14:paraId="5C7C0824"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ttMt.G</w:t>
      </w:r>
      <w:proofErr w:type="spellEnd"/>
      <w:r w:rsidRPr="00F4598A">
        <w:tab/>
        <w:t>GSM;</w:t>
      </w:r>
    </w:p>
    <w:p w14:paraId="1D5124E6"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ttMt.U</w:t>
      </w:r>
      <w:proofErr w:type="spellEnd"/>
      <w:r w:rsidRPr="00F4598A">
        <w:tab/>
        <w:t>UMTS.</w:t>
      </w:r>
    </w:p>
    <w:p w14:paraId="4D013A89" w14:textId="41F7B950"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432F6F56" w14:textId="05433BCB"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0DCF20B8" w14:textId="1C7CD3CD"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5E26EA97" w14:textId="77777777" w:rsidR="00991602" w:rsidRPr="00F4598A" w:rsidRDefault="00991602" w:rsidP="006D56A1">
      <w:pPr>
        <w:pStyle w:val="Heading4"/>
      </w:pPr>
      <w:bookmarkStart w:id="72" w:name="_Toc147543195"/>
      <w:r w:rsidRPr="00F4598A">
        <w:t>5.3.2.2</w:t>
      </w:r>
      <w:r w:rsidRPr="00F4598A">
        <w:tab/>
        <w:t>Successful SMS mobile terminating</w:t>
      </w:r>
      <w:bookmarkEnd w:id="72"/>
    </w:p>
    <w:p w14:paraId="16028218" w14:textId="5941240D" w:rsidR="00991602" w:rsidRPr="00F4598A" w:rsidRDefault="009A5DC0" w:rsidP="00BC6F12">
      <w:pPr>
        <w:pStyle w:val="B1"/>
        <w:rPr>
          <w:snapToGrid w:val="0"/>
        </w:rPr>
      </w:pPr>
      <w:r w:rsidRPr="009A5DC0">
        <w:rPr>
          <w:rFonts w:eastAsia="Malgun Gothic" w:hint="eastAsia"/>
          <w:lang w:eastAsia="ko-KR"/>
        </w:rPr>
        <w:t>a</w:t>
      </w:r>
      <w:r>
        <w:t>)</w:t>
      </w:r>
      <w:r>
        <w:tab/>
      </w:r>
      <w:r w:rsidR="00991602" w:rsidRPr="00F4598A">
        <w:rPr>
          <w:snapToGrid w:val="0"/>
        </w:rPr>
        <w:t>This measurement provides the number of successful SMS mobile terminating attempts</w:t>
      </w:r>
      <w:r w:rsidR="00991602" w:rsidRPr="00F4598A">
        <w:t>.</w:t>
      </w:r>
      <w:r w:rsidR="00991602" w:rsidRPr="00F4598A">
        <w:br/>
      </w:r>
      <w:r w:rsidR="00991602" w:rsidRPr="00F4598A">
        <w:rPr>
          <w:snapToGrid w:val="0"/>
        </w:rPr>
        <w:t>The three measurement types defined in e) are subject to the "2 out of 3 approach".</w:t>
      </w:r>
    </w:p>
    <w:p w14:paraId="79458105" w14:textId="7EA6004E" w:rsidR="00991602" w:rsidRPr="00F4598A" w:rsidRDefault="009A5DC0" w:rsidP="00BC6F12">
      <w:pPr>
        <w:pStyle w:val="B1"/>
        <w:rPr>
          <w:snapToGrid w:val="0"/>
        </w:rPr>
      </w:pPr>
      <w:r w:rsidRPr="009A5DC0">
        <w:rPr>
          <w:rFonts w:eastAsia="Malgun Gothic" w:hint="eastAsia"/>
          <w:lang w:eastAsia="ko-KR"/>
        </w:rPr>
        <w:t>b)</w:t>
      </w:r>
      <w:r w:rsidRPr="009A5DC0">
        <w:rPr>
          <w:rFonts w:eastAsia="Malgun Gothic"/>
          <w:lang w:eastAsia="ko-KR"/>
        </w:rPr>
        <w:tab/>
      </w:r>
      <w:r w:rsidR="00991602" w:rsidRPr="00F4598A">
        <w:rPr>
          <w:snapToGrid w:val="0"/>
        </w:rPr>
        <w:t>CC.</w:t>
      </w:r>
    </w:p>
    <w:p w14:paraId="7A73A6C2" w14:textId="5F0E585D" w:rsidR="00991602" w:rsidRPr="00F4598A" w:rsidRDefault="004E3522" w:rsidP="00BC6F12">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Receipt by the MSC/SGSN of "RP-ACK" Message (TS 24.011 [10]).</w:t>
      </w:r>
    </w:p>
    <w:p w14:paraId="41D149C0" w14:textId="21936FAE" w:rsidR="00991602" w:rsidRPr="00F4598A" w:rsidRDefault="004E3522" w:rsidP="00BC6F12">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15072C89" w14:textId="2D3EAC2F"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t>SMS.S</w:t>
      </w:r>
      <w:r w:rsidR="00991602" w:rsidRPr="00F4598A">
        <w:rPr>
          <w:snapToGrid w:val="0"/>
        </w:rPr>
        <w:t>uccMt</w:t>
      </w:r>
      <w:proofErr w:type="spellEnd"/>
      <w:r w:rsidR="00991602" w:rsidRPr="00F4598A">
        <w:rPr>
          <w:snapToGrid w:val="0"/>
        </w:rPr>
        <w:t>:</w:t>
      </w:r>
    </w:p>
    <w:p w14:paraId="4F4438D1" w14:textId="77777777" w:rsidR="00991602" w:rsidRPr="00F4598A" w:rsidRDefault="00991602" w:rsidP="00991602">
      <w:pPr>
        <w:pStyle w:val="B2"/>
        <w:tabs>
          <w:tab w:val="left" w:pos="3969"/>
        </w:tabs>
      </w:pPr>
      <w:r w:rsidRPr="00F4598A">
        <w:lastRenderedPageBreak/>
        <w:t>-</w:t>
      </w:r>
      <w:r w:rsidRPr="00F4598A">
        <w:tab/>
      </w:r>
      <w:proofErr w:type="spellStart"/>
      <w:r w:rsidRPr="00F4598A">
        <w:t>SMS.SuccMt</w:t>
      </w:r>
      <w:proofErr w:type="spellEnd"/>
      <w:r w:rsidRPr="00F4598A">
        <w:tab/>
        <w:t>Combined (don't care);</w:t>
      </w:r>
    </w:p>
    <w:p w14:paraId="07449AD9" w14:textId="77777777" w:rsidR="00991602" w:rsidRPr="00F4598A" w:rsidRDefault="00991602" w:rsidP="00991602">
      <w:pPr>
        <w:pStyle w:val="B2"/>
        <w:tabs>
          <w:tab w:val="left" w:pos="3969"/>
        </w:tabs>
      </w:pPr>
      <w:r w:rsidRPr="00F4598A">
        <w:t>-</w:t>
      </w:r>
      <w:r w:rsidRPr="00F4598A">
        <w:tab/>
      </w:r>
      <w:proofErr w:type="spellStart"/>
      <w:r w:rsidRPr="00F4598A">
        <w:t>SMS.SuccMt.G</w:t>
      </w:r>
      <w:proofErr w:type="spellEnd"/>
      <w:r w:rsidRPr="00F4598A">
        <w:tab/>
        <w:t>GSM;</w:t>
      </w:r>
    </w:p>
    <w:p w14:paraId="6DF5200A" w14:textId="77777777" w:rsidR="00991602" w:rsidRPr="00F4598A" w:rsidRDefault="00991602" w:rsidP="00991602">
      <w:pPr>
        <w:pStyle w:val="B2"/>
        <w:tabs>
          <w:tab w:val="left" w:pos="3969"/>
        </w:tabs>
      </w:pPr>
      <w:r w:rsidRPr="00F4598A">
        <w:t>-</w:t>
      </w:r>
      <w:r w:rsidRPr="00F4598A">
        <w:tab/>
      </w:r>
      <w:proofErr w:type="spellStart"/>
      <w:r w:rsidRPr="00F4598A">
        <w:t>SMS.SuccMt.U</w:t>
      </w:r>
      <w:proofErr w:type="spellEnd"/>
      <w:r w:rsidRPr="00F4598A">
        <w:tab/>
        <w:t>UMTS.</w:t>
      </w:r>
    </w:p>
    <w:p w14:paraId="6FDB1C16" w14:textId="1537D2F9" w:rsidR="00991602" w:rsidRPr="00F4598A" w:rsidRDefault="00885E2C" w:rsidP="00BC6F12">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43D16CF5" w14:textId="71A49DDE"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544DBB4F" w14:textId="17D5E459"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4517AA67" w14:textId="77777777" w:rsidR="00991602" w:rsidRPr="00F4598A" w:rsidRDefault="00991602" w:rsidP="006D56A1">
      <w:pPr>
        <w:pStyle w:val="Heading3"/>
      </w:pPr>
      <w:bookmarkStart w:id="73" w:name="_Toc147543196"/>
      <w:r w:rsidRPr="00F4598A">
        <w:t>5.3.3</w:t>
      </w:r>
      <w:r w:rsidRPr="00F4598A">
        <w:tab/>
        <w:t>Ms-Present</w:t>
      </w:r>
      <w:bookmarkEnd w:id="73"/>
    </w:p>
    <w:p w14:paraId="37F1100E" w14:textId="77777777" w:rsidR="00991602" w:rsidRPr="00F4598A" w:rsidRDefault="00991602" w:rsidP="006D56A1">
      <w:pPr>
        <w:pStyle w:val="Heading4"/>
      </w:pPr>
      <w:bookmarkStart w:id="74" w:name="_Toc147543197"/>
      <w:r w:rsidRPr="00F4598A">
        <w:t>5.3.3.1</w:t>
      </w:r>
      <w:r w:rsidRPr="00F4598A">
        <w:tab/>
        <w:t xml:space="preserve">Attempted </w:t>
      </w:r>
      <w:proofErr w:type="spellStart"/>
      <w:r w:rsidRPr="00F4598A">
        <w:t>ms</w:t>
      </w:r>
      <w:proofErr w:type="spellEnd"/>
      <w:r w:rsidRPr="00F4598A">
        <w:t>-Present</w:t>
      </w:r>
      <w:bookmarkEnd w:id="74"/>
    </w:p>
    <w:p w14:paraId="3601AC5F" w14:textId="289081B8" w:rsidR="00991602" w:rsidRPr="00F4598A" w:rsidRDefault="00390644" w:rsidP="00ED6734">
      <w:pPr>
        <w:pStyle w:val="B1"/>
        <w:rPr>
          <w:snapToGrid w:val="0"/>
        </w:rPr>
      </w:pPr>
      <w:r>
        <w:rPr>
          <w:rFonts w:eastAsia="Malgun Gothic" w:hint="eastAsia"/>
          <w:lang w:eastAsia="ko-KR"/>
        </w:rPr>
        <w:t>a)</w:t>
      </w:r>
      <w:r>
        <w:rPr>
          <w:rFonts w:eastAsia="Malgun Gothic"/>
          <w:lang w:eastAsia="ko-KR"/>
        </w:rPr>
        <w:tab/>
      </w:r>
      <w:r w:rsidR="00991602" w:rsidRPr="00F4598A">
        <w:rPr>
          <w:snapToGrid w:val="0"/>
        </w:rPr>
        <w:t>This attribute counts the number of times that a MS (attached to a MSC/SGSN)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793E96B2" w14:textId="18F7F381" w:rsidR="00991602" w:rsidRPr="00F4598A" w:rsidRDefault="00390644" w:rsidP="00ED6734">
      <w:pPr>
        <w:pStyle w:val="B1"/>
        <w:rPr>
          <w:snapToGrid w:val="0"/>
        </w:rPr>
      </w:pPr>
      <w:r>
        <w:rPr>
          <w:rFonts w:eastAsia="Malgun Gothic" w:hint="eastAsia"/>
          <w:lang w:eastAsia="ko-KR"/>
        </w:rPr>
        <w:t>b)</w:t>
      </w:r>
      <w:r>
        <w:rPr>
          <w:rFonts w:eastAsia="Malgun Gothic"/>
          <w:lang w:eastAsia="ko-KR"/>
        </w:rPr>
        <w:tab/>
      </w:r>
      <w:r w:rsidR="00991602" w:rsidRPr="00F4598A">
        <w:rPr>
          <w:snapToGrid w:val="0"/>
        </w:rPr>
        <w:t>CC.</w:t>
      </w:r>
    </w:p>
    <w:p w14:paraId="712810DD" w14:textId="04FC3379" w:rsidR="00991602" w:rsidRPr="00F4598A" w:rsidRDefault="00390644" w:rsidP="00ED6734">
      <w:pPr>
        <w:pStyle w:val="B1"/>
        <w:rPr>
          <w:snapToGrid w:val="0"/>
        </w:rPr>
      </w:pPr>
      <w:r>
        <w:rPr>
          <w:rFonts w:eastAsia="Malgun Gothic" w:hint="eastAsia"/>
          <w:lang w:eastAsia="ko-KR"/>
        </w:rPr>
        <w:t>c)</w:t>
      </w:r>
      <w:r>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ms</w:t>
      </w:r>
      <w:proofErr w:type="spellEnd"/>
      <w:r w:rsidR="00991602" w:rsidRPr="00F4598A">
        <w:rPr>
          <w:snapToGrid w:val="0"/>
        </w:rPr>
        <w:t>-Present to the HLR from the MSC/SGSN (TS 29.002 [9]).</w:t>
      </w:r>
    </w:p>
    <w:p w14:paraId="291BE533" w14:textId="5E8027EE" w:rsidR="00991602" w:rsidRPr="00F4598A" w:rsidRDefault="00390644" w:rsidP="00ED6734">
      <w:pPr>
        <w:pStyle w:val="B1"/>
        <w:rPr>
          <w:snapToGrid w:val="0"/>
        </w:rPr>
      </w:pPr>
      <w:r>
        <w:rPr>
          <w:rFonts w:eastAsia="Malgun Gothic" w:hint="eastAsia"/>
          <w:snapToGrid w:val="0"/>
          <w:lang w:eastAsia="ko-KR"/>
        </w:rPr>
        <w:t>d)</w:t>
      </w:r>
      <w:r>
        <w:rPr>
          <w:rFonts w:eastAsia="Malgun Gothic"/>
          <w:snapToGrid w:val="0"/>
          <w:lang w:eastAsia="ko-KR"/>
        </w:rPr>
        <w:tab/>
      </w:r>
      <w:r w:rsidR="00991602" w:rsidRPr="00F4598A">
        <w:rPr>
          <w:snapToGrid w:val="0"/>
        </w:rPr>
        <w:t>A single integer value per measurement type defined in e).</w:t>
      </w:r>
    </w:p>
    <w:p w14:paraId="2E349332" w14:textId="58140E92" w:rsidR="00991602" w:rsidRPr="00F4598A" w:rsidRDefault="00390644" w:rsidP="00ED6734">
      <w:pPr>
        <w:pStyle w:val="B1"/>
        <w:rPr>
          <w:snapToGrid w:val="0"/>
        </w:rPr>
      </w:pPr>
      <w:r>
        <w:rPr>
          <w:rFonts w:eastAsia="Malgun Gothic" w:hint="eastAsia"/>
          <w:snapToGrid w:val="0"/>
          <w:lang w:eastAsia="ko-KR"/>
        </w:rPr>
        <w:t>e)</w:t>
      </w:r>
      <w:r>
        <w:rPr>
          <w:rFonts w:eastAsia="Malgun Gothic"/>
          <w:snapToGrid w:val="0"/>
          <w:lang w:eastAsia="ko-KR"/>
        </w:rPr>
        <w:tab/>
      </w:r>
      <w:proofErr w:type="spellStart"/>
      <w:r w:rsidR="00991602" w:rsidRPr="00F4598A">
        <w:rPr>
          <w:snapToGrid w:val="0"/>
        </w:rPr>
        <w:t>SMS.AttMsPresent</w:t>
      </w:r>
      <w:proofErr w:type="spellEnd"/>
      <w:r w:rsidR="00991602" w:rsidRPr="00F4598A">
        <w:rPr>
          <w:snapToGrid w:val="0"/>
        </w:rPr>
        <w:t>:</w:t>
      </w:r>
    </w:p>
    <w:p w14:paraId="31FFAB73"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w:t>
      </w:r>
      <w:proofErr w:type="spellEnd"/>
      <w:r w:rsidRPr="00F4598A">
        <w:tab/>
        <w:t>Combined (don't care);</w:t>
      </w:r>
    </w:p>
    <w:p w14:paraId="38611CCA"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ttMsPresent.G</w:t>
      </w:r>
      <w:proofErr w:type="spellEnd"/>
      <w:r w:rsidRPr="00F4598A">
        <w:tab/>
        <w:t>GSM;</w:t>
      </w:r>
    </w:p>
    <w:p w14:paraId="009A4C33"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ttMsPresent.U</w:t>
      </w:r>
      <w:proofErr w:type="spellEnd"/>
      <w:r w:rsidRPr="00F4598A">
        <w:tab/>
        <w:t>UMTS.</w:t>
      </w:r>
    </w:p>
    <w:p w14:paraId="3A69F9B3" w14:textId="390CB1B5" w:rsidR="00991602" w:rsidRPr="00F4598A" w:rsidRDefault="00885E2C" w:rsidP="00ED6734">
      <w:pPr>
        <w:pStyle w:val="B1"/>
        <w:rPr>
          <w:snapToGrid w:val="0"/>
        </w:rPr>
      </w:pPr>
      <w:r w:rsidRPr="00885E2C">
        <w:rPr>
          <w:rFonts w:eastAsia="Malgun Gothic" w:hint="eastAsia"/>
          <w:snapToGrid w:val="0"/>
          <w:lang w:eastAsia="ko-KR"/>
        </w:rPr>
        <w:t>f)</w:t>
      </w:r>
      <w:r w:rsidRPr="00885E2C">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0E9D1236" w14:textId="6C12E9F5" w:rsidR="00991602" w:rsidRPr="00F4598A" w:rsidRDefault="00114074" w:rsidP="00ED6734">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3AD059D0" w14:textId="064688D2" w:rsidR="00991602" w:rsidRPr="00F4598A" w:rsidRDefault="00114074" w:rsidP="00ED6734">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6612633E" w14:textId="77777777" w:rsidR="00991602" w:rsidRPr="00F4598A" w:rsidRDefault="00991602" w:rsidP="006D56A1">
      <w:pPr>
        <w:pStyle w:val="Heading4"/>
      </w:pPr>
      <w:bookmarkStart w:id="75" w:name="_Toc147543198"/>
      <w:r w:rsidRPr="00F4598A">
        <w:t>5.3.3.2</w:t>
      </w:r>
      <w:r w:rsidRPr="00F4598A">
        <w:tab/>
        <w:t xml:space="preserve">Successful </w:t>
      </w:r>
      <w:proofErr w:type="spellStart"/>
      <w:r w:rsidRPr="00F4598A">
        <w:t>ms</w:t>
      </w:r>
      <w:proofErr w:type="spellEnd"/>
      <w:r w:rsidRPr="00F4598A">
        <w:t>-Present</w:t>
      </w:r>
      <w:bookmarkEnd w:id="75"/>
    </w:p>
    <w:p w14:paraId="6A7623D4" w14:textId="304082FB" w:rsidR="00991602" w:rsidRPr="00F4598A" w:rsidRDefault="009A5DC0" w:rsidP="00455381">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 MS (attached to a MSC/SGSN) send that it is ready to receive SM</w:t>
      </w:r>
      <w:r w:rsidR="00991602" w:rsidRPr="00F4598A">
        <w:t>.</w:t>
      </w:r>
      <w:r w:rsidR="00991602" w:rsidRPr="00F4598A">
        <w:br/>
      </w:r>
      <w:r w:rsidR="00991602" w:rsidRPr="00F4598A">
        <w:rPr>
          <w:snapToGrid w:val="0"/>
        </w:rPr>
        <w:t>The three measurement types defined in e) are subject to the "2 out of 3 approach".</w:t>
      </w:r>
    </w:p>
    <w:p w14:paraId="514961D8" w14:textId="0B1B0EF1" w:rsidR="00991602" w:rsidRPr="00F4598A" w:rsidRDefault="004E3522" w:rsidP="00BC6F12">
      <w:pPr>
        <w:pStyle w:val="B1"/>
        <w:rPr>
          <w:snapToGrid w:val="0"/>
        </w:rPr>
      </w:pPr>
      <w:r>
        <w:rPr>
          <w:rFonts w:eastAsia="Malgun Gothic" w:hint="eastAsia"/>
          <w:snapToGrid w:val="0"/>
          <w:lang w:eastAsia="ko-KR"/>
        </w:rPr>
        <w:t>b)</w:t>
      </w:r>
      <w:r>
        <w:rPr>
          <w:rFonts w:eastAsia="Malgun Gothic"/>
          <w:snapToGrid w:val="0"/>
          <w:lang w:eastAsia="ko-KR"/>
        </w:rPr>
        <w:tab/>
      </w:r>
      <w:r w:rsidR="00991602" w:rsidRPr="00F4598A">
        <w:rPr>
          <w:snapToGrid w:val="0"/>
        </w:rPr>
        <w:t>CC.</w:t>
      </w:r>
    </w:p>
    <w:p w14:paraId="073B6F8B" w14:textId="6EC3EC3A" w:rsidR="00991602" w:rsidRPr="00F4598A" w:rsidRDefault="004E3522" w:rsidP="00BC6F12">
      <w:pPr>
        <w:pStyle w:val="B1"/>
        <w:rPr>
          <w:snapToGrid w:val="0"/>
        </w:rPr>
      </w:pPr>
      <w:r>
        <w:rPr>
          <w:rFonts w:eastAsia="Malgun Gothic" w:hint="eastAsia"/>
          <w:snapToGrid w:val="0"/>
          <w:lang w:eastAsia="ko-KR"/>
        </w:rPr>
        <w:t>c)</w:t>
      </w:r>
      <w:r>
        <w:rPr>
          <w:rFonts w:eastAsia="Malgun Gothic"/>
          <w:snapToGrid w:val="0"/>
          <w:lang w:eastAsia="ko-KR"/>
        </w:rPr>
        <w:tab/>
      </w:r>
      <w:r w:rsidR="00991602" w:rsidRPr="00F4598A">
        <w:rPr>
          <w:snapToGrid w:val="0"/>
        </w:rPr>
        <w:t>This counter will be increased when a return result is received by the MSC/SGSN from the HLR in response to the MAP_READY_FOR_SM with reason = "MS present" (TS 29.002 [9]).</w:t>
      </w:r>
    </w:p>
    <w:p w14:paraId="0E32D355" w14:textId="0D7D1E8B" w:rsidR="00991602" w:rsidRPr="00F4598A" w:rsidRDefault="004E3522" w:rsidP="00BC6F12">
      <w:pPr>
        <w:pStyle w:val="B1"/>
        <w:rPr>
          <w:snapToGrid w:val="0"/>
        </w:rPr>
      </w:pPr>
      <w:r>
        <w:rPr>
          <w:rFonts w:eastAsia="Malgun Gothic" w:hint="eastAsia"/>
          <w:lang w:eastAsia="ko-KR"/>
        </w:rPr>
        <w:t>d</w:t>
      </w:r>
      <w:r w:rsidRPr="004E3522">
        <w:rPr>
          <w:rFonts w:eastAsia="Malgun Gothic" w:hint="eastAsia"/>
          <w:lang w:eastAsia="ko-KR"/>
        </w:rPr>
        <w:t>)</w:t>
      </w:r>
      <w:r w:rsidRPr="004E3522">
        <w:rPr>
          <w:rFonts w:eastAsia="Malgun Gothic"/>
          <w:lang w:eastAsia="ko-KR"/>
        </w:rPr>
        <w:tab/>
      </w:r>
      <w:r w:rsidR="00991602" w:rsidRPr="00F4598A">
        <w:rPr>
          <w:snapToGrid w:val="0"/>
        </w:rPr>
        <w:t>A single integer value per measurement type defined in e).</w:t>
      </w:r>
    </w:p>
    <w:p w14:paraId="4EE22152" w14:textId="4884B59D" w:rsidR="00991602" w:rsidRPr="00F4598A" w:rsidRDefault="004E3522" w:rsidP="00BC6F12">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t>SMS.</w:t>
      </w:r>
      <w:r w:rsidR="00991602" w:rsidRPr="00F4598A">
        <w:rPr>
          <w:snapToGrid w:val="0"/>
        </w:rPr>
        <w:t>SuccMsPresent</w:t>
      </w:r>
      <w:proofErr w:type="spellEnd"/>
      <w:r w:rsidR="00991602" w:rsidRPr="00F4598A">
        <w:rPr>
          <w:snapToGrid w:val="0"/>
        </w:rPr>
        <w:t>:</w:t>
      </w:r>
    </w:p>
    <w:p w14:paraId="54251E87" w14:textId="77777777" w:rsidR="00991602" w:rsidRPr="00F4598A" w:rsidRDefault="00991602" w:rsidP="00991602">
      <w:pPr>
        <w:pStyle w:val="B2"/>
        <w:tabs>
          <w:tab w:val="left" w:pos="3969"/>
        </w:tabs>
      </w:pPr>
      <w:r w:rsidRPr="00F4598A">
        <w:t>-</w:t>
      </w:r>
      <w:r w:rsidRPr="00F4598A">
        <w:tab/>
      </w:r>
      <w:proofErr w:type="spellStart"/>
      <w:r w:rsidRPr="00F4598A">
        <w:t>SMS.SuccMsPresent</w:t>
      </w:r>
      <w:proofErr w:type="spellEnd"/>
      <w:r w:rsidRPr="00F4598A">
        <w:tab/>
        <w:t>Combined (don't care);</w:t>
      </w:r>
    </w:p>
    <w:p w14:paraId="2F1115C8" w14:textId="77777777" w:rsidR="00991602" w:rsidRPr="00F4598A" w:rsidRDefault="00991602" w:rsidP="00991602">
      <w:pPr>
        <w:pStyle w:val="B2"/>
        <w:tabs>
          <w:tab w:val="left" w:pos="3969"/>
        </w:tabs>
      </w:pPr>
      <w:r w:rsidRPr="00F4598A">
        <w:t>-</w:t>
      </w:r>
      <w:r w:rsidRPr="00F4598A">
        <w:tab/>
      </w:r>
      <w:proofErr w:type="spellStart"/>
      <w:r w:rsidRPr="00F4598A">
        <w:t>SMS.SuccMsPresent.G</w:t>
      </w:r>
      <w:proofErr w:type="spellEnd"/>
      <w:r w:rsidRPr="00F4598A">
        <w:tab/>
        <w:t>GSM;</w:t>
      </w:r>
    </w:p>
    <w:p w14:paraId="3D7D7359" w14:textId="77777777" w:rsidR="00991602" w:rsidRPr="00F4598A" w:rsidRDefault="00991602" w:rsidP="00991602">
      <w:pPr>
        <w:pStyle w:val="B2"/>
        <w:tabs>
          <w:tab w:val="left" w:pos="3969"/>
        </w:tabs>
      </w:pPr>
      <w:r w:rsidRPr="00F4598A">
        <w:t>-</w:t>
      </w:r>
      <w:r w:rsidRPr="00F4598A">
        <w:tab/>
      </w:r>
      <w:proofErr w:type="spellStart"/>
      <w:r w:rsidRPr="00F4598A">
        <w:t>SMS.SuccMsPresent.U</w:t>
      </w:r>
      <w:proofErr w:type="spellEnd"/>
      <w:r w:rsidRPr="00F4598A">
        <w:tab/>
        <w:t>U</w:t>
      </w:r>
      <w:smartTag w:uri="urn:schemas-microsoft-com:office:smarttags" w:element="PersonName">
        <w:r w:rsidRPr="00F4598A">
          <w:t>MT</w:t>
        </w:r>
      </w:smartTag>
      <w:r w:rsidRPr="00F4598A">
        <w:t>S.</w:t>
      </w:r>
    </w:p>
    <w:p w14:paraId="10BEE112" w14:textId="124FA964" w:rsidR="00991602" w:rsidRPr="00F4598A" w:rsidRDefault="004E3522" w:rsidP="00BC6F12">
      <w:pPr>
        <w:pStyle w:val="B1"/>
        <w:rPr>
          <w:snapToGrid w:val="0"/>
        </w:rPr>
      </w:pPr>
      <w:r w:rsidRPr="004E3522">
        <w:rPr>
          <w:rFonts w:eastAsia="Malgun Gothic" w:hint="eastAsia"/>
          <w:snapToGrid w:val="0"/>
          <w:lang w:eastAsia="ko-KR"/>
        </w:rPr>
        <w:t>f)</w:t>
      </w:r>
      <w:r w:rsidRPr="004E3522">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05CD2AD0" w14:textId="225D3BA6" w:rsidR="00991602" w:rsidRPr="00F4598A" w:rsidRDefault="00114074" w:rsidP="00BC6F12">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2AF014AD" w14:textId="64B59ACA" w:rsidR="00991602" w:rsidRPr="00F4598A" w:rsidRDefault="00114074" w:rsidP="00BC6F12">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575603A4" w14:textId="77777777" w:rsidR="00991602" w:rsidRPr="00F4598A" w:rsidRDefault="00991602" w:rsidP="006D56A1">
      <w:pPr>
        <w:pStyle w:val="Heading3"/>
      </w:pPr>
      <w:bookmarkStart w:id="76" w:name="_Toc147543199"/>
      <w:r w:rsidRPr="00F4598A">
        <w:lastRenderedPageBreak/>
        <w:t>5.3.4</w:t>
      </w:r>
      <w:r w:rsidRPr="00F4598A">
        <w:tab/>
        <w:t>"Memory available"</w:t>
      </w:r>
      <w:bookmarkEnd w:id="76"/>
    </w:p>
    <w:p w14:paraId="19D69FC5" w14:textId="77777777" w:rsidR="00991602" w:rsidRPr="00F4598A" w:rsidRDefault="00991602" w:rsidP="006D56A1">
      <w:pPr>
        <w:pStyle w:val="Heading4"/>
      </w:pPr>
      <w:bookmarkStart w:id="77" w:name="_Toc147543200"/>
      <w:r w:rsidRPr="00F4598A">
        <w:t>5.3.4.1</w:t>
      </w:r>
      <w:r w:rsidRPr="00F4598A">
        <w:tab/>
        <w:t>Attempted "memory available"</w:t>
      </w:r>
      <w:bookmarkEnd w:id="77"/>
    </w:p>
    <w:p w14:paraId="59BBFF56" w14:textId="1BE99187" w:rsidR="00991602" w:rsidRPr="00F4598A" w:rsidRDefault="009A5DC0" w:rsidP="00390644">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times that a</w:t>
      </w:r>
      <w:r w:rsidR="00F4598A">
        <w:rPr>
          <w:snapToGrid w:val="0"/>
        </w:rPr>
        <w:t>n</w:t>
      </w:r>
      <w:r w:rsidR="00991602" w:rsidRPr="00F4598A">
        <w:rPr>
          <w:snapToGrid w:val="0"/>
        </w:rPr>
        <w:t xml:space="preserve"> MS (attached to a MSC/SGSN) sent a</w:t>
      </w:r>
      <w:r w:rsidR="00F4598A">
        <w:rPr>
          <w:snapToGrid w:val="0"/>
        </w:rPr>
        <w:t>n</w:t>
      </w:r>
      <w:r w:rsidR="00991602" w:rsidRPr="00F4598A">
        <w:rPr>
          <w:snapToGrid w:val="0"/>
        </w:rPr>
        <w:t xml:space="preserve"> indication of "memory available" to MSC/SGSN.</w:t>
      </w:r>
      <w:r w:rsidR="00991602" w:rsidRPr="00F4598A">
        <w:br/>
      </w:r>
      <w:r w:rsidR="00991602" w:rsidRPr="00F4598A">
        <w:rPr>
          <w:snapToGrid w:val="0"/>
        </w:rPr>
        <w:t>The three measurement types defined in e) are subject to the "2 out of 3 approach".</w:t>
      </w:r>
    </w:p>
    <w:p w14:paraId="1C3F7DFB" w14:textId="57A31FD3" w:rsidR="00991602" w:rsidRPr="00F4598A" w:rsidRDefault="004E3522" w:rsidP="00390644">
      <w:pPr>
        <w:pStyle w:val="B1"/>
        <w:rPr>
          <w:snapToGrid w:val="0"/>
        </w:rPr>
      </w:pPr>
      <w:r w:rsidRPr="004E3522">
        <w:rPr>
          <w:rFonts w:eastAsia="Malgun Gothic" w:hint="eastAsia"/>
          <w:snapToGrid w:val="0"/>
          <w:lang w:eastAsia="ko-KR"/>
        </w:rPr>
        <w:t>b)</w:t>
      </w:r>
      <w:r w:rsidRPr="004E3522">
        <w:rPr>
          <w:rFonts w:eastAsia="Malgun Gothic"/>
          <w:snapToGrid w:val="0"/>
          <w:lang w:eastAsia="ko-KR"/>
        </w:rPr>
        <w:tab/>
      </w:r>
      <w:r w:rsidR="00991602" w:rsidRPr="00F4598A">
        <w:rPr>
          <w:snapToGrid w:val="0"/>
        </w:rPr>
        <w:t>CC.</w:t>
      </w:r>
    </w:p>
    <w:p w14:paraId="4AD0C3B3" w14:textId="731C514D" w:rsidR="00991602" w:rsidRPr="00F4598A" w:rsidRDefault="004E3522" w:rsidP="00390644">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 xml:space="preserve">Transmission of MAP-READY-FOR-SM with </w:t>
      </w:r>
      <w:proofErr w:type="spellStart"/>
      <w:r w:rsidR="00991602" w:rsidRPr="00F4598A">
        <w:rPr>
          <w:snapToGrid w:val="0"/>
        </w:rPr>
        <w:t>alertReason</w:t>
      </w:r>
      <w:proofErr w:type="spellEnd"/>
      <w:r w:rsidR="00991602" w:rsidRPr="00F4598A">
        <w:rPr>
          <w:snapToGrid w:val="0"/>
        </w:rPr>
        <w:t xml:space="preserve"> = </w:t>
      </w:r>
      <w:proofErr w:type="spellStart"/>
      <w:r w:rsidR="00991602" w:rsidRPr="00F4598A">
        <w:rPr>
          <w:snapToGrid w:val="0"/>
        </w:rPr>
        <w:t>memoryAvailable</w:t>
      </w:r>
      <w:proofErr w:type="spellEnd"/>
      <w:r w:rsidR="00991602" w:rsidRPr="00F4598A">
        <w:rPr>
          <w:snapToGrid w:val="0"/>
        </w:rPr>
        <w:t xml:space="preserve"> to the HLR from the MSC/SGSN (TS 29.002 [9]).</w:t>
      </w:r>
    </w:p>
    <w:p w14:paraId="45F088BD" w14:textId="0C4AB0EE" w:rsidR="00991602" w:rsidRPr="00F4598A" w:rsidRDefault="004E3522" w:rsidP="00390644">
      <w:pPr>
        <w:pStyle w:val="B1"/>
        <w:rPr>
          <w:snapToGrid w:val="0"/>
        </w:rPr>
      </w:pPr>
      <w:r w:rsidRPr="004E3522">
        <w:rPr>
          <w:rFonts w:eastAsia="Malgun Gothic" w:hint="eastAsia"/>
          <w:snapToGrid w:val="0"/>
          <w:lang w:eastAsia="ko-KR"/>
        </w:rPr>
        <w:t>d)</w:t>
      </w:r>
      <w:r w:rsidRPr="004E3522">
        <w:rPr>
          <w:rFonts w:eastAsia="Malgun Gothic"/>
          <w:snapToGrid w:val="0"/>
          <w:lang w:eastAsia="ko-KR"/>
        </w:rPr>
        <w:tab/>
      </w:r>
      <w:r w:rsidR="00991602" w:rsidRPr="00F4598A">
        <w:rPr>
          <w:snapToGrid w:val="0"/>
        </w:rPr>
        <w:t>A single integer value per measurement type defined in e).</w:t>
      </w:r>
    </w:p>
    <w:p w14:paraId="37BA84EA" w14:textId="5D2B8B8B" w:rsidR="00991602" w:rsidRPr="00F4598A" w:rsidRDefault="004E3522" w:rsidP="00390644">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SMS.AttMemoryAvailable</w:t>
      </w:r>
      <w:proofErr w:type="spellEnd"/>
      <w:r w:rsidR="00991602" w:rsidRPr="00F4598A">
        <w:rPr>
          <w:snapToGrid w:val="0"/>
        </w:rPr>
        <w:t>:</w:t>
      </w:r>
    </w:p>
    <w:p w14:paraId="0989DF13"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ttMemoryAvailable</w:t>
      </w:r>
      <w:proofErr w:type="spellEnd"/>
      <w:r w:rsidRPr="00F4598A">
        <w:tab/>
        <w:t>Combined (don't care);</w:t>
      </w:r>
    </w:p>
    <w:p w14:paraId="093F9C1F"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ttMemoryAvailable.G</w:t>
      </w:r>
      <w:proofErr w:type="spellEnd"/>
      <w:r w:rsidRPr="00F4598A">
        <w:tab/>
        <w:t>GSM;</w:t>
      </w:r>
    </w:p>
    <w:p w14:paraId="6854F7EC"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SMS.A</w:t>
      </w:r>
      <w:r w:rsidRPr="00F4598A">
        <w:t>ttMemoryAvailable.U</w:t>
      </w:r>
      <w:proofErr w:type="spellEnd"/>
      <w:r w:rsidRPr="00F4598A">
        <w:tab/>
        <w:t>UMTS.</w:t>
      </w:r>
    </w:p>
    <w:p w14:paraId="1EB80E73" w14:textId="5938CAAA" w:rsidR="00991602" w:rsidRPr="00F4598A" w:rsidRDefault="004E3522" w:rsidP="00390644">
      <w:pPr>
        <w:pStyle w:val="B1"/>
        <w:rPr>
          <w:snapToGrid w:val="0"/>
        </w:rPr>
      </w:pPr>
      <w:r w:rsidRPr="004E3522">
        <w:rPr>
          <w:rFonts w:eastAsia="Malgun Gothic" w:hint="eastAsia"/>
          <w:snapToGrid w:val="0"/>
          <w:lang w:eastAsia="ko-KR"/>
        </w:rPr>
        <w:t>f)</w:t>
      </w:r>
      <w:r w:rsidRPr="004E3522">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160F12F8" w14:textId="2007CD9C" w:rsidR="00991602" w:rsidRPr="00F4598A" w:rsidRDefault="00114074" w:rsidP="00390644">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5B57689E" w14:textId="3561FC20" w:rsidR="00991602" w:rsidRPr="00F4598A" w:rsidRDefault="00114074" w:rsidP="00390644">
      <w:pPr>
        <w:pStyle w:val="B1"/>
        <w:rPr>
          <w:snapToGrid w:val="0"/>
        </w:rPr>
      </w:pPr>
      <w:r w:rsidRPr="00114074">
        <w:rPr>
          <w:rFonts w:eastAsia="Malgun Gothic" w:hint="eastAsia"/>
          <w:snapToGrid w:val="0"/>
          <w:lang w:eastAsia="ko-KR"/>
        </w:rPr>
        <w:t>h)</w:t>
      </w:r>
      <w:r w:rsidRPr="00114074">
        <w:rPr>
          <w:rFonts w:eastAsia="Malgun Gothic"/>
          <w:snapToGrid w:val="0"/>
          <w:lang w:eastAsia="ko-KR"/>
        </w:rPr>
        <w:tab/>
      </w:r>
      <w:r w:rsidR="00991602" w:rsidRPr="00F4598A">
        <w:rPr>
          <w:snapToGrid w:val="0"/>
        </w:rPr>
        <w:t>GSM/UMTS.</w:t>
      </w:r>
    </w:p>
    <w:p w14:paraId="43555BE7" w14:textId="77777777" w:rsidR="00991602" w:rsidRPr="00F4598A" w:rsidRDefault="00991602" w:rsidP="006D56A1">
      <w:pPr>
        <w:pStyle w:val="Heading4"/>
      </w:pPr>
      <w:bookmarkStart w:id="78" w:name="_Toc147543201"/>
      <w:r w:rsidRPr="00F4598A">
        <w:t>5.3.4.2</w:t>
      </w:r>
      <w:r w:rsidRPr="00F4598A">
        <w:tab/>
        <w:t>Successful "memory available"</w:t>
      </w:r>
      <w:bookmarkEnd w:id="78"/>
    </w:p>
    <w:p w14:paraId="3CB372FA" w14:textId="3CA8DB45" w:rsidR="00991602" w:rsidRPr="00F4598A" w:rsidRDefault="009A5DC0" w:rsidP="00390644">
      <w:pPr>
        <w:pStyle w:val="B1"/>
        <w:rPr>
          <w:snapToGrid w:val="0"/>
        </w:rPr>
      </w:pPr>
      <w:r w:rsidRPr="009A5DC0">
        <w:rPr>
          <w:rFonts w:eastAsia="Malgun Gothic" w:hint="eastAsia"/>
          <w:lang w:eastAsia="ko-KR"/>
        </w:rPr>
        <w:t>a</w:t>
      </w:r>
      <w:r>
        <w:t>)</w:t>
      </w:r>
      <w:r>
        <w:tab/>
      </w:r>
      <w:r w:rsidR="00991602" w:rsidRPr="00F4598A">
        <w:rPr>
          <w:snapToGrid w:val="0"/>
        </w:rPr>
        <w:t>This attribute counts the number of successful times that a</w:t>
      </w:r>
      <w:r w:rsidR="00F4598A">
        <w:rPr>
          <w:snapToGrid w:val="0"/>
        </w:rPr>
        <w:t>n</w:t>
      </w:r>
      <w:r w:rsidR="00991602" w:rsidRPr="00F4598A">
        <w:rPr>
          <w:snapToGrid w:val="0"/>
        </w:rPr>
        <w:t xml:space="preserve"> MS (attached to a MSC/SGSN) sent a</w:t>
      </w:r>
      <w:r w:rsidR="00F4598A">
        <w:rPr>
          <w:snapToGrid w:val="0"/>
        </w:rPr>
        <w:t>n</w:t>
      </w:r>
      <w:r w:rsidR="00991602" w:rsidRPr="00F4598A">
        <w:rPr>
          <w:snapToGrid w:val="0"/>
        </w:rPr>
        <w:t xml:space="preserve"> indication of "memory available" to MSC/SGSN.</w:t>
      </w:r>
      <w:r w:rsidR="00991602" w:rsidRPr="00F4598A">
        <w:br/>
      </w:r>
      <w:r w:rsidR="00991602" w:rsidRPr="00F4598A">
        <w:rPr>
          <w:snapToGrid w:val="0"/>
        </w:rPr>
        <w:t>The three measurement types defined in e) are subject to the "2 out of 3 approach".</w:t>
      </w:r>
    </w:p>
    <w:p w14:paraId="4B4EB44A" w14:textId="4B577AD2" w:rsidR="00991602" w:rsidRPr="00F4598A" w:rsidRDefault="004E3522" w:rsidP="00390644">
      <w:pPr>
        <w:pStyle w:val="B1"/>
        <w:rPr>
          <w:snapToGrid w:val="0"/>
        </w:rPr>
      </w:pPr>
      <w:r w:rsidRPr="004E3522">
        <w:rPr>
          <w:rFonts w:eastAsia="Malgun Gothic" w:hint="eastAsia"/>
          <w:snapToGrid w:val="0"/>
          <w:lang w:eastAsia="ko-KR"/>
        </w:rPr>
        <w:t>b)</w:t>
      </w:r>
      <w:r w:rsidRPr="004E3522">
        <w:rPr>
          <w:rFonts w:eastAsia="Malgun Gothic"/>
          <w:snapToGrid w:val="0"/>
          <w:lang w:eastAsia="ko-KR"/>
        </w:rPr>
        <w:tab/>
      </w:r>
      <w:r w:rsidR="00991602" w:rsidRPr="00F4598A">
        <w:rPr>
          <w:snapToGrid w:val="0"/>
        </w:rPr>
        <w:t>CC.</w:t>
      </w:r>
    </w:p>
    <w:p w14:paraId="25676210" w14:textId="2FD04BDB" w:rsidR="00991602" w:rsidRPr="00F4598A" w:rsidRDefault="004E3522" w:rsidP="00390644">
      <w:pPr>
        <w:pStyle w:val="B1"/>
        <w:rPr>
          <w:snapToGrid w:val="0"/>
        </w:rPr>
      </w:pPr>
      <w:r w:rsidRPr="004E3522">
        <w:rPr>
          <w:rFonts w:eastAsia="Malgun Gothic" w:hint="eastAsia"/>
          <w:lang w:eastAsia="ko-KR"/>
        </w:rPr>
        <w:t>c)</w:t>
      </w:r>
      <w:r w:rsidRPr="004E3522">
        <w:rPr>
          <w:rFonts w:eastAsia="Malgun Gothic"/>
          <w:lang w:eastAsia="ko-KR"/>
        </w:rPr>
        <w:tab/>
      </w:r>
      <w:r w:rsidR="00991602" w:rsidRPr="00F4598A">
        <w:rPr>
          <w:snapToGrid w:val="0"/>
        </w:rPr>
        <w:t>This counter will be increased when a return result is received by the MSC/SGSN from the HLR in response to the MAP_READY_FOR_SM with reason = "memory available" (TS 29.002 [9]).</w:t>
      </w:r>
    </w:p>
    <w:p w14:paraId="0A29B7DD" w14:textId="002EA71F" w:rsidR="00991602" w:rsidRPr="00F4598A" w:rsidRDefault="004E3522" w:rsidP="00390644">
      <w:pPr>
        <w:pStyle w:val="B1"/>
        <w:rPr>
          <w:snapToGrid w:val="0"/>
        </w:rPr>
      </w:pPr>
      <w:r>
        <w:rPr>
          <w:rFonts w:eastAsia="Malgun Gothic" w:hint="eastAsia"/>
          <w:snapToGrid w:val="0"/>
          <w:lang w:eastAsia="ko-KR"/>
        </w:rPr>
        <w:t>d)</w:t>
      </w:r>
      <w:r>
        <w:rPr>
          <w:rFonts w:eastAsia="Malgun Gothic"/>
          <w:snapToGrid w:val="0"/>
          <w:lang w:eastAsia="ko-KR"/>
        </w:rPr>
        <w:tab/>
      </w:r>
      <w:r w:rsidR="00991602" w:rsidRPr="00F4598A">
        <w:rPr>
          <w:snapToGrid w:val="0"/>
        </w:rPr>
        <w:t>A single integer value per measurement type defined in e).</w:t>
      </w:r>
    </w:p>
    <w:p w14:paraId="7D7F47AA" w14:textId="2C1F2243" w:rsidR="00991602" w:rsidRPr="00F4598A" w:rsidRDefault="004E3522" w:rsidP="00390644">
      <w:pPr>
        <w:pStyle w:val="B1"/>
        <w:rPr>
          <w:snapToGrid w:val="0"/>
        </w:rPr>
      </w:pPr>
      <w:r w:rsidRPr="004E3522">
        <w:rPr>
          <w:rFonts w:eastAsia="Malgun Gothic" w:hint="eastAsia"/>
          <w:snapToGrid w:val="0"/>
          <w:lang w:eastAsia="ko-KR"/>
        </w:rPr>
        <w:t>e)</w:t>
      </w:r>
      <w:r w:rsidRPr="004E3522">
        <w:rPr>
          <w:rFonts w:eastAsia="Malgun Gothic"/>
          <w:snapToGrid w:val="0"/>
          <w:lang w:eastAsia="ko-KR"/>
        </w:rPr>
        <w:tab/>
      </w:r>
      <w:proofErr w:type="spellStart"/>
      <w:r w:rsidR="00991602" w:rsidRPr="00F4598A">
        <w:rPr>
          <w:snapToGrid w:val="0"/>
        </w:rPr>
        <w:t>SMS.SuccMemoryAvailable</w:t>
      </w:r>
      <w:proofErr w:type="spellEnd"/>
      <w:r w:rsidR="00991602" w:rsidRPr="00F4598A">
        <w:rPr>
          <w:snapToGrid w:val="0"/>
        </w:rPr>
        <w:t>:</w:t>
      </w:r>
    </w:p>
    <w:p w14:paraId="16ED2F4F"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w:t>
      </w:r>
      <w:r w:rsidRPr="00F4598A">
        <w:t>SuccMemoryAvailable</w:t>
      </w:r>
      <w:proofErr w:type="spellEnd"/>
      <w:r w:rsidRPr="00F4598A">
        <w:tab/>
        <w:t>Combined (don't care);</w:t>
      </w:r>
    </w:p>
    <w:p w14:paraId="243CA891"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w:t>
      </w:r>
      <w:r w:rsidRPr="00F4598A">
        <w:t>SuccMemoryAvailable.G</w:t>
      </w:r>
      <w:proofErr w:type="spellEnd"/>
      <w:r w:rsidRPr="00F4598A">
        <w:tab/>
        <w:t>GSM;</w:t>
      </w:r>
    </w:p>
    <w:p w14:paraId="461B855D" w14:textId="77777777" w:rsidR="00991602" w:rsidRPr="00F4598A" w:rsidRDefault="00991602" w:rsidP="00991602">
      <w:pPr>
        <w:pStyle w:val="B2"/>
        <w:tabs>
          <w:tab w:val="left" w:pos="3969"/>
        </w:tabs>
      </w:pPr>
      <w:r w:rsidRPr="00F4598A">
        <w:rPr>
          <w:snapToGrid w:val="0"/>
        </w:rPr>
        <w:t>-</w:t>
      </w:r>
      <w:r w:rsidRPr="00F4598A">
        <w:rPr>
          <w:snapToGrid w:val="0"/>
        </w:rPr>
        <w:tab/>
      </w:r>
      <w:proofErr w:type="spellStart"/>
      <w:r w:rsidRPr="00F4598A">
        <w:rPr>
          <w:snapToGrid w:val="0"/>
        </w:rPr>
        <w:t>SMS.</w:t>
      </w:r>
      <w:r w:rsidRPr="00F4598A">
        <w:t>SuccMemoryAvailable.U</w:t>
      </w:r>
      <w:proofErr w:type="spellEnd"/>
      <w:r w:rsidRPr="00F4598A">
        <w:tab/>
        <w:t>UMTS.</w:t>
      </w:r>
    </w:p>
    <w:p w14:paraId="28D80D97" w14:textId="7E05432A" w:rsidR="00991602" w:rsidRPr="00F4598A" w:rsidRDefault="004E3522" w:rsidP="00390644">
      <w:pPr>
        <w:pStyle w:val="B1"/>
        <w:rPr>
          <w:snapToGrid w:val="0"/>
        </w:rPr>
      </w:pPr>
      <w:r>
        <w:rPr>
          <w:rFonts w:eastAsia="Malgun Gothic" w:hint="eastAsia"/>
          <w:snapToGrid w:val="0"/>
          <w:lang w:eastAsia="ko-KR"/>
        </w:rPr>
        <w:t>f)</w:t>
      </w:r>
      <w:r>
        <w:rPr>
          <w:rFonts w:eastAsia="Malgun Gothic"/>
          <w:snapToGrid w:val="0"/>
          <w:lang w:eastAsia="ko-KR"/>
        </w:rPr>
        <w:tab/>
      </w:r>
      <w:proofErr w:type="spellStart"/>
      <w:r w:rsidR="00991602" w:rsidRPr="00F4598A">
        <w:rPr>
          <w:snapToGrid w:val="0"/>
        </w:rPr>
        <w:t>MscFunction</w:t>
      </w:r>
      <w:proofErr w:type="spellEnd"/>
      <w:r w:rsidR="00991602" w:rsidRPr="00F4598A">
        <w:rPr>
          <w:snapToGrid w:val="0"/>
        </w:rPr>
        <w:t xml:space="preserve"> or </w:t>
      </w:r>
      <w:proofErr w:type="spellStart"/>
      <w:r w:rsidR="00991602" w:rsidRPr="00F4598A">
        <w:rPr>
          <w:snapToGrid w:val="0"/>
        </w:rPr>
        <w:t>SgsnFunction</w:t>
      </w:r>
      <w:proofErr w:type="spellEnd"/>
      <w:r w:rsidR="00991602" w:rsidRPr="00F4598A">
        <w:rPr>
          <w:snapToGrid w:val="0"/>
        </w:rPr>
        <w:t>.</w:t>
      </w:r>
    </w:p>
    <w:p w14:paraId="038E144E" w14:textId="15257B6B" w:rsidR="00991602" w:rsidRPr="00F4598A" w:rsidRDefault="00114074" w:rsidP="00390644">
      <w:pPr>
        <w:pStyle w:val="B1"/>
        <w:rPr>
          <w:snapToGrid w:val="0"/>
        </w:rPr>
      </w:pPr>
      <w:r w:rsidRPr="00114074">
        <w:rPr>
          <w:rFonts w:eastAsia="Malgun Gothic" w:hint="eastAsia"/>
          <w:lang w:eastAsia="ko-KR"/>
        </w:rPr>
        <w:t>g)</w:t>
      </w:r>
      <w:r w:rsidRPr="00114074">
        <w:rPr>
          <w:rFonts w:eastAsia="Malgun Gothic"/>
          <w:lang w:eastAsia="ko-KR"/>
        </w:rPr>
        <w:tab/>
      </w:r>
      <w:r w:rsidR="00991602" w:rsidRPr="00F4598A">
        <w:rPr>
          <w:snapToGrid w:val="0"/>
        </w:rPr>
        <w:t>Valid for packet switching and circuit switching.</w:t>
      </w:r>
    </w:p>
    <w:p w14:paraId="7CAD9B85" w14:textId="6144170C" w:rsidR="00991602" w:rsidRPr="00F4598A" w:rsidRDefault="00114074" w:rsidP="00390644">
      <w:pPr>
        <w:pStyle w:val="B1"/>
        <w:rPr>
          <w:snapToGrid w:val="0"/>
        </w:rPr>
      </w:pPr>
      <w:r>
        <w:rPr>
          <w:rFonts w:eastAsia="Malgun Gothic" w:hint="eastAsia"/>
          <w:snapToGrid w:val="0"/>
          <w:lang w:eastAsia="ko-KR"/>
        </w:rPr>
        <w:t>h)</w:t>
      </w:r>
      <w:r>
        <w:rPr>
          <w:rFonts w:eastAsia="Malgun Gothic"/>
          <w:snapToGrid w:val="0"/>
          <w:lang w:eastAsia="ko-KR"/>
        </w:rPr>
        <w:tab/>
      </w:r>
      <w:r w:rsidR="00991602" w:rsidRPr="00F4598A">
        <w:rPr>
          <w:snapToGrid w:val="0"/>
        </w:rPr>
        <w:t>GSM/UMTS.</w:t>
      </w:r>
    </w:p>
    <w:p w14:paraId="2B343D72" w14:textId="77777777" w:rsidR="00D374F6" w:rsidRPr="00F4598A" w:rsidRDefault="00991602" w:rsidP="00D374F6">
      <w:pPr>
        <w:pStyle w:val="Heading1"/>
      </w:pPr>
      <w:r w:rsidRPr="00F4598A">
        <w:rPr>
          <w:snapToGrid w:val="0"/>
        </w:rPr>
        <w:br w:type="page"/>
      </w:r>
      <w:bookmarkStart w:id="79" w:name="_Toc147543202"/>
      <w:r w:rsidR="00D374F6" w:rsidRPr="00F4598A">
        <w:rPr>
          <w:lang w:eastAsia="zh-CN"/>
        </w:rPr>
        <w:lastRenderedPageBreak/>
        <w:t>6</w:t>
      </w:r>
      <w:r w:rsidR="00D374F6" w:rsidRPr="00F4598A">
        <w:rPr>
          <w:lang w:eastAsia="zh-CN"/>
        </w:rPr>
        <w:tab/>
        <w:t>Measurements related to CS data calls</w:t>
      </w:r>
      <w:bookmarkEnd w:id="79"/>
    </w:p>
    <w:p w14:paraId="0E260945" w14:textId="77777777" w:rsidR="00D374F6" w:rsidRPr="00F4598A" w:rsidRDefault="00D374F6" w:rsidP="00D374F6">
      <w:pPr>
        <w:pStyle w:val="Heading2"/>
        <w:rPr>
          <w:lang w:eastAsia="zh-CN"/>
        </w:rPr>
      </w:pPr>
      <w:bookmarkStart w:id="80" w:name="_Toc147543203"/>
      <w:r w:rsidRPr="00F4598A">
        <w:rPr>
          <w:lang w:eastAsia="zh-CN"/>
        </w:rPr>
        <w:t>6.1</w:t>
      </w:r>
      <w:r w:rsidRPr="00F4598A">
        <w:rPr>
          <w:lang w:eastAsia="zh-CN"/>
        </w:rPr>
        <w:tab/>
        <w:t>Attempted UE originating CS data calls</w:t>
      </w:r>
      <w:bookmarkEnd w:id="80"/>
    </w:p>
    <w:p w14:paraId="643E6126"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attempted UE originating CS data calls. The three measurement types defined in e) are subject to the "2 out of 3 approach".</w:t>
      </w:r>
    </w:p>
    <w:p w14:paraId="4821DAC7"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55D2D451" w14:textId="77777777" w:rsidR="00D374F6" w:rsidRPr="00F4598A" w:rsidRDefault="00D374F6" w:rsidP="00390644">
      <w:pPr>
        <w:pStyle w:val="B1"/>
        <w:rPr>
          <w:lang w:eastAsia="zh-CN"/>
        </w:rPr>
      </w:pPr>
      <w:r w:rsidRPr="00F4598A">
        <w:rPr>
          <w:lang w:eastAsia="zh-CN"/>
        </w:rPr>
        <w:t>c)</w:t>
      </w:r>
      <w:r w:rsidRPr="00F4598A">
        <w:rPr>
          <w:lang w:eastAsia="zh-CN"/>
        </w:rPr>
        <w:tab/>
        <w:t xml:space="preserve">On receipt by the MSC-S of a </w:t>
      </w:r>
      <w:r w:rsidR="006D56A1" w:rsidRPr="00F4598A">
        <w:rPr>
          <w:lang w:eastAsia="zh-CN"/>
        </w:rPr>
        <w:t>"</w:t>
      </w:r>
      <w:r w:rsidRPr="00F4598A">
        <w:rPr>
          <w:lang w:eastAsia="zh-CN"/>
        </w:rPr>
        <w:t>Setup</w:t>
      </w:r>
      <w:r w:rsidR="006D56A1" w:rsidRPr="00F4598A">
        <w:rPr>
          <w:lang w:eastAsia="zh-CN"/>
        </w:rPr>
        <w:t>"</w:t>
      </w:r>
      <w:r w:rsidRPr="00F4598A">
        <w:rPr>
          <w:lang w:eastAsia="zh-CN"/>
        </w:rPr>
        <w:t xml:space="preserve"> message from the UE and the Information Transfer Capability in the Bearer Capability IE</w:t>
      </w:r>
      <w:r w:rsidR="00F4598A" w:rsidRPr="00F4598A">
        <w:rPr>
          <w:lang w:eastAsia="zh-CN"/>
        </w:rPr>
        <w:t xml:space="preserve"> </w:t>
      </w:r>
      <w:r w:rsidRPr="00F4598A">
        <w:rPr>
          <w:lang w:eastAsia="zh-CN"/>
        </w:rPr>
        <w:t xml:space="preserve">is set to either </w:t>
      </w:r>
      <w:r w:rsidRPr="00F4598A">
        <w:t>unrestricted digital information</w:t>
      </w:r>
      <w:r w:rsidRPr="00F4598A">
        <w:rPr>
          <w:lang w:eastAsia="zh-CN"/>
        </w:rPr>
        <w:t xml:space="preserve"> or </w:t>
      </w:r>
      <w:r w:rsidRPr="00F4598A">
        <w:t>3.1 kHz audio, ex PLMN</w:t>
      </w:r>
      <w:r w:rsidRPr="00F4598A">
        <w:rPr>
          <w:lang w:eastAsia="zh-CN"/>
        </w:rPr>
        <w:t xml:space="preserve"> or </w:t>
      </w:r>
      <w:r w:rsidRPr="00F4598A">
        <w:t>facsimile group 3 or Other ITC.</w:t>
      </w:r>
      <w:r w:rsidR="00F4598A" w:rsidRPr="00F4598A">
        <w:rPr>
          <w:lang w:eastAsia="zh-CN"/>
        </w:rPr>
        <w:t xml:space="preserve"> </w:t>
      </w:r>
      <w:r w:rsidRPr="00F4598A">
        <w:rPr>
          <w:lang w:eastAsia="zh-CN"/>
        </w:rPr>
        <w:t xml:space="preserve"> (3GPP TS 24.008 [7]).</w:t>
      </w:r>
    </w:p>
    <w:p w14:paraId="142800F8" w14:textId="77777777" w:rsidR="00D374F6" w:rsidRPr="00F4598A" w:rsidRDefault="00D374F6" w:rsidP="00390644">
      <w:pPr>
        <w:pStyle w:val="B1"/>
        <w:rPr>
          <w:lang w:eastAsia="zh-CN"/>
        </w:rPr>
      </w:pPr>
      <w:r w:rsidRPr="00F4598A">
        <w:rPr>
          <w:lang w:eastAsia="zh-CN"/>
        </w:rPr>
        <w:t>d)</w:t>
      </w:r>
      <w:r w:rsidRPr="00F4598A">
        <w:rPr>
          <w:lang w:eastAsia="zh-CN"/>
        </w:rPr>
        <w:tab/>
        <w:t>A single integer value per measurement type in e)</w:t>
      </w:r>
    </w:p>
    <w:p w14:paraId="5DB9DFE4"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CSD.attUEOrigi</w:t>
      </w:r>
      <w:proofErr w:type="spellEnd"/>
      <w:r w:rsidRPr="00F4598A">
        <w:rPr>
          <w:lang w:eastAsia="zh-CN"/>
        </w:rPr>
        <w:tab/>
      </w:r>
      <w:r w:rsidRPr="00F4598A">
        <w:rPr>
          <w:lang w:eastAsia="zh-CN"/>
        </w:rPr>
        <w:tab/>
      </w:r>
      <w:r w:rsidRPr="00F4598A">
        <w:rPr>
          <w:lang w:eastAsia="zh-CN"/>
        </w:rPr>
        <w:tab/>
        <w:t>Combined(don’t care)</w:t>
      </w:r>
    </w:p>
    <w:p w14:paraId="3ECF17B4" w14:textId="77777777" w:rsidR="00D374F6" w:rsidRPr="00F4598A" w:rsidRDefault="00D374F6" w:rsidP="00390644">
      <w:pPr>
        <w:pStyle w:val="B2"/>
        <w:rPr>
          <w:lang w:eastAsia="zh-CN"/>
        </w:rPr>
      </w:pPr>
      <w:r w:rsidRPr="00F4598A">
        <w:rPr>
          <w:lang w:eastAsia="zh-CN"/>
        </w:rPr>
        <w:tab/>
      </w:r>
      <w:proofErr w:type="spellStart"/>
      <w:r w:rsidRPr="00F4598A">
        <w:rPr>
          <w:lang w:eastAsia="zh-CN"/>
        </w:rPr>
        <w:t>CSD.attUEOrigi.G</w:t>
      </w:r>
      <w:proofErr w:type="spellEnd"/>
      <w:r w:rsidRPr="00F4598A">
        <w:rPr>
          <w:lang w:eastAsia="zh-CN"/>
        </w:rPr>
        <w:tab/>
      </w:r>
      <w:r w:rsidRPr="00F4598A">
        <w:rPr>
          <w:lang w:eastAsia="zh-CN"/>
        </w:rPr>
        <w:tab/>
        <w:t>GSM</w:t>
      </w:r>
    </w:p>
    <w:p w14:paraId="29CD211E" w14:textId="77777777" w:rsidR="00D374F6" w:rsidRPr="00F4598A" w:rsidRDefault="00D374F6" w:rsidP="00390644">
      <w:pPr>
        <w:pStyle w:val="B2"/>
        <w:rPr>
          <w:lang w:eastAsia="zh-CN"/>
        </w:rPr>
      </w:pPr>
      <w:r w:rsidRPr="00F4598A">
        <w:rPr>
          <w:lang w:eastAsia="zh-CN"/>
        </w:rPr>
        <w:tab/>
      </w:r>
      <w:proofErr w:type="spellStart"/>
      <w:r w:rsidRPr="00F4598A">
        <w:rPr>
          <w:lang w:eastAsia="zh-CN"/>
        </w:rPr>
        <w:t>CSD.attUEOrigi.U</w:t>
      </w:r>
      <w:proofErr w:type="spellEnd"/>
      <w:r w:rsidRPr="00F4598A">
        <w:rPr>
          <w:lang w:eastAsia="zh-CN"/>
        </w:rPr>
        <w:tab/>
      </w:r>
      <w:r w:rsidRPr="00F4598A">
        <w:rPr>
          <w:lang w:eastAsia="zh-CN"/>
        </w:rPr>
        <w:tab/>
        <w:t>UMTS</w:t>
      </w:r>
    </w:p>
    <w:p w14:paraId="3D7C55BD"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65F20554"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10C36746" w14:textId="77777777" w:rsidR="00D374F6" w:rsidRPr="00F4598A" w:rsidRDefault="00D374F6" w:rsidP="00390644">
      <w:pPr>
        <w:pStyle w:val="B1"/>
        <w:rPr>
          <w:lang w:eastAsia="zh-CN"/>
        </w:rPr>
      </w:pPr>
      <w:r w:rsidRPr="00F4598A">
        <w:rPr>
          <w:lang w:eastAsia="zh-CN"/>
        </w:rPr>
        <w:t>h)</w:t>
      </w:r>
      <w:r w:rsidRPr="00F4598A">
        <w:rPr>
          <w:lang w:eastAsia="zh-CN"/>
        </w:rPr>
        <w:tab/>
        <w:t>GSM/UMTS.</w:t>
      </w:r>
    </w:p>
    <w:p w14:paraId="335D904B" w14:textId="77777777" w:rsidR="00D374F6" w:rsidRPr="00F4598A" w:rsidRDefault="00D374F6" w:rsidP="00D374F6">
      <w:pPr>
        <w:pStyle w:val="Heading2"/>
        <w:rPr>
          <w:lang w:eastAsia="zh-CN"/>
        </w:rPr>
      </w:pPr>
      <w:bookmarkStart w:id="81" w:name="_Toc147543204"/>
      <w:r w:rsidRPr="00F4598A">
        <w:rPr>
          <w:lang w:eastAsia="zh-CN"/>
        </w:rPr>
        <w:t>6.2</w:t>
      </w:r>
      <w:r w:rsidRPr="00F4598A">
        <w:rPr>
          <w:lang w:eastAsia="zh-CN"/>
        </w:rPr>
        <w:tab/>
        <w:t>Successful UE originating CS data calls</w:t>
      </w:r>
      <w:bookmarkEnd w:id="81"/>
    </w:p>
    <w:p w14:paraId="27755900"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successful UE originating CS data calls. The three measurement types defined in e) are subject to the "2 out of 3 approach".</w:t>
      </w:r>
    </w:p>
    <w:p w14:paraId="5BE420FA"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59D1F7B4" w14:textId="77777777" w:rsidR="00D374F6" w:rsidRPr="00F4598A" w:rsidRDefault="00D374F6" w:rsidP="00390644">
      <w:pPr>
        <w:pStyle w:val="B1"/>
        <w:rPr>
          <w:lang w:eastAsia="zh-CN"/>
        </w:rPr>
      </w:pPr>
      <w:r w:rsidRPr="00F4598A">
        <w:rPr>
          <w:lang w:eastAsia="zh-CN"/>
        </w:rPr>
        <w:t>c)</w:t>
      </w:r>
      <w:r w:rsidRPr="00F4598A">
        <w:rPr>
          <w:lang w:eastAsia="zh-CN"/>
        </w:rPr>
        <w:tab/>
        <w:t xml:space="preserve">On transmission of an </w:t>
      </w:r>
      <w:r w:rsidR="006D56A1" w:rsidRPr="00F4598A">
        <w:rPr>
          <w:lang w:eastAsia="zh-CN"/>
        </w:rPr>
        <w:t>"</w:t>
      </w:r>
      <w:r w:rsidRPr="00F4598A">
        <w:rPr>
          <w:lang w:eastAsia="zh-CN"/>
        </w:rPr>
        <w:t>Alerting</w:t>
      </w:r>
      <w:r w:rsidR="006D56A1" w:rsidRPr="00F4598A">
        <w:rPr>
          <w:lang w:eastAsia="zh-CN"/>
        </w:rPr>
        <w:t>"</w:t>
      </w:r>
      <w:r w:rsidRPr="00F4598A">
        <w:rPr>
          <w:lang w:eastAsia="zh-CN"/>
        </w:rPr>
        <w:t xml:space="preserve"> message for the CS data service from the MSC-S to the Calling Party (3GPP TS 24.008 [7]).</w:t>
      </w:r>
    </w:p>
    <w:p w14:paraId="671888E8" w14:textId="77777777" w:rsidR="00D374F6" w:rsidRPr="00F4598A" w:rsidRDefault="00D374F6" w:rsidP="00390644">
      <w:pPr>
        <w:pStyle w:val="B1"/>
        <w:rPr>
          <w:lang w:eastAsia="zh-CN"/>
        </w:rPr>
      </w:pPr>
      <w:r w:rsidRPr="00F4598A">
        <w:rPr>
          <w:lang w:eastAsia="zh-CN"/>
        </w:rPr>
        <w:t>d)</w:t>
      </w:r>
      <w:r w:rsidRPr="00F4598A">
        <w:rPr>
          <w:lang w:eastAsia="zh-CN"/>
        </w:rPr>
        <w:tab/>
        <w:t xml:space="preserve">A single integer value </w:t>
      </w:r>
      <w:r w:rsidRPr="00F4598A">
        <w:rPr>
          <w:snapToGrid w:val="0"/>
        </w:rPr>
        <w:t>per measurement type defined in e).</w:t>
      </w:r>
    </w:p>
    <w:p w14:paraId="3349284A"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CSD.succUEOrigi</w:t>
      </w:r>
      <w:proofErr w:type="spellEnd"/>
      <w:r w:rsidRPr="00F4598A">
        <w:rPr>
          <w:lang w:eastAsia="zh-CN"/>
        </w:rPr>
        <w:tab/>
      </w:r>
      <w:r w:rsidRPr="00F4598A">
        <w:rPr>
          <w:lang w:eastAsia="zh-CN"/>
        </w:rPr>
        <w:tab/>
      </w:r>
      <w:r w:rsidRPr="00F4598A">
        <w:rPr>
          <w:lang w:eastAsia="zh-CN"/>
        </w:rPr>
        <w:tab/>
        <w:t>Combined(don’t care)</w:t>
      </w:r>
    </w:p>
    <w:p w14:paraId="189B69F7" w14:textId="77777777" w:rsidR="00D374F6" w:rsidRPr="00F4598A" w:rsidRDefault="00D374F6" w:rsidP="00390644">
      <w:pPr>
        <w:pStyle w:val="B2"/>
        <w:rPr>
          <w:lang w:eastAsia="zh-CN"/>
        </w:rPr>
      </w:pPr>
      <w:r w:rsidRPr="00F4598A">
        <w:rPr>
          <w:lang w:eastAsia="zh-CN"/>
        </w:rPr>
        <w:tab/>
      </w:r>
      <w:proofErr w:type="spellStart"/>
      <w:r w:rsidRPr="00F4598A">
        <w:rPr>
          <w:lang w:eastAsia="zh-CN"/>
        </w:rPr>
        <w:t>CSD.succUEOrigi.G</w:t>
      </w:r>
      <w:proofErr w:type="spellEnd"/>
      <w:r w:rsidRPr="00F4598A">
        <w:rPr>
          <w:lang w:eastAsia="zh-CN"/>
        </w:rPr>
        <w:tab/>
      </w:r>
      <w:r w:rsidRPr="00F4598A">
        <w:rPr>
          <w:lang w:eastAsia="zh-CN"/>
        </w:rPr>
        <w:tab/>
        <w:t>GSM</w:t>
      </w:r>
    </w:p>
    <w:p w14:paraId="1D3CDC5C" w14:textId="77777777" w:rsidR="00D374F6" w:rsidRPr="00F4598A" w:rsidRDefault="00D374F6" w:rsidP="00390644">
      <w:pPr>
        <w:pStyle w:val="B2"/>
        <w:rPr>
          <w:lang w:eastAsia="zh-CN"/>
        </w:rPr>
      </w:pPr>
      <w:r w:rsidRPr="00F4598A">
        <w:rPr>
          <w:lang w:eastAsia="zh-CN"/>
        </w:rPr>
        <w:tab/>
      </w:r>
      <w:proofErr w:type="spellStart"/>
      <w:r w:rsidRPr="00F4598A">
        <w:rPr>
          <w:lang w:eastAsia="zh-CN"/>
        </w:rPr>
        <w:t>CSD.succUEOrigi.U</w:t>
      </w:r>
      <w:proofErr w:type="spellEnd"/>
      <w:r w:rsidRPr="00F4598A">
        <w:rPr>
          <w:lang w:eastAsia="zh-CN"/>
        </w:rPr>
        <w:tab/>
      </w:r>
      <w:r w:rsidRPr="00F4598A">
        <w:rPr>
          <w:lang w:eastAsia="zh-CN"/>
        </w:rPr>
        <w:tab/>
        <w:t>UMTS</w:t>
      </w:r>
    </w:p>
    <w:p w14:paraId="42DE6EAB"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6A486744"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76AE910A" w14:textId="77777777" w:rsidR="00D374F6" w:rsidRPr="00F4598A" w:rsidRDefault="00D374F6" w:rsidP="00390644">
      <w:pPr>
        <w:pStyle w:val="B1"/>
        <w:rPr>
          <w:lang w:eastAsia="zh-CN"/>
        </w:rPr>
      </w:pPr>
      <w:r w:rsidRPr="00F4598A">
        <w:rPr>
          <w:lang w:eastAsia="zh-CN"/>
        </w:rPr>
        <w:t>h)</w:t>
      </w:r>
      <w:r w:rsidRPr="00F4598A">
        <w:rPr>
          <w:lang w:eastAsia="zh-CN"/>
        </w:rPr>
        <w:tab/>
        <w:t>GSM/UMTS.</w:t>
      </w:r>
    </w:p>
    <w:p w14:paraId="21FF17B5" w14:textId="77777777" w:rsidR="00D374F6" w:rsidRPr="00F4598A" w:rsidRDefault="00D374F6" w:rsidP="00D374F6">
      <w:pPr>
        <w:pStyle w:val="Heading2"/>
        <w:rPr>
          <w:lang w:eastAsia="zh-CN"/>
        </w:rPr>
      </w:pPr>
      <w:bookmarkStart w:id="82" w:name="_Toc147543205"/>
      <w:r w:rsidRPr="00F4598A">
        <w:rPr>
          <w:lang w:eastAsia="zh-CN"/>
        </w:rPr>
        <w:t>6.3</w:t>
      </w:r>
      <w:r w:rsidRPr="00F4598A">
        <w:rPr>
          <w:lang w:eastAsia="zh-CN"/>
        </w:rPr>
        <w:tab/>
        <w:t>Answered UE originating CS data calls</w:t>
      </w:r>
      <w:bookmarkEnd w:id="82"/>
    </w:p>
    <w:p w14:paraId="523D43F5"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answered UE originating CS data calls. The three measurement types defined in e) are subject to the "2 out of 3 approach".</w:t>
      </w:r>
    </w:p>
    <w:p w14:paraId="1364F99B"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23C85C7E" w14:textId="77777777" w:rsidR="00D374F6" w:rsidRPr="00F4598A" w:rsidRDefault="00D374F6" w:rsidP="00390644">
      <w:pPr>
        <w:pStyle w:val="B1"/>
        <w:rPr>
          <w:lang w:eastAsia="zh-CN"/>
        </w:rPr>
      </w:pPr>
      <w:r w:rsidRPr="00F4598A">
        <w:rPr>
          <w:lang w:eastAsia="zh-CN"/>
        </w:rPr>
        <w:t>c)</w:t>
      </w:r>
      <w:r w:rsidRPr="00F4598A">
        <w:rPr>
          <w:lang w:eastAsia="zh-CN"/>
        </w:rPr>
        <w:tab/>
        <w:t>On reception of a</w:t>
      </w:r>
      <w:r w:rsidR="00F4598A">
        <w:rPr>
          <w:lang w:eastAsia="zh-CN"/>
        </w:rPr>
        <w:t>n</w:t>
      </w:r>
      <w:r w:rsidRPr="00F4598A">
        <w:rPr>
          <w:lang w:eastAsia="zh-CN"/>
        </w:rPr>
        <w:t xml:space="preserve"> </w:t>
      </w:r>
      <w:r w:rsidR="006D56A1" w:rsidRPr="00F4598A">
        <w:rPr>
          <w:lang w:eastAsia="zh-CN"/>
        </w:rPr>
        <w:t>"</w:t>
      </w:r>
      <w:r w:rsidRPr="00F4598A">
        <w:rPr>
          <w:lang w:eastAsia="zh-CN"/>
        </w:rPr>
        <w:t>ACK</w:t>
      </w:r>
      <w:r w:rsidR="006D56A1" w:rsidRPr="00F4598A">
        <w:rPr>
          <w:lang w:eastAsia="zh-CN"/>
        </w:rPr>
        <w:t>"</w:t>
      </w:r>
      <w:r w:rsidRPr="00F4598A">
        <w:rPr>
          <w:lang w:eastAsia="zh-CN"/>
        </w:rPr>
        <w:t xml:space="preserve"> message for the CS data service from the MSC-S from th</w:t>
      </w:r>
      <w:r w:rsidR="00F4598A">
        <w:rPr>
          <w:lang w:eastAsia="zh-CN"/>
        </w:rPr>
        <w:t>e Calling Party (3GPP TS </w:t>
      </w:r>
      <w:r w:rsidRPr="00F4598A">
        <w:rPr>
          <w:lang w:eastAsia="zh-CN"/>
        </w:rPr>
        <w:t>24.008 [7]).</w:t>
      </w:r>
    </w:p>
    <w:p w14:paraId="5891158E" w14:textId="77777777" w:rsidR="00D374F6" w:rsidRPr="00F4598A" w:rsidRDefault="00D374F6" w:rsidP="00390644">
      <w:pPr>
        <w:pStyle w:val="B1"/>
        <w:rPr>
          <w:lang w:eastAsia="zh-CN"/>
        </w:rPr>
      </w:pPr>
      <w:r w:rsidRPr="00F4598A">
        <w:rPr>
          <w:lang w:eastAsia="zh-CN"/>
        </w:rPr>
        <w:t>d)</w:t>
      </w:r>
      <w:r w:rsidRPr="00F4598A">
        <w:rPr>
          <w:lang w:eastAsia="zh-CN"/>
        </w:rPr>
        <w:tab/>
        <w:t xml:space="preserve">A single integer value </w:t>
      </w:r>
      <w:r w:rsidRPr="00F4598A">
        <w:rPr>
          <w:snapToGrid w:val="0"/>
        </w:rPr>
        <w:t>per measurement type defined in e).</w:t>
      </w:r>
    </w:p>
    <w:p w14:paraId="50F4C2E0"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CSD.ansUEOrigi</w:t>
      </w:r>
      <w:proofErr w:type="spellEnd"/>
      <w:r w:rsidRPr="00F4598A">
        <w:rPr>
          <w:lang w:eastAsia="zh-CN"/>
        </w:rPr>
        <w:tab/>
      </w:r>
      <w:r w:rsidRPr="00F4598A">
        <w:rPr>
          <w:lang w:eastAsia="zh-CN"/>
        </w:rPr>
        <w:tab/>
        <w:t>Combined(don’t care)</w:t>
      </w:r>
    </w:p>
    <w:p w14:paraId="58E4E07E" w14:textId="77777777" w:rsidR="00D374F6" w:rsidRPr="00F4598A" w:rsidRDefault="00D374F6" w:rsidP="00390644">
      <w:pPr>
        <w:pStyle w:val="B2"/>
        <w:rPr>
          <w:lang w:eastAsia="zh-CN"/>
        </w:rPr>
      </w:pPr>
      <w:r w:rsidRPr="00F4598A">
        <w:rPr>
          <w:lang w:eastAsia="zh-CN"/>
        </w:rPr>
        <w:lastRenderedPageBreak/>
        <w:tab/>
      </w:r>
      <w:proofErr w:type="spellStart"/>
      <w:r w:rsidRPr="00F4598A">
        <w:rPr>
          <w:lang w:eastAsia="zh-CN"/>
        </w:rPr>
        <w:t>CSD.ansUEOrigi.G</w:t>
      </w:r>
      <w:proofErr w:type="spellEnd"/>
      <w:r w:rsidRPr="00F4598A">
        <w:rPr>
          <w:lang w:eastAsia="zh-CN"/>
        </w:rPr>
        <w:tab/>
      </w:r>
      <w:r w:rsidRPr="00F4598A">
        <w:rPr>
          <w:lang w:eastAsia="zh-CN"/>
        </w:rPr>
        <w:tab/>
        <w:t>GSM</w:t>
      </w:r>
    </w:p>
    <w:p w14:paraId="5F8528CC" w14:textId="77777777" w:rsidR="00D374F6" w:rsidRPr="00F4598A" w:rsidRDefault="00D374F6" w:rsidP="00390644">
      <w:pPr>
        <w:pStyle w:val="B2"/>
        <w:rPr>
          <w:lang w:eastAsia="zh-CN"/>
        </w:rPr>
      </w:pPr>
      <w:r w:rsidRPr="00F4598A">
        <w:rPr>
          <w:lang w:eastAsia="zh-CN"/>
        </w:rPr>
        <w:tab/>
      </w:r>
      <w:proofErr w:type="spellStart"/>
      <w:r w:rsidRPr="00F4598A">
        <w:rPr>
          <w:lang w:eastAsia="zh-CN"/>
        </w:rPr>
        <w:t>CSD.ansUEOrigi.U</w:t>
      </w:r>
      <w:proofErr w:type="spellEnd"/>
      <w:r w:rsidRPr="00F4598A">
        <w:rPr>
          <w:lang w:eastAsia="zh-CN"/>
        </w:rPr>
        <w:tab/>
      </w:r>
      <w:r w:rsidRPr="00F4598A">
        <w:rPr>
          <w:lang w:eastAsia="zh-CN"/>
        </w:rPr>
        <w:tab/>
        <w:t>UMTS</w:t>
      </w:r>
    </w:p>
    <w:p w14:paraId="127B10F3"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645F0E7"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1437915B" w14:textId="77777777" w:rsidR="00D374F6" w:rsidRPr="00F4598A" w:rsidRDefault="00D374F6" w:rsidP="00390644">
      <w:pPr>
        <w:pStyle w:val="B1"/>
        <w:rPr>
          <w:lang w:eastAsia="zh-CN"/>
        </w:rPr>
      </w:pPr>
      <w:r w:rsidRPr="00F4598A">
        <w:rPr>
          <w:lang w:eastAsia="zh-CN"/>
        </w:rPr>
        <w:t>h)</w:t>
      </w:r>
      <w:r w:rsidRPr="00F4598A">
        <w:rPr>
          <w:lang w:eastAsia="zh-CN"/>
        </w:rPr>
        <w:tab/>
        <w:t>GSM/UMTS.</w:t>
      </w:r>
    </w:p>
    <w:p w14:paraId="32D015D1" w14:textId="77777777" w:rsidR="00D374F6" w:rsidRPr="00F4598A" w:rsidRDefault="00D374F6" w:rsidP="00D374F6">
      <w:pPr>
        <w:pStyle w:val="Heading2"/>
        <w:rPr>
          <w:lang w:eastAsia="zh-CN"/>
        </w:rPr>
      </w:pPr>
      <w:bookmarkStart w:id="83" w:name="_Toc147543206"/>
      <w:r w:rsidRPr="00F4598A">
        <w:rPr>
          <w:lang w:eastAsia="zh-CN"/>
        </w:rPr>
        <w:t>6.4</w:t>
      </w:r>
      <w:r w:rsidRPr="00F4598A">
        <w:rPr>
          <w:lang w:eastAsia="zh-CN"/>
        </w:rPr>
        <w:tab/>
        <w:t>Attempted incoming CS data calls</w:t>
      </w:r>
      <w:bookmarkEnd w:id="83"/>
    </w:p>
    <w:p w14:paraId="73E1D0E2"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attempted incoming CS data calls.</w:t>
      </w:r>
    </w:p>
    <w:p w14:paraId="391765C3"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51A7C6D3" w14:textId="77777777" w:rsidR="00D374F6" w:rsidRPr="00F4598A" w:rsidRDefault="00D374F6" w:rsidP="00390644">
      <w:pPr>
        <w:pStyle w:val="B1"/>
        <w:rPr>
          <w:lang w:eastAsia="zh-CN"/>
        </w:rPr>
      </w:pPr>
      <w:r w:rsidRPr="00F4598A">
        <w:rPr>
          <w:lang w:eastAsia="zh-CN"/>
        </w:rPr>
        <w:t>c)</w:t>
      </w:r>
      <w:r w:rsidRPr="00F4598A">
        <w:rPr>
          <w:lang w:eastAsia="zh-CN"/>
        </w:rPr>
        <w:tab/>
        <w:t xml:space="preserve">On receipt by the MSC-S of an </w:t>
      </w:r>
      <w:r w:rsidR="006D56A1" w:rsidRPr="00F4598A">
        <w:rPr>
          <w:lang w:eastAsia="zh-CN"/>
        </w:rPr>
        <w:t>"</w:t>
      </w:r>
      <w:r w:rsidRPr="00F4598A">
        <w:rPr>
          <w:lang w:eastAsia="zh-CN"/>
        </w:rPr>
        <w:t>IAM</w:t>
      </w:r>
      <w:r w:rsidR="006D56A1" w:rsidRPr="00F4598A">
        <w:rPr>
          <w:lang w:eastAsia="zh-CN"/>
        </w:rPr>
        <w:t>"</w:t>
      </w:r>
      <w:r w:rsidRPr="00F4598A">
        <w:rPr>
          <w:lang w:eastAsia="zh-CN"/>
        </w:rPr>
        <w:t xml:space="preserve"> message and the transmission medium requirement is set to other value than speech</w:t>
      </w:r>
      <w:r w:rsidRPr="00F4598A">
        <w:t>.(</w:t>
      </w:r>
      <w:r w:rsidRPr="00F4598A">
        <w:rPr>
          <w:lang w:eastAsia="zh-CN"/>
        </w:rPr>
        <w:t>ITU-T Q.1902, ITU-T Q.764)</w:t>
      </w:r>
    </w:p>
    <w:p w14:paraId="2C837674" w14:textId="77777777" w:rsidR="00D374F6" w:rsidRPr="00F4598A" w:rsidRDefault="00D374F6" w:rsidP="00390644">
      <w:pPr>
        <w:pStyle w:val="B1"/>
        <w:rPr>
          <w:lang w:eastAsia="zh-CN"/>
        </w:rPr>
      </w:pPr>
      <w:r w:rsidRPr="00F4598A">
        <w:rPr>
          <w:lang w:eastAsia="zh-CN"/>
        </w:rPr>
        <w:t>d)</w:t>
      </w:r>
      <w:r w:rsidRPr="00F4598A">
        <w:rPr>
          <w:lang w:eastAsia="zh-CN"/>
        </w:rPr>
        <w:tab/>
        <w:t>A single integer value.</w:t>
      </w:r>
    </w:p>
    <w:p w14:paraId="4A6405E6"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CSD.attIncCall</w:t>
      </w:r>
      <w:proofErr w:type="spellEnd"/>
    </w:p>
    <w:p w14:paraId="7A432683"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7D29673F"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386ADF3D" w14:textId="77777777" w:rsidR="00D374F6" w:rsidRPr="00F4598A" w:rsidRDefault="00D374F6" w:rsidP="00390644">
      <w:pPr>
        <w:pStyle w:val="B1"/>
        <w:rPr>
          <w:lang w:eastAsia="zh-CN"/>
        </w:rPr>
      </w:pPr>
      <w:r w:rsidRPr="00F4598A">
        <w:rPr>
          <w:lang w:eastAsia="zh-CN"/>
        </w:rPr>
        <w:t>h)</w:t>
      </w:r>
      <w:r w:rsidRPr="00F4598A">
        <w:rPr>
          <w:lang w:eastAsia="zh-CN"/>
        </w:rPr>
        <w:tab/>
        <w:t>GSM/UMTS.</w:t>
      </w:r>
    </w:p>
    <w:p w14:paraId="7702EAAB" w14:textId="77777777" w:rsidR="00D374F6" w:rsidRPr="00F4598A" w:rsidRDefault="00D374F6" w:rsidP="00D374F6">
      <w:pPr>
        <w:pStyle w:val="Heading2"/>
        <w:rPr>
          <w:lang w:eastAsia="zh-CN"/>
        </w:rPr>
      </w:pPr>
      <w:bookmarkStart w:id="84" w:name="_Toc147543207"/>
      <w:r w:rsidRPr="00F4598A">
        <w:rPr>
          <w:lang w:eastAsia="zh-CN"/>
        </w:rPr>
        <w:t>6.5</w:t>
      </w:r>
      <w:r w:rsidRPr="00F4598A">
        <w:rPr>
          <w:lang w:eastAsia="zh-CN"/>
        </w:rPr>
        <w:tab/>
        <w:t>Successful incoming CS data calls</w:t>
      </w:r>
      <w:bookmarkEnd w:id="84"/>
    </w:p>
    <w:p w14:paraId="45F19536"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successful incoming CS data calls.</w:t>
      </w:r>
    </w:p>
    <w:p w14:paraId="5FF61274"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7E2EE42C" w14:textId="77777777" w:rsidR="00D374F6" w:rsidRPr="00F4598A" w:rsidRDefault="00D374F6" w:rsidP="00390644">
      <w:pPr>
        <w:pStyle w:val="B1"/>
        <w:rPr>
          <w:lang w:eastAsia="zh-CN"/>
        </w:rPr>
      </w:pPr>
      <w:r w:rsidRPr="00F4598A">
        <w:rPr>
          <w:lang w:eastAsia="zh-CN"/>
        </w:rPr>
        <w:t>c)</w:t>
      </w:r>
      <w:r w:rsidRPr="00F4598A">
        <w:rPr>
          <w:lang w:eastAsia="zh-CN"/>
        </w:rPr>
        <w:tab/>
        <w:t xml:space="preserve">On transmission by the MSC-S of an </w:t>
      </w:r>
      <w:r w:rsidR="006D56A1" w:rsidRPr="00F4598A">
        <w:rPr>
          <w:lang w:eastAsia="zh-CN"/>
        </w:rPr>
        <w:t>"</w:t>
      </w:r>
      <w:r w:rsidRPr="00F4598A">
        <w:rPr>
          <w:lang w:eastAsia="zh-CN"/>
        </w:rPr>
        <w:t>ACM</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CS data service.</w:t>
      </w:r>
      <w:r w:rsidRPr="00F4598A">
        <w:t>(</w:t>
      </w:r>
      <w:r w:rsidRPr="00F4598A">
        <w:rPr>
          <w:lang w:eastAsia="zh-CN"/>
        </w:rPr>
        <w:t>ITU-T Q.1902)</w:t>
      </w:r>
    </w:p>
    <w:p w14:paraId="67F46BBC" w14:textId="77777777" w:rsidR="00D374F6" w:rsidRPr="00F4598A" w:rsidRDefault="00D374F6" w:rsidP="00390644">
      <w:pPr>
        <w:pStyle w:val="B1"/>
        <w:rPr>
          <w:lang w:eastAsia="zh-CN"/>
        </w:rPr>
      </w:pPr>
      <w:r w:rsidRPr="00F4598A">
        <w:rPr>
          <w:lang w:eastAsia="zh-CN"/>
        </w:rPr>
        <w:t>d)</w:t>
      </w:r>
      <w:r w:rsidRPr="00F4598A">
        <w:rPr>
          <w:lang w:eastAsia="zh-CN"/>
        </w:rPr>
        <w:tab/>
        <w:t>A single integer value.</w:t>
      </w:r>
    </w:p>
    <w:p w14:paraId="26D5FFF6"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CSD.succIncCall</w:t>
      </w:r>
      <w:proofErr w:type="spellEnd"/>
    </w:p>
    <w:p w14:paraId="7AC95316"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8856137"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4FEF35F3" w14:textId="77777777" w:rsidR="00D374F6" w:rsidRPr="00F4598A" w:rsidRDefault="00D374F6" w:rsidP="00390644">
      <w:pPr>
        <w:pStyle w:val="B1"/>
        <w:rPr>
          <w:lang w:eastAsia="zh-CN"/>
        </w:rPr>
      </w:pPr>
      <w:r w:rsidRPr="00F4598A">
        <w:rPr>
          <w:lang w:eastAsia="zh-CN"/>
        </w:rPr>
        <w:t>h)</w:t>
      </w:r>
      <w:r w:rsidRPr="00F4598A">
        <w:rPr>
          <w:lang w:eastAsia="zh-CN"/>
        </w:rPr>
        <w:tab/>
        <w:t>GSM/UMTS</w:t>
      </w:r>
      <w:r w:rsidR="00F4598A" w:rsidRPr="00F4598A">
        <w:rPr>
          <w:lang w:eastAsia="zh-CN"/>
        </w:rPr>
        <w:t>.</w:t>
      </w:r>
    </w:p>
    <w:p w14:paraId="26F5833F" w14:textId="77777777" w:rsidR="00D374F6" w:rsidRPr="00F4598A" w:rsidRDefault="00D374F6" w:rsidP="00D374F6">
      <w:pPr>
        <w:pStyle w:val="Heading2"/>
        <w:rPr>
          <w:lang w:eastAsia="zh-CN"/>
        </w:rPr>
      </w:pPr>
      <w:bookmarkStart w:id="85" w:name="_Toc147543208"/>
      <w:r w:rsidRPr="00F4598A">
        <w:rPr>
          <w:lang w:eastAsia="zh-CN"/>
        </w:rPr>
        <w:t>6.6</w:t>
      </w:r>
      <w:r w:rsidRPr="00F4598A">
        <w:rPr>
          <w:lang w:eastAsia="zh-CN"/>
        </w:rPr>
        <w:tab/>
        <w:t>Answered incoming CS data calls</w:t>
      </w:r>
      <w:bookmarkEnd w:id="85"/>
    </w:p>
    <w:p w14:paraId="33B8C4CE" w14:textId="77777777" w:rsidR="00D374F6" w:rsidRPr="00F4598A" w:rsidRDefault="00D374F6" w:rsidP="00390644">
      <w:pPr>
        <w:pStyle w:val="B1"/>
        <w:rPr>
          <w:lang w:eastAsia="zh-CN"/>
        </w:rPr>
      </w:pPr>
      <w:r w:rsidRPr="00F4598A">
        <w:rPr>
          <w:lang w:eastAsia="zh-CN"/>
        </w:rPr>
        <w:t>a)</w:t>
      </w:r>
      <w:r w:rsidRPr="00F4598A">
        <w:rPr>
          <w:lang w:eastAsia="zh-CN"/>
        </w:rPr>
        <w:tab/>
        <w:t>This measurement provides the number of answered incoming CS data calls.</w:t>
      </w:r>
    </w:p>
    <w:p w14:paraId="5262E029" w14:textId="77777777" w:rsidR="00D374F6" w:rsidRPr="00F4598A" w:rsidRDefault="00D374F6" w:rsidP="00390644">
      <w:pPr>
        <w:pStyle w:val="B1"/>
        <w:rPr>
          <w:lang w:eastAsia="zh-CN"/>
        </w:rPr>
      </w:pPr>
      <w:r w:rsidRPr="00F4598A">
        <w:rPr>
          <w:lang w:eastAsia="zh-CN"/>
        </w:rPr>
        <w:t>b)</w:t>
      </w:r>
      <w:r w:rsidRPr="00F4598A">
        <w:rPr>
          <w:lang w:eastAsia="zh-CN"/>
        </w:rPr>
        <w:tab/>
        <w:t>CC.</w:t>
      </w:r>
    </w:p>
    <w:p w14:paraId="363E701E" w14:textId="77777777" w:rsidR="00D374F6" w:rsidRPr="00F4598A" w:rsidRDefault="00D374F6" w:rsidP="00390644">
      <w:pPr>
        <w:pStyle w:val="B1"/>
        <w:rPr>
          <w:lang w:eastAsia="zh-CN"/>
        </w:rPr>
      </w:pPr>
      <w:r w:rsidRPr="00F4598A">
        <w:rPr>
          <w:lang w:eastAsia="zh-CN"/>
        </w:rPr>
        <w:t>c)</w:t>
      </w:r>
      <w:r w:rsidRPr="00F4598A">
        <w:rPr>
          <w:lang w:eastAsia="zh-CN"/>
        </w:rPr>
        <w:tab/>
        <w:t>On transmission by the MSC-S of a</w:t>
      </w:r>
      <w:r w:rsidR="00F4598A" w:rsidRPr="00F4598A">
        <w:rPr>
          <w:lang w:eastAsia="zh-CN"/>
        </w:rPr>
        <w:t xml:space="preserve">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CS data service </w:t>
      </w:r>
      <w:r w:rsidRPr="00F4598A">
        <w:t>(</w:t>
      </w:r>
      <w:r w:rsidRPr="00F4598A">
        <w:rPr>
          <w:lang w:eastAsia="zh-CN"/>
        </w:rPr>
        <w:t>ITU-T Q.1902)</w:t>
      </w:r>
    </w:p>
    <w:p w14:paraId="146005F8" w14:textId="77777777" w:rsidR="00D374F6" w:rsidRPr="00F4598A" w:rsidRDefault="00D374F6" w:rsidP="00390644">
      <w:pPr>
        <w:pStyle w:val="B1"/>
        <w:rPr>
          <w:lang w:eastAsia="zh-CN"/>
        </w:rPr>
      </w:pPr>
      <w:r w:rsidRPr="00F4598A">
        <w:rPr>
          <w:lang w:eastAsia="zh-CN"/>
        </w:rPr>
        <w:t>d)</w:t>
      </w:r>
      <w:r w:rsidRPr="00F4598A">
        <w:rPr>
          <w:lang w:eastAsia="zh-CN"/>
        </w:rPr>
        <w:tab/>
        <w:t>A single integer value.</w:t>
      </w:r>
    </w:p>
    <w:p w14:paraId="42D1B11E" w14:textId="77777777" w:rsidR="00D374F6" w:rsidRPr="00F4598A" w:rsidRDefault="00D374F6" w:rsidP="00390644">
      <w:pPr>
        <w:pStyle w:val="B1"/>
        <w:rPr>
          <w:lang w:eastAsia="zh-CN"/>
        </w:rPr>
      </w:pPr>
      <w:r w:rsidRPr="00F4598A">
        <w:rPr>
          <w:lang w:eastAsia="zh-CN"/>
        </w:rPr>
        <w:t>e)</w:t>
      </w:r>
      <w:r w:rsidRPr="00F4598A">
        <w:rPr>
          <w:lang w:eastAsia="zh-CN"/>
        </w:rPr>
        <w:tab/>
      </w:r>
      <w:proofErr w:type="spellStart"/>
      <w:r w:rsidRPr="00F4598A">
        <w:rPr>
          <w:lang w:eastAsia="zh-CN"/>
        </w:rPr>
        <w:t>CSD.ansIncCall</w:t>
      </w:r>
      <w:proofErr w:type="spellEnd"/>
    </w:p>
    <w:p w14:paraId="0184A451" w14:textId="77777777" w:rsidR="00D374F6" w:rsidRPr="00F4598A" w:rsidRDefault="00D374F6"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58A077CA" w14:textId="77777777" w:rsidR="00D374F6" w:rsidRPr="00F4598A" w:rsidRDefault="00D374F6" w:rsidP="00390644">
      <w:pPr>
        <w:pStyle w:val="B1"/>
        <w:rPr>
          <w:lang w:eastAsia="zh-CN"/>
        </w:rPr>
      </w:pPr>
      <w:r w:rsidRPr="00F4598A">
        <w:rPr>
          <w:lang w:eastAsia="zh-CN"/>
        </w:rPr>
        <w:t>g)</w:t>
      </w:r>
      <w:r w:rsidRPr="00F4598A">
        <w:rPr>
          <w:lang w:eastAsia="zh-CN"/>
        </w:rPr>
        <w:tab/>
        <w:t>Valid for circuit switched traffic.</w:t>
      </w:r>
    </w:p>
    <w:p w14:paraId="1F205B59" w14:textId="77777777" w:rsidR="00D374F6" w:rsidRPr="00F4598A" w:rsidRDefault="00D374F6" w:rsidP="00390644">
      <w:pPr>
        <w:pStyle w:val="B1"/>
        <w:rPr>
          <w:lang w:eastAsia="zh-CN"/>
        </w:rPr>
      </w:pPr>
      <w:r w:rsidRPr="00F4598A">
        <w:rPr>
          <w:lang w:eastAsia="zh-CN"/>
        </w:rPr>
        <w:t>h)</w:t>
      </w:r>
      <w:r w:rsidRPr="00F4598A">
        <w:rPr>
          <w:lang w:eastAsia="zh-CN"/>
        </w:rPr>
        <w:tab/>
        <w:t>GSM/UMTS</w:t>
      </w:r>
      <w:r w:rsidR="00F4598A" w:rsidRPr="00F4598A">
        <w:rPr>
          <w:lang w:eastAsia="zh-CN"/>
        </w:rPr>
        <w:t>.</w:t>
      </w:r>
    </w:p>
    <w:p w14:paraId="375D37E7" w14:textId="77777777" w:rsidR="00991602" w:rsidRPr="00F4598A" w:rsidRDefault="00D374F6" w:rsidP="00991602">
      <w:pPr>
        <w:pStyle w:val="Heading1"/>
      </w:pPr>
      <w:r w:rsidRPr="00F4598A">
        <w:rPr>
          <w:snapToGrid w:val="0"/>
        </w:rPr>
        <w:br w:type="page"/>
      </w:r>
      <w:bookmarkStart w:id="86" w:name="_Toc147543209"/>
      <w:r w:rsidR="00991602" w:rsidRPr="00F4598A">
        <w:lastRenderedPageBreak/>
        <w:t>7</w:t>
      </w:r>
      <w:r w:rsidR="00991602" w:rsidRPr="00F4598A">
        <w:tab/>
        <w:t xml:space="preserve">Measurements related to CS </w:t>
      </w:r>
      <w:r w:rsidR="00991602" w:rsidRPr="00F4598A">
        <w:rPr>
          <w:lang w:eastAsia="zh-CN"/>
        </w:rPr>
        <w:t>m</w:t>
      </w:r>
      <w:r w:rsidR="00991602" w:rsidRPr="00F4598A">
        <w:t xml:space="preserve">ultimedia </w:t>
      </w:r>
      <w:r w:rsidR="00991602" w:rsidRPr="00F4598A">
        <w:rPr>
          <w:lang w:eastAsia="zh-CN"/>
        </w:rPr>
        <w:t>c</w:t>
      </w:r>
      <w:r w:rsidR="00991602" w:rsidRPr="00F4598A">
        <w:t>alls</w:t>
      </w:r>
      <w:bookmarkEnd w:id="86"/>
    </w:p>
    <w:p w14:paraId="0E367934" w14:textId="77777777" w:rsidR="00991602" w:rsidRPr="00F4598A" w:rsidRDefault="00991602" w:rsidP="00991602">
      <w:r w:rsidRPr="00F4598A">
        <w:t>For the traffic model and call flow diagrams see TS 32.407.</w:t>
      </w:r>
    </w:p>
    <w:p w14:paraId="5AD48306" w14:textId="77777777" w:rsidR="00991602" w:rsidRPr="00F4598A" w:rsidRDefault="00991602" w:rsidP="00206045">
      <w:pPr>
        <w:pStyle w:val="Heading2"/>
      </w:pPr>
      <w:bookmarkStart w:id="87" w:name="_Toc147543210"/>
      <w:r w:rsidRPr="00F4598A">
        <w:t>7.1</w:t>
      </w:r>
      <w:r w:rsidRPr="00F4598A">
        <w:tab/>
        <w:t>Attempted UE originating CS multimedia calls</w:t>
      </w:r>
      <w:bookmarkEnd w:id="87"/>
    </w:p>
    <w:p w14:paraId="25B373CB" w14:textId="77777777" w:rsidR="00991602" w:rsidRPr="00F4598A" w:rsidRDefault="00991602" w:rsidP="00390644">
      <w:pPr>
        <w:pStyle w:val="B1"/>
        <w:rPr>
          <w:lang w:eastAsia="zh-CN"/>
        </w:rPr>
      </w:pPr>
      <w:r w:rsidRPr="00F4598A">
        <w:rPr>
          <w:lang w:eastAsia="zh-CN"/>
        </w:rPr>
        <w:t>a)</w:t>
      </w:r>
      <w:r w:rsidRPr="00F4598A">
        <w:rPr>
          <w:lang w:eastAsia="zh-CN"/>
        </w:rPr>
        <w:tab/>
        <w:t xml:space="preserve">This measurement provides the number of attempted UE originated CS multimedia calls. </w:t>
      </w:r>
    </w:p>
    <w:p w14:paraId="706DFAD3" w14:textId="77777777" w:rsidR="00991602" w:rsidRPr="00F4598A" w:rsidRDefault="00991602" w:rsidP="00390644">
      <w:pPr>
        <w:pStyle w:val="B1"/>
        <w:rPr>
          <w:lang w:eastAsia="zh-CN"/>
        </w:rPr>
      </w:pPr>
      <w:r w:rsidRPr="00F4598A">
        <w:rPr>
          <w:lang w:eastAsia="zh-CN"/>
        </w:rPr>
        <w:t>b)</w:t>
      </w:r>
      <w:r w:rsidRPr="00F4598A">
        <w:rPr>
          <w:lang w:eastAsia="zh-CN"/>
        </w:rPr>
        <w:tab/>
        <w:t>CC.</w:t>
      </w:r>
    </w:p>
    <w:p w14:paraId="463C66D0" w14:textId="77777777" w:rsidR="00991602" w:rsidRPr="00F4598A" w:rsidRDefault="00991602" w:rsidP="00390644">
      <w:pPr>
        <w:pStyle w:val="B1"/>
        <w:rPr>
          <w:lang w:eastAsia="zh-CN"/>
        </w:rPr>
      </w:pPr>
      <w:r w:rsidRPr="00F4598A">
        <w:rPr>
          <w:lang w:eastAsia="zh-CN"/>
        </w:rPr>
        <w:t>c)</w:t>
      </w:r>
      <w:r w:rsidRPr="00F4598A">
        <w:rPr>
          <w:lang w:eastAsia="zh-CN"/>
        </w:rPr>
        <w:tab/>
        <w:t xml:space="preserve">On receipt by the MSC-S of a </w:t>
      </w:r>
      <w:r w:rsidR="006D56A1" w:rsidRPr="00F4598A">
        <w:rPr>
          <w:lang w:eastAsia="zh-CN"/>
        </w:rPr>
        <w:t>"</w:t>
      </w:r>
      <w:r w:rsidRPr="00F4598A">
        <w:rPr>
          <w:lang w:eastAsia="zh-CN"/>
        </w:rPr>
        <w:t>Setup</w:t>
      </w:r>
      <w:r w:rsidR="006D56A1" w:rsidRPr="00F4598A">
        <w:rPr>
          <w:lang w:eastAsia="zh-CN"/>
        </w:rPr>
        <w:t>"</w:t>
      </w:r>
      <w:r w:rsidRPr="00F4598A">
        <w:rPr>
          <w:lang w:eastAsia="zh-CN"/>
        </w:rPr>
        <w:t xml:space="preserve"> message with the </w:t>
      </w:r>
      <w:r w:rsidR="00F4598A" w:rsidRPr="00F4598A">
        <w:rPr>
          <w:lang w:eastAsia="zh-CN"/>
        </w:rPr>
        <w:t>'</w:t>
      </w:r>
      <w:r w:rsidRPr="00F4598A">
        <w:t>other rate adaptation</w:t>
      </w:r>
      <w:r w:rsidR="006D56A1" w:rsidRPr="00F4598A">
        <w:t>"</w:t>
      </w:r>
      <w:r w:rsidRPr="00F4598A">
        <w:t xml:space="preserve"> field of Bearer Capability IE is set to H.223 &amp; H.245</w:t>
      </w:r>
      <w:r w:rsidRPr="00F4598A">
        <w:rPr>
          <w:lang w:eastAsia="zh-CN"/>
        </w:rPr>
        <w:t xml:space="preserve"> (3GPP TS 24.008 [7], 22.002 [8]). </w:t>
      </w:r>
    </w:p>
    <w:p w14:paraId="164124A3" w14:textId="77777777" w:rsidR="00991602" w:rsidRPr="00F4598A" w:rsidRDefault="00991602" w:rsidP="00390644">
      <w:pPr>
        <w:pStyle w:val="B1"/>
        <w:rPr>
          <w:lang w:eastAsia="zh-CN"/>
        </w:rPr>
      </w:pPr>
      <w:r w:rsidRPr="00F4598A">
        <w:rPr>
          <w:lang w:eastAsia="zh-CN"/>
        </w:rPr>
        <w:t>d)</w:t>
      </w:r>
      <w:r w:rsidRPr="00F4598A">
        <w:rPr>
          <w:lang w:eastAsia="zh-CN"/>
        </w:rPr>
        <w:tab/>
        <w:t>A single integer value.</w:t>
      </w:r>
    </w:p>
    <w:p w14:paraId="5C274A58" w14:textId="77777777" w:rsidR="00991602" w:rsidRPr="00F4598A" w:rsidRDefault="00991602" w:rsidP="00390644">
      <w:pPr>
        <w:pStyle w:val="B1"/>
        <w:rPr>
          <w:lang w:eastAsia="zh-CN"/>
        </w:rPr>
      </w:pPr>
      <w:r w:rsidRPr="00F4598A">
        <w:rPr>
          <w:lang w:eastAsia="zh-CN"/>
        </w:rPr>
        <w:t>e)</w:t>
      </w:r>
      <w:r w:rsidRPr="00F4598A">
        <w:rPr>
          <w:lang w:eastAsia="zh-CN"/>
        </w:rPr>
        <w:tab/>
      </w:r>
      <w:proofErr w:type="spellStart"/>
      <w:r w:rsidRPr="00F4598A">
        <w:rPr>
          <w:lang w:eastAsia="zh-CN"/>
        </w:rPr>
        <w:t>MMC.attOrig</w:t>
      </w:r>
      <w:proofErr w:type="spellEnd"/>
    </w:p>
    <w:p w14:paraId="6A5BF698" w14:textId="77777777" w:rsidR="00991602" w:rsidRPr="00F4598A" w:rsidRDefault="00991602"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6510233F" w14:textId="77777777" w:rsidR="00991602" w:rsidRPr="00F4598A" w:rsidRDefault="00991602" w:rsidP="00390644">
      <w:pPr>
        <w:pStyle w:val="B1"/>
        <w:rPr>
          <w:lang w:eastAsia="zh-CN"/>
        </w:rPr>
      </w:pPr>
      <w:r w:rsidRPr="00F4598A">
        <w:rPr>
          <w:lang w:eastAsia="zh-CN"/>
        </w:rPr>
        <w:t>g)</w:t>
      </w:r>
      <w:r w:rsidRPr="00F4598A">
        <w:rPr>
          <w:lang w:eastAsia="zh-CN"/>
        </w:rPr>
        <w:tab/>
        <w:t>Valid for circuit switched traffic.</w:t>
      </w:r>
    </w:p>
    <w:p w14:paraId="372515A8" w14:textId="77777777" w:rsidR="00991602" w:rsidRPr="00F4598A" w:rsidRDefault="00991602" w:rsidP="00390644">
      <w:pPr>
        <w:pStyle w:val="B1"/>
        <w:rPr>
          <w:lang w:eastAsia="zh-CN"/>
        </w:rPr>
      </w:pPr>
      <w:r w:rsidRPr="00F4598A">
        <w:rPr>
          <w:lang w:eastAsia="zh-CN"/>
        </w:rPr>
        <w:t>h)</w:t>
      </w:r>
      <w:r w:rsidRPr="00F4598A">
        <w:rPr>
          <w:lang w:eastAsia="zh-CN"/>
        </w:rPr>
        <w:tab/>
        <w:t>UMTS.</w:t>
      </w:r>
    </w:p>
    <w:p w14:paraId="24BCABD8" w14:textId="77777777" w:rsidR="00991602" w:rsidRPr="00F4598A" w:rsidRDefault="00991602" w:rsidP="00206045">
      <w:pPr>
        <w:pStyle w:val="Heading2"/>
      </w:pPr>
      <w:bookmarkStart w:id="88" w:name="_Toc147543211"/>
      <w:r w:rsidRPr="00F4598A">
        <w:t>7.2</w:t>
      </w:r>
      <w:r w:rsidRPr="00F4598A">
        <w:tab/>
        <w:t>Successful UE originating CS multimedia calls</w:t>
      </w:r>
      <w:bookmarkEnd w:id="88"/>
    </w:p>
    <w:p w14:paraId="751940D4" w14:textId="77777777" w:rsidR="00991602" w:rsidRPr="00F4598A" w:rsidRDefault="00991602" w:rsidP="00390644">
      <w:pPr>
        <w:pStyle w:val="B1"/>
        <w:rPr>
          <w:lang w:eastAsia="zh-CN"/>
        </w:rPr>
      </w:pPr>
      <w:r w:rsidRPr="00F4598A">
        <w:rPr>
          <w:lang w:eastAsia="zh-CN"/>
        </w:rPr>
        <w:t>a)</w:t>
      </w:r>
      <w:r w:rsidRPr="00F4598A">
        <w:rPr>
          <w:lang w:eastAsia="zh-CN"/>
        </w:rPr>
        <w:tab/>
        <w:t xml:space="preserve">This measurement provides the number of successful UE originated CS multimedia calls. </w:t>
      </w:r>
    </w:p>
    <w:p w14:paraId="64D8EA2B" w14:textId="77777777" w:rsidR="00991602" w:rsidRPr="00F4598A" w:rsidRDefault="00991602" w:rsidP="00390644">
      <w:pPr>
        <w:pStyle w:val="B1"/>
        <w:rPr>
          <w:lang w:eastAsia="zh-CN"/>
        </w:rPr>
      </w:pPr>
      <w:r w:rsidRPr="00F4598A">
        <w:rPr>
          <w:lang w:eastAsia="zh-CN"/>
        </w:rPr>
        <w:t>b)</w:t>
      </w:r>
      <w:r w:rsidRPr="00F4598A">
        <w:rPr>
          <w:lang w:eastAsia="zh-CN"/>
        </w:rPr>
        <w:tab/>
        <w:t>CC.</w:t>
      </w:r>
    </w:p>
    <w:p w14:paraId="709C55D9" w14:textId="77777777" w:rsidR="00991602" w:rsidRPr="00F4598A" w:rsidRDefault="00991602" w:rsidP="00390644">
      <w:pPr>
        <w:pStyle w:val="B1"/>
        <w:rPr>
          <w:lang w:eastAsia="zh-CN"/>
        </w:rPr>
      </w:pPr>
      <w:r w:rsidRPr="00F4598A">
        <w:rPr>
          <w:lang w:eastAsia="zh-CN"/>
        </w:rPr>
        <w:t>c)</w:t>
      </w:r>
      <w:r w:rsidRPr="00F4598A">
        <w:rPr>
          <w:lang w:eastAsia="zh-CN"/>
        </w:rPr>
        <w:tab/>
        <w:t xml:space="preserve">On transmission of an </w:t>
      </w:r>
      <w:r w:rsidR="006D56A1" w:rsidRPr="00F4598A">
        <w:rPr>
          <w:lang w:eastAsia="zh-CN"/>
        </w:rPr>
        <w:t>"</w:t>
      </w:r>
      <w:r w:rsidRPr="00F4598A">
        <w:rPr>
          <w:lang w:eastAsia="zh-CN"/>
        </w:rPr>
        <w:t>Alerting</w:t>
      </w:r>
      <w:r w:rsidR="006D56A1" w:rsidRPr="00F4598A">
        <w:rPr>
          <w:lang w:eastAsia="zh-CN"/>
        </w:rPr>
        <w:t>"</w:t>
      </w:r>
      <w:r w:rsidRPr="00F4598A">
        <w:rPr>
          <w:lang w:eastAsia="zh-CN"/>
        </w:rPr>
        <w:t xml:space="preserve"> message for the multimedia service from the MSC-S to the Calling Party (3GPP TS 24.008 [7]).</w:t>
      </w:r>
    </w:p>
    <w:p w14:paraId="38966B0E" w14:textId="77777777" w:rsidR="00991602" w:rsidRPr="00F4598A" w:rsidRDefault="00991602" w:rsidP="00390644">
      <w:pPr>
        <w:pStyle w:val="B1"/>
        <w:rPr>
          <w:lang w:eastAsia="zh-CN"/>
        </w:rPr>
      </w:pPr>
      <w:r w:rsidRPr="00F4598A">
        <w:rPr>
          <w:lang w:eastAsia="zh-CN"/>
        </w:rPr>
        <w:t>d)</w:t>
      </w:r>
      <w:r w:rsidRPr="00F4598A">
        <w:rPr>
          <w:lang w:eastAsia="zh-CN"/>
        </w:rPr>
        <w:tab/>
        <w:t>A single integer value.</w:t>
      </w:r>
    </w:p>
    <w:p w14:paraId="7D95D06C" w14:textId="77777777" w:rsidR="00991602" w:rsidRPr="00F4598A" w:rsidRDefault="00991602" w:rsidP="00390644">
      <w:pPr>
        <w:pStyle w:val="B1"/>
        <w:rPr>
          <w:lang w:eastAsia="zh-CN"/>
        </w:rPr>
      </w:pPr>
      <w:r w:rsidRPr="00F4598A">
        <w:rPr>
          <w:lang w:eastAsia="zh-CN"/>
        </w:rPr>
        <w:t>e)</w:t>
      </w:r>
      <w:r w:rsidRPr="00F4598A">
        <w:rPr>
          <w:lang w:eastAsia="zh-CN"/>
        </w:rPr>
        <w:tab/>
      </w:r>
      <w:proofErr w:type="spellStart"/>
      <w:r w:rsidRPr="00F4598A">
        <w:rPr>
          <w:lang w:eastAsia="zh-CN"/>
        </w:rPr>
        <w:t>MMC.succOrigi</w:t>
      </w:r>
      <w:proofErr w:type="spellEnd"/>
    </w:p>
    <w:p w14:paraId="7769C55A" w14:textId="77777777" w:rsidR="00991602" w:rsidRPr="00F4598A" w:rsidRDefault="00991602"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2FC5134B" w14:textId="77777777" w:rsidR="00991602" w:rsidRPr="00F4598A" w:rsidRDefault="00991602" w:rsidP="00390644">
      <w:pPr>
        <w:pStyle w:val="B1"/>
        <w:rPr>
          <w:lang w:eastAsia="zh-CN"/>
        </w:rPr>
      </w:pPr>
      <w:r w:rsidRPr="00F4598A">
        <w:rPr>
          <w:lang w:eastAsia="zh-CN"/>
        </w:rPr>
        <w:t>g)</w:t>
      </w:r>
      <w:r w:rsidRPr="00F4598A">
        <w:rPr>
          <w:lang w:eastAsia="zh-CN"/>
        </w:rPr>
        <w:tab/>
        <w:t>Valid for circuit switched traffic.</w:t>
      </w:r>
    </w:p>
    <w:p w14:paraId="3681F8FE" w14:textId="77777777" w:rsidR="00991602" w:rsidRPr="00F4598A" w:rsidRDefault="00991602" w:rsidP="00390644">
      <w:pPr>
        <w:pStyle w:val="B1"/>
        <w:rPr>
          <w:lang w:eastAsia="zh-CN"/>
        </w:rPr>
      </w:pPr>
      <w:r w:rsidRPr="00F4598A">
        <w:rPr>
          <w:lang w:eastAsia="zh-CN"/>
        </w:rPr>
        <w:t>h)</w:t>
      </w:r>
      <w:r w:rsidRPr="00F4598A">
        <w:rPr>
          <w:lang w:eastAsia="zh-CN"/>
        </w:rPr>
        <w:tab/>
        <w:t>UMTS.</w:t>
      </w:r>
    </w:p>
    <w:p w14:paraId="3339EC76" w14:textId="77777777" w:rsidR="00991602" w:rsidRPr="00F4598A" w:rsidRDefault="00991602" w:rsidP="00206045">
      <w:pPr>
        <w:pStyle w:val="Heading2"/>
      </w:pPr>
      <w:bookmarkStart w:id="89" w:name="_Toc147543212"/>
      <w:r w:rsidRPr="00F4598A">
        <w:t>7.3</w:t>
      </w:r>
      <w:r w:rsidRPr="00F4598A">
        <w:tab/>
        <w:t>Answered UE originating CS multimedia calls</w:t>
      </w:r>
      <w:bookmarkEnd w:id="89"/>
    </w:p>
    <w:p w14:paraId="50312995" w14:textId="77777777" w:rsidR="00991602" w:rsidRPr="00F4598A" w:rsidRDefault="00991602" w:rsidP="00390644">
      <w:pPr>
        <w:pStyle w:val="B1"/>
        <w:rPr>
          <w:lang w:eastAsia="zh-CN"/>
        </w:rPr>
      </w:pPr>
      <w:r w:rsidRPr="00F4598A">
        <w:rPr>
          <w:lang w:eastAsia="zh-CN"/>
        </w:rPr>
        <w:t>a)</w:t>
      </w:r>
      <w:r w:rsidRPr="00F4598A">
        <w:rPr>
          <w:lang w:eastAsia="zh-CN"/>
        </w:rPr>
        <w:tab/>
        <w:t xml:space="preserve">This measurement provides the number of answered UE originated CS multimedia calls. </w:t>
      </w:r>
    </w:p>
    <w:p w14:paraId="0915143F" w14:textId="77777777" w:rsidR="00991602" w:rsidRPr="00F4598A" w:rsidRDefault="00991602" w:rsidP="00390644">
      <w:pPr>
        <w:pStyle w:val="B1"/>
        <w:rPr>
          <w:lang w:eastAsia="zh-CN"/>
        </w:rPr>
      </w:pPr>
      <w:r w:rsidRPr="00F4598A">
        <w:rPr>
          <w:lang w:eastAsia="zh-CN"/>
        </w:rPr>
        <w:t>b)</w:t>
      </w:r>
      <w:r w:rsidRPr="00F4598A">
        <w:rPr>
          <w:lang w:eastAsia="zh-CN"/>
        </w:rPr>
        <w:tab/>
        <w:t>CC.</w:t>
      </w:r>
    </w:p>
    <w:p w14:paraId="08B66392" w14:textId="77777777" w:rsidR="00991602" w:rsidRPr="00F4598A" w:rsidRDefault="00991602" w:rsidP="00390644">
      <w:pPr>
        <w:pStyle w:val="B1"/>
        <w:rPr>
          <w:lang w:eastAsia="zh-CN"/>
        </w:rPr>
      </w:pPr>
      <w:r w:rsidRPr="00F4598A">
        <w:rPr>
          <w:lang w:eastAsia="zh-CN"/>
        </w:rPr>
        <w:t>c)</w:t>
      </w:r>
      <w:r w:rsidRPr="00F4598A">
        <w:rPr>
          <w:lang w:eastAsia="zh-CN"/>
        </w:rPr>
        <w:tab/>
        <w:t xml:space="preserve">On reception of a </w:t>
      </w:r>
      <w:r w:rsidR="006D56A1" w:rsidRPr="00F4598A">
        <w:rPr>
          <w:lang w:eastAsia="zh-CN"/>
        </w:rPr>
        <w:t>"</w:t>
      </w:r>
      <w:r w:rsidRPr="00F4598A">
        <w:rPr>
          <w:lang w:eastAsia="zh-CN"/>
        </w:rPr>
        <w:t>CONNECT ACKNOWLEDGE</w:t>
      </w:r>
      <w:r w:rsidR="006D56A1" w:rsidRPr="00F4598A">
        <w:rPr>
          <w:lang w:eastAsia="zh-CN"/>
        </w:rPr>
        <w:t>"</w:t>
      </w:r>
      <w:r w:rsidRPr="00F4598A">
        <w:rPr>
          <w:lang w:eastAsia="zh-CN"/>
        </w:rPr>
        <w:t xml:space="preserve"> message for the multimedia service from the MSC-S to the Calling Party (3GPP TS 24.008 [7]).</w:t>
      </w:r>
    </w:p>
    <w:p w14:paraId="581691BC" w14:textId="77777777" w:rsidR="00991602" w:rsidRPr="00F4598A" w:rsidRDefault="00991602" w:rsidP="00390644">
      <w:pPr>
        <w:pStyle w:val="B1"/>
        <w:rPr>
          <w:lang w:eastAsia="zh-CN"/>
        </w:rPr>
      </w:pPr>
      <w:r w:rsidRPr="00F4598A">
        <w:rPr>
          <w:lang w:eastAsia="zh-CN"/>
        </w:rPr>
        <w:t>d)</w:t>
      </w:r>
      <w:r w:rsidRPr="00F4598A">
        <w:rPr>
          <w:lang w:eastAsia="zh-CN"/>
        </w:rPr>
        <w:tab/>
        <w:t>A single integer value.</w:t>
      </w:r>
    </w:p>
    <w:p w14:paraId="74E1ADE3" w14:textId="77777777" w:rsidR="00991602" w:rsidRPr="00F4598A" w:rsidRDefault="00991602" w:rsidP="00390644">
      <w:pPr>
        <w:pStyle w:val="B1"/>
        <w:rPr>
          <w:lang w:eastAsia="zh-CN"/>
        </w:rPr>
      </w:pPr>
      <w:r w:rsidRPr="00F4598A">
        <w:rPr>
          <w:lang w:eastAsia="zh-CN"/>
        </w:rPr>
        <w:t>e)</w:t>
      </w:r>
      <w:r w:rsidRPr="00F4598A">
        <w:rPr>
          <w:lang w:eastAsia="zh-CN"/>
        </w:rPr>
        <w:tab/>
      </w:r>
      <w:proofErr w:type="spellStart"/>
      <w:r w:rsidRPr="00F4598A">
        <w:rPr>
          <w:lang w:eastAsia="zh-CN"/>
        </w:rPr>
        <w:t>MMC.ansOrigi</w:t>
      </w:r>
      <w:proofErr w:type="spellEnd"/>
    </w:p>
    <w:p w14:paraId="10D8E071" w14:textId="77777777" w:rsidR="00991602" w:rsidRPr="00F4598A" w:rsidRDefault="00991602" w:rsidP="00390644">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6B271601" w14:textId="77777777" w:rsidR="00991602" w:rsidRPr="00F4598A" w:rsidRDefault="00991602" w:rsidP="00390644">
      <w:pPr>
        <w:pStyle w:val="B1"/>
        <w:rPr>
          <w:lang w:eastAsia="zh-CN"/>
        </w:rPr>
      </w:pPr>
      <w:r w:rsidRPr="00F4598A">
        <w:rPr>
          <w:lang w:eastAsia="zh-CN"/>
        </w:rPr>
        <w:t>g)</w:t>
      </w:r>
      <w:r w:rsidRPr="00F4598A">
        <w:rPr>
          <w:lang w:eastAsia="zh-CN"/>
        </w:rPr>
        <w:tab/>
        <w:t>Valid for circuit switched traffic.</w:t>
      </w:r>
    </w:p>
    <w:p w14:paraId="55842517" w14:textId="77777777" w:rsidR="00991602" w:rsidRPr="00F4598A" w:rsidRDefault="00991602" w:rsidP="00390644">
      <w:pPr>
        <w:pStyle w:val="B1"/>
        <w:rPr>
          <w:lang w:eastAsia="zh-CN"/>
        </w:rPr>
      </w:pPr>
      <w:r w:rsidRPr="00F4598A">
        <w:rPr>
          <w:lang w:eastAsia="zh-CN"/>
        </w:rPr>
        <w:t>h)</w:t>
      </w:r>
      <w:r w:rsidRPr="00F4598A">
        <w:rPr>
          <w:lang w:eastAsia="zh-CN"/>
        </w:rPr>
        <w:tab/>
        <w:t>UMTS.</w:t>
      </w:r>
    </w:p>
    <w:p w14:paraId="498FBF98" w14:textId="77777777" w:rsidR="00991602" w:rsidRPr="00F4598A" w:rsidRDefault="00991602" w:rsidP="00206045">
      <w:pPr>
        <w:pStyle w:val="Heading2"/>
      </w:pPr>
      <w:bookmarkStart w:id="90" w:name="_Toc147543213"/>
      <w:r w:rsidRPr="00F4598A">
        <w:t>7.4</w:t>
      </w:r>
      <w:r w:rsidRPr="00F4598A">
        <w:tab/>
        <w:t xml:space="preserve">Attempted UE terminating CS </w:t>
      </w:r>
      <w:r w:rsidRPr="00F4598A">
        <w:rPr>
          <w:lang w:eastAsia="zh-CN"/>
        </w:rPr>
        <w:t xml:space="preserve">multimedia </w:t>
      </w:r>
      <w:r w:rsidRPr="00F4598A">
        <w:t>calls</w:t>
      </w:r>
      <w:bookmarkEnd w:id="90"/>
    </w:p>
    <w:p w14:paraId="2AB5F4B3"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UE terminating CS multimedia call attempts. </w:t>
      </w:r>
    </w:p>
    <w:p w14:paraId="21793FA3" w14:textId="77777777" w:rsidR="00991602" w:rsidRPr="00F4598A" w:rsidRDefault="00991602" w:rsidP="00AA6C56">
      <w:pPr>
        <w:pStyle w:val="B1"/>
        <w:rPr>
          <w:lang w:eastAsia="zh-CN"/>
        </w:rPr>
      </w:pPr>
      <w:r w:rsidRPr="00F4598A">
        <w:rPr>
          <w:lang w:eastAsia="zh-CN"/>
        </w:rPr>
        <w:lastRenderedPageBreak/>
        <w:t>b)</w:t>
      </w:r>
      <w:r w:rsidRPr="00F4598A">
        <w:rPr>
          <w:lang w:eastAsia="zh-CN"/>
        </w:rPr>
        <w:tab/>
        <w:t>CC.</w:t>
      </w:r>
    </w:p>
    <w:p w14:paraId="438B0411" w14:textId="77777777" w:rsidR="00991602" w:rsidRPr="00F4598A" w:rsidRDefault="00991602" w:rsidP="00AA6C56">
      <w:pPr>
        <w:pStyle w:val="B1"/>
        <w:rPr>
          <w:lang w:eastAsia="zh-CN"/>
        </w:rPr>
      </w:pPr>
      <w:r w:rsidRPr="00F4598A">
        <w:rPr>
          <w:lang w:eastAsia="zh-CN"/>
        </w:rPr>
        <w:t>c)</w:t>
      </w:r>
      <w:r w:rsidRPr="00F4598A">
        <w:rPr>
          <w:lang w:eastAsia="zh-CN"/>
        </w:rPr>
        <w:tab/>
        <w:t xml:space="preserve">On transmission of a </w:t>
      </w:r>
      <w:r w:rsidR="006D56A1" w:rsidRPr="00F4598A">
        <w:rPr>
          <w:lang w:eastAsia="zh-CN"/>
        </w:rPr>
        <w:t>"</w:t>
      </w:r>
      <w:r w:rsidRPr="00F4598A">
        <w:rPr>
          <w:lang w:eastAsia="zh-CN"/>
        </w:rPr>
        <w:t>SETUP</w:t>
      </w:r>
      <w:r w:rsidR="006D56A1" w:rsidRPr="00F4598A">
        <w:rPr>
          <w:lang w:eastAsia="zh-CN"/>
        </w:rPr>
        <w:t>"</w:t>
      </w:r>
      <w:r w:rsidRPr="00F4598A">
        <w:rPr>
          <w:lang w:eastAsia="zh-CN"/>
        </w:rPr>
        <w:t xml:space="preserve"> message or on the reception of </w:t>
      </w:r>
      <w:r w:rsidR="006D56A1" w:rsidRPr="00F4598A">
        <w:rPr>
          <w:lang w:eastAsia="zh-CN"/>
        </w:rPr>
        <w:t>"</w:t>
      </w:r>
      <w:r w:rsidRPr="00F4598A">
        <w:rPr>
          <w:lang w:eastAsia="zh-CN"/>
        </w:rPr>
        <w:t>CALL CONFIRMED</w:t>
      </w:r>
      <w:r w:rsidR="006D56A1" w:rsidRPr="00F4598A">
        <w:rPr>
          <w:lang w:eastAsia="zh-CN"/>
        </w:rPr>
        <w:t>"</w:t>
      </w:r>
      <w:r w:rsidRPr="00F4598A">
        <w:rPr>
          <w:lang w:eastAsia="zh-CN"/>
        </w:rPr>
        <w:t xml:space="preserve"> message and the </w:t>
      </w:r>
      <w:r w:rsidR="00F4598A">
        <w:rPr>
          <w:lang w:eastAsia="zh-CN"/>
        </w:rPr>
        <w:t>"</w:t>
      </w:r>
      <w:r w:rsidRPr="00F4598A">
        <w:t>other rate adaption</w:t>
      </w:r>
      <w:r w:rsidR="006D56A1" w:rsidRPr="00F4598A">
        <w:t>"</w:t>
      </w:r>
      <w:r w:rsidRPr="00F4598A">
        <w:t xml:space="preserve"> field of Bearer Capability IE is set to H.223 &amp; H.245</w:t>
      </w:r>
      <w:r w:rsidRPr="00F4598A">
        <w:rPr>
          <w:lang w:eastAsia="zh-CN"/>
        </w:rPr>
        <w:t xml:space="preserve"> (3GPP TS 24.008 [7], 22.002 [8]). Note the trigger is the call confirmed if the nature of the call cannot be decided in the SETUP message (i</w:t>
      </w:r>
      <w:r w:rsidR="00F4598A">
        <w:rPr>
          <w:lang w:eastAsia="zh-CN"/>
        </w:rPr>
        <w:t>.</w:t>
      </w:r>
      <w:r w:rsidRPr="00F4598A">
        <w:rPr>
          <w:lang w:eastAsia="zh-CN"/>
        </w:rPr>
        <w:t xml:space="preserve">e. Bearer capability IE is not included in the Setup message). </w:t>
      </w:r>
    </w:p>
    <w:p w14:paraId="4727CE53"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5D23314C"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MMC.attTerm</w:t>
      </w:r>
      <w:proofErr w:type="spellEnd"/>
    </w:p>
    <w:p w14:paraId="2A272713"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3B12BE0C"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5911AA66"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15C2F54E" w14:textId="77777777" w:rsidR="00991602" w:rsidRPr="00F4598A" w:rsidRDefault="00991602" w:rsidP="00206045">
      <w:pPr>
        <w:pStyle w:val="Heading2"/>
      </w:pPr>
      <w:bookmarkStart w:id="91" w:name="_Toc147543214"/>
      <w:r w:rsidRPr="00F4598A">
        <w:t>7.5</w:t>
      </w:r>
      <w:r w:rsidRPr="00F4598A">
        <w:tab/>
        <w:t xml:space="preserve">Successful </w:t>
      </w:r>
      <w:r w:rsidRPr="00F4598A">
        <w:rPr>
          <w:lang w:eastAsia="zh-CN"/>
        </w:rPr>
        <w:t>UE</w:t>
      </w:r>
      <w:r w:rsidRPr="00F4598A">
        <w:t xml:space="preserve"> </w:t>
      </w:r>
      <w:r w:rsidRPr="00F4598A">
        <w:rPr>
          <w:lang w:eastAsia="zh-CN"/>
        </w:rPr>
        <w:t>t</w:t>
      </w:r>
      <w:r w:rsidRPr="00F4598A">
        <w:t xml:space="preserve">erminating CS </w:t>
      </w:r>
      <w:r w:rsidRPr="00F4598A">
        <w:rPr>
          <w:lang w:eastAsia="zh-CN"/>
        </w:rPr>
        <w:t xml:space="preserve">multimedia </w:t>
      </w:r>
      <w:r w:rsidRPr="00F4598A">
        <w:t>calls</w:t>
      </w:r>
      <w:bookmarkEnd w:id="91"/>
    </w:p>
    <w:p w14:paraId="73497A8A"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answered UE terminating CS multimedia calls. </w:t>
      </w:r>
    </w:p>
    <w:p w14:paraId="64EEEBBA"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3CD6387B" w14:textId="77777777" w:rsidR="00991602" w:rsidRPr="00F4598A" w:rsidRDefault="00991602" w:rsidP="00AA6C56">
      <w:pPr>
        <w:pStyle w:val="B1"/>
        <w:rPr>
          <w:lang w:eastAsia="zh-CN"/>
        </w:rPr>
      </w:pPr>
      <w:r w:rsidRPr="00F4598A">
        <w:rPr>
          <w:lang w:eastAsia="zh-CN"/>
        </w:rPr>
        <w:t>c)</w:t>
      </w:r>
      <w:r w:rsidRPr="00F4598A">
        <w:rPr>
          <w:lang w:eastAsia="zh-CN"/>
        </w:rPr>
        <w:tab/>
        <w:t>On reception of a</w:t>
      </w:r>
      <w:r w:rsidR="00F4598A">
        <w:rPr>
          <w:lang w:eastAsia="zh-CN"/>
        </w:rPr>
        <w:t>n</w:t>
      </w:r>
      <w:r w:rsidRPr="00F4598A">
        <w:rPr>
          <w:lang w:eastAsia="zh-CN"/>
        </w:rPr>
        <w:t xml:space="preserve"> </w:t>
      </w:r>
      <w:r w:rsidR="006D56A1" w:rsidRPr="00F4598A">
        <w:rPr>
          <w:lang w:eastAsia="zh-CN"/>
        </w:rPr>
        <w:t>"</w:t>
      </w:r>
      <w:r w:rsidRPr="00F4598A">
        <w:rPr>
          <w:lang w:eastAsia="zh-CN"/>
        </w:rPr>
        <w:t>ALERTING</w:t>
      </w:r>
      <w:r w:rsidR="006D56A1" w:rsidRPr="00F4598A">
        <w:rPr>
          <w:lang w:eastAsia="zh-CN"/>
        </w:rPr>
        <w:t>"</w:t>
      </w:r>
      <w:r w:rsidRPr="00F4598A">
        <w:rPr>
          <w:lang w:eastAsia="zh-CN"/>
        </w:rPr>
        <w:t xml:space="preserve"> message for the multimedia service. (3GPP TS 24.008[7]).</w:t>
      </w:r>
    </w:p>
    <w:p w14:paraId="01418E78"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4B034585"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MMC.succTermi</w:t>
      </w:r>
      <w:proofErr w:type="spellEnd"/>
    </w:p>
    <w:p w14:paraId="578ED46F"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D7898D1"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368B5262"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19E445E2" w14:textId="77777777" w:rsidR="00991602" w:rsidRPr="00F4598A" w:rsidRDefault="00991602" w:rsidP="00206045">
      <w:pPr>
        <w:pStyle w:val="Heading2"/>
      </w:pPr>
      <w:bookmarkStart w:id="92" w:name="_Toc147543215"/>
      <w:r w:rsidRPr="00F4598A">
        <w:t>7.6</w:t>
      </w:r>
      <w:r w:rsidRPr="00F4598A">
        <w:tab/>
        <w:t xml:space="preserve">Answered </w:t>
      </w:r>
      <w:r w:rsidRPr="00F4598A">
        <w:rPr>
          <w:lang w:eastAsia="zh-CN"/>
        </w:rPr>
        <w:t>UE</w:t>
      </w:r>
      <w:r w:rsidRPr="00F4598A">
        <w:t xml:space="preserve"> </w:t>
      </w:r>
      <w:r w:rsidRPr="00F4598A">
        <w:rPr>
          <w:lang w:eastAsia="zh-CN"/>
        </w:rPr>
        <w:t>t</w:t>
      </w:r>
      <w:r w:rsidRPr="00F4598A">
        <w:t xml:space="preserve">erminating CS </w:t>
      </w:r>
      <w:r w:rsidRPr="00F4598A">
        <w:rPr>
          <w:lang w:eastAsia="zh-CN"/>
        </w:rPr>
        <w:t xml:space="preserve">multimedia </w:t>
      </w:r>
      <w:r w:rsidRPr="00F4598A">
        <w:t>calls</w:t>
      </w:r>
      <w:bookmarkEnd w:id="92"/>
    </w:p>
    <w:p w14:paraId="65599F21"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answered UE terminating CS multimedia calls. </w:t>
      </w:r>
    </w:p>
    <w:p w14:paraId="3A3A9F63"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7601701A" w14:textId="77777777" w:rsidR="00991602" w:rsidRPr="00F4598A" w:rsidRDefault="00991602" w:rsidP="00AA6C56">
      <w:pPr>
        <w:pStyle w:val="B1"/>
        <w:rPr>
          <w:lang w:eastAsia="zh-CN"/>
        </w:rPr>
      </w:pPr>
      <w:r w:rsidRPr="00F4598A">
        <w:rPr>
          <w:lang w:eastAsia="zh-CN"/>
        </w:rPr>
        <w:t>c)</w:t>
      </w:r>
      <w:r w:rsidRPr="00F4598A">
        <w:rPr>
          <w:lang w:eastAsia="zh-CN"/>
        </w:rPr>
        <w:tab/>
        <w:t xml:space="preserve">On reception of a </w:t>
      </w:r>
      <w:r w:rsidR="006D56A1" w:rsidRPr="00F4598A">
        <w:rPr>
          <w:lang w:eastAsia="zh-CN"/>
        </w:rPr>
        <w:t>"</w:t>
      </w:r>
      <w:r w:rsidRPr="00F4598A">
        <w:rPr>
          <w:lang w:eastAsia="zh-CN"/>
        </w:rPr>
        <w:t>CONNECT ACKNOWLEDGE</w:t>
      </w:r>
      <w:r w:rsidR="006D56A1" w:rsidRPr="00F4598A">
        <w:rPr>
          <w:lang w:eastAsia="zh-CN"/>
        </w:rPr>
        <w:t>"</w:t>
      </w:r>
      <w:r w:rsidRPr="00F4598A">
        <w:rPr>
          <w:lang w:eastAsia="zh-CN"/>
        </w:rPr>
        <w:t xml:space="preserve"> message for the multimedia service (3GPP TS 24.008 [7]).</w:t>
      </w:r>
    </w:p>
    <w:p w14:paraId="30369F2A"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3A84E2B4"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MMC.ansTerm</w:t>
      </w:r>
      <w:proofErr w:type="spellEnd"/>
    </w:p>
    <w:p w14:paraId="16F9E211"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0B627561"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5B3DBD7D"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6A9B478A" w14:textId="77777777" w:rsidR="00991602" w:rsidRPr="00F4598A" w:rsidRDefault="00991602" w:rsidP="00206045">
      <w:pPr>
        <w:pStyle w:val="Heading2"/>
      </w:pPr>
      <w:bookmarkStart w:id="93" w:name="_Toc147543216"/>
      <w:r w:rsidRPr="00F4598A">
        <w:t>7.7</w:t>
      </w:r>
      <w:r w:rsidRPr="00F4598A">
        <w:tab/>
        <w:t xml:space="preserve">Attempted incoming CS </w:t>
      </w:r>
      <w:r w:rsidRPr="00F4598A">
        <w:rPr>
          <w:lang w:eastAsia="zh-CN"/>
        </w:rPr>
        <w:t xml:space="preserve">multimedia </w:t>
      </w:r>
      <w:r w:rsidRPr="00F4598A">
        <w:t>calls</w:t>
      </w:r>
      <w:bookmarkEnd w:id="93"/>
    </w:p>
    <w:p w14:paraId="62145EE2" w14:textId="77777777" w:rsidR="00991602" w:rsidRPr="00F4598A" w:rsidRDefault="00991602" w:rsidP="00AA6C56">
      <w:pPr>
        <w:pStyle w:val="B1"/>
        <w:rPr>
          <w:lang w:eastAsia="zh-CN"/>
        </w:rPr>
      </w:pPr>
      <w:r w:rsidRPr="00F4598A">
        <w:rPr>
          <w:lang w:eastAsia="zh-CN"/>
        </w:rPr>
        <w:t>a)</w:t>
      </w:r>
      <w:r w:rsidRPr="00F4598A">
        <w:rPr>
          <w:lang w:eastAsia="zh-CN"/>
        </w:rPr>
        <w:tab/>
        <w:t>This measurement provides the number of attempted incoming CS multimedia calls.</w:t>
      </w:r>
    </w:p>
    <w:p w14:paraId="4288F791"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1B8E4BFF" w14:textId="77777777" w:rsidR="00991602" w:rsidRPr="00F4598A" w:rsidRDefault="00991602" w:rsidP="00AA6C56">
      <w:pPr>
        <w:pStyle w:val="B1"/>
        <w:rPr>
          <w:lang w:eastAsia="zh-CN"/>
        </w:rPr>
      </w:pPr>
      <w:r w:rsidRPr="00F4598A">
        <w:rPr>
          <w:lang w:eastAsia="zh-CN"/>
        </w:rPr>
        <w:t>c)</w:t>
      </w:r>
      <w:r w:rsidR="0077467E">
        <w:rPr>
          <w:lang w:eastAsia="zh-CN"/>
        </w:rPr>
        <w:tab/>
      </w:r>
      <w:r w:rsidRPr="00F4598A">
        <w:rPr>
          <w:lang w:eastAsia="zh-CN"/>
        </w:rPr>
        <w:t xml:space="preserve">On receipt by the MSC-S of an </w:t>
      </w:r>
      <w:r w:rsidR="006D56A1" w:rsidRPr="00F4598A">
        <w:rPr>
          <w:lang w:eastAsia="zh-CN"/>
        </w:rPr>
        <w:t>"</w:t>
      </w:r>
      <w:r w:rsidRPr="00F4598A">
        <w:rPr>
          <w:lang w:eastAsia="zh-CN"/>
        </w:rPr>
        <w:t>IAM</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IAI</w:t>
      </w:r>
      <w:r w:rsidR="006D56A1" w:rsidRPr="00F4598A">
        <w:rPr>
          <w:lang w:eastAsia="zh-CN"/>
        </w:rPr>
        <w:t>"</w:t>
      </w:r>
      <w:r w:rsidRPr="00F4598A">
        <w:rPr>
          <w:lang w:eastAsia="zh-CN"/>
        </w:rPr>
        <w:t xml:space="preserve"> message and the ISDN BC IE indicates multimedia calls</w:t>
      </w:r>
      <w:r w:rsidRPr="00F4598A">
        <w:t xml:space="preserve"> (ITU-T Rec. Q.723 [6], ITU-T Q.763 [5]</w:t>
      </w:r>
      <w:r w:rsidRPr="00F4598A">
        <w:rPr>
          <w:lang w:eastAsia="zh-CN"/>
        </w:rPr>
        <w:t>, 3GPP 24.008 [7], 22.002 [8]</w:t>
      </w:r>
      <w:r w:rsidRPr="00F4598A">
        <w:t xml:space="preserve">). </w:t>
      </w:r>
    </w:p>
    <w:p w14:paraId="3D0632B4"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31D3FEA8" w14:textId="77777777" w:rsidR="00991602" w:rsidRPr="00F4598A" w:rsidRDefault="00991602" w:rsidP="00AA6C56">
      <w:pPr>
        <w:pStyle w:val="B1"/>
        <w:rPr>
          <w:lang w:eastAsia="zh-CN"/>
        </w:rPr>
      </w:pPr>
      <w:r w:rsidRPr="00F4598A">
        <w:rPr>
          <w:lang w:eastAsia="zh-CN"/>
        </w:rPr>
        <w:t xml:space="preserve">e) </w:t>
      </w:r>
      <w:r w:rsidRPr="00F4598A">
        <w:rPr>
          <w:lang w:eastAsia="zh-CN"/>
        </w:rPr>
        <w:tab/>
      </w:r>
      <w:proofErr w:type="spellStart"/>
      <w:r w:rsidRPr="00F4598A">
        <w:rPr>
          <w:lang w:eastAsia="zh-CN"/>
        </w:rPr>
        <w:t>MMC.attInc</w:t>
      </w:r>
      <w:proofErr w:type="spellEnd"/>
    </w:p>
    <w:p w14:paraId="2CDD2FA6"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3C79CB1F" w14:textId="77777777" w:rsidR="00991602" w:rsidRPr="00F4598A" w:rsidRDefault="00991602" w:rsidP="00AA6C56">
      <w:pPr>
        <w:pStyle w:val="B1"/>
        <w:rPr>
          <w:lang w:eastAsia="zh-CN"/>
        </w:rPr>
      </w:pPr>
      <w:r w:rsidRPr="00F4598A">
        <w:rPr>
          <w:lang w:eastAsia="zh-CN"/>
        </w:rPr>
        <w:lastRenderedPageBreak/>
        <w:t>g)</w:t>
      </w:r>
      <w:r w:rsidRPr="00F4598A">
        <w:rPr>
          <w:lang w:eastAsia="zh-CN"/>
        </w:rPr>
        <w:tab/>
        <w:t>Valid for circuit switched traffic.</w:t>
      </w:r>
    </w:p>
    <w:p w14:paraId="2772399B"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6418C4E0" w14:textId="77777777" w:rsidR="00991602" w:rsidRPr="00F4598A" w:rsidRDefault="00991602" w:rsidP="00206045">
      <w:pPr>
        <w:pStyle w:val="Heading2"/>
      </w:pPr>
      <w:bookmarkStart w:id="94" w:name="_Toc147543217"/>
      <w:r w:rsidRPr="00F4598A">
        <w:t>7.8</w:t>
      </w:r>
      <w:r w:rsidRPr="00F4598A">
        <w:tab/>
        <w:t xml:space="preserve">Successful incoming CS </w:t>
      </w:r>
      <w:r w:rsidRPr="00F4598A">
        <w:rPr>
          <w:lang w:eastAsia="zh-CN"/>
        </w:rPr>
        <w:t xml:space="preserve">multimedia </w:t>
      </w:r>
      <w:r w:rsidRPr="00F4598A">
        <w:t>calls</w:t>
      </w:r>
      <w:bookmarkEnd w:id="94"/>
      <w:r w:rsidRPr="00F4598A">
        <w:t xml:space="preserve"> </w:t>
      </w:r>
    </w:p>
    <w:p w14:paraId="2545AFDA" w14:textId="77777777" w:rsidR="00991602" w:rsidRPr="00F4598A" w:rsidRDefault="00991602" w:rsidP="00AA6C56">
      <w:pPr>
        <w:pStyle w:val="B1"/>
        <w:rPr>
          <w:lang w:eastAsia="zh-CN"/>
        </w:rPr>
      </w:pPr>
      <w:r w:rsidRPr="00F4598A">
        <w:rPr>
          <w:lang w:eastAsia="zh-CN"/>
        </w:rPr>
        <w:t>a)</w:t>
      </w:r>
      <w:r w:rsidRPr="00F4598A">
        <w:rPr>
          <w:lang w:eastAsia="zh-CN"/>
        </w:rPr>
        <w:tab/>
        <w:t>This measurement provides the number of successful incoming CS multimedia calls.</w:t>
      </w:r>
    </w:p>
    <w:p w14:paraId="7D77F5F0"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7E22FDC8" w14:textId="77777777" w:rsidR="00991602" w:rsidRPr="00F4598A" w:rsidRDefault="00991602" w:rsidP="00AA6C56">
      <w:pPr>
        <w:pStyle w:val="B1"/>
        <w:rPr>
          <w:lang w:eastAsia="zh-CN"/>
        </w:rPr>
      </w:pPr>
      <w:r w:rsidRPr="00F4598A">
        <w:rPr>
          <w:lang w:eastAsia="zh-CN"/>
        </w:rPr>
        <w:t>c)</w:t>
      </w:r>
      <w:r w:rsidRPr="00F4598A">
        <w:rPr>
          <w:lang w:eastAsia="zh-CN"/>
        </w:rPr>
        <w:tab/>
        <w:t xml:space="preserve">On transmission by the MSC-S of an </w:t>
      </w:r>
      <w:r w:rsidR="006D56A1" w:rsidRPr="00F4598A">
        <w:rPr>
          <w:lang w:eastAsia="zh-CN"/>
        </w:rPr>
        <w:t>"</w:t>
      </w:r>
      <w:r w:rsidRPr="00F4598A">
        <w:rPr>
          <w:lang w:eastAsia="zh-CN"/>
        </w:rPr>
        <w:t>ACM</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multimedia service</w:t>
      </w:r>
      <w:r w:rsidRPr="00F4598A">
        <w:t xml:space="preserve"> (ITU-T Rec. Q.723 [6], ITU-T Q.763 [5])</w:t>
      </w:r>
      <w:r w:rsidRPr="00F4598A">
        <w:rPr>
          <w:lang w:eastAsia="zh-CN"/>
        </w:rPr>
        <w:t>.</w:t>
      </w:r>
    </w:p>
    <w:p w14:paraId="1F6EDCC4"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7B180F76"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MMC.succInc</w:t>
      </w:r>
      <w:proofErr w:type="spellEnd"/>
    </w:p>
    <w:p w14:paraId="65160DE9"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A20A127"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70D31228"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6C6C8330" w14:textId="77777777" w:rsidR="00991602" w:rsidRPr="00F4598A" w:rsidRDefault="00991602" w:rsidP="00206045">
      <w:pPr>
        <w:pStyle w:val="Heading2"/>
      </w:pPr>
      <w:bookmarkStart w:id="95" w:name="_Toc147543218"/>
      <w:r w:rsidRPr="00F4598A">
        <w:t>7.9</w:t>
      </w:r>
      <w:r w:rsidRPr="00F4598A">
        <w:tab/>
        <w:t xml:space="preserve">Answered incoming CS </w:t>
      </w:r>
      <w:r w:rsidRPr="00F4598A">
        <w:rPr>
          <w:lang w:eastAsia="zh-CN"/>
        </w:rPr>
        <w:t xml:space="preserve">multimedia </w:t>
      </w:r>
      <w:r w:rsidRPr="00F4598A">
        <w:t>calls</w:t>
      </w:r>
      <w:bookmarkEnd w:id="95"/>
      <w:r w:rsidRPr="00F4598A">
        <w:t xml:space="preserve"> </w:t>
      </w:r>
    </w:p>
    <w:p w14:paraId="19F1AF9E" w14:textId="77777777" w:rsidR="00991602" w:rsidRPr="00F4598A" w:rsidRDefault="00991602" w:rsidP="00AA6C56">
      <w:pPr>
        <w:pStyle w:val="B1"/>
        <w:rPr>
          <w:lang w:eastAsia="zh-CN"/>
        </w:rPr>
      </w:pPr>
      <w:r w:rsidRPr="00F4598A">
        <w:rPr>
          <w:lang w:eastAsia="zh-CN"/>
        </w:rPr>
        <w:t>a)</w:t>
      </w:r>
      <w:r w:rsidRPr="00F4598A">
        <w:rPr>
          <w:lang w:eastAsia="zh-CN"/>
        </w:rPr>
        <w:tab/>
        <w:t>This measurement provides the number of answered incoming CS multimedia calls.</w:t>
      </w:r>
    </w:p>
    <w:p w14:paraId="67EAF885"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3C4CE207" w14:textId="77777777" w:rsidR="00991602" w:rsidRPr="00F4598A" w:rsidRDefault="00991602" w:rsidP="00AA6C56">
      <w:pPr>
        <w:pStyle w:val="B1"/>
        <w:rPr>
          <w:lang w:eastAsia="zh-CN"/>
        </w:rPr>
      </w:pPr>
      <w:r w:rsidRPr="00F4598A">
        <w:rPr>
          <w:lang w:eastAsia="zh-CN"/>
        </w:rPr>
        <w:t>c)</w:t>
      </w:r>
      <w:r w:rsidRPr="00F4598A">
        <w:rPr>
          <w:lang w:eastAsia="zh-CN"/>
        </w:rPr>
        <w:tab/>
        <w:t xml:space="preserve">On transmission by the MSC-S of an </w:t>
      </w:r>
      <w:r w:rsidR="006D56A1" w:rsidRPr="00F4598A">
        <w:rPr>
          <w:lang w:eastAsia="zh-CN"/>
        </w:rPr>
        <w:t>"</w:t>
      </w:r>
      <w:r w:rsidRPr="00F4598A">
        <w:rPr>
          <w:lang w:eastAsia="zh-CN"/>
        </w:rPr>
        <w:t>ANM</w:t>
      </w:r>
      <w:r w:rsidR="006D56A1" w:rsidRPr="00F4598A">
        <w:rPr>
          <w:lang w:eastAsia="zh-CN"/>
        </w:rPr>
        <w:t>"</w:t>
      </w:r>
      <w:r w:rsidRPr="00F4598A">
        <w:rPr>
          <w:lang w:eastAsia="zh-CN"/>
        </w:rPr>
        <w:t xml:space="preserve">, </w:t>
      </w:r>
      <w:r w:rsidR="006D56A1" w:rsidRPr="00F4598A">
        <w:rPr>
          <w:lang w:eastAsia="zh-CN"/>
        </w:rPr>
        <w:t>"</w:t>
      </w:r>
      <w:r w:rsidRPr="00F4598A">
        <w:rPr>
          <w:lang w:eastAsia="zh-CN"/>
        </w:rPr>
        <w:t>ANC</w:t>
      </w:r>
      <w:r w:rsidR="006D56A1" w:rsidRPr="00F4598A">
        <w:rPr>
          <w:lang w:eastAsia="zh-CN"/>
        </w:rPr>
        <w:t>"</w:t>
      </w:r>
      <w:r w:rsidRPr="00F4598A">
        <w:rPr>
          <w:lang w:eastAsia="zh-CN"/>
        </w:rPr>
        <w:t xml:space="preserve">,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ANN</w:t>
      </w:r>
      <w:r w:rsidR="006D56A1" w:rsidRPr="00F4598A">
        <w:rPr>
          <w:lang w:eastAsia="zh-CN"/>
        </w:rPr>
        <w:t>"</w:t>
      </w:r>
      <w:r w:rsidRPr="00F4598A">
        <w:rPr>
          <w:lang w:eastAsia="zh-CN"/>
        </w:rPr>
        <w:t xml:space="preserve"> message for the multimedia service</w:t>
      </w:r>
      <w:r w:rsidRPr="00F4598A">
        <w:t xml:space="preserve"> (ITU-T Rec. Q.723 [6], ITU-T Q.763) [5]</w:t>
      </w:r>
      <w:r w:rsidRPr="00F4598A">
        <w:rPr>
          <w:lang w:eastAsia="zh-CN"/>
        </w:rPr>
        <w:t>.</w:t>
      </w:r>
    </w:p>
    <w:p w14:paraId="6C880CF8"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3A666B8C"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MMC.AnsInc</w:t>
      </w:r>
      <w:proofErr w:type="spellEnd"/>
    </w:p>
    <w:p w14:paraId="0638B19B"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48022F52"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16DE367B"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65DCD06B" w14:textId="77777777" w:rsidR="00991602" w:rsidRPr="00F4598A" w:rsidRDefault="00991602" w:rsidP="00206045">
      <w:pPr>
        <w:pStyle w:val="Heading2"/>
      </w:pPr>
      <w:bookmarkStart w:id="96" w:name="_Toc147543219"/>
      <w:r w:rsidRPr="00F4598A">
        <w:t>7.10</w:t>
      </w:r>
      <w:r w:rsidRPr="00F4598A">
        <w:tab/>
        <w:t xml:space="preserve">Attempted outgoing CS </w:t>
      </w:r>
      <w:r w:rsidRPr="00F4598A">
        <w:rPr>
          <w:lang w:eastAsia="zh-CN"/>
        </w:rPr>
        <w:t xml:space="preserve">multimedia </w:t>
      </w:r>
      <w:r w:rsidRPr="00F4598A">
        <w:t>calls</w:t>
      </w:r>
      <w:bookmarkEnd w:id="96"/>
    </w:p>
    <w:p w14:paraId="63347A80"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outgoing CS multimedia call attempts. </w:t>
      </w:r>
    </w:p>
    <w:p w14:paraId="6F4C7456"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63180066" w14:textId="77777777" w:rsidR="00991602" w:rsidRPr="00F4598A" w:rsidRDefault="00991602" w:rsidP="00AA6C56">
      <w:pPr>
        <w:pStyle w:val="B1"/>
        <w:rPr>
          <w:lang w:eastAsia="zh-CN"/>
        </w:rPr>
      </w:pPr>
      <w:r w:rsidRPr="00F4598A">
        <w:rPr>
          <w:lang w:eastAsia="zh-CN"/>
        </w:rPr>
        <w:t>c)</w:t>
      </w:r>
      <w:r w:rsidRPr="00F4598A">
        <w:rPr>
          <w:lang w:eastAsia="zh-CN"/>
        </w:rPr>
        <w:tab/>
        <w:t>On transmission of a</w:t>
      </w:r>
      <w:r w:rsidR="00F4598A">
        <w:rPr>
          <w:lang w:eastAsia="zh-CN"/>
        </w:rPr>
        <w:t>n</w:t>
      </w:r>
      <w:r w:rsidRPr="00F4598A">
        <w:rPr>
          <w:lang w:eastAsia="zh-CN"/>
        </w:rPr>
        <w:t xml:space="preserve"> </w:t>
      </w:r>
      <w:r w:rsidR="006D56A1" w:rsidRPr="00F4598A">
        <w:rPr>
          <w:lang w:eastAsia="zh-CN"/>
        </w:rPr>
        <w:t>"</w:t>
      </w:r>
      <w:r w:rsidRPr="00F4598A">
        <w:rPr>
          <w:lang w:eastAsia="zh-CN"/>
        </w:rPr>
        <w:t>IAM</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IAI</w:t>
      </w:r>
      <w:r w:rsidR="006D56A1" w:rsidRPr="00F4598A">
        <w:rPr>
          <w:lang w:eastAsia="zh-CN"/>
        </w:rPr>
        <w:t>"</w:t>
      </w:r>
      <w:r w:rsidRPr="00F4598A">
        <w:rPr>
          <w:lang w:eastAsia="zh-CN"/>
        </w:rPr>
        <w:t xml:space="preserve"> message for the multimedia service and the ISDN BC IE indicates multimedia call service</w:t>
      </w:r>
      <w:r w:rsidRPr="00F4598A">
        <w:t xml:space="preserve"> (ITU-T Rec. Q.723 [6], ITU-T Q.763 [5]</w:t>
      </w:r>
      <w:r w:rsidRPr="00F4598A">
        <w:rPr>
          <w:lang w:eastAsia="zh-CN"/>
        </w:rPr>
        <w:t>, 3GPP 24.008 [7]</w:t>
      </w:r>
      <w:r w:rsidRPr="00F4598A">
        <w:t xml:space="preserve">). </w:t>
      </w:r>
    </w:p>
    <w:p w14:paraId="2AD43E52"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2B678D88"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MMC.attOut</w:t>
      </w:r>
      <w:proofErr w:type="spellEnd"/>
    </w:p>
    <w:p w14:paraId="3EAD67A8"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D6E7C4A"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32A2D7B5"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2C3A16C4" w14:textId="77777777" w:rsidR="00991602" w:rsidRPr="00F4598A" w:rsidRDefault="00991602" w:rsidP="00206045">
      <w:pPr>
        <w:pStyle w:val="Heading2"/>
      </w:pPr>
      <w:bookmarkStart w:id="97" w:name="_Toc147543220"/>
      <w:r w:rsidRPr="00F4598A">
        <w:t>7.11</w:t>
      </w:r>
      <w:r w:rsidRPr="00F4598A">
        <w:tab/>
        <w:t xml:space="preserve">Successful outgoing CS </w:t>
      </w:r>
      <w:r w:rsidRPr="00F4598A">
        <w:rPr>
          <w:lang w:eastAsia="zh-CN"/>
        </w:rPr>
        <w:t xml:space="preserve">multimedia </w:t>
      </w:r>
      <w:r w:rsidRPr="00F4598A">
        <w:t>calls</w:t>
      </w:r>
      <w:bookmarkEnd w:id="97"/>
    </w:p>
    <w:p w14:paraId="4B883924"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successful outgoing CS multimedia calls. </w:t>
      </w:r>
    </w:p>
    <w:p w14:paraId="4404EF0C"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0C537874" w14:textId="77777777" w:rsidR="00991602" w:rsidRPr="00F4598A" w:rsidRDefault="00991602" w:rsidP="00AA6C56">
      <w:pPr>
        <w:pStyle w:val="B1"/>
        <w:rPr>
          <w:lang w:eastAsia="zh-CN"/>
        </w:rPr>
      </w:pPr>
      <w:r w:rsidRPr="00F4598A">
        <w:rPr>
          <w:lang w:eastAsia="zh-CN"/>
        </w:rPr>
        <w:lastRenderedPageBreak/>
        <w:t>c)</w:t>
      </w:r>
      <w:r w:rsidRPr="00F4598A">
        <w:rPr>
          <w:lang w:eastAsia="zh-CN"/>
        </w:rPr>
        <w:tab/>
        <w:t xml:space="preserve">On reception of an </w:t>
      </w:r>
      <w:r w:rsidR="006D56A1" w:rsidRPr="00F4598A">
        <w:rPr>
          <w:lang w:eastAsia="zh-CN"/>
        </w:rPr>
        <w:t>"</w:t>
      </w:r>
      <w:r w:rsidRPr="00F4598A">
        <w:rPr>
          <w:lang w:eastAsia="zh-CN"/>
        </w:rPr>
        <w:t>ACM</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multimedia service </w:t>
      </w:r>
      <w:r w:rsidRPr="00F4598A">
        <w:t>(ITU-T Rec. Q.723 [6], ITU-T Q.763 [5]</w:t>
      </w:r>
      <w:r w:rsidRPr="00F4598A">
        <w:rPr>
          <w:lang w:eastAsia="zh-CN"/>
        </w:rPr>
        <w:t>, 3GPP 24.008 [7]</w:t>
      </w:r>
      <w:r w:rsidRPr="00F4598A">
        <w:t xml:space="preserve">). </w:t>
      </w:r>
    </w:p>
    <w:p w14:paraId="7940AC7D"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41263A03"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MMC.succOut</w:t>
      </w:r>
      <w:proofErr w:type="spellEnd"/>
    </w:p>
    <w:p w14:paraId="728C4FA4"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0BD83C85"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01966A33"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0274DCA1" w14:textId="77777777" w:rsidR="00991602" w:rsidRPr="00F4598A" w:rsidRDefault="00991602" w:rsidP="00206045">
      <w:pPr>
        <w:pStyle w:val="Heading2"/>
      </w:pPr>
      <w:bookmarkStart w:id="98" w:name="_Toc147543221"/>
      <w:r w:rsidRPr="00F4598A">
        <w:t>7.12</w:t>
      </w:r>
      <w:r w:rsidRPr="00F4598A">
        <w:tab/>
        <w:t xml:space="preserve">Answered outgoing CS </w:t>
      </w:r>
      <w:r w:rsidRPr="00F4598A">
        <w:rPr>
          <w:lang w:eastAsia="zh-CN"/>
        </w:rPr>
        <w:t xml:space="preserve">multimedia </w:t>
      </w:r>
      <w:r w:rsidRPr="00F4598A">
        <w:t>calls</w:t>
      </w:r>
      <w:bookmarkEnd w:id="98"/>
    </w:p>
    <w:p w14:paraId="5840C582" w14:textId="77777777" w:rsidR="00991602" w:rsidRPr="00F4598A" w:rsidRDefault="00991602" w:rsidP="00AA6C56">
      <w:pPr>
        <w:pStyle w:val="B1"/>
        <w:rPr>
          <w:lang w:eastAsia="zh-CN"/>
        </w:rPr>
      </w:pPr>
      <w:r w:rsidRPr="00F4598A">
        <w:rPr>
          <w:lang w:eastAsia="zh-CN"/>
        </w:rPr>
        <w:t>a)</w:t>
      </w:r>
      <w:r w:rsidRPr="00F4598A">
        <w:rPr>
          <w:lang w:eastAsia="zh-CN"/>
        </w:rPr>
        <w:tab/>
        <w:t xml:space="preserve">This measurement provides the number of answered outgoing CS multimedia calls. </w:t>
      </w:r>
    </w:p>
    <w:p w14:paraId="47E5FA55" w14:textId="77777777" w:rsidR="00991602" w:rsidRPr="00F4598A" w:rsidRDefault="00991602" w:rsidP="00AA6C56">
      <w:pPr>
        <w:pStyle w:val="B1"/>
        <w:rPr>
          <w:lang w:eastAsia="zh-CN"/>
        </w:rPr>
      </w:pPr>
      <w:r w:rsidRPr="00F4598A">
        <w:rPr>
          <w:lang w:eastAsia="zh-CN"/>
        </w:rPr>
        <w:t>b)</w:t>
      </w:r>
      <w:r w:rsidRPr="00F4598A">
        <w:rPr>
          <w:lang w:eastAsia="zh-CN"/>
        </w:rPr>
        <w:tab/>
        <w:t>CC.</w:t>
      </w:r>
    </w:p>
    <w:p w14:paraId="5CC161E6" w14:textId="77777777" w:rsidR="00991602" w:rsidRPr="00F4598A" w:rsidRDefault="00991602" w:rsidP="00AA6C56">
      <w:pPr>
        <w:pStyle w:val="B1"/>
        <w:rPr>
          <w:lang w:eastAsia="zh-CN"/>
        </w:rPr>
      </w:pPr>
      <w:r w:rsidRPr="00F4598A">
        <w:rPr>
          <w:lang w:eastAsia="zh-CN"/>
        </w:rPr>
        <w:t>c)</w:t>
      </w:r>
      <w:r w:rsidRPr="00F4598A">
        <w:rPr>
          <w:lang w:eastAsia="zh-CN"/>
        </w:rPr>
        <w:tab/>
        <w:t xml:space="preserve">On transmission of a </w:t>
      </w:r>
      <w:r w:rsidR="006D56A1" w:rsidRPr="00F4598A">
        <w:rPr>
          <w:lang w:eastAsia="zh-CN"/>
        </w:rPr>
        <w:t>"</w:t>
      </w:r>
      <w:r w:rsidRPr="00F4598A">
        <w:rPr>
          <w:lang w:eastAsia="zh-CN"/>
        </w:rPr>
        <w:t>ANM</w:t>
      </w:r>
      <w:r w:rsidR="006D56A1" w:rsidRPr="00F4598A">
        <w:rPr>
          <w:lang w:eastAsia="zh-CN"/>
        </w:rPr>
        <w:t>"</w:t>
      </w:r>
      <w:r w:rsidRPr="00F4598A">
        <w:rPr>
          <w:lang w:eastAsia="zh-CN"/>
        </w:rPr>
        <w:t xml:space="preserve">, </w:t>
      </w:r>
      <w:r w:rsidR="006D56A1" w:rsidRPr="00F4598A">
        <w:rPr>
          <w:lang w:eastAsia="zh-CN"/>
        </w:rPr>
        <w:t>"</w:t>
      </w:r>
      <w:r w:rsidRPr="00F4598A">
        <w:rPr>
          <w:lang w:eastAsia="zh-CN"/>
        </w:rPr>
        <w:t>ANN</w:t>
      </w:r>
      <w:r w:rsidR="006D56A1" w:rsidRPr="00F4598A">
        <w:rPr>
          <w:lang w:eastAsia="zh-CN"/>
        </w:rPr>
        <w:t>"</w:t>
      </w:r>
      <w:r w:rsidRPr="00F4598A">
        <w:rPr>
          <w:lang w:eastAsia="zh-CN"/>
        </w:rPr>
        <w:t xml:space="preserve"> or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multimedia service </w:t>
      </w:r>
      <w:r w:rsidRPr="00F4598A">
        <w:t>(ITU-T Rec. Q.723 [6], ITU-T Q.763 [5]</w:t>
      </w:r>
      <w:r w:rsidRPr="00F4598A">
        <w:rPr>
          <w:lang w:eastAsia="zh-CN"/>
        </w:rPr>
        <w:t>, 3GPP 24.008 [7]</w:t>
      </w:r>
      <w:r w:rsidRPr="00F4598A">
        <w:t xml:space="preserve">). </w:t>
      </w:r>
    </w:p>
    <w:p w14:paraId="01D5984A" w14:textId="77777777" w:rsidR="00991602" w:rsidRPr="00F4598A" w:rsidRDefault="00991602" w:rsidP="00AA6C56">
      <w:pPr>
        <w:pStyle w:val="B1"/>
        <w:rPr>
          <w:lang w:eastAsia="zh-CN"/>
        </w:rPr>
      </w:pPr>
      <w:r w:rsidRPr="00F4598A">
        <w:rPr>
          <w:lang w:eastAsia="zh-CN"/>
        </w:rPr>
        <w:t>d)</w:t>
      </w:r>
      <w:r w:rsidRPr="00F4598A">
        <w:rPr>
          <w:lang w:eastAsia="zh-CN"/>
        </w:rPr>
        <w:tab/>
        <w:t>A single integer value.</w:t>
      </w:r>
    </w:p>
    <w:p w14:paraId="7A3FF94A" w14:textId="77777777" w:rsidR="00991602" w:rsidRPr="00F4598A" w:rsidRDefault="00991602" w:rsidP="00AA6C56">
      <w:pPr>
        <w:pStyle w:val="B1"/>
        <w:rPr>
          <w:lang w:eastAsia="zh-CN"/>
        </w:rPr>
      </w:pPr>
      <w:r w:rsidRPr="00F4598A">
        <w:rPr>
          <w:lang w:eastAsia="zh-CN"/>
        </w:rPr>
        <w:t>e)</w:t>
      </w:r>
      <w:r w:rsidRPr="00F4598A">
        <w:rPr>
          <w:lang w:eastAsia="zh-CN"/>
        </w:rPr>
        <w:tab/>
      </w:r>
      <w:proofErr w:type="spellStart"/>
      <w:r w:rsidRPr="00F4598A">
        <w:rPr>
          <w:lang w:eastAsia="zh-CN"/>
        </w:rPr>
        <w:t>MMC.ansOut</w:t>
      </w:r>
      <w:proofErr w:type="spellEnd"/>
    </w:p>
    <w:p w14:paraId="034B84C0" w14:textId="77777777" w:rsidR="00991602" w:rsidRPr="00F4598A" w:rsidRDefault="00991602" w:rsidP="00AA6C56">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03305D58" w14:textId="77777777" w:rsidR="00991602" w:rsidRPr="00F4598A" w:rsidRDefault="00991602" w:rsidP="00AA6C56">
      <w:pPr>
        <w:pStyle w:val="B1"/>
        <w:rPr>
          <w:lang w:eastAsia="zh-CN"/>
        </w:rPr>
      </w:pPr>
      <w:r w:rsidRPr="00F4598A">
        <w:rPr>
          <w:lang w:eastAsia="zh-CN"/>
        </w:rPr>
        <w:t>g)</w:t>
      </w:r>
      <w:r w:rsidRPr="00F4598A">
        <w:rPr>
          <w:lang w:eastAsia="zh-CN"/>
        </w:rPr>
        <w:tab/>
        <w:t>Valid for circuit switched traffic.</w:t>
      </w:r>
    </w:p>
    <w:p w14:paraId="7179B729" w14:textId="77777777" w:rsidR="00991602" w:rsidRPr="00F4598A" w:rsidRDefault="00991602" w:rsidP="00AA6C56">
      <w:pPr>
        <w:pStyle w:val="B1"/>
        <w:rPr>
          <w:lang w:eastAsia="zh-CN"/>
        </w:rPr>
      </w:pPr>
      <w:r w:rsidRPr="00F4598A">
        <w:rPr>
          <w:lang w:eastAsia="zh-CN"/>
        </w:rPr>
        <w:t>h)</w:t>
      </w:r>
      <w:r w:rsidRPr="00F4598A">
        <w:rPr>
          <w:lang w:eastAsia="zh-CN"/>
        </w:rPr>
        <w:tab/>
        <w:t>UMTS.</w:t>
      </w:r>
    </w:p>
    <w:p w14:paraId="65748797" w14:textId="77777777" w:rsidR="00991602" w:rsidRPr="00F4598A" w:rsidRDefault="00991602" w:rsidP="00206045">
      <w:pPr>
        <w:pStyle w:val="Heading2"/>
      </w:pPr>
      <w:bookmarkStart w:id="99" w:name="_Toc147543222"/>
      <w:r w:rsidRPr="00F4598A">
        <w:t>7.13</w:t>
      </w:r>
      <w:r w:rsidRPr="00F4598A">
        <w:tab/>
        <w:t>Attempted user initiated service change requests from CS multimedia to speech</w:t>
      </w:r>
      <w:bookmarkEnd w:id="99"/>
    </w:p>
    <w:p w14:paraId="42828D30" w14:textId="77777777" w:rsidR="00991602" w:rsidRPr="00F4598A" w:rsidRDefault="00991602" w:rsidP="00AA6C56">
      <w:pPr>
        <w:pStyle w:val="B1"/>
      </w:pPr>
      <w:r w:rsidRPr="00F4598A">
        <w:t>a)</w:t>
      </w:r>
      <w:r w:rsidRPr="00F4598A">
        <w:tab/>
        <w:t>This measurement provides the number of attempted user initiated service change requests for a CS multimedia call to speech.</w:t>
      </w:r>
    </w:p>
    <w:p w14:paraId="256F4268" w14:textId="77777777" w:rsidR="00991602" w:rsidRPr="00F4598A" w:rsidRDefault="00991602" w:rsidP="00AA6C56">
      <w:pPr>
        <w:pStyle w:val="B1"/>
      </w:pPr>
      <w:r w:rsidRPr="00F4598A">
        <w:t>b)</w:t>
      </w:r>
      <w:r w:rsidRPr="00F4598A">
        <w:tab/>
        <w:t>CC</w:t>
      </w:r>
    </w:p>
    <w:p w14:paraId="38534CB3" w14:textId="77777777" w:rsidR="00991602" w:rsidRPr="00F4598A" w:rsidRDefault="00991602" w:rsidP="00AA6C56">
      <w:pPr>
        <w:pStyle w:val="B1"/>
      </w:pPr>
      <w:r w:rsidRPr="00F4598A">
        <w:t>c)</w:t>
      </w:r>
      <w:r w:rsidRPr="00F4598A">
        <w:tab/>
        <w:t xml:space="preserve">On </w:t>
      </w:r>
      <w:r w:rsidR="0050113D" w:rsidRPr="00F4598A">
        <w:t>reception</w:t>
      </w:r>
      <w:r w:rsidRPr="00F4598A">
        <w:t xml:space="preserve"> of a </w:t>
      </w:r>
      <w:r w:rsidR="006D56A1" w:rsidRPr="00F4598A">
        <w:t>"</w:t>
      </w:r>
      <w:r w:rsidRPr="00F4598A">
        <w:t>MODIFY</w:t>
      </w:r>
      <w:r w:rsidR="006D56A1" w:rsidRPr="00F4598A">
        <w:t>"</w:t>
      </w:r>
      <w:r w:rsidRPr="00F4598A">
        <w:t xml:space="preserve"> message from the UE and it contains a speech BCIE, which means that the </w:t>
      </w:r>
      <w:r w:rsidR="00F4598A" w:rsidRPr="00F4598A">
        <w:t>'</w:t>
      </w:r>
      <w:r w:rsidRPr="00F4598A">
        <w:t>Information transfer capability’ set to speech or alternate speech/facsimile group 3 - starting with speech in the Bearer Capability IE (TS 23.172) [4]</w:t>
      </w:r>
      <w:r w:rsidR="00F4598A" w:rsidRPr="00F4598A">
        <w:t>.</w:t>
      </w:r>
    </w:p>
    <w:p w14:paraId="6EB23C5A" w14:textId="77777777" w:rsidR="00991602" w:rsidRPr="00F4598A" w:rsidRDefault="00991602" w:rsidP="00AA6C56">
      <w:pPr>
        <w:pStyle w:val="B1"/>
      </w:pPr>
      <w:r w:rsidRPr="00F4598A">
        <w:t>d)</w:t>
      </w:r>
      <w:r w:rsidRPr="00F4598A">
        <w:tab/>
        <w:t>A single integer value</w:t>
      </w:r>
    </w:p>
    <w:p w14:paraId="46C233EB" w14:textId="77777777" w:rsidR="00991602" w:rsidRPr="00F4598A" w:rsidRDefault="00991602" w:rsidP="00AA6C56">
      <w:pPr>
        <w:pStyle w:val="B1"/>
      </w:pPr>
      <w:r w:rsidRPr="00F4598A">
        <w:t>e)</w:t>
      </w:r>
      <w:r w:rsidRPr="00F4598A">
        <w:tab/>
      </w:r>
      <w:proofErr w:type="spellStart"/>
      <w:r w:rsidRPr="00F4598A">
        <w:t>MMC.attUserInitSCMMtoVce</w:t>
      </w:r>
      <w:proofErr w:type="spellEnd"/>
    </w:p>
    <w:p w14:paraId="234E9584"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18CAA5F3" w14:textId="77777777" w:rsidR="00991602" w:rsidRPr="00F4598A" w:rsidRDefault="00991602" w:rsidP="00AA6C56">
      <w:pPr>
        <w:pStyle w:val="B1"/>
      </w:pPr>
      <w:r w:rsidRPr="00F4598A">
        <w:t>g)</w:t>
      </w:r>
      <w:r w:rsidRPr="00F4598A">
        <w:tab/>
        <w:t>Valid for circuit switched traffic</w:t>
      </w:r>
    </w:p>
    <w:p w14:paraId="314D0936" w14:textId="77777777" w:rsidR="00991602" w:rsidRPr="00F4598A" w:rsidRDefault="00991602" w:rsidP="00AA6C56">
      <w:pPr>
        <w:pStyle w:val="B1"/>
      </w:pPr>
      <w:r w:rsidRPr="00F4598A">
        <w:t>h)</w:t>
      </w:r>
      <w:r w:rsidRPr="00F4598A">
        <w:tab/>
        <w:t>UMTS</w:t>
      </w:r>
    </w:p>
    <w:p w14:paraId="73671D5A" w14:textId="77777777" w:rsidR="00991602" w:rsidRPr="00F4598A" w:rsidRDefault="00991602" w:rsidP="00206045">
      <w:pPr>
        <w:pStyle w:val="Heading2"/>
      </w:pPr>
      <w:bookmarkStart w:id="100" w:name="_Toc147543223"/>
      <w:r w:rsidRPr="00F4598A">
        <w:t>7.14</w:t>
      </w:r>
      <w:r w:rsidRPr="00F4598A">
        <w:tab/>
        <w:t>Successful user initiated service change requests from CS multimedia to speech</w:t>
      </w:r>
      <w:bookmarkEnd w:id="100"/>
    </w:p>
    <w:p w14:paraId="55DE0380" w14:textId="77777777" w:rsidR="00991602" w:rsidRPr="00F4598A" w:rsidRDefault="00991602" w:rsidP="00AA6C56">
      <w:pPr>
        <w:pStyle w:val="B1"/>
      </w:pPr>
      <w:r w:rsidRPr="00F4598A">
        <w:t>a)</w:t>
      </w:r>
      <w:r w:rsidRPr="00F4598A">
        <w:tab/>
        <w:t>This measurement provides the number of successful user initiated service change requests for a CS multimedia call to speech.</w:t>
      </w:r>
    </w:p>
    <w:p w14:paraId="41391E71" w14:textId="77777777" w:rsidR="00991602" w:rsidRPr="00F4598A" w:rsidRDefault="00991602" w:rsidP="00AA6C56">
      <w:pPr>
        <w:pStyle w:val="B1"/>
      </w:pPr>
      <w:r w:rsidRPr="00F4598A">
        <w:t>b)</w:t>
      </w:r>
      <w:r w:rsidRPr="00F4598A">
        <w:tab/>
        <w:t>CC</w:t>
      </w:r>
    </w:p>
    <w:p w14:paraId="47519FD4" w14:textId="77777777" w:rsidR="00991602" w:rsidRPr="00F4598A" w:rsidRDefault="00991602" w:rsidP="00AA6C56">
      <w:pPr>
        <w:pStyle w:val="B1"/>
      </w:pPr>
      <w:r w:rsidRPr="00F4598A">
        <w:t>c)</w:t>
      </w:r>
      <w:r w:rsidRPr="00F4598A">
        <w:tab/>
        <w:t xml:space="preserve">On sending of a </w:t>
      </w:r>
      <w:r w:rsidR="006D56A1" w:rsidRPr="00F4598A">
        <w:t>"</w:t>
      </w:r>
      <w:r w:rsidRPr="00F4598A">
        <w:t>MODIFY COMPLETE</w:t>
      </w:r>
      <w:r w:rsidR="006D56A1" w:rsidRPr="00F4598A">
        <w:t>"</w:t>
      </w:r>
      <w:r w:rsidRPr="00F4598A">
        <w:t xml:space="preserve"> message to the UE and it contains a speech BCIE, which means that the </w:t>
      </w:r>
      <w:r w:rsidR="00F4598A" w:rsidRPr="00F4598A">
        <w:t>'</w:t>
      </w:r>
      <w:r w:rsidRPr="00F4598A">
        <w:t>Information transfer capability’ set to speech or alternate speech/facsimile group 3 - starting with speech in the Bearer Capability IE (TS 23.172) [4]</w:t>
      </w:r>
      <w:r w:rsidR="00F4598A" w:rsidRPr="00F4598A">
        <w:t>.</w:t>
      </w:r>
    </w:p>
    <w:p w14:paraId="216D6C7F" w14:textId="77777777" w:rsidR="00991602" w:rsidRPr="00F4598A" w:rsidRDefault="00991602" w:rsidP="00AA6C56">
      <w:pPr>
        <w:pStyle w:val="B1"/>
      </w:pPr>
      <w:r w:rsidRPr="00F4598A">
        <w:lastRenderedPageBreak/>
        <w:t>d)</w:t>
      </w:r>
      <w:r w:rsidRPr="00F4598A">
        <w:tab/>
        <w:t>A single integer value</w:t>
      </w:r>
    </w:p>
    <w:p w14:paraId="7DE80DDD" w14:textId="77777777" w:rsidR="00991602" w:rsidRPr="00F4598A" w:rsidRDefault="00991602" w:rsidP="00AA6C56">
      <w:pPr>
        <w:pStyle w:val="B1"/>
      </w:pPr>
      <w:r w:rsidRPr="00F4598A">
        <w:t>e)</w:t>
      </w:r>
      <w:r w:rsidRPr="00F4598A">
        <w:tab/>
      </w:r>
      <w:proofErr w:type="spellStart"/>
      <w:r w:rsidRPr="00F4598A">
        <w:t>MMC.succUserInitSCMMtoVce</w:t>
      </w:r>
      <w:proofErr w:type="spellEnd"/>
    </w:p>
    <w:p w14:paraId="4A68CD4C"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3198B9BF" w14:textId="77777777" w:rsidR="00991602" w:rsidRPr="00F4598A" w:rsidRDefault="00991602" w:rsidP="00AA6C56">
      <w:pPr>
        <w:pStyle w:val="B1"/>
      </w:pPr>
      <w:r w:rsidRPr="00F4598A">
        <w:t>g)</w:t>
      </w:r>
      <w:r w:rsidRPr="00F4598A">
        <w:tab/>
        <w:t>Valid for circuit switched traffic</w:t>
      </w:r>
    </w:p>
    <w:p w14:paraId="4B1AA5C2" w14:textId="77777777" w:rsidR="00991602" w:rsidRPr="00F4598A" w:rsidRDefault="00991602" w:rsidP="00AA6C56">
      <w:pPr>
        <w:pStyle w:val="B1"/>
        <w:rPr>
          <w:lang w:eastAsia="zh-CN"/>
        </w:rPr>
      </w:pPr>
      <w:r w:rsidRPr="00F4598A">
        <w:t>h)</w:t>
      </w:r>
      <w:r w:rsidRPr="00F4598A">
        <w:tab/>
        <w:t>UMTS</w:t>
      </w:r>
    </w:p>
    <w:p w14:paraId="5855E75B" w14:textId="77777777" w:rsidR="00991602" w:rsidRPr="00F4598A" w:rsidRDefault="00991602" w:rsidP="00206045">
      <w:pPr>
        <w:pStyle w:val="Heading2"/>
      </w:pPr>
      <w:bookmarkStart w:id="101" w:name="_Toc147543224"/>
      <w:r w:rsidRPr="00F4598A">
        <w:t>7.15</w:t>
      </w:r>
      <w:r w:rsidRPr="00F4598A">
        <w:tab/>
        <w:t>Attempted user initiated service change requests from speech to CS multimedia</w:t>
      </w:r>
      <w:bookmarkEnd w:id="101"/>
    </w:p>
    <w:p w14:paraId="72996CC4" w14:textId="77777777" w:rsidR="00991602" w:rsidRPr="00F4598A" w:rsidRDefault="00991602" w:rsidP="00AA6C56">
      <w:pPr>
        <w:pStyle w:val="B1"/>
      </w:pPr>
      <w:r w:rsidRPr="00F4598A">
        <w:t>a)</w:t>
      </w:r>
      <w:r w:rsidRPr="00F4598A">
        <w:tab/>
        <w:t>This measurement provides the number of attempted user initiated service change requests for a speech call to CS multimedia</w:t>
      </w:r>
    </w:p>
    <w:p w14:paraId="02EE8BD3" w14:textId="77777777" w:rsidR="00991602" w:rsidRPr="00F4598A" w:rsidRDefault="00991602" w:rsidP="00AA6C56">
      <w:pPr>
        <w:pStyle w:val="B1"/>
      </w:pPr>
      <w:r w:rsidRPr="00F4598A">
        <w:t>b)</w:t>
      </w:r>
      <w:r w:rsidRPr="00F4598A">
        <w:tab/>
        <w:t>CC</w:t>
      </w:r>
    </w:p>
    <w:p w14:paraId="1476D16E" w14:textId="77777777" w:rsidR="00991602" w:rsidRPr="00F4598A" w:rsidRDefault="00991602" w:rsidP="00AA6C56">
      <w:pPr>
        <w:pStyle w:val="B1"/>
      </w:pPr>
      <w:r w:rsidRPr="00F4598A">
        <w:t>c)</w:t>
      </w:r>
      <w:r w:rsidRPr="00F4598A">
        <w:tab/>
        <w:t xml:space="preserve">On </w:t>
      </w:r>
      <w:r w:rsidR="0050113D" w:rsidRPr="00F4598A">
        <w:t>reception</w:t>
      </w:r>
      <w:r w:rsidRPr="00F4598A">
        <w:t xml:space="preserve"> of a </w:t>
      </w:r>
      <w:r w:rsidR="006D56A1" w:rsidRPr="00F4598A">
        <w:t>"</w:t>
      </w:r>
      <w:r w:rsidRPr="00F4598A">
        <w:t>MODIFY</w:t>
      </w:r>
      <w:r w:rsidR="006D56A1" w:rsidRPr="00F4598A">
        <w:t>"</w:t>
      </w:r>
      <w:r w:rsidRPr="00F4598A">
        <w:t xml:space="preserve"> message from the UE and it contains a MM BCIE, which means that the</w:t>
      </w:r>
      <w:r w:rsidRPr="00F4598A">
        <w:rPr>
          <w:lang w:eastAsia="zh-CN"/>
        </w:rPr>
        <w:t xml:space="preserve"> </w:t>
      </w:r>
      <w:r w:rsidR="00F4598A" w:rsidRPr="00F4598A">
        <w:rPr>
          <w:lang w:eastAsia="zh-CN"/>
        </w:rPr>
        <w:t>'</w:t>
      </w:r>
      <w:r w:rsidRPr="00F4598A">
        <w:t>other rate adaptation</w:t>
      </w:r>
      <w:r w:rsidR="006D56A1" w:rsidRPr="00F4598A">
        <w:t>"</w:t>
      </w:r>
      <w:r w:rsidRPr="00F4598A">
        <w:t xml:space="preserve"> field of Bearer Capability IE is set to H.223 &amp; H.245 (TS 23.172 [4]).</w:t>
      </w:r>
    </w:p>
    <w:p w14:paraId="2D4D3026" w14:textId="77777777" w:rsidR="00991602" w:rsidRPr="00F4598A" w:rsidRDefault="00991602" w:rsidP="00AA6C56">
      <w:pPr>
        <w:pStyle w:val="B1"/>
      </w:pPr>
      <w:r w:rsidRPr="00F4598A">
        <w:t>d)</w:t>
      </w:r>
      <w:r w:rsidRPr="00F4598A">
        <w:tab/>
        <w:t>A single integer value</w:t>
      </w:r>
    </w:p>
    <w:p w14:paraId="053CDB5B" w14:textId="77777777" w:rsidR="00991602" w:rsidRPr="00F4598A" w:rsidRDefault="00991602" w:rsidP="00AA6C56">
      <w:pPr>
        <w:pStyle w:val="B1"/>
      </w:pPr>
      <w:r w:rsidRPr="00F4598A">
        <w:t>e)</w:t>
      </w:r>
      <w:r w:rsidRPr="00F4598A">
        <w:tab/>
      </w:r>
      <w:proofErr w:type="spellStart"/>
      <w:r w:rsidRPr="00F4598A">
        <w:t>MMC.attUserInitSCVcetoMM</w:t>
      </w:r>
      <w:proofErr w:type="spellEnd"/>
    </w:p>
    <w:p w14:paraId="0AB7D25B"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490DAB8C" w14:textId="77777777" w:rsidR="00991602" w:rsidRPr="00F4598A" w:rsidRDefault="00991602" w:rsidP="00AA6C56">
      <w:pPr>
        <w:pStyle w:val="B1"/>
      </w:pPr>
      <w:r w:rsidRPr="00F4598A">
        <w:t>g)</w:t>
      </w:r>
      <w:r w:rsidRPr="00F4598A">
        <w:tab/>
        <w:t>Valid for circuit switched traffic</w:t>
      </w:r>
    </w:p>
    <w:p w14:paraId="2C7B066F" w14:textId="77777777" w:rsidR="00991602" w:rsidRPr="00F4598A" w:rsidRDefault="00991602" w:rsidP="00AA6C56">
      <w:pPr>
        <w:pStyle w:val="B1"/>
      </w:pPr>
      <w:r w:rsidRPr="00F4598A">
        <w:t>h)</w:t>
      </w:r>
      <w:r w:rsidRPr="00F4598A">
        <w:tab/>
        <w:t>UMTS</w:t>
      </w:r>
    </w:p>
    <w:p w14:paraId="06B28B5F" w14:textId="77777777" w:rsidR="00991602" w:rsidRPr="00F4598A" w:rsidRDefault="00991602" w:rsidP="00206045">
      <w:pPr>
        <w:pStyle w:val="Heading2"/>
      </w:pPr>
      <w:bookmarkStart w:id="102" w:name="_Toc147543225"/>
      <w:r w:rsidRPr="00F4598A">
        <w:t>7.16</w:t>
      </w:r>
      <w:r w:rsidRPr="00F4598A">
        <w:tab/>
        <w:t>Successful user initiated service change requests from speech to CS multimedia</w:t>
      </w:r>
      <w:bookmarkEnd w:id="102"/>
    </w:p>
    <w:p w14:paraId="0A997416" w14:textId="77777777" w:rsidR="00991602" w:rsidRPr="00F4598A" w:rsidRDefault="00991602" w:rsidP="00AA6C56">
      <w:pPr>
        <w:pStyle w:val="B1"/>
      </w:pPr>
      <w:r w:rsidRPr="00F4598A">
        <w:t>a)</w:t>
      </w:r>
      <w:r w:rsidRPr="00F4598A">
        <w:tab/>
        <w:t>This measurement provides the number of successful user initiated service change requests for a speech call to CS multimedia.</w:t>
      </w:r>
    </w:p>
    <w:p w14:paraId="3C0728CA" w14:textId="77777777" w:rsidR="00991602" w:rsidRPr="00F4598A" w:rsidRDefault="00991602" w:rsidP="00AA6C56">
      <w:pPr>
        <w:pStyle w:val="B1"/>
      </w:pPr>
      <w:r w:rsidRPr="00F4598A">
        <w:t>b)</w:t>
      </w:r>
      <w:r w:rsidRPr="00F4598A">
        <w:tab/>
        <w:t>CC</w:t>
      </w:r>
    </w:p>
    <w:p w14:paraId="79B49B15" w14:textId="77777777" w:rsidR="00991602" w:rsidRPr="00F4598A" w:rsidRDefault="00991602" w:rsidP="00AA6C56">
      <w:pPr>
        <w:pStyle w:val="B1"/>
      </w:pPr>
      <w:r w:rsidRPr="00F4598A">
        <w:t>c)</w:t>
      </w:r>
      <w:r w:rsidRPr="00F4598A">
        <w:tab/>
        <w:t xml:space="preserve">On sending of a </w:t>
      </w:r>
      <w:r w:rsidR="006D56A1" w:rsidRPr="00F4598A">
        <w:t>"</w:t>
      </w:r>
      <w:r w:rsidRPr="00F4598A">
        <w:t>MODIFY COMPLETE</w:t>
      </w:r>
      <w:r w:rsidR="006D56A1" w:rsidRPr="00F4598A">
        <w:t>"</w:t>
      </w:r>
      <w:r w:rsidRPr="00F4598A">
        <w:t xml:space="preserve"> message to the UE and it contains a MM BCIE, which means that the</w:t>
      </w:r>
      <w:r w:rsidRPr="00F4598A">
        <w:rPr>
          <w:lang w:eastAsia="zh-CN"/>
        </w:rPr>
        <w:t xml:space="preserve"> </w:t>
      </w:r>
      <w:r w:rsidR="00F4598A" w:rsidRPr="00F4598A">
        <w:rPr>
          <w:lang w:eastAsia="zh-CN"/>
        </w:rPr>
        <w:t>'</w:t>
      </w:r>
      <w:r w:rsidRPr="00F4598A">
        <w:t>other rate adaptation</w:t>
      </w:r>
      <w:r w:rsidR="006D56A1" w:rsidRPr="00F4598A">
        <w:t>"</w:t>
      </w:r>
      <w:r w:rsidRPr="00F4598A">
        <w:t xml:space="preserve"> field of Bearer Capability IE is set to H.223 &amp; H.245. (TS 23.172 [4])</w:t>
      </w:r>
    </w:p>
    <w:p w14:paraId="20AE5C55" w14:textId="77777777" w:rsidR="00991602" w:rsidRPr="00F4598A" w:rsidRDefault="00991602" w:rsidP="00AA6C56">
      <w:pPr>
        <w:pStyle w:val="B1"/>
      </w:pPr>
      <w:r w:rsidRPr="00F4598A">
        <w:t>d)</w:t>
      </w:r>
      <w:r w:rsidRPr="00F4598A">
        <w:tab/>
        <w:t>A single integer value</w:t>
      </w:r>
    </w:p>
    <w:p w14:paraId="5C18EB57" w14:textId="77777777" w:rsidR="00991602" w:rsidRPr="00F4598A" w:rsidRDefault="00991602" w:rsidP="00AA6C56">
      <w:pPr>
        <w:pStyle w:val="B1"/>
      </w:pPr>
      <w:r w:rsidRPr="00F4598A">
        <w:t>e)</w:t>
      </w:r>
      <w:r w:rsidRPr="00F4598A">
        <w:tab/>
      </w:r>
      <w:proofErr w:type="spellStart"/>
      <w:r w:rsidRPr="00F4598A">
        <w:t>MMC.succUserInitSCVcetoMM</w:t>
      </w:r>
      <w:proofErr w:type="spellEnd"/>
    </w:p>
    <w:p w14:paraId="430946DE"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55F07974" w14:textId="77777777" w:rsidR="00991602" w:rsidRPr="00F4598A" w:rsidRDefault="00991602" w:rsidP="00AA6C56">
      <w:pPr>
        <w:pStyle w:val="B1"/>
      </w:pPr>
      <w:r w:rsidRPr="00F4598A">
        <w:t>g)</w:t>
      </w:r>
      <w:r w:rsidRPr="00F4598A">
        <w:tab/>
        <w:t>Valid for circuit switched traffic</w:t>
      </w:r>
    </w:p>
    <w:p w14:paraId="057049EF" w14:textId="77777777" w:rsidR="00991602" w:rsidRPr="00F4598A" w:rsidRDefault="00991602" w:rsidP="00AA6C56">
      <w:pPr>
        <w:pStyle w:val="B1"/>
        <w:rPr>
          <w:lang w:eastAsia="zh-CN"/>
        </w:rPr>
      </w:pPr>
      <w:r w:rsidRPr="00F4598A">
        <w:t>h)</w:t>
      </w:r>
      <w:r w:rsidRPr="00F4598A">
        <w:tab/>
        <w:t>UMTS</w:t>
      </w:r>
    </w:p>
    <w:p w14:paraId="3FD113CA" w14:textId="77777777" w:rsidR="00991602" w:rsidRPr="00F4598A" w:rsidRDefault="00991602" w:rsidP="00206045">
      <w:pPr>
        <w:pStyle w:val="Heading2"/>
        <w:rPr>
          <w:lang w:eastAsia="zh-CN"/>
        </w:rPr>
      </w:pPr>
      <w:bookmarkStart w:id="103" w:name="_Toc147543226"/>
      <w:r w:rsidRPr="00F4598A">
        <w:t>7.17</w:t>
      </w:r>
      <w:r w:rsidRPr="00F4598A">
        <w:tab/>
        <w:t>Attempted network initiated service change requests from CS multimedia to speech</w:t>
      </w:r>
      <w:bookmarkEnd w:id="103"/>
    </w:p>
    <w:p w14:paraId="52F10E8A" w14:textId="77777777" w:rsidR="00991602" w:rsidRPr="00F4598A" w:rsidRDefault="00991602" w:rsidP="00AA6C56">
      <w:pPr>
        <w:pStyle w:val="B1"/>
      </w:pPr>
      <w:r w:rsidRPr="00F4598A">
        <w:t>a)</w:t>
      </w:r>
      <w:r w:rsidRPr="00F4598A">
        <w:tab/>
        <w:t>This measurement provides the number of attempted network initiated service change requests for a CS multimedia call to speech.</w:t>
      </w:r>
    </w:p>
    <w:p w14:paraId="04C79C07" w14:textId="77777777" w:rsidR="00991602" w:rsidRPr="00F4598A" w:rsidRDefault="00991602" w:rsidP="00AA6C56">
      <w:pPr>
        <w:pStyle w:val="B1"/>
      </w:pPr>
      <w:r w:rsidRPr="00F4598A">
        <w:t>b)</w:t>
      </w:r>
      <w:r w:rsidRPr="00F4598A">
        <w:tab/>
        <w:t>CC</w:t>
      </w:r>
    </w:p>
    <w:p w14:paraId="78B96E7D" w14:textId="77777777" w:rsidR="00991602" w:rsidRPr="00F4598A" w:rsidRDefault="00991602" w:rsidP="00AA6C56">
      <w:pPr>
        <w:pStyle w:val="B1"/>
      </w:pPr>
      <w:r w:rsidRPr="00F4598A">
        <w:t>c)</w:t>
      </w:r>
      <w:r w:rsidRPr="00F4598A">
        <w:tab/>
        <w:t xml:space="preserve">On sending a </w:t>
      </w:r>
      <w:r w:rsidR="006D56A1" w:rsidRPr="00F4598A">
        <w:t>"</w:t>
      </w:r>
      <w:r w:rsidRPr="00F4598A">
        <w:t>MODIFY</w:t>
      </w:r>
      <w:r w:rsidR="006D56A1" w:rsidRPr="00F4598A">
        <w:t>"</w:t>
      </w:r>
      <w:r w:rsidRPr="00F4598A">
        <w:t xml:space="preserve"> message to the UE and it contains a speech BCIE, which means that the </w:t>
      </w:r>
      <w:r w:rsidR="00F4598A" w:rsidRPr="00F4598A">
        <w:t>'</w:t>
      </w:r>
      <w:r w:rsidRPr="00F4598A">
        <w:t>Information transfer capability’ set to speech or alternate speech/facsimile group 3 - starting with speech in the Bearer Capability IE</w:t>
      </w:r>
      <w:r w:rsidR="00F4598A" w:rsidRPr="00F4598A">
        <w:t xml:space="preserve"> </w:t>
      </w:r>
      <w:r w:rsidRPr="00F4598A">
        <w:t>and the Network-initiated Service Upgrade indicator IE is included in the message. (TS 23.172 [4] TS 24.008 [7])</w:t>
      </w:r>
    </w:p>
    <w:p w14:paraId="7CD0A938" w14:textId="77777777" w:rsidR="00991602" w:rsidRPr="00F4598A" w:rsidRDefault="00991602" w:rsidP="00AA6C56">
      <w:pPr>
        <w:pStyle w:val="B1"/>
      </w:pPr>
      <w:r w:rsidRPr="00F4598A">
        <w:lastRenderedPageBreak/>
        <w:t>d)</w:t>
      </w:r>
      <w:r w:rsidRPr="00F4598A">
        <w:tab/>
        <w:t>A single integer value</w:t>
      </w:r>
    </w:p>
    <w:p w14:paraId="6BF8B444" w14:textId="77777777" w:rsidR="00991602" w:rsidRPr="00F4598A" w:rsidRDefault="00991602" w:rsidP="00AA6C56">
      <w:pPr>
        <w:pStyle w:val="B1"/>
      </w:pPr>
      <w:r w:rsidRPr="00F4598A">
        <w:t>e)</w:t>
      </w:r>
      <w:r w:rsidRPr="00F4598A">
        <w:tab/>
      </w:r>
      <w:proofErr w:type="spellStart"/>
      <w:r w:rsidRPr="00F4598A">
        <w:t>MMC.attNet</w:t>
      </w:r>
      <w:r w:rsidRPr="00F4598A">
        <w:rPr>
          <w:lang w:eastAsia="zh-CN"/>
        </w:rPr>
        <w:t>w</w:t>
      </w:r>
      <w:r w:rsidRPr="00F4598A">
        <w:t>InitSCMMtoVce</w:t>
      </w:r>
      <w:proofErr w:type="spellEnd"/>
    </w:p>
    <w:p w14:paraId="3F287656"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0E508ECC" w14:textId="77777777" w:rsidR="00991602" w:rsidRPr="00F4598A" w:rsidRDefault="00991602" w:rsidP="00AA6C56">
      <w:pPr>
        <w:pStyle w:val="B1"/>
      </w:pPr>
      <w:r w:rsidRPr="00F4598A">
        <w:t>g)</w:t>
      </w:r>
      <w:r w:rsidRPr="00F4598A">
        <w:tab/>
        <w:t>Valid for circuit switched traffic</w:t>
      </w:r>
    </w:p>
    <w:p w14:paraId="4382DB83" w14:textId="77777777" w:rsidR="00991602" w:rsidRPr="00F4598A" w:rsidRDefault="00991602" w:rsidP="00AA6C56">
      <w:pPr>
        <w:pStyle w:val="B1"/>
        <w:rPr>
          <w:lang w:eastAsia="zh-CN"/>
        </w:rPr>
      </w:pPr>
      <w:r w:rsidRPr="00F4598A">
        <w:t>h)</w:t>
      </w:r>
      <w:r w:rsidRPr="00F4598A">
        <w:tab/>
        <w:t>UMTS</w:t>
      </w:r>
    </w:p>
    <w:p w14:paraId="0E2BFB4C" w14:textId="77777777" w:rsidR="00991602" w:rsidRPr="00F4598A" w:rsidRDefault="00991602" w:rsidP="00206045">
      <w:pPr>
        <w:pStyle w:val="Heading2"/>
        <w:rPr>
          <w:lang w:eastAsia="zh-CN"/>
        </w:rPr>
      </w:pPr>
      <w:bookmarkStart w:id="104" w:name="_Toc147543227"/>
      <w:r w:rsidRPr="00F4598A">
        <w:t>7.18</w:t>
      </w:r>
      <w:r w:rsidRPr="00F4598A">
        <w:tab/>
        <w:t>Successful network initiated service change requests from CS multimedia to speech</w:t>
      </w:r>
      <w:bookmarkEnd w:id="104"/>
    </w:p>
    <w:p w14:paraId="485449C2" w14:textId="77777777" w:rsidR="00991602" w:rsidRPr="00F4598A" w:rsidRDefault="00991602" w:rsidP="00AA6C56">
      <w:pPr>
        <w:pStyle w:val="B1"/>
      </w:pPr>
      <w:r w:rsidRPr="00F4598A">
        <w:t>a)</w:t>
      </w:r>
      <w:r w:rsidRPr="00F4598A">
        <w:tab/>
        <w:t>This measurement provides the number of successful network initiated service change requests for a CS multimedia call to speech.</w:t>
      </w:r>
    </w:p>
    <w:p w14:paraId="649E6553" w14:textId="77777777" w:rsidR="00991602" w:rsidRPr="00F4598A" w:rsidRDefault="00991602" w:rsidP="00AA6C56">
      <w:pPr>
        <w:pStyle w:val="B1"/>
      </w:pPr>
      <w:r w:rsidRPr="00F4598A">
        <w:t>b)</w:t>
      </w:r>
      <w:r w:rsidRPr="00F4598A">
        <w:tab/>
        <w:t>CC</w:t>
      </w:r>
    </w:p>
    <w:p w14:paraId="2BA216CB" w14:textId="77777777" w:rsidR="00991602" w:rsidRPr="00F4598A" w:rsidRDefault="00991602" w:rsidP="00AA6C56">
      <w:pPr>
        <w:pStyle w:val="B1"/>
      </w:pPr>
      <w:r w:rsidRPr="00F4598A">
        <w:t>c)</w:t>
      </w:r>
      <w:r w:rsidRPr="00F4598A">
        <w:tab/>
        <w:t xml:space="preserve">On reception a </w:t>
      </w:r>
      <w:r w:rsidR="006D56A1" w:rsidRPr="00F4598A">
        <w:t>"</w:t>
      </w:r>
      <w:r w:rsidRPr="00F4598A">
        <w:t>MODIFY COMPLETE</w:t>
      </w:r>
      <w:r w:rsidR="006D56A1" w:rsidRPr="00F4598A">
        <w:t>"</w:t>
      </w:r>
      <w:r w:rsidRPr="00F4598A">
        <w:t xml:space="preserve"> message from the UE and it contains a speech BCIE, which means that the </w:t>
      </w:r>
      <w:r w:rsidR="00F4598A" w:rsidRPr="00F4598A">
        <w:t>'</w:t>
      </w:r>
      <w:r w:rsidRPr="00F4598A">
        <w:t xml:space="preserve">Information transfer capability’ set to speech or alternate speech/facsimile group 3 - starting with speech in the Bearer Capability IE (TS 23.172 [4], TS 24.008 [7]) and the MODIFY COMPLETE is an answer to the MODIFY message, which indicates network initiated service change. </w:t>
      </w:r>
    </w:p>
    <w:p w14:paraId="045123F8" w14:textId="77777777" w:rsidR="00991602" w:rsidRPr="00F4598A" w:rsidRDefault="00991602" w:rsidP="00AA6C56">
      <w:pPr>
        <w:pStyle w:val="B1"/>
      </w:pPr>
      <w:r w:rsidRPr="00F4598A">
        <w:t>d)</w:t>
      </w:r>
      <w:r w:rsidRPr="00F4598A">
        <w:tab/>
        <w:t>A single integer value</w:t>
      </w:r>
    </w:p>
    <w:p w14:paraId="37DD99BE" w14:textId="77777777" w:rsidR="00991602" w:rsidRPr="00F4598A" w:rsidRDefault="00991602" w:rsidP="00AA6C56">
      <w:pPr>
        <w:pStyle w:val="B1"/>
      </w:pPr>
      <w:r w:rsidRPr="00F4598A">
        <w:t>e)</w:t>
      </w:r>
      <w:r w:rsidRPr="00F4598A">
        <w:tab/>
      </w:r>
      <w:proofErr w:type="spellStart"/>
      <w:r w:rsidRPr="00F4598A">
        <w:t>MMC.SuccNet</w:t>
      </w:r>
      <w:r w:rsidRPr="00F4598A">
        <w:rPr>
          <w:lang w:eastAsia="zh-CN"/>
        </w:rPr>
        <w:t>w</w:t>
      </w:r>
      <w:r w:rsidRPr="00F4598A">
        <w:t>InitSCMMtoVce</w:t>
      </w:r>
      <w:proofErr w:type="spellEnd"/>
    </w:p>
    <w:p w14:paraId="4B5FCDC9"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356687F7" w14:textId="77777777" w:rsidR="00991602" w:rsidRPr="00F4598A" w:rsidRDefault="00991602" w:rsidP="00AA6C56">
      <w:pPr>
        <w:pStyle w:val="B1"/>
      </w:pPr>
      <w:r w:rsidRPr="00F4598A">
        <w:t>g)</w:t>
      </w:r>
      <w:r w:rsidRPr="00F4598A">
        <w:tab/>
        <w:t>Valid for circuit switched traffic</w:t>
      </w:r>
    </w:p>
    <w:p w14:paraId="397AD071" w14:textId="77777777" w:rsidR="00991602" w:rsidRPr="00F4598A" w:rsidRDefault="00991602" w:rsidP="00AA6C56">
      <w:pPr>
        <w:pStyle w:val="B1"/>
        <w:rPr>
          <w:lang w:eastAsia="zh-CN"/>
        </w:rPr>
      </w:pPr>
      <w:r w:rsidRPr="00F4598A">
        <w:t>h)</w:t>
      </w:r>
      <w:r w:rsidRPr="00F4598A">
        <w:tab/>
        <w:t>UMTS</w:t>
      </w:r>
    </w:p>
    <w:p w14:paraId="379B645B" w14:textId="77777777" w:rsidR="00991602" w:rsidRPr="00F4598A" w:rsidRDefault="00991602" w:rsidP="00206045">
      <w:pPr>
        <w:pStyle w:val="Heading2"/>
      </w:pPr>
      <w:bookmarkStart w:id="105" w:name="_Toc147543228"/>
      <w:r w:rsidRPr="00F4598A">
        <w:t>7.19</w:t>
      </w:r>
      <w:r w:rsidRPr="00F4598A">
        <w:tab/>
        <w:t>Attempted network initiated service change requests from speech to CS multimedia</w:t>
      </w:r>
      <w:bookmarkEnd w:id="105"/>
    </w:p>
    <w:p w14:paraId="5F65C0B6" w14:textId="77777777" w:rsidR="00991602" w:rsidRPr="00F4598A" w:rsidRDefault="00991602" w:rsidP="00AA6C56">
      <w:pPr>
        <w:pStyle w:val="B1"/>
      </w:pPr>
      <w:r w:rsidRPr="00F4598A">
        <w:t>a)</w:t>
      </w:r>
      <w:r w:rsidRPr="00F4598A">
        <w:tab/>
        <w:t>This measurement provides the number of attempted network initiated service change requests for a speech call to CS multimedia.</w:t>
      </w:r>
    </w:p>
    <w:p w14:paraId="5D9EF529" w14:textId="77777777" w:rsidR="00991602" w:rsidRPr="00F4598A" w:rsidRDefault="00991602" w:rsidP="00AA6C56">
      <w:pPr>
        <w:pStyle w:val="B1"/>
      </w:pPr>
      <w:r w:rsidRPr="00F4598A">
        <w:t>b)</w:t>
      </w:r>
      <w:r w:rsidRPr="00F4598A">
        <w:tab/>
        <w:t>CC</w:t>
      </w:r>
    </w:p>
    <w:p w14:paraId="36300714" w14:textId="77777777" w:rsidR="00991602" w:rsidRPr="00F4598A" w:rsidRDefault="00991602" w:rsidP="00AA6C56">
      <w:pPr>
        <w:pStyle w:val="B1"/>
      </w:pPr>
      <w:r w:rsidRPr="00F4598A">
        <w:t>c)</w:t>
      </w:r>
      <w:r w:rsidRPr="00F4598A">
        <w:tab/>
        <w:t xml:space="preserve">On sending a </w:t>
      </w:r>
      <w:r w:rsidR="006D56A1" w:rsidRPr="00F4598A">
        <w:t>"</w:t>
      </w:r>
      <w:r w:rsidRPr="00F4598A">
        <w:t>MODIFY</w:t>
      </w:r>
      <w:r w:rsidR="006D56A1" w:rsidRPr="00F4598A">
        <w:t>"</w:t>
      </w:r>
      <w:r w:rsidRPr="00F4598A">
        <w:t xml:space="preserve"> message to the UE and it contains a MM BCIE, which means that the</w:t>
      </w:r>
      <w:r w:rsidRPr="00F4598A">
        <w:rPr>
          <w:lang w:eastAsia="zh-CN"/>
        </w:rPr>
        <w:t xml:space="preserve"> </w:t>
      </w:r>
      <w:r w:rsidR="00F4598A" w:rsidRPr="00F4598A">
        <w:rPr>
          <w:lang w:eastAsia="zh-CN"/>
        </w:rPr>
        <w:t>'</w:t>
      </w:r>
      <w:r w:rsidRPr="00F4598A">
        <w:t>other rate adaptation</w:t>
      </w:r>
      <w:r w:rsidR="006D56A1" w:rsidRPr="00F4598A">
        <w:t>"</w:t>
      </w:r>
      <w:r w:rsidRPr="00F4598A">
        <w:t xml:space="preserve"> field of Bearer Capability IE is set to H.223 &amp; H.245 and the Network-initiated Service Upgrade indicator IE is included in the message. (TS 23.172 [4], TS 24.008 [7])</w:t>
      </w:r>
    </w:p>
    <w:p w14:paraId="6B8C544B" w14:textId="77777777" w:rsidR="00991602" w:rsidRPr="00F4598A" w:rsidRDefault="00991602" w:rsidP="00AA6C56">
      <w:pPr>
        <w:pStyle w:val="B1"/>
      </w:pPr>
      <w:r w:rsidRPr="00F4598A">
        <w:t>d)</w:t>
      </w:r>
      <w:r w:rsidRPr="00F4598A">
        <w:tab/>
        <w:t>A single integer value</w:t>
      </w:r>
    </w:p>
    <w:p w14:paraId="018AACC6" w14:textId="77777777" w:rsidR="00991602" w:rsidRPr="00F4598A" w:rsidRDefault="00991602" w:rsidP="00AA6C56">
      <w:pPr>
        <w:pStyle w:val="B1"/>
      </w:pPr>
      <w:r w:rsidRPr="00F4598A">
        <w:t>e)</w:t>
      </w:r>
      <w:r w:rsidRPr="00F4598A">
        <w:tab/>
      </w:r>
      <w:proofErr w:type="spellStart"/>
      <w:r w:rsidRPr="00F4598A">
        <w:t>MMC.attNet</w:t>
      </w:r>
      <w:r w:rsidRPr="00F4598A">
        <w:rPr>
          <w:lang w:eastAsia="zh-CN"/>
        </w:rPr>
        <w:t>w</w:t>
      </w:r>
      <w:r w:rsidRPr="00F4598A">
        <w:t>InitSCVcetoMM</w:t>
      </w:r>
      <w:proofErr w:type="spellEnd"/>
    </w:p>
    <w:p w14:paraId="4012CE38"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2C7E0D38" w14:textId="77777777" w:rsidR="00991602" w:rsidRPr="00F4598A" w:rsidRDefault="00991602" w:rsidP="00AA6C56">
      <w:pPr>
        <w:pStyle w:val="B1"/>
      </w:pPr>
      <w:r w:rsidRPr="00F4598A">
        <w:t>g)</w:t>
      </w:r>
      <w:r w:rsidRPr="00F4598A">
        <w:tab/>
        <w:t>Valid for circuit switched traffic</w:t>
      </w:r>
    </w:p>
    <w:p w14:paraId="7ACDD83C" w14:textId="77777777" w:rsidR="00991602" w:rsidRPr="00F4598A" w:rsidRDefault="00991602" w:rsidP="00AA6C56">
      <w:pPr>
        <w:pStyle w:val="B1"/>
      </w:pPr>
      <w:r w:rsidRPr="00F4598A">
        <w:t>h)</w:t>
      </w:r>
      <w:r w:rsidRPr="00F4598A">
        <w:tab/>
        <w:t>UMTS</w:t>
      </w:r>
    </w:p>
    <w:p w14:paraId="45ED6D28" w14:textId="77777777" w:rsidR="00991602" w:rsidRPr="00F4598A" w:rsidRDefault="00991602" w:rsidP="00206045">
      <w:pPr>
        <w:pStyle w:val="Heading2"/>
      </w:pPr>
      <w:bookmarkStart w:id="106" w:name="_Toc147543229"/>
      <w:r w:rsidRPr="00F4598A">
        <w:t>7.20</w:t>
      </w:r>
      <w:r w:rsidRPr="00F4598A">
        <w:tab/>
        <w:t>Successful network initiated service change requests from speech to CS multimedia</w:t>
      </w:r>
      <w:bookmarkEnd w:id="106"/>
    </w:p>
    <w:p w14:paraId="40817F02" w14:textId="77777777" w:rsidR="00991602" w:rsidRPr="00F4598A" w:rsidRDefault="00991602" w:rsidP="00AA6C56">
      <w:pPr>
        <w:pStyle w:val="B1"/>
      </w:pPr>
      <w:r w:rsidRPr="00F4598A">
        <w:t>a)</w:t>
      </w:r>
      <w:r w:rsidRPr="00F4598A">
        <w:tab/>
        <w:t>This measurement provides the number of successful network initiated service change requests for a speech call to CS multimedia.</w:t>
      </w:r>
    </w:p>
    <w:p w14:paraId="42F243A5" w14:textId="77777777" w:rsidR="00991602" w:rsidRPr="00F4598A" w:rsidRDefault="00991602" w:rsidP="00AA6C56">
      <w:pPr>
        <w:pStyle w:val="B1"/>
      </w:pPr>
      <w:r w:rsidRPr="00F4598A">
        <w:t>b)</w:t>
      </w:r>
      <w:r w:rsidRPr="00F4598A">
        <w:tab/>
        <w:t>CC</w:t>
      </w:r>
    </w:p>
    <w:p w14:paraId="6319FB90" w14:textId="77777777" w:rsidR="00991602" w:rsidRPr="00F4598A" w:rsidRDefault="00991602" w:rsidP="00AA6C56">
      <w:pPr>
        <w:pStyle w:val="B1"/>
      </w:pPr>
      <w:r w:rsidRPr="00F4598A">
        <w:lastRenderedPageBreak/>
        <w:t>c)</w:t>
      </w:r>
      <w:r w:rsidRPr="00F4598A">
        <w:tab/>
        <w:t xml:space="preserve">On reception a </w:t>
      </w:r>
      <w:r w:rsidR="006D56A1" w:rsidRPr="00F4598A">
        <w:t>"</w:t>
      </w:r>
      <w:r w:rsidRPr="00F4598A">
        <w:t>MODIFY COMPLETE</w:t>
      </w:r>
      <w:r w:rsidR="006D56A1" w:rsidRPr="00F4598A">
        <w:t>"</w:t>
      </w:r>
      <w:r w:rsidRPr="00F4598A">
        <w:t xml:space="preserve"> message from the UE and it contains a MM BCIE, which means that the</w:t>
      </w:r>
      <w:r w:rsidRPr="00F4598A">
        <w:rPr>
          <w:lang w:eastAsia="zh-CN"/>
        </w:rPr>
        <w:t xml:space="preserve"> </w:t>
      </w:r>
      <w:r w:rsidR="00F4598A" w:rsidRPr="00F4598A">
        <w:rPr>
          <w:lang w:eastAsia="zh-CN"/>
        </w:rPr>
        <w:t>'</w:t>
      </w:r>
      <w:r w:rsidRPr="00F4598A">
        <w:t>other rate adaptation</w:t>
      </w:r>
      <w:r w:rsidR="006D56A1" w:rsidRPr="00F4598A">
        <w:t>"</w:t>
      </w:r>
      <w:r w:rsidRPr="00F4598A">
        <w:t xml:space="preserve"> field of Bearer Capability IE is set to H.</w:t>
      </w:r>
      <w:r w:rsidR="00F4598A" w:rsidRPr="00F4598A">
        <w:t>223 &amp; H.245. (TS 23.172 [4], TS </w:t>
      </w:r>
      <w:r w:rsidRPr="00F4598A">
        <w:t xml:space="preserve">24.008 [7]) and the MODIFY COMPLETE is an answer to the MODIFY message, which indicates network initiated service change. </w:t>
      </w:r>
    </w:p>
    <w:p w14:paraId="76D4AF5B" w14:textId="77777777" w:rsidR="00991602" w:rsidRPr="00F4598A" w:rsidRDefault="00991602" w:rsidP="00AA6C56">
      <w:pPr>
        <w:pStyle w:val="B1"/>
      </w:pPr>
      <w:r w:rsidRPr="00F4598A">
        <w:t>d)</w:t>
      </w:r>
      <w:r w:rsidRPr="00F4598A">
        <w:tab/>
        <w:t>A single integer value</w:t>
      </w:r>
    </w:p>
    <w:p w14:paraId="5858336A" w14:textId="77777777" w:rsidR="00991602" w:rsidRPr="00F4598A" w:rsidRDefault="00991602" w:rsidP="00AA6C56">
      <w:pPr>
        <w:pStyle w:val="B1"/>
      </w:pPr>
      <w:r w:rsidRPr="00F4598A">
        <w:t>e)</w:t>
      </w:r>
      <w:r w:rsidRPr="00F4598A">
        <w:tab/>
      </w:r>
      <w:proofErr w:type="spellStart"/>
      <w:r w:rsidRPr="00F4598A">
        <w:t>MMC.succNet</w:t>
      </w:r>
      <w:r w:rsidRPr="00F4598A">
        <w:rPr>
          <w:lang w:eastAsia="zh-CN"/>
        </w:rPr>
        <w:t>w</w:t>
      </w:r>
      <w:r w:rsidRPr="00F4598A">
        <w:t>InitSCVcetoMM</w:t>
      </w:r>
      <w:proofErr w:type="spellEnd"/>
    </w:p>
    <w:p w14:paraId="4AB93F00"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3FB2C681" w14:textId="77777777" w:rsidR="00991602" w:rsidRPr="00F4598A" w:rsidRDefault="00991602" w:rsidP="00AA6C56">
      <w:pPr>
        <w:pStyle w:val="B1"/>
      </w:pPr>
      <w:r w:rsidRPr="00F4598A">
        <w:t>g)</w:t>
      </w:r>
      <w:r w:rsidRPr="00F4598A">
        <w:tab/>
        <w:t>Valid for circuit switched traffic</w:t>
      </w:r>
    </w:p>
    <w:p w14:paraId="48762518" w14:textId="77777777" w:rsidR="00991602" w:rsidRDefault="00991602" w:rsidP="00AA6C56">
      <w:pPr>
        <w:pStyle w:val="B1"/>
        <w:rPr>
          <w:rFonts w:eastAsia="Malgun Gothic"/>
          <w:lang w:eastAsia="ko-KR"/>
        </w:rPr>
      </w:pPr>
      <w:r w:rsidRPr="00F4598A">
        <w:t>h)</w:t>
      </w:r>
      <w:r w:rsidRPr="00F4598A">
        <w:tab/>
        <w:t>UMTS</w:t>
      </w:r>
    </w:p>
    <w:p w14:paraId="7779E893" w14:textId="77777777" w:rsidR="00991602" w:rsidRPr="00F4598A" w:rsidRDefault="00991602" w:rsidP="00206045">
      <w:pPr>
        <w:pStyle w:val="Heading2"/>
        <w:rPr>
          <w:lang w:eastAsia="zh-CN"/>
        </w:rPr>
      </w:pPr>
      <w:bookmarkStart w:id="107" w:name="_Toc147543230"/>
      <w:r w:rsidRPr="00F4598A">
        <w:t>7.21</w:t>
      </w:r>
      <w:r w:rsidRPr="00F4598A">
        <w:tab/>
      </w:r>
      <w:r w:rsidRPr="00F4598A">
        <w:rPr>
          <w:lang w:eastAsia="zh-CN"/>
        </w:rPr>
        <w:t>UE</w:t>
      </w:r>
      <w:r w:rsidRPr="00F4598A">
        <w:t xml:space="preserve"> originat</w:t>
      </w:r>
      <w:r w:rsidRPr="00F4598A">
        <w:rPr>
          <w:lang w:eastAsia="zh-CN"/>
        </w:rPr>
        <w:t>ing</w:t>
      </w:r>
      <w:r w:rsidRPr="00F4598A">
        <w:t xml:space="preserve"> CS multimedia call fallback to speech</w:t>
      </w:r>
      <w:bookmarkEnd w:id="107"/>
    </w:p>
    <w:p w14:paraId="1ADC4DF5" w14:textId="77777777" w:rsidR="00991602" w:rsidRPr="00F4598A" w:rsidRDefault="00991602" w:rsidP="00AA6C56">
      <w:pPr>
        <w:pStyle w:val="B1"/>
      </w:pPr>
      <w:r w:rsidRPr="00F4598A">
        <w:t>a)</w:t>
      </w:r>
      <w:r w:rsidRPr="00F4598A">
        <w:tab/>
        <w:t>This measurement provides the number of UE originat</w:t>
      </w:r>
      <w:r w:rsidRPr="00F4598A">
        <w:rPr>
          <w:lang w:eastAsia="zh-CN"/>
        </w:rPr>
        <w:t>ing</w:t>
      </w:r>
      <w:r w:rsidRPr="00F4598A">
        <w:t xml:space="preserve"> fallback where the preferred service </w:t>
      </w:r>
      <w:r w:rsidRPr="00F4598A">
        <w:rPr>
          <w:lang w:eastAsia="zh-CN"/>
        </w:rPr>
        <w:t>is</w:t>
      </w:r>
      <w:r w:rsidRPr="00F4598A">
        <w:t xml:space="preserve"> CS multimedia, but the call is established as a speech, which </w:t>
      </w:r>
      <w:r w:rsidRPr="00F4598A">
        <w:rPr>
          <w:lang w:eastAsia="zh-CN"/>
        </w:rPr>
        <w:t>is</w:t>
      </w:r>
      <w:r w:rsidRPr="00F4598A">
        <w:t xml:space="preserve"> the less preferred service.</w:t>
      </w:r>
    </w:p>
    <w:p w14:paraId="10A781E7" w14:textId="77777777" w:rsidR="00991602" w:rsidRPr="00F4598A" w:rsidRDefault="00991602" w:rsidP="00AA6C56">
      <w:pPr>
        <w:pStyle w:val="B1"/>
      </w:pPr>
      <w:r w:rsidRPr="00F4598A">
        <w:t>b)</w:t>
      </w:r>
      <w:r w:rsidRPr="00F4598A">
        <w:tab/>
        <w:t>CC</w:t>
      </w:r>
    </w:p>
    <w:p w14:paraId="052F42DA" w14:textId="77777777" w:rsidR="00991602" w:rsidRPr="00F4598A" w:rsidRDefault="00991602" w:rsidP="00AA6C56">
      <w:pPr>
        <w:pStyle w:val="B1"/>
      </w:pPr>
      <w:r w:rsidRPr="00F4598A">
        <w:t>c)</w:t>
      </w:r>
      <w:r w:rsidRPr="00F4598A">
        <w:tab/>
        <w:t xml:space="preserve">On sending the Call Proceeding message to the UE with the less preferred service’s BCIE, which is speech, which means that the </w:t>
      </w:r>
      <w:r w:rsidR="00F4598A" w:rsidRPr="00F4598A">
        <w:t>'</w:t>
      </w:r>
      <w:r w:rsidRPr="00F4598A">
        <w:t>Information transfer capability’ set to speech or alternate speech/facsimile group 3 - starting with speech in the Bearer Capability IE</w:t>
      </w:r>
      <w:r w:rsidR="00F4598A" w:rsidRPr="00F4598A">
        <w:t>.</w:t>
      </w:r>
      <w:r w:rsidRPr="00F4598A">
        <w:t xml:space="preserve"> </w:t>
      </w:r>
    </w:p>
    <w:p w14:paraId="01246710" w14:textId="77777777" w:rsidR="00991602" w:rsidRPr="00F4598A" w:rsidRDefault="00991602" w:rsidP="00AA6C56">
      <w:pPr>
        <w:pStyle w:val="B1"/>
      </w:pPr>
      <w:r w:rsidRPr="00F4598A">
        <w:t>d)</w:t>
      </w:r>
      <w:r w:rsidRPr="00F4598A">
        <w:tab/>
        <w:t>A single integer value</w:t>
      </w:r>
    </w:p>
    <w:p w14:paraId="6C927753" w14:textId="77777777" w:rsidR="00991602" w:rsidRPr="00F4598A" w:rsidRDefault="00991602" w:rsidP="00AA6C56">
      <w:pPr>
        <w:pStyle w:val="B1"/>
      </w:pPr>
      <w:r w:rsidRPr="00F4598A">
        <w:t>e)</w:t>
      </w:r>
      <w:r w:rsidRPr="00F4598A">
        <w:tab/>
      </w:r>
      <w:proofErr w:type="spellStart"/>
      <w:r w:rsidRPr="00F4598A">
        <w:t>MMC.orig</w:t>
      </w:r>
      <w:r w:rsidRPr="00F4598A">
        <w:rPr>
          <w:lang w:eastAsia="zh-CN"/>
        </w:rPr>
        <w:t>i</w:t>
      </w:r>
      <w:r w:rsidRPr="00F4598A">
        <w:t>FBtoVce</w:t>
      </w:r>
      <w:proofErr w:type="spellEnd"/>
    </w:p>
    <w:p w14:paraId="49F892EE"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60298981" w14:textId="77777777" w:rsidR="00991602" w:rsidRPr="00F4598A" w:rsidRDefault="00991602" w:rsidP="00AA6C56">
      <w:pPr>
        <w:pStyle w:val="B1"/>
      </w:pPr>
      <w:r w:rsidRPr="00F4598A">
        <w:t>g)</w:t>
      </w:r>
      <w:r w:rsidRPr="00F4598A">
        <w:tab/>
        <w:t>Valid for circuit switched traffic</w:t>
      </w:r>
    </w:p>
    <w:p w14:paraId="348CF9EC" w14:textId="77777777" w:rsidR="00991602" w:rsidRPr="00F4598A" w:rsidRDefault="00991602" w:rsidP="00AA6C56">
      <w:pPr>
        <w:pStyle w:val="B1"/>
        <w:rPr>
          <w:lang w:eastAsia="zh-CN"/>
        </w:rPr>
      </w:pPr>
      <w:r w:rsidRPr="00F4598A">
        <w:t>h)</w:t>
      </w:r>
      <w:r w:rsidRPr="00F4598A">
        <w:tab/>
        <w:t>UMTS</w:t>
      </w:r>
    </w:p>
    <w:p w14:paraId="1F5CA755" w14:textId="77777777" w:rsidR="00991602" w:rsidRPr="00F4598A" w:rsidRDefault="00991602" w:rsidP="00206045">
      <w:pPr>
        <w:pStyle w:val="Heading2"/>
      </w:pPr>
      <w:bookmarkStart w:id="108" w:name="_Toc147543231"/>
      <w:r w:rsidRPr="00F4598A">
        <w:t>7.22</w:t>
      </w:r>
      <w:r w:rsidRPr="00F4598A">
        <w:tab/>
        <w:t>UE terminat</w:t>
      </w:r>
      <w:r w:rsidRPr="00F4598A">
        <w:rPr>
          <w:lang w:eastAsia="zh-CN"/>
        </w:rPr>
        <w:t>ing</w:t>
      </w:r>
      <w:r w:rsidRPr="00F4598A">
        <w:t xml:space="preserve"> CS multimedia call fallback to speech</w:t>
      </w:r>
      <w:bookmarkEnd w:id="108"/>
    </w:p>
    <w:p w14:paraId="408C1E21" w14:textId="77777777" w:rsidR="00991602" w:rsidRPr="00F4598A" w:rsidRDefault="00991602" w:rsidP="00AA6C56">
      <w:pPr>
        <w:pStyle w:val="B1"/>
      </w:pPr>
      <w:r w:rsidRPr="00F4598A">
        <w:t>a)</w:t>
      </w:r>
      <w:r w:rsidRPr="00F4598A">
        <w:tab/>
        <w:t>This measurement provides the number of UE terminat</w:t>
      </w:r>
      <w:r w:rsidRPr="00F4598A">
        <w:rPr>
          <w:lang w:eastAsia="zh-CN"/>
        </w:rPr>
        <w:t>ing</w:t>
      </w:r>
      <w:r w:rsidRPr="00F4598A">
        <w:t xml:space="preserve"> fallback where the preferred service </w:t>
      </w:r>
      <w:r w:rsidRPr="00F4598A">
        <w:rPr>
          <w:lang w:eastAsia="zh-CN"/>
        </w:rPr>
        <w:t>is</w:t>
      </w:r>
      <w:r w:rsidRPr="00F4598A">
        <w:t xml:space="preserve"> CS multimedia, but the call is established as a speech, which </w:t>
      </w:r>
      <w:r w:rsidRPr="00F4598A">
        <w:rPr>
          <w:lang w:eastAsia="zh-CN"/>
        </w:rPr>
        <w:t>is</w:t>
      </w:r>
      <w:r w:rsidRPr="00F4598A">
        <w:t xml:space="preserve"> the less preferred service.</w:t>
      </w:r>
    </w:p>
    <w:p w14:paraId="5A6C9EF2" w14:textId="77777777" w:rsidR="00991602" w:rsidRPr="00F4598A" w:rsidRDefault="00991602" w:rsidP="00AA6C56">
      <w:pPr>
        <w:pStyle w:val="B1"/>
      </w:pPr>
      <w:r w:rsidRPr="00F4598A">
        <w:t>b)</w:t>
      </w:r>
      <w:r w:rsidRPr="00F4598A">
        <w:tab/>
        <w:t>CC</w:t>
      </w:r>
    </w:p>
    <w:p w14:paraId="141A8448" w14:textId="77777777" w:rsidR="00991602" w:rsidRPr="00F4598A" w:rsidRDefault="00991602" w:rsidP="00AA6C56">
      <w:pPr>
        <w:pStyle w:val="B1"/>
      </w:pPr>
      <w:r w:rsidRPr="00F4598A">
        <w:t>c)</w:t>
      </w:r>
      <w:r w:rsidRPr="00F4598A">
        <w:tab/>
        <w:t xml:space="preserve">On reception of Call Confirmed message from the UE with the less preferred service’s BCIE, which is speech, which means that the </w:t>
      </w:r>
      <w:r w:rsidR="00F4598A" w:rsidRPr="00F4598A">
        <w:t>'</w:t>
      </w:r>
      <w:r w:rsidRPr="00F4598A">
        <w:t>Information transfer capability’ set to speech or alternate speech/facsimile group 3 - starting with speec</w:t>
      </w:r>
      <w:r w:rsidR="00F4598A" w:rsidRPr="00F4598A">
        <w:t>h in the Bearer Capability IE.</w:t>
      </w:r>
    </w:p>
    <w:p w14:paraId="585173E1" w14:textId="77777777" w:rsidR="00991602" w:rsidRPr="00F4598A" w:rsidRDefault="00991602" w:rsidP="00AA6C56">
      <w:pPr>
        <w:pStyle w:val="B1"/>
      </w:pPr>
      <w:r w:rsidRPr="00F4598A">
        <w:t>d)</w:t>
      </w:r>
      <w:r w:rsidRPr="00F4598A">
        <w:tab/>
        <w:t>A single integer value</w:t>
      </w:r>
    </w:p>
    <w:p w14:paraId="47D761A5" w14:textId="77777777" w:rsidR="00991602" w:rsidRPr="00F4598A" w:rsidRDefault="00991602" w:rsidP="00AA6C56">
      <w:pPr>
        <w:pStyle w:val="B1"/>
      </w:pPr>
      <w:r w:rsidRPr="00F4598A">
        <w:t>e)</w:t>
      </w:r>
      <w:r w:rsidRPr="00F4598A">
        <w:tab/>
      </w:r>
      <w:proofErr w:type="spellStart"/>
      <w:r w:rsidRPr="00F4598A">
        <w:t>MMC.termFBtoVce</w:t>
      </w:r>
      <w:proofErr w:type="spellEnd"/>
    </w:p>
    <w:p w14:paraId="2CC9C7CA" w14:textId="77777777" w:rsidR="00991602" w:rsidRPr="00F4598A" w:rsidRDefault="00991602" w:rsidP="00AA6C56">
      <w:pPr>
        <w:pStyle w:val="B1"/>
      </w:pPr>
      <w:r w:rsidRPr="00F4598A">
        <w:t>f)</w:t>
      </w:r>
      <w:r w:rsidRPr="00F4598A">
        <w:tab/>
      </w:r>
      <w:proofErr w:type="spellStart"/>
      <w:r w:rsidRPr="00F4598A">
        <w:t>MSCServerFunction</w:t>
      </w:r>
      <w:proofErr w:type="spellEnd"/>
    </w:p>
    <w:p w14:paraId="540269D9" w14:textId="77777777" w:rsidR="00991602" w:rsidRPr="00F4598A" w:rsidRDefault="00991602" w:rsidP="00AA6C56">
      <w:pPr>
        <w:pStyle w:val="B1"/>
      </w:pPr>
      <w:r w:rsidRPr="00F4598A">
        <w:t>g)</w:t>
      </w:r>
      <w:r w:rsidRPr="00F4598A">
        <w:tab/>
        <w:t>Valid for circuit switched traffic</w:t>
      </w:r>
    </w:p>
    <w:p w14:paraId="7BA37F06" w14:textId="77777777" w:rsidR="00991602" w:rsidRPr="00F4598A" w:rsidRDefault="00991602" w:rsidP="00AA6C56">
      <w:pPr>
        <w:pStyle w:val="B1"/>
        <w:rPr>
          <w:lang w:eastAsia="zh-CN"/>
        </w:rPr>
      </w:pPr>
      <w:r w:rsidRPr="00F4598A">
        <w:t>h)</w:t>
      </w:r>
      <w:r w:rsidRPr="00F4598A">
        <w:tab/>
        <w:t>UMTS</w:t>
      </w:r>
    </w:p>
    <w:bookmarkEnd w:id="38"/>
    <w:p w14:paraId="4A4CF72D" w14:textId="77777777" w:rsidR="00206045" w:rsidRPr="00F4598A" w:rsidRDefault="00994E3D" w:rsidP="00206045">
      <w:pPr>
        <w:pStyle w:val="Heading1"/>
        <w:rPr>
          <w:lang w:eastAsia="zh-CN"/>
        </w:rPr>
      </w:pPr>
      <w:r w:rsidRPr="00F4598A">
        <w:br w:type="page"/>
      </w:r>
      <w:bookmarkStart w:id="109" w:name="_Toc147543232"/>
      <w:r w:rsidR="00206045" w:rsidRPr="00F4598A">
        <w:rPr>
          <w:lang w:eastAsia="zh-CN"/>
        </w:rPr>
        <w:lastRenderedPageBreak/>
        <w:t>8</w:t>
      </w:r>
      <w:r w:rsidR="00206045" w:rsidRPr="00F4598A">
        <w:tab/>
        <w:t xml:space="preserve">Measurements related to the </w:t>
      </w:r>
      <w:r w:rsidR="00206045" w:rsidRPr="00F4598A">
        <w:rPr>
          <w:lang w:eastAsia="zh-CN"/>
        </w:rPr>
        <w:t>voice calls</w:t>
      </w:r>
      <w:bookmarkEnd w:id="109"/>
    </w:p>
    <w:p w14:paraId="05B345B4" w14:textId="77777777" w:rsidR="00206045" w:rsidRPr="00F4598A" w:rsidRDefault="00206045" w:rsidP="00206045">
      <w:pPr>
        <w:pStyle w:val="Heading2"/>
        <w:rPr>
          <w:lang w:eastAsia="zh-CN"/>
        </w:rPr>
      </w:pPr>
      <w:bookmarkStart w:id="110" w:name="_Toc147543233"/>
      <w:r w:rsidRPr="00F4598A">
        <w:rPr>
          <w:lang w:eastAsia="zh-CN"/>
        </w:rPr>
        <w:t>8.1</w:t>
      </w:r>
      <w:r w:rsidRPr="00F4598A">
        <w:rPr>
          <w:lang w:eastAsia="zh-CN"/>
        </w:rPr>
        <w:tab/>
        <w:t>Attempted UE originating voice calls</w:t>
      </w:r>
      <w:bookmarkEnd w:id="110"/>
    </w:p>
    <w:p w14:paraId="4985C163"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attempted UE originated voice calls. The three measurement types defined in e) are subject to the "2 out of 3 approach".</w:t>
      </w:r>
    </w:p>
    <w:p w14:paraId="2B58D93E"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0A92F70B" w14:textId="77777777" w:rsidR="00206045" w:rsidRPr="00F4598A" w:rsidRDefault="00206045" w:rsidP="00206045">
      <w:pPr>
        <w:pStyle w:val="B1"/>
        <w:rPr>
          <w:lang w:eastAsia="zh-CN"/>
        </w:rPr>
      </w:pPr>
      <w:r w:rsidRPr="00F4598A">
        <w:rPr>
          <w:lang w:eastAsia="zh-CN"/>
        </w:rPr>
        <w:t>c)</w:t>
      </w:r>
      <w:r w:rsidRPr="00F4598A">
        <w:rPr>
          <w:lang w:eastAsia="zh-CN"/>
        </w:rPr>
        <w:tab/>
        <w:t xml:space="preserve">On receipt by the MSC-S of a </w:t>
      </w:r>
      <w:r w:rsidR="006D56A1" w:rsidRPr="00F4598A">
        <w:rPr>
          <w:lang w:eastAsia="zh-CN"/>
        </w:rPr>
        <w:t>"</w:t>
      </w:r>
      <w:r w:rsidRPr="00F4598A">
        <w:rPr>
          <w:lang w:eastAsia="zh-CN"/>
        </w:rPr>
        <w:t>Setup</w:t>
      </w:r>
      <w:r w:rsidR="006D56A1" w:rsidRPr="00F4598A">
        <w:rPr>
          <w:lang w:eastAsia="zh-CN"/>
        </w:rPr>
        <w:t>"</w:t>
      </w:r>
      <w:r w:rsidRPr="00F4598A">
        <w:rPr>
          <w:lang w:eastAsia="zh-CN"/>
        </w:rPr>
        <w:t xml:space="preserve"> message with the </w:t>
      </w:r>
      <w:r w:rsidR="00F4598A" w:rsidRPr="00F4598A">
        <w:rPr>
          <w:lang w:eastAsia="zh-CN"/>
        </w:rPr>
        <w:t>'</w:t>
      </w:r>
      <w:r w:rsidRPr="00F4598A">
        <w:t xml:space="preserve">Information transfer capability’ </w:t>
      </w:r>
      <w:r w:rsidRPr="00F4598A">
        <w:rPr>
          <w:lang w:eastAsia="zh-CN"/>
        </w:rPr>
        <w:t>set to speech or alternate speech/facsimile group 3 - starting with speech in the B</w:t>
      </w:r>
      <w:r w:rsidRPr="00F4598A">
        <w:t xml:space="preserve">earer </w:t>
      </w:r>
      <w:r w:rsidRPr="00F4598A">
        <w:rPr>
          <w:lang w:eastAsia="zh-CN"/>
        </w:rPr>
        <w:t xml:space="preserve">Capability IE from Calling Party (see [7] 3GPP TS 24.008). </w:t>
      </w:r>
    </w:p>
    <w:p w14:paraId="431C1A77"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 per measurement type defined in e).</w:t>
      </w:r>
    </w:p>
    <w:p w14:paraId="28302D49" w14:textId="77777777" w:rsidR="00206045" w:rsidRPr="00F4598A" w:rsidRDefault="00206045" w:rsidP="00206045">
      <w:pPr>
        <w:pStyle w:val="B1"/>
        <w:rPr>
          <w:lang w:eastAsia="zh-CN"/>
        </w:rPr>
      </w:pPr>
      <w:r w:rsidRPr="00F4598A">
        <w:rPr>
          <w:lang w:eastAsia="zh-CN"/>
        </w:rPr>
        <w:t>e)</w:t>
      </w:r>
      <w:r w:rsidRPr="00F4598A">
        <w:rPr>
          <w:lang w:eastAsia="zh-CN"/>
        </w:rPr>
        <w:tab/>
      </w:r>
      <w:proofErr w:type="spellStart"/>
      <w:r w:rsidRPr="00F4598A">
        <w:rPr>
          <w:lang w:eastAsia="zh-CN"/>
        </w:rPr>
        <w:t>VSC.attOrigiCallVce</w:t>
      </w:r>
      <w:proofErr w:type="spellEnd"/>
      <w:r w:rsidRPr="00F4598A">
        <w:rPr>
          <w:lang w:eastAsia="zh-CN"/>
        </w:rPr>
        <w:tab/>
      </w:r>
      <w:r w:rsidRPr="00F4598A">
        <w:rPr>
          <w:lang w:eastAsia="zh-CN"/>
        </w:rPr>
        <w:tab/>
      </w:r>
      <w:r w:rsidRPr="00F4598A">
        <w:rPr>
          <w:lang w:eastAsia="zh-CN"/>
        </w:rPr>
        <w:tab/>
        <w:t>Combined(don’t care)</w:t>
      </w:r>
    </w:p>
    <w:p w14:paraId="5B460C21" w14:textId="77777777" w:rsidR="00206045" w:rsidRPr="00F4598A" w:rsidRDefault="00206045" w:rsidP="00206045">
      <w:pPr>
        <w:pStyle w:val="B1"/>
        <w:rPr>
          <w:lang w:eastAsia="zh-CN"/>
        </w:rPr>
      </w:pPr>
      <w:r w:rsidRPr="00F4598A">
        <w:rPr>
          <w:lang w:eastAsia="zh-CN"/>
        </w:rPr>
        <w:tab/>
      </w:r>
      <w:proofErr w:type="spellStart"/>
      <w:r w:rsidRPr="00F4598A">
        <w:rPr>
          <w:lang w:eastAsia="zh-CN"/>
        </w:rPr>
        <w:t>VSC.attOrigiCallVce.G</w:t>
      </w:r>
      <w:proofErr w:type="spellEnd"/>
      <w:r w:rsidRPr="00F4598A">
        <w:rPr>
          <w:lang w:eastAsia="zh-CN"/>
        </w:rPr>
        <w:tab/>
      </w:r>
      <w:r w:rsidRPr="00F4598A">
        <w:rPr>
          <w:lang w:eastAsia="zh-CN"/>
        </w:rPr>
        <w:tab/>
      </w:r>
      <w:r w:rsidRPr="00F4598A">
        <w:rPr>
          <w:lang w:eastAsia="zh-CN"/>
        </w:rPr>
        <w:tab/>
        <w:t>GSM</w:t>
      </w:r>
    </w:p>
    <w:p w14:paraId="294C3A30" w14:textId="77777777" w:rsidR="00206045" w:rsidRPr="00F4598A" w:rsidRDefault="00206045" w:rsidP="00206045">
      <w:pPr>
        <w:pStyle w:val="B1"/>
        <w:rPr>
          <w:lang w:eastAsia="zh-CN"/>
        </w:rPr>
      </w:pPr>
      <w:r w:rsidRPr="00F4598A">
        <w:rPr>
          <w:lang w:eastAsia="zh-CN"/>
        </w:rPr>
        <w:tab/>
      </w:r>
      <w:proofErr w:type="spellStart"/>
      <w:r w:rsidRPr="00F4598A">
        <w:rPr>
          <w:lang w:eastAsia="zh-CN"/>
        </w:rPr>
        <w:t>VSC.attOrigiCallVce.U</w:t>
      </w:r>
      <w:proofErr w:type="spellEnd"/>
      <w:r w:rsidRPr="00F4598A">
        <w:rPr>
          <w:lang w:eastAsia="zh-CN"/>
        </w:rPr>
        <w:tab/>
      </w:r>
      <w:r w:rsidRPr="00F4598A">
        <w:rPr>
          <w:lang w:eastAsia="zh-CN"/>
        </w:rPr>
        <w:tab/>
      </w:r>
      <w:r w:rsidRPr="00F4598A">
        <w:rPr>
          <w:lang w:eastAsia="zh-CN"/>
        </w:rPr>
        <w:tab/>
        <w:t>UMTS</w:t>
      </w:r>
    </w:p>
    <w:p w14:paraId="6C610200"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6096AD8A" w14:textId="77777777" w:rsidR="00206045" w:rsidRPr="00F4598A" w:rsidRDefault="00206045" w:rsidP="00206045">
      <w:pPr>
        <w:pStyle w:val="B1"/>
        <w:rPr>
          <w:lang w:eastAsia="zh-CN"/>
        </w:rPr>
      </w:pPr>
      <w:r w:rsidRPr="00F4598A">
        <w:rPr>
          <w:lang w:eastAsia="zh-CN"/>
        </w:rPr>
        <w:t>g)</w:t>
      </w:r>
      <w:r w:rsidRPr="00F4598A">
        <w:rPr>
          <w:lang w:eastAsia="zh-CN"/>
        </w:rPr>
        <w:tab/>
        <w:t>Valid for circuit switched traffic.</w:t>
      </w:r>
    </w:p>
    <w:p w14:paraId="0F8C6492"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17FAFBED" w14:textId="77777777" w:rsidR="00206045" w:rsidRPr="00F4598A" w:rsidRDefault="00206045" w:rsidP="00206045">
      <w:pPr>
        <w:pStyle w:val="Heading2"/>
        <w:rPr>
          <w:lang w:eastAsia="zh-CN"/>
        </w:rPr>
      </w:pPr>
      <w:bookmarkStart w:id="111" w:name="_Toc147543234"/>
      <w:r w:rsidRPr="00F4598A">
        <w:rPr>
          <w:lang w:eastAsia="zh-CN"/>
        </w:rPr>
        <w:t>8.2</w:t>
      </w:r>
      <w:r w:rsidRPr="00F4598A">
        <w:rPr>
          <w:lang w:eastAsia="zh-CN"/>
        </w:rPr>
        <w:tab/>
        <w:t>Successful UE originating voice calls</w:t>
      </w:r>
      <w:bookmarkEnd w:id="111"/>
    </w:p>
    <w:p w14:paraId="129F6022"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successful UE originated voice calls. The three measurement types defined in e) are subject to the "2 out of 3 approach".</w:t>
      </w:r>
    </w:p>
    <w:p w14:paraId="0737B233"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7EBC0AB1" w14:textId="77777777" w:rsidR="00206045" w:rsidRPr="00F4598A" w:rsidRDefault="00206045" w:rsidP="00206045">
      <w:pPr>
        <w:pStyle w:val="B1"/>
        <w:rPr>
          <w:lang w:eastAsia="zh-CN"/>
        </w:rPr>
      </w:pPr>
      <w:r w:rsidRPr="00F4598A">
        <w:rPr>
          <w:lang w:eastAsia="zh-CN"/>
        </w:rPr>
        <w:t>c)</w:t>
      </w:r>
      <w:r w:rsidRPr="00F4598A">
        <w:rPr>
          <w:lang w:eastAsia="zh-CN"/>
        </w:rPr>
        <w:tab/>
        <w:t xml:space="preserve">On transmission of an </w:t>
      </w:r>
      <w:r w:rsidR="006D56A1" w:rsidRPr="00F4598A">
        <w:rPr>
          <w:lang w:eastAsia="zh-CN"/>
        </w:rPr>
        <w:t>"</w:t>
      </w:r>
      <w:r w:rsidRPr="00F4598A">
        <w:rPr>
          <w:lang w:eastAsia="zh-CN"/>
        </w:rPr>
        <w:t>Alerting</w:t>
      </w:r>
      <w:r w:rsidR="006D56A1" w:rsidRPr="00F4598A">
        <w:rPr>
          <w:lang w:eastAsia="zh-CN"/>
        </w:rPr>
        <w:t>"</w:t>
      </w:r>
      <w:r w:rsidRPr="00F4598A">
        <w:rPr>
          <w:lang w:eastAsia="zh-CN"/>
        </w:rPr>
        <w:t xml:space="preserve"> message for the voice service from the MSC-S to the Calling Party (see [7] 3GPP TS 24.008).</w:t>
      </w:r>
    </w:p>
    <w:p w14:paraId="0EF32309"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 per measurement type defined in e).</w:t>
      </w:r>
    </w:p>
    <w:p w14:paraId="2093D821" w14:textId="77777777" w:rsidR="00206045" w:rsidRPr="00F4598A" w:rsidRDefault="00206045" w:rsidP="00206045">
      <w:pPr>
        <w:pStyle w:val="B1"/>
        <w:rPr>
          <w:lang w:eastAsia="zh-CN"/>
        </w:rPr>
      </w:pPr>
      <w:r w:rsidRPr="00F4598A">
        <w:rPr>
          <w:lang w:eastAsia="zh-CN"/>
        </w:rPr>
        <w:t>e)</w:t>
      </w:r>
      <w:r w:rsidRPr="00F4598A">
        <w:rPr>
          <w:lang w:eastAsia="zh-CN"/>
        </w:rPr>
        <w:tab/>
      </w:r>
      <w:proofErr w:type="spellStart"/>
      <w:r w:rsidRPr="00F4598A">
        <w:rPr>
          <w:lang w:eastAsia="zh-CN"/>
        </w:rPr>
        <w:t>VSC.succOrigiCallVce</w:t>
      </w:r>
      <w:proofErr w:type="spellEnd"/>
      <w:r w:rsidRPr="00F4598A">
        <w:rPr>
          <w:lang w:eastAsia="zh-CN"/>
        </w:rPr>
        <w:tab/>
      </w:r>
      <w:r w:rsidRPr="00F4598A">
        <w:rPr>
          <w:lang w:eastAsia="zh-CN"/>
        </w:rPr>
        <w:tab/>
      </w:r>
      <w:r w:rsidRPr="00F4598A">
        <w:rPr>
          <w:lang w:eastAsia="zh-CN"/>
        </w:rPr>
        <w:tab/>
        <w:t>Combined(don’t care)</w:t>
      </w:r>
    </w:p>
    <w:p w14:paraId="62D724E1" w14:textId="77777777" w:rsidR="00206045" w:rsidRPr="00F4598A" w:rsidRDefault="00206045" w:rsidP="00206045">
      <w:pPr>
        <w:pStyle w:val="B1"/>
        <w:rPr>
          <w:lang w:eastAsia="zh-CN"/>
        </w:rPr>
      </w:pPr>
      <w:r w:rsidRPr="00F4598A">
        <w:rPr>
          <w:lang w:eastAsia="zh-CN"/>
        </w:rPr>
        <w:tab/>
      </w:r>
      <w:proofErr w:type="spellStart"/>
      <w:r w:rsidRPr="00F4598A">
        <w:rPr>
          <w:lang w:eastAsia="zh-CN"/>
        </w:rPr>
        <w:t>VSC.succOrigiCallVce.G</w:t>
      </w:r>
      <w:proofErr w:type="spellEnd"/>
      <w:r w:rsidRPr="00F4598A">
        <w:rPr>
          <w:lang w:eastAsia="zh-CN"/>
        </w:rPr>
        <w:tab/>
      </w:r>
      <w:r w:rsidRPr="00F4598A">
        <w:rPr>
          <w:lang w:eastAsia="zh-CN"/>
        </w:rPr>
        <w:tab/>
        <w:t>GSM</w:t>
      </w:r>
    </w:p>
    <w:p w14:paraId="72AEC319" w14:textId="77777777" w:rsidR="00206045" w:rsidRPr="00F4598A" w:rsidRDefault="00206045" w:rsidP="00206045">
      <w:pPr>
        <w:pStyle w:val="B1"/>
        <w:rPr>
          <w:lang w:eastAsia="zh-CN"/>
        </w:rPr>
      </w:pPr>
      <w:r w:rsidRPr="00F4598A">
        <w:rPr>
          <w:lang w:eastAsia="zh-CN"/>
        </w:rPr>
        <w:tab/>
      </w:r>
      <w:proofErr w:type="spellStart"/>
      <w:r w:rsidRPr="00F4598A">
        <w:rPr>
          <w:lang w:eastAsia="zh-CN"/>
        </w:rPr>
        <w:t>VSC.succOrigiCallVce.U</w:t>
      </w:r>
      <w:proofErr w:type="spellEnd"/>
      <w:r w:rsidRPr="00F4598A">
        <w:rPr>
          <w:lang w:eastAsia="zh-CN"/>
        </w:rPr>
        <w:tab/>
      </w:r>
      <w:r w:rsidRPr="00F4598A">
        <w:rPr>
          <w:lang w:eastAsia="zh-CN"/>
        </w:rPr>
        <w:tab/>
        <w:t>UMTS</w:t>
      </w:r>
    </w:p>
    <w:p w14:paraId="357F7D7C"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76FDCAFF" w14:textId="77777777" w:rsidR="00206045" w:rsidRPr="00F4598A" w:rsidRDefault="00206045" w:rsidP="00206045">
      <w:pPr>
        <w:pStyle w:val="B1"/>
        <w:rPr>
          <w:lang w:eastAsia="zh-CN"/>
        </w:rPr>
      </w:pPr>
      <w:r w:rsidRPr="00F4598A">
        <w:rPr>
          <w:lang w:eastAsia="zh-CN"/>
        </w:rPr>
        <w:t>g)</w:t>
      </w:r>
      <w:r w:rsidRPr="00F4598A">
        <w:rPr>
          <w:lang w:eastAsia="zh-CN"/>
        </w:rPr>
        <w:tab/>
        <w:t>Valid for circuit switched traffic.</w:t>
      </w:r>
    </w:p>
    <w:p w14:paraId="01618763"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15938010" w14:textId="77777777" w:rsidR="00206045" w:rsidRPr="00F4598A" w:rsidRDefault="00206045" w:rsidP="00206045">
      <w:pPr>
        <w:pStyle w:val="Heading2"/>
        <w:rPr>
          <w:lang w:eastAsia="zh-CN"/>
        </w:rPr>
      </w:pPr>
      <w:bookmarkStart w:id="112" w:name="_Toc147543235"/>
      <w:r w:rsidRPr="00F4598A">
        <w:rPr>
          <w:lang w:eastAsia="zh-CN"/>
        </w:rPr>
        <w:t>8.3</w:t>
      </w:r>
      <w:r w:rsidRPr="00F4598A">
        <w:rPr>
          <w:lang w:eastAsia="zh-CN"/>
        </w:rPr>
        <w:tab/>
        <w:t>Answered UE originating voice calls</w:t>
      </w:r>
      <w:bookmarkEnd w:id="112"/>
    </w:p>
    <w:p w14:paraId="56A4A7E6"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answered UE originated voice calls. The three measurement types defined in e) are subject to the "2 out of 3 approach".</w:t>
      </w:r>
    </w:p>
    <w:p w14:paraId="05CA0FD7"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33CE6ED7" w14:textId="77777777" w:rsidR="00206045" w:rsidRPr="00F4598A" w:rsidRDefault="00206045" w:rsidP="00206045">
      <w:pPr>
        <w:pStyle w:val="B1"/>
        <w:rPr>
          <w:lang w:eastAsia="zh-CN"/>
        </w:rPr>
      </w:pPr>
      <w:r w:rsidRPr="00F4598A">
        <w:rPr>
          <w:lang w:eastAsia="zh-CN"/>
        </w:rPr>
        <w:t>c)</w:t>
      </w:r>
      <w:r w:rsidRPr="00F4598A">
        <w:rPr>
          <w:lang w:eastAsia="zh-CN"/>
        </w:rPr>
        <w:tab/>
        <w:t xml:space="preserve">On reception of a </w:t>
      </w:r>
      <w:r w:rsidR="006D56A1" w:rsidRPr="00F4598A">
        <w:rPr>
          <w:lang w:eastAsia="zh-CN"/>
        </w:rPr>
        <w:t>"</w:t>
      </w:r>
      <w:r w:rsidRPr="00F4598A">
        <w:rPr>
          <w:lang w:eastAsia="zh-CN"/>
        </w:rPr>
        <w:t>Connect ACK</w:t>
      </w:r>
      <w:r w:rsidR="006D56A1" w:rsidRPr="00F4598A">
        <w:rPr>
          <w:lang w:eastAsia="zh-CN"/>
        </w:rPr>
        <w:t>"</w:t>
      </w:r>
      <w:r w:rsidRPr="00F4598A">
        <w:rPr>
          <w:lang w:eastAsia="zh-CN"/>
        </w:rPr>
        <w:t xml:space="preserve"> message for the voice service from the Calling Party to the MSC-S (see [7] 3GPP TS 24.008).</w:t>
      </w:r>
    </w:p>
    <w:p w14:paraId="117F0FBD"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 per measurement type defined in e).</w:t>
      </w:r>
    </w:p>
    <w:p w14:paraId="528B9323" w14:textId="77777777" w:rsidR="00206045" w:rsidRPr="00F4598A" w:rsidRDefault="00206045" w:rsidP="00206045">
      <w:pPr>
        <w:pStyle w:val="B1"/>
        <w:rPr>
          <w:lang w:eastAsia="zh-CN"/>
        </w:rPr>
      </w:pPr>
      <w:r w:rsidRPr="00F4598A">
        <w:rPr>
          <w:lang w:eastAsia="zh-CN"/>
        </w:rPr>
        <w:t>e)</w:t>
      </w:r>
      <w:r w:rsidRPr="00F4598A">
        <w:rPr>
          <w:lang w:eastAsia="zh-CN"/>
        </w:rPr>
        <w:tab/>
      </w:r>
      <w:proofErr w:type="spellStart"/>
      <w:r w:rsidRPr="00F4598A">
        <w:rPr>
          <w:lang w:eastAsia="zh-CN"/>
        </w:rPr>
        <w:t>VSC.ansOrigiCallVce</w:t>
      </w:r>
      <w:proofErr w:type="spellEnd"/>
      <w:r w:rsidRPr="00F4598A">
        <w:rPr>
          <w:lang w:eastAsia="zh-CN"/>
        </w:rPr>
        <w:tab/>
      </w:r>
      <w:r w:rsidRPr="00F4598A">
        <w:rPr>
          <w:lang w:eastAsia="zh-CN"/>
        </w:rPr>
        <w:tab/>
        <w:t>Combined(don’t care)</w:t>
      </w:r>
    </w:p>
    <w:p w14:paraId="4F987883" w14:textId="77777777" w:rsidR="00206045" w:rsidRPr="00F4598A" w:rsidRDefault="00206045" w:rsidP="00AA6C56">
      <w:pPr>
        <w:pStyle w:val="B2"/>
        <w:rPr>
          <w:lang w:eastAsia="zh-CN"/>
        </w:rPr>
      </w:pPr>
      <w:r w:rsidRPr="00F4598A">
        <w:rPr>
          <w:lang w:eastAsia="zh-CN"/>
        </w:rPr>
        <w:lastRenderedPageBreak/>
        <w:tab/>
      </w:r>
      <w:proofErr w:type="spellStart"/>
      <w:r w:rsidRPr="00F4598A">
        <w:rPr>
          <w:lang w:eastAsia="zh-CN"/>
        </w:rPr>
        <w:t>VSC.ansOrigiCallVce.G</w:t>
      </w:r>
      <w:proofErr w:type="spellEnd"/>
      <w:r w:rsidRPr="00F4598A">
        <w:rPr>
          <w:lang w:eastAsia="zh-CN"/>
        </w:rPr>
        <w:tab/>
      </w:r>
      <w:r w:rsidRPr="00F4598A">
        <w:rPr>
          <w:lang w:eastAsia="zh-CN"/>
        </w:rPr>
        <w:tab/>
        <w:t>GSM</w:t>
      </w:r>
    </w:p>
    <w:p w14:paraId="2754086B" w14:textId="77777777" w:rsidR="00206045" w:rsidRPr="00F4598A" w:rsidRDefault="00206045" w:rsidP="00AA6C56">
      <w:pPr>
        <w:pStyle w:val="B2"/>
        <w:rPr>
          <w:lang w:eastAsia="zh-CN"/>
        </w:rPr>
      </w:pPr>
      <w:r w:rsidRPr="00F4598A">
        <w:rPr>
          <w:lang w:eastAsia="zh-CN"/>
        </w:rPr>
        <w:tab/>
      </w:r>
      <w:proofErr w:type="spellStart"/>
      <w:r w:rsidRPr="00F4598A">
        <w:rPr>
          <w:lang w:eastAsia="zh-CN"/>
        </w:rPr>
        <w:t>VSC.ansOrigiCallVce.U</w:t>
      </w:r>
      <w:proofErr w:type="spellEnd"/>
      <w:r w:rsidRPr="00F4598A">
        <w:rPr>
          <w:lang w:eastAsia="zh-CN"/>
        </w:rPr>
        <w:tab/>
      </w:r>
      <w:r w:rsidRPr="00F4598A">
        <w:rPr>
          <w:lang w:eastAsia="zh-CN"/>
        </w:rPr>
        <w:tab/>
        <w:t>UMTS</w:t>
      </w:r>
    </w:p>
    <w:p w14:paraId="5DD3A7A4"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1BD33651" w14:textId="77777777" w:rsidR="00206045" w:rsidRPr="00F4598A" w:rsidRDefault="00206045" w:rsidP="00206045">
      <w:pPr>
        <w:pStyle w:val="B1"/>
        <w:rPr>
          <w:lang w:eastAsia="zh-CN"/>
        </w:rPr>
      </w:pPr>
      <w:r w:rsidRPr="00F4598A">
        <w:rPr>
          <w:lang w:eastAsia="zh-CN"/>
        </w:rPr>
        <w:t>g)</w:t>
      </w:r>
      <w:r w:rsidRPr="00F4598A">
        <w:rPr>
          <w:lang w:eastAsia="zh-CN"/>
        </w:rPr>
        <w:tab/>
        <w:t>Valid for circuit switched traffic.</w:t>
      </w:r>
    </w:p>
    <w:p w14:paraId="10D77EF2"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362DC243" w14:textId="77777777" w:rsidR="00206045" w:rsidRPr="00F4598A" w:rsidRDefault="00206045" w:rsidP="00206045">
      <w:pPr>
        <w:pStyle w:val="Heading2"/>
        <w:rPr>
          <w:lang w:eastAsia="zh-CN"/>
        </w:rPr>
      </w:pPr>
      <w:bookmarkStart w:id="113" w:name="_Toc147543236"/>
      <w:r w:rsidRPr="00F4598A">
        <w:rPr>
          <w:lang w:eastAsia="zh-CN"/>
        </w:rPr>
        <w:t>8.4</w:t>
      </w:r>
      <w:r w:rsidRPr="00F4598A">
        <w:rPr>
          <w:lang w:eastAsia="zh-CN"/>
        </w:rPr>
        <w:tab/>
        <w:t>Attempted incoming voice calls</w:t>
      </w:r>
      <w:bookmarkEnd w:id="113"/>
    </w:p>
    <w:p w14:paraId="14824E99"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attempted incoming voice calls. In case of TUP signalling this measurement is not needed.</w:t>
      </w:r>
    </w:p>
    <w:p w14:paraId="660DF748"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40D46BBC" w14:textId="77777777" w:rsidR="00206045" w:rsidRPr="00F4598A" w:rsidRDefault="00206045" w:rsidP="00206045">
      <w:pPr>
        <w:pStyle w:val="B1"/>
        <w:rPr>
          <w:lang w:eastAsia="zh-CN"/>
        </w:rPr>
      </w:pPr>
      <w:r w:rsidRPr="00F4598A">
        <w:rPr>
          <w:lang w:eastAsia="zh-CN"/>
        </w:rPr>
        <w:t>c)</w:t>
      </w:r>
      <w:r w:rsidRPr="00F4598A">
        <w:rPr>
          <w:lang w:eastAsia="zh-CN"/>
        </w:rPr>
        <w:tab/>
        <w:t xml:space="preserve">On receipt by the MSC-S of an </w:t>
      </w:r>
      <w:r w:rsidR="006D56A1" w:rsidRPr="00F4598A">
        <w:rPr>
          <w:lang w:eastAsia="zh-CN"/>
        </w:rPr>
        <w:t>"</w:t>
      </w:r>
      <w:r w:rsidRPr="00F4598A">
        <w:rPr>
          <w:lang w:eastAsia="zh-CN"/>
        </w:rPr>
        <w:t>IAM</w:t>
      </w:r>
      <w:r w:rsidR="006D56A1" w:rsidRPr="00F4598A">
        <w:rPr>
          <w:lang w:eastAsia="zh-CN"/>
        </w:rPr>
        <w:t>"</w:t>
      </w:r>
      <w:r w:rsidRPr="00F4598A">
        <w:rPr>
          <w:lang w:eastAsia="zh-CN"/>
        </w:rPr>
        <w:t xml:space="preserve"> message with </w:t>
      </w:r>
      <w:r w:rsidR="00F4598A" w:rsidRPr="00F4598A">
        <w:rPr>
          <w:lang w:eastAsia="zh-CN"/>
        </w:rPr>
        <w:t>'</w:t>
      </w:r>
      <w:r w:rsidRPr="00F4598A">
        <w:t>Transmission medium requirement’ parameter set to speech (</w:t>
      </w:r>
      <w:r w:rsidRPr="00F4598A">
        <w:rPr>
          <w:lang w:eastAsia="zh-CN"/>
        </w:rPr>
        <w:t>see [11] ITU-T Q.1902).</w:t>
      </w:r>
    </w:p>
    <w:p w14:paraId="3035D853"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w:t>
      </w:r>
    </w:p>
    <w:p w14:paraId="1CB8B781" w14:textId="77777777" w:rsidR="00206045" w:rsidRPr="00F4598A" w:rsidRDefault="00206045" w:rsidP="00206045">
      <w:pPr>
        <w:pStyle w:val="B1"/>
        <w:rPr>
          <w:lang w:eastAsia="zh-CN"/>
        </w:rPr>
      </w:pPr>
      <w:r w:rsidRPr="00F4598A">
        <w:rPr>
          <w:lang w:eastAsia="zh-CN"/>
        </w:rPr>
        <w:t xml:space="preserve">e) </w:t>
      </w:r>
      <w:proofErr w:type="spellStart"/>
      <w:r w:rsidRPr="00F4598A">
        <w:rPr>
          <w:lang w:eastAsia="zh-CN"/>
        </w:rPr>
        <w:t>VSC.attIncCallVce</w:t>
      </w:r>
      <w:proofErr w:type="spellEnd"/>
    </w:p>
    <w:p w14:paraId="7564910C"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2E1D7A9D" w14:textId="77777777" w:rsidR="00206045" w:rsidRPr="00F4598A" w:rsidRDefault="00206045" w:rsidP="00206045">
      <w:pPr>
        <w:pStyle w:val="B1"/>
        <w:rPr>
          <w:lang w:eastAsia="zh-CN"/>
        </w:rPr>
      </w:pPr>
      <w:r w:rsidRPr="00F4598A">
        <w:rPr>
          <w:lang w:eastAsia="zh-CN"/>
        </w:rPr>
        <w:t>g)</w:t>
      </w:r>
      <w:r w:rsidRPr="00F4598A">
        <w:rPr>
          <w:lang w:eastAsia="zh-CN"/>
        </w:rPr>
        <w:tab/>
        <w:t>Valid for circuit switched traffic.</w:t>
      </w:r>
    </w:p>
    <w:p w14:paraId="3BF59940"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5804F946" w14:textId="77777777" w:rsidR="00206045" w:rsidRPr="00F4598A" w:rsidRDefault="00206045" w:rsidP="00206045">
      <w:pPr>
        <w:pStyle w:val="Heading2"/>
        <w:rPr>
          <w:lang w:eastAsia="zh-CN"/>
        </w:rPr>
      </w:pPr>
      <w:bookmarkStart w:id="114" w:name="_Toc147543237"/>
      <w:r w:rsidRPr="00F4598A">
        <w:rPr>
          <w:lang w:eastAsia="zh-CN"/>
        </w:rPr>
        <w:t>8.5</w:t>
      </w:r>
      <w:r w:rsidRPr="00F4598A">
        <w:rPr>
          <w:lang w:eastAsia="zh-CN"/>
        </w:rPr>
        <w:tab/>
        <w:t>Successful incoming voice calls</w:t>
      </w:r>
      <w:bookmarkEnd w:id="114"/>
      <w:r w:rsidRPr="00F4598A">
        <w:rPr>
          <w:lang w:eastAsia="zh-CN"/>
        </w:rPr>
        <w:t xml:space="preserve"> </w:t>
      </w:r>
    </w:p>
    <w:p w14:paraId="51DBE824"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successful incoming voice calls. In case of TUP signalling this measurement is not needed.</w:t>
      </w:r>
    </w:p>
    <w:p w14:paraId="7C6594A0"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6003BF60" w14:textId="77777777" w:rsidR="00206045" w:rsidRPr="00F4598A" w:rsidRDefault="00206045" w:rsidP="00206045">
      <w:pPr>
        <w:pStyle w:val="B1"/>
        <w:rPr>
          <w:lang w:eastAsia="zh-CN"/>
        </w:rPr>
      </w:pPr>
      <w:r w:rsidRPr="00F4598A">
        <w:rPr>
          <w:lang w:eastAsia="zh-CN"/>
        </w:rPr>
        <w:t>c)</w:t>
      </w:r>
      <w:r w:rsidRPr="00F4598A">
        <w:rPr>
          <w:lang w:eastAsia="zh-CN"/>
        </w:rPr>
        <w:tab/>
        <w:t xml:space="preserve">On transmission by the MSC-S of an </w:t>
      </w:r>
      <w:r w:rsidR="006D56A1" w:rsidRPr="00F4598A">
        <w:rPr>
          <w:lang w:eastAsia="zh-CN"/>
        </w:rPr>
        <w:t>"</w:t>
      </w:r>
      <w:r w:rsidRPr="00F4598A">
        <w:rPr>
          <w:lang w:eastAsia="zh-CN"/>
        </w:rPr>
        <w:t>ACM</w:t>
      </w:r>
      <w:r w:rsidR="006D56A1" w:rsidRPr="00F4598A">
        <w:rPr>
          <w:lang w:eastAsia="zh-CN"/>
        </w:rPr>
        <w:t>"</w:t>
      </w:r>
      <w:r w:rsidRPr="00F4598A">
        <w:rPr>
          <w:lang w:eastAsia="zh-CN"/>
        </w:rPr>
        <w:t xml:space="preserve"> with </w:t>
      </w:r>
      <w:r w:rsidR="006D56A1" w:rsidRPr="00F4598A">
        <w:rPr>
          <w:lang w:eastAsia="zh-CN"/>
        </w:rPr>
        <w:t>"</w:t>
      </w:r>
      <w:r w:rsidRPr="00F4598A">
        <w:rPr>
          <w:lang w:eastAsia="zh-CN"/>
        </w:rPr>
        <w:t>Called party’s status indicator = subscriber free</w:t>
      </w:r>
      <w:r w:rsidR="006D56A1" w:rsidRPr="00F4598A">
        <w:rPr>
          <w:lang w:eastAsia="zh-CN"/>
        </w:rPr>
        <w:t>"</w:t>
      </w:r>
      <w:r w:rsidRPr="00F4598A">
        <w:rPr>
          <w:lang w:eastAsia="zh-CN"/>
        </w:rPr>
        <w:t xml:space="preserve"> or a </w:t>
      </w:r>
      <w:r w:rsidR="006D56A1" w:rsidRPr="00F4598A">
        <w:rPr>
          <w:lang w:eastAsia="zh-CN"/>
        </w:rPr>
        <w:t>"</w:t>
      </w:r>
      <w:r w:rsidRPr="00F4598A">
        <w:rPr>
          <w:lang w:eastAsia="zh-CN"/>
        </w:rPr>
        <w:t>CPG</w:t>
      </w:r>
      <w:r w:rsidR="006D56A1" w:rsidRPr="00F4598A">
        <w:rPr>
          <w:lang w:eastAsia="zh-CN"/>
        </w:rPr>
        <w:t>"</w:t>
      </w:r>
      <w:r w:rsidRPr="00F4598A">
        <w:rPr>
          <w:lang w:eastAsia="zh-CN"/>
        </w:rPr>
        <w:t xml:space="preserve"> with </w:t>
      </w:r>
      <w:r w:rsidR="006D56A1" w:rsidRPr="00F4598A">
        <w:rPr>
          <w:lang w:eastAsia="zh-CN"/>
        </w:rPr>
        <w:t>"</w:t>
      </w:r>
      <w:r w:rsidRPr="00F4598A">
        <w:rPr>
          <w:lang w:eastAsia="zh-CN"/>
        </w:rPr>
        <w:t>Event Information = ALERTING</w:t>
      </w:r>
      <w:r w:rsidR="006D56A1" w:rsidRPr="00F4598A">
        <w:rPr>
          <w:lang w:eastAsia="zh-CN"/>
        </w:rPr>
        <w:t>"</w:t>
      </w:r>
      <w:r w:rsidRPr="00F4598A">
        <w:rPr>
          <w:lang w:eastAsia="zh-CN"/>
        </w:rPr>
        <w:t xml:space="preserve"> (ITU-T Rec. Q.762, Q.763). For the voice service see [11] ITU</w:t>
      </w:r>
      <w:r w:rsidRPr="00F4598A">
        <w:rPr>
          <w:lang w:eastAsia="zh-CN"/>
        </w:rPr>
        <w:noBreakHyphen/>
        <w:t>T Q.1902</w:t>
      </w:r>
      <w:r w:rsidRPr="00F4598A">
        <w:t>).</w:t>
      </w:r>
    </w:p>
    <w:p w14:paraId="0AD1AC75"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w:t>
      </w:r>
    </w:p>
    <w:p w14:paraId="28D1AB2B" w14:textId="77777777" w:rsidR="00206045" w:rsidRPr="00F4598A" w:rsidRDefault="00206045" w:rsidP="00206045">
      <w:pPr>
        <w:pStyle w:val="B1"/>
        <w:rPr>
          <w:lang w:eastAsia="zh-CN"/>
        </w:rPr>
      </w:pPr>
      <w:r w:rsidRPr="00F4598A">
        <w:rPr>
          <w:lang w:eastAsia="zh-CN"/>
        </w:rPr>
        <w:t>e)</w:t>
      </w:r>
      <w:r w:rsidRPr="00F4598A">
        <w:rPr>
          <w:lang w:eastAsia="zh-CN"/>
        </w:rPr>
        <w:tab/>
      </w:r>
      <w:proofErr w:type="spellStart"/>
      <w:r w:rsidRPr="00F4598A">
        <w:rPr>
          <w:lang w:eastAsia="zh-CN"/>
        </w:rPr>
        <w:t>VSC.succIncCallVce</w:t>
      </w:r>
      <w:proofErr w:type="spellEnd"/>
    </w:p>
    <w:p w14:paraId="0EA05FF9"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398E94A5" w14:textId="77777777" w:rsidR="00206045" w:rsidRPr="00F4598A" w:rsidRDefault="00206045" w:rsidP="00206045">
      <w:pPr>
        <w:pStyle w:val="B1"/>
        <w:rPr>
          <w:lang w:eastAsia="zh-CN"/>
        </w:rPr>
      </w:pPr>
      <w:r w:rsidRPr="00F4598A">
        <w:rPr>
          <w:lang w:eastAsia="zh-CN"/>
        </w:rPr>
        <w:t>g)</w:t>
      </w:r>
      <w:r w:rsidRPr="00F4598A">
        <w:rPr>
          <w:lang w:eastAsia="zh-CN"/>
        </w:rPr>
        <w:tab/>
        <w:t>Valid for circuit switched traffic.</w:t>
      </w:r>
    </w:p>
    <w:p w14:paraId="2DE958D5"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6C01A384" w14:textId="77777777" w:rsidR="00206045" w:rsidRPr="00F4598A" w:rsidRDefault="00206045" w:rsidP="00206045">
      <w:pPr>
        <w:pStyle w:val="Heading2"/>
        <w:rPr>
          <w:lang w:eastAsia="zh-CN"/>
        </w:rPr>
      </w:pPr>
      <w:bookmarkStart w:id="115" w:name="_Toc147543238"/>
      <w:r w:rsidRPr="00F4598A">
        <w:rPr>
          <w:lang w:eastAsia="zh-CN"/>
        </w:rPr>
        <w:t>8.6</w:t>
      </w:r>
      <w:r w:rsidRPr="00F4598A">
        <w:rPr>
          <w:lang w:eastAsia="zh-CN"/>
        </w:rPr>
        <w:tab/>
        <w:t>Answered incoming voice calls</w:t>
      </w:r>
      <w:bookmarkEnd w:id="115"/>
      <w:r w:rsidRPr="00F4598A">
        <w:rPr>
          <w:lang w:eastAsia="zh-CN"/>
        </w:rPr>
        <w:t xml:space="preserve"> </w:t>
      </w:r>
    </w:p>
    <w:p w14:paraId="15EAEB61" w14:textId="77777777" w:rsidR="00206045" w:rsidRPr="00F4598A" w:rsidRDefault="00206045" w:rsidP="00206045">
      <w:pPr>
        <w:pStyle w:val="B1"/>
        <w:rPr>
          <w:lang w:eastAsia="zh-CN"/>
        </w:rPr>
      </w:pPr>
      <w:r w:rsidRPr="00F4598A">
        <w:rPr>
          <w:lang w:eastAsia="zh-CN"/>
        </w:rPr>
        <w:t>a)</w:t>
      </w:r>
      <w:r w:rsidRPr="00F4598A">
        <w:rPr>
          <w:lang w:eastAsia="zh-CN"/>
        </w:rPr>
        <w:tab/>
        <w:t>This measurement provides the number of answered incoming voice calls. In case of TUP signalling this measurement is not needed.</w:t>
      </w:r>
    </w:p>
    <w:p w14:paraId="7054956B" w14:textId="77777777" w:rsidR="00206045" w:rsidRPr="00F4598A" w:rsidRDefault="00206045" w:rsidP="00206045">
      <w:pPr>
        <w:pStyle w:val="B1"/>
        <w:rPr>
          <w:lang w:eastAsia="zh-CN"/>
        </w:rPr>
      </w:pPr>
      <w:r w:rsidRPr="00F4598A">
        <w:rPr>
          <w:lang w:eastAsia="zh-CN"/>
        </w:rPr>
        <w:t>b)</w:t>
      </w:r>
      <w:r w:rsidRPr="00F4598A">
        <w:rPr>
          <w:lang w:eastAsia="zh-CN"/>
        </w:rPr>
        <w:tab/>
        <w:t>CC.</w:t>
      </w:r>
    </w:p>
    <w:p w14:paraId="77F51803" w14:textId="77777777" w:rsidR="00206045" w:rsidRPr="00F4598A" w:rsidRDefault="00206045" w:rsidP="00206045">
      <w:pPr>
        <w:pStyle w:val="B1"/>
        <w:rPr>
          <w:lang w:eastAsia="zh-CN"/>
        </w:rPr>
      </w:pPr>
      <w:r w:rsidRPr="00F4598A">
        <w:rPr>
          <w:lang w:eastAsia="zh-CN"/>
        </w:rPr>
        <w:t>c)</w:t>
      </w:r>
      <w:r w:rsidRPr="00F4598A">
        <w:rPr>
          <w:lang w:eastAsia="zh-CN"/>
        </w:rPr>
        <w:tab/>
        <w:t xml:space="preserve">On transmission by the MSC-S of an </w:t>
      </w:r>
      <w:r w:rsidR="006D56A1" w:rsidRPr="00F4598A">
        <w:rPr>
          <w:lang w:eastAsia="zh-CN"/>
        </w:rPr>
        <w:t>"</w:t>
      </w:r>
      <w:r w:rsidRPr="00F4598A">
        <w:rPr>
          <w:lang w:eastAsia="zh-CN"/>
        </w:rPr>
        <w:t>ANM</w:t>
      </w:r>
      <w:r w:rsidR="006D56A1" w:rsidRPr="00F4598A">
        <w:rPr>
          <w:lang w:eastAsia="zh-CN"/>
        </w:rPr>
        <w:t>"</w:t>
      </w:r>
      <w:r w:rsidR="00F4598A">
        <w:rPr>
          <w:lang w:eastAsia="zh-CN"/>
        </w:rPr>
        <w:t xml:space="preserve"> </w:t>
      </w:r>
      <w:r w:rsidRPr="00F4598A">
        <w:rPr>
          <w:lang w:eastAsia="zh-CN"/>
        </w:rPr>
        <w:t xml:space="preserve">or </w:t>
      </w:r>
      <w:r w:rsidR="006D56A1" w:rsidRPr="00F4598A">
        <w:rPr>
          <w:lang w:eastAsia="zh-CN"/>
        </w:rPr>
        <w:t>"</w:t>
      </w:r>
      <w:r w:rsidRPr="00F4598A">
        <w:rPr>
          <w:lang w:eastAsia="zh-CN"/>
        </w:rPr>
        <w:t>CON</w:t>
      </w:r>
      <w:r w:rsidR="006D56A1" w:rsidRPr="00F4598A">
        <w:rPr>
          <w:lang w:eastAsia="zh-CN"/>
        </w:rPr>
        <w:t>"</w:t>
      </w:r>
      <w:r w:rsidRPr="00F4598A">
        <w:rPr>
          <w:lang w:eastAsia="zh-CN"/>
        </w:rPr>
        <w:t xml:space="preserve"> message for the voice service </w:t>
      </w:r>
      <w:r w:rsidRPr="00F4598A">
        <w:t>(</w:t>
      </w:r>
      <w:r w:rsidRPr="00F4598A">
        <w:rPr>
          <w:lang w:eastAsia="zh-CN"/>
        </w:rPr>
        <w:t>see [11] ITU-T Q.1902</w:t>
      </w:r>
      <w:r w:rsidRPr="00F4598A">
        <w:t>).</w:t>
      </w:r>
    </w:p>
    <w:p w14:paraId="10A72BE5" w14:textId="77777777" w:rsidR="00206045" w:rsidRPr="00F4598A" w:rsidRDefault="00206045" w:rsidP="00206045">
      <w:pPr>
        <w:pStyle w:val="B1"/>
        <w:rPr>
          <w:lang w:eastAsia="zh-CN"/>
        </w:rPr>
      </w:pPr>
      <w:r w:rsidRPr="00F4598A">
        <w:rPr>
          <w:lang w:eastAsia="zh-CN"/>
        </w:rPr>
        <w:t>d)</w:t>
      </w:r>
      <w:r w:rsidRPr="00F4598A">
        <w:rPr>
          <w:lang w:eastAsia="zh-CN"/>
        </w:rPr>
        <w:tab/>
        <w:t>A single integer value.</w:t>
      </w:r>
    </w:p>
    <w:p w14:paraId="784BACF5" w14:textId="77777777" w:rsidR="00206045" w:rsidRPr="00F4598A" w:rsidRDefault="00206045" w:rsidP="00206045">
      <w:pPr>
        <w:pStyle w:val="B1"/>
        <w:rPr>
          <w:lang w:eastAsia="zh-CN"/>
        </w:rPr>
      </w:pPr>
      <w:r w:rsidRPr="00F4598A">
        <w:rPr>
          <w:lang w:eastAsia="zh-CN"/>
        </w:rPr>
        <w:t>e)</w:t>
      </w:r>
      <w:r w:rsidRPr="00F4598A">
        <w:rPr>
          <w:lang w:eastAsia="zh-CN"/>
        </w:rPr>
        <w:tab/>
      </w:r>
      <w:proofErr w:type="spellStart"/>
      <w:r w:rsidRPr="00F4598A">
        <w:rPr>
          <w:lang w:eastAsia="zh-CN"/>
        </w:rPr>
        <w:t>VSC.ansIncCallVce</w:t>
      </w:r>
      <w:proofErr w:type="spellEnd"/>
    </w:p>
    <w:p w14:paraId="0A3718C3" w14:textId="77777777" w:rsidR="00206045" w:rsidRPr="00F4598A" w:rsidRDefault="00206045" w:rsidP="00206045">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7EBD97B9" w14:textId="77777777" w:rsidR="00206045" w:rsidRPr="00F4598A" w:rsidRDefault="00206045" w:rsidP="00206045">
      <w:pPr>
        <w:pStyle w:val="B1"/>
        <w:rPr>
          <w:lang w:eastAsia="zh-CN"/>
        </w:rPr>
      </w:pPr>
      <w:r w:rsidRPr="00F4598A">
        <w:rPr>
          <w:lang w:eastAsia="zh-CN"/>
        </w:rPr>
        <w:lastRenderedPageBreak/>
        <w:t>g)</w:t>
      </w:r>
      <w:r w:rsidRPr="00F4598A">
        <w:rPr>
          <w:lang w:eastAsia="zh-CN"/>
        </w:rPr>
        <w:tab/>
        <w:t>Valid for circuit switched traffic.</w:t>
      </w:r>
    </w:p>
    <w:p w14:paraId="4A729ED3" w14:textId="77777777" w:rsidR="00206045" w:rsidRPr="00F4598A" w:rsidRDefault="00206045" w:rsidP="00206045">
      <w:pPr>
        <w:pStyle w:val="B1"/>
        <w:rPr>
          <w:lang w:eastAsia="zh-CN"/>
        </w:rPr>
      </w:pPr>
      <w:r w:rsidRPr="00F4598A">
        <w:rPr>
          <w:lang w:eastAsia="zh-CN"/>
        </w:rPr>
        <w:t>h)</w:t>
      </w:r>
      <w:r w:rsidRPr="00F4598A">
        <w:rPr>
          <w:lang w:eastAsia="zh-CN"/>
        </w:rPr>
        <w:tab/>
        <w:t>GSM/UMTS.</w:t>
      </w:r>
    </w:p>
    <w:p w14:paraId="2A43DFFE" w14:textId="77777777" w:rsidR="006D56A1" w:rsidRPr="00F4598A" w:rsidRDefault="006D56A1" w:rsidP="006D56A1">
      <w:pPr>
        <w:pStyle w:val="Heading1"/>
        <w:rPr>
          <w:lang w:eastAsia="zh-CN"/>
        </w:rPr>
      </w:pPr>
      <w:bookmarkStart w:id="116" w:name="_Toc147543239"/>
      <w:r w:rsidRPr="00F4598A">
        <w:rPr>
          <w:lang w:eastAsia="zh-CN"/>
        </w:rPr>
        <w:t>9</w:t>
      </w:r>
      <w:r w:rsidRPr="00F4598A">
        <w:tab/>
        <w:t xml:space="preserve">Measurements related to the </w:t>
      </w:r>
      <w:r w:rsidRPr="00F4598A">
        <w:rPr>
          <w:lang w:eastAsia="zh-CN"/>
        </w:rPr>
        <w:t>IN service calls</w:t>
      </w:r>
      <w:bookmarkEnd w:id="116"/>
    </w:p>
    <w:p w14:paraId="08F4D6DD" w14:textId="77777777" w:rsidR="006D56A1" w:rsidRPr="00F4598A" w:rsidRDefault="006D56A1" w:rsidP="006D56A1">
      <w:pPr>
        <w:pStyle w:val="Heading2"/>
      </w:pPr>
      <w:bookmarkStart w:id="117" w:name="_Toc147543240"/>
      <w:r w:rsidRPr="00F4598A">
        <w:rPr>
          <w:lang w:eastAsia="zh-CN"/>
        </w:rPr>
        <w:t>9.1</w:t>
      </w:r>
      <w:r w:rsidRPr="00F4598A">
        <w:rPr>
          <w:lang w:eastAsia="zh-CN"/>
        </w:rPr>
        <w:tab/>
      </w:r>
      <w:r w:rsidRPr="00F4598A">
        <w:t xml:space="preserve">Attempted </w:t>
      </w:r>
      <w:r w:rsidRPr="00F4598A">
        <w:rPr>
          <w:lang w:eastAsia="zh-CN"/>
        </w:rPr>
        <w:t>UE</w:t>
      </w:r>
      <w:r w:rsidRPr="00F4598A">
        <w:t xml:space="preserve"> terminated intelligent service calls</w:t>
      </w:r>
      <w:bookmarkEnd w:id="117"/>
    </w:p>
    <w:p w14:paraId="33E3899E"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attempted UE terminated intelligent service calls.</w:t>
      </w:r>
    </w:p>
    <w:p w14:paraId="3B23481E"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539278F2" w14:textId="77777777" w:rsidR="006D56A1" w:rsidRPr="00F4598A" w:rsidRDefault="006D56A1" w:rsidP="006D56A1">
      <w:pPr>
        <w:pStyle w:val="B1"/>
        <w:rPr>
          <w:lang w:eastAsia="zh-CN"/>
        </w:rPr>
      </w:pPr>
      <w:r w:rsidRPr="00F4598A">
        <w:rPr>
          <w:lang w:eastAsia="zh-CN"/>
        </w:rPr>
        <w:t>c)</w:t>
      </w:r>
      <w:r w:rsidRPr="00F4598A">
        <w:rPr>
          <w:lang w:eastAsia="zh-CN"/>
        </w:rPr>
        <w:tab/>
        <w:t>After sending the "SETUP" message (3GPP TS 24.008 [7]) to the terminating UE and the SSF sent the "IDP" message to the SCP from either of the following CSI: T-CSI or VT-CSI (see 3GPP TS 23.078 [12]).</w:t>
      </w:r>
    </w:p>
    <w:p w14:paraId="3536B1C8"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0E4F25A5"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IN.attUETermi</w:t>
      </w:r>
      <w:proofErr w:type="spellEnd"/>
    </w:p>
    <w:p w14:paraId="0D63D235"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4983F59F"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6672C1B5"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5B7E1AA3" w14:textId="77777777" w:rsidR="006D56A1" w:rsidRPr="00F4598A" w:rsidRDefault="006D56A1" w:rsidP="006D56A1">
      <w:pPr>
        <w:pStyle w:val="Heading2"/>
        <w:rPr>
          <w:lang w:eastAsia="zh-CN"/>
        </w:rPr>
      </w:pPr>
      <w:bookmarkStart w:id="118" w:name="_Toc147543241"/>
      <w:r w:rsidRPr="00F4598A">
        <w:rPr>
          <w:lang w:eastAsia="zh-CN"/>
        </w:rPr>
        <w:t>9.2</w:t>
      </w:r>
      <w:r w:rsidRPr="00F4598A">
        <w:rPr>
          <w:lang w:eastAsia="zh-CN"/>
        </w:rPr>
        <w:tab/>
        <w:t>Successful UE terminated intelligent service calls</w:t>
      </w:r>
      <w:bookmarkEnd w:id="118"/>
    </w:p>
    <w:p w14:paraId="0FD0CFE9"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successful UE terminated intelligent service calls.</w:t>
      </w:r>
    </w:p>
    <w:p w14:paraId="58C4D850"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12AB5785" w14:textId="77777777" w:rsidR="006D56A1" w:rsidRPr="00F4598A" w:rsidRDefault="006D56A1" w:rsidP="006D56A1">
      <w:pPr>
        <w:pStyle w:val="B1"/>
        <w:rPr>
          <w:lang w:eastAsia="zh-CN"/>
        </w:rPr>
      </w:pPr>
      <w:r w:rsidRPr="00F4598A">
        <w:rPr>
          <w:lang w:eastAsia="zh-CN"/>
        </w:rPr>
        <w:t>c)</w:t>
      </w:r>
      <w:r w:rsidRPr="00F4598A">
        <w:rPr>
          <w:lang w:eastAsia="zh-CN"/>
        </w:rPr>
        <w:tab/>
        <w:t>On receipt of "ALERTING" message (3GPP TS 24.008 [7]) in the MSC Server and the CAMEL dialogue has been finished successfully for either of T-CSI or VT-CSI, which means that the call segment in the SSF has reached the IDLE state without any error (see 3GPP TS 23.078 [12]).</w:t>
      </w:r>
    </w:p>
    <w:p w14:paraId="524956B7"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62909CAB"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IN.succUETermi</w:t>
      </w:r>
      <w:proofErr w:type="spellEnd"/>
    </w:p>
    <w:p w14:paraId="60D7456E"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3D8F69B9"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41D7B31A"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0AFEBE92" w14:textId="77777777" w:rsidR="006D56A1" w:rsidRPr="00F4598A" w:rsidRDefault="006D56A1" w:rsidP="006D56A1">
      <w:pPr>
        <w:pStyle w:val="Heading2"/>
        <w:rPr>
          <w:lang w:eastAsia="zh-CN"/>
        </w:rPr>
      </w:pPr>
      <w:bookmarkStart w:id="119" w:name="_Toc147543242"/>
      <w:r w:rsidRPr="00F4598A">
        <w:rPr>
          <w:lang w:eastAsia="zh-CN"/>
        </w:rPr>
        <w:t>9.3</w:t>
      </w:r>
      <w:r w:rsidRPr="00F4598A">
        <w:rPr>
          <w:lang w:eastAsia="zh-CN"/>
        </w:rPr>
        <w:tab/>
        <w:t>Answered UE terminated intelligent service calls</w:t>
      </w:r>
      <w:bookmarkEnd w:id="119"/>
    </w:p>
    <w:p w14:paraId="69E19D82"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answered UE terminated intelligent service calls.</w:t>
      </w:r>
    </w:p>
    <w:p w14:paraId="0F648675"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1E86DE25" w14:textId="77777777" w:rsidR="006D56A1" w:rsidRPr="00F4598A" w:rsidRDefault="006D56A1" w:rsidP="006D56A1">
      <w:pPr>
        <w:pStyle w:val="B1"/>
        <w:rPr>
          <w:lang w:eastAsia="zh-CN"/>
        </w:rPr>
      </w:pPr>
      <w:r w:rsidRPr="00F4598A">
        <w:rPr>
          <w:lang w:eastAsia="zh-CN"/>
        </w:rPr>
        <w:t>c)</w:t>
      </w:r>
      <w:r w:rsidRPr="00F4598A">
        <w:rPr>
          <w:lang w:eastAsia="zh-CN"/>
        </w:rPr>
        <w:tab/>
        <w:t>On receipt of "CONNECT ACK" message (3GPP TS 24.008 [7]) and there was a successfully finished CAMEL dialogue for either of T-CSI or VT-CSI, which means that the call segment in the SSF has reached the IDLE state without any error (see 3GPP TS 23.078 [12]).</w:t>
      </w:r>
    </w:p>
    <w:p w14:paraId="3704E84A"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52503739"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IN.ansUETermi</w:t>
      </w:r>
      <w:proofErr w:type="spellEnd"/>
    </w:p>
    <w:p w14:paraId="6A636577"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r w:rsidRPr="00F4598A">
        <w:rPr>
          <w:lang w:eastAsia="zh-CN"/>
        </w:rPr>
        <w:t>.</w:t>
      </w:r>
    </w:p>
    <w:p w14:paraId="02386552"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48939B28"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61B4395B" w14:textId="77777777" w:rsidR="006D56A1" w:rsidRPr="00F4598A" w:rsidRDefault="006D56A1" w:rsidP="006D56A1">
      <w:pPr>
        <w:pStyle w:val="Heading2"/>
        <w:rPr>
          <w:lang w:eastAsia="zh-CN"/>
        </w:rPr>
      </w:pPr>
      <w:bookmarkStart w:id="120" w:name="_Toc147543243"/>
      <w:r w:rsidRPr="00F4598A">
        <w:rPr>
          <w:lang w:eastAsia="zh-CN"/>
        </w:rPr>
        <w:lastRenderedPageBreak/>
        <w:t>9.4</w:t>
      </w:r>
      <w:r w:rsidRPr="00F4598A">
        <w:rPr>
          <w:lang w:eastAsia="zh-CN"/>
        </w:rPr>
        <w:tab/>
        <w:t>Attempted UE originated intelligent service calls</w:t>
      </w:r>
      <w:bookmarkEnd w:id="120"/>
    </w:p>
    <w:p w14:paraId="5A093126"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attempted UE originated intelligent service calls.</w:t>
      </w:r>
    </w:p>
    <w:p w14:paraId="2DAF5785"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3ABD658E" w14:textId="77777777" w:rsidR="006D56A1" w:rsidRPr="00F4598A" w:rsidRDefault="006D56A1" w:rsidP="006D56A1">
      <w:pPr>
        <w:pStyle w:val="B1"/>
        <w:rPr>
          <w:lang w:eastAsia="zh-CN"/>
        </w:rPr>
      </w:pPr>
      <w:r w:rsidRPr="00F4598A">
        <w:rPr>
          <w:lang w:eastAsia="zh-CN"/>
        </w:rPr>
        <w:t>c)</w:t>
      </w:r>
      <w:r w:rsidRPr="00F4598A">
        <w:rPr>
          <w:lang w:eastAsia="zh-CN"/>
        </w:rPr>
        <w:tab/>
        <w:t>After the reception of the "CM_SERVICE_REQUEST" message (3GPP TS 24.008 [7]) the SSF has sent the "IDP" message to the SCP for O-CSI, D-CSI or N-CSI (see 3GPP TS 23.078 [12]).</w:t>
      </w:r>
    </w:p>
    <w:p w14:paraId="0EEDC311"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52612BC8"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IN.attUEOrigi</w:t>
      </w:r>
      <w:proofErr w:type="spellEnd"/>
    </w:p>
    <w:p w14:paraId="74D971DE"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54F24629"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6D7A7E1D"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0F451BF8" w14:textId="77777777" w:rsidR="006D56A1" w:rsidRPr="00F4598A" w:rsidRDefault="006D56A1" w:rsidP="006D56A1">
      <w:pPr>
        <w:pStyle w:val="Heading2"/>
        <w:rPr>
          <w:lang w:eastAsia="zh-CN"/>
        </w:rPr>
      </w:pPr>
      <w:bookmarkStart w:id="121" w:name="_Toc147543244"/>
      <w:r w:rsidRPr="00F4598A">
        <w:rPr>
          <w:lang w:eastAsia="zh-CN"/>
        </w:rPr>
        <w:t>9.5</w:t>
      </w:r>
      <w:r w:rsidRPr="00F4598A">
        <w:rPr>
          <w:lang w:eastAsia="zh-CN"/>
        </w:rPr>
        <w:tab/>
        <w:t>Successful UE originated intelligent service calls</w:t>
      </w:r>
      <w:bookmarkEnd w:id="121"/>
      <w:r w:rsidRPr="00F4598A">
        <w:rPr>
          <w:lang w:eastAsia="zh-CN"/>
        </w:rPr>
        <w:t xml:space="preserve"> </w:t>
      </w:r>
    </w:p>
    <w:p w14:paraId="694EAF44"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successful UE originated intelligent service calls.</w:t>
      </w:r>
    </w:p>
    <w:p w14:paraId="0AA6AA0F"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36D6B992" w14:textId="77777777" w:rsidR="006D56A1" w:rsidRPr="00F4598A" w:rsidRDefault="006D56A1" w:rsidP="006D56A1">
      <w:pPr>
        <w:pStyle w:val="B1"/>
        <w:rPr>
          <w:lang w:eastAsia="zh-CN"/>
        </w:rPr>
      </w:pPr>
      <w:r w:rsidRPr="00F4598A">
        <w:rPr>
          <w:lang w:eastAsia="zh-CN"/>
        </w:rPr>
        <w:t>c)</w:t>
      </w:r>
      <w:r w:rsidRPr="00F4598A">
        <w:rPr>
          <w:lang w:eastAsia="zh-CN"/>
        </w:rPr>
        <w:tab/>
        <w:t>On sending of</w:t>
      </w:r>
      <w:r w:rsidR="00F4598A" w:rsidRPr="00F4598A">
        <w:rPr>
          <w:lang w:eastAsia="zh-CN"/>
        </w:rPr>
        <w:t xml:space="preserve"> </w:t>
      </w:r>
      <w:r w:rsidRPr="00F4598A">
        <w:rPr>
          <w:lang w:eastAsia="zh-CN"/>
        </w:rPr>
        <w:t>"Alerting" message (3GPP TS 24.008 [7]) and there was a successfully finished CAMEL dialogue for O-CSI or for D-CSI or for N-CSI, which means that the call segment in the SSF has reached the IDLE state without any error (see 3GPP TS 23.078 [12]).</w:t>
      </w:r>
    </w:p>
    <w:p w14:paraId="6699F1C0"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3ADC392D"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IN.succUEOrigi</w:t>
      </w:r>
      <w:proofErr w:type="spellEnd"/>
    </w:p>
    <w:p w14:paraId="2D8A58CD"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2F7D8811"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7DD9B49C"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23F2CCF8" w14:textId="77777777" w:rsidR="006D56A1" w:rsidRPr="00F4598A" w:rsidRDefault="006D56A1" w:rsidP="006D56A1">
      <w:pPr>
        <w:pStyle w:val="Heading2"/>
        <w:rPr>
          <w:lang w:eastAsia="zh-CN"/>
        </w:rPr>
      </w:pPr>
      <w:bookmarkStart w:id="122" w:name="_Toc147543245"/>
      <w:r w:rsidRPr="00F4598A">
        <w:rPr>
          <w:lang w:eastAsia="zh-CN"/>
        </w:rPr>
        <w:t>9.6</w:t>
      </w:r>
      <w:r w:rsidRPr="00F4598A">
        <w:rPr>
          <w:lang w:eastAsia="zh-CN"/>
        </w:rPr>
        <w:tab/>
        <w:t>Answered UE originated intelligent service calls</w:t>
      </w:r>
      <w:bookmarkEnd w:id="122"/>
      <w:r w:rsidRPr="00F4598A">
        <w:rPr>
          <w:lang w:eastAsia="zh-CN"/>
        </w:rPr>
        <w:t xml:space="preserve"> </w:t>
      </w:r>
    </w:p>
    <w:p w14:paraId="34AE0928"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answered UE originated intelligent service calls.</w:t>
      </w:r>
    </w:p>
    <w:p w14:paraId="13A20CD0"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4AD253C4" w14:textId="77777777" w:rsidR="006D56A1" w:rsidRPr="00F4598A" w:rsidRDefault="006D56A1" w:rsidP="006D56A1">
      <w:pPr>
        <w:pStyle w:val="B1"/>
        <w:rPr>
          <w:lang w:eastAsia="zh-CN"/>
        </w:rPr>
      </w:pPr>
      <w:r w:rsidRPr="00F4598A">
        <w:rPr>
          <w:lang w:eastAsia="zh-CN"/>
        </w:rPr>
        <w:t>c)</w:t>
      </w:r>
      <w:r w:rsidRPr="00F4598A">
        <w:rPr>
          <w:lang w:eastAsia="zh-CN"/>
        </w:rPr>
        <w:tab/>
        <w:t>On receipt of "CONNECT ACK" message (3GPP TS 24.008 [7])</w:t>
      </w:r>
      <w:r w:rsidRPr="00F4598A" w:rsidDel="00720CB2">
        <w:rPr>
          <w:lang w:eastAsia="zh-CN"/>
        </w:rPr>
        <w:t xml:space="preserve"> </w:t>
      </w:r>
      <w:r w:rsidRPr="00F4598A">
        <w:rPr>
          <w:lang w:eastAsia="zh-CN"/>
        </w:rPr>
        <w:t>and there was a successfully finished CAMEL dialogue for O-CSI or for D-CSI or for N-CSI, which means that the call segment in the SSF has reached the IDLE state without any error (see 3GPP TS 23.078 [12]).</w:t>
      </w:r>
    </w:p>
    <w:p w14:paraId="01E455A2"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2FB5C9A5"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IN.ansUEOrigi</w:t>
      </w:r>
      <w:proofErr w:type="spellEnd"/>
    </w:p>
    <w:p w14:paraId="6C0595B5"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2D4D3EA3"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0768ACB0"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55B59BA0" w14:textId="77777777" w:rsidR="006D56A1" w:rsidRPr="00F4598A" w:rsidRDefault="006D56A1" w:rsidP="006D56A1">
      <w:pPr>
        <w:pStyle w:val="Heading2"/>
        <w:jc w:val="both"/>
        <w:rPr>
          <w:lang w:eastAsia="zh-CN"/>
        </w:rPr>
      </w:pPr>
      <w:bookmarkStart w:id="123" w:name="_Toc147543246"/>
      <w:r w:rsidRPr="00F4598A">
        <w:rPr>
          <w:lang w:eastAsia="zh-CN"/>
        </w:rPr>
        <w:t>9.7</w:t>
      </w:r>
      <w:r w:rsidRPr="00F4598A">
        <w:rPr>
          <w:lang w:eastAsia="zh-CN"/>
        </w:rPr>
        <w:tab/>
        <w:t>Attempted intelligent service calls for both the Calling Party and the Called Party are intelligent service user</w:t>
      </w:r>
      <w:bookmarkEnd w:id="123"/>
    </w:p>
    <w:p w14:paraId="3320321A"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attempted intelligent service calls for both the Calling Party and the Called Party are intelligent service user.</w:t>
      </w:r>
    </w:p>
    <w:p w14:paraId="752ED547" w14:textId="77777777" w:rsidR="006D56A1" w:rsidRPr="00F4598A" w:rsidRDefault="006D56A1" w:rsidP="006D56A1">
      <w:pPr>
        <w:pStyle w:val="B1"/>
        <w:rPr>
          <w:lang w:eastAsia="zh-CN"/>
        </w:rPr>
      </w:pPr>
      <w:r w:rsidRPr="00F4598A">
        <w:rPr>
          <w:lang w:eastAsia="zh-CN"/>
        </w:rPr>
        <w:lastRenderedPageBreak/>
        <w:t>b)</w:t>
      </w:r>
      <w:r w:rsidRPr="00F4598A">
        <w:rPr>
          <w:lang w:eastAsia="zh-CN"/>
        </w:rPr>
        <w:tab/>
        <w:t>CC.</w:t>
      </w:r>
    </w:p>
    <w:p w14:paraId="20B8E9B9" w14:textId="77777777" w:rsidR="006D56A1" w:rsidRPr="00F4598A" w:rsidRDefault="006D56A1" w:rsidP="006D56A1">
      <w:pPr>
        <w:pStyle w:val="B1"/>
        <w:rPr>
          <w:lang w:eastAsia="zh-CN"/>
        </w:rPr>
      </w:pPr>
      <w:r w:rsidRPr="00F4598A">
        <w:rPr>
          <w:lang w:eastAsia="zh-CN"/>
        </w:rPr>
        <w:t>c)</w:t>
      </w:r>
      <w:r w:rsidRPr="00F4598A">
        <w:rPr>
          <w:lang w:eastAsia="zh-CN"/>
        </w:rPr>
        <w:tab/>
        <w:t>The MSC Server has received the "CM SERVICE REQUEST" message (3GPP TS 24.008 [7]) and the SSF sends the "IDP" message to the SCP from either of O_CSI, D-CSI or N-CSI and the SSF sends another IDP message to SCP from T-CSI or from VT-CSI (see 3GPP TS 23.078 [12]).</w:t>
      </w:r>
    </w:p>
    <w:p w14:paraId="70EB2B75"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08EF0BC3"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IN.attINtoIN</w:t>
      </w:r>
      <w:proofErr w:type="spellEnd"/>
    </w:p>
    <w:p w14:paraId="55A2ECD0"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6663D182"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1E69624A"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4BEC603D" w14:textId="77777777" w:rsidR="006D56A1" w:rsidRPr="00F4598A" w:rsidRDefault="006D56A1" w:rsidP="006D56A1">
      <w:pPr>
        <w:pStyle w:val="Heading2"/>
        <w:jc w:val="both"/>
        <w:rPr>
          <w:lang w:eastAsia="zh-CN"/>
        </w:rPr>
      </w:pPr>
      <w:bookmarkStart w:id="124" w:name="_Toc147543247"/>
      <w:r w:rsidRPr="00F4598A">
        <w:rPr>
          <w:lang w:eastAsia="zh-CN"/>
        </w:rPr>
        <w:t>9.8</w:t>
      </w:r>
      <w:r w:rsidRPr="00F4598A">
        <w:rPr>
          <w:lang w:eastAsia="zh-CN"/>
        </w:rPr>
        <w:tab/>
        <w:t>Successful intelligent service calls for both the Calling Party and the Called Party are intelligent service user</w:t>
      </w:r>
      <w:bookmarkEnd w:id="124"/>
    </w:p>
    <w:p w14:paraId="4634D635"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successful intelligent service calls for both the Calling Party and the Called Party are intelligent service user.</w:t>
      </w:r>
    </w:p>
    <w:p w14:paraId="740A851E"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52A1D63E" w14:textId="77777777" w:rsidR="006D56A1" w:rsidRPr="00F4598A" w:rsidRDefault="006D56A1" w:rsidP="006D56A1">
      <w:pPr>
        <w:pStyle w:val="B1"/>
        <w:rPr>
          <w:lang w:eastAsia="zh-CN"/>
        </w:rPr>
      </w:pPr>
      <w:r w:rsidRPr="00F4598A">
        <w:rPr>
          <w:lang w:eastAsia="zh-CN"/>
        </w:rPr>
        <w:t>c)</w:t>
      </w:r>
      <w:r w:rsidRPr="00F4598A">
        <w:rPr>
          <w:lang w:eastAsia="zh-CN"/>
        </w:rPr>
        <w:tab/>
        <w:t xml:space="preserve">The MSC Server sends the "ALERTING" message (3GPP TS 24.008 [7]) to the originating UE and there was a successful CAMEL dialogue from the O-CSI, D-CSI or N-CSI and there was another </w:t>
      </w:r>
      <w:r w:rsidR="00F4598A" w:rsidRPr="00F4598A">
        <w:rPr>
          <w:lang w:eastAsia="zh-CN"/>
        </w:rPr>
        <w:t>successful</w:t>
      </w:r>
      <w:r w:rsidRPr="00F4598A">
        <w:rPr>
          <w:lang w:eastAsia="zh-CN"/>
        </w:rPr>
        <w:t xml:space="preserve"> CAMEL Dialogue from the VT-CSI or T-CSI.</w:t>
      </w:r>
      <w:r w:rsidRPr="00F4598A" w:rsidDel="00B60620">
        <w:rPr>
          <w:lang w:eastAsia="zh-CN"/>
        </w:rPr>
        <w:t xml:space="preserve"> </w:t>
      </w:r>
      <w:r w:rsidRPr="00F4598A">
        <w:rPr>
          <w:lang w:eastAsia="zh-CN"/>
        </w:rPr>
        <w:t>Successful CAMEL dialogue means that the call segment in the SSF has reached the IDLE state without any error (see 3GPP TS 23.078 [12]).</w:t>
      </w:r>
    </w:p>
    <w:p w14:paraId="25A4FC97" w14:textId="77777777"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457AEE31"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IN.succINtoIN</w:t>
      </w:r>
      <w:proofErr w:type="spellEnd"/>
    </w:p>
    <w:p w14:paraId="1810B6A1"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543AF662"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750AFAC5"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41434A5B" w14:textId="77777777" w:rsidR="006D56A1" w:rsidRPr="00F4598A" w:rsidRDefault="006D56A1" w:rsidP="006D56A1">
      <w:pPr>
        <w:pStyle w:val="Heading2"/>
        <w:jc w:val="both"/>
        <w:rPr>
          <w:lang w:eastAsia="zh-CN"/>
        </w:rPr>
      </w:pPr>
      <w:bookmarkStart w:id="125" w:name="_Toc147543248"/>
      <w:r w:rsidRPr="00F4598A">
        <w:rPr>
          <w:lang w:eastAsia="zh-CN"/>
        </w:rPr>
        <w:t>9.9</w:t>
      </w:r>
      <w:r w:rsidRPr="00F4598A">
        <w:rPr>
          <w:lang w:eastAsia="zh-CN"/>
        </w:rPr>
        <w:tab/>
        <w:t>Answered intelligent service calls for both the Calling Party and the Called Party are intelligent service user</w:t>
      </w:r>
      <w:bookmarkEnd w:id="125"/>
    </w:p>
    <w:p w14:paraId="4D886963" w14:textId="77777777" w:rsidR="006D56A1" w:rsidRPr="00F4598A" w:rsidRDefault="006D56A1" w:rsidP="006D56A1">
      <w:pPr>
        <w:pStyle w:val="B1"/>
        <w:rPr>
          <w:lang w:eastAsia="zh-CN"/>
        </w:rPr>
      </w:pPr>
      <w:r w:rsidRPr="00F4598A">
        <w:rPr>
          <w:lang w:eastAsia="zh-CN"/>
        </w:rPr>
        <w:t>a)</w:t>
      </w:r>
      <w:r w:rsidRPr="00F4598A">
        <w:rPr>
          <w:lang w:eastAsia="zh-CN"/>
        </w:rPr>
        <w:tab/>
        <w:t>This measurement provides the number of answered intelligent service calls.</w:t>
      </w:r>
    </w:p>
    <w:p w14:paraId="053FDD20" w14:textId="77777777" w:rsidR="006D56A1" w:rsidRPr="00F4598A" w:rsidRDefault="006D56A1" w:rsidP="006D56A1">
      <w:pPr>
        <w:pStyle w:val="B1"/>
        <w:rPr>
          <w:lang w:eastAsia="zh-CN"/>
        </w:rPr>
      </w:pPr>
      <w:r w:rsidRPr="00F4598A">
        <w:rPr>
          <w:lang w:eastAsia="zh-CN"/>
        </w:rPr>
        <w:t>b)</w:t>
      </w:r>
      <w:r w:rsidRPr="00F4598A">
        <w:rPr>
          <w:lang w:eastAsia="zh-CN"/>
        </w:rPr>
        <w:tab/>
        <w:t>CC.</w:t>
      </w:r>
    </w:p>
    <w:p w14:paraId="7E12C626" w14:textId="77777777" w:rsidR="006D56A1" w:rsidRPr="00F4598A" w:rsidRDefault="006D56A1" w:rsidP="006D56A1">
      <w:pPr>
        <w:pStyle w:val="B1"/>
        <w:rPr>
          <w:lang w:eastAsia="zh-CN"/>
        </w:rPr>
      </w:pPr>
      <w:r w:rsidRPr="00F4598A">
        <w:rPr>
          <w:lang w:eastAsia="zh-CN"/>
        </w:rPr>
        <w:t>c)</w:t>
      </w:r>
      <w:r w:rsidRPr="00F4598A">
        <w:rPr>
          <w:lang w:eastAsia="zh-CN"/>
        </w:rPr>
        <w:tab/>
        <w:t>The MSC Server has received the "CONNECT ACK" message (3GPP TS 24.008 [7])</w:t>
      </w:r>
      <w:r w:rsidR="00F4598A" w:rsidRPr="00F4598A">
        <w:rPr>
          <w:lang w:eastAsia="zh-CN"/>
        </w:rPr>
        <w:t xml:space="preserve"> </w:t>
      </w:r>
      <w:r w:rsidRPr="00F4598A">
        <w:rPr>
          <w:lang w:eastAsia="zh-CN"/>
        </w:rPr>
        <w:t xml:space="preserve">from Originating UE and there was a successful CAMEL dialogue from the O-CSI, D-CSI or N-CSI and there was another </w:t>
      </w:r>
      <w:r w:rsidR="00F4598A" w:rsidRPr="00F4598A">
        <w:rPr>
          <w:lang w:eastAsia="zh-CN"/>
        </w:rPr>
        <w:t>successful</w:t>
      </w:r>
      <w:r w:rsidRPr="00F4598A">
        <w:rPr>
          <w:lang w:eastAsia="zh-CN"/>
        </w:rPr>
        <w:t xml:space="preserve"> CAMEL Dialogue from the VT-CSI or T-CSI. Successful CAMEL dialogue means that the call segment in the SSF has reached the IDLE state without any error (see 3GPP TS 23.078 [12]).</w:t>
      </w:r>
    </w:p>
    <w:p w14:paraId="3148A27B" w14:textId="5CC1ECC9" w:rsidR="006D56A1" w:rsidRPr="00F4598A" w:rsidRDefault="006D56A1" w:rsidP="006D56A1">
      <w:pPr>
        <w:pStyle w:val="B1"/>
        <w:rPr>
          <w:lang w:eastAsia="zh-CN"/>
        </w:rPr>
      </w:pPr>
      <w:r w:rsidRPr="00F4598A">
        <w:rPr>
          <w:lang w:eastAsia="zh-CN"/>
        </w:rPr>
        <w:t>d)</w:t>
      </w:r>
      <w:r w:rsidRPr="00F4598A">
        <w:rPr>
          <w:lang w:eastAsia="zh-CN"/>
        </w:rPr>
        <w:tab/>
        <w:t>A single integer value.</w:t>
      </w:r>
    </w:p>
    <w:p w14:paraId="4A8E1A21" w14:textId="77777777" w:rsidR="006D56A1" w:rsidRPr="00F4598A" w:rsidRDefault="006D56A1" w:rsidP="006D56A1">
      <w:pPr>
        <w:pStyle w:val="B1"/>
        <w:rPr>
          <w:lang w:eastAsia="zh-CN"/>
        </w:rPr>
      </w:pPr>
      <w:r w:rsidRPr="00F4598A">
        <w:rPr>
          <w:lang w:eastAsia="zh-CN"/>
        </w:rPr>
        <w:t>e)</w:t>
      </w:r>
      <w:r w:rsidRPr="00F4598A">
        <w:rPr>
          <w:lang w:eastAsia="zh-CN"/>
        </w:rPr>
        <w:tab/>
      </w:r>
      <w:proofErr w:type="spellStart"/>
      <w:r w:rsidRPr="00F4598A">
        <w:rPr>
          <w:lang w:eastAsia="zh-CN"/>
        </w:rPr>
        <w:t>IN.ansINtoIN</w:t>
      </w:r>
      <w:proofErr w:type="spellEnd"/>
    </w:p>
    <w:p w14:paraId="488D4ED6" w14:textId="77777777" w:rsidR="006D56A1" w:rsidRPr="00F4598A" w:rsidRDefault="006D56A1" w:rsidP="006D56A1">
      <w:pPr>
        <w:pStyle w:val="B1"/>
        <w:rPr>
          <w:lang w:eastAsia="zh-CN"/>
        </w:rPr>
      </w:pPr>
      <w:r w:rsidRPr="00F4598A">
        <w:rPr>
          <w:lang w:eastAsia="zh-CN"/>
        </w:rPr>
        <w:t>f)</w:t>
      </w:r>
      <w:r w:rsidRPr="00F4598A">
        <w:rPr>
          <w:lang w:eastAsia="zh-CN"/>
        </w:rPr>
        <w:tab/>
      </w:r>
      <w:proofErr w:type="spellStart"/>
      <w:r w:rsidRPr="00F4598A">
        <w:rPr>
          <w:lang w:eastAsia="zh-CN"/>
        </w:rPr>
        <w:t>MscServerFunction</w:t>
      </w:r>
      <w:proofErr w:type="spellEnd"/>
    </w:p>
    <w:p w14:paraId="70164254" w14:textId="77777777" w:rsidR="006D56A1" w:rsidRPr="00F4598A" w:rsidRDefault="006D56A1" w:rsidP="006D56A1">
      <w:pPr>
        <w:pStyle w:val="B1"/>
        <w:rPr>
          <w:lang w:eastAsia="zh-CN"/>
        </w:rPr>
      </w:pPr>
      <w:r w:rsidRPr="00F4598A">
        <w:rPr>
          <w:lang w:eastAsia="zh-CN"/>
        </w:rPr>
        <w:t>g)</w:t>
      </w:r>
      <w:r w:rsidRPr="00F4598A">
        <w:rPr>
          <w:lang w:eastAsia="zh-CN"/>
        </w:rPr>
        <w:tab/>
        <w:t>Valid for circuit switched traffic.</w:t>
      </w:r>
    </w:p>
    <w:p w14:paraId="20FB8182" w14:textId="77777777" w:rsidR="006D56A1" w:rsidRPr="00F4598A" w:rsidRDefault="006D56A1" w:rsidP="006D56A1">
      <w:pPr>
        <w:pStyle w:val="B1"/>
        <w:rPr>
          <w:lang w:eastAsia="zh-CN"/>
        </w:rPr>
      </w:pPr>
      <w:r w:rsidRPr="00F4598A">
        <w:rPr>
          <w:lang w:eastAsia="zh-CN"/>
        </w:rPr>
        <w:t>h)</w:t>
      </w:r>
      <w:r w:rsidRPr="00F4598A">
        <w:rPr>
          <w:lang w:eastAsia="zh-CN"/>
        </w:rPr>
        <w:tab/>
        <w:t>GSM/UMTS.</w:t>
      </w:r>
    </w:p>
    <w:p w14:paraId="6BA42EC4" w14:textId="77777777" w:rsidR="00994E3D" w:rsidRPr="00F4598A" w:rsidRDefault="00206045" w:rsidP="00854703">
      <w:pPr>
        <w:pStyle w:val="Heading8"/>
      </w:pPr>
      <w:r w:rsidRPr="00F4598A">
        <w:br w:type="page"/>
      </w:r>
      <w:bookmarkStart w:id="126" w:name="_Toc147543249"/>
      <w:r w:rsidR="006B6529" w:rsidRPr="00F4598A">
        <w:lastRenderedPageBreak/>
        <w:t>Annex A (informative):</w:t>
      </w:r>
      <w:r w:rsidR="006B6529" w:rsidRPr="00F4598A">
        <w:br/>
      </w:r>
      <w:r w:rsidR="00994E3D" w:rsidRPr="00F4598A">
        <w:t>Change history</w:t>
      </w:r>
      <w:bookmarkEnd w:id="1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27"/>
        <w:gridCol w:w="852"/>
        <w:gridCol w:w="1279"/>
        <w:gridCol w:w="710"/>
        <w:gridCol w:w="708"/>
        <w:gridCol w:w="2895"/>
        <w:gridCol w:w="622"/>
        <w:gridCol w:w="809"/>
        <w:gridCol w:w="819"/>
      </w:tblGrid>
      <w:tr w:rsidR="00994E3D" w:rsidRPr="00F4598A" w14:paraId="4E4B362E" w14:textId="77777777" w:rsidTr="00F56B92">
        <w:trPr>
          <w:cantSplit/>
        </w:trPr>
        <w:tc>
          <w:tcPr>
            <w:tcW w:w="5000" w:type="pct"/>
            <w:gridSpan w:val="9"/>
            <w:tcBorders>
              <w:bottom w:val="nil"/>
            </w:tcBorders>
            <w:shd w:val="solid" w:color="FFFFFF" w:fill="auto"/>
          </w:tcPr>
          <w:p w14:paraId="14A30D8A" w14:textId="77777777" w:rsidR="00994E3D" w:rsidRPr="00F4598A" w:rsidRDefault="00994E3D" w:rsidP="00F97950">
            <w:pPr>
              <w:pStyle w:val="TAL"/>
              <w:jc w:val="center"/>
              <w:rPr>
                <w:b/>
                <w:sz w:val="16"/>
              </w:rPr>
            </w:pPr>
            <w:r w:rsidRPr="00F4598A">
              <w:rPr>
                <w:b/>
              </w:rPr>
              <w:t>Change history</w:t>
            </w:r>
          </w:p>
        </w:tc>
      </w:tr>
      <w:tr w:rsidR="00F56B92" w:rsidRPr="00F4598A" w14:paraId="6E233B14" w14:textId="77777777" w:rsidTr="00F56B92">
        <w:tc>
          <w:tcPr>
            <w:tcW w:w="529" w:type="pct"/>
            <w:shd w:val="pct10" w:color="auto" w:fill="FFFFFF"/>
          </w:tcPr>
          <w:p w14:paraId="366A74C1" w14:textId="77777777" w:rsidR="00994E3D" w:rsidRPr="00F4598A" w:rsidRDefault="00994E3D" w:rsidP="00F97950">
            <w:pPr>
              <w:pStyle w:val="TAL"/>
              <w:rPr>
                <w:b/>
                <w:sz w:val="16"/>
              </w:rPr>
            </w:pPr>
            <w:r w:rsidRPr="00F4598A">
              <w:rPr>
                <w:b/>
                <w:sz w:val="16"/>
              </w:rPr>
              <w:t>Date</w:t>
            </w:r>
          </w:p>
        </w:tc>
        <w:tc>
          <w:tcPr>
            <w:tcW w:w="438" w:type="pct"/>
            <w:shd w:val="pct10" w:color="auto" w:fill="FFFFFF"/>
          </w:tcPr>
          <w:p w14:paraId="2D0DD520" w14:textId="77777777" w:rsidR="00994E3D" w:rsidRPr="00F4598A" w:rsidRDefault="00994E3D" w:rsidP="00F97950">
            <w:pPr>
              <w:pStyle w:val="TAL"/>
              <w:rPr>
                <w:b/>
                <w:sz w:val="16"/>
              </w:rPr>
            </w:pPr>
            <w:r w:rsidRPr="00F4598A">
              <w:rPr>
                <w:b/>
                <w:sz w:val="16"/>
              </w:rPr>
              <w:t>TSG #</w:t>
            </w:r>
          </w:p>
        </w:tc>
        <w:tc>
          <w:tcPr>
            <w:tcW w:w="658" w:type="pct"/>
            <w:shd w:val="pct10" w:color="auto" w:fill="FFFFFF"/>
          </w:tcPr>
          <w:p w14:paraId="06B5EB45" w14:textId="77777777" w:rsidR="00994E3D" w:rsidRPr="00F4598A" w:rsidRDefault="00994E3D" w:rsidP="00F97950">
            <w:pPr>
              <w:pStyle w:val="TAL"/>
              <w:rPr>
                <w:b/>
                <w:sz w:val="16"/>
              </w:rPr>
            </w:pPr>
            <w:r w:rsidRPr="00F4598A">
              <w:rPr>
                <w:b/>
                <w:sz w:val="16"/>
              </w:rPr>
              <w:t>TSG Doc.</w:t>
            </w:r>
          </w:p>
        </w:tc>
        <w:tc>
          <w:tcPr>
            <w:tcW w:w="365" w:type="pct"/>
            <w:shd w:val="pct10" w:color="auto" w:fill="FFFFFF"/>
          </w:tcPr>
          <w:p w14:paraId="0C0F63DA" w14:textId="77777777" w:rsidR="00994E3D" w:rsidRPr="00F4598A" w:rsidRDefault="00994E3D" w:rsidP="00F97950">
            <w:pPr>
              <w:pStyle w:val="TAL"/>
              <w:rPr>
                <w:b/>
                <w:sz w:val="16"/>
              </w:rPr>
            </w:pPr>
            <w:r w:rsidRPr="00F4598A">
              <w:rPr>
                <w:b/>
                <w:sz w:val="16"/>
              </w:rPr>
              <w:t>CR</w:t>
            </w:r>
          </w:p>
        </w:tc>
        <w:tc>
          <w:tcPr>
            <w:tcW w:w="364" w:type="pct"/>
            <w:shd w:val="pct10" w:color="auto" w:fill="FFFFFF"/>
          </w:tcPr>
          <w:p w14:paraId="457654FF" w14:textId="77777777" w:rsidR="00994E3D" w:rsidRPr="00F4598A" w:rsidRDefault="00994E3D" w:rsidP="00F97950">
            <w:pPr>
              <w:pStyle w:val="TAL"/>
              <w:rPr>
                <w:b/>
                <w:sz w:val="16"/>
              </w:rPr>
            </w:pPr>
            <w:r w:rsidRPr="00F4598A">
              <w:rPr>
                <w:b/>
                <w:sz w:val="16"/>
              </w:rPr>
              <w:t>Rev</w:t>
            </w:r>
          </w:p>
        </w:tc>
        <w:tc>
          <w:tcPr>
            <w:tcW w:w="1489" w:type="pct"/>
            <w:shd w:val="pct10" w:color="auto" w:fill="FFFFFF"/>
          </w:tcPr>
          <w:p w14:paraId="67A79A51" w14:textId="77777777" w:rsidR="00994E3D" w:rsidRPr="00F4598A" w:rsidRDefault="00994E3D" w:rsidP="00F97950">
            <w:pPr>
              <w:pStyle w:val="TAL"/>
              <w:rPr>
                <w:b/>
                <w:sz w:val="16"/>
              </w:rPr>
            </w:pPr>
            <w:r w:rsidRPr="00F4598A">
              <w:rPr>
                <w:b/>
                <w:sz w:val="16"/>
              </w:rPr>
              <w:t>Subject/Comment</w:t>
            </w:r>
          </w:p>
        </w:tc>
        <w:tc>
          <w:tcPr>
            <w:tcW w:w="320" w:type="pct"/>
            <w:shd w:val="pct10" w:color="auto" w:fill="FFFFFF"/>
          </w:tcPr>
          <w:p w14:paraId="23D813E8" w14:textId="77777777" w:rsidR="00994E3D" w:rsidRPr="00F4598A" w:rsidRDefault="00994E3D" w:rsidP="00F97950">
            <w:pPr>
              <w:pStyle w:val="TAL"/>
              <w:rPr>
                <w:b/>
                <w:sz w:val="16"/>
              </w:rPr>
            </w:pPr>
            <w:r w:rsidRPr="00F4598A">
              <w:rPr>
                <w:rFonts w:eastAsia="MS Mincho" w:cs="Arial"/>
                <w:b/>
                <w:bCs/>
                <w:sz w:val="16"/>
                <w:szCs w:val="16"/>
              </w:rPr>
              <w:t>Cat</w:t>
            </w:r>
          </w:p>
        </w:tc>
        <w:tc>
          <w:tcPr>
            <w:tcW w:w="416" w:type="pct"/>
            <w:shd w:val="pct10" w:color="auto" w:fill="FFFFFF"/>
          </w:tcPr>
          <w:p w14:paraId="33807623" w14:textId="77777777" w:rsidR="00994E3D" w:rsidRPr="00F4598A" w:rsidRDefault="00994E3D" w:rsidP="00F97950">
            <w:pPr>
              <w:pStyle w:val="TAL"/>
              <w:rPr>
                <w:b/>
                <w:sz w:val="16"/>
              </w:rPr>
            </w:pPr>
            <w:r w:rsidRPr="00F4598A">
              <w:rPr>
                <w:b/>
                <w:sz w:val="16"/>
              </w:rPr>
              <w:t>Old</w:t>
            </w:r>
          </w:p>
        </w:tc>
        <w:tc>
          <w:tcPr>
            <w:tcW w:w="421" w:type="pct"/>
            <w:shd w:val="pct10" w:color="auto" w:fill="FFFFFF"/>
          </w:tcPr>
          <w:p w14:paraId="6240E1CC" w14:textId="77777777" w:rsidR="00994E3D" w:rsidRPr="00F4598A" w:rsidRDefault="00994E3D" w:rsidP="00F97950">
            <w:pPr>
              <w:pStyle w:val="TAL"/>
              <w:rPr>
                <w:b/>
                <w:sz w:val="16"/>
              </w:rPr>
            </w:pPr>
            <w:r w:rsidRPr="00F4598A">
              <w:rPr>
                <w:b/>
                <w:sz w:val="16"/>
              </w:rPr>
              <w:t>New</w:t>
            </w:r>
          </w:p>
        </w:tc>
      </w:tr>
      <w:tr w:rsidR="00F56B92" w:rsidRPr="00F4598A" w14:paraId="6873F640" w14:textId="77777777" w:rsidTr="00F56B92">
        <w:tc>
          <w:tcPr>
            <w:tcW w:w="529" w:type="pct"/>
            <w:shd w:val="solid" w:color="FFFFFF" w:fill="auto"/>
          </w:tcPr>
          <w:p w14:paraId="589E64A7" w14:textId="77777777" w:rsidR="007410E3" w:rsidRPr="00F4598A" w:rsidRDefault="007410E3" w:rsidP="00F97950">
            <w:pPr>
              <w:pStyle w:val="TAL"/>
              <w:rPr>
                <w:rFonts w:cs="Arial"/>
                <w:snapToGrid w:val="0"/>
                <w:sz w:val="16"/>
                <w:szCs w:val="16"/>
              </w:rPr>
            </w:pPr>
            <w:r w:rsidRPr="00F4598A">
              <w:rPr>
                <w:rFonts w:cs="Arial"/>
                <w:snapToGrid w:val="0"/>
                <w:sz w:val="16"/>
                <w:szCs w:val="16"/>
              </w:rPr>
              <w:t>2006</w:t>
            </w:r>
            <w:r w:rsidR="00971EA1">
              <w:rPr>
                <w:rFonts w:cs="Arial"/>
                <w:snapToGrid w:val="0"/>
                <w:sz w:val="16"/>
                <w:szCs w:val="16"/>
              </w:rPr>
              <w:t>-03</w:t>
            </w:r>
          </w:p>
        </w:tc>
        <w:tc>
          <w:tcPr>
            <w:tcW w:w="438" w:type="pct"/>
            <w:shd w:val="solid" w:color="FFFFFF" w:fill="auto"/>
          </w:tcPr>
          <w:p w14:paraId="4F883435" w14:textId="77777777" w:rsidR="007410E3" w:rsidRPr="00F4598A" w:rsidRDefault="007410E3" w:rsidP="00F97950">
            <w:pPr>
              <w:pStyle w:val="TAL"/>
              <w:rPr>
                <w:rFonts w:cs="Arial"/>
                <w:snapToGrid w:val="0"/>
                <w:sz w:val="16"/>
                <w:szCs w:val="16"/>
              </w:rPr>
            </w:pPr>
            <w:r w:rsidRPr="00F4598A">
              <w:rPr>
                <w:rFonts w:cs="Arial"/>
                <w:snapToGrid w:val="0"/>
                <w:sz w:val="16"/>
                <w:szCs w:val="16"/>
              </w:rPr>
              <w:t>SA_31</w:t>
            </w:r>
          </w:p>
        </w:tc>
        <w:tc>
          <w:tcPr>
            <w:tcW w:w="658" w:type="pct"/>
            <w:shd w:val="solid" w:color="FFFFFF" w:fill="auto"/>
          </w:tcPr>
          <w:p w14:paraId="3747B16B" w14:textId="77777777" w:rsidR="007410E3" w:rsidRPr="00F4598A" w:rsidRDefault="007410E3" w:rsidP="00F97950">
            <w:pPr>
              <w:pStyle w:val="TAL"/>
              <w:rPr>
                <w:rFonts w:cs="Arial"/>
                <w:sz w:val="16"/>
                <w:szCs w:val="16"/>
              </w:rPr>
            </w:pPr>
            <w:r w:rsidRPr="00F4598A">
              <w:rPr>
                <w:rFonts w:cs="Arial"/>
                <w:sz w:val="16"/>
                <w:szCs w:val="16"/>
              </w:rPr>
              <w:t>SP-060110</w:t>
            </w:r>
          </w:p>
        </w:tc>
        <w:tc>
          <w:tcPr>
            <w:tcW w:w="365" w:type="pct"/>
            <w:shd w:val="solid" w:color="FFFFFF" w:fill="auto"/>
          </w:tcPr>
          <w:p w14:paraId="546E1961" w14:textId="77777777" w:rsidR="007410E3" w:rsidRPr="00F4598A" w:rsidRDefault="007410E3" w:rsidP="00F97950">
            <w:pPr>
              <w:pStyle w:val="TAL"/>
              <w:rPr>
                <w:rFonts w:cs="Arial"/>
                <w:snapToGrid w:val="0"/>
                <w:sz w:val="16"/>
                <w:szCs w:val="16"/>
              </w:rPr>
            </w:pPr>
            <w:r w:rsidRPr="00F4598A">
              <w:rPr>
                <w:rFonts w:cs="Arial"/>
                <w:snapToGrid w:val="0"/>
                <w:sz w:val="16"/>
                <w:szCs w:val="16"/>
              </w:rPr>
              <w:t>--</w:t>
            </w:r>
          </w:p>
        </w:tc>
        <w:tc>
          <w:tcPr>
            <w:tcW w:w="364" w:type="pct"/>
            <w:shd w:val="solid" w:color="FFFFFF" w:fill="auto"/>
          </w:tcPr>
          <w:p w14:paraId="1ED09155" w14:textId="77777777" w:rsidR="007410E3" w:rsidRPr="00F4598A" w:rsidRDefault="007410E3" w:rsidP="00F97950">
            <w:pPr>
              <w:pStyle w:val="TAL"/>
              <w:rPr>
                <w:rFonts w:cs="Arial"/>
                <w:snapToGrid w:val="0"/>
                <w:sz w:val="16"/>
                <w:szCs w:val="16"/>
              </w:rPr>
            </w:pPr>
            <w:r w:rsidRPr="00F4598A">
              <w:rPr>
                <w:rFonts w:cs="Arial"/>
                <w:snapToGrid w:val="0"/>
                <w:sz w:val="16"/>
                <w:szCs w:val="16"/>
              </w:rPr>
              <w:t>--</w:t>
            </w:r>
          </w:p>
        </w:tc>
        <w:tc>
          <w:tcPr>
            <w:tcW w:w="1489" w:type="pct"/>
            <w:shd w:val="solid" w:color="FFFFFF" w:fill="auto"/>
          </w:tcPr>
          <w:p w14:paraId="42641D5B" w14:textId="77777777" w:rsidR="007410E3" w:rsidRPr="00F4598A" w:rsidRDefault="007410E3" w:rsidP="00F97950">
            <w:pPr>
              <w:pStyle w:val="TAL"/>
              <w:rPr>
                <w:rFonts w:cs="Arial"/>
                <w:snapToGrid w:val="0"/>
                <w:sz w:val="16"/>
                <w:szCs w:val="16"/>
              </w:rPr>
            </w:pPr>
            <w:r w:rsidRPr="00F4598A">
              <w:rPr>
                <w:rFonts w:cs="Arial"/>
                <w:snapToGrid w:val="0"/>
                <w:sz w:val="16"/>
                <w:szCs w:val="16"/>
              </w:rPr>
              <w:t>Split of 32.403-710 into four new TSs 32.404, 32.405, 32.406, 32.408.</w:t>
            </w:r>
          </w:p>
          <w:p w14:paraId="15C6FDBC" w14:textId="77777777" w:rsidR="007410E3" w:rsidRPr="00F4598A" w:rsidRDefault="007410E3" w:rsidP="00F97950">
            <w:pPr>
              <w:pStyle w:val="TAL"/>
              <w:rPr>
                <w:rFonts w:cs="Arial"/>
                <w:sz w:val="16"/>
                <w:szCs w:val="16"/>
              </w:rPr>
            </w:pPr>
            <w:r w:rsidRPr="00F4598A">
              <w:rPr>
                <w:rFonts w:cs="Arial"/>
                <w:snapToGrid w:val="0"/>
                <w:sz w:val="16"/>
                <w:szCs w:val="16"/>
              </w:rPr>
              <w:t>Submitted to TSG SA #31 for Approval.</w:t>
            </w:r>
          </w:p>
        </w:tc>
        <w:tc>
          <w:tcPr>
            <w:tcW w:w="320" w:type="pct"/>
            <w:shd w:val="solid" w:color="FFFFFF" w:fill="auto"/>
          </w:tcPr>
          <w:p w14:paraId="0E00C854" w14:textId="77777777" w:rsidR="007410E3" w:rsidRPr="00F4598A" w:rsidRDefault="007410E3" w:rsidP="00F97950">
            <w:pPr>
              <w:pStyle w:val="TAL"/>
              <w:rPr>
                <w:snapToGrid w:val="0"/>
                <w:sz w:val="16"/>
              </w:rPr>
            </w:pPr>
            <w:r w:rsidRPr="00F4598A">
              <w:rPr>
                <w:snapToGrid w:val="0"/>
                <w:sz w:val="16"/>
              </w:rPr>
              <w:t>--</w:t>
            </w:r>
          </w:p>
        </w:tc>
        <w:tc>
          <w:tcPr>
            <w:tcW w:w="416" w:type="pct"/>
            <w:shd w:val="solid" w:color="FFFFFF" w:fill="auto"/>
          </w:tcPr>
          <w:p w14:paraId="4F11E660" w14:textId="77777777" w:rsidR="007410E3" w:rsidRPr="00F4598A" w:rsidRDefault="007410E3" w:rsidP="00F97950">
            <w:pPr>
              <w:pStyle w:val="TAL"/>
              <w:rPr>
                <w:rFonts w:cs="Arial"/>
                <w:snapToGrid w:val="0"/>
                <w:sz w:val="16"/>
                <w:szCs w:val="16"/>
              </w:rPr>
            </w:pPr>
            <w:r w:rsidRPr="00F4598A">
              <w:rPr>
                <w:snapToGrid w:val="0"/>
                <w:sz w:val="16"/>
              </w:rPr>
              <w:t>1.0.0</w:t>
            </w:r>
          </w:p>
        </w:tc>
        <w:tc>
          <w:tcPr>
            <w:tcW w:w="421" w:type="pct"/>
            <w:shd w:val="solid" w:color="FFFFFF" w:fill="auto"/>
          </w:tcPr>
          <w:p w14:paraId="7CBFE2FD" w14:textId="77777777" w:rsidR="007410E3" w:rsidRPr="00F4598A" w:rsidRDefault="007410E3" w:rsidP="00825DCC">
            <w:pPr>
              <w:pStyle w:val="TAL"/>
              <w:rPr>
                <w:rFonts w:cs="Arial"/>
                <w:sz w:val="16"/>
                <w:szCs w:val="16"/>
              </w:rPr>
            </w:pPr>
            <w:r w:rsidRPr="00F4598A">
              <w:rPr>
                <w:snapToGrid w:val="0"/>
                <w:sz w:val="16"/>
              </w:rPr>
              <w:t>7.0.0</w:t>
            </w:r>
          </w:p>
        </w:tc>
      </w:tr>
      <w:tr w:rsidR="00F56B92" w:rsidRPr="00F4598A" w14:paraId="4B965CA2" w14:textId="77777777" w:rsidTr="00F56B92">
        <w:tc>
          <w:tcPr>
            <w:tcW w:w="529" w:type="pct"/>
          </w:tcPr>
          <w:p w14:paraId="43BAD648" w14:textId="77777777" w:rsidR="00CA7F1F" w:rsidRPr="00F4598A" w:rsidRDefault="00CA7F1F" w:rsidP="00955317">
            <w:pPr>
              <w:pStyle w:val="TAL"/>
              <w:rPr>
                <w:snapToGrid w:val="0"/>
                <w:sz w:val="16"/>
                <w:szCs w:val="16"/>
              </w:rPr>
            </w:pPr>
            <w:r w:rsidRPr="00F4598A">
              <w:rPr>
                <w:snapToGrid w:val="0"/>
                <w:sz w:val="16"/>
                <w:szCs w:val="16"/>
              </w:rPr>
              <w:t>2006</w:t>
            </w:r>
            <w:r w:rsidR="00971EA1">
              <w:rPr>
                <w:snapToGrid w:val="0"/>
                <w:sz w:val="16"/>
                <w:szCs w:val="16"/>
              </w:rPr>
              <w:t>-06</w:t>
            </w:r>
          </w:p>
        </w:tc>
        <w:tc>
          <w:tcPr>
            <w:tcW w:w="438" w:type="pct"/>
          </w:tcPr>
          <w:p w14:paraId="71BB6A9C" w14:textId="77777777" w:rsidR="00CA7F1F" w:rsidRPr="00F4598A" w:rsidRDefault="00CA7F1F" w:rsidP="00955317">
            <w:pPr>
              <w:pStyle w:val="TAL"/>
              <w:rPr>
                <w:snapToGrid w:val="0"/>
                <w:sz w:val="16"/>
                <w:szCs w:val="16"/>
              </w:rPr>
            </w:pPr>
            <w:r w:rsidRPr="00F4598A">
              <w:rPr>
                <w:snapToGrid w:val="0"/>
                <w:sz w:val="16"/>
                <w:szCs w:val="16"/>
              </w:rPr>
              <w:t>SA_32</w:t>
            </w:r>
          </w:p>
        </w:tc>
        <w:tc>
          <w:tcPr>
            <w:tcW w:w="658" w:type="pct"/>
          </w:tcPr>
          <w:p w14:paraId="3DF5D670"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SP-060260</w:t>
            </w:r>
          </w:p>
        </w:tc>
        <w:tc>
          <w:tcPr>
            <w:tcW w:w="365" w:type="pct"/>
          </w:tcPr>
          <w:p w14:paraId="1B305298"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0001</w:t>
            </w:r>
          </w:p>
        </w:tc>
        <w:tc>
          <w:tcPr>
            <w:tcW w:w="364" w:type="pct"/>
          </w:tcPr>
          <w:p w14:paraId="27DD44C5"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w:t>
            </w:r>
          </w:p>
        </w:tc>
        <w:tc>
          <w:tcPr>
            <w:tcW w:w="1489" w:type="pct"/>
          </w:tcPr>
          <w:p w14:paraId="6EA41234"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Move SMS related Measurements from 32.406 into 32.408</w:t>
            </w:r>
          </w:p>
        </w:tc>
        <w:tc>
          <w:tcPr>
            <w:tcW w:w="320" w:type="pct"/>
          </w:tcPr>
          <w:p w14:paraId="275B5086"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F</w:t>
            </w:r>
          </w:p>
        </w:tc>
        <w:tc>
          <w:tcPr>
            <w:tcW w:w="416" w:type="pct"/>
          </w:tcPr>
          <w:p w14:paraId="752CF36D"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7.0.0</w:t>
            </w:r>
          </w:p>
        </w:tc>
        <w:tc>
          <w:tcPr>
            <w:tcW w:w="421" w:type="pct"/>
          </w:tcPr>
          <w:p w14:paraId="58839921"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7.1.0</w:t>
            </w:r>
          </w:p>
        </w:tc>
      </w:tr>
      <w:tr w:rsidR="00F56B92" w:rsidRPr="00F4598A" w14:paraId="11DEC573" w14:textId="77777777" w:rsidTr="00F56B92">
        <w:tc>
          <w:tcPr>
            <w:tcW w:w="529" w:type="pct"/>
          </w:tcPr>
          <w:p w14:paraId="626C7DEE" w14:textId="77777777" w:rsidR="00CA7F1F" w:rsidRPr="00F4598A" w:rsidRDefault="00CA7F1F" w:rsidP="00955317">
            <w:pPr>
              <w:pStyle w:val="TAL"/>
              <w:rPr>
                <w:snapToGrid w:val="0"/>
                <w:sz w:val="16"/>
                <w:szCs w:val="16"/>
              </w:rPr>
            </w:pPr>
            <w:r w:rsidRPr="00F4598A">
              <w:rPr>
                <w:snapToGrid w:val="0"/>
                <w:sz w:val="16"/>
                <w:szCs w:val="16"/>
              </w:rPr>
              <w:t>2006</w:t>
            </w:r>
            <w:r w:rsidR="00971EA1">
              <w:rPr>
                <w:snapToGrid w:val="0"/>
                <w:sz w:val="16"/>
                <w:szCs w:val="16"/>
              </w:rPr>
              <w:t>-06</w:t>
            </w:r>
          </w:p>
        </w:tc>
        <w:tc>
          <w:tcPr>
            <w:tcW w:w="438" w:type="pct"/>
          </w:tcPr>
          <w:p w14:paraId="7727ED72" w14:textId="77777777" w:rsidR="00CA7F1F" w:rsidRPr="00F4598A" w:rsidRDefault="00CA7F1F" w:rsidP="00955317">
            <w:pPr>
              <w:pStyle w:val="TAL"/>
              <w:rPr>
                <w:snapToGrid w:val="0"/>
                <w:sz w:val="16"/>
                <w:szCs w:val="16"/>
              </w:rPr>
            </w:pPr>
            <w:r w:rsidRPr="00F4598A">
              <w:rPr>
                <w:snapToGrid w:val="0"/>
                <w:sz w:val="16"/>
                <w:szCs w:val="16"/>
              </w:rPr>
              <w:t>SA_32</w:t>
            </w:r>
          </w:p>
        </w:tc>
        <w:tc>
          <w:tcPr>
            <w:tcW w:w="658" w:type="pct"/>
          </w:tcPr>
          <w:p w14:paraId="51CD3463"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SP-060260</w:t>
            </w:r>
          </w:p>
        </w:tc>
        <w:tc>
          <w:tcPr>
            <w:tcW w:w="365" w:type="pct"/>
          </w:tcPr>
          <w:p w14:paraId="485F8B1D"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0002</w:t>
            </w:r>
          </w:p>
        </w:tc>
        <w:tc>
          <w:tcPr>
            <w:tcW w:w="364" w:type="pct"/>
          </w:tcPr>
          <w:p w14:paraId="1468A683"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w:t>
            </w:r>
          </w:p>
        </w:tc>
        <w:tc>
          <w:tcPr>
            <w:tcW w:w="1489" w:type="pct"/>
          </w:tcPr>
          <w:p w14:paraId="0DC8B44D"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Add CS-Multimedia call service related measurements</w:t>
            </w:r>
          </w:p>
        </w:tc>
        <w:tc>
          <w:tcPr>
            <w:tcW w:w="320" w:type="pct"/>
          </w:tcPr>
          <w:p w14:paraId="67B9B71A"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B</w:t>
            </w:r>
          </w:p>
        </w:tc>
        <w:tc>
          <w:tcPr>
            <w:tcW w:w="416" w:type="pct"/>
          </w:tcPr>
          <w:p w14:paraId="5AB24513"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7.0.0</w:t>
            </w:r>
          </w:p>
        </w:tc>
        <w:tc>
          <w:tcPr>
            <w:tcW w:w="421" w:type="pct"/>
          </w:tcPr>
          <w:p w14:paraId="0410C193"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7.1.0</w:t>
            </w:r>
          </w:p>
        </w:tc>
      </w:tr>
      <w:tr w:rsidR="00F56B92" w:rsidRPr="00F4598A" w14:paraId="1137C17C" w14:textId="77777777" w:rsidTr="00F56B92">
        <w:tc>
          <w:tcPr>
            <w:tcW w:w="529" w:type="pct"/>
          </w:tcPr>
          <w:p w14:paraId="2A49843A" w14:textId="77777777" w:rsidR="00CA7F1F" w:rsidRPr="00F4598A" w:rsidRDefault="00CA7F1F" w:rsidP="00955317">
            <w:pPr>
              <w:pStyle w:val="TAL"/>
              <w:rPr>
                <w:snapToGrid w:val="0"/>
                <w:sz w:val="16"/>
                <w:szCs w:val="16"/>
              </w:rPr>
            </w:pPr>
            <w:r w:rsidRPr="00F4598A">
              <w:rPr>
                <w:snapToGrid w:val="0"/>
                <w:sz w:val="16"/>
                <w:szCs w:val="16"/>
              </w:rPr>
              <w:t>2006</w:t>
            </w:r>
            <w:r w:rsidR="00971EA1">
              <w:rPr>
                <w:snapToGrid w:val="0"/>
                <w:sz w:val="16"/>
                <w:szCs w:val="16"/>
              </w:rPr>
              <w:t>-06</w:t>
            </w:r>
          </w:p>
        </w:tc>
        <w:tc>
          <w:tcPr>
            <w:tcW w:w="438" w:type="pct"/>
          </w:tcPr>
          <w:p w14:paraId="6162686E" w14:textId="77777777" w:rsidR="00CA7F1F" w:rsidRPr="00F4598A" w:rsidRDefault="00CA7F1F" w:rsidP="00955317">
            <w:pPr>
              <w:pStyle w:val="TAL"/>
              <w:rPr>
                <w:snapToGrid w:val="0"/>
                <w:sz w:val="16"/>
                <w:szCs w:val="16"/>
              </w:rPr>
            </w:pPr>
            <w:r w:rsidRPr="00F4598A">
              <w:rPr>
                <w:snapToGrid w:val="0"/>
                <w:sz w:val="16"/>
                <w:szCs w:val="16"/>
              </w:rPr>
              <w:t>SA_32</w:t>
            </w:r>
          </w:p>
        </w:tc>
        <w:tc>
          <w:tcPr>
            <w:tcW w:w="658" w:type="pct"/>
          </w:tcPr>
          <w:p w14:paraId="174D291E"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SP-060260</w:t>
            </w:r>
          </w:p>
        </w:tc>
        <w:tc>
          <w:tcPr>
            <w:tcW w:w="365" w:type="pct"/>
          </w:tcPr>
          <w:p w14:paraId="062F1F9F"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0003</w:t>
            </w:r>
          </w:p>
        </w:tc>
        <w:tc>
          <w:tcPr>
            <w:tcW w:w="364" w:type="pct"/>
          </w:tcPr>
          <w:p w14:paraId="58DCC152"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w:t>
            </w:r>
          </w:p>
        </w:tc>
        <w:tc>
          <w:tcPr>
            <w:tcW w:w="1489" w:type="pct"/>
          </w:tcPr>
          <w:p w14:paraId="27F14739"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Add CSD service related measurements in 32.408</w:t>
            </w:r>
          </w:p>
        </w:tc>
        <w:tc>
          <w:tcPr>
            <w:tcW w:w="320" w:type="pct"/>
          </w:tcPr>
          <w:p w14:paraId="6E4626C7"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B</w:t>
            </w:r>
          </w:p>
        </w:tc>
        <w:tc>
          <w:tcPr>
            <w:tcW w:w="416" w:type="pct"/>
          </w:tcPr>
          <w:p w14:paraId="144A8EAA"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7.0.0</w:t>
            </w:r>
          </w:p>
        </w:tc>
        <w:tc>
          <w:tcPr>
            <w:tcW w:w="421" w:type="pct"/>
          </w:tcPr>
          <w:p w14:paraId="0B4FD8AB" w14:textId="77777777" w:rsidR="00CA7F1F" w:rsidRPr="00F4598A" w:rsidRDefault="00CA7F1F" w:rsidP="00955317">
            <w:pPr>
              <w:pStyle w:val="TAL"/>
              <w:rPr>
                <w:rFonts w:eastAsia="MS Mincho"/>
                <w:sz w:val="16"/>
                <w:szCs w:val="16"/>
                <w:lang w:eastAsia="zh-CN"/>
              </w:rPr>
            </w:pPr>
            <w:r w:rsidRPr="00F4598A">
              <w:rPr>
                <w:rFonts w:eastAsia="MS Mincho"/>
                <w:sz w:val="16"/>
                <w:szCs w:val="16"/>
                <w:lang w:eastAsia="zh-CN"/>
              </w:rPr>
              <w:t>7.1.0</w:t>
            </w:r>
          </w:p>
        </w:tc>
      </w:tr>
      <w:tr w:rsidR="00F56B92" w:rsidRPr="00F4598A" w14:paraId="4B39A300" w14:textId="77777777" w:rsidTr="00F56B92">
        <w:tc>
          <w:tcPr>
            <w:tcW w:w="529" w:type="pct"/>
          </w:tcPr>
          <w:p w14:paraId="23066FB7" w14:textId="77777777" w:rsidR="00D03D8F" w:rsidRPr="00F4598A" w:rsidRDefault="00D03D8F" w:rsidP="00020B74">
            <w:pPr>
              <w:pStyle w:val="TAL"/>
              <w:rPr>
                <w:rFonts w:cs="Arial"/>
                <w:sz w:val="16"/>
                <w:szCs w:val="16"/>
              </w:rPr>
            </w:pPr>
            <w:r w:rsidRPr="00F4598A">
              <w:rPr>
                <w:rFonts w:cs="Arial"/>
                <w:sz w:val="16"/>
                <w:szCs w:val="16"/>
              </w:rPr>
              <w:t>2006</w:t>
            </w:r>
            <w:r w:rsidR="00971EA1">
              <w:rPr>
                <w:rFonts w:cs="Arial"/>
                <w:sz w:val="16"/>
                <w:szCs w:val="16"/>
              </w:rPr>
              <w:t>-09</w:t>
            </w:r>
          </w:p>
        </w:tc>
        <w:tc>
          <w:tcPr>
            <w:tcW w:w="438" w:type="pct"/>
          </w:tcPr>
          <w:p w14:paraId="48F885C3" w14:textId="77777777" w:rsidR="00D03D8F" w:rsidRPr="00F4598A" w:rsidRDefault="00D03D8F" w:rsidP="00020B74">
            <w:pPr>
              <w:pStyle w:val="TAL"/>
              <w:rPr>
                <w:sz w:val="16"/>
                <w:szCs w:val="16"/>
              </w:rPr>
            </w:pPr>
            <w:r w:rsidRPr="00F4598A">
              <w:rPr>
                <w:snapToGrid w:val="0"/>
                <w:sz w:val="16"/>
                <w:szCs w:val="16"/>
              </w:rPr>
              <w:t>SA_33</w:t>
            </w:r>
          </w:p>
        </w:tc>
        <w:tc>
          <w:tcPr>
            <w:tcW w:w="658" w:type="pct"/>
          </w:tcPr>
          <w:p w14:paraId="01307238"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SP-060551</w:t>
            </w:r>
          </w:p>
        </w:tc>
        <w:tc>
          <w:tcPr>
            <w:tcW w:w="365" w:type="pct"/>
          </w:tcPr>
          <w:p w14:paraId="3A9A82CB"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0004</w:t>
            </w:r>
          </w:p>
        </w:tc>
        <w:tc>
          <w:tcPr>
            <w:tcW w:w="364" w:type="pct"/>
          </w:tcPr>
          <w:p w14:paraId="54988548"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w:t>
            </w:r>
          </w:p>
        </w:tc>
        <w:tc>
          <w:tcPr>
            <w:tcW w:w="1489" w:type="pct"/>
          </w:tcPr>
          <w:p w14:paraId="7A3DF0CC"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Add voice service related measurements</w:t>
            </w:r>
          </w:p>
        </w:tc>
        <w:tc>
          <w:tcPr>
            <w:tcW w:w="320" w:type="pct"/>
          </w:tcPr>
          <w:p w14:paraId="354BB38D"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B</w:t>
            </w:r>
          </w:p>
        </w:tc>
        <w:tc>
          <w:tcPr>
            <w:tcW w:w="416" w:type="pct"/>
          </w:tcPr>
          <w:p w14:paraId="3434025D"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7.1.0</w:t>
            </w:r>
          </w:p>
        </w:tc>
        <w:tc>
          <w:tcPr>
            <w:tcW w:w="421" w:type="pct"/>
          </w:tcPr>
          <w:p w14:paraId="4A4B70F7" w14:textId="77777777" w:rsidR="00D03D8F" w:rsidRPr="00F4598A" w:rsidRDefault="00D03D8F" w:rsidP="00020B74">
            <w:pPr>
              <w:pStyle w:val="TAL"/>
              <w:rPr>
                <w:rFonts w:eastAsia="MS Mincho" w:cs="Arial"/>
                <w:sz w:val="16"/>
                <w:szCs w:val="16"/>
                <w:lang w:eastAsia="zh-CN"/>
              </w:rPr>
            </w:pPr>
            <w:r w:rsidRPr="00F4598A">
              <w:rPr>
                <w:rFonts w:eastAsia="MS Mincho" w:cs="Arial"/>
                <w:sz w:val="16"/>
                <w:szCs w:val="16"/>
                <w:lang w:eastAsia="zh-CN"/>
              </w:rPr>
              <w:t>7.2.0</w:t>
            </w:r>
          </w:p>
        </w:tc>
      </w:tr>
      <w:tr w:rsidR="00F56B92" w:rsidRPr="00F4598A" w14:paraId="6C899436" w14:textId="77777777" w:rsidTr="00F56B92">
        <w:tc>
          <w:tcPr>
            <w:tcW w:w="529" w:type="pct"/>
          </w:tcPr>
          <w:p w14:paraId="7D2F06B8" w14:textId="77777777" w:rsidR="00D03D8F" w:rsidRPr="00F4598A" w:rsidRDefault="00D03D8F" w:rsidP="00020B74">
            <w:pPr>
              <w:pStyle w:val="TAL"/>
              <w:rPr>
                <w:rFonts w:cs="Arial"/>
                <w:sz w:val="16"/>
                <w:szCs w:val="16"/>
              </w:rPr>
            </w:pPr>
            <w:r w:rsidRPr="00F4598A">
              <w:rPr>
                <w:rFonts w:cs="Arial"/>
                <w:sz w:val="16"/>
                <w:szCs w:val="16"/>
              </w:rPr>
              <w:t>2006</w:t>
            </w:r>
            <w:r w:rsidR="00971EA1">
              <w:rPr>
                <w:rFonts w:cs="Arial"/>
                <w:sz w:val="16"/>
                <w:szCs w:val="16"/>
              </w:rPr>
              <w:t>-09</w:t>
            </w:r>
          </w:p>
        </w:tc>
        <w:tc>
          <w:tcPr>
            <w:tcW w:w="438" w:type="pct"/>
          </w:tcPr>
          <w:p w14:paraId="1021CB3D" w14:textId="77777777" w:rsidR="00D03D8F" w:rsidRPr="00F4598A" w:rsidRDefault="00D03D8F" w:rsidP="00020B74">
            <w:pPr>
              <w:pStyle w:val="TAL"/>
              <w:rPr>
                <w:sz w:val="16"/>
                <w:szCs w:val="16"/>
              </w:rPr>
            </w:pPr>
            <w:r w:rsidRPr="00F4598A">
              <w:rPr>
                <w:snapToGrid w:val="0"/>
                <w:sz w:val="16"/>
                <w:szCs w:val="16"/>
              </w:rPr>
              <w:t>SA_33</w:t>
            </w:r>
          </w:p>
        </w:tc>
        <w:tc>
          <w:tcPr>
            <w:tcW w:w="658" w:type="pct"/>
          </w:tcPr>
          <w:p w14:paraId="7B7EA984"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SP-060551</w:t>
            </w:r>
          </w:p>
        </w:tc>
        <w:tc>
          <w:tcPr>
            <w:tcW w:w="365" w:type="pct"/>
          </w:tcPr>
          <w:p w14:paraId="453A1C4C"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0005</w:t>
            </w:r>
          </w:p>
        </w:tc>
        <w:tc>
          <w:tcPr>
            <w:tcW w:w="364" w:type="pct"/>
          </w:tcPr>
          <w:p w14:paraId="615C6673"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w:t>
            </w:r>
          </w:p>
        </w:tc>
        <w:tc>
          <w:tcPr>
            <w:tcW w:w="1489" w:type="pct"/>
          </w:tcPr>
          <w:p w14:paraId="30D337A0"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Add IN service related measurements</w:t>
            </w:r>
          </w:p>
        </w:tc>
        <w:tc>
          <w:tcPr>
            <w:tcW w:w="320" w:type="pct"/>
          </w:tcPr>
          <w:p w14:paraId="3209B38B"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B</w:t>
            </w:r>
          </w:p>
        </w:tc>
        <w:tc>
          <w:tcPr>
            <w:tcW w:w="416" w:type="pct"/>
          </w:tcPr>
          <w:p w14:paraId="39399ABC" w14:textId="77777777" w:rsidR="00D03D8F" w:rsidRPr="00F4598A" w:rsidRDefault="00D03D8F" w:rsidP="00020B74">
            <w:pPr>
              <w:pStyle w:val="TAL"/>
              <w:rPr>
                <w:rFonts w:eastAsia="MS Mincho"/>
                <w:sz w:val="16"/>
                <w:szCs w:val="16"/>
                <w:lang w:eastAsia="zh-CN"/>
              </w:rPr>
            </w:pPr>
            <w:r w:rsidRPr="00F4598A">
              <w:rPr>
                <w:rFonts w:eastAsia="MS Mincho" w:cs="Arial"/>
                <w:sz w:val="16"/>
                <w:szCs w:val="16"/>
                <w:lang w:eastAsia="zh-CN"/>
              </w:rPr>
              <w:t>7.1.0</w:t>
            </w:r>
          </w:p>
        </w:tc>
        <w:tc>
          <w:tcPr>
            <w:tcW w:w="421" w:type="pct"/>
          </w:tcPr>
          <w:p w14:paraId="71F203D2" w14:textId="77777777" w:rsidR="00D03D8F" w:rsidRPr="00F4598A" w:rsidRDefault="00D03D8F" w:rsidP="00020B74">
            <w:pPr>
              <w:pStyle w:val="TAL"/>
              <w:rPr>
                <w:rFonts w:eastAsia="MS Mincho" w:cs="Arial"/>
                <w:sz w:val="16"/>
                <w:szCs w:val="16"/>
                <w:lang w:eastAsia="zh-CN"/>
              </w:rPr>
            </w:pPr>
            <w:r w:rsidRPr="00F4598A">
              <w:rPr>
                <w:rFonts w:eastAsia="MS Mincho" w:cs="Arial"/>
                <w:sz w:val="16"/>
                <w:szCs w:val="16"/>
                <w:lang w:eastAsia="zh-CN"/>
              </w:rPr>
              <w:t>7.2.0</w:t>
            </w:r>
          </w:p>
        </w:tc>
      </w:tr>
      <w:tr w:rsidR="00F56B92" w:rsidRPr="00F4598A" w14:paraId="09DAD294" w14:textId="77777777" w:rsidTr="00F56B92">
        <w:tc>
          <w:tcPr>
            <w:tcW w:w="529" w:type="pct"/>
          </w:tcPr>
          <w:p w14:paraId="7507BE72" w14:textId="77777777" w:rsidR="00C8033B" w:rsidRPr="00D72A42" w:rsidRDefault="00C8033B" w:rsidP="009A16CE">
            <w:pPr>
              <w:pStyle w:val="TAL"/>
              <w:rPr>
                <w:snapToGrid w:val="0"/>
                <w:sz w:val="16"/>
                <w:szCs w:val="16"/>
              </w:rPr>
            </w:pPr>
            <w:r>
              <w:rPr>
                <w:snapToGrid w:val="0"/>
                <w:sz w:val="16"/>
                <w:szCs w:val="16"/>
              </w:rPr>
              <w:t>2008</w:t>
            </w:r>
            <w:r w:rsidR="00971EA1">
              <w:rPr>
                <w:snapToGrid w:val="0"/>
                <w:sz w:val="16"/>
                <w:szCs w:val="16"/>
              </w:rPr>
              <w:t>-12</w:t>
            </w:r>
          </w:p>
        </w:tc>
        <w:tc>
          <w:tcPr>
            <w:tcW w:w="438" w:type="pct"/>
          </w:tcPr>
          <w:p w14:paraId="45220BBB" w14:textId="77777777" w:rsidR="00C8033B" w:rsidRPr="00D72A42" w:rsidRDefault="00C8033B" w:rsidP="009A16CE">
            <w:pPr>
              <w:pStyle w:val="TAL"/>
              <w:rPr>
                <w:snapToGrid w:val="0"/>
                <w:sz w:val="16"/>
                <w:szCs w:val="16"/>
              </w:rPr>
            </w:pPr>
            <w:r>
              <w:rPr>
                <w:snapToGrid w:val="0"/>
                <w:sz w:val="16"/>
                <w:szCs w:val="16"/>
              </w:rPr>
              <w:t>SA_42</w:t>
            </w:r>
          </w:p>
        </w:tc>
        <w:tc>
          <w:tcPr>
            <w:tcW w:w="658" w:type="pct"/>
          </w:tcPr>
          <w:p w14:paraId="4628E990" w14:textId="77777777" w:rsidR="00C8033B" w:rsidRPr="008C53C0" w:rsidRDefault="00C8033B" w:rsidP="009A16CE">
            <w:pPr>
              <w:pStyle w:val="TAL"/>
              <w:rPr>
                <w:rFonts w:eastAsia="Batang" w:cs="Arial"/>
                <w:sz w:val="16"/>
                <w:szCs w:val="16"/>
              </w:rPr>
            </w:pPr>
            <w:r>
              <w:rPr>
                <w:rFonts w:eastAsia="Batang" w:cs="Arial"/>
                <w:sz w:val="16"/>
                <w:szCs w:val="16"/>
              </w:rPr>
              <w:t>--</w:t>
            </w:r>
          </w:p>
        </w:tc>
        <w:tc>
          <w:tcPr>
            <w:tcW w:w="365" w:type="pct"/>
          </w:tcPr>
          <w:p w14:paraId="2A9510FB" w14:textId="77777777" w:rsidR="00C8033B" w:rsidRPr="008C53C0" w:rsidRDefault="00C8033B" w:rsidP="009A16CE">
            <w:pPr>
              <w:pStyle w:val="TAL"/>
              <w:rPr>
                <w:rFonts w:eastAsia="Batang" w:cs="Arial"/>
                <w:sz w:val="16"/>
                <w:szCs w:val="16"/>
              </w:rPr>
            </w:pPr>
            <w:r>
              <w:rPr>
                <w:rFonts w:eastAsia="Batang" w:cs="Arial"/>
                <w:sz w:val="16"/>
                <w:szCs w:val="16"/>
              </w:rPr>
              <w:t>--</w:t>
            </w:r>
          </w:p>
        </w:tc>
        <w:tc>
          <w:tcPr>
            <w:tcW w:w="364" w:type="pct"/>
          </w:tcPr>
          <w:p w14:paraId="33B93497" w14:textId="77777777" w:rsidR="00C8033B" w:rsidRDefault="00C8033B" w:rsidP="009A16CE">
            <w:pPr>
              <w:pStyle w:val="TAL"/>
              <w:rPr>
                <w:rFonts w:eastAsia="Batang" w:cs="Arial"/>
                <w:sz w:val="16"/>
                <w:szCs w:val="16"/>
              </w:rPr>
            </w:pPr>
            <w:r>
              <w:rPr>
                <w:rFonts w:eastAsia="Batang" w:cs="Arial"/>
                <w:sz w:val="16"/>
                <w:szCs w:val="16"/>
              </w:rPr>
              <w:t>--</w:t>
            </w:r>
          </w:p>
        </w:tc>
        <w:tc>
          <w:tcPr>
            <w:tcW w:w="1489" w:type="pct"/>
          </w:tcPr>
          <w:p w14:paraId="632362AA" w14:textId="77777777" w:rsidR="00C8033B" w:rsidRPr="008C53C0" w:rsidRDefault="00C8033B" w:rsidP="009A16CE">
            <w:pPr>
              <w:pStyle w:val="TAL"/>
              <w:rPr>
                <w:rFonts w:eastAsia="Batang" w:cs="Arial"/>
                <w:sz w:val="16"/>
                <w:szCs w:val="16"/>
              </w:rPr>
            </w:pPr>
            <w:r>
              <w:rPr>
                <w:rFonts w:eastAsia="Batang" w:cs="Arial"/>
                <w:sz w:val="16"/>
                <w:szCs w:val="16"/>
              </w:rPr>
              <w:t>Upgrade to Release 8</w:t>
            </w:r>
          </w:p>
        </w:tc>
        <w:tc>
          <w:tcPr>
            <w:tcW w:w="320" w:type="pct"/>
          </w:tcPr>
          <w:p w14:paraId="5F8CFD7B" w14:textId="77777777" w:rsidR="00C8033B" w:rsidRPr="008C53C0" w:rsidRDefault="00C8033B" w:rsidP="009A16CE">
            <w:pPr>
              <w:pStyle w:val="TAL"/>
              <w:rPr>
                <w:rFonts w:eastAsia="Batang" w:cs="Arial"/>
                <w:sz w:val="16"/>
                <w:szCs w:val="16"/>
              </w:rPr>
            </w:pPr>
            <w:r>
              <w:rPr>
                <w:rFonts w:eastAsia="Batang" w:cs="Arial"/>
                <w:sz w:val="16"/>
                <w:szCs w:val="16"/>
              </w:rPr>
              <w:t>--</w:t>
            </w:r>
          </w:p>
        </w:tc>
        <w:tc>
          <w:tcPr>
            <w:tcW w:w="416" w:type="pct"/>
          </w:tcPr>
          <w:p w14:paraId="3EE53CD6" w14:textId="77777777" w:rsidR="00C8033B" w:rsidRPr="008C53C0" w:rsidRDefault="00C8033B" w:rsidP="009A16CE">
            <w:pPr>
              <w:pStyle w:val="TAL"/>
              <w:rPr>
                <w:rFonts w:eastAsia="Batang" w:cs="Arial"/>
                <w:sz w:val="16"/>
                <w:szCs w:val="16"/>
              </w:rPr>
            </w:pPr>
            <w:r>
              <w:rPr>
                <w:rFonts w:eastAsia="Batang" w:cs="Arial"/>
                <w:sz w:val="16"/>
                <w:szCs w:val="16"/>
              </w:rPr>
              <w:t>7.2.0</w:t>
            </w:r>
          </w:p>
        </w:tc>
        <w:tc>
          <w:tcPr>
            <w:tcW w:w="421" w:type="pct"/>
          </w:tcPr>
          <w:p w14:paraId="7B5BBFD2" w14:textId="77777777" w:rsidR="00C8033B" w:rsidRPr="002E1D1C" w:rsidRDefault="00C8033B" w:rsidP="009A16CE">
            <w:pPr>
              <w:pStyle w:val="TAL"/>
              <w:rPr>
                <w:rFonts w:eastAsia="MS Mincho"/>
                <w:sz w:val="16"/>
                <w:szCs w:val="16"/>
                <w:lang w:eastAsia="zh-TW"/>
              </w:rPr>
            </w:pPr>
            <w:r>
              <w:rPr>
                <w:rFonts w:eastAsia="MS Mincho"/>
                <w:sz w:val="16"/>
                <w:szCs w:val="16"/>
                <w:lang w:eastAsia="zh-TW"/>
              </w:rPr>
              <w:t>8.0.0</w:t>
            </w:r>
          </w:p>
        </w:tc>
      </w:tr>
      <w:tr w:rsidR="00F56B92" w:rsidRPr="00F4598A" w14:paraId="51B18BC9" w14:textId="77777777" w:rsidTr="00F56B92">
        <w:tc>
          <w:tcPr>
            <w:tcW w:w="529" w:type="pct"/>
          </w:tcPr>
          <w:p w14:paraId="2ACD31D6" w14:textId="77777777" w:rsidR="00D7786A" w:rsidRPr="00D72A42" w:rsidRDefault="00D7786A" w:rsidP="003C3EA4">
            <w:pPr>
              <w:pStyle w:val="TAL"/>
              <w:rPr>
                <w:snapToGrid w:val="0"/>
                <w:sz w:val="16"/>
                <w:szCs w:val="16"/>
              </w:rPr>
            </w:pPr>
            <w:r>
              <w:rPr>
                <w:snapToGrid w:val="0"/>
                <w:sz w:val="16"/>
                <w:szCs w:val="16"/>
              </w:rPr>
              <w:t>2008</w:t>
            </w:r>
            <w:r w:rsidR="00971EA1">
              <w:rPr>
                <w:snapToGrid w:val="0"/>
                <w:sz w:val="16"/>
                <w:szCs w:val="16"/>
              </w:rPr>
              <w:t>-12</w:t>
            </w:r>
          </w:p>
        </w:tc>
        <w:tc>
          <w:tcPr>
            <w:tcW w:w="438" w:type="pct"/>
          </w:tcPr>
          <w:p w14:paraId="1CFDAFD1" w14:textId="77777777" w:rsidR="00D7786A" w:rsidRPr="00D72A42" w:rsidRDefault="00D7786A" w:rsidP="003C3EA4">
            <w:pPr>
              <w:pStyle w:val="TAL"/>
              <w:rPr>
                <w:snapToGrid w:val="0"/>
                <w:sz w:val="16"/>
                <w:szCs w:val="16"/>
              </w:rPr>
            </w:pPr>
            <w:r>
              <w:rPr>
                <w:snapToGrid w:val="0"/>
                <w:sz w:val="16"/>
                <w:szCs w:val="16"/>
              </w:rPr>
              <w:t>SA_46</w:t>
            </w:r>
          </w:p>
        </w:tc>
        <w:tc>
          <w:tcPr>
            <w:tcW w:w="658" w:type="pct"/>
          </w:tcPr>
          <w:p w14:paraId="4B4EACEE" w14:textId="77777777" w:rsidR="00D7786A" w:rsidRPr="008C53C0" w:rsidRDefault="00D7786A" w:rsidP="003C3EA4">
            <w:pPr>
              <w:pStyle w:val="TAL"/>
              <w:rPr>
                <w:rFonts w:eastAsia="Batang" w:cs="Arial"/>
                <w:sz w:val="16"/>
                <w:szCs w:val="16"/>
              </w:rPr>
            </w:pPr>
            <w:r>
              <w:rPr>
                <w:rFonts w:eastAsia="Batang" w:cs="Arial"/>
                <w:sz w:val="16"/>
                <w:szCs w:val="16"/>
              </w:rPr>
              <w:t>--</w:t>
            </w:r>
          </w:p>
        </w:tc>
        <w:tc>
          <w:tcPr>
            <w:tcW w:w="365" w:type="pct"/>
          </w:tcPr>
          <w:p w14:paraId="244D15A8" w14:textId="77777777" w:rsidR="00D7786A" w:rsidRPr="008C53C0" w:rsidRDefault="00D7786A" w:rsidP="003C3EA4">
            <w:pPr>
              <w:pStyle w:val="TAL"/>
              <w:rPr>
                <w:rFonts w:eastAsia="Batang" w:cs="Arial"/>
                <w:sz w:val="16"/>
                <w:szCs w:val="16"/>
              </w:rPr>
            </w:pPr>
            <w:r>
              <w:rPr>
                <w:rFonts w:eastAsia="Batang" w:cs="Arial"/>
                <w:sz w:val="16"/>
                <w:szCs w:val="16"/>
              </w:rPr>
              <w:t>--</w:t>
            </w:r>
          </w:p>
        </w:tc>
        <w:tc>
          <w:tcPr>
            <w:tcW w:w="364" w:type="pct"/>
          </w:tcPr>
          <w:p w14:paraId="3C4496CA" w14:textId="77777777" w:rsidR="00D7786A" w:rsidRDefault="00D7786A" w:rsidP="003C3EA4">
            <w:pPr>
              <w:pStyle w:val="TAL"/>
              <w:rPr>
                <w:rFonts w:eastAsia="Batang" w:cs="Arial"/>
                <w:sz w:val="16"/>
                <w:szCs w:val="16"/>
              </w:rPr>
            </w:pPr>
            <w:r>
              <w:rPr>
                <w:rFonts w:eastAsia="Batang" w:cs="Arial"/>
                <w:sz w:val="16"/>
                <w:szCs w:val="16"/>
              </w:rPr>
              <w:t>--</w:t>
            </w:r>
          </w:p>
        </w:tc>
        <w:tc>
          <w:tcPr>
            <w:tcW w:w="1489" w:type="pct"/>
          </w:tcPr>
          <w:p w14:paraId="2E59852C" w14:textId="77777777" w:rsidR="00D7786A" w:rsidRPr="008C53C0" w:rsidRDefault="00D7786A" w:rsidP="003C3EA4">
            <w:pPr>
              <w:pStyle w:val="TAL"/>
              <w:rPr>
                <w:rFonts w:eastAsia="Batang" w:cs="Arial"/>
                <w:sz w:val="16"/>
                <w:szCs w:val="16"/>
              </w:rPr>
            </w:pPr>
            <w:r>
              <w:rPr>
                <w:rFonts w:eastAsia="Batang" w:cs="Arial"/>
                <w:sz w:val="16"/>
                <w:szCs w:val="16"/>
              </w:rPr>
              <w:t>Upgrade to Release 9</w:t>
            </w:r>
          </w:p>
        </w:tc>
        <w:tc>
          <w:tcPr>
            <w:tcW w:w="320" w:type="pct"/>
          </w:tcPr>
          <w:p w14:paraId="3B56AEE5" w14:textId="77777777" w:rsidR="00D7786A" w:rsidRPr="008C53C0" w:rsidRDefault="00D7786A" w:rsidP="003C3EA4">
            <w:pPr>
              <w:pStyle w:val="TAL"/>
              <w:rPr>
                <w:rFonts w:eastAsia="Batang" w:cs="Arial"/>
                <w:sz w:val="16"/>
                <w:szCs w:val="16"/>
              </w:rPr>
            </w:pPr>
            <w:r>
              <w:rPr>
                <w:rFonts w:eastAsia="Batang" w:cs="Arial"/>
                <w:sz w:val="16"/>
                <w:szCs w:val="16"/>
              </w:rPr>
              <w:t>--</w:t>
            </w:r>
          </w:p>
        </w:tc>
        <w:tc>
          <w:tcPr>
            <w:tcW w:w="416" w:type="pct"/>
          </w:tcPr>
          <w:p w14:paraId="07804CBB" w14:textId="77777777" w:rsidR="00D7786A" w:rsidRPr="00F4598A" w:rsidRDefault="00D7786A" w:rsidP="00020B74">
            <w:pPr>
              <w:pStyle w:val="TAL"/>
              <w:rPr>
                <w:rFonts w:eastAsia="MS Mincho" w:cs="Arial"/>
                <w:sz w:val="16"/>
                <w:szCs w:val="16"/>
                <w:lang w:eastAsia="zh-CN"/>
              </w:rPr>
            </w:pPr>
            <w:r>
              <w:rPr>
                <w:rFonts w:eastAsia="MS Mincho" w:cs="Arial"/>
                <w:sz w:val="16"/>
                <w:szCs w:val="16"/>
                <w:lang w:eastAsia="zh-CN"/>
              </w:rPr>
              <w:t>8.0.0</w:t>
            </w:r>
          </w:p>
        </w:tc>
        <w:tc>
          <w:tcPr>
            <w:tcW w:w="421" w:type="pct"/>
          </w:tcPr>
          <w:p w14:paraId="600C44A0" w14:textId="77777777" w:rsidR="00D7786A" w:rsidRPr="00F4598A" w:rsidRDefault="00D7786A" w:rsidP="00020B74">
            <w:pPr>
              <w:pStyle w:val="TAL"/>
              <w:rPr>
                <w:rFonts w:eastAsia="MS Mincho" w:cs="Arial"/>
                <w:sz w:val="16"/>
                <w:szCs w:val="16"/>
                <w:lang w:eastAsia="zh-CN"/>
              </w:rPr>
            </w:pPr>
            <w:r>
              <w:rPr>
                <w:rFonts w:eastAsia="MS Mincho" w:cs="Arial"/>
                <w:sz w:val="16"/>
                <w:szCs w:val="16"/>
                <w:lang w:eastAsia="zh-CN"/>
              </w:rPr>
              <w:t>9.0.0</w:t>
            </w:r>
          </w:p>
        </w:tc>
      </w:tr>
      <w:tr w:rsidR="00F56B92" w:rsidRPr="00F4598A" w14:paraId="14CB65AE" w14:textId="77777777" w:rsidTr="00F56B92">
        <w:tc>
          <w:tcPr>
            <w:tcW w:w="529" w:type="pct"/>
          </w:tcPr>
          <w:p w14:paraId="234C79CF" w14:textId="77777777" w:rsidR="00FE7CCD" w:rsidRDefault="00FE7CCD" w:rsidP="003C3EA4">
            <w:pPr>
              <w:pStyle w:val="TAL"/>
              <w:rPr>
                <w:snapToGrid w:val="0"/>
                <w:sz w:val="16"/>
                <w:szCs w:val="16"/>
              </w:rPr>
            </w:pPr>
            <w:r>
              <w:rPr>
                <w:snapToGrid w:val="0"/>
                <w:sz w:val="16"/>
                <w:szCs w:val="16"/>
              </w:rPr>
              <w:t>2011-03</w:t>
            </w:r>
          </w:p>
        </w:tc>
        <w:tc>
          <w:tcPr>
            <w:tcW w:w="438" w:type="pct"/>
          </w:tcPr>
          <w:p w14:paraId="47E9C13B" w14:textId="77777777" w:rsidR="00FE7CCD" w:rsidRDefault="00FE7CCD" w:rsidP="003C3EA4">
            <w:pPr>
              <w:pStyle w:val="TAL"/>
              <w:rPr>
                <w:snapToGrid w:val="0"/>
                <w:sz w:val="16"/>
                <w:szCs w:val="16"/>
              </w:rPr>
            </w:pPr>
            <w:r>
              <w:rPr>
                <w:snapToGrid w:val="0"/>
                <w:sz w:val="16"/>
                <w:szCs w:val="16"/>
              </w:rPr>
              <w:t>-</w:t>
            </w:r>
          </w:p>
        </w:tc>
        <w:tc>
          <w:tcPr>
            <w:tcW w:w="658" w:type="pct"/>
          </w:tcPr>
          <w:p w14:paraId="6DA6D5C3" w14:textId="77777777" w:rsidR="00FE7CCD" w:rsidRDefault="00FE7CCD" w:rsidP="003C3EA4">
            <w:pPr>
              <w:pStyle w:val="TAL"/>
              <w:rPr>
                <w:rFonts w:eastAsia="Batang" w:cs="Arial"/>
                <w:sz w:val="16"/>
                <w:szCs w:val="16"/>
              </w:rPr>
            </w:pPr>
            <w:r>
              <w:rPr>
                <w:rFonts w:eastAsia="Batang" w:cs="Arial"/>
                <w:sz w:val="16"/>
                <w:szCs w:val="16"/>
              </w:rPr>
              <w:t>-</w:t>
            </w:r>
          </w:p>
        </w:tc>
        <w:tc>
          <w:tcPr>
            <w:tcW w:w="365" w:type="pct"/>
          </w:tcPr>
          <w:p w14:paraId="3463982C" w14:textId="77777777" w:rsidR="00FE7CCD" w:rsidRDefault="00FE7CCD" w:rsidP="003C3EA4">
            <w:pPr>
              <w:pStyle w:val="TAL"/>
              <w:rPr>
                <w:rFonts w:eastAsia="Batang" w:cs="Arial"/>
                <w:sz w:val="16"/>
                <w:szCs w:val="16"/>
              </w:rPr>
            </w:pPr>
            <w:r>
              <w:rPr>
                <w:rFonts w:eastAsia="Batang" w:cs="Arial"/>
                <w:sz w:val="16"/>
                <w:szCs w:val="16"/>
              </w:rPr>
              <w:t>-</w:t>
            </w:r>
          </w:p>
        </w:tc>
        <w:tc>
          <w:tcPr>
            <w:tcW w:w="364" w:type="pct"/>
          </w:tcPr>
          <w:p w14:paraId="6BD18D0C" w14:textId="77777777" w:rsidR="00FE7CCD" w:rsidRDefault="00FE7CCD" w:rsidP="003C3EA4">
            <w:pPr>
              <w:pStyle w:val="TAL"/>
              <w:rPr>
                <w:rFonts w:eastAsia="Batang" w:cs="Arial"/>
                <w:sz w:val="16"/>
                <w:szCs w:val="16"/>
              </w:rPr>
            </w:pPr>
            <w:r>
              <w:rPr>
                <w:rFonts w:eastAsia="Batang" w:cs="Arial"/>
                <w:sz w:val="16"/>
                <w:szCs w:val="16"/>
              </w:rPr>
              <w:t>-</w:t>
            </w:r>
          </w:p>
        </w:tc>
        <w:tc>
          <w:tcPr>
            <w:tcW w:w="1489" w:type="pct"/>
          </w:tcPr>
          <w:p w14:paraId="611D06FC" w14:textId="77777777" w:rsidR="00FE7CCD" w:rsidRDefault="00FE7CCD" w:rsidP="003C3EA4">
            <w:pPr>
              <w:pStyle w:val="TAL"/>
              <w:rPr>
                <w:rFonts w:eastAsia="Batang" w:cs="Arial"/>
                <w:sz w:val="16"/>
                <w:szCs w:val="16"/>
              </w:rPr>
            </w:pPr>
            <w:r>
              <w:rPr>
                <w:rFonts w:eastAsia="Batang" w:cs="Arial"/>
                <w:sz w:val="16"/>
                <w:szCs w:val="16"/>
              </w:rPr>
              <w:t>Update to Rel-10 version (MCC)</w:t>
            </w:r>
          </w:p>
        </w:tc>
        <w:tc>
          <w:tcPr>
            <w:tcW w:w="320" w:type="pct"/>
          </w:tcPr>
          <w:p w14:paraId="31A1D4AE" w14:textId="77777777" w:rsidR="00FE7CCD" w:rsidRDefault="00FE7CCD" w:rsidP="003C3EA4">
            <w:pPr>
              <w:pStyle w:val="TAL"/>
              <w:rPr>
                <w:rFonts w:eastAsia="Batang" w:cs="Arial"/>
                <w:sz w:val="16"/>
                <w:szCs w:val="16"/>
              </w:rPr>
            </w:pPr>
          </w:p>
        </w:tc>
        <w:tc>
          <w:tcPr>
            <w:tcW w:w="416" w:type="pct"/>
          </w:tcPr>
          <w:p w14:paraId="2868D69A" w14:textId="77777777" w:rsidR="00FE7CCD" w:rsidRDefault="00FE7CCD" w:rsidP="00020B74">
            <w:pPr>
              <w:pStyle w:val="TAL"/>
              <w:rPr>
                <w:rFonts w:eastAsia="MS Mincho" w:cs="Arial"/>
                <w:sz w:val="16"/>
                <w:szCs w:val="16"/>
                <w:lang w:eastAsia="zh-CN"/>
              </w:rPr>
            </w:pPr>
            <w:r>
              <w:rPr>
                <w:rFonts w:eastAsia="MS Mincho" w:cs="Arial"/>
                <w:sz w:val="16"/>
                <w:szCs w:val="16"/>
                <w:lang w:eastAsia="zh-CN"/>
              </w:rPr>
              <w:t>9.0.0</w:t>
            </w:r>
          </w:p>
        </w:tc>
        <w:tc>
          <w:tcPr>
            <w:tcW w:w="421" w:type="pct"/>
          </w:tcPr>
          <w:p w14:paraId="58FD9F0C" w14:textId="77777777" w:rsidR="00FE7CCD" w:rsidRDefault="00FE7CCD" w:rsidP="00020B74">
            <w:pPr>
              <w:pStyle w:val="TAL"/>
              <w:rPr>
                <w:rFonts w:eastAsia="MS Mincho" w:cs="Arial"/>
                <w:sz w:val="16"/>
                <w:szCs w:val="16"/>
                <w:lang w:eastAsia="zh-CN"/>
              </w:rPr>
            </w:pPr>
            <w:r>
              <w:rPr>
                <w:rFonts w:eastAsia="MS Mincho" w:cs="Arial"/>
                <w:sz w:val="16"/>
                <w:szCs w:val="16"/>
                <w:lang w:eastAsia="zh-CN"/>
              </w:rPr>
              <w:t>10.0.0</w:t>
            </w:r>
          </w:p>
        </w:tc>
      </w:tr>
      <w:tr w:rsidR="00F56B92" w:rsidRPr="00F4598A" w14:paraId="31C78278" w14:textId="77777777" w:rsidTr="00F56B92">
        <w:tc>
          <w:tcPr>
            <w:tcW w:w="529" w:type="pct"/>
            <w:tcBorders>
              <w:bottom w:val="single" w:sz="12" w:space="0" w:color="auto"/>
            </w:tcBorders>
          </w:tcPr>
          <w:p w14:paraId="5A088147" w14:textId="77777777" w:rsidR="00B72398" w:rsidRDefault="00B72398" w:rsidP="003C3EA4">
            <w:pPr>
              <w:pStyle w:val="TAL"/>
              <w:rPr>
                <w:snapToGrid w:val="0"/>
                <w:sz w:val="16"/>
                <w:szCs w:val="16"/>
              </w:rPr>
            </w:pPr>
            <w:r>
              <w:rPr>
                <w:snapToGrid w:val="0"/>
                <w:sz w:val="16"/>
                <w:szCs w:val="16"/>
              </w:rPr>
              <w:t>2012-09</w:t>
            </w:r>
          </w:p>
        </w:tc>
        <w:tc>
          <w:tcPr>
            <w:tcW w:w="438" w:type="pct"/>
            <w:tcBorders>
              <w:bottom w:val="single" w:sz="12" w:space="0" w:color="auto"/>
            </w:tcBorders>
          </w:tcPr>
          <w:p w14:paraId="13545C0F" w14:textId="77777777" w:rsidR="00B72398" w:rsidRDefault="00B72398" w:rsidP="003C3EA4">
            <w:pPr>
              <w:pStyle w:val="TAL"/>
              <w:rPr>
                <w:snapToGrid w:val="0"/>
                <w:sz w:val="16"/>
                <w:szCs w:val="16"/>
              </w:rPr>
            </w:pPr>
            <w:r>
              <w:rPr>
                <w:snapToGrid w:val="0"/>
                <w:sz w:val="16"/>
                <w:szCs w:val="16"/>
              </w:rPr>
              <w:t>-</w:t>
            </w:r>
          </w:p>
        </w:tc>
        <w:tc>
          <w:tcPr>
            <w:tcW w:w="658" w:type="pct"/>
            <w:tcBorders>
              <w:bottom w:val="single" w:sz="12" w:space="0" w:color="auto"/>
            </w:tcBorders>
          </w:tcPr>
          <w:p w14:paraId="265C6811" w14:textId="77777777" w:rsidR="00B72398" w:rsidRDefault="00B72398" w:rsidP="003C3EA4">
            <w:pPr>
              <w:pStyle w:val="TAL"/>
              <w:rPr>
                <w:rFonts w:eastAsia="Batang" w:cs="Arial"/>
                <w:sz w:val="16"/>
                <w:szCs w:val="16"/>
              </w:rPr>
            </w:pPr>
            <w:r>
              <w:rPr>
                <w:rFonts w:eastAsia="Batang" w:cs="Arial"/>
                <w:sz w:val="16"/>
                <w:szCs w:val="16"/>
              </w:rPr>
              <w:t>-</w:t>
            </w:r>
          </w:p>
        </w:tc>
        <w:tc>
          <w:tcPr>
            <w:tcW w:w="365" w:type="pct"/>
            <w:tcBorders>
              <w:bottom w:val="single" w:sz="12" w:space="0" w:color="auto"/>
            </w:tcBorders>
          </w:tcPr>
          <w:p w14:paraId="42112BFE" w14:textId="77777777" w:rsidR="00B72398" w:rsidRDefault="00B72398" w:rsidP="003C3EA4">
            <w:pPr>
              <w:pStyle w:val="TAL"/>
              <w:rPr>
                <w:rFonts w:eastAsia="Batang" w:cs="Arial"/>
                <w:sz w:val="16"/>
                <w:szCs w:val="16"/>
              </w:rPr>
            </w:pPr>
            <w:r>
              <w:rPr>
                <w:rFonts w:eastAsia="Batang" w:cs="Arial"/>
                <w:sz w:val="16"/>
                <w:szCs w:val="16"/>
              </w:rPr>
              <w:t>-</w:t>
            </w:r>
          </w:p>
        </w:tc>
        <w:tc>
          <w:tcPr>
            <w:tcW w:w="364" w:type="pct"/>
            <w:tcBorders>
              <w:bottom w:val="single" w:sz="12" w:space="0" w:color="auto"/>
            </w:tcBorders>
          </w:tcPr>
          <w:p w14:paraId="27D1849E" w14:textId="77777777" w:rsidR="00B72398" w:rsidRDefault="00B72398" w:rsidP="003C3EA4">
            <w:pPr>
              <w:pStyle w:val="TAL"/>
              <w:rPr>
                <w:rFonts w:eastAsia="Batang" w:cs="Arial"/>
                <w:sz w:val="16"/>
                <w:szCs w:val="16"/>
              </w:rPr>
            </w:pPr>
            <w:r>
              <w:rPr>
                <w:rFonts w:eastAsia="Batang" w:cs="Arial"/>
                <w:sz w:val="16"/>
                <w:szCs w:val="16"/>
              </w:rPr>
              <w:t>-</w:t>
            </w:r>
          </w:p>
        </w:tc>
        <w:tc>
          <w:tcPr>
            <w:tcW w:w="1489" w:type="pct"/>
            <w:tcBorders>
              <w:bottom w:val="single" w:sz="12" w:space="0" w:color="auto"/>
            </w:tcBorders>
          </w:tcPr>
          <w:p w14:paraId="2BD976F8" w14:textId="77777777" w:rsidR="00B72398" w:rsidRDefault="00B72398" w:rsidP="003746E4">
            <w:pPr>
              <w:pStyle w:val="TAL"/>
              <w:rPr>
                <w:rFonts w:eastAsia="Batang" w:cs="Arial"/>
                <w:sz w:val="16"/>
                <w:szCs w:val="16"/>
              </w:rPr>
            </w:pPr>
            <w:r>
              <w:rPr>
                <w:rFonts w:eastAsia="Batang" w:cs="Arial"/>
                <w:sz w:val="16"/>
                <w:szCs w:val="16"/>
              </w:rPr>
              <w:t>Update to Rel-11 version (MCC)</w:t>
            </w:r>
          </w:p>
        </w:tc>
        <w:tc>
          <w:tcPr>
            <w:tcW w:w="320" w:type="pct"/>
            <w:tcBorders>
              <w:bottom w:val="single" w:sz="12" w:space="0" w:color="auto"/>
            </w:tcBorders>
          </w:tcPr>
          <w:p w14:paraId="50B5CC34" w14:textId="77777777" w:rsidR="00B72398" w:rsidRDefault="00B72398" w:rsidP="003C3EA4">
            <w:pPr>
              <w:pStyle w:val="TAL"/>
              <w:rPr>
                <w:rFonts w:eastAsia="Batang" w:cs="Arial"/>
                <w:sz w:val="16"/>
                <w:szCs w:val="16"/>
              </w:rPr>
            </w:pPr>
          </w:p>
        </w:tc>
        <w:tc>
          <w:tcPr>
            <w:tcW w:w="416" w:type="pct"/>
            <w:tcBorders>
              <w:bottom w:val="single" w:sz="12" w:space="0" w:color="auto"/>
            </w:tcBorders>
          </w:tcPr>
          <w:p w14:paraId="6967C500" w14:textId="77777777" w:rsidR="00B72398" w:rsidRDefault="00B72398" w:rsidP="00020B74">
            <w:pPr>
              <w:pStyle w:val="TAL"/>
              <w:rPr>
                <w:rFonts w:eastAsia="MS Mincho" w:cs="Arial"/>
                <w:sz w:val="16"/>
                <w:szCs w:val="16"/>
                <w:lang w:eastAsia="zh-CN"/>
              </w:rPr>
            </w:pPr>
            <w:r>
              <w:rPr>
                <w:rFonts w:eastAsia="MS Mincho" w:cs="Arial"/>
                <w:sz w:val="16"/>
                <w:szCs w:val="16"/>
                <w:lang w:eastAsia="zh-CN"/>
              </w:rPr>
              <w:t>10.0.0</w:t>
            </w:r>
          </w:p>
        </w:tc>
        <w:tc>
          <w:tcPr>
            <w:tcW w:w="421" w:type="pct"/>
            <w:tcBorders>
              <w:bottom w:val="single" w:sz="12" w:space="0" w:color="auto"/>
            </w:tcBorders>
          </w:tcPr>
          <w:p w14:paraId="4CFD703C" w14:textId="77777777" w:rsidR="00B72398" w:rsidRPr="006673B0" w:rsidRDefault="00B72398" w:rsidP="00020B74">
            <w:pPr>
              <w:pStyle w:val="TAL"/>
              <w:rPr>
                <w:rFonts w:eastAsia="MS Mincho" w:cs="Arial"/>
                <w:bCs/>
                <w:sz w:val="16"/>
                <w:szCs w:val="16"/>
                <w:lang w:eastAsia="zh-CN"/>
              </w:rPr>
            </w:pPr>
            <w:r w:rsidRPr="006673B0">
              <w:rPr>
                <w:rFonts w:eastAsia="MS Mincho" w:cs="Arial"/>
                <w:bCs/>
                <w:sz w:val="16"/>
                <w:szCs w:val="16"/>
                <w:lang w:eastAsia="zh-CN"/>
              </w:rPr>
              <w:t>11.0.0</w:t>
            </w:r>
          </w:p>
        </w:tc>
      </w:tr>
      <w:tr w:rsidR="00F56B92" w:rsidRPr="00F4598A" w14:paraId="2A2AA845" w14:textId="77777777" w:rsidTr="00F56B92">
        <w:tc>
          <w:tcPr>
            <w:tcW w:w="529" w:type="pct"/>
            <w:tcBorders>
              <w:top w:val="single" w:sz="12" w:space="0" w:color="auto"/>
              <w:bottom w:val="single" w:sz="12" w:space="0" w:color="auto"/>
            </w:tcBorders>
          </w:tcPr>
          <w:p w14:paraId="4DE4F2CF" w14:textId="77777777" w:rsidR="00B72398" w:rsidRDefault="00B72398" w:rsidP="003C3EA4">
            <w:pPr>
              <w:pStyle w:val="TAL"/>
              <w:rPr>
                <w:snapToGrid w:val="0"/>
                <w:sz w:val="16"/>
                <w:szCs w:val="16"/>
              </w:rPr>
            </w:pPr>
            <w:r>
              <w:rPr>
                <w:snapToGrid w:val="0"/>
                <w:sz w:val="16"/>
                <w:szCs w:val="16"/>
              </w:rPr>
              <w:t>2014-10</w:t>
            </w:r>
          </w:p>
        </w:tc>
        <w:tc>
          <w:tcPr>
            <w:tcW w:w="438" w:type="pct"/>
            <w:tcBorders>
              <w:top w:val="single" w:sz="12" w:space="0" w:color="auto"/>
              <w:bottom w:val="single" w:sz="12" w:space="0" w:color="auto"/>
            </w:tcBorders>
          </w:tcPr>
          <w:p w14:paraId="6343D866" w14:textId="77777777" w:rsidR="00B72398" w:rsidRDefault="00B72398" w:rsidP="003C3EA4">
            <w:pPr>
              <w:pStyle w:val="TAL"/>
              <w:rPr>
                <w:snapToGrid w:val="0"/>
                <w:sz w:val="16"/>
                <w:szCs w:val="16"/>
              </w:rPr>
            </w:pPr>
            <w:r>
              <w:rPr>
                <w:snapToGrid w:val="0"/>
                <w:sz w:val="16"/>
                <w:szCs w:val="16"/>
              </w:rPr>
              <w:t>-</w:t>
            </w:r>
          </w:p>
        </w:tc>
        <w:tc>
          <w:tcPr>
            <w:tcW w:w="658" w:type="pct"/>
            <w:tcBorders>
              <w:top w:val="single" w:sz="12" w:space="0" w:color="auto"/>
              <w:bottom w:val="single" w:sz="12" w:space="0" w:color="auto"/>
            </w:tcBorders>
          </w:tcPr>
          <w:p w14:paraId="3CD19BCB" w14:textId="77777777" w:rsidR="00B72398" w:rsidRDefault="00B72398" w:rsidP="003C3EA4">
            <w:pPr>
              <w:pStyle w:val="TAL"/>
              <w:rPr>
                <w:rFonts w:eastAsia="Batang" w:cs="Arial"/>
                <w:sz w:val="16"/>
                <w:szCs w:val="16"/>
              </w:rPr>
            </w:pPr>
            <w:r>
              <w:rPr>
                <w:rFonts w:eastAsia="Batang" w:cs="Arial"/>
                <w:sz w:val="16"/>
                <w:szCs w:val="16"/>
              </w:rPr>
              <w:t>-</w:t>
            </w:r>
          </w:p>
        </w:tc>
        <w:tc>
          <w:tcPr>
            <w:tcW w:w="365" w:type="pct"/>
            <w:tcBorders>
              <w:top w:val="single" w:sz="12" w:space="0" w:color="auto"/>
              <w:bottom w:val="single" w:sz="12" w:space="0" w:color="auto"/>
            </w:tcBorders>
          </w:tcPr>
          <w:p w14:paraId="50529350" w14:textId="77777777" w:rsidR="00B72398" w:rsidRDefault="00B72398" w:rsidP="003C3EA4">
            <w:pPr>
              <w:pStyle w:val="TAL"/>
              <w:rPr>
                <w:rFonts w:eastAsia="Batang" w:cs="Arial"/>
                <w:sz w:val="16"/>
                <w:szCs w:val="16"/>
              </w:rPr>
            </w:pPr>
            <w:r>
              <w:rPr>
                <w:rFonts w:eastAsia="Batang" w:cs="Arial"/>
                <w:sz w:val="16"/>
                <w:szCs w:val="16"/>
              </w:rPr>
              <w:t>-</w:t>
            </w:r>
          </w:p>
        </w:tc>
        <w:tc>
          <w:tcPr>
            <w:tcW w:w="364" w:type="pct"/>
            <w:tcBorders>
              <w:top w:val="single" w:sz="12" w:space="0" w:color="auto"/>
              <w:bottom w:val="single" w:sz="12" w:space="0" w:color="auto"/>
            </w:tcBorders>
          </w:tcPr>
          <w:p w14:paraId="0AEA325E" w14:textId="77777777" w:rsidR="00B72398" w:rsidRDefault="00B72398" w:rsidP="003C3EA4">
            <w:pPr>
              <w:pStyle w:val="TAL"/>
              <w:rPr>
                <w:rFonts w:eastAsia="Batang" w:cs="Arial"/>
                <w:sz w:val="16"/>
                <w:szCs w:val="16"/>
              </w:rPr>
            </w:pPr>
            <w:r>
              <w:rPr>
                <w:rFonts w:eastAsia="Batang" w:cs="Arial"/>
                <w:sz w:val="16"/>
                <w:szCs w:val="16"/>
              </w:rPr>
              <w:t>-</w:t>
            </w:r>
          </w:p>
        </w:tc>
        <w:tc>
          <w:tcPr>
            <w:tcW w:w="1489" w:type="pct"/>
            <w:tcBorders>
              <w:top w:val="single" w:sz="12" w:space="0" w:color="auto"/>
              <w:bottom w:val="single" w:sz="12" w:space="0" w:color="auto"/>
            </w:tcBorders>
          </w:tcPr>
          <w:p w14:paraId="559AEC81" w14:textId="77777777" w:rsidR="00B72398" w:rsidRDefault="00B72398" w:rsidP="003746E4">
            <w:pPr>
              <w:pStyle w:val="TAL"/>
              <w:rPr>
                <w:rFonts w:eastAsia="Batang" w:cs="Arial"/>
                <w:sz w:val="16"/>
                <w:szCs w:val="16"/>
              </w:rPr>
            </w:pPr>
            <w:r>
              <w:rPr>
                <w:rFonts w:eastAsia="Batang" w:cs="Arial"/>
                <w:sz w:val="16"/>
                <w:szCs w:val="16"/>
              </w:rPr>
              <w:t>Update to Rel-12 version (MCC)</w:t>
            </w:r>
          </w:p>
        </w:tc>
        <w:tc>
          <w:tcPr>
            <w:tcW w:w="320" w:type="pct"/>
            <w:tcBorders>
              <w:top w:val="single" w:sz="12" w:space="0" w:color="auto"/>
              <w:bottom w:val="single" w:sz="12" w:space="0" w:color="auto"/>
            </w:tcBorders>
          </w:tcPr>
          <w:p w14:paraId="336FFF15" w14:textId="77777777" w:rsidR="00B72398" w:rsidRDefault="00B72398" w:rsidP="003C3EA4">
            <w:pPr>
              <w:pStyle w:val="TAL"/>
              <w:rPr>
                <w:rFonts w:eastAsia="Batang" w:cs="Arial"/>
                <w:sz w:val="16"/>
                <w:szCs w:val="16"/>
              </w:rPr>
            </w:pPr>
          </w:p>
        </w:tc>
        <w:tc>
          <w:tcPr>
            <w:tcW w:w="416" w:type="pct"/>
            <w:tcBorders>
              <w:top w:val="single" w:sz="12" w:space="0" w:color="auto"/>
              <w:bottom w:val="single" w:sz="12" w:space="0" w:color="auto"/>
            </w:tcBorders>
          </w:tcPr>
          <w:p w14:paraId="6A99A9E2" w14:textId="77777777" w:rsidR="00B72398" w:rsidRDefault="00B72398" w:rsidP="00020B74">
            <w:pPr>
              <w:pStyle w:val="TAL"/>
              <w:rPr>
                <w:rFonts w:eastAsia="MS Mincho" w:cs="Arial"/>
                <w:sz w:val="16"/>
                <w:szCs w:val="16"/>
                <w:lang w:eastAsia="zh-CN"/>
              </w:rPr>
            </w:pPr>
            <w:r>
              <w:rPr>
                <w:rFonts w:eastAsia="MS Mincho" w:cs="Arial"/>
                <w:sz w:val="16"/>
                <w:szCs w:val="16"/>
                <w:lang w:eastAsia="zh-CN"/>
              </w:rPr>
              <w:t>11.0.0</w:t>
            </w:r>
          </w:p>
        </w:tc>
        <w:tc>
          <w:tcPr>
            <w:tcW w:w="421" w:type="pct"/>
            <w:tcBorders>
              <w:top w:val="single" w:sz="12" w:space="0" w:color="auto"/>
              <w:bottom w:val="single" w:sz="12" w:space="0" w:color="auto"/>
            </w:tcBorders>
          </w:tcPr>
          <w:p w14:paraId="24173A77" w14:textId="77777777" w:rsidR="00B72398" w:rsidRPr="006673B0" w:rsidRDefault="00B72398" w:rsidP="00020B74">
            <w:pPr>
              <w:pStyle w:val="TAL"/>
              <w:rPr>
                <w:rFonts w:eastAsia="MS Mincho" w:cs="Arial"/>
                <w:bCs/>
                <w:sz w:val="16"/>
                <w:szCs w:val="16"/>
                <w:lang w:eastAsia="zh-CN"/>
              </w:rPr>
            </w:pPr>
            <w:r w:rsidRPr="006673B0">
              <w:rPr>
                <w:rFonts w:eastAsia="MS Mincho" w:cs="Arial"/>
                <w:bCs/>
                <w:sz w:val="16"/>
                <w:szCs w:val="16"/>
                <w:lang w:eastAsia="zh-CN"/>
              </w:rPr>
              <w:t>12.0.0</w:t>
            </w:r>
          </w:p>
        </w:tc>
      </w:tr>
      <w:tr w:rsidR="00F56B92" w:rsidRPr="00F4598A" w14:paraId="15551C98" w14:textId="77777777" w:rsidTr="00F56B92">
        <w:tc>
          <w:tcPr>
            <w:tcW w:w="529" w:type="pct"/>
            <w:tcBorders>
              <w:top w:val="single" w:sz="12" w:space="0" w:color="auto"/>
              <w:bottom w:val="single" w:sz="12" w:space="0" w:color="auto"/>
            </w:tcBorders>
          </w:tcPr>
          <w:p w14:paraId="41862C05" w14:textId="77777777" w:rsidR="00B72398" w:rsidRDefault="00B72398" w:rsidP="003C3EA4">
            <w:pPr>
              <w:pStyle w:val="TAL"/>
              <w:rPr>
                <w:snapToGrid w:val="0"/>
                <w:sz w:val="16"/>
                <w:szCs w:val="16"/>
              </w:rPr>
            </w:pPr>
            <w:r>
              <w:rPr>
                <w:snapToGrid w:val="0"/>
                <w:sz w:val="16"/>
                <w:szCs w:val="16"/>
              </w:rPr>
              <w:t>2016-01</w:t>
            </w:r>
          </w:p>
        </w:tc>
        <w:tc>
          <w:tcPr>
            <w:tcW w:w="438" w:type="pct"/>
            <w:tcBorders>
              <w:top w:val="single" w:sz="12" w:space="0" w:color="auto"/>
              <w:bottom w:val="single" w:sz="12" w:space="0" w:color="auto"/>
            </w:tcBorders>
          </w:tcPr>
          <w:p w14:paraId="53538432" w14:textId="77777777" w:rsidR="00B72398" w:rsidRDefault="00B72398" w:rsidP="003C3EA4">
            <w:pPr>
              <w:pStyle w:val="TAL"/>
              <w:rPr>
                <w:snapToGrid w:val="0"/>
                <w:sz w:val="16"/>
                <w:szCs w:val="16"/>
              </w:rPr>
            </w:pPr>
            <w:r>
              <w:rPr>
                <w:snapToGrid w:val="0"/>
                <w:sz w:val="16"/>
                <w:szCs w:val="16"/>
              </w:rPr>
              <w:t>-</w:t>
            </w:r>
          </w:p>
        </w:tc>
        <w:tc>
          <w:tcPr>
            <w:tcW w:w="658" w:type="pct"/>
            <w:tcBorders>
              <w:top w:val="single" w:sz="12" w:space="0" w:color="auto"/>
              <w:bottom w:val="single" w:sz="12" w:space="0" w:color="auto"/>
            </w:tcBorders>
          </w:tcPr>
          <w:p w14:paraId="46035DD6" w14:textId="77777777" w:rsidR="00B72398" w:rsidRDefault="00B72398" w:rsidP="003C3EA4">
            <w:pPr>
              <w:pStyle w:val="TAL"/>
              <w:rPr>
                <w:rFonts w:eastAsia="Batang" w:cs="Arial"/>
                <w:sz w:val="16"/>
                <w:szCs w:val="16"/>
              </w:rPr>
            </w:pPr>
            <w:r>
              <w:rPr>
                <w:rFonts w:eastAsia="Batang" w:cs="Arial"/>
                <w:sz w:val="16"/>
                <w:szCs w:val="16"/>
              </w:rPr>
              <w:t>-</w:t>
            </w:r>
          </w:p>
        </w:tc>
        <w:tc>
          <w:tcPr>
            <w:tcW w:w="365" w:type="pct"/>
            <w:tcBorders>
              <w:top w:val="single" w:sz="12" w:space="0" w:color="auto"/>
              <w:bottom w:val="single" w:sz="12" w:space="0" w:color="auto"/>
            </w:tcBorders>
          </w:tcPr>
          <w:p w14:paraId="0A33B542" w14:textId="77777777" w:rsidR="00B72398" w:rsidRDefault="00B72398" w:rsidP="003C3EA4">
            <w:pPr>
              <w:pStyle w:val="TAL"/>
              <w:rPr>
                <w:rFonts w:eastAsia="Batang" w:cs="Arial"/>
                <w:sz w:val="16"/>
                <w:szCs w:val="16"/>
              </w:rPr>
            </w:pPr>
            <w:r>
              <w:rPr>
                <w:rFonts w:eastAsia="Batang" w:cs="Arial"/>
                <w:sz w:val="16"/>
                <w:szCs w:val="16"/>
              </w:rPr>
              <w:t>-</w:t>
            </w:r>
          </w:p>
        </w:tc>
        <w:tc>
          <w:tcPr>
            <w:tcW w:w="364" w:type="pct"/>
            <w:tcBorders>
              <w:top w:val="single" w:sz="12" w:space="0" w:color="auto"/>
              <w:bottom w:val="single" w:sz="12" w:space="0" w:color="auto"/>
            </w:tcBorders>
          </w:tcPr>
          <w:p w14:paraId="7CBD68A2" w14:textId="77777777" w:rsidR="00B72398" w:rsidRDefault="00B72398" w:rsidP="003C3EA4">
            <w:pPr>
              <w:pStyle w:val="TAL"/>
              <w:rPr>
                <w:rFonts w:eastAsia="Batang" w:cs="Arial"/>
                <w:sz w:val="16"/>
                <w:szCs w:val="16"/>
              </w:rPr>
            </w:pPr>
            <w:r>
              <w:rPr>
                <w:rFonts w:eastAsia="Batang" w:cs="Arial"/>
                <w:sz w:val="16"/>
                <w:szCs w:val="16"/>
              </w:rPr>
              <w:t>-</w:t>
            </w:r>
          </w:p>
        </w:tc>
        <w:tc>
          <w:tcPr>
            <w:tcW w:w="1489" w:type="pct"/>
            <w:tcBorders>
              <w:top w:val="single" w:sz="12" w:space="0" w:color="auto"/>
              <w:bottom w:val="single" w:sz="12" w:space="0" w:color="auto"/>
            </w:tcBorders>
          </w:tcPr>
          <w:p w14:paraId="09640FE2" w14:textId="77777777" w:rsidR="00B72398" w:rsidRDefault="00B72398" w:rsidP="003746E4">
            <w:pPr>
              <w:pStyle w:val="TAL"/>
              <w:rPr>
                <w:rFonts w:eastAsia="Batang" w:cs="Arial"/>
                <w:sz w:val="16"/>
                <w:szCs w:val="16"/>
              </w:rPr>
            </w:pPr>
            <w:r>
              <w:rPr>
                <w:rFonts w:eastAsia="Batang" w:cs="Arial"/>
                <w:sz w:val="16"/>
                <w:szCs w:val="16"/>
              </w:rPr>
              <w:t>Update to Rel-13 version (MCC)</w:t>
            </w:r>
          </w:p>
        </w:tc>
        <w:tc>
          <w:tcPr>
            <w:tcW w:w="320" w:type="pct"/>
            <w:tcBorders>
              <w:top w:val="single" w:sz="12" w:space="0" w:color="auto"/>
              <w:bottom w:val="single" w:sz="12" w:space="0" w:color="auto"/>
            </w:tcBorders>
          </w:tcPr>
          <w:p w14:paraId="5EC1FC7C" w14:textId="77777777" w:rsidR="00B72398" w:rsidRDefault="00B72398" w:rsidP="003C3EA4">
            <w:pPr>
              <w:pStyle w:val="TAL"/>
              <w:rPr>
                <w:rFonts w:eastAsia="Batang" w:cs="Arial"/>
                <w:sz w:val="16"/>
                <w:szCs w:val="16"/>
              </w:rPr>
            </w:pPr>
          </w:p>
        </w:tc>
        <w:tc>
          <w:tcPr>
            <w:tcW w:w="416" w:type="pct"/>
            <w:tcBorders>
              <w:top w:val="single" w:sz="12" w:space="0" w:color="auto"/>
              <w:bottom w:val="single" w:sz="12" w:space="0" w:color="auto"/>
            </w:tcBorders>
          </w:tcPr>
          <w:p w14:paraId="53000167" w14:textId="77777777" w:rsidR="00B72398" w:rsidRDefault="00B72398" w:rsidP="00020B74">
            <w:pPr>
              <w:pStyle w:val="TAL"/>
              <w:rPr>
                <w:rFonts w:eastAsia="MS Mincho" w:cs="Arial"/>
                <w:sz w:val="16"/>
                <w:szCs w:val="16"/>
                <w:lang w:eastAsia="zh-CN"/>
              </w:rPr>
            </w:pPr>
            <w:r>
              <w:rPr>
                <w:rFonts w:eastAsia="MS Mincho" w:cs="Arial"/>
                <w:sz w:val="16"/>
                <w:szCs w:val="16"/>
                <w:lang w:eastAsia="zh-CN"/>
              </w:rPr>
              <w:t>12.0.0</w:t>
            </w:r>
          </w:p>
        </w:tc>
        <w:tc>
          <w:tcPr>
            <w:tcW w:w="421" w:type="pct"/>
            <w:tcBorders>
              <w:top w:val="single" w:sz="12" w:space="0" w:color="auto"/>
              <w:bottom w:val="single" w:sz="12" w:space="0" w:color="auto"/>
            </w:tcBorders>
          </w:tcPr>
          <w:p w14:paraId="4242BCE3" w14:textId="77777777" w:rsidR="00B72398" w:rsidRPr="006673B0" w:rsidRDefault="00B72398" w:rsidP="00020B74">
            <w:pPr>
              <w:pStyle w:val="TAL"/>
              <w:rPr>
                <w:rFonts w:eastAsia="MS Mincho" w:cs="Arial"/>
                <w:bCs/>
                <w:sz w:val="16"/>
                <w:szCs w:val="16"/>
                <w:lang w:eastAsia="zh-CN"/>
              </w:rPr>
            </w:pPr>
            <w:r w:rsidRPr="006673B0">
              <w:rPr>
                <w:rFonts w:eastAsia="MS Mincho" w:cs="Arial"/>
                <w:bCs/>
                <w:sz w:val="16"/>
                <w:szCs w:val="16"/>
                <w:lang w:eastAsia="zh-CN"/>
              </w:rPr>
              <w:t>13.0.0</w:t>
            </w:r>
          </w:p>
        </w:tc>
      </w:tr>
      <w:tr w:rsidR="00F56B92" w:rsidRPr="00F4598A" w14:paraId="7540EE5C" w14:textId="77777777" w:rsidTr="00F56B92">
        <w:tc>
          <w:tcPr>
            <w:tcW w:w="529" w:type="pct"/>
            <w:tcBorders>
              <w:top w:val="single" w:sz="12" w:space="0" w:color="auto"/>
              <w:bottom w:val="single" w:sz="12" w:space="0" w:color="auto"/>
            </w:tcBorders>
          </w:tcPr>
          <w:p w14:paraId="7D36BBAC" w14:textId="77777777" w:rsidR="00F2499B" w:rsidRDefault="00F2499B" w:rsidP="003C3EA4">
            <w:pPr>
              <w:pStyle w:val="TAL"/>
              <w:rPr>
                <w:snapToGrid w:val="0"/>
                <w:sz w:val="16"/>
                <w:szCs w:val="16"/>
              </w:rPr>
            </w:pPr>
            <w:r>
              <w:rPr>
                <w:snapToGrid w:val="0"/>
                <w:sz w:val="16"/>
                <w:szCs w:val="16"/>
              </w:rPr>
              <w:t>2017-04</w:t>
            </w:r>
          </w:p>
        </w:tc>
        <w:tc>
          <w:tcPr>
            <w:tcW w:w="438" w:type="pct"/>
            <w:tcBorders>
              <w:top w:val="single" w:sz="12" w:space="0" w:color="auto"/>
              <w:bottom w:val="single" w:sz="12" w:space="0" w:color="auto"/>
            </w:tcBorders>
          </w:tcPr>
          <w:p w14:paraId="37CAA820" w14:textId="77777777" w:rsidR="00F2499B" w:rsidRDefault="00F2499B" w:rsidP="003C3EA4">
            <w:pPr>
              <w:pStyle w:val="TAL"/>
              <w:rPr>
                <w:snapToGrid w:val="0"/>
                <w:sz w:val="16"/>
                <w:szCs w:val="16"/>
              </w:rPr>
            </w:pPr>
            <w:r>
              <w:rPr>
                <w:snapToGrid w:val="0"/>
                <w:sz w:val="16"/>
                <w:szCs w:val="16"/>
              </w:rPr>
              <w:t>-</w:t>
            </w:r>
          </w:p>
        </w:tc>
        <w:tc>
          <w:tcPr>
            <w:tcW w:w="658" w:type="pct"/>
            <w:tcBorders>
              <w:top w:val="single" w:sz="12" w:space="0" w:color="auto"/>
              <w:bottom w:val="single" w:sz="12" w:space="0" w:color="auto"/>
            </w:tcBorders>
          </w:tcPr>
          <w:p w14:paraId="74A0AA2A" w14:textId="77777777" w:rsidR="00F2499B" w:rsidRDefault="00F2499B" w:rsidP="003C3EA4">
            <w:pPr>
              <w:pStyle w:val="TAL"/>
              <w:rPr>
                <w:rFonts w:eastAsia="Batang" w:cs="Arial"/>
                <w:sz w:val="16"/>
                <w:szCs w:val="16"/>
              </w:rPr>
            </w:pPr>
            <w:r>
              <w:rPr>
                <w:rFonts w:eastAsia="Batang" w:cs="Arial"/>
                <w:sz w:val="16"/>
                <w:szCs w:val="16"/>
              </w:rPr>
              <w:t>SA#75</w:t>
            </w:r>
          </w:p>
        </w:tc>
        <w:tc>
          <w:tcPr>
            <w:tcW w:w="365" w:type="pct"/>
            <w:tcBorders>
              <w:top w:val="single" w:sz="12" w:space="0" w:color="auto"/>
              <w:bottom w:val="single" w:sz="12" w:space="0" w:color="auto"/>
            </w:tcBorders>
          </w:tcPr>
          <w:p w14:paraId="52AD0598" w14:textId="77777777" w:rsidR="00F2499B" w:rsidRDefault="00F2499B" w:rsidP="003C3EA4">
            <w:pPr>
              <w:pStyle w:val="TAL"/>
              <w:rPr>
                <w:rFonts w:eastAsia="Batang" w:cs="Arial"/>
                <w:sz w:val="16"/>
                <w:szCs w:val="16"/>
              </w:rPr>
            </w:pPr>
            <w:r>
              <w:rPr>
                <w:rFonts w:eastAsia="Batang" w:cs="Arial"/>
                <w:sz w:val="16"/>
                <w:szCs w:val="16"/>
              </w:rPr>
              <w:t>-</w:t>
            </w:r>
          </w:p>
        </w:tc>
        <w:tc>
          <w:tcPr>
            <w:tcW w:w="364" w:type="pct"/>
            <w:tcBorders>
              <w:top w:val="single" w:sz="12" w:space="0" w:color="auto"/>
              <w:bottom w:val="single" w:sz="12" w:space="0" w:color="auto"/>
            </w:tcBorders>
          </w:tcPr>
          <w:p w14:paraId="52BC6744" w14:textId="77777777" w:rsidR="00F2499B" w:rsidRDefault="00F2499B" w:rsidP="003C3EA4">
            <w:pPr>
              <w:pStyle w:val="TAL"/>
              <w:rPr>
                <w:rFonts w:eastAsia="Batang" w:cs="Arial"/>
                <w:sz w:val="16"/>
                <w:szCs w:val="16"/>
              </w:rPr>
            </w:pPr>
            <w:r>
              <w:rPr>
                <w:rFonts w:eastAsia="Batang" w:cs="Arial"/>
                <w:sz w:val="16"/>
                <w:szCs w:val="16"/>
              </w:rPr>
              <w:t>-</w:t>
            </w:r>
          </w:p>
        </w:tc>
        <w:tc>
          <w:tcPr>
            <w:tcW w:w="1489" w:type="pct"/>
            <w:tcBorders>
              <w:top w:val="single" w:sz="12" w:space="0" w:color="auto"/>
              <w:bottom w:val="single" w:sz="12" w:space="0" w:color="auto"/>
            </w:tcBorders>
          </w:tcPr>
          <w:p w14:paraId="20D28DBF" w14:textId="77777777" w:rsidR="00F2499B" w:rsidRDefault="00F2499B" w:rsidP="003746E4">
            <w:pPr>
              <w:pStyle w:val="TAL"/>
              <w:rPr>
                <w:rFonts w:eastAsia="Batang" w:cs="Arial"/>
                <w:sz w:val="16"/>
                <w:szCs w:val="16"/>
              </w:rPr>
            </w:pPr>
            <w:r>
              <w:rPr>
                <w:sz w:val="16"/>
                <w:szCs w:val="16"/>
              </w:rPr>
              <w:t>Promotion to Release 14 without technical change</w:t>
            </w:r>
          </w:p>
        </w:tc>
        <w:tc>
          <w:tcPr>
            <w:tcW w:w="320" w:type="pct"/>
            <w:tcBorders>
              <w:top w:val="single" w:sz="12" w:space="0" w:color="auto"/>
              <w:bottom w:val="single" w:sz="12" w:space="0" w:color="auto"/>
            </w:tcBorders>
          </w:tcPr>
          <w:p w14:paraId="48949D65" w14:textId="77777777" w:rsidR="00F2499B" w:rsidRDefault="00F2499B" w:rsidP="003C3EA4">
            <w:pPr>
              <w:pStyle w:val="TAL"/>
              <w:rPr>
                <w:rFonts w:eastAsia="Batang" w:cs="Arial"/>
                <w:sz w:val="16"/>
                <w:szCs w:val="16"/>
              </w:rPr>
            </w:pPr>
          </w:p>
        </w:tc>
        <w:tc>
          <w:tcPr>
            <w:tcW w:w="416" w:type="pct"/>
            <w:tcBorders>
              <w:top w:val="single" w:sz="12" w:space="0" w:color="auto"/>
              <w:bottom w:val="single" w:sz="12" w:space="0" w:color="auto"/>
            </w:tcBorders>
          </w:tcPr>
          <w:p w14:paraId="086710B3" w14:textId="77777777" w:rsidR="00F2499B" w:rsidRDefault="00F2499B" w:rsidP="00020B74">
            <w:pPr>
              <w:pStyle w:val="TAL"/>
              <w:rPr>
                <w:rFonts w:eastAsia="MS Mincho" w:cs="Arial"/>
                <w:sz w:val="16"/>
                <w:szCs w:val="16"/>
                <w:lang w:eastAsia="zh-CN"/>
              </w:rPr>
            </w:pPr>
            <w:r>
              <w:rPr>
                <w:rFonts w:eastAsia="MS Mincho" w:cs="Arial"/>
                <w:sz w:val="16"/>
                <w:szCs w:val="16"/>
                <w:lang w:eastAsia="zh-CN"/>
              </w:rPr>
              <w:t>13.0.0</w:t>
            </w:r>
          </w:p>
        </w:tc>
        <w:tc>
          <w:tcPr>
            <w:tcW w:w="421" w:type="pct"/>
            <w:tcBorders>
              <w:top w:val="single" w:sz="12" w:space="0" w:color="auto"/>
              <w:bottom w:val="single" w:sz="12" w:space="0" w:color="auto"/>
            </w:tcBorders>
          </w:tcPr>
          <w:p w14:paraId="74F850CE" w14:textId="77777777" w:rsidR="00F2499B" w:rsidRPr="006673B0" w:rsidRDefault="00F2499B" w:rsidP="00020B74">
            <w:pPr>
              <w:pStyle w:val="TAL"/>
              <w:rPr>
                <w:rFonts w:eastAsia="MS Mincho" w:cs="Arial"/>
                <w:bCs/>
                <w:sz w:val="16"/>
                <w:szCs w:val="16"/>
                <w:lang w:eastAsia="zh-CN"/>
              </w:rPr>
            </w:pPr>
            <w:r w:rsidRPr="006673B0">
              <w:rPr>
                <w:rFonts w:eastAsia="MS Mincho" w:cs="Arial"/>
                <w:bCs/>
                <w:sz w:val="16"/>
                <w:szCs w:val="16"/>
                <w:lang w:eastAsia="zh-CN"/>
              </w:rPr>
              <w:t>14.0.0</w:t>
            </w:r>
          </w:p>
        </w:tc>
      </w:tr>
    </w:tbl>
    <w:p w14:paraId="5705459E" w14:textId="77777777" w:rsidR="00994E3D" w:rsidRPr="00F4598A" w:rsidRDefault="00994E3D" w:rsidP="00994E3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850"/>
        <w:gridCol w:w="709"/>
        <w:gridCol w:w="709"/>
        <w:gridCol w:w="709"/>
        <w:gridCol w:w="3260"/>
        <w:gridCol w:w="1417"/>
      </w:tblGrid>
      <w:tr w:rsidR="00F56B92" w:rsidRPr="00235394" w14:paraId="175098A0" w14:textId="77777777" w:rsidTr="004D6FC0">
        <w:trPr>
          <w:cantSplit/>
        </w:trPr>
        <w:tc>
          <w:tcPr>
            <w:tcW w:w="9639" w:type="dxa"/>
            <w:gridSpan w:val="8"/>
            <w:tcBorders>
              <w:bottom w:val="nil"/>
            </w:tcBorders>
            <w:shd w:val="solid" w:color="FFFFFF" w:fill="auto"/>
          </w:tcPr>
          <w:p w14:paraId="004CA488" w14:textId="77777777" w:rsidR="00F56B92" w:rsidRPr="00235394" w:rsidRDefault="00F56B92" w:rsidP="004D6FC0">
            <w:pPr>
              <w:pStyle w:val="TAL"/>
              <w:jc w:val="center"/>
              <w:rPr>
                <w:b/>
                <w:sz w:val="16"/>
              </w:rPr>
            </w:pPr>
            <w:r w:rsidRPr="00235394">
              <w:rPr>
                <w:b/>
              </w:rPr>
              <w:t>Change history</w:t>
            </w:r>
          </w:p>
        </w:tc>
      </w:tr>
      <w:tr w:rsidR="00FD3F93" w:rsidRPr="00235394" w14:paraId="77C3FE98" w14:textId="77777777" w:rsidTr="00F0560D">
        <w:tc>
          <w:tcPr>
            <w:tcW w:w="993" w:type="dxa"/>
            <w:tcBorders>
              <w:bottom w:val="single" w:sz="12" w:space="0" w:color="auto"/>
            </w:tcBorders>
            <w:shd w:val="pct10" w:color="auto" w:fill="FFFFFF"/>
          </w:tcPr>
          <w:p w14:paraId="09FBF3D8" w14:textId="77777777" w:rsidR="00F56B92" w:rsidRPr="00235394" w:rsidRDefault="00F56B92" w:rsidP="004D6FC0">
            <w:pPr>
              <w:pStyle w:val="TAL"/>
              <w:rPr>
                <w:b/>
                <w:sz w:val="16"/>
              </w:rPr>
            </w:pPr>
            <w:r w:rsidRPr="00235394">
              <w:rPr>
                <w:b/>
                <w:sz w:val="16"/>
              </w:rPr>
              <w:t>Date</w:t>
            </w:r>
          </w:p>
        </w:tc>
        <w:tc>
          <w:tcPr>
            <w:tcW w:w="992" w:type="dxa"/>
            <w:tcBorders>
              <w:bottom w:val="single" w:sz="12" w:space="0" w:color="auto"/>
            </w:tcBorders>
            <w:shd w:val="pct10" w:color="auto" w:fill="FFFFFF"/>
          </w:tcPr>
          <w:p w14:paraId="21C64C6A" w14:textId="77777777" w:rsidR="00F56B92" w:rsidRPr="00235394" w:rsidRDefault="00F56B92" w:rsidP="004D6FC0">
            <w:pPr>
              <w:pStyle w:val="TAL"/>
              <w:rPr>
                <w:b/>
                <w:sz w:val="16"/>
              </w:rPr>
            </w:pPr>
            <w:r>
              <w:rPr>
                <w:b/>
                <w:sz w:val="16"/>
              </w:rPr>
              <w:t>Meeting</w:t>
            </w:r>
          </w:p>
        </w:tc>
        <w:tc>
          <w:tcPr>
            <w:tcW w:w="850" w:type="dxa"/>
            <w:tcBorders>
              <w:bottom w:val="single" w:sz="12" w:space="0" w:color="auto"/>
            </w:tcBorders>
            <w:shd w:val="pct10" w:color="auto" w:fill="FFFFFF"/>
          </w:tcPr>
          <w:p w14:paraId="4F6E4B37" w14:textId="77777777" w:rsidR="00F56B92" w:rsidRPr="00235394" w:rsidRDefault="00F56B92" w:rsidP="004D6FC0">
            <w:pPr>
              <w:pStyle w:val="TAL"/>
              <w:rPr>
                <w:b/>
                <w:sz w:val="16"/>
              </w:rPr>
            </w:pPr>
            <w:proofErr w:type="spellStart"/>
            <w:r w:rsidRPr="00235394">
              <w:rPr>
                <w:b/>
                <w:sz w:val="16"/>
              </w:rPr>
              <w:t>TDoc</w:t>
            </w:r>
            <w:proofErr w:type="spellEnd"/>
          </w:p>
        </w:tc>
        <w:tc>
          <w:tcPr>
            <w:tcW w:w="709" w:type="dxa"/>
            <w:tcBorders>
              <w:bottom w:val="single" w:sz="12" w:space="0" w:color="auto"/>
            </w:tcBorders>
            <w:shd w:val="pct10" w:color="auto" w:fill="FFFFFF"/>
          </w:tcPr>
          <w:p w14:paraId="55485EB0" w14:textId="77777777" w:rsidR="00F56B92" w:rsidRPr="00235394" w:rsidRDefault="00F56B92" w:rsidP="004D6FC0">
            <w:pPr>
              <w:pStyle w:val="TAL"/>
              <w:rPr>
                <w:b/>
                <w:sz w:val="16"/>
              </w:rPr>
            </w:pPr>
            <w:r w:rsidRPr="00235394">
              <w:rPr>
                <w:b/>
                <w:sz w:val="16"/>
              </w:rPr>
              <w:t>CR</w:t>
            </w:r>
          </w:p>
        </w:tc>
        <w:tc>
          <w:tcPr>
            <w:tcW w:w="709" w:type="dxa"/>
            <w:tcBorders>
              <w:bottom w:val="single" w:sz="12" w:space="0" w:color="auto"/>
            </w:tcBorders>
            <w:shd w:val="pct10" w:color="auto" w:fill="FFFFFF"/>
          </w:tcPr>
          <w:p w14:paraId="54655A61" w14:textId="77777777" w:rsidR="00F56B92" w:rsidRPr="00235394" w:rsidRDefault="00F56B92" w:rsidP="004D6FC0">
            <w:pPr>
              <w:pStyle w:val="TAL"/>
              <w:rPr>
                <w:b/>
                <w:sz w:val="16"/>
              </w:rPr>
            </w:pPr>
            <w:r w:rsidRPr="00235394">
              <w:rPr>
                <w:b/>
                <w:sz w:val="16"/>
              </w:rPr>
              <w:t>Rev</w:t>
            </w:r>
          </w:p>
        </w:tc>
        <w:tc>
          <w:tcPr>
            <w:tcW w:w="709" w:type="dxa"/>
            <w:tcBorders>
              <w:bottom w:val="single" w:sz="12" w:space="0" w:color="auto"/>
            </w:tcBorders>
            <w:shd w:val="pct10" w:color="auto" w:fill="FFFFFF"/>
          </w:tcPr>
          <w:p w14:paraId="4F493047" w14:textId="77777777" w:rsidR="00F56B92" w:rsidRPr="00235394" w:rsidRDefault="00F56B92" w:rsidP="004D6FC0">
            <w:pPr>
              <w:pStyle w:val="TAL"/>
              <w:rPr>
                <w:b/>
                <w:sz w:val="16"/>
              </w:rPr>
            </w:pPr>
            <w:r>
              <w:rPr>
                <w:b/>
                <w:sz w:val="16"/>
              </w:rPr>
              <w:t>Cat</w:t>
            </w:r>
          </w:p>
        </w:tc>
        <w:tc>
          <w:tcPr>
            <w:tcW w:w="3260" w:type="dxa"/>
            <w:tcBorders>
              <w:bottom w:val="single" w:sz="12" w:space="0" w:color="auto"/>
            </w:tcBorders>
            <w:shd w:val="pct10" w:color="auto" w:fill="FFFFFF"/>
          </w:tcPr>
          <w:p w14:paraId="45CDE2FE" w14:textId="77777777" w:rsidR="00F56B92" w:rsidRPr="00235394" w:rsidRDefault="00F56B92" w:rsidP="004D6FC0">
            <w:pPr>
              <w:pStyle w:val="TAL"/>
              <w:rPr>
                <w:b/>
                <w:sz w:val="16"/>
              </w:rPr>
            </w:pPr>
            <w:r w:rsidRPr="00235394">
              <w:rPr>
                <w:b/>
                <w:sz w:val="16"/>
              </w:rPr>
              <w:t>Subject/Comment</w:t>
            </w:r>
          </w:p>
        </w:tc>
        <w:tc>
          <w:tcPr>
            <w:tcW w:w="1417" w:type="dxa"/>
            <w:tcBorders>
              <w:bottom w:val="single" w:sz="12" w:space="0" w:color="auto"/>
            </w:tcBorders>
            <w:shd w:val="pct10" w:color="auto" w:fill="FFFFFF"/>
          </w:tcPr>
          <w:p w14:paraId="068A03E4" w14:textId="77777777" w:rsidR="00F56B92" w:rsidRPr="00235394" w:rsidRDefault="00F56B92" w:rsidP="004D6FC0">
            <w:pPr>
              <w:pStyle w:val="TAL"/>
              <w:rPr>
                <w:b/>
                <w:sz w:val="16"/>
              </w:rPr>
            </w:pPr>
            <w:r w:rsidRPr="00235394">
              <w:rPr>
                <w:b/>
                <w:sz w:val="16"/>
              </w:rPr>
              <w:t>New</w:t>
            </w:r>
            <w:r>
              <w:rPr>
                <w:b/>
                <w:sz w:val="16"/>
              </w:rPr>
              <w:t xml:space="preserve"> version</w:t>
            </w:r>
          </w:p>
        </w:tc>
      </w:tr>
      <w:tr w:rsidR="00FD3F93" w:rsidRPr="007D6048" w14:paraId="16D58E20" w14:textId="77777777" w:rsidTr="00E3721F">
        <w:tc>
          <w:tcPr>
            <w:tcW w:w="993" w:type="dxa"/>
            <w:tcBorders>
              <w:top w:val="single" w:sz="12" w:space="0" w:color="auto"/>
              <w:bottom w:val="single" w:sz="12" w:space="0" w:color="auto"/>
            </w:tcBorders>
            <w:shd w:val="solid" w:color="FFFFFF" w:fill="auto"/>
          </w:tcPr>
          <w:p w14:paraId="350AF2F9" w14:textId="77777777" w:rsidR="00F56B92" w:rsidRPr="006B0D02" w:rsidRDefault="00F56B92" w:rsidP="004D6FC0">
            <w:pPr>
              <w:pStyle w:val="TAC"/>
              <w:rPr>
                <w:sz w:val="16"/>
                <w:szCs w:val="16"/>
              </w:rPr>
            </w:pPr>
            <w:r>
              <w:rPr>
                <w:sz w:val="16"/>
                <w:szCs w:val="16"/>
              </w:rPr>
              <w:t>2018-06</w:t>
            </w:r>
          </w:p>
        </w:tc>
        <w:tc>
          <w:tcPr>
            <w:tcW w:w="992" w:type="dxa"/>
            <w:tcBorders>
              <w:top w:val="single" w:sz="12" w:space="0" w:color="auto"/>
              <w:bottom w:val="single" w:sz="12" w:space="0" w:color="auto"/>
            </w:tcBorders>
            <w:shd w:val="solid" w:color="FFFFFF" w:fill="auto"/>
          </w:tcPr>
          <w:p w14:paraId="001807B6" w14:textId="77777777" w:rsidR="00F56B92" w:rsidRPr="006B0D02" w:rsidRDefault="00F56B92" w:rsidP="004D6FC0">
            <w:pPr>
              <w:pStyle w:val="TAC"/>
              <w:rPr>
                <w:sz w:val="16"/>
                <w:szCs w:val="16"/>
              </w:rPr>
            </w:pPr>
          </w:p>
        </w:tc>
        <w:tc>
          <w:tcPr>
            <w:tcW w:w="850" w:type="dxa"/>
            <w:tcBorders>
              <w:top w:val="single" w:sz="12" w:space="0" w:color="auto"/>
              <w:bottom w:val="single" w:sz="12" w:space="0" w:color="auto"/>
            </w:tcBorders>
            <w:shd w:val="solid" w:color="FFFFFF" w:fill="auto"/>
          </w:tcPr>
          <w:p w14:paraId="34EC8F02" w14:textId="77777777" w:rsidR="00F56B92" w:rsidRPr="006B0D02" w:rsidRDefault="00F56B92" w:rsidP="004D6FC0">
            <w:pPr>
              <w:pStyle w:val="TAC"/>
              <w:rPr>
                <w:sz w:val="16"/>
                <w:szCs w:val="16"/>
              </w:rPr>
            </w:pPr>
          </w:p>
        </w:tc>
        <w:tc>
          <w:tcPr>
            <w:tcW w:w="709" w:type="dxa"/>
            <w:tcBorders>
              <w:top w:val="single" w:sz="12" w:space="0" w:color="auto"/>
              <w:bottom w:val="single" w:sz="12" w:space="0" w:color="auto"/>
            </w:tcBorders>
            <w:shd w:val="solid" w:color="FFFFFF" w:fill="auto"/>
          </w:tcPr>
          <w:p w14:paraId="72371AEA" w14:textId="77777777" w:rsidR="00F56B92" w:rsidRPr="006B0D02" w:rsidRDefault="00F56B92" w:rsidP="004D6FC0">
            <w:pPr>
              <w:pStyle w:val="TAL"/>
              <w:rPr>
                <w:sz w:val="16"/>
                <w:szCs w:val="16"/>
              </w:rPr>
            </w:pPr>
          </w:p>
        </w:tc>
        <w:tc>
          <w:tcPr>
            <w:tcW w:w="709" w:type="dxa"/>
            <w:tcBorders>
              <w:top w:val="single" w:sz="12" w:space="0" w:color="auto"/>
              <w:bottom w:val="single" w:sz="12" w:space="0" w:color="auto"/>
            </w:tcBorders>
            <w:shd w:val="solid" w:color="FFFFFF" w:fill="auto"/>
          </w:tcPr>
          <w:p w14:paraId="47106CA8" w14:textId="77777777" w:rsidR="00F56B92" w:rsidRPr="006B0D02" w:rsidRDefault="00F56B92" w:rsidP="004D6FC0">
            <w:pPr>
              <w:pStyle w:val="TAR"/>
              <w:rPr>
                <w:sz w:val="16"/>
                <w:szCs w:val="16"/>
              </w:rPr>
            </w:pPr>
          </w:p>
        </w:tc>
        <w:tc>
          <w:tcPr>
            <w:tcW w:w="709" w:type="dxa"/>
            <w:tcBorders>
              <w:top w:val="single" w:sz="12" w:space="0" w:color="auto"/>
              <w:bottom w:val="single" w:sz="12" w:space="0" w:color="auto"/>
            </w:tcBorders>
            <w:shd w:val="solid" w:color="FFFFFF" w:fill="auto"/>
          </w:tcPr>
          <w:p w14:paraId="5C25475D" w14:textId="77777777" w:rsidR="00F56B92" w:rsidRPr="006B0D02" w:rsidRDefault="00F56B92" w:rsidP="004D6FC0">
            <w:pPr>
              <w:pStyle w:val="TAC"/>
              <w:rPr>
                <w:sz w:val="16"/>
                <w:szCs w:val="16"/>
              </w:rPr>
            </w:pPr>
          </w:p>
        </w:tc>
        <w:tc>
          <w:tcPr>
            <w:tcW w:w="3260" w:type="dxa"/>
            <w:tcBorders>
              <w:top w:val="single" w:sz="12" w:space="0" w:color="auto"/>
              <w:bottom w:val="single" w:sz="12" w:space="0" w:color="auto"/>
            </w:tcBorders>
            <w:shd w:val="solid" w:color="FFFFFF" w:fill="auto"/>
          </w:tcPr>
          <w:p w14:paraId="1D2FAEED" w14:textId="77777777" w:rsidR="00F56B92" w:rsidRPr="006B0D02" w:rsidRDefault="00F56B92" w:rsidP="004D6FC0">
            <w:pPr>
              <w:pStyle w:val="TAL"/>
              <w:rPr>
                <w:sz w:val="16"/>
                <w:szCs w:val="16"/>
              </w:rPr>
            </w:pPr>
            <w:r>
              <w:rPr>
                <w:sz w:val="16"/>
                <w:szCs w:val="16"/>
              </w:rPr>
              <w:t>Update to Rel-15 version (MCC)</w:t>
            </w:r>
          </w:p>
        </w:tc>
        <w:tc>
          <w:tcPr>
            <w:tcW w:w="1417" w:type="dxa"/>
            <w:tcBorders>
              <w:top w:val="single" w:sz="12" w:space="0" w:color="auto"/>
              <w:bottom w:val="single" w:sz="12" w:space="0" w:color="auto"/>
            </w:tcBorders>
            <w:shd w:val="solid" w:color="FFFFFF" w:fill="auto"/>
          </w:tcPr>
          <w:p w14:paraId="49568267" w14:textId="77777777" w:rsidR="00F56B92" w:rsidRPr="007D6048" w:rsidRDefault="00F56B92" w:rsidP="004D6FC0">
            <w:pPr>
              <w:pStyle w:val="TAC"/>
              <w:rPr>
                <w:sz w:val="16"/>
                <w:szCs w:val="16"/>
              </w:rPr>
            </w:pPr>
            <w:r>
              <w:rPr>
                <w:sz w:val="16"/>
                <w:szCs w:val="16"/>
              </w:rPr>
              <w:t>15.0.0</w:t>
            </w:r>
          </w:p>
        </w:tc>
      </w:tr>
      <w:tr w:rsidR="006673B0" w:rsidRPr="007D6048" w14:paraId="31236CD7" w14:textId="77777777" w:rsidTr="00460ECB">
        <w:tc>
          <w:tcPr>
            <w:tcW w:w="993" w:type="dxa"/>
            <w:tcBorders>
              <w:top w:val="single" w:sz="12" w:space="0" w:color="auto"/>
              <w:bottom w:val="single" w:sz="12" w:space="0" w:color="auto"/>
            </w:tcBorders>
            <w:shd w:val="solid" w:color="FFFFFF" w:fill="auto"/>
          </w:tcPr>
          <w:p w14:paraId="19BA19E6" w14:textId="77777777" w:rsidR="006673B0" w:rsidRDefault="006673B0" w:rsidP="006673B0">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13804FD8" w14:textId="77777777" w:rsidR="006673B0" w:rsidRPr="006B0D02" w:rsidRDefault="006673B0" w:rsidP="006673B0">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3C83C94A" w14:textId="77777777" w:rsidR="006673B0" w:rsidRPr="006B0D02" w:rsidRDefault="006673B0" w:rsidP="006673B0">
            <w:pPr>
              <w:pStyle w:val="TAC"/>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26CE0216" w14:textId="77777777" w:rsidR="006673B0" w:rsidRPr="006B0D02" w:rsidRDefault="006673B0" w:rsidP="006673B0">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832D68A" w14:textId="77777777" w:rsidR="006673B0" w:rsidRPr="006B0D02" w:rsidRDefault="006673B0" w:rsidP="006673B0">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615D5016" w14:textId="77777777" w:rsidR="006673B0" w:rsidRPr="006B0D02" w:rsidRDefault="006673B0" w:rsidP="006673B0">
            <w:pPr>
              <w:pStyle w:val="TAC"/>
              <w:rPr>
                <w:sz w:val="16"/>
                <w:szCs w:val="16"/>
              </w:rPr>
            </w:pPr>
            <w:r>
              <w:rPr>
                <w:sz w:val="16"/>
                <w:szCs w:val="16"/>
              </w:rPr>
              <w:t>-</w:t>
            </w:r>
          </w:p>
        </w:tc>
        <w:tc>
          <w:tcPr>
            <w:tcW w:w="3260" w:type="dxa"/>
            <w:tcBorders>
              <w:top w:val="single" w:sz="12" w:space="0" w:color="auto"/>
              <w:bottom w:val="single" w:sz="12" w:space="0" w:color="auto"/>
            </w:tcBorders>
            <w:shd w:val="solid" w:color="FFFFFF" w:fill="auto"/>
          </w:tcPr>
          <w:p w14:paraId="53D641AB" w14:textId="77777777" w:rsidR="006673B0" w:rsidRDefault="006673B0" w:rsidP="006673B0">
            <w:pPr>
              <w:pStyle w:val="TAL"/>
              <w:rPr>
                <w:sz w:val="16"/>
                <w:szCs w:val="16"/>
              </w:rPr>
            </w:pPr>
            <w:r>
              <w:rPr>
                <w:sz w:val="16"/>
                <w:szCs w:val="16"/>
              </w:rPr>
              <w:t>Update to Rel-16 version (MCC)</w:t>
            </w:r>
          </w:p>
        </w:tc>
        <w:tc>
          <w:tcPr>
            <w:tcW w:w="1417" w:type="dxa"/>
            <w:tcBorders>
              <w:top w:val="single" w:sz="12" w:space="0" w:color="auto"/>
              <w:bottom w:val="single" w:sz="12" w:space="0" w:color="auto"/>
            </w:tcBorders>
            <w:shd w:val="solid" w:color="FFFFFF" w:fill="auto"/>
          </w:tcPr>
          <w:p w14:paraId="5DA2299E" w14:textId="46C434CA" w:rsidR="006673B0" w:rsidRPr="00F0560D" w:rsidRDefault="006673B0" w:rsidP="006673B0">
            <w:pPr>
              <w:pStyle w:val="TAC"/>
              <w:rPr>
                <w:b/>
                <w:sz w:val="16"/>
                <w:szCs w:val="16"/>
              </w:rPr>
            </w:pPr>
            <w:r w:rsidRPr="008B22EB">
              <w:rPr>
                <w:sz w:val="16"/>
                <w:szCs w:val="16"/>
              </w:rPr>
              <w:t>SA#109</w:t>
            </w:r>
          </w:p>
        </w:tc>
      </w:tr>
      <w:tr w:rsidR="006673B0" w:rsidRPr="007D6048" w14:paraId="3CEBCA44" w14:textId="77777777" w:rsidTr="006977BE">
        <w:tc>
          <w:tcPr>
            <w:tcW w:w="993" w:type="dxa"/>
            <w:tcBorders>
              <w:top w:val="single" w:sz="12" w:space="0" w:color="auto"/>
              <w:bottom w:val="single" w:sz="12" w:space="0" w:color="auto"/>
            </w:tcBorders>
            <w:shd w:val="solid" w:color="FFFFFF" w:fill="auto"/>
          </w:tcPr>
          <w:p w14:paraId="371330CC" w14:textId="77777777" w:rsidR="006673B0" w:rsidRDefault="006673B0" w:rsidP="006673B0">
            <w:pPr>
              <w:pStyle w:val="TAC"/>
              <w:rPr>
                <w:sz w:val="16"/>
                <w:szCs w:val="16"/>
              </w:rPr>
            </w:pPr>
            <w:r>
              <w:rPr>
                <w:sz w:val="16"/>
                <w:szCs w:val="16"/>
              </w:rPr>
              <w:t>2022-04</w:t>
            </w:r>
          </w:p>
        </w:tc>
        <w:tc>
          <w:tcPr>
            <w:tcW w:w="992" w:type="dxa"/>
            <w:tcBorders>
              <w:top w:val="single" w:sz="12" w:space="0" w:color="auto"/>
              <w:bottom w:val="single" w:sz="12" w:space="0" w:color="auto"/>
            </w:tcBorders>
            <w:shd w:val="solid" w:color="FFFFFF" w:fill="auto"/>
          </w:tcPr>
          <w:p w14:paraId="7643E0E4" w14:textId="77777777" w:rsidR="006673B0" w:rsidRDefault="006673B0" w:rsidP="006673B0">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2517826A" w14:textId="77777777" w:rsidR="006673B0" w:rsidRDefault="006673B0" w:rsidP="006673B0">
            <w:pPr>
              <w:pStyle w:val="TAC"/>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1F2F274" w14:textId="77777777" w:rsidR="006673B0" w:rsidRDefault="006673B0" w:rsidP="006673B0">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304C0CBB" w14:textId="77777777" w:rsidR="006673B0" w:rsidRDefault="006673B0" w:rsidP="006673B0">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70912B70" w14:textId="77777777" w:rsidR="006673B0" w:rsidRDefault="006673B0" w:rsidP="006673B0">
            <w:pPr>
              <w:pStyle w:val="TAC"/>
              <w:rPr>
                <w:sz w:val="16"/>
                <w:szCs w:val="16"/>
              </w:rPr>
            </w:pPr>
            <w:r>
              <w:rPr>
                <w:sz w:val="16"/>
                <w:szCs w:val="16"/>
              </w:rPr>
              <w:t>-</w:t>
            </w:r>
          </w:p>
        </w:tc>
        <w:tc>
          <w:tcPr>
            <w:tcW w:w="3260" w:type="dxa"/>
            <w:tcBorders>
              <w:top w:val="single" w:sz="12" w:space="0" w:color="auto"/>
              <w:bottom w:val="single" w:sz="12" w:space="0" w:color="auto"/>
            </w:tcBorders>
            <w:shd w:val="solid" w:color="FFFFFF" w:fill="auto"/>
          </w:tcPr>
          <w:p w14:paraId="0C3C48CC" w14:textId="77777777" w:rsidR="006673B0" w:rsidRDefault="006673B0" w:rsidP="006673B0">
            <w:pPr>
              <w:pStyle w:val="TAL"/>
              <w:rPr>
                <w:sz w:val="16"/>
                <w:szCs w:val="16"/>
              </w:rPr>
            </w:pPr>
            <w:r>
              <w:rPr>
                <w:sz w:val="16"/>
                <w:szCs w:val="16"/>
              </w:rPr>
              <w:t>Update to Rel-17 version (MCC)</w:t>
            </w:r>
          </w:p>
        </w:tc>
        <w:tc>
          <w:tcPr>
            <w:tcW w:w="1417" w:type="dxa"/>
            <w:tcBorders>
              <w:top w:val="single" w:sz="12" w:space="0" w:color="auto"/>
              <w:bottom w:val="single" w:sz="12" w:space="0" w:color="auto"/>
            </w:tcBorders>
            <w:shd w:val="solid" w:color="FFFFFF" w:fill="auto"/>
          </w:tcPr>
          <w:p w14:paraId="7FC17D2B" w14:textId="1665EEE9" w:rsidR="006673B0" w:rsidRPr="00E3721F" w:rsidRDefault="006673B0" w:rsidP="006673B0">
            <w:pPr>
              <w:pStyle w:val="TAC"/>
              <w:rPr>
                <w:b/>
                <w:sz w:val="16"/>
                <w:szCs w:val="16"/>
              </w:rPr>
            </w:pPr>
            <w:r w:rsidRPr="008B22EB">
              <w:rPr>
                <w:sz w:val="16"/>
                <w:szCs w:val="16"/>
              </w:rPr>
              <w:t>SA#109</w:t>
            </w:r>
          </w:p>
        </w:tc>
      </w:tr>
      <w:tr w:rsidR="006673B0" w:rsidRPr="007D6048" w14:paraId="7BE6FF23" w14:textId="77777777" w:rsidTr="006977BE">
        <w:tc>
          <w:tcPr>
            <w:tcW w:w="993" w:type="dxa"/>
            <w:tcBorders>
              <w:top w:val="single" w:sz="12" w:space="0" w:color="auto"/>
              <w:bottom w:val="single" w:sz="12" w:space="0" w:color="auto"/>
            </w:tcBorders>
            <w:shd w:val="solid" w:color="FFFFFF" w:fill="auto"/>
          </w:tcPr>
          <w:p w14:paraId="3CBB5F0E" w14:textId="77777777" w:rsidR="006673B0" w:rsidRDefault="006673B0" w:rsidP="006673B0">
            <w:pPr>
              <w:pStyle w:val="TAC"/>
              <w:rPr>
                <w:sz w:val="16"/>
                <w:szCs w:val="16"/>
              </w:rPr>
            </w:pPr>
            <w:r>
              <w:rPr>
                <w:sz w:val="16"/>
                <w:szCs w:val="16"/>
              </w:rPr>
              <w:t>2024-04</w:t>
            </w:r>
          </w:p>
        </w:tc>
        <w:tc>
          <w:tcPr>
            <w:tcW w:w="992" w:type="dxa"/>
            <w:tcBorders>
              <w:top w:val="single" w:sz="12" w:space="0" w:color="auto"/>
              <w:bottom w:val="single" w:sz="12" w:space="0" w:color="auto"/>
            </w:tcBorders>
            <w:shd w:val="solid" w:color="FFFFFF" w:fill="auto"/>
          </w:tcPr>
          <w:p w14:paraId="7B3A7971" w14:textId="77777777" w:rsidR="006673B0" w:rsidRDefault="006673B0" w:rsidP="006673B0">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0D51F0B2" w14:textId="77777777" w:rsidR="006673B0" w:rsidRDefault="006673B0" w:rsidP="006673B0">
            <w:pPr>
              <w:pStyle w:val="TAC"/>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1B8B8DE5" w14:textId="77777777" w:rsidR="006673B0" w:rsidRDefault="006673B0" w:rsidP="006673B0">
            <w:pPr>
              <w:pStyle w:val="TAL"/>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53CF4AA1" w14:textId="77777777" w:rsidR="006673B0" w:rsidRDefault="006673B0" w:rsidP="006673B0">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526EE46B" w14:textId="77777777" w:rsidR="006673B0" w:rsidRDefault="006673B0" w:rsidP="006673B0">
            <w:pPr>
              <w:pStyle w:val="TAC"/>
              <w:rPr>
                <w:sz w:val="16"/>
                <w:szCs w:val="16"/>
              </w:rPr>
            </w:pPr>
            <w:r>
              <w:rPr>
                <w:sz w:val="16"/>
                <w:szCs w:val="16"/>
              </w:rPr>
              <w:t>-</w:t>
            </w:r>
          </w:p>
        </w:tc>
        <w:tc>
          <w:tcPr>
            <w:tcW w:w="3260" w:type="dxa"/>
            <w:tcBorders>
              <w:top w:val="single" w:sz="12" w:space="0" w:color="auto"/>
              <w:bottom w:val="single" w:sz="12" w:space="0" w:color="auto"/>
            </w:tcBorders>
            <w:shd w:val="solid" w:color="FFFFFF" w:fill="auto"/>
          </w:tcPr>
          <w:p w14:paraId="033DC639" w14:textId="77777777" w:rsidR="006673B0" w:rsidRDefault="006673B0" w:rsidP="006673B0">
            <w:pPr>
              <w:pStyle w:val="TAL"/>
              <w:rPr>
                <w:sz w:val="16"/>
                <w:szCs w:val="16"/>
              </w:rPr>
            </w:pPr>
            <w:r>
              <w:rPr>
                <w:sz w:val="16"/>
                <w:szCs w:val="16"/>
              </w:rPr>
              <w:t>Update to Rel-18 version (MCC)</w:t>
            </w:r>
          </w:p>
        </w:tc>
        <w:tc>
          <w:tcPr>
            <w:tcW w:w="1417" w:type="dxa"/>
            <w:tcBorders>
              <w:top w:val="single" w:sz="12" w:space="0" w:color="auto"/>
              <w:bottom w:val="single" w:sz="12" w:space="0" w:color="auto"/>
            </w:tcBorders>
            <w:shd w:val="solid" w:color="FFFFFF" w:fill="auto"/>
          </w:tcPr>
          <w:p w14:paraId="73EA3B04" w14:textId="788698CA" w:rsidR="006673B0" w:rsidRPr="00460ECB" w:rsidRDefault="006673B0" w:rsidP="006673B0">
            <w:pPr>
              <w:pStyle w:val="TAC"/>
              <w:rPr>
                <w:b/>
                <w:sz w:val="16"/>
                <w:szCs w:val="16"/>
              </w:rPr>
            </w:pPr>
            <w:r w:rsidRPr="008B22EB">
              <w:rPr>
                <w:sz w:val="16"/>
                <w:szCs w:val="16"/>
              </w:rPr>
              <w:t>SA#109</w:t>
            </w:r>
          </w:p>
        </w:tc>
      </w:tr>
      <w:tr w:rsidR="006673B0" w:rsidRPr="007D6048" w14:paraId="2F86E14A" w14:textId="77777777" w:rsidTr="00F0560D">
        <w:tc>
          <w:tcPr>
            <w:tcW w:w="993" w:type="dxa"/>
            <w:tcBorders>
              <w:top w:val="single" w:sz="12" w:space="0" w:color="auto"/>
            </w:tcBorders>
            <w:shd w:val="solid" w:color="FFFFFF" w:fill="auto"/>
          </w:tcPr>
          <w:p w14:paraId="67D6EE34" w14:textId="77777777" w:rsidR="006673B0" w:rsidRDefault="006673B0" w:rsidP="006673B0">
            <w:pPr>
              <w:pStyle w:val="TAC"/>
              <w:rPr>
                <w:sz w:val="16"/>
                <w:szCs w:val="16"/>
              </w:rPr>
            </w:pPr>
            <w:r>
              <w:rPr>
                <w:sz w:val="16"/>
                <w:szCs w:val="16"/>
              </w:rPr>
              <w:t>2025-09</w:t>
            </w:r>
          </w:p>
        </w:tc>
        <w:tc>
          <w:tcPr>
            <w:tcW w:w="992" w:type="dxa"/>
            <w:tcBorders>
              <w:top w:val="single" w:sz="12" w:space="0" w:color="auto"/>
            </w:tcBorders>
            <w:shd w:val="solid" w:color="FFFFFF" w:fill="auto"/>
          </w:tcPr>
          <w:p w14:paraId="3B7D30E9" w14:textId="57ADCA67" w:rsidR="006673B0" w:rsidRDefault="006673B0" w:rsidP="006673B0">
            <w:pPr>
              <w:pStyle w:val="TAC"/>
              <w:rPr>
                <w:sz w:val="16"/>
                <w:szCs w:val="16"/>
              </w:rPr>
            </w:pPr>
            <w:r>
              <w:rPr>
                <w:sz w:val="16"/>
                <w:szCs w:val="16"/>
              </w:rPr>
              <w:t>SA#109</w:t>
            </w:r>
          </w:p>
        </w:tc>
        <w:tc>
          <w:tcPr>
            <w:tcW w:w="850" w:type="dxa"/>
            <w:tcBorders>
              <w:top w:val="single" w:sz="12" w:space="0" w:color="auto"/>
            </w:tcBorders>
            <w:shd w:val="solid" w:color="FFFFFF" w:fill="auto"/>
          </w:tcPr>
          <w:p w14:paraId="4CCA2353" w14:textId="77777777" w:rsidR="006673B0" w:rsidRDefault="006673B0" w:rsidP="006673B0">
            <w:pPr>
              <w:pStyle w:val="TAC"/>
              <w:rPr>
                <w:sz w:val="16"/>
                <w:szCs w:val="16"/>
              </w:rPr>
            </w:pPr>
            <w:r>
              <w:rPr>
                <w:sz w:val="16"/>
                <w:szCs w:val="16"/>
              </w:rPr>
              <w:t>-</w:t>
            </w:r>
          </w:p>
        </w:tc>
        <w:tc>
          <w:tcPr>
            <w:tcW w:w="709" w:type="dxa"/>
            <w:tcBorders>
              <w:top w:val="single" w:sz="12" w:space="0" w:color="auto"/>
            </w:tcBorders>
            <w:shd w:val="solid" w:color="FFFFFF" w:fill="auto"/>
          </w:tcPr>
          <w:p w14:paraId="01BA0857" w14:textId="77777777" w:rsidR="006673B0" w:rsidRDefault="006673B0" w:rsidP="006673B0">
            <w:pPr>
              <w:pStyle w:val="TAL"/>
              <w:rPr>
                <w:sz w:val="16"/>
                <w:szCs w:val="16"/>
              </w:rPr>
            </w:pPr>
            <w:r>
              <w:rPr>
                <w:sz w:val="16"/>
                <w:szCs w:val="16"/>
              </w:rPr>
              <w:t>-</w:t>
            </w:r>
          </w:p>
        </w:tc>
        <w:tc>
          <w:tcPr>
            <w:tcW w:w="709" w:type="dxa"/>
            <w:tcBorders>
              <w:top w:val="single" w:sz="12" w:space="0" w:color="auto"/>
            </w:tcBorders>
            <w:shd w:val="solid" w:color="FFFFFF" w:fill="auto"/>
          </w:tcPr>
          <w:p w14:paraId="58DE9545" w14:textId="77777777" w:rsidR="006673B0" w:rsidRDefault="006673B0" w:rsidP="006673B0">
            <w:pPr>
              <w:pStyle w:val="TAR"/>
              <w:rPr>
                <w:sz w:val="16"/>
                <w:szCs w:val="16"/>
              </w:rPr>
            </w:pPr>
            <w:r>
              <w:rPr>
                <w:sz w:val="16"/>
                <w:szCs w:val="16"/>
              </w:rPr>
              <w:t>-</w:t>
            </w:r>
          </w:p>
        </w:tc>
        <w:tc>
          <w:tcPr>
            <w:tcW w:w="709" w:type="dxa"/>
            <w:tcBorders>
              <w:top w:val="single" w:sz="12" w:space="0" w:color="auto"/>
            </w:tcBorders>
            <w:shd w:val="solid" w:color="FFFFFF" w:fill="auto"/>
          </w:tcPr>
          <w:p w14:paraId="6E116397" w14:textId="77777777" w:rsidR="006673B0" w:rsidRDefault="006673B0" w:rsidP="006673B0">
            <w:pPr>
              <w:pStyle w:val="TAC"/>
              <w:rPr>
                <w:sz w:val="16"/>
                <w:szCs w:val="16"/>
              </w:rPr>
            </w:pPr>
            <w:r>
              <w:rPr>
                <w:sz w:val="16"/>
                <w:szCs w:val="16"/>
              </w:rPr>
              <w:t>-</w:t>
            </w:r>
          </w:p>
        </w:tc>
        <w:tc>
          <w:tcPr>
            <w:tcW w:w="3260" w:type="dxa"/>
            <w:tcBorders>
              <w:top w:val="single" w:sz="12" w:space="0" w:color="auto"/>
            </w:tcBorders>
            <w:shd w:val="solid" w:color="FFFFFF" w:fill="auto"/>
          </w:tcPr>
          <w:p w14:paraId="2C267B70" w14:textId="77777777" w:rsidR="006673B0" w:rsidRDefault="006673B0" w:rsidP="006673B0">
            <w:pPr>
              <w:pStyle w:val="TAL"/>
              <w:rPr>
                <w:sz w:val="16"/>
                <w:szCs w:val="16"/>
              </w:rPr>
            </w:pPr>
            <w:r>
              <w:rPr>
                <w:sz w:val="16"/>
                <w:szCs w:val="16"/>
              </w:rPr>
              <w:t>Update to Rel-19 version (MCC)</w:t>
            </w:r>
          </w:p>
        </w:tc>
        <w:tc>
          <w:tcPr>
            <w:tcW w:w="1417" w:type="dxa"/>
            <w:tcBorders>
              <w:top w:val="single" w:sz="12" w:space="0" w:color="auto"/>
            </w:tcBorders>
            <w:shd w:val="solid" w:color="FFFFFF" w:fill="auto"/>
          </w:tcPr>
          <w:p w14:paraId="5B5A3A99" w14:textId="4BDC8DCF" w:rsidR="006673B0" w:rsidRPr="006977BE" w:rsidRDefault="006673B0" w:rsidP="006673B0">
            <w:pPr>
              <w:pStyle w:val="TAC"/>
              <w:rPr>
                <w:b/>
                <w:sz w:val="16"/>
                <w:szCs w:val="16"/>
              </w:rPr>
            </w:pPr>
            <w:r w:rsidRPr="008B22EB">
              <w:rPr>
                <w:sz w:val="16"/>
                <w:szCs w:val="16"/>
              </w:rPr>
              <w:t>SA#109</w:t>
            </w:r>
          </w:p>
        </w:tc>
      </w:tr>
    </w:tbl>
    <w:p w14:paraId="647DA853" w14:textId="77777777" w:rsidR="00C53860" w:rsidRPr="00F4598A" w:rsidRDefault="00C53860" w:rsidP="00F56B92"/>
    <w:sectPr w:rsidR="00C53860" w:rsidRPr="00F4598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59B88" w14:textId="77777777" w:rsidR="000E711A" w:rsidRDefault="000E711A">
      <w:r>
        <w:separator/>
      </w:r>
    </w:p>
  </w:endnote>
  <w:endnote w:type="continuationSeparator" w:id="0">
    <w:p w14:paraId="114A17E3" w14:textId="77777777" w:rsidR="000E711A" w:rsidRDefault="000E7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14224" w14:textId="77777777" w:rsidR="006D56A1" w:rsidRDefault="006D5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5439" w14:textId="77777777" w:rsidR="000E711A" w:rsidRDefault="000E711A">
      <w:r>
        <w:separator/>
      </w:r>
    </w:p>
  </w:footnote>
  <w:footnote w:type="continuationSeparator" w:id="0">
    <w:p w14:paraId="5D959B41" w14:textId="77777777" w:rsidR="000E711A" w:rsidRDefault="000E71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56E00" w14:textId="69D5853C" w:rsidR="006D56A1" w:rsidRDefault="006673B0">
    <w:pPr>
      <w:pStyle w:val="Header"/>
      <w:framePr w:wrap="auto" w:vAnchor="text" w:hAnchor="margin" w:xAlign="right" w:y="1"/>
      <w:widowControl/>
    </w:pPr>
    <w:r>
      <w:fldChar w:fldCharType="begin"/>
    </w:r>
    <w:r>
      <w:instrText xml:space="preserve"> STYLEREF ZA </w:instrText>
    </w:r>
    <w:r>
      <w:fldChar w:fldCharType="separate"/>
    </w:r>
    <w:r w:rsidR="00455381">
      <w:rPr>
        <w:noProof/>
      </w:rPr>
      <w:t>3GPP TS 32.408 V19.0.0 (2025-09)</w:t>
    </w:r>
    <w:r>
      <w:rPr>
        <w:noProof/>
      </w:rPr>
      <w:fldChar w:fldCharType="end"/>
    </w:r>
  </w:p>
  <w:p w14:paraId="05D9E07A" w14:textId="77777777" w:rsidR="006D56A1" w:rsidRDefault="006D56A1">
    <w:pPr>
      <w:pStyle w:val="Header"/>
      <w:framePr w:wrap="auto" w:vAnchor="text" w:hAnchor="margin" w:xAlign="center" w:y="1"/>
      <w:widowControl/>
    </w:pPr>
    <w:r>
      <w:fldChar w:fldCharType="begin"/>
    </w:r>
    <w:r>
      <w:instrText xml:space="preserve"> PAGE </w:instrText>
    </w:r>
    <w:r>
      <w:fldChar w:fldCharType="separate"/>
    </w:r>
    <w:r w:rsidR="00847A37">
      <w:t>47</w:t>
    </w:r>
    <w:r>
      <w:fldChar w:fldCharType="end"/>
    </w:r>
  </w:p>
  <w:p w14:paraId="12856012" w14:textId="27FCD991" w:rsidR="006D56A1" w:rsidRDefault="006673B0">
    <w:pPr>
      <w:pStyle w:val="Header"/>
      <w:framePr w:wrap="auto" w:vAnchor="text" w:hAnchor="margin" w:y="1"/>
      <w:widowControl/>
    </w:pPr>
    <w:r>
      <w:fldChar w:fldCharType="begin"/>
    </w:r>
    <w:r>
      <w:instrText xml:space="preserve"> STYLEREF ZGSM </w:instrText>
    </w:r>
    <w:r>
      <w:fldChar w:fldCharType="separate"/>
    </w:r>
    <w:r w:rsidR="00455381">
      <w:rPr>
        <w:noProof/>
      </w:rPr>
      <w:t>Release 19</w:t>
    </w:r>
    <w:r>
      <w:rPr>
        <w:noProof/>
      </w:rPr>
      <w:fldChar w:fldCharType="end"/>
    </w:r>
  </w:p>
  <w:p w14:paraId="21C34B69" w14:textId="77777777" w:rsidR="006D56A1" w:rsidRDefault="006D5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6"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7"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0"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1"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3"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4"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5"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4"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49"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0"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2"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5"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57"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3"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4"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5"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67"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68"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1"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5"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6"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0"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1"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2"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3"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5"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87"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88"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89"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2"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97"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98"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99"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0"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1"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2"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3"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5"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7"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08"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9"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2"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4"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7"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18"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9"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0"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1"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2"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3"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4"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6"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27"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29"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0"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2"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3"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4"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6"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38"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9"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0"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2"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3"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4"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5"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6"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7"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48"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0"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1"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2"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3"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4"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57"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58"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0"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2"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3"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4"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6"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68"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69"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0"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1"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2"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4"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5"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78"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0"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1"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2"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3"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4"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5"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86"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87"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88"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0"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1"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2"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3"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4"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195"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6"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197"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8"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199"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0"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2"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3"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4"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5"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06"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07"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8"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9"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0"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1"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3"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4"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16"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7"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8"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19"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0"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1"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2"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3"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4"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5"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26"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27"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8"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9"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0"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1"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3"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34"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5"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36"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37"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0"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1"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3"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46"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7"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48"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9"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0"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1"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2"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3"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54"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55"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56"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57"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58"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9"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0"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1"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2"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3"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64"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6"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67"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68"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69"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0"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1"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2"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73"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4"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76"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7"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78"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9"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0"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1"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2"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3"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4"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85"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86"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88"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89"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0"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1"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2"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3"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4"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5"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296"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297"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298"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9"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0"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1"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2"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03"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4"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6"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8"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09"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0"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1"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2"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13"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4"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5"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16"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17"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8"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19"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0"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1"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2"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4"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25"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26"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27"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8"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29"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0"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1"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32"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33"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4"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35"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38"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39"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0"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1"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2"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3"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44"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45"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46"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47"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8"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49"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1"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52"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3"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4"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55"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6"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57"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8"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59"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0"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1"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62"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3"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64"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5"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66"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67"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8"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0"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1"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72"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3"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74"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5"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6"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77"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78"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79"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0"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1"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82"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83"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4"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85"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86"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87"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89"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0"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391"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2"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393"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394"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6"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398"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399"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01"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03"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05"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06"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07"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8"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0"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11"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2"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13"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4"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15"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6"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17"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19"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21"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2"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3"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25"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26"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27"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8"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9"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0"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31"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32"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3"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4"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35"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36"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37"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38"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9"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0"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41"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2"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3"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44"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45"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46"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8"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49"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0"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52"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53"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5"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56"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57"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58"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59"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0"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1"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62"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3"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65"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66"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67"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68"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69"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0"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1"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2"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73"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74"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75"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76"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77"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8"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79"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81"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82"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3"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84"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6"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7"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8"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89"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0"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1"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492"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3"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5"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496"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497"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8"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9"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0"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1"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2"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3"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4"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5"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06"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07"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8"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9"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0"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1"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12"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13"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14"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15"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16"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17"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8"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0"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21"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22"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3"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4"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25"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6"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7"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8"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29"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30"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1"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32"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3"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34"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5"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36"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7"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8"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39"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0"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1"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42"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43"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44"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45"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6"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47"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8"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9"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50"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1"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2"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53"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4"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55"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56"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16cid:durableId="5207781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36031871">
    <w:abstractNumId w:val="272"/>
  </w:num>
  <w:num w:numId="3" w16cid:durableId="1054893419">
    <w:abstractNumId w:val="330"/>
  </w:num>
  <w:num w:numId="4" w16cid:durableId="1193614914">
    <w:abstractNumId w:val="107"/>
  </w:num>
  <w:num w:numId="5" w16cid:durableId="426116342">
    <w:abstractNumId w:val="185"/>
  </w:num>
  <w:num w:numId="6" w16cid:durableId="1902860684">
    <w:abstractNumId w:val="39"/>
  </w:num>
  <w:num w:numId="7" w16cid:durableId="470559083">
    <w:abstractNumId w:val="122"/>
  </w:num>
  <w:num w:numId="8" w16cid:durableId="1428040985">
    <w:abstractNumId w:val="8"/>
  </w:num>
  <w:num w:numId="9" w16cid:durableId="551814090">
    <w:abstractNumId w:val="77"/>
  </w:num>
  <w:num w:numId="10" w16cid:durableId="1351837790">
    <w:abstractNumId w:val="163"/>
  </w:num>
  <w:num w:numId="11" w16cid:durableId="167251829">
    <w:abstractNumId w:val="495"/>
  </w:num>
  <w:num w:numId="12" w16cid:durableId="681397257">
    <w:abstractNumId w:val="223"/>
  </w:num>
  <w:num w:numId="13" w16cid:durableId="282006907">
    <w:abstractNumId w:val="489"/>
  </w:num>
  <w:num w:numId="14" w16cid:durableId="1308708228">
    <w:abstractNumId w:val="535"/>
  </w:num>
  <w:num w:numId="15" w16cid:durableId="247620079">
    <w:abstractNumId w:val="61"/>
  </w:num>
  <w:num w:numId="16" w16cid:durableId="270091712">
    <w:abstractNumId w:val="394"/>
  </w:num>
  <w:num w:numId="17" w16cid:durableId="157964905">
    <w:abstractNumId w:val="328"/>
  </w:num>
  <w:num w:numId="18" w16cid:durableId="453332625">
    <w:abstractNumId w:val="152"/>
  </w:num>
  <w:num w:numId="19" w16cid:durableId="1309818894">
    <w:abstractNumId w:val="363"/>
  </w:num>
  <w:num w:numId="20" w16cid:durableId="175658036">
    <w:abstractNumId w:val="113"/>
  </w:num>
  <w:num w:numId="21" w16cid:durableId="1430154009">
    <w:abstractNumId w:val="38"/>
  </w:num>
  <w:num w:numId="22" w16cid:durableId="1624310032">
    <w:abstractNumId w:val="257"/>
  </w:num>
  <w:num w:numId="23" w16cid:durableId="1763182608">
    <w:abstractNumId w:val="255"/>
  </w:num>
  <w:num w:numId="24" w16cid:durableId="2027367761">
    <w:abstractNumId w:val="399"/>
  </w:num>
  <w:num w:numId="25" w16cid:durableId="2090611108">
    <w:abstractNumId w:val="324"/>
  </w:num>
  <w:num w:numId="26" w16cid:durableId="49354036">
    <w:abstractNumId w:val="529"/>
  </w:num>
  <w:num w:numId="27" w16cid:durableId="1346706846">
    <w:abstractNumId w:val="505"/>
  </w:num>
  <w:num w:numId="28" w16cid:durableId="1716849219">
    <w:abstractNumId w:val="171"/>
  </w:num>
  <w:num w:numId="29" w16cid:durableId="890843944">
    <w:abstractNumId w:val="440"/>
  </w:num>
  <w:num w:numId="30" w16cid:durableId="757020087">
    <w:abstractNumId w:val="552"/>
  </w:num>
  <w:num w:numId="31" w16cid:durableId="838160179">
    <w:abstractNumId w:val="344"/>
  </w:num>
  <w:num w:numId="32" w16cid:durableId="1310210743">
    <w:abstractNumId w:val="45"/>
  </w:num>
  <w:num w:numId="33" w16cid:durableId="1059986359">
    <w:abstractNumId w:val="509"/>
  </w:num>
  <w:num w:numId="34" w16cid:durableId="873419075">
    <w:abstractNumId w:val="42"/>
  </w:num>
  <w:num w:numId="35" w16cid:durableId="936131699">
    <w:abstractNumId w:val="70"/>
  </w:num>
  <w:num w:numId="36" w16cid:durableId="201401325">
    <w:abstractNumId w:val="196"/>
  </w:num>
  <w:num w:numId="37" w16cid:durableId="872427280">
    <w:abstractNumId w:val="465"/>
  </w:num>
  <w:num w:numId="38" w16cid:durableId="566768355">
    <w:abstractNumId w:val="167"/>
  </w:num>
  <w:num w:numId="39" w16cid:durableId="2112162483">
    <w:abstractNumId w:val="129"/>
  </w:num>
  <w:num w:numId="40" w16cid:durableId="290596584">
    <w:abstractNumId w:val="176"/>
  </w:num>
  <w:num w:numId="41" w16cid:durableId="240719829">
    <w:abstractNumId w:val="32"/>
  </w:num>
  <w:num w:numId="42" w16cid:durableId="1962149449">
    <w:abstractNumId w:val="12"/>
  </w:num>
  <w:num w:numId="43" w16cid:durableId="104934029">
    <w:abstractNumId w:val="182"/>
  </w:num>
  <w:num w:numId="44" w16cid:durableId="1412579955">
    <w:abstractNumId w:val="240"/>
  </w:num>
  <w:num w:numId="45" w16cid:durableId="2070610430">
    <w:abstractNumId w:val="198"/>
  </w:num>
  <w:num w:numId="46" w16cid:durableId="606472804">
    <w:abstractNumId w:val="542"/>
  </w:num>
  <w:num w:numId="47" w16cid:durableId="1927764018">
    <w:abstractNumId w:val="80"/>
  </w:num>
  <w:num w:numId="48" w16cid:durableId="353770792">
    <w:abstractNumId w:val="416"/>
  </w:num>
  <w:num w:numId="49" w16cid:durableId="314918391">
    <w:abstractNumId w:val="194"/>
  </w:num>
  <w:num w:numId="50" w16cid:durableId="123812531">
    <w:abstractNumId w:val="287"/>
  </w:num>
  <w:num w:numId="51" w16cid:durableId="1663780601">
    <w:abstractNumId w:val="423"/>
  </w:num>
  <w:num w:numId="52" w16cid:durableId="1859848243">
    <w:abstractNumId w:val="368"/>
  </w:num>
  <w:num w:numId="53" w16cid:durableId="359090184">
    <w:abstractNumId w:val="299"/>
  </w:num>
  <w:num w:numId="54" w16cid:durableId="1373724139">
    <w:abstractNumId w:val="37"/>
  </w:num>
  <w:num w:numId="55" w16cid:durableId="2055420305">
    <w:abstractNumId w:val="420"/>
  </w:num>
  <w:num w:numId="56" w16cid:durableId="2077512024">
    <w:abstractNumId w:val="405"/>
  </w:num>
  <w:num w:numId="57" w16cid:durableId="1020666871">
    <w:abstractNumId w:val="400"/>
  </w:num>
  <w:num w:numId="58" w16cid:durableId="697699684">
    <w:abstractNumId w:val="263"/>
  </w:num>
  <w:num w:numId="59" w16cid:durableId="2099935945">
    <w:abstractNumId w:val="158"/>
  </w:num>
  <w:num w:numId="60" w16cid:durableId="1418820074">
    <w:abstractNumId w:val="178"/>
  </w:num>
  <w:num w:numId="61" w16cid:durableId="1533108535">
    <w:abstractNumId w:val="156"/>
  </w:num>
  <w:num w:numId="62" w16cid:durableId="1930653507">
    <w:abstractNumId w:val="539"/>
  </w:num>
  <w:num w:numId="63" w16cid:durableId="1987975048">
    <w:abstractNumId w:val="148"/>
  </w:num>
  <w:num w:numId="64" w16cid:durableId="429542945">
    <w:abstractNumId w:val="192"/>
  </w:num>
  <w:num w:numId="65" w16cid:durableId="99881192">
    <w:abstractNumId w:val="247"/>
  </w:num>
  <w:num w:numId="66" w16cid:durableId="1576892674">
    <w:abstractNumId w:val="73"/>
  </w:num>
  <w:num w:numId="67" w16cid:durableId="189876339">
    <w:abstractNumId w:val="130"/>
  </w:num>
  <w:num w:numId="68" w16cid:durableId="1297298659">
    <w:abstractNumId w:val="300"/>
  </w:num>
  <w:num w:numId="69" w16cid:durableId="1812674725">
    <w:abstractNumId w:val="308"/>
  </w:num>
  <w:num w:numId="70" w16cid:durableId="1526869667">
    <w:abstractNumId w:val="441"/>
  </w:num>
  <w:num w:numId="71" w16cid:durableId="643240914">
    <w:abstractNumId w:val="75"/>
  </w:num>
  <w:num w:numId="72" w16cid:durableId="218634561">
    <w:abstractNumId w:val="349"/>
  </w:num>
  <w:num w:numId="73" w16cid:durableId="933173442">
    <w:abstractNumId w:val="91"/>
  </w:num>
  <w:num w:numId="74" w16cid:durableId="1401059098">
    <w:abstractNumId w:val="447"/>
  </w:num>
  <w:num w:numId="75" w16cid:durableId="1692956503">
    <w:abstractNumId w:val="141"/>
  </w:num>
  <w:num w:numId="76" w16cid:durableId="661742493">
    <w:abstractNumId w:val="269"/>
  </w:num>
  <w:num w:numId="77" w16cid:durableId="1265725842">
    <w:abstractNumId w:val="9"/>
  </w:num>
  <w:num w:numId="78" w16cid:durableId="2096901570">
    <w:abstractNumId w:val="248"/>
  </w:num>
  <w:num w:numId="79" w16cid:durableId="1199857836">
    <w:abstractNumId w:val="25"/>
  </w:num>
  <w:num w:numId="80" w16cid:durableId="1225919889">
    <w:abstractNumId w:val="149"/>
  </w:num>
  <w:num w:numId="81" w16cid:durableId="1179546718">
    <w:abstractNumId w:val="214"/>
  </w:num>
  <w:num w:numId="82" w16cid:durableId="126123050">
    <w:abstractNumId w:val="331"/>
  </w:num>
  <w:num w:numId="83" w16cid:durableId="703671382">
    <w:abstractNumId w:val="106"/>
  </w:num>
  <w:num w:numId="84" w16cid:durableId="1977566330">
    <w:abstractNumId w:val="390"/>
  </w:num>
  <w:num w:numId="85" w16cid:durableId="349374837">
    <w:abstractNumId w:val="360"/>
  </w:num>
  <w:num w:numId="86" w16cid:durableId="1115714739">
    <w:abstractNumId w:val="222"/>
  </w:num>
  <w:num w:numId="87" w16cid:durableId="1415862341">
    <w:abstractNumId w:val="195"/>
  </w:num>
  <w:num w:numId="88" w16cid:durableId="104466879">
    <w:abstractNumId w:val="309"/>
  </w:num>
  <w:num w:numId="89" w16cid:durableId="2020808007">
    <w:abstractNumId w:val="411"/>
  </w:num>
  <w:num w:numId="90" w16cid:durableId="152186624">
    <w:abstractNumId w:val="290"/>
  </w:num>
  <w:num w:numId="91" w16cid:durableId="611713331">
    <w:abstractNumId w:val="58"/>
  </w:num>
  <w:num w:numId="92" w16cid:durableId="1174761580">
    <w:abstractNumId w:val="180"/>
  </w:num>
  <w:num w:numId="93" w16cid:durableId="1543706056">
    <w:abstractNumId w:val="31"/>
  </w:num>
  <w:num w:numId="94" w16cid:durableId="879517923">
    <w:abstractNumId w:val="385"/>
  </w:num>
  <w:num w:numId="95" w16cid:durableId="1670592713">
    <w:abstractNumId w:val="116"/>
  </w:num>
  <w:num w:numId="96" w16cid:durableId="137260217">
    <w:abstractNumId w:val="102"/>
  </w:num>
  <w:num w:numId="97" w16cid:durableId="365564014">
    <w:abstractNumId w:val="551"/>
  </w:num>
  <w:num w:numId="98" w16cid:durableId="1241645959">
    <w:abstractNumId w:val="417"/>
  </w:num>
  <w:num w:numId="99" w16cid:durableId="48186812">
    <w:abstractNumId w:val="327"/>
  </w:num>
  <w:num w:numId="100" w16cid:durableId="1719085235">
    <w:abstractNumId w:val="388"/>
  </w:num>
  <w:num w:numId="101" w16cid:durableId="1812555618">
    <w:abstractNumId w:val="375"/>
  </w:num>
  <w:num w:numId="102" w16cid:durableId="1604148226">
    <w:abstractNumId w:val="414"/>
  </w:num>
  <w:num w:numId="103" w16cid:durableId="1339044900">
    <w:abstractNumId w:val="104"/>
  </w:num>
  <w:num w:numId="104" w16cid:durableId="1080060162">
    <w:abstractNumId w:val="44"/>
  </w:num>
  <w:num w:numId="105" w16cid:durableId="1095590624">
    <w:abstractNumId w:val="132"/>
  </w:num>
  <w:num w:numId="106" w16cid:durableId="1013803185">
    <w:abstractNumId w:val="172"/>
  </w:num>
  <w:num w:numId="107" w16cid:durableId="936138938">
    <w:abstractNumId w:val="418"/>
  </w:num>
  <w:num w:numId="108" w16cid:durableId="641036176">
    <w:abstractNumId w:val="429"/>
  </w:num>
  <w:num w:numId="109" w16cid:durableId="1018627134">
    <w:abstractNumId w:val="277"/>
  </w:num>
  <w:num w:numId="110" w16cid:durableId="169609012">
    <w:abstractNumId w:val="544"/>
  </w:num>
  <w:num w:numId="111" w16cid:durableId="800343723">
    <w:abstractNumId w:val="480"/>
  </w:num>
  <w:num w:numId="112" w16cid:durableId="1100904760">
    <w:abstractNumId w:val="143"/>
  </w:num>
  <w:num w:numId="113" w16cid:durableId="1715234249">
    <w:abstractNumId w:val="366"/>
  </w:num>
  <w:num w:numId="114" w16cid:durableId="894007519">
    <w:abstractNumId w:val="391"/>
  </w:num>
  <w:num w:numId="115" w16cid:durableId="563488395">
    <w:abstractNumId w:val="473"/>
  </w:num>
  <w:num w:numId="116" w16cid:durableId="1810829022">
    <w:abstractNumId w:val="510"/>
  </w:num>
  <w:num w:numId="117" w16cid:durableId="694575310">
    <w:abstractNumId w:val="97"/>
  </w:num>
  <w:num w:numId="118" w16cid:durableId="2142573920">
    <w:abstractNumId w:val="343"/>
  </w:num>
  <w:num w:numId="119" w16cid:durableId="388266834">
    <w:abstractNumId w:val="144"/>
  </w:num>
  <w:num w:numId="120" w16cid:durableId="1816750123">
    <w:abstractNumId w:val="469"/>
  </w:num>
  <w:num w:numId="121" w16cid:durableId="1307008610">
    <w:abstractNumId w:val="379"/>
  </w:num>
  <w:num w:numId="122" w16cid:durableId="520321465">
    <w:abstractNumId w:val="359"/>
  </w:num>
  <w:num w:numId="123" w16cid:durableId="1711415165">
    <w:abstractNumId w:val="160"/>
  </w:num>
  <w:num w:numId="124" w16cid:durableId="882863031">
    <w:abstractNumId w:val="320"/>
  </w:num>
  <w:num w:numId="125" w16cid:durableId="1956211483">
    <w:abstractNumId w:val="68"/>
  </w:num>
  <w:num w:numId="126" w16cid:durableId="530386829">
    <w:abstractNumId w:val="88"/>
  </w:num>
  <w:num w:numId="127" w16cid:durableId="140775898">
    <w:abstractNumId w:val="483"/>
  </w:num>
  <w:num w:numId="128" w16cid:durableId="1681666000">
    <w:abstractNumId w:val="466"/>
  </w:num>
  <w:num w:numId="129" w16cid:durableId="1872767770">
    <w:abstractNumId w:val="378"/>
  </w:num>
  <w:num w:numId="130" w16cid:durableId="637801574">
    <w:abstractNumId w:val="225"/>
  </w:num>
  <w:num w:numId="131" w16cid:durableId="1799839820">
    <w:abstractNumId w:val="252"/>
  </w:num>
  <w:num w:numId="132" w16cid:durableId="1053507114">
    <w:abstractNumId w:val="431"/>
  </w:num>
  <w:num w:numId="133" w16cid:durableId="513761745">
    <w:abstractNumId w:val="191"/>
  </w:num>
  <w:num w:numId="134" w16cid:durableId="2138916124">
    <w:abstractNumId w:val="412"/>
  </w:num>
  <w:num w:numId="135" w16cid:durableId="1039628832">
    <w:abstractNumId w:val="556"/>
  </w:num>
  <w:num w:numId="136" w16cid:durableId="1398548449">
    <w:abstractNumId w:val="348"/>
  </w:num>
  <w:num w:numId="137" w16cid:durableId="331640971">
    <w:abstractNumId w:val="329"/>
  </w:num>
  <w:num w:numId="138" w16cid:durableId="1511793489">
    <w:abstractNumId w:val="346"/>
  </w:num>
  <w:num w:numId="139" w16cid:durableId="749929061">
    <w:abstractNumId w:val="520"/>
  </w:num>
  <w:num w:numId="140" w16cid:durableId="1055395003">
    <w:abstractNumId w:val="315"/>
  </w:num>
  <w:num w:numId="141" w16cid:durableId="1635939113">
    <w:abstractNumId w:val="6"/>
  </w:num>
  <w:num w:numId="142" w16cid:durableId="1518814049">
    <w:abstractNumId w:val="137"/>
  </w:num>
  <w:num w:numId="143" w16cid:durableId="289432998">
    <w:abstractNumId w:val="27"/>
  </w:num>
  <w:num w:numId="144" w16cid:durableId="564730817">
    <w:abstractNumId w:val="24"/>
  </w:num>
  <w:num w:numId="145" w16cid:durableId="1904635047">
    <w:abstractNumId w:val="177"/>
  </w:num>
  <w:num w:numId="146" w16cid:durableId="1497379174">
    <w:abstractNumId w:val="383"/>
  </w:num>
  <w:num w:numId="147" w16cid:durableId="1480267062">
    <w:abstractNumId w:val="117"/>
  </w:num>
  <w:num w:numId="148" w16cid:durableId="1023477847">
    <w:abstractNumId w:val="500"/>
  </w:num>
  <w:num w:numId="149" w16cid:durableId="1869683475">
    <w:abstractNumId w:val="174"/>
  </w:num>
  <w:num w:numId="150" w16cid:durableId="886142421">
    <w:abstractNumId w:val="413"/>
  </w:num>
  <w:num w:numId="151" w16cid:durableId="480928788">
    <w:abstractNumId w:val="322"/>
  </w:num>
  <w:num w:numId="152" w16cid:durableId="1747873157">
    <w:abstractNumId w:val="162"/>
  </w:num>
  <w:num w:numId="153" w16cid:durableId="1529490175">
    <w:abstractNumId w:val="396"/>
  </w:num>
  <w:num w:numId="154" w16cid:durableId="1046494387">
    <w:abstractNumId w:val="213"/>
  </w:num>
  <w:num w:numId="155" w16cid:durableId="1414817007">
    <w:abstractNumId w:val="351"/>
  </w:num>
  <w:num w:numId="156" w16cid:durableId="664091852">
    <w:abstractNumId w:val="485"/>
  </w:num>
  <w:num w:numId="157" w16cid:durableId="981231389">
    <w:abstractNumId w:val="493"/>
  </w:num>
  <w:num w:numId="158" w16cid:durableId="1616668045">
    <w:abstractNumId w:val="504"/>
  </w:num>
  <w:num w:numId="159" w16cid:durableId="622273466">
    <w:abstractNumId w:val="392"/>
  </w:num>
  <w:num w:numId="160" w16cid:durableId="1068528790">
    <w:abstractNumId w:val="339"/>
  </w:num>
  <w:num w:numId="161" w16cid:durableId="1253780606">
    <w:abstractNumId w:val="150"/>
  </w:num>
  <w:num w:numId="162" w16cid:durableId="18967191">
    <w:abstractNumId w:val="409"/>
  </w:num>
  <w:num w:numId="163" w16cid:durableId="470564125">
    <w:abstractNumId w:val="62"/>
  </w:num>
  <w:num w:numId="164" w16cid:durableId="15083143">
    <w:abstractNumId w:val="340"/>
  </w:num>
  <w:num w:numId="165" w16cid:durableId="1207138618">
    <w:abstractNumId w:val="336"/>
  </w:num>
  <w:num w:numId="166" w16cid:durableId="1084566767">
    <w:abstractNumId w:val="442"/>
  </w:num>
  <w:num w:numId="167" w16cid:durableId="451871348">
    <w:abstractNumId w:val="325"/>
  </w:num>
  <w:num w:numId="168" w16cid:durableId="1032610270">
    <w:abstractNumId w:val="112"/>
  </w:num>
  <w:num w:numId="169" w16cid:durableId="421607102">
    <w:abstractNumId w:val="365"/>
  </w:num>
  <w:num w:numId="170" w16cid:durableId="458643466">
    <w:abstractNumId w:val="313"/>
  </w:num>
  <w:num w:numId="171" w16cid:durableId="2094274677">
    <w:abstractNumId w:val="506"/>
  </w:num>
  <w:num w:numId="172" w16cid:durableId="1718629690">
    <w:abstractNumId w:val="459"/>
  </w:num>
  <w:num w:numId="173" w16cid:durableId="1442257373">
    <w:abstractNumId w:val="424"/>
  </w:num>
  <w:num w:numId="174" w16cid:durableId="1070268937">
    <w:abstractNumId w:val="230"/>
  </w:num>
  <w:num w:numId="175" w16cid:durableId="1875925869">
    <w:abstractNumId w:val="237"/>
  </w:num>
  <w:num w:numId="176" w16cid:durableId="2129272388">
    <w:abstractNumId w:val="146"/>
  </w:num>
  <w:num w:numId="177" w16cid:durableId="774250144">
    <w:abstractNumId w:val="468"/>
  </w:num>
  <w:num w:numId="178" w16cid:durableId="1675956172">
    <w:abstractNumId w:val="127"/>
  </w:num>
  <w:num w:numId="179" w16cid:durableId="820969849">
    <w:abstractNumId w:val="393"/>
  </w:num>
  <w:num w:numId="180" w16cid:durableId="675619421">
    <w:abstractNumId w:val="234"/>
  </w:num>
  <w:num w:numId="181" w16cid:durableId="687367668">
    <w:abstractNumId w:val="321"/>
  </w:num>
  <w:num w:numId="182" w16cid:durableId="1282763091">
    <w:abstractNumId w:val="403"/>
  </w:num>
  <w:num w:numId="183" w16cid:durableId="11304850">
    <w:abstractNumId w:val="56"/>
  </w:num>
  <w:num w:numId="184" w16cid:durableId="1389375189">
    <w:abstractNumId w:val="96"/>
  </w:num>
  <w:num w:numId="185" w16cid:durableId="535237403">
    <w:abstractNumId w:val="212"/>
  </w:num>
  <w:num w:numId="186" w16cid:durableId="2136173531">
    <w:abstractNumId w:val="105"/>
  </w:num>
  <w:num w:numId="187" w16cid:durableId="1308121614">
    <w:abstractNumId w:val="147"/>
  </w:num>
  <w:num w:numId="188" w16cid:durableId="1516379552">
    <w:abstractNumId w:val="373"/>
  </w:num>
  <w:num w:numId="189" w16cid:durableId="1543983881">
    <w:abstractNumId w:val="20"/>
  </w:num>
  <w:num w:numId="190" w16cid:durableId="853422519">
    <w:abstractNumId w:val="297"/>
  </w:num>
  <w:num w:numId="191" w16cid:durableId="892539789">
    <w:abstractNumId w:val="65"/>
  </w:num>
  <w:num w:numId="192" w16cid:durableId="1630743507">
    <w:abstractNumId w:val="481"/>
  </w:num>
  <w:num w:numId="193" w16cid:durableId="863830374">
    <w:abstractNumId w:val="362"/>
  </w:num>
  <w:num w:numId="194" w16cid:durableId="1696148691">
    <w:abstractNumId w:val="18"/>
  </w:num>
  <w:num w:numId="195" w16cid:durableId="874729298">
    <w:abstractNumId w:val="550"/>
  </w:num>
  <w:num w:numId="196" w16cid:durableId="887449582">
    <w:abstractNumId w:val="358"/>
  </w:num>
  <w:num w:numId="197" w16cid:durableId="920990778">
    <w:abstractNumId w:val="21"/>
  </w:num>
  <w:num w:numId="198" w16cid:durableId="7489213">
    <w:abstractNumId w:val="175"/>
  </w:num>
  <w:num w:numId="199" w16cid:durableId="708529562">
    <w:abstractNumId w:val="526"/>
  </w:num>
  <w:num w:numId="200" w16cid:durableId="1849248385">
    <w:abstractNumId w:val="304"/>
  </w:num>
  <w:num w:numId="201" w16cid:durableId="388723915">
    <w:abstractNumId w:val="231"/>
  </w:num>
  <w:num w:numId="202" w16cid:durableId="1487240675">
    <w:abstractNumId w:val="377"/>
  </w:num>
  <w:num w:numId="203" w16cid:durableId="194542609">
    <w:abstractNumId w:val="501"/>
  </w:num>
  <w:num w:numId="204" w16cid:durableId="986593546">
    <w:abstractNumId w:val="126"/>
  </w:num>
  <w:num w:numId="205" w16cid:durableId="1666394643">
    <w:abstractNumId w:val="503"/>
  </w:num>
  <w:num w:numId="206" w16cid:durableId="576550613">
    <w:abstractNumId w:val="157"/>
  </w:num>
  <w:num w:numId="207" w16cid:durableId="535890610">
    <w:abstractNumId w:val="389"/>
  </w:num>
  <w:num w:numId="208" w16cid:durableId="820852939">
    <w:abstractNumId w:val="84"/>
  </w:num>
  <w:num w:numId="209" w16cid:durableId="817645058">
    <w:abstractNumId w:val="59"/>
  </w:num>
  <w:num w:numId="210" w16cid:durableId="538511770">
    <w:abstractNumId w:val="401"/>
  </w:num>
  <w:num w:numId="211" w16cid:durableId="875853474">
    <w:abstractNumId w:val="335"/>
  </w:num>
  <w:num w:numId="212" w16cid:durableId="2021082100">
    <w:abstractNumId w:val="22"/>
  </w:num>
  <w:num w:numId="213" w16cid:durableId="224530529">
    <w:abstractNumId w:val="497"/>
  </w:num>
  <w:num w:numId="214" w16cid:durableId="132411404">
    <w:abstractNumId w:val="74"/>
  </w:num>
  <w:num w:numId="215" w16cid:durableId="1779717979">
    <w:abstractNumId w:val="69"/>
  </w:num>
  <w:num w:numId="216" w16cid:durableId="365368678">
    <w:abstractNumId w:val="306"/>
  </w:num>
  <w:num w:numId="217" w16cid:durableId="1027176333">
    <w:abstractNumId w:val="250"/>
  </w:num>
  <w:num w:numId="218" w16cid:durableId="382992807">
    <w:abstractNumId w:val="241"/>
  </w:num>
  <w:num w:numId="219" w16cid:durableId="1464227462">
    <w:abstractNumId w:val="166"/>
  </w:num>
  <w:num w:numId="220" w16cid:durableId="2011103408">
    <w:abstractNumId w:val="13"/>
  </w:num>
  <w:num w:numId="221" w16cid:durableId="178198447">
    <w:abstractNumId w:val="486"/>
  </w:num>
  <w:num w:numId="222" w16cid:durableId="1312829916">
    <w:abstractNumId w:val="236"/>
  </w:num>
  <w:num w:numId="223" w16cid:durableId="1105344225">
    <w:abstractNumId w:val="530"/>
  </w:num>
  <w:num w:numId="224" w16cid:durableId="1950619126">
    <w:abstractNumId w:val="397"/>
  </w:num>
  <w:num w:numId="225" w16cid:durableId="1034230078">
    <w:abstractNumId w:val="11"/>
  </w:num>
  <w:num w:numId="226" w16cid:durableId="1003976204">
    <w:abstractNumId w:val="259"/>
  </w:num>
  <w:num w:numId="227" w16cid:durableId="386337933">
    <w:abstractNumId w:val="278"/>
  </w:num>
  <w:num w:numId="228" w16cid:durableId="1799376978">
    <w:abstractNumId w:val="47"/>
  </w:num>
  <w:num w:numId="229" w16cid:durableId="656959489">
    <w:abstractNumId w:val="369"/>
  </w:num>
  <w:num w:numId="230" w16cid:durableId="876430065">
    <w:abstractNumId w:val="284"/>
  </w:num>
  <w:num w:numId="231" w16cid:durableId="2074815052">
    <w:abstractNumId w:val="217"/>
  </w:num>
  <w:num w:numId="232" w16cid:durableId="1850294991">
    <w:abstractNumId w:val="261"/>
  </w:num>
  <w:num w:numId="233" w16cid:durableId="2050759229">
    <w:abstractNumId w:val="463"/>
  </w:num>
  <w:num w:numId="234" w16cid:durableId="124088457">
    <w:abstractNumId w:val="34"/>
  </w:num>
  <w:num w:numId="235" w16cid:durableId="1235896546">
    <w:abstractNumId w:val="522"/>
  </w:num>
  <w:num w:numId="236" w16cid:durableId="1424952671">
    <w:abstractNumId w:val="533"/>
  </w:num>
  <w:num w:numId="237" w16cid:durableId="440689534">
    <w:abstractNumId w:val="421"/>
  </w:num>
  <w:num w:numId="238" w16cid:durableId="317881980">
    <w:abstractNumId w:val="264"/>
  </w:num>
  <w:num w:numId="239" w16cid:durableId="129372122">
    <w:abstractNumId w:val="179"/>
  </w:num>
  <w:num w:numId="240" w16cid:durableId="1804275720">
    <w:abstractNumId w:val="543"/>
  </w:num>
  <w:num w:numId="241" w16cid:durableId="369182262">
    <w:abstractNumId w:val="138"/>
  </w:num>
  <w:num w:numId="242" w16cid:durableId="1732540156">
    <w:abstractNumId w:val="455"/>
  </w:num>
  <w:num w:numId="243" w16cid:durableId="2114473400">
    <w:abstractNumId w:val="433"/>
  </w:num>
  <w:num w:numId="244" w16cid:durableId="229652611">
    <w:abstractNumId w:val="456"/>
  </w:num>
  <w:num w:numId="245" w16cid:durableId="1574045036">
    <w:abstractNumId w:val="292"/>
  </w:num>
  <w:num w:numId="246" w16cid:durableId="568656162">
    <w:abstractNumId w:val="488"/>
  </w:num>
  <w:num w:numId="247" w16cid:durableId="2061007689">
    <w:abstractNumId w:val="136"/>
  </w:num>
  <w:num w:numId="248" w16cid:durableId="1435519769">
    <w:abstractNumId w:val="128"/>
  </w:num>
  <w:num w:numId="249" w16cid:durableId="756367527">
    <w:abstractNumId w:val="242"/>
  </w:num>
  <w:num w:numId="250" w16cid:durableId="1352144799">
    <w:abstractNumId w:val="408"/>
  </w:num>
  <w:num w:numId="251" w16cid:durableId="802423703">
    <w:abstractNumId w:val="355"/>
  </w:num>
  <w:num w:numId="252" w16cid:durableId="1302660491">
    <w:abstractNumId w:val="76"/>
  </w:num>
  <w:num w:numId="253" w16cid:durableId="930091583">
    <w:abstractNumId w:val="23"/>
  </w:num>
  <w:num w:numId="254" w16cid:durableId="1280138244">
    <w:abstractNumId w:val="296"/>
  </w:num>
  <w:num w:numId="255" w16cid:durableId="1429229600">
    <w:abstractNumId w:val="347"/>
  </w:num>
  <w:num w:numId="256" w16cid:durableId="2054846220">
    <w:abstractNumId w:val="398"/>
  </w:num>
  <w:num w:numId="257" w16cid:durableId="761490427">
    <w:abstractNumId w:val="527"/>
  </w:num>
  <w:num w:numId="258" w16cid:durableId="380980942">
    <w:abstractNumId w:val="114"/>
  </w:num>
  <w:num w:numId="259" w16cid:durableId="288323338">
    <w:abstractNumId w:val="46"/>
  </w:num>
  <w:num w:numId="260" w16cid:durableId="1474059235">
    <w:abstractNumId w:val="43"/>
  </w:num>
  <w:num w:numId="261" w16cid:durableId="1121998815">
    <w:abstractNumId w:val="228"/>
  </w:num>
  <w:num w:numId="262" w16cid:durableId="1440681886">
    <w:abstractNumId w:val="361"/>
  </w:num>
  <w:num w:numId="263" w16cid:durableId="1907372372">
    <w:abstractNumId w:val="201"/>
  </w:num>
  <w:num w:numId="264" w16cid:durableId="673997219">
    <w:abstractNumId w:val="266"/>
  </w:num>
  <w:num w:numId="265" w16cid:durableId="159350414">
    <w:abstractNumId w:val="323"/>
  </w:num>
  <w:num w:numId="266" w16cid:durableId="1371300051">
    <w:abstractNumId w:val="238"/>
  </w:num>
  <w:num w:numId="267" w16cid:durableId="1314871519">
    <w:abstractNumId w:val="118"/>
  </w:num>
  <w:num w:numId="268" w16cid:durableId="216203528">
    <w:abstractNumId w:val="41"/>
  </w:num>
  <w:num w:numId="269" w16cid:durableId="2107071141">
    <w:abstractNumId w:val="193"/>
  </w:num>
  <w:num w:numId="270" w16cid:durableId="291398881">
    <w:abstractNumId w:val="528"/>
  </w:num>
  <w:num w:numId="271" w16cid:durableId="37554907">
    <w:abstractNumId w:val="427"/>
  </w:num>
  <w:num w:numId="272" w16cid:durableId="1556308673">
    <w:abstractNumId w:val="49"/>
  </w:num>
  <w:num w:numId="273" w16cid:durableId="108550799">
    <w:abstractNumId w:val="35"/>
  </w:num>
  <w:num w:numId="274" w16cid:durableId="155001541">
    <w:abstractNumId w:val="436"/>
  </w:num>
  <w:num w:numId="275" w16cid:durableId="502207803">
    <w:abstractNumId w:val="454"/>
  </w:num>
  <w:num w:numId="276" w16cid:durableId="2027707100">
    <w:abstractNumId w:val="78"/>
  </w:num>
  <w:num w:numId="277" w16cid:durableId="1491679300">
    <w:abstractNumId w:val="82"/>
  </w:num>
  <w:num w:numId="278" w16cid:durableId="1348292928">
    <w:abstractNumId w:val="484"/>
  </w:num>
  <w:num w:numId="279" w16cid:durableId="1432973894">
    <w:abstractNumId w:val="273"/>
  </w:num>
  <w:num w:numId="280" w16cid:durableId="1311865452">
    <w:abstractNumId w:val="26"/>
  </w:num>
  <w:num w:numId="281" w16cid:durableId="472989136">
    <w:abstractNumId w:val="545"/>
  </w:num>
  <w:num w:numId="282" w16cid:durableId="854611530">
    <w:abstractNumId w:val="457"/>
  </w:num>
  <w:num w:numId="283" w16cid:durableId="70928926">
    <w:abstractNumId w:val="207"/>
  </w:num>
  <w:num w:numId="284" w16cid:durableId="322513291">
    <w:abstractNumId w:val="235"/>
  </w:num>
  <w:num w:numId="285" w16cid:durableId="1424692362">
    <w:abstractNumId w:val="460"/>
  </w:num>
  <w:num w:numId="286" w16cid:durableId="1111122237">
    <w:abstractNumId w:val="233"/>
  </w:num>
  <w:num w:numId="287" w16cid:durableId="1333332952">
    <w:abstractNumId w:val="342"/>
  </w:num>
  <w:num w:numId="288" w16cid:durableId="749616504">
    <w:abstractNumId w:val="271"/>
  </w:num>
  <w:num w:numId="289" w16cid:durableId="1276445807">
    <w:abstractNumId w:val="224"/>
  </w:num>
  <w:num w:numId="290" w16cid:durableId="1311056207">
    <w:abstractNumId w:val="382"/>
  </w:num>
  <w:num w:numId="291" w16cid:durableId="466047762">
    <w:abstractNumId w:val="17"/>
  </w:num>
  <w:num w:numId="292" w16cid:durableId="1422802173">
    <w:abstractNumId w:val="253"/>
  </w:num>
  <w:num w:numId="293" w16cid:durableId="1750273582">
    <w:abstractNumId w:val="333"/>
  </w:num>
  <w:num w:numId="294" w16cid:durableId="1959096849">
    <w:abstractNumId w:val="51"/>
  </w:num>
  <w:num w:numId="295" w16cid:durableId="1446341484">
    <w:abstractNumId w:val="60"/>
  </w:num>
  <w:num w:numId="296" w16cid:durableId="662318884">
    <w:abstractNumId w:val="312"/>
  </w:num>
  <w:num w:numId="297" w16cid:durableId="2077363642">
    <w:abstractNumId w:val="419"/>
  </w:num>
  <w:num w:numId="298" w16cid:durableId="501314886">
    <w:abstractNumId w:val="387"/>
  </w:num>
  <w:num w:numId="299" w16cid:durableId="1347370559">
    <w:abstractNumId w:val="531"/>
  </w:num>
  <w:num w:numId="300" w16cid:durableId="158153817">
    <w:abstractNumId w:val="92"/>
  </w:num>
  <w:num w:numId="301" w16cid:durableId="1557815365">
    <w:abstractNumId w:val="334"/>
  </w:num>
  <w:num w:numId="302" w16cid:durableId="1221360986">
    <w:abstractNumId w:val="302"/>
  </w:num>
  <w:num w:numId="303" w16cid:durableId="285350707">
    <w:abstractNumId w:val="410"/>
  </w:num>
  <w:num w:numId="304" w16cid:durableId="566763543">
    <w:abstractNumId w:val="549"/>
  </w:num>
  <w:num w:numId="305" w16cid:durableId="1066957300">
    <w:abstractNumId w:val="404"/>
  </w:num>
  <w:num w:numId="306" w16cid:durableId="187450671">
    <w:abstractNumId w:val="121"/>
  </w:num>
  <w:num w:numId="307" w16cid:durableId="187908772">
    <w:abstractNumId w:val="232"/>
  </w:num>
  <w:num w:numId="308" w16cid:durableId="520508985">
    <w:abstractNumId w:val="461"/>
  </w:num>
  <w:num w:numId="309" w16cid:durableId="1002665415">
    <w:abstractNumId w:val="451"/>
  </w:num>
  <w:num w:numId="310" w16cid:durableId="1297446412">
    <w:abstractNumId w:val="514"/>
  </w:num>
  <w:num w:numId="311" w16cid:durableId="842092713">
    <w:abstractNumId w:val="50"/>
  </w:num>
  <w:num w:numId="312" w16cid:durableId="165441218">
    <w:abstractNumId w:val="518"/>
  </w:num>
  <w:num w:numId="313" w16cid:durableId="247425296">
    <w:abstractNumId w:val="219"/>
  </w:num>
  <w:num w:numId="314" w16cid:durableId="2061321495">
    <w:abstractNumId w:val="513"/>
  </w:num>
  <w:num w:numId="315" w16cid:durableId="864291183">
    <w:abstractNumId w:val="2"/>
  </w:num>
  <w:num w:numId="316" w16cid:durableId="521627661">
    <w:abstractNumId w:val="1"/>
  </w:num>
  <w:num w:numId="317" w16cid:durableId="595793986">
    <w:abstractNumId w:val="0"/>
  </w:num>
  <w:num w:numId="318" w16cid:durableId="1408453864">
    <w:abstractNumId w:val="260"/>
  </w:num>
  <w:num w:numId="319" w16cid:durableId="128015360">
    <w:abstractNumId w:val="215"/>
  </w:num>
  <w:num w:numId="320" w16cid:durableId="967394024">
    <w:abstractNumId w:val="28"/>
  </w:num>
  <w:num w:numId="321" w16cid:durableId="1098061441">
    <w:abstractNumId w:val="123"/>
  </w:num>
  <w:num w:numId="322" w16cid:durableId="1463815388">
    <w:abstractNumId w:val="169"/>
  </w:num>
  <w:num w:numId="323" w16cid:durableId="1489859158">
    <w:abstractNumId w:val="4"/>
  </w:num>
  <w:num w:numId="324" w16cid:durableId="482694870">
    <w:abstractNumId w:val="165"/>
  </w:num>
  <w:num w:numId="325" w16cid:durableId="1512840349">
    <w:abstractNumId w:val="281"/>
  </w:num>
  <w:num w:numId="326" w16cid:durableId="1102189426">
    <w:abstractNumId w:val="449"/>
  </w:num>
  <w:num w:numId="327" w16cid:durableId="1692144079">
    <w:abstractNumId w:val="464"/>
  </w:num>
  <w:num w:numId="328" w16cid:durableId="1778986580">
    <w:abstractNumId w:val="311"/>
  </w:num>
  <w:num w:numId="329" w16cid:durableId="1278217973">
    <w:abstractNumId w:val="86"/>
  </w:num>
  <w:num w:numId="330" w16cid:durableId="1860394163">
    <w:abstractNumId w:val="554"/>
  </w:num>
  <w:num w:numId="331" w16cid:durableId="863636783">
    <w:abstractNumId w:val="516"/>
  </w:num>
  <w:num w:numId="332" w16cid:durableId="35203986">
    <w:abstractNumId w:val="474"/>
  </w:num>
  <w:num w:numId="333" w16cid:durableId="1378623897">
    <w:abstractNumId w:val="275"/>
  </w:num>
  <w:num w:numId="334" w16cid:durableId="1511676005">
    <w:abstractNumId w:val="81"/>
  </w:num>
  <w:num w:numId="335" w16cid:durableId="1464351089">
    <w:abstractNumId w:val="319"/>
  </w:num>
  <w:num w:numId="336" w16cid:durableId="1412316940">
    <w:abstractNumId w:val="221"/>
  </w:num>
  <w:num w:numId="337" w16cid:durableId="1351293388">
    <w:abstractNumId w:val="202"/>
  </w:num>
  <w:num w:numId="338" w16cid:durableId="794717137">
    <w:abstractNumId w:val="288"/>
  </w:num>
  <w:num w:numId="339" w16cid:durableId="1269268433">
    <w:abstractNumId w:val="161"/>
  </w:num>
  <w:num w:numId="340" w16cid:durableId="1901358315">
    <w:abstractNumId w:val="108"/>
  </w:num>
  <w:num w:numId="341" w16cid:durableId="2054191216">
    <w:abstractNumId w:val="462"/>
  </w:num>
  <w:num w:numId="342" w16cid:durableId="127674845">
    <w:abstractNumId w:val="498"/>
  </w:num>
  <w:num w:numId="343" w16cid:durableId="529295860">
    <w:abstractNumId w:val="19"/>
  </w:num>
  <w:num w:numId="344" w16cid:durableId="1208222034">
    <w:abstractNumId w:val="57"/>
  </w:num>
  <w:num w:numId="345" w16cid:durableId="508371775">
    <w:abstractNumId w:val="63"/>
  </w:num>
  <w:num w:numId="346" w16cid:durableId="1609850326">
    <w:abstractNumId w:val="208"/>
  </w:num>
  <w:num w:numId="347" w16cid:durableId="402140842">
    <w:abstractNumId w:val="258"/>
  </w:num>
  <w:num w:numId="348" w16cid:durableId="1515463758">
    <w:abstractNumId w:val="494"/>
  </w:num>
  <w:num w:numId="349" w16cid:durableId="1438714613">
    <w:abstractNumId w:val="492"/>
  </w:num>
  <w:num w:numId="350" w16cid:durableId="878784789">
    <w:abstractNumId w:val="100"/>
  </w:num>
  <w:num w:numId="351" w16cid:durableId="929972403">
    <w:abstractNumId w:val="477"/>
  </w:num>
  <w:num w:numId="352" w16cid:durableId="694577402">
    <w:abstractNumId w:val="445"/>
  </w:num>
  <w:num w:numId="353" w16cid:durableId="1118908988">
    <w:abstractNumId w:val="314"/>
  </w:num>
  <w:num w:numId="354" w16cid:durableId="1842506148">
    <w:abstractNumId w:val="428"/>
  </w:num>
  <w:num w:numId="355" w16cid:durableId="130364330">
    <w:abstractNumId w:val="532"/>
  </w:num>
  <w:num w:numId="356" w16cid:durableId="558176593">
    <w:abstractNumId w:val="305"/>
  </w:num>
  <w:num w:numId="357" w16cid:durableId="1336885254">
    <w:abstractNumId w:val="537"/>
  </w:num>
  <w:num w:numId="358" w16cid:durableId="1140264848">
    <w:abstractNumId w:val="10"/>
  </w:num>
  <w:num w:numId="359" w16cid:durableId="857041811">
    <w:abstractNumId w:val="534"/>
  </w:num>
  <w:num w:numId="360" w16cid:durableId="1542284184">
    <w:abstractNumId w:val="246"/>
  </w:num>
  <w:num w:numId="361" w16cid:durableId="799955287">
    <w:abstractNumId w:val="153"/>
  </w:num>
  <w:num w:numId="362" w16cid:durableId="1576351994">
    <w:abstractNumId w:val="64"/>
  </w:num>
  <w:num w:numId="363" w16cid:durableId="1175416402">
    <w:abstractNumId w:val="135"/>
  </w:num>
  <w:num w:numId="364" w16cid:durableId="1080131134">
    <w:abstractNumId w:val="101"/>
  </w:num>
  <w:num w:numId="365" w16cid:durableId="321933619">
    <w:abstractNumId w:val="270"/>
  </w:num>
  <w:num w:numId="366" w16cid:durableId="1676375283">
    <w:abstractNumId w:val="95"/>
  </w:num>
  <w:num w:numId="367" w16cid:durableId="609241164">
    <w:abstractNumId w:val="470"/>
  </w:num>
  <w:num w:numId="368" w16cid:durableId="389690757">
    <w:abstractNumId w:val="303"/>
  </w:num>
  <w:num w:numId="369" w16cid:durableId="316106249">
    <w:abstractNumId w:val="357"/>
  </w:num>
  <w:num w:numId="370" w16cid:durableId="581913558">
    <w:abstractNumId w:val="490"/>
  </w:num>
  <w:num w:numId="371" w16cid:durableId="428813763">
    <w:abstractNumId w:val="111"/>
  </w:num>
  <w:num w:numId="372" w16cid:durableId="698358077">
    <w:abstractNumId w:val="439"/>
  </w:num>
  <w:num w:numId="373" w16cid:durableId="617101579">
    <w:abstractNumId w:val="487"/>
  </w:num>
  <w:num w:numId="374" w16cid:durableId="2135171219">
    <w:abstractNumId w:val="103"/>
  </w:num>
  <w:num w:numId="375" w16cid:durableId="1391343885">
    <w:abstractNumId w:val="507"/>
  </w:num>
  <w:num w:numId="376" w16cid:durableId="1778913481">
    <w:abstractNumId w:val="438"/>
  </w:num>
  <w:num w:numId="377" w16cid:durableId="902447766">
    <w:abstractNumId w:val="502"/>
  </w:num>
  <w:num w:numId="378" w16cid:durableId="196704426">
    <w:abstractNumId w:val="265"/>
  </w:num>
  <w:num w:numId="379" w16cid:durableId="28115098">
    <w:abstractNumId w:val="380"/>
  </w:num>
  <w:num w:numId="380" w16cid:durableId="1126390812">
    <w:abstractNumId w:val="374"/>
  </w:num>
  <w:num w:numId="381" w16cid:durableId="1985812363">
    <w:abstractNumId w:val="317"/>
  </w:num>
  <w:num w:numId="382" w16cid:durableId="336271198">
    <w:abstractNumId w:val="14"/>
  </w:num>
  <w:num w:numId="383" w16cid:durableId="205996647">
    <w:abstractNumId w:val="134"/>
  </w:num>
  <w:num w:numId="384" w16cid:durableId="1825510906">
    <w:abstractNumId w:val="364"/>
  </w:num>
  <w:num w:numId="385" w16cid:durableId="313022678">
    <w:abstractNumId w:val="523"/>
  </w:num>
  <w:num w:numId="386" w16cid:durableId="188765861">
    <w:abstractNumId w:val="301"/>
  </w:num>
  <w:num w:numId="387" w16cid:durableId="1175612485">
    <w:abstractNumId w:val="125"/>
  </w:num>
  <w:num w:numId="388" w16cid:durableId="1217006150">
    <w:abstractNumId w:val="372"/>
  </w:num>
  <w:num w:numId="389" w16cid:durableId="379944713">
    <w:abstractNumId w:val="415"/>
  </w:num>
  <w:num w:numId="390" w16cid:durableId="1608199858">
    <w:abstractNumId w:val="508"/>
  </w:num>
  <w:num w:numId="391" w16cid:durableId="1333486163">
    <w:abstractNumId w:val="159"/>
  </w:num>
  <w:num w:numId="392" w16cid:durableId="713309489">
    <w:abstractNumId w:val="294"/>
  </w:num>
  <w:num w:numId="393" w16cid:durableId="1419981787">
    <w:abstractNumId w:val="120"/>
  </w:num>
  <w:num w:numId="394" w16cid:durableId="1468938272">
    <w:abstractNumId w:val="89"/>
  </w:num>
  <w:num w:numId="395" w16cid:durableId="1000427002">
    <w:abstractNumId w:val="422"/>
  </w:num>
  <w:num w:numId="396" w16cid:durableId="215356907">
    <w:abstractNumId w:val="353"/>
  </w:num>
  <w:num w:numId="397" w16cid:durableId="1077171462">
    <w:abstractNumId w:val="370"/>
  </w:num>
  <w:num w:numId="398" w16cid:durableId="2027515819">
    <w:abstractNumId w:val="298"/>
  </w:num>
  <w:num w:numId="399" w16cid:durableId="757823788">
    <w:abstractNumId w:val="119"/>
  </w:num>
  <w:num w:numId="400" w16cid:durableId="409275252">
    <w:abstractNumId w:val="227"/>
  </w:num>
  <w:num w:numId="401" w16cid:durableId="924339052">
    <w:abstractNumId w:val="190"/>
  </w:num>
  <w:num w:numId="402" w16cid:durableId="1012993372">
    <w:abstractNumId w:val="151"/>
  </w:num>
  <w:num w:numId="403" w16cid:durableId="721171866">
    <w:abstractNumId w:val="131"/>
  </w:num>
  <w:num w:numId="404" w16cid:durableId="1683580172">
    <w:abstractNumId w:val="521"/>
  </w:num>
  <w:num w:numId="405" w16cid:durableId="2043285920">
    <w:abstractNumId w:val="186"/>
  </w:num>
  <w:num w:numId="406" w16cid:durableId="141507387">
    <w:abstractNumId w:val="472"/>
  </w:num>
  <w:num w:numId="407" w16cid:durableId="1502694470">
    <w:abstractNumId w:val="541"/>
  </w:num>
  <w:num w:numId="408" w16cid:durableId="874582919">
    <w:abstractNumId w:val="254"/>
  </w:num>
  <w:num w:numId="409" w16cid:durableId="363600339">
    <w:abstractNumId w:val="499"/>
  </w:num>
  <w:num w:numId="410" w16cid:durableId="990212198">
    <w:abstractNumId w:val="425"/>
  </w:num>
  <w:num w:numId="411" w16cid:durableId="438304792">
    <w:abstractNumId w:val="291"/>
  </w:num>
  <w:num w:numId="412" w16cid:durableId="579098754">
    <w:abstractNumId w:val="430"/>
  </w:num>
  <w:num w:numId="413" w16cid:durableId="1018774848">
    <w:abstractNumId w:val="511"/>
  </w:num>
  <w:num w:numId="414" w16cid:durableId="1028289654">
    <w:abstractNumId w:val="386"/>
  </w:num>
  <w:num w:numId="415" w16cid:durableId="1164003984">
    <w:abstractNumId w:val="209"/>
  </w:num>
  <w:num w:numId="416" w16cid:durableId="1682851742">
    <w:abstractNumId w:val="458"/>
  </w:num>
  <w:num w:numId="417" w16cid:durableId="1893156540">
    <w:abstractNumId w:val="211"/>
  </w:num>
  <w:num w:numId="418" w16cid:durableId="819810711">
    <w:abstractNumId w:val="406"/>
  </w:num>
  <w:num w:numId="419" w16cid:durableId="1578784408">
    <w:abstractNumId w:val="267"/>
  </w:num>
  <w:num w:numId="420" w16cid:durableId="993293841">
    <w:abstractNumId w:val="354"/>
  </w:num>
  <w:num w:numId="421" w16cid:durableId="935749940">
    <w:abstractNumId w:val="87"/>
  </w:num>
  <w:num w:numId="422" w16cid:durableId="1547638066">
    <w:abstractNumId w:val="173"/>
  </w:num>
  <w:num w:numId="423" w16cid:durableId="683243670">
    <w:abstractNumId w:val="446"/>
  </w:num>
  <w:num w:numId="424" w16cid:durableId="2053846136">
    <w:abstractNumId w:val="318"/>
  </w:num>
  <w:num w:numId="425" w16cid:durableId="2063867510">
    <w:abstractNumId w:val="249"/>
  </w:num>
  <w:num w:numId="426" w16cid:durableId="1967195621">
    <w:abstractNumId w:val="512"/>
  </w:num>
  <w:num w:numId="427" w16cid:durableId="1567302682">
    <w:abstractNumId w:val="229"/>
  </w:num>
  <w:num w:numId="428" w16cid:durableId="385030984">
    <w:abstractNumId w:val="426"/>
  </w:num>
  <w:num w:numId="429" w16cid:durableId="944653496">
    <w:abstractNumId w:val="226"/>
  </w:num>
  <w:num w:numId="430" w16cid:durableId="708064790">
    <w:abstractNumId w:val="384"/>
  </w:num>
  <w:num w:numId="431" w16cid:durableId="1257711083">
    <w:abstractNumId w:val="376"/>
  </w:num>
  <w:num w:numId="432" w16cid:durableId="1616280882">
    <w:abstractNumId w:val="285"/>
  </w:num>
  <w:num w:numId="433" w16cid:durableId="1253276666">
    <w:abstractNumId w:val="268"/>
  </w:num>
  <w:num w:numId="434" w16cid:durableId="1560632545">
    <w:abstractNumId w:val="245"/>
  </w:num>
  <w:num w:numId="435" w16cid:durableId="1516070827">
    <w:abstractNumId w:val="5"/>
  </w:num>
  <w:num w:numId="436" w16cid:durableId="1907376387">
    <w:abstractNumId w:val="66"/>
  </w:num>
  <w:num w:numId="437" w16cid:durableId="162356540">
    <w:abstractNumId w:val="203"/>
  </w:num>
  <w:num w:numId="438" w16cid:durableId="277179764">
    <w:abstractNumId w:val="98"/>
  </w:num>
  <w:num w:numId="439" w16cid:durableId="1681814736">
    <w:abstractNumId w:val="524"/>
  </w:num>
  <w:num w:numId="440" w16cid:durableId="260113343">
    <w:abstractNumId w:val="79"/>
  </w:num>
  <w:num w:numId="441" w16cid:durableId="275873498">
    <w:abstractNumId w:val="67"/>
  </w:num>
  <w:num w:numId="442" w16cid:durableId="728071291">
    <w:abstractNumId w:val="491"/>
  </w:num>
  <w:num w:numId="443" w16cid:durableId="1931422801">
    <w:abstractNumId w:val="218"/>
  </w:num>
  <w:num w:numId="444" w16cid:durableId="758252205">
    <w:abstractNumId w:val="48"/>
  </w:num>
  <w:num w:numId="445" w16cid:durableId="2016684478">
    <w:abstractNumId w:val="189"/>
  </w:num>
  <w:num w:numId="446" w16cid:durableId="2059432734">
    <w:abstractNumId w:val="256"/>
  </w:num>
  <w:num w:numId="447" w16cid:durableId="525487016">
    <w:abstractNumId w:val="30"/>
  </w:num>
  <w:num w:numId="448" w16cid:durableId="1901747036">
    <w:abstractNumId w:val="555"/>
  </w:num>
  <w:num w:numId="449" w16cid:durableId="986860251">
    <w:abstractNumId w:val="356"/>
  </w:num>
  <w:num w:numId="450" w16cid:durableId="334260589">
    <w:abstractNumId w:val="316"/>
  </w:num>
  <w:num w:numId="451" w16cid:durableId="1204515814">
    <w:abstractNumId w:val="345"/>
  </w:num>
  <w:num w:numId="452" w16cid:durableId="713120518">
    <w:abstractNumId w:val="54"/>
  </w:num>
  <w:num w:numId="453" w16cid:durableId="99380387">
    <w:abstractNumId w:val="206"/>
  </w:num>
  <w:num w:numId="454" w16cid:durableId="805317070">
    <w:abstractNumId w:val="437"/>
  </w:num>
  <w:num w:numId="455" w16cid:durableId="1612742440">
    <w:abstractNumId w:val="187"/>
  </w:num>
  <w:num w:numId="456" w16cid:durableId="1944072209">
    <w:abstractNumId w:val="546"/>
  </w:num>
  <w:num w:numId="457" w16cid:durableId="1646423001">
    <w:abstractNumId w:val="434"/>
  </w:num>
  <w:num w:numId="458" w16cid:durableId="289164632">
    <w:abstractNumId w:val="139"/>
  </w:num>
  <w:num w:numId="459" w16cid:durableId="676350904">
    <w:abstractNumId w:val="371"/>
  </w:num>
  <w:num w:numId="460" w16cid:durableId="1512527801">
    <w:abstractNumId w:val="332"/>
  </w:num>
  <w:num w:numId="461" w16cid:durableId="923414285">
    <w:abstractNumId w:val="210"/>
  </w:num>
  <w:num w:numId="462" w16cid:durableId="1304580026">
    <w:abstractNumId w:val="326"/>
  </w:num>
  <w:num w:numId="463" w16cid:durableId="1969823506">
    <w:abstractNumId w:val="289"/>
  </w:num>
  <w:num w:numId="464" w16cid:durableId="1379016318">
    <w:abstractNumId w:val="496"/>
  </w:num>
  <w:num w:numId="465" w16cid:durableId="1493370813">
    <w:abstractNumId w:val="515"/>
  </w:num>
  <w:num w:numId="466" w16cid:durableId="475953145">
    <w:abstractNumId w:val="467"/>
  </w:num>
  <w:num w:numId="467" w16cid:durableId="1782990121">
    <w:abstractNumId w:val="168"/>
  </w:num>
  <w:num w:numId="468" w16cid:durableId="355620492">
    <w:abstractNumId w:val="170"/>
  </w:num>
  <w:num w:numId="469" w16cid:durableId="707922125">
    <w:abstractNumId w:val="452"/>
  </w:num>
  <w:num w:numId="470" w16cid:durableId="548343247">
    <w:abstractNumId w:val="99"/>
  </w:num>
  <w:num w:numId="471" w16cid:durableId="606929502">
    <w:abstractNumId w:val="443"/>
  </w:num>
  <w:num w:numId="472" w16cid:durableId="598951134">
    <w:abstractNumId w:val="338"/>
  </w:num>
  <w:num w:numId="473" w16cid:durableId="1356299108">
    <w:abstractNumId w:val="444"/>
  </w:num>
  <w:num w:numId="474" w16cid:durableId="1962566330">
    <w:abstractNumId w:val="55"/>
  </w:num>
  <w:num w:numId="475" w16cid:durableId="1582372602">
    <w:abstractNumId w:val="471"/>
  </w:num>
  <w:num w:numId="476" w16cid:durableId="1238131095">
    <w:abstractNumId w:val="83"/>
  </w:num>
  <w:num w:numId="477" w16cid:durableId="1459107126">
    <w:abstractNumId w:val="395"/>
  </w:num>
  <w:num w:numId="478" w16cid:durableId="319499754">
    <w:abstractNumId w:val="184"/>
  </w:num>
  <w:num w:numId="479" w16cid:durableId="1160465412">
    <w:abstractNumId w:val="200"/>
  </w:num>
  <w:num w:numId="480" w16cid:durableId="394353435">
    <w:abstractNumId w:val="280"/>
  </w:num>
  <w:num w:numId="481" w16cid:durableId="2130853063">
    <w:abstractNumId w:val="350"/>
  </w:num>
  <w:num w:numId="482" w16cid:durableId="931140">
    <w:abstractNumId w:val="154"/>
  </w:num>
  <w:num w:numId="483" w16cid:durableId="949703381">
    <w:abstractNumId w:val="71"/>
  </w:num>
  <w:num w:numId="484" w16cid:durableId="1077821175">
    <w:abstractNumId w:val="164"/>
  </w:num>
  <w:num w:numId="485" w16cid:durableId="610085681">
    <w:abstractNumId w:val="188"/>
  </w:num>
  <w:num w:numId="486" w16cid:durableId="1360660219">
    <w:abstractNumId w:val="547"/>
  </w:num>
  <w:num w:numId="487" w16cid:durableId="131484765">
    <w:abstractNumId w:val="140"/>
  </w:num>
  <w:num w:numId="488" w16cid:durableId="1370454500">
    <w:abstractNumId w:val="93"/>
  </w:num>
  <w:num w:numId="489" w16cid:durableId="381295154">
    <w:abstractNumId w:val="525"/>
  </w:num>
  <w:num w:numId="490" w16cid:durableId="96683189">
    <w:abstractNumId w:val="142"/>
  </w:num>
  <w:num w:numId="491" w16cid:durableId="874121984">
    <w:abstractNumId w:val="145"/>
  </w:num>
  <w:num w:numId="492" w16cid:durableId="1078599682">
    <w:abstractNumId w:val="286"/>
  </w:num>
  <w:num w:numId="493" w16cid:durableId="1709840519">
    <w:abstractNumId w:val="124"/>
  </w:num>
  <w:num w:numId="494" w16cid:durableId="1500848129">
    <w:abstractNumId w:val="53"/>
  </w:num>
  <w:num w:numId="495" w16cid:durableId="1045526337">
    <w:abstractNumId w:val="536"/>
  </w:num>
  <w:num w:numId="496" w16cid:durableId="2145852002">
    <w:abstractNumId w:val="155"/>
  </w:num>
  <w:num w:numId="497" w16cid:durableId="1945771723">
    <w:abstractNumId w:val="274"/>
  </w:num>
  <w:num w:numId="498" w16cid:durableId="2031636241">
    <w:abstractNumId w:val="133"/>
  </w:num>
  <w:num w:numId="499" w16cid:durableId="72167630">
    <w:abstractNumId w:val="216"/>
  </w:num>
  <w:num w:numId="500" w16cid:durableId="1727290396">
    <w:abstractNumId w:val="479"/>
  </w:num>
  <w:num w:numId="501" w16cid:durableId="1995865264">
    <w:abstractNumId w:val="310"/>
  </w:num>
  <w:num w:numId="502" w16cid:durableId="1586955840">
    <w:abstractNumId w:val="109"/>
  </w:num>
  <w:num w:numId="503" w16cid:durableId="761878442">
    <w:abstractNumId w:val="407"/>
  </w:num>
  <w:num w:numId="504" w16cid:durableId="103350902">
    <w:abstractNumId w:val="204"/>
  </w:num>
  <w:num w:numId="505" w16cid:durableId="1646856212">
    <w:abstractNumId w:val="262"/>
  </w:num>
  <w:num w:numId="506" w16cid:durableId="258100611">
    <w:abstractNumId w:val="276"/>
  </w:num>
  <w:num w:numId="507" w16cid:durableId="536703026">
    <w:abstractNumId w:val="85"/>
  </w:num>
  <w:num w:numId="508" w16cid:durableId="2039046500">
    <w:abstractNumId w:val="36"/>
  </w:num>
  <w:num w:numId="509" w16cid:durableId="572547622">
    <w:abstractNumId w:val="243"/>
  </w:num>
  <w:num w:numId="510" w16cid:durableId="1801799873">
    <w:abstractNumId w:val="90"/>
  </w:num>
  <w:num w:numId="511" w16cid:durableId="891696181">
    <w:abstractNumId w:val="341"/>
  </w:num>
  <w:num w:numId="512" w16cid:durableId="770397992">
    <w:abstractNumId w:val="548"/>
  </w:num>
  <w:num w:numId="513" w16cid:durableId="166555491">
    <w:abstractNumId w:val="453"/>
  </w:num>
  <w:num w:numId="514" w16cid:durableId="1411199074">
    <w:abstractNumId w:val="251"/>
  </w:num>
  <w:num w:numId="515" w16cid:durableId="1631283281">
    <w:abstractNumId w:val="7"/>
  </w:num>
  <w:num w:numId="516" w16cid:durableId="326247810">
    <w:abstractNumId w:val="15"/>
  </w:num>
  <w:num w:numId="517" w16cid:durableId="1174690936">
    <w:abstractNumId w:val="40"/>
  </w:num>
  <w:num w:numId="518" w16cid:durableId="1845511024">
    <w:abstractNumId w:val="72"/>
  </w:num>
  <w:num w:numId="519" w16cid:durableId="107437764">
    <w:abstractNumId w:val="181"/>
  </w:num>
  <w:num w:numId="520" w16cid:durableId="398988165">
    <w:abstractNumId w:val="94"/>
  </w:num>
  <w:num w:numId="521" w16cid:durableId="849686991">
    <w:abstractNumId w:val="16"/>
  </w:num>
  <w:num w:numId="522" w16cid:durableId="527569876">
    <w:abstractNumId w:val="450"/>
  </w:num>
  <w:num w:numId="523" w16cid:durableId="2090035924">
    <w:abstractNumId w:val="553"/>
  </w:num>
  <w:num w:numId="524" w16cid:durableId="1288505547">
    <w:abstractNumId w:val="110"/>
  </w:num>
  <w:num w:numId="525" w16cid:durableId="838623083">
    <w:abstractNumId w:val="244"/>
  </w:num>
  <w:num w:numId="526" w16cid:durableId="1785424510">
    <w:abstractNumId w:val="199"/>
  </w:num>
  <w:num w:numId="527" w16cid:durableId="567499990">
    <w:abstractNumId w:val="283"/>
  </w:num>
  <w:num w:numId="528" w16cid:durableId="500659663">
    <w:abstractNumId w:val="220"/>
  </w:num>
  <w:num w:numId="529" w16cid:durableId="1561863591">
    <w:abstractNumId w:val="115"/>
  </w:num>
  <w:num w:numId="530" w16cid:durableId="1636789641">
    <w:abstractNumId w:val="475"/>
  </w:num>
  <w:num w:numId="531" w16cid:durableId="2030715849">
    <w:abstractNumId w:val="205"/>
  </w:num>
  <w:num w:numId="532" w16cid:durableId="1060520349">
    <w:abstractNumId w:val="435"/>
  </w:num>
  <w:num w:numId="533" w16cid:durableId="130752831">
    <w:abstractNumId w:val="33"/>
  </w:num>
  <w:num w:numId="534" w16cid:durableId="1882861575">
    <w:abstractNumId w:val="517"/>
  </w:num>
  <w:num w:numId="535" w16cid:durableId="1031951181">
    <w:abstractNumId w:val="519"/>
  </w:num>
  <w:num w:numId="536" w16cid:durableId="1939867194">
    <w:abstractNumId w:val="52"/>
  </w:num>
  <w:num w:numId="537" w16cid:durableId="1679238140">
    <w:abstractNumId w:val="295"/>
  </w:num>
  <w:num w:numId="538" w16cid:durableId="1616714992">
    <w:abstractNumId w:val="367"/>
  </w:num>
  <w:num w:numId="539" w16cid:durableId="447894394">
    <w:abstractNumId w:val="29"/>
  </w:num>
  <w:num w:numId="540" w16cid:durableId="537085018">
    <w:abstractNumId w:val="402"/>
  </w:num>
  <w:num w:numId="541" w16cid:durableId="1959602479">
    <w:abstractNumId w:val="279"/>
  </w:num>
  <w:num w:numId="542" w16cid:durableId="32586705">
    <w:abstractNumId w:val="538"/>
  </w:num>
  <w:num w:numId="543" w16cid:durableId="1354573655">
    <w:abstractNumId w:val="307"/>
  </w:num>
  <w:num w:numId="544" w16cid:durableId="332613767">
    <w:abstractNumId w:val="476"/>
  </w:num>
  <w:num w:numId="545" w16cid:durableId="800418825">
    <w:abstractNumId w:val="197"/>
  </w:num>
  <w:num w:numId="546" w16cid:durableId="1821069470">
    <w:abstractNumId w:val="293"/>
  </w:num>
  <w:num w:numId="547" w16cid:durableId="1371493556">
    <w:abstractNumId w:val="482"/>
  </w:num>
  <w:num w:numId="548" w16cid:durableId="302080021">
    <w:abstractNumId w:val="381"/>
  </w:num>
  <w:num w:numId="549" w16cid:durableId="443809939">
    <w:abstractNumId w:val="352"/>
  </w:num>
  <w:num w:numId="550" w16cid:durableId="388456613">
    <w:abstractNumId w:val="540"/>
  </w:num>
  <w:num w:numId="551" w16cid:durableId="48267022">
    <w:abstractNumId w:val="478"/>
  </w:num>
  <w:num w:numId="552" w16cid:durableId="1674988512">
    <w:abstractNumId w:val="448"/>
  </w:num>
  <w:num w:numId="553" w16cid:durableId="1293560317">
    <w:abstractNumId w:val="239"/>
  </w:num>
  <w:num w:numId="554" w16cid:durableId="959847411">
    <w:abstractNumId w:val="282"/>
  </w:num>
  <w:num w:numId="555" w16cid:durableId="483276472">
    <w:abstractNumId w:val="432"/>
  </w:num>
  <w:num w:numId="556" w16cid:durableId="559365380">
    <w:abstractNumId w:val="183"/>
  </w:num>
  <w:num w:numId="557" w16cid:durableId="774979564">
    <w:abstractNumId w:val="337"/>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MDe3NDE1sDRS0lEKTi0uzszPAykwrAUAiNRopCwAAAA="/>
  </w:docVars>
  <w:rsids>
    <w:rsidRoot w:val="0049394D"/>
    <w:rsid w:val="00020B74"/>
    <w:rsid w:val="00026D6B"/>
    <w:rsid w:val="00031EE4"/>
    <w:rsid w:val="00067187"/>
    <w:rsid w:val="00071D19"/>
    <w:rsid w:val="00083BDD"/>
    <w:rsid w:val="000B0990"/>
    <w:rsid w:val="000C2B5F"/>
    <w:rsid w:val="000D2B8A"/>
    <w:rsid w:val="000E675B"/>
    <w:rsid w:val="000E711A"/>
    <w:rsid w:val="000F31D0"/>
    <w:rsid w:val="00114074"/>
    <w:rsid w:val="0014285B"/>
    <w:rsid w:val="00143886"/>
    <w:rsid w:val="001A3C59"/>
    <w:rsid w:val="001B3853"/>
    <w:rsid w:val="001C7155"/>
    <w:rsid w:val="001D15C7"/>
    <w:rsid w:val="001E3FC2"/>
    <w:rsid w:val="001F4EF7"/>
    <w:rsid w:val="00206045"/>
    <w:rsid w:val="00206E73"/>
    <w:rsid w:val="002133BE"/>
    <w:rsid w:val="00221F26"/>
    <w:rsid w:val="002300BE"/>
    <w:rsid w:val="002A73FE"/>
    <w:rsid w:val="002C0DD3"/>
    <w:rsid w:val="002E51D2"/>
    <w:rsid w:val="003012B7"/>
    <w:rsid w:val="00316D79"/>
    <w:rsid w:val="00320A1E"/>
    <w:rsid w:val="00335857"/>
    <w:rsid w:val="0036039F"/>
    <w:rsid w:val="00361F43"/>
    <w:rsid w:val="00363E33"/>
    <w:rsid w:val="003746E4"/>
    <w:rsid w:val="00374BE3"/>
    <w:rsid w:val="00375CC9"/>
    <w:rsid w:val="00377E63"/>
    <w:rsid w:val="00390644"/>
    <w:rsid w:val="003A0EB4"/>
    <w:rsid w:val="003B711A"/>
    <w:rsid w:val="003C3EA4"/>
    <w:rsid w:val="003E43BA"/>
    <w:rsid w:val="00400825"/>
    <w:rsid w:val="00416BA0"/>
    <w:rsid w:val="00420D13"/>
    <w:rsid w:val="004250D9"/>
    <w:rsid w:val="00445B17"/>
    <w:rsid w:val="00455381"/>
    <w:rsid w:val="00460ECB"/>
    <w:rsid w:val="0046387C"/>
    <w:rsid w:val="004828D0"/>
    <w:rsid w:val="0049394D"/>
    <w:rsid w:val="00494351"/>
    <w:rsid w:val="004A3549"/>
    <w:rsid w:val="004A3D72"/>
    <w:rsid w:val="004B08B7"/>
    <w:rsid w:val="004B1840"/>
    <w:rsid w:val="004B583E"/>
    <w:rsid w:val="004B626D"/>
    <w:rsid w:val="004C1E64"/>
    <w:rsid w:val="004C4173"/>
    <w:rsid w:val="004D6FC0"/>
    <w:rsid w:val="004E3522"/>
    <w:rsid w:val="004E6540"/>
    <w:rsid w:val="004F7041"/>
    <w:rsid w:val="0050113D"/>
    <w:rsid w:val="005030EF"/>
    <w:rsid w:val="00507F5A"/>
    <w:rsid w:val="00521342"/>
    <w:rsid w:val="00543AEA"/>
    <w:rsid w:val="005505C9"/>
    <w:rsid w:val="00551AB9"/>
    <w:rsid w:val="00565F2F"/>
    <w:rsid w:val="00574BDC"/>
    <w:rsid w:val="00581909"/>
    <w:rsid w:val="005B03DB"/>
    <w:rsid w:val="005C38B5"/>
    <w:rsid w:val="005D57E9"/>
    <w:rsid w:val="005E440A"/>
    <w:rsid w:val="005F1158"/>
    <w:rsid w:val="006258D9"/>
    <w:rsid w:val="006271E2"/>
    <w:rsid w:val="006433EF"/>
    <w:rsid w:val="00657552"/>
    <w:rsid w:val="00666507"/>
    <w:rsid w:val="006673B0"/>
    <w:rsid w:val="006708EA"/>
    <w:rsid w:val="006718C6"/>
    <w:rsid w:val="006832B0"/>
    <w:rsid w:val="006977BE"/>
    <w:rsid w:val="006A73D5"/>
    <w:rsid w:val="006B6529"/>
    <w:rsid w:val="006D56A1"/>
    <w:rsid w:val="006E0C33"/>
    <w:rsid w:val="006F607D"/>
    <w:rsid w:val="00705DF3"/>
    <w:rsid w:val="00717D9D"/>
    <w:rsid w:val="007365DC"/>
    <w:rsid w:val="007410E3"/>
    <w:rsid w:val="0075174F"/>
    <w:rsid w:val="007640AA"/>
    <w:rsid w:val="0077467E"/>
    <w:rsid w:val="007928A1"/>
    <w:rsid w:val="00793572"/>
    <w:rsid w:val="007D1CF9"/>
    <w:rsid w:val="007D3EFD"/>
    <w:rsid w:val="00825DCC"/>
    <w:rsid w:val="00833D0D"/>
    <w:rsid w:val="0083467A"/>
    <w:rsid w:val="008352B9"/>
    <w:rsid w:val="00847A37"/>
    <w:rsid w:val="00854703"/>
    <w:rsid w:val="008618D2"/>
    <w:rsid w:val="00863EEB"/>
    <w:rsid w:val="00863EF6"/>
    <w:rsid w:val="00871721"/>
    <w:rsid w:val="0088024E"/>
    <w:rsid w:val="00885E2C"/>
    <w:rsid w:val="008B1760"/>
    <w:rsid w:val="008B57A2"/>
    <w:rsid w:val="008D486D"/>
    <w:rsid w:val="00905559"/>
    <w:rsid w:val="00926A1A"/>
    <w:rsid w:val="00940C2B"/>
    <w:rsid w:val="009449B7"/>
    <w:rsid w:val="00947656"/>
    <w:rsid w:val="00955317"/>
    <w:rsid w:val="0097054A"/>
    <w:rsid w:val="00971EA1"/>
    <w:rsid w:val="009725D0"/>
    <w:rsid w:val="0097395B"/>
    <w:rsid w:val="00991602"/>
    <w:rsid w:val="00994E3D"/>
    <w:rsid w:val="009A16CE"/>
    <w:rsid w:val="009A16DA"/>
    <w:rsid w:val="009A5DC0"/>
    <w:rsid w:val="009A5E3A"/>
    <w:rsid w:val="009B36D9"/>
    <w:rsid w:val="009B65FB"/>
    <w:rsid w:val="009C1411"/>
    <w:rsid w:val="009E5A1D"/>
    <w:rsid w:val="00A21358"/>
    <w:rsid w:val="00AA0636"/>
    <w:rsid w:val="00AA2F19"/>
    <w:rsid w:val="00AA58D4"/>
    <w:rsid w:val="00AA6C56"/>
    <w:rsid w:val="00AC5077"/>
    <w:rsid w:val="00AE4CC0"/>
    <w:rsid w:val="00AF4C33"/>
    <w:rsid w:val="00AF7F06"/>
    <w:rsid w:val="00B00E1F"/>
    <w:rsid w:val="00B32281"/>
    <w:rsid w:val="00B36E5D"/>
    <w:rsid w:val="00B72398"/>
    <w:rsid w:val="00BB3F3D"/>
    <w:rsid w:val="00BB7EF1"/>
    <w:rsid w:val="00BC6F12"/>
    <w:rsid w:val="00BD4A65"/>
    <w:rsid w:val="00BF19EA"/>
    <w:rsid w:val="00C25B8C"/>
    <w:rsid w:val="00C45922"/>
    <w:rsid w:val="00C53860"/>
    <w:rsid w:val="00C8033B"/>
    <w:rsid w:val="00C82CA4"/>
    <w:rsid w:val="00CA5765"/>
    <w:rsid w:val="00CA7ADC"/>
    <w:rsid w:val="00CA7F1F"/>
    <w:rsid w:val="00CB7D49"/>
    <w:rsid w:val="00CC73C0"/>
    <w:rsid w:val="00CF0F82"/>
    <w:rsid w:val="00D03D8F"/>
    <w:rsid w:val="00D10F04"/>
    <w:rsid w:val="00D2013F"/>
    <w:rsid w:val="00D374F6"/>
    <w:rsid w:val="00D401E9"/>
    <w:rsid w:val="00D4332F"/>
    <w:rsid w:val="00D45E18"/>
    <w:rsid w:val="00D56646"/>
    <w:rsid w:val="00D67EC0"/>
    <w:rsid w:val="00D7786A"/>
    <w:rsid w:val="00D86BDE"/>
    <w:rsid w:val="00DB0195"/>
    <w:rsid w:val="00DC1E93"/>
    <w:rsid w:val="00DC48BD"/>
    <w:rsid w:val="00DD2291"/>
    <w:rsid w:val="00DE4FAD"/>
    <w:rsid w:val="00E3721F"/>
    <w:rsid w:val="00E409D7"/>
    <w:rsid w:val="00E42988"/>
    <w:rsid w:val="00E469FE"/>
    <w:rsid w:val="00E56D88"/>
    <w:rsid w:val="00E930BE"/>
    <w:rsid w:val="00E97C46"/>
    <w:rsid w:val="00ED6734"/>
    <w:rsid w:val="00ED7699"/>
    <w:rsid w:val="00EE2C9B"/>
    <w:rsid w:val="00EF03D7"/>
    <w:rsid w:val="00EF044B"/>
    <w:rsid w:val="00F0560D"/>
    <w:rsid w:val="00F14015"/>
    <w:rsid w:val="00F2499B"/>
    <w:rsid w:val="00F4598A"/>
    <w:rsid w:val="00F4649F"/>
    <w:rsid w:val="00F56B92"/>
    <w:rsid w:val="00F84291"/>
    <w:rsid w:val="00F97950"/>
    <w:rsid w:val="00FB21DB"/>
    <w:rsid w:val="00FB56BC"/>
    <w:rsid w:val="00FC5565"/>
    <w:rsid w:val="00FD1796"/>
    <w:rsid w:val="00FD3F93"/>
    <w:rsid w:val="00FE7CC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chmetcnv"/>
  <w:shapeDefaults>
    <o:shapedefaults v:ext="edit" spidmax="2050"/>
    <o:shapelayout v:ext="edit">
      <o:idmap v:ext="edit" data="2"/>
    </o:shapelayout>
  </w:shapeDefaults>
  <w:decimalSymbol w:val="."/>
  <w:listSeparator w:val=","/>
  <w14:docId w14:val="4EB229C2"/>
  <w15:chartTrackingRefBased/>
  <w15:docId w15:val="{B276C410-3496-43D2-B0AC-71258EAEF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21F"/>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qFormat/>
    <w:rsid w:val="00E372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E3721F"/>
    <w:pPr>
      <w:pBdr>
        <w:top w:val="none" w:sz="0" w:space="0" w:color="auto"/>
      </w:pBdr>
      <w:spacing w:before="180"/>
      <w:outlineLvl w:val="1"/>
    </w:pPr>
    <w:rPr>
      <w:sz w:val="32"/>
    </w:rPr>
  </w:style>
  <w:style w:type="paragraph" w:styleId="Heading3">
    <w:name w:val="heading 3"/>
    <w:basedOn w:val="Heading2"/>
    <w:next w:val="Normal"/>
    <w:qFormat/>
    <w:rsid w:val="00E3721F"/>
    <w:pPr>
      <w:spacing w:before="120"/>
      <w:outlineLvl w:val="2"/>
    </w:pPr>
    <w:rPr>
      <w:sz w:val="28"/>
    </w:rPr>
  </w:style>
  <w:style w:type="paragraph" w:styleId="Heading4">
    <w:name w:val="heading 4"/>
    <w:basedOn w:val="Heading3"/>
    <w:next w:val="Normal"/>
    <w:qFormat/>
    <w:rsid w:val="00E3721F"/>
    <w:pPr>
      <w:ind w:left="1418" w:hanging="1418"/>
      <w:outlineLvl w:val="3"/>
    </w:pPr>
    <w:rPr>
      <w:sz w:val="24"/>
    </w:rPr>
  </w:style>
  <w:style w:type="paragraph" w:styleId="Heading5">
    <w:name w:val="heading 5"/>
    <w:basedOn w:val="Heading4"/>
    <w:next w:val="Normal"/>
    <w:qFormat/>
    <w:rsid w:val="00E3721F"/>
    <w:pPr>
      <w:ind w:left="1701" w:hanging="1701"/>
      <w:outlineLvl w:val="4"/>
    </w:pPr>
    <w:rPr>
      <w:sz w:val="22"/>
    </w:rPr>
  </w:style>
  <w:style w:type="paragraph" w:styleId="Heading6">
    <w:name w:val="heading 6"/>
    <w:basedOn w:val="H6"/>
    <w:next w:val="Normal"/>
    <w:qFormat/>
    <w:rsid w:val="00E3721F"/>
    <w:pPr>
      <w:outlineLvl w:val="5"/>
    </w:pPr>
  </w:style>
  <w:style w:type="paragraph" w:styleId="Heading7">
    <w:name w:val="heading 7"/>
    <w:basedOn w:val="H6"/>
    <w:next w:val="Normal"/>
    <w:qFormat/>
    <w:rsid w:val="00E3721F"/>
    <w:pPr>
      <w:outlineLvl w:val="6"/>
    </w:pPr>
  </w:style>
  <w:style w:type="paragraph" w:styleId="Heading8">
    <w:name w:val="heading 8"/>
    <w:basedOn w:val="Heading1"/>
    <w:next w:val="Normal"/>
    <w:qFormat/>
    <w:rsid w:val="00E3721F"/>
    <w:pPr>
      <w:ind w:left="0" w:firstLine="0"/>
      <w:outlineLvl w:val="7"/>
    </w:pPr>
  </w:style>
  <w:style w:type="paragraph" w:styleId="Heading9">
    <w:name w:val="heading 9"/>
    <w:basedOn w:val="Heading8"/>
    <w:next w:val="Normal"/>
    <w:qFormat/>
    <w:rsid w:val="00E372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721F"/>
    <w:pPr>
      <w:ind w:left="1985" w:hanging="1985"/>
      <w:outlineLvl w:val="9"/>
    </w:pPr>
    <w:rPr>
      <w:sz w:val="20"/>
    </w:rPr>
  </w:style>
  <w:style w:type="paragraph" w:styleId="TOC9">
    <w:name w:val="toc 9"/>
    <w:basedOn w:val="TOC8"/>
    <w:semiHidden/>
    <w:rsid w:val="00E3721F"/>
    <w:pPr>
      <w:ind w:left="1418" w:hanging="1418"/>
    </w:pPr>
  </w:style>
  <w:style w:type="paragraph" w:styleId="TOC8">
    <w:name w:val="toc 8"/>
    <w:basedOn w:val="TOC1"/>
    <w:semiHidden/>
    <w:rsid w:val="00E3721F"/>
    <w:pPr>
      <w:spacing w:before="180"/>
      <w:ind w:left="2693" w:hanging="2693"/>
    </w:pPr>
    <w:rPr>
      <w:b/>
    </w:rPr>
  </w:style>
  <w:style w:type="paragraph" w:styleId="TOC1">
    <w:name w:val="toc 1"/>
    <w:semiHidden/>
    <w:rsid w:val="00E372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customStyle="1" w:styleId="EQ">
    <w:name w:val="EQ"/>
    <w:basedOn w:val="Normal"/>
    <w:next w:val="Normal"/>
    <w:rsid w:val="00E3721F"/>
    <w:pPr>
      <w:keepLines/>
      <w:tabs>
        <w:tab w:val="center" w:pos="4536"/>
        <w:tab w:val="right" w:pos="9072"/>
      </w:tabs>
    </w:pPr>
  </w:style>
  <w:style w:type="character" w:customStyle="1" w:styleId="ZGSM">
    <w:name w:val="ZGSM"/>
    <w:rsid w:val="00E3721F"/>
  </w:style>
  <w:style w:type="paragraph" w:styleId="Header">
    <w:name w:val="header"/>
    <w:rsid w:val="00E3721F"/>
    <w:pPr>
      <w:widowControl w:val="0"/>
      <w:overflowPunct w:val="0"/>
      <w:autoSpaceDE w:val="0"/>
      <w:autoSpaceDN w:val="0"/>
      <w:adjustRightInd w:val="0"/>
      <w:textAlignment w:val="baseline"/>
    </w:pPr>
    <w:rPr>
      <w:rFonts w:ascii="Arial" w:eastAsia="Times New Roman" w:hAnsi="Arial"/>
      <w:b/>
      <w:sz w:val="18"/>
      <w:lang w:eastAsia="en-GB"/>
    </w:rPr>
  </w:style>
  <w:style w:type="paragraph" w:customStyle="1" w:styleId="ZD">
    <w:name w:val="ZD"/>
    <w:rsid w:val="00E372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E3721F"/>
    <w:pPr>
      <w:ind w:left="1701" w:hanging="1701"/>
    </w:pPr>
  </w:style>
  <w:style w:type="paragraph" w:styleId="TOC4">
    <w:name w:val="toc 4"/>
    <w:basedOn w:val="TOC3"/>
    <w:semiHidden/>
    <w:rsid w:val="00E3721F"/>
    <w:pPr>
      <w:ind w:left="1418" w:hanging="1418"/>
    </w:pPr>
  </w:style>
  <w:style w:type="paragraph" w:styleId="TOC3">
    <w:name w:val="toc 3"/>
    <w:basedOn w:val="TOC2"/>
    <w:semiHidden/>
    <w:rsid w:val="00E3721F"/>
    <w:pPr>
      <w:ind w:left="1134" w:hanging="1134"/>
    </w:pPr>
  </w:style>
  <w:style w:type="paragraph" w:styleId="TOC2">
    <w:name w:val="toc 2"/>
    <w:basedOn w:val="TOC1"/>
    <w:semiHidden/>
    <w:rsid w:val="00E3721F"/>
    <w:pPr>
      <w:keepNext w:val="0"/>
      <w:spacing w:before="0"/>
      <w:ind w:left="851" w:hanging="851"/>
    </w:pPr>
    <w:rPr>
      <w:sz w:val="20"/>
    </w:rPr>
  </w:style>
  <w:style w:type="paragraph" w:styleId="Index1">
    <w:name w:val="index 1"/>
    <w:basedOn w:val="Normal"/>
    <w:semiHidden/>
    <w:rsid w:val="00E3721F"/>
    <w:pPr>
      <w:keepLines/>
      <w:spacing w:after="0"/>
    </w:pPr>
  </w:style>
  <w:style w:type="paragraph" w:styleId="Index2">
    <w:name w:val="index 2"/>
    <w:basedOn w:val="Index1"/>
    <w:semiHidden/>
    <w:rsid w:val="00E3721F"/>
    <w:pPr>
      <w:ind w:left="284"/>
    </w:pPr>
  </w:style>
  <w:style w:type="paragraph" w:customStyle="1" w:styleId="TT">
    <w:name w:val="TT"/>
    <w:basedOn w:val="Heading1"/>
    <w:next w:val="Normal"/>
    <w:rsid w:val="00E3721F"/>
    <w:pPr>
      <w:outlineLvl w:val="9"/>
    </w:pPr>
  </w:style>
  <w:style w:type="paragraph" w:styleId="Footer">
    <w:name w:val="footer"/>
    <w:basedOn w:val="Header"/>
    <w:rsid w:val="00E3721F"/>
    <w:pPr>
      <w:jc w:val="center"/>
    </w:pPr>
    <w:rPr>
      <w:i/>
    </w:rPr>
  </w:style>
  <w:style w:type="character" w:styleId="FootnoteReference">
    <w:name w:val="footnote reference"/>
    <w:semiHidden/>
    <w:rsid w:val="00E3721F"/>
    <w:rPr>
      <w:b/>
      <w:position w:val="6"/>
      <w:sz w:val="16"/>
    </w:rPr>
  </w:style>
  <w:style w:type="paragraph" w:styleId="FootnoteText">
    <w:name w:val="footnote text"/>
    <w:basedOn w:val="Normal"/>
    <w:semiHidden/>
    <w:rsid w:val="00E3721F"/>
    <w:pPr>
      <w:keepLines/>
      <w:spacing w:after="0"/>
      <w:ind w:left="454" w:hanging="454"/>
    </w:pPr>
    <w:rPr>
      <w:sz w:val="16"/>
    </w:rPr>
  </w:style>
  <w:style w:type="paragraph" w:customStyle="1" w:styleId="NF">
    <w:name w:val="NF"/>
    <w:basedOn w:val="NO"/>
    <w:rsid w:val="00E3721F"/>
    <w:pPr>
      <w:keepNext/>
      <w:spacing w:after="0"/>
    </w:pPr>
    <w:rPr>
      <w:rFonts w:ascii="Arial" w:hAnsi="Arial"/>
      <w:sz w:val="18"/>
    </w:rPr>
  </w:style>
  <w:style w:type="paragraph" w:customStyle="1" w:styleId="NO">
    <w:name w:val="NO"/>
    <w:basedOn w:val="Normal"/>
    <w:rsid w:val="00E3721F"/>
    <w:pPr>
      <w:keepLines/>
      <w:ind w:left="1135" w:hanging="851"/>
    </w:pPr>
  </w:style>
  <w:style w:type="paragraph" w:customStyle="1" w:styleId="PL">
    <w:name w:val="PL"/>
    <w:rsid w:val="00E37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rsid w:val="00E3721F"/>
    <w:pPr>
      <w:jc w:val="right"/>
    </w:pPr>
  </w:style>
  <w:style w:type="paragraph" w:customStyle="1" w:styleId="TAL">
    <w:name w:val="TAL"/>
    <w:basedOn w:val="Normal"/>
    <w:link w:val="TALChar"/>
    <w:rsid w:val="00E3721F"/>
    <w:pPr>
      <w:keepNext/>
      <w:keepLines/>
      <w:spacing w:after="0"/>
    </w:pPr>
    <w:rPr>
      <w:rFonts w:ascii="Arial" w:hAnsi="Arial"/>
      <w:sz w:val="18"/>
    </w:rPr>
  </w:style>
  <w:style w:type="paragraph" w:styleId="ListNumber2">
    <w:name w:val="List Number 2"/>
    <w:basedOn w:val="ListNumber"/>
    <w:rsid w:val="00E3721F"/>
    <w:pPr>
      <w:ind w:left="851"/>
    </w:pPr>
  </w:style>
  <w:style w:type="paragraph" w:styleId="ListNumber">
    <w:name w:val="List Number"/>
    <w:basedOn w:val="List"/>
    <w:rsid w:val="00E3721F"/>
  </w:style>
  <w:style w:type="paragraph" w:styleId="List">
    <w:name w:val="List"/>
    <w:basedOn w:val="Normal"/>
    <w:rsid w:val="00E3721F"/>
    <w:pPr>
      <w:ind w:left="568" w:hanging="284"/>
    </w:pPr>
  </w:style>
  <w:style w:type="paragraph" w:customStyle="1" w:styleId="TAH">
    <w:name w:val="TAH"/>
    <w:basedOn w:val="TAC"/>
    <w:rsid w:val="00E3721F"/>
    <w:rPr>
      <w:b/>
    </w:rPr>
  </w:style>
  <w:style w:type="paragraph" w:customStyle="1" w:styleId="TAC">
    <w:name w:val="TAC"/>
    <w:basedOn w:val="TAL"/>
    <w:rsid w:val="00E3721F"/>
    <w:pPr>
      <w:jc w:val="center"/>
    </w:pPr>
  </w:style>
  <w:style w:type="paragraph" w:customStyle="1" w:styleId="LD">
    <w:name w:val="LD"/>
    <w:rsid w:val="00E3721F"/>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rsid w:val="00E3721F"/>
    <w:pPr>
      <w:keepLines/>
      <w:ind w:left="1702" w:hanging="1418"/>
    </w:pPr>
  </w:style>
  <w:style w:type="paragraph" w:customStyle="1" w:styleId="FP">
    <w:name w:val="FP"/>
    <w:basedOn w:val="Normal"/>
    <w:rsid w:val="00E3721F"/>
    <w:pPr>
      <w:spacing w:after="0"/>
    </w:pPr>
  </w:style>
  <w:style w:type="paragraph" w:customStyle="1" w:styleId="NW">
    <w:name w:val="NW"/>
    <w:basedOn w:val="NO"/>
    <w:rsid w:val="00E3721F"/>
    <w:pPr>
      <w:spacing w:after="0"/>
    </w:pPr>
  </w:style>
  <w:style w:type="paragraph" w:customStyle="1" w:styleId="EW">
    <w:name w:val="EW"/>
    <w:basedOn w:val="EX"/>
    <w:rsid w:val="00E3721F"/>
    <w:pPr>
      <w:spacing w:after="0"/>
    </w:pPr>
  </w:style>
  <w:style w:type="paragraph" w:customStyle="1" w:styleId="B1">
    <w:name w:val="B1"/>
    <w:basedOn w:val="List"/>
    <w:rsid w:val="00E3721F"/>
  </w:style>
  <w:style w:type="paragraph" w:styleId="TOC6">
    <w:name w:val="toc 6"/>
    <w:basedOn w:val="TOC5"/>
    <w:next w:val="Normal"/>
    <w:semiHidden/>
    <w:rsid w:val="00E3721F"/>
    <w:pPr>
      <w:ind w:left="1985" w:hanging="1985"/>
    </w:pPr>
  </w:style>
  <w:style w:type="paragraph" w:styleId="TOC7">
    <w:name w:val="toc 7"/>
    <w:basedOn w:val="TOC6"/>
    <w:next w:val="Normal"/>
    <w:semiHidden/>
    <w:rsid w:val="00E3721F"/>
    <w:pPr>
      <w:ind w:left="2268" w:hanging="2268"/>
    </w:pPr>
  </w:style>
  <w:style w:type="paragraph" w:styleId="ListBullet2">
    <w:name w:val="List Bullet 2"/>
    <w:basedOn w:val="ListBullet"/>
    <w:rsid w:val="00E3721F"/>
    <w:pPr>
      <w:ind w:left="851"/>
    </w:pPr>
  </w:style>
  <w:style w:type="paragraph" w:styleId="ListBullet">
    <w:name w:val="List Bullet"/>
    <w:basedOn w:val="List"/>
    <w:rsid w:val="00E3721F"/>
  </w:style>
  <w:style w:type="paragraph" w:customStyle="1" w:styleId="EditorsNote">
    <w:name w:val="Editor's Note"/>
    <w:basedOn w:val="NO"/>
    <w:rsid w:val="00E3721F"/>
    <w:rPr>
      <w:color w:val="FF0000"/>
    </w:rPr>
  </w:style>
  <w:style w:type="paragraph" w:customStyle="1" w:styleId="TH">
    <w:name w:val="TH"/>
    <w:basedOn w:val="Normal"/>
    <w:link w:val="THChar"/>
    <w:rsid w:val="00E3721F"/>
    <w:pPr>
      <w:keepNext/>
      <w:keepLines/>
      <w:spacing w:before="60"/>
      <w:jc w:val="center"/>
    </w:pPr>
    <w:rPr>
      <w:rFonts w:ascii="Arial" w:hAnsi="Arial"/>
      <w:b/>
    </w:rPr>
  </w:style>
  <w:style w:type="paragraph" w:customStyle="1" w:styleId="ZA">
    <w:name w:val="ZA"/>
    <w:rsid w:val="00E372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E372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E372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E372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E3721F"/>
    <w:pPr>
      <w:ind w:left="851" w:hanging="851"/>
    </w:pPr>
  </w:style>
  <w:style w:type="paragraph" w:customStyle="1" w:styleId="ZH">
    <w:name w:val="ZH"/>
    <w:rsid w:val="00E372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E3721F"/>
    <w:pPr>
      <w:keepNext w:val="0"/>
      <w:spacing w:before="0" w:after="240"/>
    </w:pPr>
  </w:style>
  <w:style w:type="paragraph" w:customStyle="1" w:styleId="ZG">
    <w:name w:val="ZG"/>
    <w:rsid w:val="00E372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E3721F"/>
    <w:pPr>
      <w:ind w:left="1135"/>
    </w:pPr>
  </w:style>
  <w:style w:type="paragraph" w:styleId="List2">
    <w:name w:val="List 2"/>
    <w:basedOn w:val="List"/>
    <w:rsid w:val="00E3721F"/>
    <w:pPr>
      <w:ind w:left="851"/>
    </w:pPr>
  </w:style>
  <w:style w:type="paragraph" w:styleId="List3">
    <w:name w:val="List 3"/>
    <w:basedOn w:val="List2"/>
    <w:rsid w:val="00E3721F"/>
    <w:pPr>
      <w:ind w:left="1135"/>
    </w:pPr>
  </w:style>
  <w:style w:type="paragraph" w:styleId="List4">
    <w:name w:val="List 4"/>
    <w:basedOn w:val="List3"/>
    <w:rsid w:val="00E3721F"/>
    <w:pPr>
      <w:ind w:left="1418"/>
    </w:pPr>
  </w:style>
  <w:style w:type="paragraph" w:styleId="List5">
    <w:name w:val="List 5"/>
    <w:basedOn w:val="List4"/>
    <w:rsid w:val="00E3721F"/>
    <w:pPr>
      <w:ind w:left="1702"/>
    </w:pPr>
  </w:style>
  <w:style w:type="paragraph" w:styleId="ListBullet4">
    <w:name w:val="List Bullet 4"/>
    <w:basedOn w:val="ListBullet3"/>
    <w:rsid w:val="00E3721F"/>
    <w:pPr>
      <w:ind w:left="1418"/>
    </w:pPr>
  </w:style>
  <w:style w:type="paragraph" w:styleId="ListBullet5">
    <w:name w:val="List Bullet 5"/>
    <w:basedOn w:val="ListBullet4"/>
    <w:rsid w:val="00E3721F"/>
    <w:pPr>
      <w:ind w:left="1702"/>
    </w:pPr>
  </w:style>
  <w:style w:type="paragraph" w:customStyle="1" w:styleId="B2">
    <w:name w:val="B2"/>
    <w:basedOn w:val="List2"/>
    <w:rsid w:val="00E3721F"/>
  </w:style>
  <w:style w:type="paragraph" w:customStyle="1" w:styleId="B3">
    <w:name w:val="B3"/>
    <w:basedOn w:val="List3"/>
    <w:rsid w:val="00E3721F"/>
  </w:style>
  <w:style w:type="paragraph" w:customStyle="1" w:styleId="B4">
    <w:name w:val="B4"/>
    <w:basedOn w:val="List4"/>
    <w:rsid w:val="00E3721F"/>
  </w:style>
  <w:style w:type="paragraph" w:customStyle="1" w:styleId="B5">
    <w:name w:val="B5"/>
    <w:basedOn w:val="List5"/>
    <w:rsid w:val="00E3721F"/>
  </w:style>
  <w:style w:type="paragraph" w:customStyle="1" w:styleId="ZTD">
    <w:name w:val="ZTD"/>
    <w:basedOn w:val="ZB"/>
    <w:rsid w:val="00E3721F"/>
    <w:pPr>
      <w:framePr w:hRule="auto" w:wrap="notBeside" w:y="852"/>
    </w:pPr>
    <w:rPr>
      <w:i w:val="0"/>
      <w:sz w:val="40"/>
    </w:rPr>
  </w:style>
  <w:style w:type="paragraph" w:customStyle="1" w:styleId="ZV">
    <w:name w:val="ZV"/>
    <w:basedOn w:val="ZU"/>
    <w:rsid w:val="00E372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tabs>
        <w:tab w:val="clear" w:pos="1492"/>
      </w:tabs>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TALChar">
    <w:name w:val="TAL Char"/>
    <w:link w:val="TAL"/>
    <w:rsid w:val="00F56B92"/>
    <w:rPr>
      <w:rFonts w:ascii="Arial" w:eastAsia="Times New Roman" w:hAnsi="Arial"/>
      <w:sz w:val="18"/>
      <w:lang w:eastAsia="en-GB"/>
    </w:rPr>
  </w:style>
  <w:style w:type="character" w:customStyle="1" w:styleId="THChar">
    <w:name w:val="TH Char"/>
    <w:link w:val="TH"/>
    <w:rsid w:val="00F0560D"/>
    <w:rPr>
      <w:rFonts w:ascii="Arial" w:eastAsia="Times New Roman" w:hAnsi="Arial"/>
      <w:b/>
      <w:lang w:eastAsia="en-GB"/>
    </w:rPr>
  </w:style>
  <w:style w:type="paragraph" w:styleId="Bibliography">
    <w:name w:val="Bibliography"/>
    <w:basedOn w:val="Normal"/>
    <w:next w:val="Normal"/>
    <w:uiPriority w:val="37"/>
    <w:semiHidden/>
    <w:unhideWhenUsed/>
    <w:rsid w:val="00E3721F"/>
  </w:style>
  <w:style w:type="paragraph" w:styleId="IntenseQuote">
    <w:name w:val="Intense Quote"/>
    <w:basedOn w:val="Normal"/>
    <w:next w:val="Normal"/>
    <w:link w:val="IntenseQuoteChar"/>
    <w:uiPriority w:val="30"/>
    <w:qFormat/>
    <w:rsid w:val="00E3721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721F"/>
    <w:rPr>
      <w:rFonts w:eastAsia="Times New Roman"/>
      <w:i/>
      <w:iCs/>
      <w:color w:val="4472C4"/>
      <w:lang w:eastAsia="en-GB"/>
    </w:rPr>
  </w:style>
  <w:style w:type="paragraph" w:styleId="ListParagraph">
    <w:name w:val="List Paragraph"/>
    <w:basedOn w:val="Normal"/>
    <w:uiPriority w:val="34"/>
    <w:qFormat/>
    <w:rsid w:val="00E3721F"/>
    <w:pPr>
      <w:ind w:left="720"/>
    </w:pPr>
  </w:style>
  <w:style w:type="paragraph" w:styleId="NoSpacing">
    <w:name w:val="No Spacing"/>
    <w:uiPriority w:val="1"/>
    <w:qFormat/>
    <w:rsid w:val="00E3721F"/>
    <w:pPr>
      <w:overflowPunct w:val="0"/>
      <w:autoSpaceDE w:val="0"/>
      <w:autoSpaceDN w:val="0"/>
      <w:adjustRightInd w:val="0"/>
      <w:textAlignment w:val="baseline"/>
    </w:pPr>
    <w:rPr>
      <w:rFonts w:eastAsia="Times New Roman"/>
      <w:lang w:eastAsia="en-GB"/>
    </w:rPr>
  </w:style>
  <w:style w:type="paragraph" w:styleId="Quote">
    <w:name w:val="Quote"/>
    <w:basedOn w:val="Normal"/>
    <w:next w:val="Normal"/>
    <w:link w:val="QuoteChar"/>
    <w:uiPriority w:val="29"/>
    <w:qFormat/>
    <w:rsid w:val="00E3721F"/>
    <w:pPr>
      <w:spacing w:before="200" w:after="160"/>
      <w:ind w:left="864" w:right="864"/>
      <w:jc w:val="center"/>
    </w:pPr>
    <w:rPr>
      <w:i/>
      <w:iCs/>
      <w:color w:val="404040"/>
    </w:rPr>
  </w:style>
  <w:style w:type="character" w:customStyle="1" w:styleId="QuoteChar">
    <w:name w:val="Quote Char"/>
    <w:link w:val="Quote"/>
    <w:uiPriority w:val="29"/>
    <w:rsid w:val="00E3721F"/>
    <w:rPr>
      <w:rFonts w:eastAsia="Times New Roman"/>
      <w:i/>
      <w:iCs/>
      <w:color w:val="404040"/>
      <w:lang w:eastAsia="en-GB"/>
    </w:rPr>
  </w:style>
  <w:style w:type="paragraph" w:styleId="TOCHeading">
    <w:name w:val="TOC Heading"/>
    <w:basedOn w:val="Heading1"/>
    <w:next w:val="Normal"/>
    <w:uiPriority w:val="39"/>
    <w:semiHidden/>
    <w:unhideWhenUsed/>
    <w:qFormat/>
    <w:rsid w:val="00E3721F"/>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159</TotalTime>
  <Pages>45</Pages>
  <Words>11920</Words>
  <Characters>67946</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32.408</vt:lpstr>
    </vt:vector>
  </TitlesOfParts>
  <Manager/>
  <Company/>
  <LinksUpToDate>false</LinksUpToDate>
  <CharactersWithSpaces>79707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32.408</dc:title>
  <dc:subject>Telecommunication management; Performance Management (PM); Performance measurements; Teleservice (Release 19)</dc:subject>
  <dc:creator>MCC Support</dc:creator>
  <cp:keywords>GSM, UMTS, management, performance</cp:keywords>
  <dc:description/>
  <cp:lastModifiedBy>作者</cp:lastModifiedBy>
  <cp:revision>7</cp:revision>
  <dcterms:created xsi:type="dcterms:W3CDTF">2025-10-13T19:03:00Z</dcterms:created>
  <dcterms:modified xsi:type="dcterms:W3CDTF">2025-10-27T12:49:00Z</dcterms:modified>
</cp:coreProperties>
</file>