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B4EA1" w14:textId="77777777" w:rsidR="00080512" w:rsidRDefault="00080512">
      <w:pPr>
        <w:pStyle w:val="ZA"/>
        <w:framePr w:wrap="notBeside"/>
      </w:pPr>
      <w:bookmarkStart w:id="0" w:name="page1"/>
      <w:r>
        <w:rPr>
          <w:sz w:val="64"/>
        </w:rPr>
        <w:t xml:space="preserve">3GPP TS </w:t>
      </w:r>
      <w:r w:rsidR="00FC0C98">
        <w:rPr>
          <w:sz w:val="64"/>
        </w:rPr>
        <w:t>32.3</w:t>
      </w:r>
      <w:r w:rsidR="007F5C14">
        <w:rPr>
          <w:sz w:val="64"/>
        </w:rPr>
        <w:t>8</w:t>
      </w:r>
      <w:r w:rsidR="000F6C88">
        <w:rPr>
          <w:rFonts w:hint="eastAsia"/>
          <w:sz w:val="64"/>
          <w:lang w:eastAsia="zh-CN"/>
        </w:rPr>
        <w:t>6</w:t>
      </w:r>
      <w:r>
        <w:rPr>
          <w:sz w:val="64"/>
        </w:rPr>
        <w:t xml:space="preserve"> </w:t>
      </w:r>
      <w:r w:rsidR="00D55A11">
        <w:t>V</w:t>
      </w:r>
      <w:r w:rsidR="009E510B">
        <w:t>19.0.0</w:t>
      </w:r>
      <w:r>
        <w:t xml:space="preserve"> </w:t>
      </w:r>
      <w:r>
        <w:rPr>
          <w:sz w:val="32"/>
        </w:rPr>
        <w:t>(</w:t>
      </w:r>
      <w:r w:rsidR="009E510B">
        <w:rPr>
          <w:sz w:val="32"/>
        </w:rPr>
        <w:t>2025-09</w:t>
      </w:r>
      <w:r>
        <w:rPr>
          <w:sz w:val="32"/>
        </w:rPr>
        <w:t>)</w:t>
      </w:r>
    </w:p>
    <w:p w14:paraId="61542877" w14:textId="77777777" w:rsidR="00080512" w:rsidRDefault="00080512">
      <w:pPr>
        <w:pStyle w:val="ZB"/>
        <w:framePr w:wrap="notBeside"/>
      </w:pPr>
      <w:r>
        <w:t>Technical Specification</w:t>
      </w:r>
    </w:p>
    <w:p w14:paraId="74A13CFC" w14:textId="77777777" w:rsidR="00080512" w:rsidRDefault="00080512">
      <w:pPr>
        <w:pStyle w:val="ZT"/>
        <w:framePr w:wrap="notBeside"/>
      </w:pPr>
      <w:r>
        <w:t>3rd Generation Partnership Project;</w:t>
      </w:r>
    </w:p>
    <w:p w14:paraId="68AD94FE" w14:textId="77777777" w:rsidR="00080512" w:rsidRDefault="00080512">
      <w:pPr>
        <w:pStyle w:val="ZT"/>
        <w:framePr w:wrap="notBeside"/>
      </w:pPr>
      <w:r>
        <w:t xml:space="preserve">Technical Specification Group </w:t>
      </w:r>
      <w:r w:rsidR="002C2280">
        <w:t>Services and System Aspects</w:t>
      </w:r>
      <w:r>
        <w:t>;</w:t>
      </w:r>
    </w:p>
    <w:p w14:paraId="6639C171" w14:textId="77777777" w:rsidR="002C2280" w:rsidRPr="00B274C8" w:rsidRDefault="002C2280" w:rsidP="002C2280">
      <w:pPr>
        <w:pStyle w:val="ZT"/>
        <w:framePr w:wrap="notBeside"/>
        <w:rPr>
          <w:snapToGrid w:val="0"/>
        </w:rPr>
      </w:pPr>
      <w:r w:rsidRPr="00B274C8">
        <w:rPr>
          <w:snapToGrid w:val="0"/>
        </w:rPr>
        <w:t>Telecommunication management;</w:t>
      </w:r>
    </w:p>
    <w:p w14:paraId="50BEFED7" w14:textId="77777777" w:rsidR="00426D50" w:rsidRPr="003458C7" w:rsidRDefault="00426D50" w:rsidP="00426D50">
      <w:pPr>
        <w:pStyle w:val="ZT"/>
        <w:framePr w:wrap="notBeside"/>
      </w:pPr>
      <w:r w:rsidRPr="003458C7">
        <w:rPr>
          <w:bCs/>
          <w:iCs/>
        </w:rPr>
        <w:t xml:space="preserve">Partial Suspension of </w:t>
      </w:r>
      <w:r w:rsidRPr="002F42C5">
        <w:rPr>
          <w:bCs/>
          <w:iCs/>
        </w:rPr>
        <w:t>Itf-N</w:t>
      </w:r>
      <w:r w:rsidRPr="003458C7">
        <w:rPr>
          <w:bCs/>
          <w:iCs/>
        </w:rPr>
        <w:t xml:space="preserve"> </w:t>
      </w:r>
      <w:r w:rsidRPr="003458C7">
        <w:rPr>
          <w:snapToGrid w:val="0"/>
        </w:rPr>
        <w:t>Integration Reference Point (</w:t>
      </w:r>
      <w:r w:rsidRPr="002F42C5">
        <w:rPr>
          <w:snapToGrid w:val="0"/>
        </w:rPr>
        <w:t>IRP</w:t>
      </w:r>
      <w:r w:rsidRPr="003458C7">
        <w:rPr>
          <w:snapToGrid w:val="0"/>
        </w:rPr>
        <w:t>)</w:t>
      </w:r>
      <w:r>
        <w:rPr>
          <w:snapToGrid w:val="0"/>
        </w:rPr>
        <w:t>;</w:t>
      </w:r>
    </w:p>
    <w:p w14:paraId="4A43626F" w14:textId="77777777" w:rsidR="000F6C88" w:rsidRPr="000F6C88" w:rsidRDefault="000F6C88" w:rsidP="000F6C88">
      <w:pPr>
        <w:pStyle w:val="ZT"/>
        <w:framePr w:wrap="notBeside"/>
        <w:wordWrap w:val="0"/>
        <w:rPr>
          <w:lang w:val="en-US" w:eastAsia="zh-CN"/>
        </w:rPr>
      </w:pPr>
      <w:r>
        <w:rPr>
          <w:snapToGrid w:val="0"/>
          <w:lang w:eastAsia="zh-CN"/>
        </w:rPr>
        <w:t>S</w:t>
      </w:r>
      <w:r w:rsidRPr="00A46930">
        <w:rPr>
          <w:snapToGrid w:val="0"/>
          <w:lang w:eastAsia="zh-CN"/>
        </w:rPr>
        <w:t xml:space="preserve">olution </w:t>
      </w:r>
      <w:r>
        <w:rPr>
          <w:snapToGrid w:val="0"/>
          <w:lang w:eastAsia="zh-CN"/>
        </w:rPr>
        <w:t>S</w:t>
      </w:r>
      <w:r w:rsidRPr="00A46930">
        <w:rPr>
          <w:snapToGrid w:val="0"/>
          <w:lang w:eastAsia="zh-CN"/>
        </w:rPr>
        <w:t>et</w:t>
      </w:r>
      <w:r>
        <w:rPr>
          <w:rFonts w:hint="eastAsia"/>
          <w:snapToGrid w:val="0"/>
          <w:lang w:eastAsia="zh-CN"/>
        </w:rPr>
        <w:t xml:space="preserve"> (SS)</w:t>
      </w:r>
      <w:r>
        <w:rPr>
          <w:snapToGrid w:val="0"/>
          <w:lang w:eastAsia="zh-CN"/>
        </w:rPr>
        <w:t xml:space="preserve"> </w:t>
      </w:r>
      <w:r w:rsidRPr="00401F69">
        <w:rPr>
          <w:snapToGrid w:val="0"/>
          <w:lang w:eastAsia="zh-CN"/>
        </w:rPr>
        <w:t>definitions</w:t>
      </w:r>
    </w:p>
    <w:p w14:paraId="16241E7C" w14:textId="77777777" w:rsidR="00080512" w:rsidRDefault="00080512">
      <w:pPr>
        <w:pStyle w:val="ZT"/>
        <w:framePr w:wrap="notBeside"/>
        <w:rPr>
          <w:i/>
          <w:sz w:val="28"/>
        </w:rPr>
      </w:pPr>
      <w:r>
        <w:t>(</w:t>
      </w:r>
      <w:r>
        <w:rPr>
          <w:rStyle w:val="ZGSM"/>
        </w:rPr>
        <w:t>Release</w:t>
      </w:r>
      <w:r w:rsidR="009E510B">
        <w:rPr>
          <w:rStyle w:val="ZGSM"/>
        </w:rPr>
        <w:t xml:space="preserve"> 19</w:t>
      </w:r>
      <w:r>
        <w:t>)</w:t>
      </w:r>
    </w:p>
    <w:bookmarkStart w:id="1" w:name="_MON_1684549432"/>
    <w:bookmarkEnd w:id="1"/>
    <w:p w14:paraId="02B22C94" w14:textId="77777777" w:rsidR="00237D4B" w:rsidRPr="00237D4B" w:rsidRDefault="00916F32" w:rsidP="00237D4B">
      <w:pPr>
        <w:pStyle w:val="ZU"/>
        <w:framePr w:h="4929" w:hRule="exact" w:wrap="notBeside"/>
        <w:tabs>
          <w:tab w:val="right" w:pos="10205"/>
        </w:tabs>
        <w:jc w:val="left"/>
        <w:rPr>
          <w:i/>
        </w:rPr>
      </w:pPr>
      <w:r w:rsidRPr="00916F32">
        <w:rPr>
          <w:i/>
        </w:rPr>
        <w:object w:dxaOrig="2026" w:dyaOrig="1251" w14:anchorId="39E68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84.5pt" o:ole="">
            <v:imagedata r:id="rId7" o:title=""/>
          </v:shape>
          <o:OLEObject Type="Embed" ProgID="Word.Picture.8" ShapeID="_x0000_i1025" DrawAspect="Content" ObjectID="_1822208308" r:id="rId8"/>
        </w:object>
      </w:r>
      <w:r w:rsidR="00237D4B" w:rsidRPr="00237D4B">
        <w:rPr>
          <w:i/>
        </w:rPr>
        <w:tab/>
      </w:r>
      <w:r w:rsidR="00537F7E">
        <w:rPr>
          <w:i/>
        </w:rPr>
        <w:pict w14:anchorId="5B144F1F">
          <v:shape id="_x0000_i1026" type="#_x0000_t75" style="width:128pt;height:75pt">
            <v:imagedata r:id="rId9" o:title="3GPP-logo_web"/>
          </v:shape>
        </w:pict>
      </w:r>
    </w:p>
    <w:p w14:paraId="0864DFB8" w14:textId="77777777" w:rsidR="00080512" w:rsidRDefault="00080512">
      <w:pPr>
        <w:pStyle w:val="ZU"/>
        <w:framePr w:h="4929" w:hRule="exact" w:wrap="notBeside"/>
        <w:tabs>
          <w:tab w:val="right" w:pos="10206"/>
        </w:tabs>
        <w:jc w:val="left"/>
      </w:pPr>
    </w:p>
    <w:p w14:paraId="20E740EF"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2B2C5F0" w14:textId="77777777" w:rsidR="00080512" w:rsidRDefault="00080512">
      <w:pPr>
        <w:pStyle w:val="ZV"/>
        <w:framePr w:wrap="notBeside"/>
      </w:pPr>
    </w:p>
    <w:p w14:paraId="7F6070D2" w14:textId="77777777" w:rsidR="00080512" w:rsidRDefault="00080512"/>
    <w:bookmarkEnd w:id="0"/>
    <w:p w14:paraId="31D52EB6" w14:textId="77777777" w:rsidR="00080512" w:rsidRDefault="00080512">
      <w:pPr>
        <w:sectPr w:rsidR="00080512">
          <w:footnotePr>
            <w:numRestart w:val="eachSect"/>
          </w:footnotePr>
          <w:pgSz w:w="11907" w:h="16840"/>
          <w:pgMar w:top="2268" w:right="851" w:bottom="10773" w:left="851" w:header="0" w:footer="0" w:gutter="0"/>
          <w:cols w:space="720"/>
        </w:sectPr>
      </w:pPr>
    </w:p>
    <w:p w14:paraId="5A6DD0DC" w14:textId="77777777" w:rsidR="00080512" w:rsidRDefault="00080512">
      <w:bookmarkStart w:id="2" w:name="page2"/>
    </w:p>
    <w:p w14:paraId="41F27278" w14:textId="77777777" w:rsidR="00080512" w:rsidRDefault="00080512">
      <w:pPr>
        <w:pStyle w:val="FP"/>
        <w:framePr w:wrap="notBeside" w:hAnchor="margin" w:y="1419"/>
        <w:pBdr>
          <w:bottom w:val="single" w:sz="6" w:space="1" w:color="auto"/>
        </w:pBdr>
        <w:spacing w:before="240"/>
        <w:ind w:left="2835" w:right="2835"/>
        <w:jc w:val="center"/>
      </w:pPr>
      <w:r>
        <w:t>Keywords</w:t>
      </w:r>
    </w:p>
    <w:p w14:paraId="0D1E4AAD" w14:textId="77777777" w:rsidR="000934BB" w:rsidRPr="00B274C8" w:rsidRDefault="002E0E5F" w:rsidP="000934BB">
      <w:pPr>
        <w:pStyle w:val="FP"/>
        <w:framePr w:wrap="notBeside" w:hAnchor="margin" w:y="1419"/>
        <w:ind w:left="2835" w:right="2835"/>
        <w:jc w:val="center"/>
        <w:rPr>
          <w:rFonts w:ascii="Arial" w:hAnsi="Arial"/>
          <w:sz w:val="18"/>
        </w:rPr>
      </w:pPr>
      <w:r>
        <w:rPr>
          <w:rFonts w:ascii="Arial" w:hAnsi="Arial" w:hint="eastAsia"/>
          <w:sz w:val="18"/>
          <w:lang w:eastAsia="zh-CN"/>
        </w:rPr>
        <w:t>M</w:t>
      </w:r>
      <w:r w:rsidR="000934BB" w:rsidRPr="00B274C8">
        <w:rPr>
          <w:rFonts w:ascii="Arial" w:hAnsi="Arial"/>
          <w:sz w:val="18"/>
        </w:rPr>
        <w:t>anagement</w:t>
      </w:r>
      <w:r w:rsidR="00426D50">
        <w:rPr>
          <w:rFonts w:ascii="Arial" w:hAnsi="Arial"/>
          <w:sz w:val="18"/>
        </w:rPr>
        <w:t xml:space="preserve">, </w:t>
      </w:r>
      <w:r w:rsidR="000F6C88" w:rsidRPr="003458C7">
        <w:rPr>
          <w:rFonts w:ascii="Arial" w:hAnsi="Arial"/>
          <w:sz w:val="18"/>
        </w:rPr>
        <w:t>CORBA</w:t>
      </w:r>
      <w:r>
        <w:rPr>
          <w:rFonts w:ascii="Arial" w:hAnsi="Arial"/>
          <w:sz w:val="18"/>
        </w:rPr>
        <w:t xml:space="preserve">, </w:t>
      </w:r>
      <w:r w:rsidR="000F6C88">
        <w:rPr>
          <w:rFonts w:ascii="Arial" w:hAnsi="Arial"/>
          <w:sz w:val="18"/>
        </w:rPr>
        <w:t>XML,</w:t>
      </w:r>
      <w:r w:rsidR="00426D50">
        <w:rPr>
          <w:rFonts w:ascii="Arial" w:hAnsi="Arial"/>
          <w:sz w:val="18"/>
        </w:rPr>
        <w:t>SOAP</w:t>
      </w:r>
    </w:p>
    <w:p w14:paraId="5E238398" w14:textId="77777777" w:rsidR="00080512" w:rsidRDefault="00080512"/>
    <w:p w14:paraId="137C59A1"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24872F2F" w14:textId="77777777" w:rsidR="00080512" w:rsidRDefault="00080512">
      <w:pPr>
        <w:pStyle w:val="FP"/>
        <w:framePr w:wrap="notBeside" w:hAnchor="margin" w:yAlign="center"/>
        <w:pBdr>
          <w:bottom w:val="single" w:sz="6" w:space="1" w:color="auto"/>
        </w:pBdr>
        <w:ind w:left="2835" w:right="2835"/>
        <w:jc w:val="center"/>
      </w:pPr>
      <w:r>
        <w:t>Postal address</w:t>
      </w:r>
    </w:p>
    <w:p w14:paraId="7129F2AA" w14:textId="77777777" w:rsidR="00080512" w:rsidRDefault="00080512">
      <w:pPr>
        <w:pStyle w:val="FP"/>
        <w:framePr w:wrap="notBeside" w:hAnchor="margin" w:yAlign="center"/>
        <w:ind w:left="2835" w:right="2835"/>
        <w:jc w:val="center"/>
        <w:rPr>
          <w:rFonts w:ascii="Arial" w:hAnsi="Arial"/>
          <w:sz w:val="18"/>
        </w:rPr>
      </w:pPr>
    </w:p>
    <w:p w14:paraId="714F66BB" w14:textId="77777777" w:rsidR="00080512" w:rsidRDefault="00080512">
      <w:pPr>
        <w:pStyle w:val="FP"/>
        <w:framePr w:wrap="notBeside" w:hAnchor="margin" w:yAlign="center"/>
        <w:pBdr>
          <w:bottom w:val="single" w:sz="6" w:space="1" w:color="auto"/>
        </w:pBdr>
        <w:spacing w:before="240"/>
        <w:ind w:left="2835" w:right="2835"/>
        <w:jc w:val="center"/>
      </w:pPr>
      <w:r>
        <w:t>3GPP support office address</w:t>
      </w:r>
    </w:p>
    <w:p w14:paraId="0E250142"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CADF50D"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9ED6C6" w14:textId="77777777" w:rsidR="00080512" w:rsidRPr="00B03B59" w:rsidRDefault="00080512">
      <w:pPr>
        <w:pStyle w:val="FP"/>
        <w:framePr w:wrap="notBeside" w:hAnchor="margin" w:yAlign="center"/>
        <w:spacing w:after="20"/>
        <w:ind w:left="2835" w:right="2835"/>
        <w:jc w:val="center"/>
        <w:rPr>
          <w:rFonts w:ascii="Arial" w:hAnsi="Arial"/>
          <w:sz w:val="18"/>
          <w:lang w:val="en-US"/>
        </w:rPr>
      </w:pPr>
      <w:r w:rsidRPr="00B03B59">
        <w:rPr>
          <w:rFonts w:ascii="Arial" w:hAnsi="Arial"/>
          <w:sz w:val="18"/>
          <w:lang w:val="en-US"/>
        </w:rPr>
        <w:t>Tel.: +33 4 92 94 42 00 Fax: +33 4 93 65 47 16</w:t>
      </w:r>
    </w:p>
    <w:p w14:paraId="00A26F15" w14:textId="77777777" w:rsidR="00080512" w:rsidRPr="00B03B59" w:rsidRDefault="00080512">
      <w:pPr>
        <w:pStyle w:val="FP"/>
        <w:framePr w:wrap="notBeside" w:hAnchor="margin" w:yAlign="center"/>
        <w:pBdr>
          <w:bottom w:val="single" w:sz="6" w:space="1" w:color="auto"/>
        </w:pBdr>
        <w:spacing w:before="240"/>
        <w:ind w:left="2835" w:right="2835"/>
        <w:jc w:val="center"/>
        <w:rPr>
          <w:lang w:val="en-US"/>
        </w:rPr>
      </w:pPr>
      <w:r w:rsidRPr="00B03B59">
        <w:rPr>
          <w:lang w:val="en-US"/>
        </w:rPr>
        <w:t>Internet</w:t>
      </w:r>
    </w:p>
    <w:p w14:paraId="728C238F" w14:textId="77777777" w:rsidR="00080512" w:rsidRPr="00B03B59" w:rsidRDefault="00080512">
      <w:pPr>
        <w:pStyle w:val="FP"/>
        <w:framePr w:wrap="notBeside" w:hAnchor="margin" w:yAlign="center"/>
        <w:ind w:left="2835" w:right="2835"/>
        <w:jc w:val="center"/>
        <w:rPr>
          <w:rFonts w:ascii="Arial" w:hAnsi="Arial"/>
          <w:sz w:val="18"/>
          <w:lang w:val="en-US"/>
        </w:rPr>
      </w:pPr>
      <w:r w:rsidRPr="00B03B59">
        <w:rPr>
          <w:rFonts w:ascii="Arial" w:hAnsi="Arial"/>
          <w:sz w:val="18"/>
          <w:lang w:val="en-US"/>
        </w:rPr>
        <w:t>http://www.3gpp.org</w:t>
      </w:r>
    </w:p>
    <w:p w14:paraId="053D283B" w14:textId="77777777" w:rsidR="00080512" w:rsidRPr="00B03B59" w:rsidRDefault="00080512">
      <w:pPr>
        <w:rPr>
          <w:lang w:val="en-US"/>
        </w:rPr>
      </w:pPr>
    </w:p>
    <w:p w14:paraId="163D0114" w14:textId="77777777" w:rsidR="0008051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D5F2519"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1EF8D7" w14:textId="77777777" w:rsidR="00080512" w:rsidRDefault="00080512" w:rsidP="00FA1266">
      <w:pPr>
        <w:pStyle w:val="FP"/>
        <w:framePr w:h="3057" w:hRule="exact" w:wrap="notBeside" w:vAnchor="page" w:hAnchor="margin" w:y="12605"/>
        <w:jc w:val="center"/>
        <w:rPr>
          <w:noProof/>
        </w:rPr>
      </w:pPr>
    </w:p>
    <w:p w14:paraId="6D3D11E4" w14:textId="77777777" w:rsidR="00A3084D" w:rsidRPr="004D3578" w:rsidRDefault="00A3084D" w:rsidP="00A3084D">
      <w:pPr>
        <w:pStyle w:val="FP"/>
        <w:framePr w:h="3057" w:hRule="exact" w:wrap="notBeside" w:vAnchor="page" w:hAnchor="margin" w:y="12605"/>
        <w:jc w:val="center"/>
        <w:rPr>
          <w:noProof/>
          <w:sz w:val="18"/>
        </w:rPr>
      </w:pPr>
      <w:r w:rsidRPr="004D3578">
        <w:rPr>
          <w:noProof/>
          <w:sz w:val="18"/>
        </w:rPr>
        <w:t>©</w:t>
      </w:r>
      <w:r w:rsidR="009E510B">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5AE44419"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02155F0F" w14:textId="77777777" w:rsidR="00734A5B" w:rsidRDefault="00734A5B" w:rsidP="00003794"/>
    <w:p w14:paraId="08EC6C1D"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70FC47B6"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19580446"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60A8C306" w14:textId="77777777" w:rsidR="00080512" w:rsidRDefault="00080512">
      <w:pPr>
        <w:pStyle w:val="TT"/>
      </w:pPr>
      <w:r>
        <w:br w:type="page"/>
      </w:r>
      <w:r>
        <w:lastRenderedPageBreak/>
        <w:t>Contents</w:t>
      </w:r>
    </w:p>
    <w:p w14:paraId="454EB5F7" w14:textId="77777777" w:rsidR="00401F69" w:rsidRDefault="00401F69">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_Toc335991559 \h </w:instrText>
      </w:r>
      <w:r>
        <w:fldChar w:fldCharType="separate"/>
      </w:r>
      <w:r>
        <w:t>5</w:t>
      </w:r>
      <w:r>
        <w:fldChar w:fldCharType="end"/>
      </w:r>
    </w:p>
    <w:p w14:paraId="77A79713" w14:textId="77777777" w:rsidR="00401F69" w:rsidRDefault="00401F69">
      <w:pPr>
        <w:pStyle w:val="TOC1"/>
        <w:rPr>
          <w:rFonts w:eastAsia="Batang"/>
          <w:sz w:val="24"/>
          <w:szCs w:val="24"/>
          <w:lang w:eastAsia="ja-JP"/>
        </w:rPr>
      </w:pPr>
      <w:r>
        <w:t>Introduction</w:t>
      </w:r>
      <w:r>
        <w:tab/>
      </w:r>
      <w:r>
        <w:fldChar w:fldCharType="begin" w:fldLock="1"/>
      </w:r>
      <w:r>
        <w:instrText xml:space="preserve"> PAGEREF _Toc335991560 \h </w:instrText>
      </w:r>
      <w:r>
        <w:fldChar w:fldCharType="separate"/>
      </w:r>
      <w:r>
        <w:t>5</w:t>
      </w:r>
      <w:r>
        <w:fldChar w:fldCharType="end"/>
      </w:r>
    </w:p>
    <w:p w14:paraId="735BA5A4" w14:textId="77777777" w:rsidR="00401F69" w:rsidRDefault="00401F69">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_Toc335991561 \h </w:instrText>
      </w:r>
      <w:r>
        <w:fldChar w:fldCharType="separate"/>
      </w:r>
      <w:r>
        <w:t>6</w:t>
      </w:r>
      <w:r>
        <w:fldChar w:fldCharType="end"/>
      </w:r>
    </w:p>
    <w:p w14:paraId="1DEE7A98" w14:textId="77777777" w:rsidR="00401F69" w:rsidRDefault="00401F69">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_Toc335991562 \h </w:instrText>
      </w:r>
      <w:r>
        <w:fldChar w:fldCharType="separate"/>
      </w:r>
      <w:r>
        <w:t>6</w:t>
      </w:r>
      <w:r>
        <w:fldChar w:fldCharType="end"/>
      </w:r>
    </w:p>
    <w:p w14:paraId="60E1CFFD" w14:textId="77777777" w:rsidR="00401F69" w:rsidRDefault="00401F69">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_Toc335991563 \h </w:instrText>
      </w:r>
      <w:r>
        <w:fldChar w:fldCharType="separate"/>
      </w:r>
      <w:r>
        <w:t>7</w:t>
      </w:r>
      <w:r>
        <w:fldChar w:fldCharType="end"/>
      </w:r>
    </w:p>
    <w:p w14:paraId="51F514A5" w14:textId="77777777" w:rsidR="00401F69" w:rsidRDefault="00401F69">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_Toc335991564 \h </w:instrText>
      </w:r>
      <w:r>
        <w:fldChar w:fldCharType="separate"/>
      </w:r>
      <w:r>
        <w:t>7</w:t>
      </w:r>
      <w:r>
        <w:fldChar w:fldCharType="end"/>
      </w:r>
    </w:p>
    <w:p w14:paraId="4225E1D2" w14:textId="77777777" w:rsidR="00401F69" w:rsidRDefault="00401F69">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_Toc335991565 \h </w:instrText>
      </w:r>
      <w:r>
        <w:fldChar w:fldCharType="separate"/>
      </w:r>
      <w:r>
        <w:t>8</w:t>
      </w:r>
      <w:r>
        <w:fldChar w:fldCharType="end"/>
      </w:r>
    </w:p>
    <w:p w14:paraId="42551400" w14:textId="77777777" w:rsidR="00401F69" w:rsidRDefault="00401F69">
      <w:pPr>
        <w:pStyle w:val="TOC1"/>
        <w:rPr>
          <w:rFonts w:eastAsia="Batang"/>
          <w:sz w:val="24"/>
          <w:szCs w:val="24"/>
          <w:lang w:eastAsia="ja-JP"/>
        </w:rPr>
      </w:pPr>
      <w:r>
        <w:t>4</w:t>
      </w:r>
      <w:r>
        <w:rPr>
          <w:rFonts w:eastAsia="Batang"/>
          <w:sz w:val="24"/>
          <w:szCs w:val="24"/>
          <w:lang w:eastAsia="ja-JP"/>
        </w:rPr>
        <w:tab/>
      </w:r>
      <w:r>
        <w:t>Solution Set definitions</w:t>
      </w:r>
      <w:r>
        <w:tab/>
      </w:r>
      <w:r>
        <w:fldChar w:fldCharType="begin" w:fldLock="1"/>
      </w:r>
      <w:r>
        <w:instrText xml:space="preserve"> PAGEREF _Toc335991566 \h </w:instrText>
      </w:r>
      <w:r>
        <w:fldChar w:fldCharType="separate"/>
      </w:r>
      <w:r>
        <w:t>8</w:t>
      </w:r>
      <w:r>
        <w:fldChar w:fldCharType="end"/>
      </w:r>
    </w:p>
    <w:p w14:paraId="54ED0E41" w14:textId="77777777" w:rsidR="00401F69" w:rsidRDefault="00401F69" w:rsidP="00401F69">
      <w:pPr>
        <w:pStyle w:val="TOC8"/>
        <w:rPr>
          <w:rFonts w:eastAsia="Batang"/>
          <w:b w:val="0"/>
          <w:sz w:val="24"/>
          <w:szCs w:val="24"/>
          <w:lang w:eastAsia="ja-JP"/>
        </w:rPr>
      </w:pPr>
      <w:r>
        <w:t>Annex A (normative):</w:t>
      </w:r>
      <w:r>
        <w:tab/>
        <w:t>CORBA Solution Set</w:t>
      </w:r>
      <w:r>
        <w:tab/>
      </w:r>
      <w:r>
        <w:fldChar w:fldCharType="begin" w:fldLock="1"/>
      </w:r>
      <w:r>
        <w:instrText xml:space="preserve"> PAGEREF _Toc335991567 \h </w:instrText>
      </w:r>
      <w:r>
        <w:fldChar w:fldCharType="separate"/>
      </w:r>
      <w:r>
        <w:t>9</w:t>
      </w:r>
      <w:r>
        <w:fldChar w:fldCharType="end"/>
      </w:r>
    </w:p>
    <w:p w14:paraId="2548ADAE" w14:textId="77777777" w:rsidR="00401F69" w:rsidRDefault="00401F69">
      <w:pPr>
        <w:pStyle w:val="TOC1"/>
        <w:rPr>
          <w:rFonts w:eastAsia="Batang"/>
          <w:sz w:val="24"/>
          <w:szCs w:val="24"/>
          <w:lang w:eastAsia="ja-JP"/>
        </w:rPr>
      </w:pPr>
      <w:r>
        <w:t>A.1</w:t>
      </w:r>
      <w:r>
        <w:rPr>
          <w:rFonts w:eastAsia="Batang"/>
          <w:sz w:val="24"/>
          <w:szCs w:val="24"/>
          <w:lang w:eastAsia="ja-JP"/>
        </w:rPr>
        <w:tab/>
      </w:r>
      <w:r>
        <w:t>Architectural features</w:t>
      </w:r>
      <w:r>
        <w:tab/>
      </w:r>
      <w:r>
        <w:fldChar w:fldCharType="begin" w:fldLock="1"/>
      </w:r>
      <w:r>
        <w:instrText xml:space="preserve"> PAGEREF _Toc335991568 \h </w:instrText>
      </w:r>
      <w:r>
        <w:fldChar w:fldCharType="separate"/>
      </w:r>
      <w:r>
        <w:t>9</w:t>
      </w:r>
      <w:r>
        <w:fldChar w:fldCharType="end"/>
      </w:r>
    </w:p>
    <w:p w14:paraId="703BAC6C" w14:textId="77777777" w:rsidR="00401F69" w:rsidRDefault="00401F69">
      <w:pPr>
        <w:pStyle w:val="TOC2"/>
        <w:rPr>
          <w:rFonts w:eastAsia="Batang"/>
          <w:sz w:val="24"/>
          <w:szCs w:val="24"/>
          <w:lang w:eastAsia="ja-JP"/>
        </w:rPr>
      </w:pPr>
      <w:r>
        <w:t>A.1.1</w:t>
      </w:r>
      <w:r>
        <w:rPr>
          <w:rFonts w:eastAsia="Batang"/>
          <w:sz w:val="24"/>
          <w:szCs w:val="24"/>
        </w:rPr>
        <w:tab/>
      </w:r>
      <w:r>
        <w:t>Syntax for Distinguished Names</w:t>
      </w:r>
      <w:r>
        <w:tab/>
      </w:r>
      <w:r>
        <w:fldChar w:fldCharType="begin" w:fldLock="1"/>
      </w:r>
      <w:r>
        <w:instrText xml:space="preserve"> PAGEREF _Toc335991569 \h </w:instrText>
      </w:r>
      <w:r>
        <w:fldChar w:fldCharType="separate"/>
      </w:r>
      <w:r>
        <w:t>9</w:t>
      </w:r>
      <w:r>
        <w:fldChar w:fldCharType="end"/>
      </w:r>
    </w:p>
    <w:p w14:paraId="3C529EA0" w14:textId="77777777" w:rsidR="00401F69" w:rsidRDefault="00401F69">
      <w:pPr>
        <w:pStyle w:val="TOC2"/>
        <w:rPr>
          <w:rFonts w:eastAsia="Batang"/>
          <w:sz w:val="24"/>
          <w:szCs w:val="24"/>
          <w:lang w:eastAsia="ja-JP"/>
        </w:rPr>
      </w:pPr>
      <w:r>
        <w:t xml:space="preserve">A.1.2 </w:t>
      </w:r>
      <w:r>
        <w:rPr>
          <w:rFonts w:eastAsia="Batang"/>
          <w:sz w:val="24"/>
          <w:szCs w:val="24"/>
        </w:rPr>
        <w:tab/>
      </w:r>
      <w:r>
        <w:rPr>
          <w:lang w:eastAsia="zh-CN"/>
        </w:rPr>
        <w:t>Notifications</w:t>
      </w:r>
      <w:r>
        <w:tab/>
      </w:r>
      <w:r>
        <w:fldChar w:fldCharType="begin" w:fldLock="1"/>
      </w:r>
      <w:r>
        <w:instrText xml:space="preserve"> PAGEREF _Toc335991570 \h </w:instrText>
      </w:r>
      <w:r>
        <w:fldChar w:fldCharType="separate"/>
      </w:r>
      <w:r>
        <w:t>9</w:t>
      </w:r>
      <w:r>
        <w:fldChar w:fldCharType="end"/>
      </w:r>
    </w:p>
    <w:p w14:paraId="489C2F79" w14:textId="77777777" w:rsidR="00401F69" w:rsidRDefault="00401F69">
      <w:pPr>
        <w:pStyle w:val="TOC1"/>
        <w:rPr>
          <w:rFonts w:eastAsia="Batang"/>
          <w:sz w:val="24"/>
          <w:szCs w:val="24"/>
          <w:lang w:eastAsia="ja-JP"/>
        </w:rPr>
      </w:pPr>
      <w:r>
        <w:t>A.2</w:t>
      </w:r>
      <w:r>
        <w:rPr>
          <w:rFonts w:eastAsia="Batang"/>
          <w:sz w:val="24"/>
          <w:szCs w:val="24"/>
          <w:lang w:eastAsia="ja-JP"/>
        </w:rPr>
        <w:tab/>
      </w:r>
      <w:r>
        <w:t>Mapping</w:t>
      </w:r>
      <w:r>
        <w:tab/>
      </w:r>
      <w:r>
        <w:fldChar w:fldCharType="begin" w:fldLock="1"/>
      </w:r>
      <w:r>
        <w:instrText xml:space="preserve"> PAGEREF _Toc335991571 \h </w:instrText>
      </w:r>
      <w:r>
        <w:fldChar w:fldCharType="separate"/>
      </w:r>
      <w:r>
        <w:t>9</w:t>
      </w:r>
      <w:r>
        <w:fldChar w:fldCharType="end"/>
      </w:r>
    </w:p>
    <w:p w14:paraId="2AD61C82" w14:textId="77777777" w:rsidR="00401F69" w:rsidRDefault="00401F69">
      <w:pPr>
        <w:pStyle w:val="TOC2"/>
        <w:rPr>
          <w:rFonts w:eastAsia="Batang"/>
          <w:sz w:val="24"/>
          <w:szCs w:val="24"/>
          <w:lang w:eastAsia="ja-JP"/>
        </w:rPr>
      </w:pPr>
      <w:r>
        <w:t>A.2.1</w:t>
      </w:r>
      <w:r>
        <w:rPr>
          <w:rFonts w:eastAsia="Batang"/>
          <w:sz w:val="24"/>
          <w:szCs w:val="24"/>
        </w:rPr>
        <w:tab/>
      </w:r>
      <w:r>
        <w:rPr>
          <w:lang w:eastAsia="zh-CN"/>
        </w:rPr>
        <w:t>General mapping</w:t>
      </w:r>
      <w:r>
        <w:tab/>
      </w:r>
      <w:r>
        <w:fldChar w:fldCharType="begin" w:fldLock="1"/>
      </w:r>
      <w:r>
        <w:instrText xml:space="preserve"> PAGEREF _Toc335991572 \h </w:instrText>
      </w:r>
      <w:r>
        <w:fldChar w:fldCharType="separate"/>
      </w:r>
      <w:r>
        <w:t>9</w:t>
      </w:r>
      <w:r>
        <w:fldChar w:fldCharType="end"/>
      </w:r>
    </w:p>
    <w:p w14:paraId="7310821D" w14:textId="77777777" w:rsidR="00401F69" w:rsidRDefault="00401F69">
      <w:pPr>
        <w:pStyle w:val="TOC2"/>
        <w:rPr>
          <w:rFonts w:eastAsia="Batang"/>
          <w:sz w:val="24"/>
          <w:szCs w:val="24"/>
          <w:lang w:eastAsia="ja-JP"/>
        </w:rPr>
      </w:pPr>
      <w:r>
        <w:t>A.2.2</w:t>
      </w:r>
      <w:r>
        <w:rPr>
          <w:rFonts w:eastAsia="Batang"/>
          <w:sz w:val="24"/>
          <w:szCs w:val="24"/>
        </w:rPr>
        <w:tab/>
      </w:r>
      <w:r>
        <w:rPr>
          <w:lang w:eastAsia="zh-CN"/>
        </w:rPr>
        <w:t>Operation and notification mapping</w:t>
      </w:r>
      <w:r>
        <w:tab/>
      </w:r>
      <w:r>
        <w:fldChar w:fldCharType="begin" w:fldLock="1"/>
      </w:r>
      <w:r>
        <w:instrText xml:space="preserve"> PAGEREF _Toc335991573 \h </w:instrText>
      </w:r>
      <w:r>
        <w:fldChar w:fldCharType="separate"/>
      </w:r>
      <w:r>
        <w:t>9</w:t>
      </w:r>
      <w:r>
        <w:fldChar w:fldCharType="end"/>
      </w:r>
    </w:p>
    <w:p w14:paraId="5B5C7909" w14:textId="77777777" w:rsidR="00401F69" w:rsidRDefault="00401F69">
      <w:pPr>
        <w:pStyle w:val="TOC2"/>
        <w:rPr>
          <w:rFonts w:eastAsia="Batang"/>
          <w:sz w:val="24"/>
          <w:szCs w:val="24"/>
          <w:lang w:eastAsia="ja-JP"/>
        </w:rPr>
      </w:pPr>
      <w:r>
        <w:t>A.2.3</w:t>
      </w:r>
      <w:r>
        <w:rPr>
          <w:rFonts w:eastAsia="Batang"/>
          <w:sz w:val="24"/>
          <w:szCs w:val="24"/>
        </w:rPr>
        <w:tab/>
      </w:r>
      <w:r>
        <w:rPr>
          <w:lang w:eastAsia="zh-CN"/>
        </w:rPr>
        <w:t>Operation parameter mapping</w:t>
      </w:r>
      <w:r>
        <w:tab/>
      </w:r>
      <w:r>
        <w:fldChar w:fldCharType="begin" w:fldLock="1"/>
      </w:r>
      <w:r>
        <w:instrText xml:space="preserve"> PAGEREF _Toc335991574 \h </w:instrText>
      </w:r>
      <w:r>
        <w:fldChar w:fldCharType="separate"/>
      </w:r>
      <w:r>
        <w:t>10</w:t>
      </w:r>
      <w:r>
        <w:fldChar w:fldCharType="end"/>
      </w:r>
    </w:p>
    <w:p w14:paraId="059C3AB2" w14:textId="77777777" w:rsidR="00401F69" w:rsidRDefault="00401F69">
      <w:pPr>
        <w:pStyle w:val="TOC2"/>
        <w:rPr>
          <w:rFonts w:eastAsia="Batang"/>
          <w:sz w:val="24"/>
          <w:szCs w:val="24"/>
          <w:lang w:eastAsia="ja-JP"/>
        </w:rPr>
      </w:pPr>
      <w:r>
        <w:t>A.2.4</w:t>
      </w:r>
      <w:r>
        <w:rPr>
          <w:rFonts w:eastAsia="Batang"/>
          <w:sz w:val="24"/>
          <w:szCs w:val="24"/>
        </w:rPr>
        <w:tab/>
      </w:r>
      <w:r>
        <w:rPr>
          <w:lang w:eastAsia="zh-CN"/>
        </w:rPr>
        <w:t>Notification parameter mapping</w:t>
      </w:r>
      <w:r>
        <w:tab/>
      </w:r>
      <w:r>
        <w:fldChar w:fldCharType="begin" w:fldLock="1"/>
      </w:r>
      <w:r>
        <w:instrText xml:space="preserve"> PAGEREF _Toc335991575 \h </w:instrText>
      </w:r>
      <w:r>
        <w:fldChar w:fldCharType="separate"/>
      </w:r>
      <w:r>
        <w:t>10</w:t>
      </w:r>
      <w:r>
        <w:fldChar w:fldCharType="end"/>
      </w:r>
    </w:p>
    <w:p w14:paraId="55846BC5" w14:textId="77777777" w:rsidR="00401F69" w:rsidRDefault="00401F69">
      <w:pPr>
        <w:pStyle w:val="TOC1"/>
        <w:rPr>
          <w:rFonts w:eastAsia="Batang"/>
          <w:sz w:val="24"/>
          <w:szCs w:val="24"/>
          <w:lang w:eastAsia="ja-JP"/>
        </w:rPr>
      </w:pPr>
      <w:r>
        <w:t>A.3</w:t>
      </w:r>
      <w:r>
        <w:rPr>
          <w:rFonts w:eastAsia="Batang"/>
          <w:sz w:val="24"/>
          <w:szCs w:val="24"/>
          <w:lang w:eastAsia="ja-JP"/>
        </w:rPr>
        <w:tab/>
      </w:r>
      <w:r>
        <w:t>Solution Set definitions</w:t>
      </w:r>
      <w:r>
        <w:tab/>
      </w:r>
      <w:r>
        <w:fldChar w:fldCharType="begin" w:fldLock="1"/>
      </w:r>
      <w:r>
        <w:instrText xml:space="preserve"> PAGEREF _Toc335991576 \h </w:instrText>
      </w:r>
      <w:r>
        <w:fldChar w:fldCharType="separate"/>
      </w:r>
      <w:r>
        <w:t>11</w:t>
      </w:r>
      <w:r>
        <w:fldChar w:fldCharType="end"/>
      </w:r>
    </w:p>
    <w:p w14:paraId="54274BBE" w14:textId="77777777" w:rsidR="00401F69" w:rsidRDefault="00401F69">
      <w:pPr>
        <w:pStyle w:val="TOC2"/>
        <w:rPr>
          <w:rFonts w:eastAsia="Batang"/>
          <w:sz w:val="24"/>
          <w:szCs w:val="24"/>
          <w:lang w:eastAsia="ja-JP"/>
        </w:rPr>
      </w:pPr>
      <w:r>
        <w:t>A.3.1</w:t>
      </w:r>
      <w:r>
        <w:rPr>
          <w:rFonts w:eastAsia="Batang"/>
          <w:sz w:val="24"/>
          <w:szCs w:val="24"/>
        </w:rPr>
        <w:tab/>
      </w:r>
      <w:r>
        <w:rPr>
          <w:lang w:eastAsia="zh-CN"/>
        </w:rPr>
        <w:t>IDL definition structure</w:t>
      </w:r>
      <w:r>
        <w:tab/>
      </w:r>
      <w:r>
        <w:fldChar w:fldCharType="begin" w:fldLock="1"/>
      </w:r>
      <w:r>
        <w:instrText xml:space="preserve"> PAGEREF _Toc335991577 \h </w:instrText>
      </w:r>
      <w:r>
        <w:fldChar w:fldCharType="separate"/>
      </w:r>
      <w:r>
        <w:t>11</w:t>
      </w:r>
      <w:r>
        <w:fldChar w:fldCharType="end"/>
      </w:r>
    </w:p>
    <w:p w14:paraId="02919670" w14:textId="77777777" w:rsidR="00401F69" w:rsidRDefault="00401F69">
      <w:pPr>
        <w:pStyle w:val="TOC2"/>
        <w:rPr>
          <w:rFonts w:eastAsia="Batang"/>
          <w:sz w:val="24"/>
          <w:szCs w:val="24"/>
          <w:lang w:eastAsia="ja-JP"/>
        </w:rPr>
      </w:pPr>
      <w:r>
        <w:t>A.3.2</w:t>
      </w:r>
      <w:r>
        <w:rPr>
          <w:rFonts w:eastAsia="Batang"/>
          <w:sz w:val="24"/>
          <w:szCs w:val="24"/>
        </w:rPr>
        <w:tab/>
      </w:r>
      <w:r>
        <w:rPr>
          <w:lang w:eastAsia="zh-CN"/>
        </w:rPr>
        <w:t>IDL specification (file name "PartialSuspensionConstDefs.idl")</w:t>
      </w:r>
      <w:r>
        <w:tab/>
      </w:r>
      <w:r>
        <w:fldChar w:fldCharType="begin" w:fldLock="1"/>
      </w:r>
      <w:r>
        <w:instrText xml:space="preserve"> PAGEREF _Toc335991578 \h </w:instrText>
      </w:r>
      <w:r>
        <w:fldChar w:fldCharType="separate"/>
      </w:r>
      <w:r>
        <w:t>12</w:t>
      </w:r>
      <w:r>
        <w:fldChar w:fldCharType="end"/>
      </w:r>
    </w:p>
    <w:p w14:paraId="2644F512" w14:textId="77777777" w:rsidR="00401F69" w:rsidRDefault="00401F69">
      <w:pPr>
        <w:pStyle w:val="TOC2"/>
        <w:rPr>
          <w:rFonts w:eastAsia="Batang"/>
          <w:sz w:val="24"/>
          <w:szCs w:val="24"/>
          <w:lang w:eastAsia="ja-JP"/>
        </w:rPr>
      </w:pPr>
      <w:r>
        <w:t>A.3.3</w:t>
      </w:r>
      <w:r>
        <w:rPr>
          <w:rFonts w:eastAsia="Batang"/>
          <w:sz w:val="24"/>
          <w:szCs w:val="24"/>
        </w:rPr>
        <w:tab/>
      </w:r>
      <w:r>
        <w:rPr>
          <w:lang w:eastAsia="zh-CN"/>
        </w:rPr>
        <w:t>IDL specification (file name "PartialSuspensionSystem.idl")</w:t>
      </w:r>
      <w:r>
        <w:tab/>
      </w:r>
      <w:r>
        <w:fldChar w:fldCharType="begin" w:fldLock="1"/>
      </w:r>
      <w:r>
        <w:instrText xml:space="preserve"> PAGEREF _Toc335991579 \h </w:instrText>
      </w:r>
      <w:r>
        <w:fldChar w:fldCharType="separate"/>
      </w:r>
      <w:r>
        <w:t>15</w:t>
      </w:r>
      <w:r>
        <w:fldChar w:fldCharType="end"/>
      </w:r>
    </w:p>
    <w:p w14:paraId="3E7A77BA" w14:textId="77777777" w:rsidR="00401F69" w:rsidRDefault="00401F69">
      <w:pPr>
        <w:pStyle w:val="TOC2"/>
        <w:rPr>
          <w:rFonts w:eastAsia="Batang"/>
          <w:sz w:val="24"/>
          <w:szCs w:val="24"/>
          <w:lang w:eastAsia="ja-JP"/>
        </w:rPr>
      </w:pPr>
      <w:r>
        <w:t>A.3.4</w:t>
      </w:r>
      <w:r>
        <w:rPr>
          <w:rFonts w:eastAsia="Batang"/>
          <w:sz w:val="24"/>
          <w:szCs w:val="24"/>
        </w:rPr>
        <w:tab/>
      </w:r>
      <w:r>
        <w:rPr>
          <w:lang w:eastAsia="zh-CN"/>
        </w:rPr>
        <w:t>IDL specification (file name "PartialSuspensionOfItfNNotifications.idl")</w:t>
      </w:r>
      <w:r>
        <w:tab/>
      </w:r>
      <w:r>
        <w:fldChar w:fldCharType="begin" w:fldLock="1"/>
      </w:r>
      <w:r>
        <w:instrText xml:space="preserve"> PAGEREF _Toc335991580 \h </w:instrText>
      </w:r>
      <w:r>
        <w:fldChar w:fldCharType="separate"/>
      </w:r>
      <w:r>
        <w:t>17</w:t>
      </w:r>
      <w:r>
        <w:fldChar w:fldCharType="end"/>
      </w:r>
    </w:p>
    <w:p w14:paraId="7B4FF049" w14:textId="77777777" w:rsidR="00401F69" w:rsidRDefault="00401F69" w:rsidP="00401F69">
      <w:pPr>
        <w:pStyle w:val="TOC8"/>
        <w:rPr>
          <w:rFonts w:eastAsia="Batang"/>
          <w:b w:val="0"/>
          <w:sz w:val="24"/>
          <w:szCs w:val="24"/>
          <w:lang w:eastAsia="ja-JP"/>
        </w:rPr>
      </w:pPr>
      <w:r>
        <w:t>Annex B (normative):</w:t>
      </w:r>
      <w:r>
        <w:tab/>
        <w:t>XML definitions</w:t>
      </w:r>
      <w:r>
        <w:tab/>
      </w:r>
      <w:r>
        <w:fldChar w:fldCharType="begin" w:fldLock="1"/>
      </w:r>
      <w:r>
        <w:instrText xml:space="preserve"> PAGEREF _Toc335991581 \h </w:instrText>
      </w:r>
      <w:r>
        <w:fldChar w:fldCharType="separate"/>
      </w:r>
      <w:r>
        <w:t>19</w:t>
      </w:r>
      <w:r>
        <w:fldChar w:fldCharType="end"/>
      </w:r>
    </w:p>
    <w:p w14:paraId="44C218EE" w14:textId="77777777" w:rsidR="00401F69" w:rsidRDefault="00401F69">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_Toc335991582 \h </w:instrText>
      </w:r>
      <w:r>
        <w:fldChar w:fldCharType="separate"/>
      </w:r>
      <w:r>
        <w:t>19</w:t>
      </w:r>
      <w:r>
        <w:fldChar w:fldCharType="end"/>
      </w:r>
    </w:p>
    <w:p w14:paraId="65433867" w14:textId="77777777" w:rsidR="00401F69" w:rsidRDefault="00401F69">
      <w:pPr>
        <w:pStyle w:val="TOC2"/>
        <w:rPr>
          <w:rFonts w:eastAsia="Batang"/>
          <w:sz w:val="24"/>
          <w:szCs w:val="24"/>
          <w:lang w:eastAsia="ja-JP"/>
        </w:rPr>
      </w:pPr>
      <w:r>
        <w:t>B.1.1</w:t>
      </w:r>
      <w:r>
        <w:rPr>
          <w:rFonts w:eastAsia="Batang"/>
          <w:sz w:val="24"/>
          <w:szCs w:val="24"/>
        </w:rPr>
        <w:tab/>
      </w:r>
      <w:r>
        <w:rPr>
          <w:lang w:eastAsia="zh-CN"/>
        </w:rPr>
        <w:t>Syntax for Distinguished Names</w:t>
      </w:r>
      <w:r>
        <w:tab/>
      </w:r>
      <w:r>
        <w:fldChar w:fldCharType="begin" w:fldLock="1"/>
      </w:r>
      <w:r>
        <w:instrText xml:space="preserve"> PAGEREF _Toc335991583 \h </w:instrText>
      </w:r>
      <w:r>
        <w:fldChar w:fldCharType="separate"/>
      </w:r>
      <w:r>
        <w:t>19</w:t>
      </w:r>
      <w:r>
        <w:fldChar w:fldCharType="end"/>
      </w:r>
    </w:p>
    <w:p w14:paraId="5ED7AE5E" w14:textId="77777777" w:rsidR="00401F69" w:rsidRDefault="00401F69">
      <w:pPr>
        <w:pStyle w:val="TOC2"/>
        <w:rPr>
          <w:rFonts w:eastAsia="Batang"/>
          <w:sz w:val="24"/>
          <w:szCs w:val="24"/>
          <w:lang w:eastAsia="ja-JP"/>
        </w:rPr>
      </w:pPr>
      <w:r>
        <w:t>B.1.2</w:t>
      </w:r>
      <w:r>
        <w:rPr>
          <w:rFonts w:eastAsia="Batang"/>
          <w:sz w:val="24"/>
          <w:szCs w:val="24"/>
        </w:rPr>
        <w:tab/>
      </w:r>
      <w:r>
        <w:rPr>
          <w:lang w:eastAsia="zh-CN"/>
        </w:rPr>
        <w:t>Notification Services</w:t>
      </w:r>
      <w:r>
        <w:tab/>
      </w:r>
      <w:r>
        <w:fldChar w:fldCharType="begin" w:fldLock="1"/>
      </w:r>
      <w:r>
        <w:instrText xml:space="preserve"> PAGEREF _Toc335991584 \h </w:instrText>
      </w:r>
      <w:r>
        <w:fldChar w:fldCharType="separate"/>
      </w:r>
      <w:r>
        <w:t>19</w:t>
      </w:r>
      <w:r>
        <w:fldChar w:fldCharType="end"/>
      </w:r>
    </w:p>
    <w:p w14:paraId="13493C05" w14:textId="77777777" w:rsidR="00401F69" w:rsidRDefault="00401F69">
      <w:pPr>
        <w:pStyle w:val="TOC2"/>
        <w:rPr>
          <w:rFonts w:eastAsia="Batang"/>
          <w:sz w:val="24"/>
          <w:szCs w:val="24"/>
          <w:lang w:eastAsia="ja-JP"/>
        </w:rPr>
      </w:pPr>
      <w:r>
        <w:t>B.1.3</w:t>
      </w:r>
      <w:r>
        <w:rPr>
          <w:rFonts w:eastAsia="Batang"/>
          <w:sz w:val="24"/>
          <w:szCs w:val="24"/>
        </w:rPr>
        <w:tab/>
      </w:r>
      <w:r>
        <w:rPr>
          <w:lang w:eastAsia="zh-CN"/>
        </w:rPr>
        <w:t>IOC definitions</w:t>
      </w:r>
      <w:r>
        <w:tab/>
      </w:r>
      <w:r>
        <w:fldChar w:fldCharType="begin" w:fldLock="1"/>
      </w:r>
      <w:r>
        <w:instrText xml:space="preserve"> PAGEREF _Toc335991585 \h </w:instrText>
      </w:r>
      <w:r>
        <w:fldChar w:fldCharType="separate"/>
      </w:r>
      <w:r>
        <w:t>19</w:t>
      </w:r>
      <w:r>
        <w:fldChar w:fldCharType="end"/>
      </w:r>
    </w:p>
    <w:p w14:paraId="7B90468F" w14:textId="77777777" w:rsidR="00401F69" w:rsidRDefault="00401F69">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_Toc335991586 \h </w:instrText>
      </w:r>
      <w:r>
        <w:fldChar w:fldCharType="separate"/>
      </w:r>
      <w:r>
        <w:t>19</w:t>
      </w:r>
      <w:r>
        <w:fldChar w:fldCharType="end"/>
      </w:r>
    </w:p>
    <w:p w14:paraId="68EFC55F" w14:textId="77777777" w:rsidR="00401F69" w:rsidRDefault="00401F69">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_Toc335991587 \h </w:instrText>
      </w:r>
      <w:r>
        <w:fldChar w:fldCharType="separate"/>
      </w:r>
      <w:r>
        <w:t>19</w:t>
      </w:r>
      <w:r>
        <w:fldChar w:fldCharType="end"/>
      </w:r>
    </w:p>
    <w:p w14:paraId="5173BD3B" w14:textId="77777777" w:rsidR="00401F69" w:rsidRDefault="00401F69">
      <w:pPr>
        <w:pStyle w:val="TOC2"/>
        <w:rPr>
          <w:rFonts w:eastAsia="Batang"/>
          <w:sz w:val="24"/>
          <w:szCs w:val="24"/>
          <w:lang w:eastAsia="ja-JP"/>
        </w:rPr>
      </w:pPr>
      <w:r>
        <w:t>B.3.1</w:t>
      </w:r>
      <w:r>
        <w:rPr>
          <w:rFonts w:eastAsia="Batang"/>
          <w:sz w:val="24"/>
          <w:szCs w:val="24"/>
        </w:rPr>
        <w:tab/>
      </w:r>
      <w:r>
        <w:rPr>
          <w:lang w:eastAsia="zh-CN"/>
        </w:rPr>
        <w:t>XML definition structure</w:t>
      </w:r>
      <w:r>
        <w:tab/>
      </w:r>
      <w:r>
        <w:fldChar w:fldCharType="begin" w:fldLock="1"/>
      </w:r>
      <w:r>
        <w:instrText xml:space="preserve"> PAGEREF _Toc335991588 \h </w:instrText>
      </w:r>
      <w:r>
        <w:fldChar w:fldCharType="separate"/>
      </w:r>
      <w:r>
        <w:t>19</w:t>
      </w:r>
      <w:r>
        <w:fldChar w:fldCharType="end"/>
      </w:r>
    </w:p>
    <w:p w14:paraId="602F539A" w14:textId="77777777" w:rsidR="00401F69" w:rsidRDefault="00401F69">
      <w:pPr>
        <w:pStyle w:val="TOC2"/>
        <w:rPr>
          <w:rFonts w:eastAsia="Batang"/>
          <w:sz w:val="24"/>
          <w:szCs w:val="24"/>
          <w:lang w:eastAsia="ja-JP"/>
        </w:rPr>
      </w:pPr>
      <w:r>
        <w:t>B.3.2</w:t>
      </w:r>
      <w:r>
        <w:rPr>
          <w:rFonts w:eastAsia="Batang"/>
          <w:sz w:val="24"/>
          <w:szCs w:val="24"/>
        </w:rPr>
        <w:tab/>
      </w:r>
      <w:r>
        <w:rPr>
          <w:lang w:eastAsia="zh-CN"/>
        </w:rPr>
        <w:t>Graphical Representation</w:t>
      </w:r>
      <w:r>
        <w:tab/>
      </w:r>
      <w:r>
        <w:fldChar w:fldCharType="begin" w:fldLock="1"/>
      </w:r>
      <w:r>
        <w:instrText xml:space="preserve"> PAGEREF _Toc335991589 \h </w:instrText>
      </w:r>
      <w:r>
        <w:fldChar w:fldCharType="separate"/>
      </w:r>
      <w:r>
        <w:t>20</w:t>
      </w:r>
      <w:r>
        <w:fldChar w:fldCharType="end"/>
      </w:r>
    </w:p>
    <w:p w14:paraId="12A72C9D" w14:textId="77777777" w:rsidR="00401F69" w:rsidRDefault="00401F69">
      <w:pPr>
        <w:pStyle w:val="TOC2"/>
        <w:rPr>
          <w:rFonts w:eastAsia="Batang"/>
          <w:sz w:val="24"/>
          <w:szCs w:val="24"/>
          <w:lang w:eastAsia="ja-JP"/>
        </w:rPr>
      </w:pPr>
      <w:r>
        <w:t>B.3.3</w:t>
      </w:r>
      <w:r>
        <w:rPr>
          <w:rFonts w:eastAsia="Batang"/>
          <w:sz w:val="24"/>
          <w:szCs w:val="24"/>
        </w:rPr>
        <w:tab/>
      </w:r>
      <w:r>
        <w:rPr>
          <w:lang w:eastAsia="zh-CN"/>
        </w:rPr>
        <w:t>XML Schema "partialSuspensionOfItfN.xsd"</w:t>
      </w:r>
      <w:r>
        <w:tab/>
      </w:r>
      <w:r>
        <w:fldChar w:fldCharType="begin" w:fldLock="1"/>
      </w:r>
      <w:r>
        <w:instrText xml:space="preserve"> PAGEREF _Toc335991590 \h </w:instrText>
      </w:r>
      <w:r>
        <w:fldChar w:fldCharType="separate"/>
      </w:r>
      <w:r>
        <w:t>20</w:t>
      </w:r>
      <w:r>
        <w:fldChar w:fldCharType="end"/>
      </w:r>
    </w:p>
    <w:p w14:paraId="32674B91" w14:textId="77777777" w:rsidR="00401F69" w:rsidRDefault="00401F69" w:rsidP="00401F69">
      <w:pPr>
        <w:pStyle w:val="TOC8"/>
        <w:rPr>
          <w:rFonts w:eastAsia="Batang"/>
          <w:b w:val="0"/>
          <w:sz w:val="24"/>
          <w:szCs w:val="24"/>
          <w:lang w:eastAsia="ja-JP"/>
        </w:rPr>
      </w:pPr>
      <w:r>
        <w:t>Annex C (normative):</w:t>
      </w:r>
      <w:r>
        <w:tab/>
        <w:t>SOAP Solution Set</w:t>
      </w:r>
      <w:r>
        <w:tab/>
      </w:r>
      <w:r>
        <w:fldChar w:fldCharType="begin" w:fldLock="1"/>
      </w:r>
      <w:r>
        <w:instrText xml:space="preserve"> PAGEREF _Toc335991591 \h </w:instrText>
      </w:r>
      <w:r>
        <w:fldChar w:fldCharType="separate"/>
      </w:r>
      <w:r>
        <w:t>21</w:t>
      </w:r>
      <w:r>
        <w:fldChar w:fldCharType="end"/>
      </w:r>
    </w:p>
    <w:p w14:paraId="3FCACCEC" w14:textId="77777777" w:rsidR="00401F69" w:rsidRDefault="00401F69">
      <w:pPr>
        <w:pStyle w:val="TOC1"/>
        <w:rPr>
          <w:rFonts w:eastAsia="Batang"/>
          <w:sz w:val="24"/>
          <w:szCs w:val="24"/>
          <w:lang w:eastAsia="ja-JP"/>
        </w:rPr>
      </w:pPr>
      <w:r>
        <w:t>C.1</w:t>
      </w:r>
      <w:r>
        <w:rPr>
          <w:rFonts w:eastAsia="Batang"/>
          <w:sz w:val="24"/>
          <w:szCs w:val="24"/>
          <w:lang w:eastAsia="ja-JP"/>
        </w:rPr>
        <w:tab/>
      </w:r>
      <w:r>
        <w:t>Architectural features</w:t>
      </w:r>
      <w:r>
        <w:tab/>
      </w:r>
      <w:r>
        <w:fldChar w:fldCharType="begin" w:fldLock="1"/>
      </w:r>
      <w:r>
        <w:instrText xml:space="preserve"> PAGEREF _Toc335991592 \h </w:instrText>
      </w:r>
      <w:r>
        <w:fldChar w:fldCharType="separate"/>
      </w:r>
      <w:r>
        <w:t>21</w:t>
      </w:r>
      <w:r>
        <w:fldChar w:fldCharType="end"/>
      </w:r>
    </w:p>
    <w:p w14:paraId="62244C01" w14:textId="77777777" w:rsidR="00401F69" w:rsidRDefault="00401F69">
      <w:pPr>
        <w:pStyle w:val="TOC2"/>
        <w:rPr>
          <w:rFonts w:eastAsia="Batang"/>
          <w:sz w:val="24"/>
          <w:szCs w:val="24"/>
          <w:lang w:eastAsia="ja-JP"/>
        </w:rPr>
      </w:pPr>
      <w:r>
        <w:t>C.1.1</w:t>
      </w:r>
      <w:r>
        <w:rPr>
          <w:rFonts w:eastAsia="Batang"/>
          <w:sz w:val="24"/>
          <w:szCs w:val="24"/>
        </w:rPr>
        <w:tab/>
      </w:r>
      <w:r>
        <w:rPr>
          <w:lang w:eastAsia="zh-CN"/>
        </w:rPr>
        <w:t>Syntax for Distinguished Names</w:t>
      </w:r>
      <w:r>
        <w:tab/>
      </w:r>
      <w:r>
        <w:fldChar w:fldCharType="begin" w:fldLock="1"/>
      </w:r>
      <w:r>
        <w:instrText xml:space="preserve"> PAGEREF _Toc335991593 \h </w:instrText>
      </w:r>
      <w:r>
        <w:fldChar w:fldCharType="separate"/>
      </w:r>
      <w:r>
        <w:t>21</w:t>
      </w:r>
      <w:r>
        <w:fldChar w:fldCharType="end"/>
      </w:r>
    </w:p>
    <w:p w14:paraId="2584AD23" w14:textId="77777777" w:rsidR="00401F69" w:rsidRDefault="00401F69">
      <w:pPr>
        <w:pStyle w:val="TOC2"/>
        <w:rPr>
          <w:rFonts w:eastAsia="Batang"/>
          <w:sz w:val="24"/>
          <w:szCs w:val="24"/>
          <w:lang w:eastAsia="ja-JP"/>
        </w:rPr>
      </w:pPr>
      <w:r>
        <w:t>C.1.2</w:t>
      </w:r>
      <w:r>
        <w:rPr>
          <w:rFonts w:eastAsia="Batang"/>
          <w:sz w:val="24"/>
          <w:szCs w:val="24"/>
        </w:rPr>
        <w:tab/>
      </w:r>
      <w:r>
        <w:rPr>
          <w:lang w:eastAsia="zh-CN"/>
        </w:rPr>
        <w:t>Notification Services</w:t>
      </w:r>
      <w:r>
        <w:tab/>
      </w:r>
      <w:r>
        <w:fldChar w:fldCharType="begin" w:fldLock="1"/>
      </w:r>
      <w:r>
        <w:instrText xml:space="preserve"> PAGEREF _Toc335991594 \h </w:instrText>
      </w:r>
      <w:r>
        <w:fldChar w:fldCharType="separate"/>
      </w:r>
      <w:r>
        <w:t>21</w:t>
      </w:r>
      <w:r>
        <w:fldChar w:fldCharType="end"/>
      </w:r>
    </w:p>
    <w:p w14:paraId="6DF2EB55" w14:textId="77777777" w:rsidR="00401F69" w:rsidRDefault="00401F69">
      <w:pPr>
        <w:pStyle w:val="TOC2"/>
        <w:rPr>
          <w:rFonts w:eastAsia="Batang"/>
          <w:sz w:val="24"/>
          <w:szCs w:val="24"/>
          <w:lang w:eastAsia="ja-JP"/>
        </w:rPr>
      </w:pPr>
      <w:r>
        <w:t>C.1.3</w:t>
      </w:r>
      <w:r>
        <w:rPr>
          <w:rFonts w:eastAsia="Batang"/>
          <w:sz w:val="24"/>
          <w:szCs w:val="24"/>
        </w:rPr>
        <w:tab/>
      </w:r>
      <w:r>
        <w:rPr>
          <w:lang w:eastAsia="zh-CN"/>
        </w:rPr>
        <w:t>Supported W3C specifications</w:t>
      </w:r>
      <w:r>
        <w:tab/>
      </w:r>
      <w:r>
        <w:fldChar w:fldCharType="begin" w:fldLock="1"/>
      </w:r>
      <w:r>
        <w:instrText xml:space="preserve"> PAGEREF _Toc335991595 \h </w:instrText>
      </w:r>
      <w:r>
        <w:fldChar w:fldCharType="separate"/>
      </w:r>
      <w:r>
        <w:t>21</w:t>
      </w:r>
      <w:r>
        <w:fldChar w:fldCharType="end"/>
      </w:r>
    </w:p>
    <w:p w14:paraId="1B3B10FF" w14:textId="77777777" w:rsidR="00401F69" w:rsidRDefault="00401F69">
      <w:pPr>
        <w:pStyle w:val="TOC2"/>
        <w:rPr>
          <w:rFonts w:eastAsia="Batang"/>
          <w:sz w:val="24"/>
          <w:szCs w:val="24"/>
          <w:lang w:eastAsia="ja-JP"/>
        </w:rPr>
      </w:pPr>
      <w:r>
        <w:t>C.1.4</w:t>
      </w:r>
      <w:r>
        <w:rPr>
          <w:rFonts w:eastAsia="Batang"/>
          <w:sz w:val="24"/>
          <w:szCs w:val="24"/>
        </w:rPr>
        <w:tab/>
      </w:r>
      <w:r>
        <w:rPr>
          <w:lang w:eastAsia="zh-CN"/>
        </w:rPr>
        <w:t>Prefixes and namespaces</w:t>
      </w:r>
      <w:r>
        <w:tab/>
      </w:r>
      <w:r>
        <w:fldChar w:fldCharType="begin" w:fldLock="1"/>
      </w:r>
      <w:r>
        <w:instrText xml:space="preserve"> PAGEREF _Toc335991596 \h </w:instrText>
      </w:r>
      <w:r>
        <w:fldChar w:fldCharType="separate"/>
      </w:r>
      <w:r>
        <w:t>21</w:t>
      </w:r>
      <w:r>
        <w:fldChar w:fldCharType="end"/>
      </w:r>
    </w:p>
    <w:p w14:paraId="4407B684" w14:textId="77777777" w:rsidR="00401F69" w:rsidRDefault="00401F69">
      <w:pPr>
        <w:pStyle w:val="TOC1"/>
        <w:rPr>
          <w:rFonts w:eastAsia="Batang"/>
          <w:sz w:val="24"/>
          <w:szCs w:val="24"/>
          <w:lang w:eastAsia="ja-JP"/>
        </w:rPr>
      </w:pPr>
      <w:r>
        <w:t>C.2</w:t>
      </w:r>
      <w:r>
        <w:rPr>
          <w:rFonts w:eastAsia="Batang"/>
          <w:sz w:val="24"/>
          <w:szCs w:val="24"/>
          <w:lang w:eastAsia="ja-JP"/>
        </w:rPr>
        <w:tab/>
      </w:r>
      <w:r>
        <w:t>Mapping</w:t>
      </w:r>
      <w:r>
        <w:tab/>
      </w:r>
      <w:r>
        <w:fldChar w:fldCharType="begin" w:fldLock="1"/>
      </w:r>
      <w:r>
        <w:instrText xml:space="preserve"> PAGEREF _Toc335991597 \h </w:instrText>
      </w:r>
      <w:r>
        <w:fldChar w:fldCharType="separate"/>
      </w:r>
      <w:r>
        <w:t>22</w:t>
      </w:r>
      <w:r>
        <w:fldChar w:fldCharType="end"/>
      </w:r>
    </w:p>
    <w:p w14:paraId="76F1C269" w14:textId="77777777" w:rsidR="00401F69" w:rsidRDefault="00401F69">
      <w:pPr>
        <w:pStyle w:val="TOC2"/>
        <w:rPr>
          <w:rFonts w:eastAsia="Batang"/>
          <w:sz w:val="24"/>
          <w:szCs w:val="24"/>
          <w:lang w:eastAsia="ja-JP"/>
        </w:rPr>
      </w:pPr>
      <w:r>
        <w:t>C.2.1</w:t>
      </w:r>
      <w:r>
        <w:rPr>
          <w:rFonts w:eastAsia="Batang"/>
          <w:sz w:val="24"/>
          <w:szCs w:val="24"/>
        </w:rPr>
        <w:tab/>
      </w:r>
      <w:r>
        <w:rPr>
          <w:lang w:eastAsia="zh-CN"/>
        </w:rPr>
        <w:t>Operation and notification mapping</w:t>
      </w:r>
      <w:r>
        <w:tab/>
      </w:r>
      <w:r>
        <w:fldChar w:fldCharType="begin" w:fldLock="1"/>
      </w:r>
      <w:r>
        <w:instrText xml:space="preserve"> PAGEREF _Toc335991598 \h </w:instrText>
      </w:r>
      <w:r>
        <w:fldChar w:fldCharType="separate"/>
      </w:r>
      <w:r>
        <w:t>22</w:t>
      </w:r>
      <w:r>
        <w:fldChar w:fldCharType="end"/>
      </w:r>
    </w:p>
    <w:p w14:paraId="33BC3BE5" w14:textId="77777777" w:rsidR="00401F69" w:rsidRDefault="00401F69">
      <w:pPr>
        <w:pStyle w:val="TOC2"/>
        <w:rPr>
          <w:rFonts w:eastAsia="Batang"/>
          <w:sz w:val="24"/>
          <w:szCs w:val="24"/>
          <w:lang w:eastAsia="ja-JP"/>
        </w:rPr>
      </w:pPr>
      <w:r>
        <w:t>C.2.2</w:t>
      </w:r>
      <w:r>
        <w:rPr>
          <w:rFonts w:eastAsia="Batang"/>
          <w:sz w:val="24"/>
          <w:szCs w:val="24"/>
        </w:rPr>
        <w:tab/>
      </w:r>
      <w:r>
        <w:rPr>
          <w:lang w:eastAsia="zh-CN"/>
        </w:rPr>
        <w:t>Operation parameter mapping</w:t>
      </w:r>
      <w:r>
        <w:tab/>
      </w:r>
      <w:r>
        <w:fldChar w:fldCharType="begin" w:fldLock="1"/>
      </w:r>
      <w:r>
        <w:instrText xml:space="preserve"> PAGEREF _Toc335991599 \h </w:instrText>
      </w:r>
      <w:r>
        <w:fldChar w:fldCharType="separate"/>
      </w:r>
      <w:r>
        <w:t>22</w:t>
      </w:r>
      <w:r>
        <w:fldChar w:fldCharType="end"/>
      </w:r>
    </w:p>
    <w:p w14:paraId="57527C82" w14:textId="77777777" w:rsidR="00401F69" w:rsidRDefault="00401F69">
      <w:pPr>
        <w:pStyle w:val="TOC2"/>
        <w:rPr>
          <w:rFonts w:eastAsia="Batang"/>
          <w:sz w:val="24"/>
          <w:szCs w:val="24"/>
          <w:lang w:eastAsia="ja-JP"/>
        </w:rPr>
      </w:pPr>
      <w:r>
        <w:t>C.2.3</w:t>
      </w:r>
      <w:r>
        <w:rPr>
          <w:rFonts w:eastAsia="Batang"/>
          <w:sz w:val="24"/>
          <w:szCs w:val="24"/>
        </w:rPr>
        <w:tab/>
      </w:r>
      <w:r>
        <w:rPr>
          <w:lang w:eastAsia="zh-CN"/>
        </w:rPr>
        <w:t>Notification parameter mapping</w:t>
      </w:r>
      <w:r>
        <w:tab/>
      </w:r>
      <w:r>
        <w:fldChar w:fldCharType="begin" w:fldLock="1"/>
      </w:r>
      <w:r>
        <w:instrText xml:space="preserve"> PAGEREF _Toc335991600 \h </w:instrText>
      </w:r>
      <w:r>
        <w:fldChar w:fldCharType="separate"/>
      </w:r>
      <w:r>
        <w:t>23</w:t>
      </w:r>
      <w:r>
        <w:fldChar w:fldCharType="end"/>
      </w:r>
    </w:p>
    <w:p w14:paraId="127F6989" w14:textId="77777777" w:rsidR="00401F69" w:rsidRDefault="00401F69">
      <w:pPr>
        <w:pStyle w:val="TOC1"/>
        <w:rPr>
          <w:rFonts w:eastAsia="Batang"/>
          <w:sz w:val="24"/>
          <w:szCs w:val="24"/>
          <w:lang w:eastAsia="ja-JP"/>
        </w:rPr>
      </w:pPr>
      <w:r>
        <w:t>C.3</w:t>
      </w:r>
      <w:r>
        <w:rPr>
          <w:rFonts w:eastAsia="Batang"/>
          <w:sz w:val="24"/>
          <w:szCs w:val="24"/>
          <w:lang w:eastAsia="ja-JP"/>
        </w:rPr>
        <w:tab/>
      </w:r>
      <w:r>
        <w:t>Solution Set definitions</w:t>
      </w:r>
      <w:r>
        <w:tab/>
      </w:r>
      <w:r>
        <w:fldChar w:fldCharType="begin" w:fldLock="1"/>
      </w:r>
      <w:r>
        <w:instrText xml:space="preserve"> PAGEREF _Toc335991601 \h </w:instrText>
      </w:r>
      <w:r>
        <w:fldChar w:fldCharType="separate"/>
      </w:r>
      <w:r>
        <w:t>23</w:t>
      </w:r>
      <w:r>
        <w:fldChar w:fldCharType="end"/>
      </w:r>
    </w:p>
    <w:p w14:paraId="3D006C3C" w14:textId="77777777" w:rsidR="00401F69" w:rsidRDefault="00401F69">
      <w:pPr>
        <w:pStyle w:val="TOC2"/>
        <w:rPr>
          <w:rFonts w:eastAsia="Batang"/>
          <w:sz w:val="24"/>
          <w:szCs w:val="24"/>
          <w:lang w:eastAsia="ja-JP"/>
        </w:rPr>
      </w:pPr>
      <w:r>
        <w:t>C.3.1</w:t>
      </w:r>
      <w:r>
        <w:rPr>
          <w:rFonts w:eastAsia="Batang"/>
          <w:sz w:val="24"/>
          <w:szCs w:val="24"/>
        </w:rPr>
        <w:tab/>
      </w:r>
      <w:r>
        <w:rPr>
          <w:lang w:eastAsia="zh-CN"/>
        </w:rPr>
        <w:t>WSDL definition structure</w:t>
      </w:r>
      <w:r>
        <w:tab/>
      </w:r>
      <w:r>
        <w:fldChar w:fldCharType="begin" w:fldLock="1"/>
      </w:r>
      <w:r>
        <w:instrText xml:space="preserve"> PAGEREF _Toc335991602 \h </w:instrText>
      </w:r>
      <w:r>
        <w:fldChar w:fldCharType="separate"/>
      </w:r>
      <w:r>
        <w:t>23</w:t>
      </w:r>
      <w:r>
        <w:fldChar w:fldCharType="end"/>
      </w:r>
    </w:p>
    <w:p w14:paraId="54450DDE" w14:textId="77777777" w:rsidR="00401F69" w:rsidRDefault="00401F69">
      <w:pPr>
        <w:pStyle w:val="TOC2"/>
        <w:rPr>
          <w:rFonts w:eastAsia="Batang"/>
          <w:sz w:val="24"/>
          <w:szCs w:val="24"/>
          <w:lang w:eastAsia="ja-JP"/>
        </w:rPr>
      </w:pPr>
      <w:r>
        <w:t>C.3.2</w:t>
      </w:r>
      <w:r>
        <w:rPr>
          <w:rFonts w:eastAsia="Batang"/>
          <w:sz w:val="24"/>
          <w:szCs w:val="24"/>
        </w:rPr>
        <w:tab/>
      </w:r>
      <w:r>
        <w:rPr>
          <w:lang w:eastAsia="zh-CN"/>
        </w:rPr>
        <w:t>Graphical Representation</w:t>
      </w:r>
      <w:r>
        <w:tab/>
      </w:r>
      <w:r>
        <w:fldChar w:fldCharType="begin" w:fldLock="1"/>
      </w:r>
      <w:r>
        <w:instrText xml:space="preserve"> PAGEREF _Toc335991603 \h </w:instrText>
      </w:r>
      <w:r>
        <w:fldChar w:fldCharType="separate"/>
      </w:r>
      <w:r>
        <w:t>23</w:t>
      </w:r>
      <w:r>
        <w:fldChar w:fldCharType="end"/>
      </w:r>
    </w:p>
    <w:p w14:paraId="7831CFD7" w14:textId="77777777" w:rsidR="00401F69" w:rsidRDefault="00401F69">
      <w:pPr>
        <w:pStyle w:val="TOC2"/>
        <w:rPr>
          <w:rFonts w:eastAsia="Batang"/>
          <w:sz w:val="24"/>
          <w:szCs w:val="24"/>
          <w:lang w:eastAsia="ja-JP"/>
        </w:rPr>
      </w:pPr>
      <w:r>
        <w:t>C.3.3</w:t>
      </w:r>
      <w:r>
        <w:rPr>
          <w:rFonts w:eastAsia="Batang"/>
          <w:sz w:val="24"/>
          <w:szCs w:val="24"/>
        </w:rPr>
        <w:tab/>
      </w:r>
      <w:r>
        <w:rPr>
          <w:lang w:eastAsia="zh-CN"/>
        </w:rPr>
        <w:t>WSDL specification “</w:t>
      </w:r>
      <w:r w:rsidRPr="00CF4787">
        <w:rPr>
          <w:rFonts w:cs="Courier New"/>
          <w:lang w:eastAsia="zh-CN"/>
        </w:rPr>
        <w:t>PSINIRPSystem.wsdl”</w:t>
      </w:r>
      <w:r>
        <w:tab/>
      </w:r>
      <w:r>
        <w:fldChar w:fldCharType="begin" w:fldLock="1"/>
      </w:r>
      <w:r>
        <w:instrText xml:space="preserve"> PAGEREF _Toc335991604 \h </w:instrText>
      </w:r>
      <w:r>
        <w:fldChar w:fldCharType="separate"/>
      </w:r>
      <w:r>
        <w:t>24</w:t>
      </w:r>
      <w:r>
        <w:fldChar w:fldCharType="end"/>
      </w:r>
    </w:p>
    <w:p w14:paraId="29FF7546" w14:textId="77777777" w:rsidR="00401F69" w:rsidRDefault="00401F69" w:rsidP="00401F69">
      <w:pPr>
        <w:pStyle w:val="TOC8"/>
        <w:rPr>
          <w:rFonts w:eastAsia="Batang"/>
          <w:b w:val="0"/>
          <w:sz w:val="24"/>
          <w:szCs w:val="24"/>
          <w:lang w:eastAsia="ja-JP"/>
        </w:rPr>
      </w:pPr>
      <w:r>
        <w:lastRenderedPageBreak/>
        <w:t>Annex D (informative):</w:t>
      </w:r>
      <w:r>
        <w:tab/>
        <w:t>Change history</w:t>
      </w:r>
      <w:r>
        <w:tab/>
      </w:r>
      <w:r>
        <w:fldChar w:fldCharType="begin" w:fldLock="1"/>
      </w:r>
      <w:r>
        <w:instrText xml:space="preserve"> PAGEREF _Toc335991605 \h </w:instrText>
      </w:r>
      <w:r>
        <w:fldChar w:fldCharType="separate"/>
      </w:r>
      <w:r>
        <w:t>28</w:t>
      </w:r>
      <w:r>
        <w:fldChar w:fldCharType="end"/>
      </w:r>
    </w:p>
    <w:p w14:paraId="4842D62C" w14:textId="77777777" w:rsidR="00080512" w:rsidRDefault="00401F69">
      <w:r>
        <w:rPr>
          <w:noProof/>
          <w:sz w:val="22"/>
        </w:rPr>
        <w:fldChar w:fldCharType="end"/>
      </w:r>
    </w:p>
    <w:p w14:paraId="471F245C" w14:textId="77777777" w:rsidR="00080512" w:rsidRDefault="00080512">
      <w:pPr>
        <w:pStyle w:val="Heading1"/>
      </w:pPr>
      <w:r>
        <w:br w:type="page"/>
      </w:r>
      <w:bookmarkStart w:id="4" w:name="_Toc335991559"/>
      <w:r>
        <w:lastRenderedPageBreak/>
        <w:t>Foreword</w:t>
      </w:r>
      <w:bookmarkEnd w:id="4"/>
    </w:p>
    <w:p w14:paraId="10C2B71D" w14:textId="77777777" w:rsidR="00080512" w:rsidRDefault="00080512">
      <w:r>
        <w:t>This Technical Specification has been produced by the 3</w:t>
      </w:r>
      <w:r>
        <w:rPr>
          <w:vertAlign w:val="superscript"/>
        </w:rPr>
        <w:t>rd</w:t>
      </w:r>
      <w:r>
        <w:t xml:space="preserve"> Generation Partnership Project (3GPP).</w:t>
      </w:r>
    </w:p>
    <w:p w14:paraId="18F7974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313B2" w14:textId="77777777" w:rsidR="00080512" w:rsidRPr="00B03B59" w:rsidRDefault="00080512">
      <w:pPr>
        <w:pStyle w:val="B1"/>
        <w:rPr>
          <w:lang w:val="en-US"/>
        </w:rPr>
      </w:pPr>
      <w:r w:rsidRPr="00B03B59">
        <w:rPr>
          <w:lang w:val="en-US"/>
        </w:rPr>
        <w:t>Version x.y.z</w:t>
      </w:r>
    </w:p>
    <w:p w14:paraId="72C78780" w14:textId="77777777" w:rsidR="00080512" w:rsidRDefault="00080512">
      <w:pPr>
        <w:pStyle w:val="B1"/>
      </w:pPr>
      <w:r>
        <w:t>where:</w:t>
      </w:r>
    </w:p>
    <w:p w14:paraId="6BA632CE" w14:textId="77777777" w:rsidR="00080512" w:rsidRDefault="00080512">
      <w:pPr>
        <w:pStyle w:val="B2"/>
      </w:pPr>
      <w:r>
        <w:t>x</w:t>
      </w:r>
      <w:r>
        <w:tab/>
        <w:t>the first digit:</w:t>
      </w:r>
    </w:p>
    <w:p w14:paraId="61F80C09" w14:textId="77777777" w:rsidR="00080512" w:rsidRDefault="00080512">
      <w:pPr>
        <w:pStyle w:val="B3"/>
      </w:pPr>
      <w:r>
        <w:t>1</w:t>
      </w:r>
      <w:r>
        <w:tab/>
        <w:t>presented to TSG for information;</w:t>
      </w:r>
    </w:p>
    <w:p w14:paraId="03F29136" w14:textId="77777777" w:rsidR="00080512" w:rsidRDefault="00080512">
      <w:pPr>
        <w:pStyle w:val="B3"/>
      </w:pPr>
      <w:r>
        <w:t>2</w:t>
      </w:r>
      <w:r>
        <w:tab/>
        <w:t>presented to TSG for approval;</w:t>
      </w:r>
    </w:p>
    <w:p w14:paraId="0BB9733A" w14:textId="77777777" w:rsidR="00080512" w:rsidRDefault="00080512">
      <w:pPr>
        <w:pStyle w:val="B3"/>
      </w:pPr>
      <w:r>
        <w:t>3</w:t>
      </w:r>
      <w:r>
        <w:tab/>
        <w:t>or greater indicates TSG approved document under change control.</w:t>
      </w:r>
    </w:p>
    <w:p w14:paraId="64862ACB" w14:textId="77777777" w:rsidR="00080512" w:rsidRDefault="00080512">
      <w:pPr>
        <w:pStyle w:val="B2"/>
      </w:pPr>
      <w:r>
        <w:t>y</w:t>
      </w:r>
      <w:r>
        <w:tab/>
        <w:t>the second digit is incremented for all changes of substance, i.e. technical enhancements, corrections, updates, etc.</w:t>
      </w:r>
    </w:p>
    <w:p w14:paraId="0A24ACD4" w14:textId="77777777" w:rsidR="00080512" w:rsidRDefault="00080512">
      <w:pPr>
        <w:pStyle w:val="B2"/>
      </w:pPr>
      <w:r>
        <w:t>z</w:t>
      </w:r>
      <w:r>
        <w:tab/>
        <w:t>the third digit is incremented when editorial only changes have been incorporated in the document.</w:t>
      </w:r>
    </w:p>
    <w:p w14:paraId="3C06F6E4" w14:textId="77777777" w:rsidR="00080512" w:rsidRDefault="00080512">
      <w:pPr>
        <w:pStyle w:val="Heading1"/>
      </w:pPr>
      <w:bookmarkStart w:id="5" w:name="_Toc335991560"/>
      <w:r>
        <w:t>Introduction</w:t>
      </w:r>
      <w:bookmarkEnd w:id="5"/>
    </w:p>
    <w:p w14:paraId="723A534E" w14:textId="77777777" w:rsidR="0014334B" w:rsidRPr="003458C7" w:rsidRDefault="0014334B" w:rsidP="0014334B">
      <w:r w:rsidRPr="003458C7">
        <w:t xml:space="preserve">The present document </w:t>
      </w:r>
      <w:r w:rsidRPr="002F42C5">
        <w:t>is</w:t>
      </w:r>
      <w:r w:rsidRPr="003458C7">
        <w:t xml:space="preserve"> part of a multi-part </w:t>
      </w:r>
      <w:r w:rsidRPr="002F42C5">
        <w:t>TS</w:t>
      </w:r>
      <w:r w:rsidRPr="003458C7">
        <w:t xml:space="preserve"> covering the 3</w:t>
      </w:r>
      <w:r w:rsidRPr="003458C7">
        <w:rPr>
          <w:vertAlign w:val="superscript"/>
        </w:rPr>
        <w:t>rd</w:t>
      </w:r>
      <w:r w:rsidRPr="003458C7">
        <w:t xml:space="preserve"> Generation Partnership Project: Technical Specification Group Services and System Aspects</w:t>
      </w:r>
      <w:r w:rsidRPr="003458C7">
        <w:rPr>
          <w:rFonts w:hint="eastAsia"/>
          <w:lang w:eastAsia="zh-CN"/>
        </w:rPr>
        <w:t>;</w:t>
      </w:r>
      <w:r w:rsidRPr="003458C7">
        <w:t xml:space="preserve"> </w:t>
      </w:r>
      <w:r w:rsidRPr="003458C7">
        <w:rPr>
          <w:snapToGrid w:val="0"/>
        </w:rPr>
        <w:t>Telecommunication Management;</w:t>
      </w:r>
      <w:r w:rsidRPr="003458C7">
        <w:rPr>
          <w:rFonts w:hint="eastAsia"/>
          <w:snapToGrid w:val="0"/>
          <w:lang w:eastAsia="zh-CN"/>
        </w:rPr>
        <w:t xml:space="preserve"> </w:t>
      </w:r>
      <w:r w:rsidRPr="003458C7">
        <w:rPr>
          <w:lang w:eastAsia="zh-CN"/>
        </w:rPr>
        <w:t xml:space="preserve">Partial Suspension of </w:t>
      </w:r>
      <w:r w:rsidRPr="002F42C5">
        <w:rPr>
          <w:lang w:eastAsia="zh-CN"/>
        </w:rPr>
        <w:t>Itf-N</w:t>
      </w:r>
      <w:r w:rsidRPr="003458C7">
        <w:rPr>
          <w:b/>
          <w:lang w:eastAsia="zh-CN"/>
        </w:rPr>
        <w:t xml:space="preserve"> </w:t>
      </w:r>
      <w:r w:rsidRPr="003458C7">
        <w:t>Integration Reference Point (</w:t>
      </w:r>
      <w:r w:rsidRPr="002F42C5">
        <w:t>IRP</w:t>
      </w:r>
      <w:r w:rsidRPr="003458C7">
        <w:t>)</w:t>
      </w:r>
      <w:r w:rsidRPr="003458C7">
        <w:rPr>
          <w:rFonts w:hint="eastAsia"/>
          <w:lang w:eastAsia="zh-CN"/>
        </w:rPr>
        <w:t xml:space="preserve">, </w:t>
      </w:r>
      <w:r w:rsidRPr="003458C7">
        <w:t>as identified below:</w:t>
      </w:r>
    </w:p>
    <w:p w14:paraId="429AC64E" w14:textId="77777777" w:rsidR="00AF5CD1" w:rsidRPr="003458C7" w:rsidRDefault="00AF5CD1" w:rsidP="000B140B">
      <w:pPr>
        <w:pStyle w:val="B1"/>
        <w:rPr>
          <w:rFonts w:eastAsia="Batang"/>
          <w:sz w:val="24"/>
          <w:szCs w:val="24"/>
          <w:lang w:eastAsia="ko-KR"/>
        </w:rPr>
      </w:pPr>
      <w:r w:rsidRPr="003458C7">
        <w:rPr>
          <w:rFonts w:eastAsia="Batang"/>
          <w:lang w:eastAsia="ko-KR"/>
        </w:rPr>
        <w:t>32.381:</w:t>
      </w:r>
      <w:r w:rsidRPr="003458C7">
        <w:rPr>
          <w:rFonts w:eastAsia="Batang"/>
          <w:lang w:eastAsia="ko-KR"/>
        </w:rPr>
        <w:tab/>
      </w:r>
      <w:r w:rsidRPr="003458C7">
        <w:t>"</w:t>
      </w:r>
      <w:r w:rsidRPr="003458C7">
        <w:rPr>
          <w:lang w:eastAsia="zh-CN"/>
        </w:rPr>
        <w:t xml:space="preserve">Partial Suspension of </w:t>
      </w:r>
      <w:r w:rsidRPr="002F42C5">
        <w:rPr>
          <w:lang w:eastAsia="zh-CN"/>
        </w:rPr>
        <w:t>Itf-N</w:t>
      </w:r>
      <w:r w:rsidRPr="003458C7">
        <w:rPr>
          <w:lang w:eastAsia="zh-CN"/>
        </w:rPr>
        <w:t xml:space="preserve"> Integration Reference Point</w:t>
      </w:r>
      <w:r>
        <w:rPr>
          <w:lang w:eastAsia="zh-CN"/>
        </w:rPr>
        <w:t xml:space="preserve"> (IRP);</w:t>
      </w:r>
      <w:r w:rsidRPr="003458C7">
        <w:rPr>
          <w:lang w:eastAsia="zh-CN"/>
        </w:rPr>
        <w:t xml:space="preserve"> R</w:t>
      </w:r>
      <w:r w:rsidRPr="003458C7">
        <w:rPr>
          <w:rFonts w:eastAsia="Batang"/>
          <w:lang w:eastAsia="ko-KR"/>
        </w:rPr>
        <w:t>equirement</w:t>
      </w:r>
      <w:r w:rsidRPr="003458C7">
        <w:rPr>
          <w:rFonts w:hint="eastAsia"/>
          <w:lang w:eastAsia="zh-CN"/>
        </w:rPr>
        <w:t>s</w:t>
      </w:r>
      <w:r w:rsidRPr="003458C7">
        <w:rPr>
          <w:rFonts w:eastAsia="Batang"/>
          <w:lang w:eastAsia="ko-KR"/>
        </w:rPr>
        <w:t>".</w:t>
      </w:r>
    </w:p>
    <w:p w14:paraId="46B678A0" w14:textId="77777777" w:rsidR="00AF5CD1" w:rsidRPr="0029702B" w:rsidRDefault="00AF5CD1" w:rsidP="000B140B">
      <w:pPr>
        <w:pStyle w:val="B1"/>
        <w:rPr>
          <w:lang w:eastAsia="zh-CN"/>
        </w:rPr>
      </w:pPr>
      <w:r w:rsidRPr="003458C7">
        <w:rPr>
          <w:lang w:eastAsia="zh-CN"/>
        </w:rPr>
        <w:t>32.382:</w:t>
      </w:r>
      <w:r w:rsidRPr="003458C7">
        <w:rPr>
          <w:lang w:eastAsia="zh-CN"/>
        </w:rPr>
        <w:tab/>
        <w:t xml:space="preserve">"Partial Suspension of </w:t>
      </w:r>
      <w:r w:rsidRPr="002F42C5">
        <w:rPr>
          <w:lang w:eastAsia="zh-CN"/>
        </w:rPr>
        <w:t>Itf-N</w:t>
      </w:r>
      <w:r w:rsidRPr="003458C7">
        <w:rPr>
          <w:lang w:eastAsia="zh-CN"/>
        </w:rPr>
        <w:t xml:space="preserve"> Integration Reference Point</w:t>
      </w:r>
      <w:r>
        <w:rPr>
          <w:lang w:eastAsia="zh-CN"/>
        </w:rPr>
        <w:t xml:space="preserve"> (IRP);</w:t>
      </w:r>
      <w:r w:rsidRPr="003458C7">
        <w:rPr>
          <w:lang w:eastAsia="zh-CN"/>
        </w:rPr>
        <w:t xml:space="preserve"> Information Service (</w:t>
      </w:r>
      <w:r w:rsidRPr="002F42C5">
        <w:rPr>
          <w:lang w:eastAsia="zh-CN"/>
        </w:rPr>
        <w:t>IS</w:t>
      </w:r>
      <w:r w:rsidRPr="003458C7">
        <w:rPr>
          <w:lang w:eastAsia="zh-CN"/>
        </w:rPr>
        <w:t>)".</w:t>
      </w:r>
      <w:r w:rsidRPr="0029702B">
        <w:rPr>
          <w:lang w:eastAsia="zh-CN"/>
        </w:rPr>
        <w:t>.</w:t>
      </w:r>
    </w:p>
    <w:p w14:paraId="613E673E" w14:textId="77777777" w:rsidR="00607871" w:rsidRPr="00827726" w:rsidRDefault="00AF5CD1" w:rsidP="000B140B">
      <w:pPr>
        <w:pStyle w:val="B1"/>
        <w:rPr>
          <w:b/>
          <w:lang w:val="en-US" w:eastAsia="zh-CN"/>
        </w:rPr>
      </w:pPr>
      <w:r w:rsidRPr="0092614D">
        <w:rPr>
          <w:b/>
          <w:lang w:eastAsia="zh-CN"/>
        </w:rPr>
        <w:t>32.38</w:t>
      </w:r>
      <w:r w:rsidR="00D92DDF">
        <w:rPr>
          <w:b/>
          <w:lang w:eastAsia="zh-CN"/>
        </w:rPr>
        <w:t>6</w:t>
      </w:r>
      <w:r w:rsidRPr="0092614D">
        <w:rPr>
          <w:b/>
          <w:lang w:eastAsia="zh-CN"/>
        </w:rPr>
        <w:t>:</w:t>
      </w:r>
      <w:r w:rsidRPr="0092614D">
        <w:rPr>
          <w:b/>
          <w:lang w:eastAsia="zh-CN"/>
        </w:rPr>
        <w:tab/>
        <w:t xml:space="preserve">"Partial Suspension of Itf-N Integration Reference Point (IRP); </w:t>
      </w:r>
      <w:r>
        <w:rPr>
          <w:b/>
          <w:lang w:eastAsia="zh-CN"/>
        </w:rPr>
        <w:t>Solution Set</w:t>
      </w:r>
      <w:r w:rsidR="00D92DDF">
        <w:rPr>
          <w:b/>
          <w:lang w:eastAsia="zh-CN"/>
        </w:rPr>
        <w:t xml:space="preserve"> (SS)</w:t>
      </w:r>
      <w:r w:rsidR="00827726">
        <w:rPr>
          <w:b/>
          <w:lang w:eastAsia="zh-CN"/>
        </w:rPr>
        <w:t xml:space="preserve"> definitions</w:t>
      </w:r>
      <w:r w:rsidRPr="0092614D">
        <w:rPr>
          <w:b/>
          <w:lang w:eastAsia="zh-CN"/>
        </w:rPr>
        <w:t>".</w:t>
      </w:r>
    </w:p>
    <w:p w14:paraId="320B9C8D" w14:textId="77777777" w:rsidR="008A1BF7" w:rsidRPr="00506528" w:rsidRDefault="008A1BF7" w:rsidP="008A1BF7">
      <w:r w:rsidRPr="00506528">
        <w:t>The present document describes the requirements and information model necessary for Telecommunication Management (TM). The TM principles and TM architecture are specified in 3GPP TS </w:t>
      </w:r>
      <w:r w:rsidR="00E12E91">
        <w:t>32.101 [2]</w:t>
      </w:r>
      <w:r w:rsidRPr="00506528">
        <w:t xml:space="preserve"> and 3GPP TS </w:t>
      </w:r>
      <w:r w:rsidR="00E12E91">
        <w:t>32.102 [3]</w:t>
      </w:r>
      <w:r w:rsidRPr="00506528">
        <w:t>.</w:t>
      </w:r>
    </w:p>
    <w:p w14:paraId="02819DB3" w14:textId="77777777" w:rsidR="00AF5CD1" w:rsidRPr="003458C7" w:rsidRDefault="00AF5CD1" w:rsidP="00AF5CD1">
      <w:pPr>
        <w:rPr>
          <w:lang w:eastAsia="zh-CN"/>
        </w:rPr>
      </w:pPr>
      <w:r w:rsidRPr="003458C7">
        <w:t xml:space="preserve">Information of an event </w:t>
      </w:r>
      <w:r w:rsidRPr="002F42C5">
        <w:t>is</w:t>
      </w:r>
      <w:r w:rsidRPr="003458C7">
        <w:t xml:space="preserve"> carried in notification. An IRPAgent (typically an </w:t>
      </w:r>
      <w:r w:rsidRPr="002F42C5">
        <w:t>EM</w:t>
      </w:r>
      <w:r w:rsidRPr="003458C7">
        <w:t xml:space="preserve"> or a </w:t>
      </w:r>
      <w:r w:rsidRPr="002F42C5">
        <w:t>NE</w:t>
      </w:r>
      <w:r w:rsidRPr="003458C7">
        <w:t>) emits notifications (see 3GPP </w:t>
      </w:r>
      <w:r w:rsidRPr="002F42C5">
        <w:t>TS</w:t>
      </w:r>
      <w:r w:rsidRPr="003458C7">
        <w:t xml:space="preserve"> 32.302 [</w:t>
      </w:r>
      <w:r w:rsidR="0014334B">
        <w:t>1</w:t>
      </w:r>
      <w:r w:rsidR="00D92DDF">
        <w:t>6</w:t>
      </w:r>
      <w:r w:rsidRPr="003458C7">
        <w:t xml:space="preserve">]. IRPManager (typically a network management system) receives notifications. </w:t>
      </w:r>
      <w:r w:rsidRPr="003458C7">
        <w:rPr>
          <w:lang w:eastAsia="zh-CN"/>
        </w:rPr>
        <w:t xml:space="preserve">In certain scenarios floods of unwanted notifications including alarms will be sent to the </w:t>
      </w:r>
      <w:r w:rsidRPr="002F42C5">
        <w:rPr>
          <w:lang w:eastAsia="zh-CN"/>
        </w:rPr>
        <w:t>IRP</w:t>
      </w:r>
      <w:r w:rsidRPr="003458C7">
        <w:rPr>
          <w:lang w:eastAsia="zh-CN"/>
        </w:rPr>
        <w:t xml:space="preserve"> manager by network object instances. Thereby the interface and the management systems bear unnecessary load. Even worse: The operator’s awareness </w:t>
      </w:r>
      <w:r w:rsidRPr="002F42C5">
        <w:rPr>
          <w:lang w:eastAsia="zh-CN"/>
        </w:rPr>
        <w:t>is</w:t>
      </w:r>
      <w:r w:rsidRPr="003458C7">
        <w:rPr>
          <w:lang w:eastAsia="zh-CN"/>
        </w:rPr>
        <w:t xml:space="preserve"> drawn away from really urgent events.</w:t>
      </w:r>
    </w:p>
    <w:p w14:paraId="418B92A6" w14:textId="77777777" w:rsidR="00080512" w:rsidRDefault="00080512">
      <w:pPr>
        <w:pStyle w:val="Heading1"/>
      </w:pPr>
      <w:r>
        <w:br w:type="page"/>
      </w:r>
      <w:bookmarkStart w:id="6" w:name="_Toc335991561"/>
      <w:r>
        <w:lastRenderedPageBreak/>
        <w:t>1</w:t>
      </w:r>
      <w:r>
        <w:tab/>
        <w:t>Scope</w:t>
      </w:r>
      <w:bookmarkEnd w:id="6"/>
    </w:p>
    <w:p w14:paraId="2285D41C" w14:textId="77777777" w:rsidR="006B6FBC" w:rsidRDefault="006B6FBC" w:rsidP="006B6FBC">
      <w:r>
        <w:t xml:space="preserve">The present document specifies the </w:t>
      </w:r>
      <w:r w:rsidR="003F6E09">
        <w:t>Solution Set definitions</w:t>
      </w:r>
      <w:r>
        <w:t xml:space="preserve"> for the IRP whose semantics is specified </w:t>
      </w:r>
      <w:r w:rsidR="0014334B" w:rsidRPr="003458C7">
        <w:t xml:space="preserve">Partial Suspension of </w:t>
      </w:r>
      <w:r w:rsidR="0014334B" w:rsidRPr="002F42C5">
        <w:t>Itf-N</w:t>
      </w:r>
      <w:r w:rsidR="0014334B" w:rsidRPr="003458C7">
        <w:t xml:space="preserve"> </w:t>
      </w:r>
      <w:r w:rsidR="0014334B" w:rsidRPr="002F42C5">
        <w:t>IRP</w:t>
      </w:r>
      <w:r w:rsidR="0014334B">
        <w:t xml:space="preserve"> </w:t>
      </w:r>
      <w:r>
        <w:t xml:space="preserve"> IS (3GPP TS 32.3</w:t>
      </w:r>
      <w:r w:rsidR="0014334B">
        <w:t>8</w:t>
      </w:r>
      <w:r>
        <w:t>2 [5]).</w:t>
      </w:r>
    </w:p>
    <w:p w14:paraId="0326EC93" w14:textId="77777777" w:rsidR="006B6FBC" w:rsidRDefault="006B6FBC" w:rsidP="006B6FBC">
      <w:r>
        <w:t>This Solution Set specification is related to 3GPP TS 32.3</w:t>
      </w:r>
      <w:r w:rsidR="0014334B">
        <w:t>8</w:t>
      </w:r>
      <w:r>
        <w:t xml:space="preserve">2 </w:t>
      </w:r>
      <w:r w:rsidR="00614DEF">
        <w:t>V14</w:t>
      </w:r>
      <w:r>
        <w:t>.0.X</w:t>
      </w:r>
      <w:r w:rsidR="00614DEF">
        <w:t xml:space="preserve"> [5]</w:t>
      </w:r>
      <w:r>
        <w:t>.</w:t>
      </w:r>
    </w:p>
    <w:p w14:paraId="074E71F0" w14:textId="77777777" w:rsidR="00080512" w:rsidRDefault="00080512">
      <w:pPr>
        <w:pStyle w:val="Heading1"/>
      </w:pPr>
      <w:bookmarkStart w:id="7" w:name="_Toc335991562"/>
      <w:r>
        <w:t>2</w:t>
      </w:r>
      <w:r>
        <w:tab/>
        <w:t>References</w:t>
      </w:r>
      <w:bookmarkEnd w:id="7"/>
    </w:p>
    <w:p w14:paraId="6775AFF2" w14:textId="77777777" w:rsidR="00080512" w:rsidRDefault="00080512">
      <w:r>
        <w:t>The following documents contain provisions which, through reference in this text, constitute provisions of the present document.</w:t>
      </w:r>
    </w:p>
    <w:p w14:paraId="28EBCABF"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78CDC4E5" w14:textId="77777777" w:rsidR="00080512" w:rsidRDefault="00080512">
      <w:pPr>
        <w:pStyle w:val="B1"/>
      </w:pPr>
      <w:r>
        <w:t>-</w:t>
      </w:r>
      <w:r>
        <w:tab/>
        <w:t>For a specific reference, subsequent revisions do not apply.</w:t>
      </w:r>
    </w:p>
    <w:p w14:paraId="09077849"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9E3BFE" w14:textId="77777777" w:rsidR="00EC4A25" w:rsidRDefault="00EC4A25" w:rsidP="00EC4A25">
      <w:pPr>
        <w:pStyle w:val="EX"/>
      </w:pPr>
      <w:r>
        <w:t>[1]</w:t>
      </w:r>
      <w:r>
        <w:tab/>
        <w:t>3GPP TR 21.905: "Vocabulary for 3GPP Specifications".</w:t>
      </w:r>
    </w:p>
    <w:p w14:paraId="17707750" w14:textId="77777777" w:rsidR="00E61DD1" w:rsidRDefault="00E61DD1" w:rsidP="00E61DD1">
      <w:pPr>
        <w:pStyle w:val="EX"/>
      </w:pPr>
      <w:r>
        <w:t>[2]</w:t>
      </w:r>
      <w:r>
        <w:tab/>
        <w:t>3GPP TS 32.101: "Telecommunication management; Principles and high level requirements".</w:t>
      </w:r>
    </w:p>
    <w:p w14:paraId="509DEB3D" w14:textId="77777777" w:rsidR="00E61DD1" w:rsidRDefault="00E61DD1" w:rsidP="00E61DD1">
      <w:pPr>
        <w:pStyle w:val="EX"/>
      </w:pPr>
      <w:r>
        <w:t>[3]</w:t>
      </w:r>
      <w:r>
        <w:tab/>
        <w:t>3GPP TS 32.102: "Telecommunication management; Architecture".</w:t>
      </w:r>
    </w:p>
    <w:p w14:paraId="55565F52" w14:textId="77777777" w:rsidR="00E61DD1" w:rsidRDefault="00E61DD1" w:rsidP="00E61DD1">
      <w:pPr>
        <w:pStyle w:val="EX"/>
      </w:pPr>
      <w:r>
        <w:t>[4]</w:t>
      </w:r>
      <w:r>
        <w:tab/>
        <w:t>3GPP TS 32.150: "Telecommunication management; Integration Reference Point (IRP) Concept and definitions".</w:t>
      </w:r>
    </w:p>
    <w:p w14:paraId="6D93B6A9" w14:textId="77777777" w:rsidR="00E61DD1" w:rsidRPr="006B6FBC" w:rsidRDefault="00E61DD1" w:rsidP="006B6FBC">
      <w:pPr>
        <w:pStyle w:val="EX"/>
      </w:pPr>
      <w:r w:rsidRPr="00DB1BAE">
        <w:t>[</w:t>
      </w:r>
      <w:r>
        <w:t>5</w:t>
      </w:r>
      <w:r w:rsidRPr="00DB1BAE">
        <w:t>]</w:t>
      </w:r>
      <w:r w:rsidRPr="00DB1BAE">
        <w:tab/>
      </w:r>
      <w:r w:rsidR="0014334B" w:rsidRPr="003458C7">
        <w:t xml:space="preserve">3GPP </w:t>
      </w:r>
      <w:r w:rsidR="0014334B" w:rsidRPr="002F42C5">
        <w:t>TS</w:t>
      </w:r>
      <w:r w:rsidR="0014334B" w:rsidRPr="003458C7">
        <w:t xml:space="preserve"> 32.382: "</w:t>
      </w:r>
      <w:r w:rsidR="0014334B" w:rsidRPr="00B274C8">
        <w:rPr>
          <w:snapToGrid w:val="0"/>
        </w:rPr>
        <w:t xml:space="preserve">Telecommunication management; </w:t>
      </w:r>
      <w:r w:rsidR="0014334B" w:rsidRPr="003458C7">
        <w:rPr>
          <w:lang w:eastAsia="zh-CN"/>
        </w:rPr>
        <w:t xml:space="preserve">Partial Suspension of </w:t>
      </w:r>
      <w:r w:rsidR="0014334B" w:rsidRPr="002F42C5">
        <w:rPr>
          <w:lang w:eastAsia="zh-CN"/>
        </w:rPr>
        <w:t>Itf-N</w:t>
      </w:r>
      <w:r w:rsidR="0014334B" w:rsidRPr="003458C7">
        <w:rPr>
          <w:lang w:eastAsia="zh-CN"/>
        </w:rPr>
        <w:t xml:space="preserve"> Integration Reference Point (</w:t>
      </w:r>
      <w:r w:rsidR="0014334B" w:rsidRPr="002F42C5">
        <w:rPr>
          <w:lang w:eastAsia="zh-CN"/>
        </w:rPr>
        <w:t>IRP</w:t>
      </w:r>
      <w:r w:rsidR="0014334B" w:rsidRPr="003458C7">
        <w:rPr>
          <w:lang w:eastAsia="zh-CN"/>
        </w:rPr>
        <w:t>)</w:t>
      </w:r>
      <w:r w:rsidR="0014334B">
        <w:rPr>
          <w:lang w:eastAsia="zh-CN"/>
        </w:rPr>
        <w:t>;</w:t>
      </w:r>
      <w:r w:rsidR="0014334B" w:rsidRPr="003458C7">
        <w:rPr>
          <w:lang w:eastAsia="zh-CN"/>
        </w:rPr>
        <w:t xml:space="preserve"> Information Service (</w:t>
      </w:r>
      <w:r w:rsidR="0014334B" w:rsidRPr="002F42C5">
        <w:rPr>
          <w:lang w:eastAsia="zh-CN"/>
        </w:rPr>
        <w:t>IS</w:t>
      </w:r>
      <w:r w:rsidR="0014334B" w:rsidRPr="003458C7">
        <w:rPr>
          <w:lang w:eastAsia="zh-CN"/>
        </w:rPr>
        <w:t>)".</w:t>
      </w:r>
    </w:p>
    <w:p w14:paraId="56D3647C" w14:textId="77777777" w:rsidR="00827726" w:rsidRPr="003458C7" w:rsidRDefault="00827726" w:rsidP="00827726">
      <w:pPr>
        <w:pStyle w:val="EX"/>
      </w:pPr>
      <w:r>
        <w:t>[6</w:t>
      </w:r>
      <w:r w:rsidRPr="003458C7">
        <w:t>]</w:t>
      </w:r>
      <w:r w:rsidRPr="003458C7">
        <w:tab/>
        <w:t xml:space="preserve">3GPP </w:t>
      </w:r>
      <w:r w:rsidRPr="002F42C5">
        <w:t>TS</w:t>
      </w:r>
      <w:r w:rsidRPr="003458C7">
        <w:t xml:space="preserve"> 32.622: "Telecommunication management; Configuration Management (CM); Generic network resources Integration Reference Point (</w:t>
      </w:r>
      <w:r w:rsidRPr="002F42C5">
        <w:t>IRP</w:t>
      </w:r>
      <w:r w:rsidRPr="003458C7">
        <w:t>)</w:t>
      </w:r>
      <w:r>
        <w:t>;</w:t>
      </w:r>
      <w:r w:rsidRPr="003458C7">
        <w:t xml:space="preserve"> Network Resource Model (NRM)".</w:t>
      </w:r>
    </w:p>
    <w:p w14:paraId="06C2C2E4" w14:textId="77777777" w:rsidR="00827726" w:rsidRPr="003458C7" w:rsidRDefault="00827726" w:rsidP="00827726">
      <w:pPr>
        <w:pStyle w:val="EX"/>
        <w:rPr>
          <w:snapToGrid w:val="0"/>
        </w:rPr>
      </w:pPr>
      <w:r>
        <w:rPr>
          <w:snapToGrid w:val="0"/>
        </w:rPr>
        <w:t>[7</w:t>
      </w:r>
      <w:r w:rsidRPr="003458C7">
        <w:rPr>
          <w:snapToGrid w:val="0"/>
        </w:rPr>
        <w:t>]</w:t>
      </w:r>
      <w:r w:rsidRPr="003458C7">
        <w:rPr>
          <w:snapToGrid w:val="0"/>
        </w:rPr>
        <w:tab/>
      </w:r>
      <w:r w:rsidRPr="003458C7">
        <w:t xml:space="preserve">3GPP </w:t>
      </w:r>
      <w:r w:rsidRPr="002F42C5">
        <w:t>TS</w:t>
      </w:r>
      <w:r w:rsidRPr="003458C7">
        <w:t xml:space="preserve"> 32.312: "Telecommunication management; Generic Integration Reference Point (</w:t>
      </w:r>
      <w:r w:rsidRPr="002F42C5">
        <w:t>IRP</w:t>
      </w:r>
      <w:r w:rsidRPr="003458C7">
        <w:t>) management; Information Service (</w:t>
      </w:r>
      <w:r w:rsidRPr="002F42C5">
        <w:t>IS</w:t>
      </w:r>
      <w:r w:rsidRPr="003458C7">
        <w:t>)".</w:t>
      </w:r>
    </w:p>
    <w:p w14:paraId="78BB5022" w14:textId="77777777" w:rsidR="003631BC" w:rsidRPr="00A94B4D" w:rsidRDefault="003631BC" w:rsidP="003631BC">
      <w:pPr>
        <w:pStyle w:val="EX"/>
      </w:pPr>
      <w:r>
        <w:t>[8</w:t>
      </w:r>
      <w:r w:rsidRPr="00A94B4D">
        <w:t>]</w:t>
      </w:r>
      <w:r w:rsidRPr="00A94B4D">
        <w:tab/>
        <w:t>W3C REC-xml-20001006: "Extensible Markup Language (XML) 1.0 (Second Edition)".</w:t>
      </w:r>
    </w:p>
    <w:p w14:paraId="44FE281B" w14:textId="77777777" w:rsidR="003631BC" w:rsidRPr="00A94B4D" w:rsidRDefault="003631BC" w:rsidP="003631BC">
      <w:pPr>
        <w:pStyle w:val="EX"/>
      </w:pPr>
      <w:r>
        <w:t>[9</w:t>
      </w:r>
      <w:r w:rsidRPr="00A94B4D">
        <w:t>]</w:t>
      </w:r>
      <w:r w:rsidRPr="00A94B4D">
        <w:tab/>
        <w:t>W3C REC-xmlschema-0-20010502: "XML Schema Part 0: Primer".</w:t>
      </w:r>
    </w:p>
    <w:p w14:paraId="6555621B" w14:textId="77777777" w:rsidR="003631BC" w:rsidRPr="00A94B4D" w:rsidRDefault="003631BC" w:rsidP="003631BC">
      <w:pPr>
        <w:pStyle w:val="EX"/>
      </w:pPr>
      <w:r>
        <w:t>[10</w:t>
      </w:r>
      <w:r w:rsidRPr="00A94B4D">
        <w:t>]</w:t>
      </w:r>
      <w:r w:rsidRPr="00A94B4D">
        <w:tab/>
        <w:t>W3C REC-xmlschema-1-20010502: "XML Schema Part 1: Structures".</w:t>
      </w:r>
    </w:p>
    <w:p w14:paraId="17A19EE5" w14:textId="77777777" w:rsidR="00827726" w:rsidRPr="003631BC" w:rsidRDefault="003631BC" w:rsidP="003631BC">
      <w:pPr>
        <w:pStyle w:val="EX"/>
      </w:pPr>
      <w:r>
        <w:t>[11</w:t>
      </w:r>
      <w:r w:rsidRPr="00A94B4D">
        <w:t>]</w:t>
      </w:r>
      <w:r w:rsidRPr="00A94B4D">
        <w:tab/>
        <w:t xml:space="preserve">W3C REC-xmlschema-2-20010502: </w:t>
      </w:r>
      <w:r>
        <w:t>"XML Schema Part 2: Datatypes".</w:t>
      </w:r>
    </w:p>
    <w:p w14:paraId="2E597F0D" w14:textId="77777777" w:rsidR="00E61DD1" w:rsidRDefault="003631BC" w:rsidP="00E61DD1">
      <w:pPr>
        <w:pStyle w:val="EX"/>
        <w:rPr>
          <w:lang w:eastAsia="zh-CN"/>
        </w:rPr>
      </w:pPr>
      <w:r>
        <w:rPr>
          <w:lang w:bidi="ar-KW"/>
        </w:rPr>
        <w:t>[12</w:t>
      </w:r>
      <w:r w:rsidR="00E61DD1">
        <w:rPr>
          <w:lang w:bidi="ar-KW"/>
        </w:rPr>
        <w:t>]</w:t>
      </w:r>
      <w:r w:rsidR="00E61DD1">
        <w:rPr>
          <w:lang w:bidi="ar-KW"/>
        </w:rPr>
        <w:tab/>
      </w:r>
      <w:r w:rsidR="00E61DD1">
        <w:rPr>
          <w:rFonts w:hint="eastAsia"/>
          <w:lang w:eastAsia="zh-CN" w:bidi="ar-KW"/>
        </w:rPr>
        <w:t>W3C SOAP 1.1 specification (</w:t>
      </w:r>
      <w:hyperlink r:id="rId10" w:history="1">
        <w:r w:rsidR="00E61DD1">
          <w:rPr>
            <w:rStyle w:val="Hyperlink"/>
          </w:rPr>
          <w:t>http://www.w3.org/TR/2000/NOTE-SOAP-20000508/</w:t>
        </w:r>
      </w:hyperlink>
      <w:r w:rsidR="00E61DD1">
        <w:rPr>
          <w:rFonts w:hint="eastAsia"/>
          <w:lang w:eastAsia="zh-CN" w:bidi="ar-KW"/>
        </w:rPr>
        <w:t>)</w:t>
      </w:r>
    </w:p>
    <w:p w14:paraId="3A6BD09E" w14:textId="77777777" w:rsidR="00E61DD1" w:rsidRDefault="003631BC" w:rsidP="00E61DD1">
      <w:pPr>
        <w:pStyle w:val="EX"/>
        <w:rPr>
          <w:lang w:eastAsia="zh-CN" w:bidi="ar-KW"/>
        </w:rPr>
      </w:pPr>
      <w:r>
        <w:rPr>
          <w:lang w:bidi="ar-KW"/>
        </w:rPr>
        <w:t>[13</w:t>
      </w:r>
      <w:r w:rsidR="00E61DD1">
        <w:rPr>
          <w:lang w:bidi="ar-KW"/>
        </w:rPr>
        <w:t>]</w:t>
      </w:r>
      <w:r w:rsidR="00E61DD1">
        <w:rPr>
          <w:lang w:bidi="ar-KW"/>
        </w:rPr>
        <w:tab/>
      </w:r>
      <w:r w:rsidR="00E61DD1">
        <w:rPr>
          <w:rFonts w:hint="eastAsia"/>
          <w:lang w:eastAsia="zh-CN" w:bidi="ar-KW"/>
        </w:rPr>
        <w:t>W3C XPath 1.0 specification (</w:t>
      </w:r>
      <w:hyperlink r:id="rId11" w:history="1">
        <w:r w:rsidR="00E61DD1">
          <w:rPr>
            <w:rStyle w:val="Hyperlink"/>
          </w:rPr>
          <w:t>http://www.w3.org/TR/1999/REC-xpath-19991116</w:t>
        </w:r>
      </w:hyperlink>
      <w:r w:rsidR="00E61DD1">
        <w:rPr>
          <w:rFonts w:hint="eastAsia"/>
          <w:lang w:eastAsia="zh-CN" w:bidi="ar-KW"/>
        </w:rPr>
        <w:t>)</w:t>
      </w:r>
    </w:p>
    <w:p w14:paraId="552F0E65" w14:textId="77777777" w:rsidR="00E61DD1" w:rsidRDefault="003631BC" w:rsidP="00E61DD1">
      <w:pPr>
        <w:pStyle w:val="EX"/>
        <w:rPr>
          <w:lang w:eastAsia="zh-CN" w:bidi="ar-KW"/>
        </w:rPr>
      </w:pPr>
      <w:r>
        <w:rPr>
          <w:lang w:bidi="ar-KW"/>
        </w:rPr>
        <w:t>[14</w:t>
      </w:r>
      <w:r w:rsidR="00E61DD1">
        <w:rPr>
          <w:lang w:bidi="ar-KW"/>
        </w:rPr>
        <w:t>]</w:t>
      </w:r>
      <w:r w:rsidR="00E61DD1">
        <w:rPr>
          <w:lang w:bidi="ar-KW"/>
        </w:rPr>
        <w:tab/>
      </w:r>
      <w:r w:rsidR="00E61DD1">
        <w:rPr>
          <w:rFonts w:hint="eastAsia"/>
          <w:lang w:eastAsia="zh-CN" w:bidi="ar-KW"/>
        </w:rPr>
        <w:t>W3C WSDL 1.1 specification</w:t>
      </w:r>
      <w:r w:rsidR="00E61DD1">
        <w:rPr>
          <w:lang w:eastAsia="zh-CN" w:bidi="ar-KW"/>
        </w:rPr>
        <w:t xml:space="preserve"> </w:t>
      </w:r>
      <w:r w:rsidR="00E61DD1">
        <w:rPr>
          <w:rFonts w:hint="eastAsia"/>
          <w:lang w:eastAsia="zh-CN" w:bidi="ar-KW"/>
        </w:rPr>
        <w:t>(</w:t>
      </w:r>
      <w:hyperlink r:id="rId12" w:history="1">
        <w:r w:rsidR="00E61DD1" w:rsidRPr="006E3A1D">
          <w:rPr>
            <w:rStyle w:val="Hyperlink"/>
            <w:lang w:eastAsia="zh-CN" w:bidi="ar-KW"/>
          </w:rPr>
          <w:t>http://www.w3.org/TR/2001/NOTE-wsdl-20010315</w:t>
        </w:r>
      </w:hyperlink>
      <w:r w:rsidR="00E61DD1">
        <w:rPr>
          <w:lang w:eastAsia="zh-CN" w:bidi="ar-KW"/>
        </w:rPr>
        <w:t>)</w:t>
      </w:r>
    </w:p>
    <w:p w14:paraId="09482019" w14:textId="77777777" w:rsidR="00E61DD1" w:rsidRDefault="00E61DD1" w:rsidP="003631BC">
      <w:pPr>
        <w:pStyle w:val="EX"/>
        <w:rPr>
          <w:lang w:eastAsia="zh-CN"/>
        </w:rPr>
      </w:pPr>
      <w:r>
        <w:rPr>
          <w:rFonts w:hint="eastAsia"/>
          <w:lang w:eastAsia="zh-CN" w:bidi="ar-KW"/>
        </w:rPr>
        <w:t>[</w:t>
      </w:r>
      <w:r w:rsidR="003631BC">
        <w:rPr>
          <w:lang w:eastAsia="zh-CN" w:bidi="ar-KW"/>
        </w:rPr>
        <w:t>15</w:t>
      </w:r>
      <w:r>
        <w:rPr>
          <w:rFonts w:hint="eastAsia"/>
          <w:lang w:eastAsia="zh-CN" w:bidi="ar-KW"/>
        </w:rPr>
        <w:t>]</w:t>
      </w:r>
      <w:r>
        <w:rPr>
          <w:rFonts w:hint="eastAsia"/>
          <w:lang w:eastAsia="zh-CN" w:bidi="ar-KW"/>
        </w:rPr>
        <w:tab/>
        <w:t>W3C SOAP 1.2 specification (</w:t>
      </w:r>
      <w:hyperlink r:id="rId13" w:history="1">
        <w:r w:rsidRPr="00B96718">
          <w:rPr>
            <w:rStyle w:val="Hyperlink"/>
            <w:lang w:eastAsia="zh-CN" w:bidi="ar-KW"/>
          </w:rPr>
          <w:t>http://www.w3.org/TR/soap12-part1/</w:t>
        </w:r>
      </w:hyperlink>
      <w:r>
        <w:rPr>
          <w:rFonts w:hint="eastAsia"/>
          <w:lang w:eastAsia="zh-CN" w:bidi="ar-KW"/>
        </w:rPr>
        <w:t>)</w:t>
      </w:r>
      <w:r>
        <w:t>.</w:t>
      </w:r>
    </w:p>
    <w:p w14:paraId="2F0405AC" w14:textId="77777777" w:rsidR="0014334B" w:rsidRDefault="003631BC" w:rsidP="0014334B">
      <w:pPr>
        <w:pStyle w:val="EX"/>
      </w:pPr>
      <w:r>
        <w:t>[16</w:t>
      </w:r>
      <w:r w:rsidR="0014334B">
        <w:t>]</w:t>
      </w:r>
      <w:r w:rsidR="0014334B">
        <w:tab/>
      </w:r>
      <w:r w:rsidR="0014334B" w:rsidRPr="003458C7">
        <w:t xml:space="preserve">3GPP </w:t>
      </w:r>
      <w:r w:rsidR="0014334B" w:rsidRPr="002F42C5">
        <w:t>TS</w:t>
      </w:r>
      <w:r w:rsidR="0014334B" w:rsidRPr="003458C7">
        <w:t xml:space="preserve"> 32.302: "Telecommunication management; Configuration Management (CM); Notification Integration Reference Point (</w:t>
      </w:r>
      <w:r w:rsidR="0014334B" w:rsidRPr="002F42C5">
        <w:t>IRP</w:t>
      </w:r>
      <w:r w:rsidR="0014334B" w:rsidRPr="003458C7">
        <w:t>): Information Service (</w:t>
      </w:r>
      <w:r w:rsidR="0014334B" w:rsidRPr="002F42C5">
        <w:t>IS</w:t>
      </w:r>
      <w:r w:rsidR="0014334B" w:rsidRPr="003458C7">
        <w:t>)".</w:t>
      </w:r>
    </w:p>
    <w:p w14:paraId="485A5FDD" w14:textId="77777777" w:rsidR="003631BC" w:rsidRDefault="003631BC" w:rsidP="0014334B">
      <w:pPr>
        <w:pStyle w:val="EX"/>
      </w:pPr>
      <w:r>
        <w:t>[17]</w:t>
      </w:r>
      <w:r>
        <w:tab/>
        <w:t>3GPP TS 32.306: "Telecommunication management; Configuration Management (CM); Notification Integration Reference Point (IRP): Solution S</w:t>
      </w:r>
      <w:r w:rsidRPr="00CC12E3">
        <w:t>et</w:t>
      </w:r>
      <w:r>
        <w:t xml:space="preserve"> definitions"</w:t>
      </w:r>
    </w:p>
    <w:p w14:paraId="4E1C8CF5" w14:textId="77777777" w:rsidR="003631BC" w:rsidRDefault="003631BC" w:rsidP="003631BC">
      <w:pPr>
        <w:pStyle w:val="EX"/>
      </w:pPr>
      <w:r w:rsidRPr="00A94B4D">
        <w:t>[1</w:t>
      </w:r>
      <w:r>
        <w:t>8]</w:t>
      </w:r>
      <w:r>
        <w:tab/>
        <w:t>3GPP TS 32.616</w:t>
      </w:r>
      <w:r w:rsidRPr="00A94B4D">
        <w:t xml:space="preserve">: "Telecommunication management; Configuration Management (CM); Bulk CM Integration Reference Point (IRP): </w:t>
      </w:r>
      <w:r>
        <w:t>Solution S</w:t>
      </w:r>
      <w:r w:rsidRPr="00CC12E3">
        <w:t>et</w:t>
      </w:r>
      <w:r>
        <w:t xml:space="preserve"> definitions</w:t>
      </w:r>
      <w:r w:rsidRPr="00A94B4D">
        <w:t xml:space="preserve"> ".</w:t>
      </w:r>
    </w:p>
    <w:p w14:paraId="38586D85" w14:textId="77777777" w:rsidR="003631BC" w:rsidRPr="00E61DD1" w:rsidRDefault="00D92DDF" w:rsidP="0014334B">
      <w:pPr>
        <w:pStyle w:val="EX"/>
      </w:pPr>
      <w:r w:rsidRPr="00D92DDF">
        <w:lastRenderedPageBreak/>
        <w:t>[</w:t>
      </w:r>
      <w:r>
        <w:t>19</w:t>
      </w:r>
      <w:r w:rsidRPr="00D92DDF">
        <w:t>]</w:t>
      </w:r>
      <w:r w:rsidRPr="00D92DDF">
        <w:tab/>
        <w:t>3GPP TS 32.300: "Telecommunication management; Configuration Management (CM); Name convention for Managed Objects"</w:t>
      </w:r>
      <w:r w:rsidR="00401F69">
        <w:t>.</w:t>
      </w:r>
    </w:p>
    <w:p w14:paraId="336E4AFA" w14:textId="77777777" w:rsidR="00080512" w:rsidRDefault="00080512">
      <w:pPr>
        <w:pStyle w:val="Heading1"/>
      </w:pPr>
      <w:bookmarkStart w:id="8" w:name="_Toc335991563"/>
      <w:r>
        <w:t>3</w:t>
      </w:r>
      <w:r>
        <w:tab/>
        <w:t>Definitions, symbols and abbreviations</w:t>
      </w:r>
      <w:bookmarkEnd w:id="8"/>
    </w:p>
    <w:p w14:paraId="293F337C" w14:textId="77777777" w:rsidR="00080512" w:rsidRDefault="00080512">
      <w:pPr>
        <w:pStyle w:val="Heading2"/>
      </w:pPr>
      <w:bookmarkStart w:id="9" w:name="_Toc335991564"/>
      <w:r>
        <w:t>3.1</w:t>
      </w:r>
      <w:r>
        <w:tab/>
        <w:t>Definitions</w:t>
      </w:r>
      <w:bookmarkEnd w:id="9"/>
    </w:p>
    <w:p w14:paraId="78A6EDA4" w14:textId="77777777" w:rsidR="00BD2BD9" w:rsidRDefault="00BD2BD9" w:rsidP="00BD2BD9">
      <w:pPr>
        <w:keepNext/>
        <w:numPr>
          <w:ilvl w:val="12"/>
          <w:numId w:val="0"/>
        </w:numPr>
      </w:pPr>
      <w:r>
        <w:t>For the purposes of the present document, the terms and definitions given in TR 21.905 [1], 3GPP TS 32.101 [2], 3GPP TS 32.102 [3], 3GPP TS 32.150 [4]</w:t>
      </w:r>
      <w:r w:rsidR="00F35085">
        <w:t>, 3GPP TS</w:t>
      </w:r>
      <w:r>
        <w:t xml:space="preserve"> </w:t>
      </w:r>
      <w:r w:rsidR="00F35085">
        <w:t>32.3</w:t>
      </w:r>
      <w:r w:rsidR="0014334B">
        <w:t>8</w:t>
      </w:r>
      <w:r w:rsidR="00F35085">
        <w:t xml:space="preserve">2 [5] </w:t>
      </w:r>
      <w:r>
        <w:t>apply.  A term defined in the present document takes precedence over the definition of the same term, if any, in TR 21.905 [1].</w:t>
      </w:r>
    </w:p>
    <w:p w14:paraId="36F7A55D" w14:textId="77777777" w:rsidR="00DD0847" w:rsidRPr="003458C7" w:rsidRDefault="00DD0847" w:rsidP="00DD0847">
      <w:pPr>
        <w:keepNext/>
        <w:keepLines/>
      </w:pPr>
      <w:r w:rsidRPr="003458C7">
        <w:rPr>
          <w:b/>
        </w:rPr>
        <w:t>IRP:</w:t>
      </w:r>
      <w:r>
        <w:t xml:space="preserve"> See 3GPP TS 32.101 [2</w:t>
      </w:r>
      <w:r w:rsidRPr="003458C7">
        <w:t>].</w:t>
      </w:r>
    </w:p>
    <w:p w14:paraId="558FB321" w14:textId="77777777" w:rsidR="00DD0847" w:rsidRPr="003458C7" w:rsidRDefault="00DD0847" w:rsidP="00DD0847">
      <w:pPr>
        <w:keepNext/>
        <w:keepLines/>
      </w:pPr>
      <w:r w:rsidRPr="003458C7">
        <w:rPr>
          <w:b/>
        </w:rPr>
        <w:t>IRPAgent:</w:t>
      </w:r>
      <w:r>
        <w:t xml:space="preserve"> See 3GPP TS 32.102 [3</w:t>
      </w:r>
      <w:r w:rsidRPr="003458C7">
        <w:t>].</w:t>
      </w:r>
    </w:p>
    <w:p w14:paraId="04D7EABC" w14:textId="77777777" w:rsidR="00DD0847" w:rsidRPr="00DD0847" w:rsidRDefault="00DD0847" w:rsidP="0014334B">
      <w:pPr>
        <w:keepNext/>
        <w:keepLines/>
      </w:pPr>
      <w:r w:rsidRPr="003458C7">
        <w:rPr>
          <w:b/>
        </w:rPr>
        <w:t>IRPManager:</w:t>
      </w:r>
      <w:r>
        <w:t xml:space="preserve"> See 3GPP TS 32.102 [3].</w:t>
      </w:r>
    </w:p>
    <w:p w14:paraId="6A54D76E" w14:textId="77777777" w:rsidR="0014334B" w:rsidRPr="003458C7" w:rsidRDefault="0014334B" w:rsidP="0014334B">
      <w:pPr>
        <w:keepNext/>
        <w:keepLines/>
      </w:pPr>
      <w:r w:rsidRPr="003458C7">
        <w:rPr>
          <w:b/>
        </w:rPr>
        <w:t>Suspended notification:</w:t>
      </w:r>
      <w:r w:rsidRPr="003458C7">
        <w:t xml:space="preserve"> See 3GPP TS 32.38</w:t>
      </w:r>
      <w:r>
        <w:t>2</w:t>
      </w:r>
      <w:r w:rsidRPr="003458C7">
        <w:t xml:space="preserve"> [</w:t>
      </w:r>
      <w:r>
        <w:t>5</w:t>
      </w:r>
      <w:r w:rsidRPr="003458C7">
        <w:t>].</w:t>
      </w:r>
    </w:p>
    <w:p w14:paraId="53D98C73" w14:textId="77777777" w:rsidR="0014334B" w:rsidRPr="003458C7" w:rsidRDefault="0014334B" w:rsidP="0014334B">
      <w:pPr>
        <w:keepNext/>
        <w:keepLines/>
      </w:pPr>
      <w:r w:rsidRPr="003458C7">
        <w:rPr>
          <w:b/>
        </w:rPr>
        <w:t>Itf-N suspended managed instance:</w:t>
      </w:r>
      <w:r w:rsidRPr="003458C7">
        <w:t xml:space="preserve"> See 3GPP TS 32.38</w:t>
      </w:r>
      <w:r>
        <w:t>2</w:t>
      </w:r>
      <w:r w:rsidRPr="003458C7">
        <w:t xml:space="preserve"> [</w:t>
      </w:r>
      <w:r>
        <w:t>5</w:t>
      </w:r>
      <w:r w:rsidRPr="003458C7">
        <w:t>].</w:t>
      </w:r>
    </w:p>
    <w:p w14:paraId="5BEDEA6C" w14:textId="77777777" w:rsidR="0014334B" w:rsidRDefault="0014334B" w:rsidP="0014334B">
      <w:pPr>
        <w:keepNext/>
        <w:keepLines/>
      </w:pPr>
      <w:r w:rsidRPr="003458C7">
        <w:rPr>
          <w:b/>
        </w:rPr>
        <w:t>Partial suspension of Itf-N:</w:t>
      </w:r>
      <w:r w:rsidRPr="003458C7">
        <w:t xml:space="preserve"> See 3GPP TS 32.38</w:t>
      </w:r>
      <w:r>
        <w:t>2</w:t>
      </w:r>
      <w:r w:rsidRPr="003458C7">
        <w:t xml:space="preserve"> [</w:t>
      </w:r>
      <w:r>
        <w:t>5</w:t>
      </w:r>
      <w:r w:rsidRPr="003458C7">
        <w:t>].</w:t>
      </w:r>
    </w:p>
    <w:p w14:paraId="5147187C" w14:textId="77777777" w:rsidR="00DD0847" w:rsidRPr="00A94B4D" w:rsidRDefault="00DD0847" w:rsidP="00DD0847">
      <w:r w:rsidRPr="00A94B4D">
        <w:rPr>
          <w:b/>
          <w:bCs/>
        </w:rPr>
        <w:t>XML file:</w:t>
      </w:r>
      <w:r w:rsidRPr="00A94B4D">
        <w:t xml:space="preserve"> file containing an XML document.</w:t>
      </w:r>
    </w:p>
    <w:p w14:paraId="2F83326D" w14:textId="77777777" w:rsidR="00DD0847" w:rsidRPr="00A94B4D" w:rsidRDefault="00DD0847" w:rsidP="00DD0847">
      <w:r w:rsidRPr="00A94B4D">
        <w:rPr>
          <w:b/>
          <w:bCs/>
        </w:rPr>
        <w:t>XML document:</w:t>
      </w:r>
      <w:r w:rsidRPr="00A94B4D">
        <w:t xml:space="preserve"> composed of the succession of an optional XML declaration followed by a root XML element </w:t>
      </w:r>
      <w:r>
        <w:t>[8</w:t>
      </w:r>
      <w:r w:rsidRPr="00A94B4D">
        <w:t>].</w:t>
      </w:r>
    </w:p>
    <w:p w14:paraId="57325038" w14:textId="77777777" w:rsidR="00DD0847" w:rsidRPr="00A94B4D" w:rsidRDefault="00DD0847" w:rsidP="00DD0847">
      <w:r w:rsidRPr="00A94B4D">
        <w:rPr>
          <w:b/>
          <w:bCs/>
        </w:rPr>
        <w:t>XML declaration:</w:t>
      </w:r>
      <w:r w:rsidRPr="00A94B4D">
        <w:t xml:space="preserve"> it specifies the version of XML being used, see [</w:t>
      </w:r>
      <w:r>
        <w:t>8</w:t>
      </w:r>
      <w:r w:rsidRPr="00A94B4D">
        <w:t>].</w:t>
      </w:r>
    </w:p>
    <w:p w14:paraId="403C5F44" w14:textId="77777777" w:rsidR="00DD0847" w:rsidRPr="00A94B4D" w:rsidRDefault="00DD0847" w:rsidP="00DD0847">
      <w:pPr>
        <w:keepLines/>
      </w:pPr>
      <w:r w:rsidRPr="00A94B4D">
        <w:rPr>
          <w:b/>
          <w:bCs/>
        </w:rPr>
        <w:t>XML element:</w:t>
      </w:r>
      <w:r w:rsidRPr="00A94B4D">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 see [</w:t>
      </w:r>
      <w:r>
        <w:t>8</w:t>
      </w:r>
      <w:r w:rsidRPr="00A94B4D">
        <w:t>].</w:t>
      </w:r>
    </w:p>
    <w:p w14:paraId="671F9542" w14:textId="77777777" w:rsidR="00DD0847" w:rsidRPr="00A94B4D" w:rsidRDefault="00DD0847" w:rsidP="00DD0847">
      <w:r w:rsidRPr="00A94B4D">
        <w:rPr>
          <w:b/>
          <w:bCs/>
        </w:rPr>
        <w:t>empty XML element:</w:t>
      </w:r>
      <w:r w:rsidRPr="00A94B4D">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 see [</w:t>
      </w:r>
      <w:r>
        <w:t>8</w:t>
      </w:r>
      <w:r w:rsidRPr="00A94B4D">
        <w:t>].</w:t>
      </w:r>
    </w:p>
    <w:p w14:paraId="41ADF1D9" w14:textId="77777777" w:rsidR="00DD0847" w:rsidRPr="00A94B4D" w:rsidRDefault="00DD0847" w:rsidP="00DD0847">
      <w:r w:rsidRPr="00A94B4D">
        <w:rPr>
          <w:b/>
          <w:bCs/>
        </w:rPr>
        <w:t>XML content (of an XML element):</w:t>
      </w:r>
      <w:r w:rsidRPr="00A94B4D">
        <w:t xml:space="preserve"> empty if the XML element is simply composed of an XML empty-element tag; otherwise the part, possibly empty, of the XML element between its XML start-tag and its XML end-tag, see [</w:t>
      </w:r>
      <w:r>
        <w:t>8</w:t>
      </w:r>
      <w:r w:rsidRPr="00A94B4D">
        <w:t>].</w:t>
      </w:r>
    </w:p>
    <w:p w14:paraId="4923E8C0" w14:textId="77777777" w:rsidR="00DD0847" w:rsidRPr="00A94B4D" w:rsidRDefault="00DD0847" w:rsidP="00DD0847">
      <w:r w:rsidRPr="00A94B4D">
        <w:rPr>
          <w:b/>
          <w:bCs/>
        </w:rPr>
        <w:t>XML start-tag:</w:t>
      </w:r>
      <w:r w:rsidRPr="00A94B4D">
        <w:t xml:space="preserve"> the beginning of a non-empty XML element is marked by an XML start-tag containing the name and the set of XML attribute specifications of the XML element, see [</w:t>
      </w:r>
      <w:r>
        <w:t>8</w:t>
      </w:r>
      <w:r w:rsidRPr="00A94B4D">
        <w:t>].</w:t>
      </w:r>
    </w:p>
    <w:p w14:paraId="01A4DC34" w14:textId="77777777" w:rsidR="00DD0847" w:rsidRPr="00A94B4D" w:rsidRDefault="00DD0847" w:rsidP="00DD0847">
      <w:r w:rsidRPr="00A94B4D">
        <w:rPr>
          <w:b/>
          <w:bCs/>
        </w:rPr>
        <w:t>XML end-tag:</w:t>
      </w:r>
      <w:r w:rsidRPr="00A94B4D">
        <w:t xml:space="preserve"> the end of a non-empty XML element is marked by an XML end-tag containing the name of the XML element, see [</w:t>
      </w:r>
      <w:r>
        <w:t>8</w:t>
      </w:r>
      <w:r w:rsidRPr="00A94B4D">
        <w:t>].</w:t>
      </w:r>
    </w:p>
    <w:p w14:paraId="2CA07130" w14:textId="77777777" w:rsidR="00DD0847" w:rsidRPr="00A94B4D" w:rsidRDefault="00DD0847" w:rsidP="00DD0847">
      <w:r w:rsidRPr="00A94B4D">
        <w:rPr>
          <w:b/>
          <w:bCs/>
        </w:rPr>
        <w:t>XML empty-element tag:</w:t>
      </w:r>
      <w:r w:rsidRPr="00A94B4D">
        <w:t xml:space="preserve"> composed simply of an empty-element tag containing the name and the set of XML attribute specifications of the XML element, see [</w:t>
      </w:r>
      <w:r>
        <w:t>8</w:t>
      </w:r>
      <w:r w:rsidRPr="00A94B4D">
        <w:t>].</w:t>
      </w:r>
    </w:p>
    <w:p w14:paraId="2222FE0E" w14:textId="77777777" w:rsidR="00DD0847" w:rsidRPr="00A94B4D" w:rsidRDefault="00DD0847" w:rsidP="00DD0847">
      <w:r w:rsidRPr="00A94B4D">
        <w:rPr>
          <w:b/>
          <w:bCs/>
        </w:rPr>
        <w:t>XML attribute specification:</w:t>
      </w:r>
      <w:r w:rsidRPr="00A94B4D">
        <w:t xml:space="preserve"> has a name and a value, see [</w:t>
      </w:r>
      <w:r w:rsidR="00B57662">
        <w:t>8</w:t>
      </w:r>
      <w:r w:rsidRPr="00A94B4D">
        <w:t>].</w:t>
      </w:r>
    </w:p>
    <w:p w14:paraId="3379263B" w14:textId="77777777" w:rsidR="00DD0847" w:rsidRPr="00A94B4D" w:rsidRDefault="00DD0847" w:rsidP="00DD0847">
      <w:r w:rsidRPr="00A94B4D">
        <w:rPr>
          <w:b/>
          <w:bCs/>
        </w:rPr>
        <w:t>DTD:</w:t>
      </w:r>
      <w:r w:rsidRPr="00A94B4D">
        <w:t xml:space="preserve"> defines structure and content constraints to be respected by an XML document to be valid with regard to this DTD, see [</w:t>
      </w:r>
      <w:r w:rsidR="00B57662">
        <w:t>8</w:t>
      </w:r>
      <w:r w:rsidRPr="00A94B4D">
        <w:t>].</w:t>
      </w:r>
    </w:p>
    <w:p w14:paraId="49BC7E09" w14:textId="77777777" w:rsidR="00DD0847" w:rsidRPr="00A94B4D" w:rsidRDefault="00DD0847" w:rsidP="00DD0847">
      <w:r w:rsidRPr="00A94B4D">
        <w:rPr>
          <w:b/>
          <w:bCs/>
        </w:rPr>
        <w:t>XML schema:</w:t>
      </w:r>
      <w:r w:rsidRPr="00A94B4D">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 see [</w:t>
      </w:r>
      <w:r w:rsidR="00B57662">
        <w:t>9</w:t>
      </w:r>
      <w:r w:rsidRPr="00A94B4D">
        <w:t>], [</w:t>
      </w:r>
      <w:r w:rsidR="00B57662">
        <w:t>10</w:t>
      </w:r>
      <w:r w:rsidRPr="00A94B4D">
        <w:t>] and [</w:t>
      </w:r>
      <w:r w:rsidR="00B57662">
        <w:t>11</w:t>
      </w:r>
      <w:r w:rsidRPr="00A94B4D">
        <w:t>].</w:t>
      </w:r>
    </w:p>
    <w:p w14:paraId="5F3C043C" w14:textId="77777777" w:rsidR="00DD0847" w:rsidRPr="00A94B4D" w:rsidRDefault="00DD0847" w:rsidP="00DD0847">
      <w:pPr>
        <w:rPr>
          <w:bCs/>
        </w:rPr>
      </w:pPr>
      <w:r w:rsidRPr="00A94B4D">
        <w:rPr>
          <w:b/>
          <w:bCs/>
        </w:rPr>
        <w:t>XML namespace:</w:t>
      </w:r>
      <w:r w:rsidRPr="00A94B4D">
        <w:t xml:space="preserve"> enables qualifying element and attribute names used in XML documents by associating them with namespaces identified by different XML schemas, see </w:t>
      </w:r>
      <w:r w:rsidR="00B57662" w:rsidRPr="00A94B4D">
        <w:t>[</w:t>
      </w:r>
      <w:r w:rsidR="00B57662">
        <w:t>9</w:t>
      </w:r>
      <w:r w:rsidR="00B57662" w:rsidRPr="00A94B4D">
        <w:t>], [</w:t>
      </w:r>
      <w:r w:rsidR="00B57662">
        <w:t>10</w:t>
      </w:r>
      <w:r w:rsidR="00B57662" w:rsidRPr="00A94B4D">
        <w:t>] and [</w:t>
      </w:r>
      <w:r w:rsidR="00B57662">
        <w:t>11</w:t>
      </w:r>
      <w:r w:rsidR="00B57662" w:rsidRPr="00A94B4D">
        <w:t>].</w:t>
      </w:r>
    </w:p>
    <w:p w14:paraId="1C7B559B" w14:textId="77777777" w:rsidR="00DD0847" w:rsidRPr="00A94B4D" w:rsidRDefault="00DD0847" w:rsidP="00DD0847">
      <w:r w:rsidRPr="00A94B4D">
        <w:rPr>
          <w:b/>
          <w:bCs/>
        </w:rPr>
        <w:lastRenderedPageBreak/>
        <w:t>XML complex type:</w:t>
      </w:r>
      <w:r w:rsidRPr="00A94B4D">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 see </w:t>
      </w:r>
      <w:r w:rsidR="00B57662" w:rsidRPr="00A94B4D">
        <w:t>[</w:t>
      </w:r>
      <w:r w:rsidR="00B57662">
        <w:t>9</w:t>
      </w:r>
      <w:r w:rsidR="00B57662" w:rsidRPr="00A94B4D">
        <w:t>], [</w:t>
      </w:r>
      <w:r w:rsidR="00B57662">
        <w:t>10</w:t>
      </w:r>
      <w:r w:rsidR="00B57662" w:rsidRPr="00A94B4D">
        <w:t>] and [</w:t>
      </w:r>
      <w:r w:rsidR="00B57662">
        <w:t>11</w:t>
      </w:r>
      <w:r w:rsidR="00B57662" w:rsidRPr="00A94B4D">
        <w:t>].</w:t>
      </w:r>
    </w:p>
    <w:p w14:paraId="428FCCB0" w14:textId="77777777" w:rsidR="00DD0847" w:rsidRPr="003458C7" w:rsidRDefault="00DD0847" w:rsidP="00DD0847">
      <w:pPr>
        <w:keepNext/>
        <w:keepLines/>
      </w:pPr>
      <w:r w:rsidRPr="00A94B4D">
        <w:rPr>
          <w:b/>
          <w:bCs/>
        </w:rPr>
        <w:t>XML element type:</w:t>
      </w:r>
      <w:r w:rsidRPr="00A94B4D">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 see </w:t>
      </w:r>
      <w:r w:rsidR="00B57662" w:rsidRPr="00A94B4D">
        <w:t>[</w:t>
      </w:r>
      <w:r w:rsidR="00B57662">
        <w:t>9</w:t>
      </w:r>
      <w:r w:rsidR="00B57662" w:rsidRPr="00A94B4D">
        <w:t>], [</w:t>
      </w:r>
      <w:r w:rsidR="00B57662">
        <w:t>10</w:t>
      </w:r>
      <w:r w:rsidR="00B57662" w:rsidRPr="00A94B4D">
        <w:t>] and [</w:t>
      </w:r>
      <w:r w:rsidR="00B57662">
        <w:t>11</w:t>
      </w:r>
      <w:r w:rsidR="00B57662" w:rsidRPr="00A94B4D">
        <w:t>].</w:t>
      </w:r>
    </w:p>
    <w:p w14:paraId="21AC4A51" w14:textId="77777777" w:rsidR="00BD2BD9" w:rsidRDefault="00BD2BD9" w:rsidP="00BD2BD9">
      <w:pPr>
        <w:pStyle w:val="Heading2"/>
      </w:pPr>
      <w:bookmarkStart w:id="10" w:name="_Toc335991565"/>
      <w:r>
        <w:t>3.2</w:t>
      </w:r>
      <w:r>
        <w:tab/>
        <w:t>Abbreviations</w:t>
      </w:r>
      <w:bookmarkEnd w:id="10"/>
    </w:p>
    <w:p w14:paraId="69ABB8C0" w14:textId="77777777" w:rsidR="00BD2BD9" w:rsidRDefault="00BD2BD9" w:rsidP="00BD2BD9">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14:paraId="7BDB87D8" w14:textId="77777777" w:rsidR="0082483D" w:rsidRPr="003458C7" w:rsidRDefault="0082483D" w:rsidP="0082483D">
      <w:pPr>
        <w:pStyle w:val="EW"/>
        <w:keepNext/>
        <w:tabs>
          <w:tab w:val="left" w:pos="5646"/>
        </w:tabs>
      </w:pPr>
      <w:r w:rsidRPr="002F42C5">
        <w:t>EM</w:t>
      </w:r>
      <w:r w:rsidRPr="003458C7">
        <w:tab/>
        <w:t>Element Manager</w:t>
      </w:r>
    </w:p>
    <w:p w14:paraId="2FF77177" w14:textId="77777777" w:rsidR="0082483D" w:rsidRPr="003458C7" w:rsidRDefault="0082483D" w:rsidP="0082483D">
      <w:pPr>
        <w:pStyle w:val="EW"/>
        <w:keepNext/>
      </w:pPr>
      <w:r w:rsidRPr="002F42C5">
        <w:t>IRP</w:t>
      </w:r>
      <w:r w:rsidRPr="003458C7">
        <w:tab/>
        <w:t>Integration Reference Point</w:t>
      </w:r>
    </w:p>
    <w:p w14:paraId="42C8AFC8" w14:textId="77777777" w:rsidR="0082483D" w:rsidRPr="003458C7" w:rsidRDefault="0082483D" w:rsidP="0082483D">
      <w:pPr>
        <w:pStyle w:val="EW"/>
        <w:keepNext/>
      </w:pPr>
      <w:r w:rsidRPr="002F42C5">
        <w:t>IS</w:t>
      </w:r>
      <w:r w:rsidRPr="003458C7">
        <w:tab/>
        <w:t>Information Service</w:t>
      </w:r>
    </w:p>
    <w:p w14:paraId="280C656C" w14:textId="77777777" w:rsidR="0082483D" w:rsidRPr="003458C7" w:rsidRDefault="0082483D" w:rsidP="0082483D">
      <w:pPr>
        <w:pStyle w:val="EW"/>
      </w:pPr>
      <w:r w:rsidRPr="002F42C5">
        <w:t>Itf-N</w:t>
      </w:r>
      <w:r w:rsidRPr="003458C7">
        <w:tab/>
        <w:t>Interface N</w:t>
      </w:r>
    </w:p>
    <w:p w14:paraId="7E9BAAEF" w14:textId="77777777" w:rsidR="0082483D" w:rsidRPr="003458C7" w:rsidRDefault="0082483D" w:rsidP="0082483D">
      <w:pPr>
        <w:pStyle w:val="EW"/>
        <w:tabs>
          <w:tab w:val="left" w:pos="5646"/>
        </w:tabs>
      </w:pPr>
      <w:r w:rsidRPr="002F42C5">
        <w:t>NE</w:t>
      </w:r>
      <w:r w:rsidRPr="003458C7">
        <w:tab/>
        <w:t>Network Element</w:t>
      </w:r>
    </w:p>
    <w:p w14:paraId="34F996B3" w14:textId="77777777" w:rsidR="0082483D" w:rsidRPr="0082483D" w:rsidRDefault="0082483D" w:rsidP="0082483D">
      <w:pPr>
        <w:pStyle w:val="EW"/>
        <w:keepNext/>
      </w:pPr>
      <w:r w:rsidRPr="0082483D">
        <w:t>TS</w:t>
      </w:r>
      <w:r w:rsidRPr="0082483D">
        <w:tab/>
        <w:t>Technical Specification</w:t>
      </w:r>
    </w:p>
    <w:p w14:paraId="66171EE0" w14:textId="77777777" w:rsidR="0082483D" w:rsidRDefault="0082483D" w:rsidP="0082483D">
      <w:pPr>
        <w:pStyle w:val="EW"/>
        <w:keepNext/>
      </w:pPr>
      <w:r w:rsidRPr="00A94B4D">
        <w:t>XML</w:t>
      </w:r>
      <w:r w:rsidRPr="00A94B4D">
        <w:tab/>
        <w:t>eXtensible Mark-up Languag</w:t>
      </w:r>
    </w:p>
    <w:p w14:paraId="20086D04" w14:textId="77777777" w:rsidR="0082483D" w:rsidRDefault="00BD2BD9" w:rsidP="0082483D">
      <w:pPr>
        <w:pStyle w:val="Heading1"/>
      </w:pPr>
      <w:bookmarkStart w:id="11" w:name="_Toc335991566"/>
      <w:r>
        <w:rPr>
          <w:rFonts w:hint="eastAsia"/>
        </w:rPr>
        <w:t>4</w:t>
      </w:r>
      <w:r>
        <w:tab/>
      </w:r>
      <w:r w:rsidR="0082483D">
        <w:t xml:space="preserve">Solution Set </w:t>
      </w:r>
      <w:r w:rsidR="0082483D">
        <w:rPr>
          <w:rFonts w:hint="eastAsia"/>
        </w:rPr>
        <w:t>d</w:t>
      </w:r>
      <w:r w:rsidR="0082483D">
        <w:t>efinitions</w:t>
      </w:r>
      <w:bookmarkEnd w:id="11"/>
    </w:p>
    <w:p w14:paraId="7E4AECAB" w14:textId="77777777" w:rsidR="0082483D" w:rsidRDefault="0082483D" w:rsidP="0082483D">
      <w:r>
        <w:t xml:space="preserve">This specification defines the following 3GPP </w:t>
      </w:r>
      <w:r w:rsidRPr="0082483D">
        <w:t>Partial Suspension of Itf-N</w:t>
      </w:r>
      <w:r>
        <w:t xml:space="preserve"> IRP Solution Set </w:t>
      </w:r>
      <w:r>
        <w:rPr>
          <w:rFonts w:hint="eastAsia"/>
          <w:lang w:eastAsia="zh-CN"/>
        </w:rPr>
        <w:t>d</w:t>
      </w:r>
      <w:r>
        <w:t>efinitions</w:t>
      </w:r>
      <w:r w:rsidRPr="000B1A36">
        <w:t>:</w:t>
      </w:r>
    </w:p>
    <w:p w14:paraId="1B66617F" w14:textId="77777777" w:rsidR="0082483D" w:rsidRDefault="0082483D" w:rsidP="0082483D">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06040B">
        <w:t>XML Definitions</w:t>
      </w:r>
      <w:r w:rsidRPr="007F10CC">
        <w:t>.</w:t>
      </w:r>
      <w:r w:rsidRPr="007F10CC">
        <w:br/>
      </w:r>
      <w:r>
        <w:t>Annex C</w:t>
      </w:r>
      <w:r w:rsidRPr="007F10CC">
        <w:t xml:space="preserve"> provides </w:t>
      </w:r>
      <w:r>
        <w:t>the SOAP</w:t>
      </w:r>
      <w:r w:rsidRPr="007F10CC">
        <w:t xml:space="preserve"> Solution Set</w:t>
      </w:r>
      <w:r>
        <w:t>.</w:t>
      </w:r>
    </w:p>
    <w:p w14:paraId="41B704E7" w14:textId="77777777" w:rsidR="00821B4C" w:rsidRDefault="00DF53FC" w:rsidP="00D0030B">
      <w:pPr>
        <w:pStyle w:val="Heading8"/>
        <w:rPr>
          <w:lang w:eastAsia="zh-CN"/>
        </w:rPr>
      </w:pPr>
      <w:r>
        <w:br w:type="page"/>
      </w:r>
      <w:bookmarkStart w:id="12" w:name="_Toc335991567"/>
      <w:r w:rsidR="00821B4C" w:rsidRPr="001A0435">
        <w:lastRenderedPageBreak/>
        <w:t>Annex A (normative):</w:t>
      </w:r>
      <w:r w:rsidR="00821B4C" w:rsidRPr="001A0435">
        <w:br/>
      </w:r>
      <w:r w:rsidR="00821B4C" w:rsidRPr="00757BB5">
        <w:t>CORBA Solution Set</w:t>
      </w:r>
      <w:bookmarkEnd w:id="12"/>
    </w:p>
    <w:p w14:paraId="2543DB80" w14:textId="77777777" w:rsidR="00821B4C" w:rsidRPr="007F10CC" w:rsidRDefault="00821B4C" w:rsidP="00821B4C">
      <w:r w:rsidRPr="00757BB5">
        <w:t xml:space="preserve">This annex contains the CORBA Solution Set for the IRP whose semantics is specified in </w:t>
      </w:r>
      <w:r w:rsidRPr="0082483D">
        <w:t>Partial Suspension of Itf-N</w:t>
      </w:r>
      <w:r w:rsidRPr="00757BB5">
        <w:t xml:space="preserve"> IRP: Information Service (</w:t>
      </w:r>
      <w:r>
        <w:rPr>
          <w:rFonts w:hint="eastAsia"/>
          <w:lang w:eastAsia="zh-CN"/>
        </w:rPr>
        <w:t xml:space="preserve">3GPP </w:t>
      </w:r>
      <w:r w:rsidRPr="00757BB5">
        <w:t>TS 32.</w:t>
      </w:r>
      <w:r>
        <w:rPr>
          <w:lang w:eastAsia="zh-CN"/>
        </w:rPr>
        <w:t>38</w:t>
      </w:r>
      <w:r w:rsidRPr="00757BB5">
        <w:t>2 [</w:t>
      </w:r>
      <w:r>
        <w:rPr>
          <w:lang w:eastAsia="zh-CN"/>
        </w:rPr>
        <w:t>5</w:t>
      </w:r>
      <w:r w:rsidRPr="00757BB5">
        <w:t>]).</w:t>
      </w:r>
    </w:p>
    <w:p w14:paraId="37487F37" w14:textId="77777777" w:rsidR="00821B4C" w:rsidRPr="00597732" w:rsidRDefault="00821B4C" w:rsidP="00D0030B">
      <w:pPr>
        <w:pStyle w:val="Heading1"/>
      </w:pPr>
      <w:bookmarkStart w:id="13" w:name="_Toc335991568"/>
      <w:r>
        <w:t>A.1</w:t>
      </w:r>
      <w:r w:rsidRPr="00B274C8">
        <w:tab/>
      </w:r>
      <w:r w:rsidRPr="00597732">
        <w:t>Architectural features</w:t>
      </w:r>
      <w:bookmarkEnd w:id="13"/>
    </w:p>
    <w:p w14:paraId="73451FEB" w14:textId="77777777" w:rsidR="00821B4C" w:rsidRPr="00821B4C" w:rsidRDefault="00821B4C" w:rsidP="00821B4C">
      <w:r w:rsidRPr="003458C7">
        <w:t xml:space="preserve">The overall architectural feature of Partial Suspension of </w:t>
      </w:r>
      <w:r w:rsidRPr="002F42C5">
        <w:t>Itf-N</w:t>
      </w:r>
      <w:r w:rsidRPr="003458C7">
        <w:t xml:space="preserve"> </w:t>
      </w:r>
      <w:r w:rsidRPr="002F42C5">
        <w:t>IRP</w:t>
      </w:r>
      <w:r w:rsidRPr="003458C7">
        <w:t xml:space="preserve"> </w:t>
      </w:r>
      <w:r w:rsidRPr="002F42C5">
        <w:t>is</w:t>
      </w:r>
      <w:r w:rsidRPr="003458C7">
        <w:t xml:space="preserve"> specified in 3GPP </w:t>
      </w:r>
      <w:r w:rsidRPr="002F42C5">
        <w:t>TS</w:t>
      </w:r>
      <w:r w:rsidRPr="003458C7">
        <w:t> 32.382 [5]</w:t>
      </w:r>
      <w:r>
        <w:t>.</w:t>
      </w:r>
    </w:p>
    <w:p w14:paraId="3DE66A64" w14:textId="77777777" w:rsidR="00821B4C" w:rsidRDefault="00821B4C" w:rsidP="00D0030B">
      <w:pPr>
        <w:pStyle w:val="Heading2"/>
        <w:rPr>
          <w:lang w:eastAsia="zh-CN"/>
        </w:rPr>
      </w:pPr>
      <w:bookmarkStart w:id="14" w:name="_Toc33599156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rPr>
            <w:rFonts w:hint="eastAsia"/>
            <w:lang w:eastAsia="zh-CN"/>
          </w:rPr>
          <w:tab/>
        </w:r>
      </w:smartTag>
      <w:r w:rsidRPr="000B1A36">
        <w:t>Syntax for Distinguished Names</w:t>
      </w:r>
      <w:bookmarkEnd w:id="14"/>
    </w:p>
    <w:p w14:paraId="4B8C4715" w14:textId="77777777" w:rsidR="00821B4C" w:rsidRPr="00DF12CB" w:rsidRDefault="00821B4C" w:rsidP="00821B4C">
      <w:pPr>
        <w:rPr>
          <w:lang w:eastAsia="zh-CN"/>
        </w:rPr>
      </w:pPr>
      <w:r w:rsidRPr="000B1A36">
        <w:t xml:space="preserve">The </w:t>
      </w:r>
      <w:r>
        <w:rPr>
          <w:rFonts w:hint="eastAsia"/>
          <w:lang w:eastAsia="zh-CN"/>
        </w:rPr>
        <w:t>syntax</w:t>
      </w:r>
      <w:r w:rsidRPr="000B1A36">
        <w:t xml:space="preserve"> of a Distinguished Nam</w:t>
      </w:r>
      <w:r w:rsidR="00D92DDF">
        <w:t>e is defined in 3GPP TS 32.300[19]</w:t>
      </w:r>
    </w:p>
    <w:p w14:paraId="5F8FD8C7" w14:textId="77777777" w:rsidR="00821B4C" w:rsidRPr="00F20B27" w:rsidRDefault="00821B4C" w:rsidP="00D0030B">
      <w:pPr>
        <w:pStyle w:val="Heading2"/>
      </w:pPr>
      <w:bookmarkStart w:id="15" w:name="_Toc335991570"/>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A.1.2</w:t>
          </w:r>
        </w:smartTag>
        <w:r>
          <w:rPr>
            <w:rFonts w:hint="eastAsia"/>
            <w:lang w:eastAsia="zh-CN"/>
          </w:rPr>
          <w:t xml:space="preserve"> </w:t>
        </w:r>
        <w:r>
          <w:rPr>
            <w:rFonts w:hint="eastAsia"/>
            <w:lang w:eastAsia="zh-CN"/>
          </w:rPr>
          <w:tab/>
        </w:r>
      </w:smartTag>
      <w:r>
        <w:rPr>
          <w:rFonts w:hint="eastAsia"/>
          <w:lang w:eastAsia="zh-CN"/>
        </w:rPr>
        <w:t>Notifications</w:t>
      </w:r>
      <w:bookmarkEnd w:id="15"/>
    </w:p>
    <w:p w14:paraId="2C7C3691" w14:textId="77777777" w:rsidR="00821B4C" w:rsidRPr="00CD2E05" w:rsidRDefault="00821B4C" w:rsidP="00821B4C">
      <w:r w:rsidRPr="00CD2E05">
        <w:t>Notifications are sent according to the Notification IRP: CORBA SS (see 3GPP TS </w:t>
      </w:r>
      <w:r>
        <w:t>32.306</w:t>
      </w:r>
      <w:r w:rsidRPr="00CD2E05">
        <w:t xml:space="preserve"> [</w:t>
      </w:r>
      <w:r>
        <w:rPr>
          <w:lang w:eastAsia="zh-CN"/>
        </w:rPr>
        <w:t>17</w:t>
      </w:r>
      <w:r w:rsidRPr="00CD2E05">
        <w:t>]).</w:t>
      </w:r>
    </w:p>
    <w:p w14:paraId="34461E36" w14:textId="77777777" w:rsidR="00821B4C" w:rsidRPr="00DF53FC" w:rsidRDefault="00821B4C" w:rsidP="00821B4C">
      <w:pPr>
        <w:rPr>
          <w:lang w:val="en-US" w:eastAsia="zh-CN"/>
        </w:rPr>
      </w:pPr>
      <w:r>
        <w:t xml:space="preserve">The </w:t>
      </w:r>
      <w:r w:rsidRPr="003458C7">
        <w:t xml:space="preserve">Partial Suspension of </w:t>
      </w:r>
      <w:r w:rsidRPr="002F42C5">
        <w:t>Itf-N</w:t>
      </w:r>
      <w:r w:rsidRPr="00FC56A1">
        <w:t xml:space="preserve"> IRP notifications defined in </w:t>
      </w:r>
      <w:r w:rsidRPr="00FC56A1">
        <w:rPr>
          <w:lang w:eastAsia="zh-CN"/>
        </w:rPr>
        <w:t xml:space="preserve">3GPP </w:t>
      </w:r>
      <w:r w:rsidRPr="00FC56A1">
        <w:t>TS 32.</w:t>
      </w:r>
      <w:r>
        <w:t>38</w:t>
      </w:r>
      <w:r w:rsidRPr="00FC56A1">
        <w:t>2 [</w:t>
      </w:r>
      <w:r>
        <w:t>5]</w:t>
      </w:r>
      <w:r w:rsidRPr="00E37772">
        <w:rPr>
          <w:snapToGrid w:val="0"/>
        </w:rPr>
        <w:t>.</w:t>
      </w:r>
    </w:p>
    <w:p w14:paraId="0101C6AD" w14:textId="77777777" w:rsidR="00821B4C" w:rsidRPr="00597732" w:rsidRDefault="00821B4C" w:rsidP="00D0030B">
      <w:pPr>
        <w:pStyle w:val="Heading1"/>
      </w:pPr>
      <w:bookmarkStart w:id="16" w:name="_Toc335991571"/>
      <w:r>
        <w:t>A.2</w:t>
      </w:r>
      <w:r>
        <w:tab/>
      </w:r>
      <w:r w:rsidRPr="00597732">
        <w:t>Mapping</w:t>
      </w:r>
      <w:bookmarkEnd w:id="16"/>
    </w:p>
    <w:p w14:paraId="3C2F9225" w14:textId="77777777" w:rsidR="00821B4C" w:rsidRPr="003458C7" w:rsidRDefault="00821B4C" w:rsidP="00D0030B">
      <w:pPr>
        <w:pStyle w:val="Heading2"/>
        <w:rPr>
          <w:lang w:eastAsia="zh-CN"/>
        </w:rPr>
      </w:pPr>
      <w:bookmarkStart w:id="17" w:name="_Toc335991572"/>
      <w:r>
        <w:rPr>
          <w:lang w:eastAsia="zh-CN"/>
        </w:rPr>
        <w:t>A.2</w:t>
      </w:r>
      <w:r w:rsidRPr="003458C7">
        <w:rPr>
          <w:lang w:eastAsia="zh-CN"/>
        </w:rPr>
        <w:t>.1</w:t>
      </w:r>
      <w:r w:rsidRPr="003458C7">
        <w:rPr>
          <w:lang w:eastAsia="zh-CN"/>
        </w:rPr>
        <w:tab/>
        <w:t>General mapping</w:t>
      </w:r>
      <w:bookmarkEnd w:id="17"/>
    </w:p>
    <w:p w14:paraId="0806713C" w14:textId="77777777" w:rsidR="00821B4C" w:rsidRPr="003458C7" w:rsidRDefault="00821B4C" w:rsidP="00821B4C">
      <w:r w:rsidRPr="003458C7">
        <w:t>N</w:t>
      </w:r>
      <w:r>
        <w:t>ot applicable.</w:t>
      </w:r>
    </w:p>
    <w:p w14:paraId="7A32B6ED" w14:textId="77777777" w:rsidR="00821B4C" w:rsidRPr="003458C7" w:rsidRDefault="00821B4C" w:rsidP="00D0030B">
      <w:pPr>
        <w:pStyle w:val="Heading2"/>
        <w:rPr>
          <w:lang w:eastAsia="zh-CN"/>
        </w:rPr>
      </w:pPr>
      <w:bookmarkStart w:id="18" w:name="_Toc335991573"/>
      <w:r>
        <w:rPr>
          <w:lang w:eastAsia="zh-CN"/>
        </w:rPr>
        <w:t>A.2</w:t>
      </w:r>
      <w:r w:rsidRPr="003458C7">
        <w:rPr>
          <w:lang w:eastAsia="zh-CN"/>
        </w:rPr>
        <w:t>.2</w:t>
      </w:r>
      <w:r w:rsidRPr="003458C7">
        <w:rPr>
          <w:lang w:eastAsia="zh-CN"/>
        </w:rPr>
        <w:tab/>
        <w:t>Operation and notification mapping</w:t>
      </w:r>
      <w:bookmarkEnd w:id="18"/>
    </w:p>
    <w:p w14:paraId="06A0A1C7" w14:textId="77777777" w:rsidR="00821B4C" w:rsidRPr="003458C7" w:rsidRDefault="00821B4C" w:rsidP="00821B4C">
      <w:r w:rsidRPr="003458C7">
        <w:t xml:space="preserve">The Partial Suspension of </w:t>
      </w:r>
      <w:r w:rsidRPr="002F42C5">
        <w:t>Itf-N</w:t>
      </w:r>
      <w:r w:rsidRPr="003458C7">
        <w:t xml:space="preserve"> </w:t>
      </w:r>
      <w:r w:rsidRPr="002F42C5">
        <w:t>IRP</w:t>
      </w:r>
      <w:r w:rsidRPr="003458C7">
        <w:t xml:space="preserve">: </w:t>
      </w:r>
      <w:r w:rsidRPr="002F42C5">
        <w:t>IS</w:t>
      </w:r>
      <w:r w:rsidRPr="003458C7">
        <w:t xml:space="preserve"> (see 3GPP </w:t>
      </w:r>
      <w:r w:rsidRPr="002F42C5">
        <w:t>TS</w:t>
      </w:r>
      <w:r>
        <w:t> 32.382 [5</w:t>
      </w:r>
      <w:r w:rsidRPr="003458C7">
        <w:t xml:space="preserve">]) defines semantics of operations visible across the Partial Suspension of </w:t>
      </w:r>
      <w:r w:rsidRPr="002F42C5">
        <w:t>Itf-N</w:t>
      </w:r>
      <w:r w:rsidRPr="003458C7">
        <w:t xml:space="preserve"> </w:t>
      </w:r>
      <w:r w:rsidRPr="002F42C5">
        <w:t>IRP</w:t>
      </w:r>
      <w:r>
        <w:t>. Table A.2</w:t>
      </w:r>
      <w:r w:rsidRPr="003458C7">
        <w:t>.2-1 indicates mapping of these operations and notifications to their equivalents defined in this SS.</w:t>
      </w:r>
    </w:p>
    <w:p w14:paraId="5B6B168C" w14:textId="77777777" w:rsidR="00821B4C" w:rsidRPr="003458C7" w:rsidRDefault="00821B4C" w:rsidP="00821B4C">
      <w:pPr>
        <w:pStyle w:val="TH"/>
      </w:pPr>
      <w:r>
        <w:t>Table A.2</w:t>
      </w:r>
      <w:r w:rsidRPr="003458C7">
        <w:t xml:space="preserve">.2-1: Mapping from </w:t>
      </w:r>
      <w:r w:rsidRPr="002F42C5">
        <w:t>IS</w:t>
      </w:r>
      <w:r w:rsidRPr="003458C7">
        <w:t xml:space="preserve"> Operation and Notification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57" w:type="dxa"/>
        </w:tblCellMar>
        <w:tblLook w:val="0000" w:firstRow="0" w:lastRow="0" w:firstColumn="0" w:lastColumn="0" w:noHBand="0" w:noVBand="0"/>
      </w:tblPr>
      <w:tblGrid>
        <w:gridCol w:w="3813"/>
        <w:gridCol w:w="4394"/>
        <w:gridCol w:w="1570"/>
      </w:tblGrid>
      <w:tr w:rsidR="00821B4C" w:rsidRPr="003458C7" w14:paraId="25D130B0" w14:textId="77777777" w:rsidTr="009B09F3">
        <w:trPr>
          <w:cantSplit/>
          <w:tblHeader/>
          <w:jc w:val="center"/>
        </w:trPr>
        <w:tc>
          <w:tcPr>
            <w:tcW w:w="1950" w:type="pct"/>
            <w:shd w:val="pct20" w:color="auto" w:fill="FFFFFF"/>
            <w:tcMar>
              <w:top w:w="0" w:type="dxa"/>
              <w:bottom w:w="0" w:type="dxa"/>
              <w:right w:w="108" w:type="dxa"/>
            </w:tcMar>
          </w:tcPr>
          <w:p w14:paraId="364CEF19" w14:textId="77777777" w:rsidR="00821B4C" w:rsidRPr="003458C7" w:rsidRDefault="00821B4C" w:rsidP="009B09F3">
            <w:pPr>
              <w:pStyle w:val="TAH"/>
              <w:keepLines w:val="0"/>
            </w:pPr>
            <w:r w:rsidRPr="002F42C5">
              <w:t>IS</w:t>
            </w:r>
            <w:r w:rsidRPr="003458C7">
              <w:t xml:space="preserve"> Operation / Notification</w:t>
            </w:r>
          </w:p>
          <w:p w14:paraId="407D5DAF" w14:textId="77777777" w:rsidR="00821B4C" w:rsidRPr="003458C7" w:rsidRDefault="00821B4C" w:rsidP="009B09F3">
            <w:pPr>
              <w:pStyle w:val="TAH"/>
              <w:keepLines w:val="0"/>
            </w:pPr>
            <w:r w:rsidRPr="003458C7">
              <w:t>(3GPP </w:t>
            </w:r>
            <w:r w:rsidRPr="002F42C5">
              <w:t>TS</w:t>
            </w:r>
            <w:r w:rsidRPr="003458C7">
              <w:t> 32.382 [5])</w:t>
            </w:r>
          </w:p>
        </w:tc>
        <w:tc>
          <w:tcPr>
            <w:tcW w:w="2247" w:type="pct"/>
            <w:shd w:val="pct20" w:color="auto" w:fill="FFFFFF"/>
            <w:tcMar>
              <w:top w:w="0" w:type="dxa"/>
              <w:bottom w:w="0" w:type="dxa"/>
              <w:right w:w="108" w:type="dxa"/>
            </w:tcMar>
          </w:tcPr>
          <w:p w14:paraId="247FE6FB" w14:textId="77777777" w:rsidR="00821B4C" w:rsidRPr="003458C7" w:rsidRDefault="00821B4C" w:rsidP="009B09F3">
            <w:pPr>
              <w:pStyle w:val="TAH"/>
              <w:keepLines w:val="0"/>
            </w:pPr>
            <w:r w:rsidRPr="003458C7">
              <w:t xml:space="preserve">SS Method </w:t>
            </w:r>
          </w:p>
        </w:tc>
        <w:tc>
          <w:tcPr>
            <w:tcW w:w="803" w:type="pct"/>
            <w:shd w:val="pct20" w:color="auto" w:fill="FFFFFF"/>
            <w:tcMar>
              <w:top w:w="0" w:type="dxa"/>
              <w:bottom w:w="0" w:type="dxa"/>
              <w:right w:w="108" w:type="dxa"/>
            </w:tcMar>
          </w:tcPr>
          <w:p w14:paraId="59CCEDF2" w14:textId="77777777" w:rsidR="00821B4C" w:rsidRPr="003458C7" w:rsidRDefault="00821B4C" w:rsidP="009B09F3">
            <w:pPr>
              <w:pStyle w:val="TAH"/>
              <w:keepLines w:val="0"/>
            </w:pPr>
            <w:r w:rsidRPr="003458C7">
              <w:t>Qualifier</w:t>
            </w:r>
          </w:p>
        </w:tc>
      </w:tr>
      <w:tr w:rsidR="00821B4C" w:rsidRPr="003458C7" w14:paraId="64E58460" w14:textId="77777777" w:rsidTr="009B09F3">
        <w:trPr>
          <w:cantSplit/>
          <w:jc w:val="center"/>
        </w:trPr>
        <w:tc>
          <w:tcPr>
            <w:tcW w:w="1950" w:type="pct"/>
            <w:tcMar>
              <w:top w:w="0" w:type="dxa"/>
              <w:bottom w:w="0" w:type="dxa"/>
              <w:right w:w="108" w:type="dxa"/>
            </w:tcMar>
          </w:tcPr>
          <w:p w14:paraId="65458642" w14:textId="77777777" w:rsidR="00821B4C" w:rsidRPr="003458C7" w:rsidRDefault="00821B4C" w:rsidP="009B09F3">
            <w:pPr>
              <w:pStyle w:val="TAL"/>
              <w:keepNext w:val="0"/>
              <w:keepLines w:val="0"/>
              <w:rPr>
                <w:rFonts w:cs="Arial"/>
              </w:rPr>
            </w:pPr>
            <w:r w:rsidRPr="003458C7">
              <w:t>setPartialSuspensionOfItfN</w:t>
            </w:r>
          </w:p>
        </w:tc>
        <w:tc>
          <w:tcPr>
            <w:tcW w:w="2247" w:type="pct"/>
            <w:tcMar>
              <w:top w:w="0" w:type="dxa"/>
              <w:bottom w:w="0" w:type="dxa"/>
              <w:right w:w="108" w:type="dxa"/>
            </w:tcMar>
          </w:tcPr>
          <w:p w14:paraId="373C8644" w14:textId="77777777" w:rsidR="00821B4C" w:rsidRPr="003458C7" w:rsidRDefault="00821B4C" w:rsidP="009B09F3">
            <w:pPr>
              <w:pStyle w:val="TAL"/>
              <w:keepNext w:val="0"/>
              <w:keepLines w:val="0"/>
              <w:rPr>
                <w:rFonts w:cs="Arial"/>
              </w:rPr>
            </w:pPr>
            <w:r w:rsidRPr="003458C7">
              <w:t>setPartialSuspensionOfItfN</w:t>
            </w:r>
          </w:p>
        </w:tc>
        <w:tc>
          <w:tcPr>
            <w:tcW w:w="803" w:type="pct"/>
            <w:tcMar>
              <w:top w:w="0" w:type="dxa"/>
              <w:bottom w:w="0" w:type="dxa"/>
              <w:right w:w="108" w:type="dxa"/>
            </w:tcMar>
          </w:tcPr>
          <w:p w14:paraId="27F7B4F3" w14:textId="77777777" w:rsidR="00821B4C" w:rsidRPr="003458C7" w:rsidRDefault="00821B4C" w:rsidP="009B09F3">
            <w:pPr>
              <w:pStyle w:val="TAL"/>
              <w:keepNext w:val="0"/>
              <w:keepLines w:val="0"/>
              <w:jc w:val="center"/>
              <w:rPr>
                <w:rFonts w:cs="Arial"/>
              </w:rPr>
            </w:pPr>
            <w:r w:rsidRPr="003458C7">
              <w:rPr>
                <w:rFonts w:cs="Arial"/>
              </w:rPr>
              <w:t>M</w:t>
            </w:r>
          </w:p>
        </w:tc>
      </w:tr>
      <w:tr w:rsidR="00821B4C" w:rsidRPr="003458C7" w14:paraId="6F85562D" w14:textId="77777777" w:rsidTr="009B09F3">
        <w:trPr>
          <w:cantSplit/>
          <w:jc w:val="center"/>
        </w:trPr>
        <w:tc>
          <w:tcPr>
            <w:tcW w:w="1950" w:type="pct"/>
            <w:tcMar>
              <w:top w:w="0" w:type="dxa"/>
              <w:bottom w:w="0" w:type="dxa"/>
              <w:right w:w="108" w:type="dxa"/>
            </w:tcMar>
          </w:tcPr>
          <w:p w14:paraId="54143642" w14:textId="77777777" w:rsidR="00821B4C" w:rsidRPr="003458C7" w:rsidRDefault="00821B4C" w:rsidP="009B09F3">
            <w:pPr>
              <w:pStyle w:val="TAL"/>
              <w:keepNext w:val="0"/>
              <w:keepLines w:val="0"/>
              <w:rPr>
                <w:rFonts w:cs="Arial"/>
              </w:rPr>
            </w:pPr>
            <w:r w:rsidRPr="003458C7">
              <w:t>removePartialSuspensionOfItfN</w:t>
            </w:r>
          </w:p>
        </w:tc>
        <w:tc>
          <w:tcPr>
            <w:tcW w:w="2247" w:type="pct"/>
            <w:tcMar>
              <w:top w:w="0" w:type="dxa"/>
              <w:bottom w:w="0" w:type="dxa"/>
              <w:right w:w="108" w:type="dxa"/>
            </w:tcMar>
          </w:tcPr>
          <w:p w14:paraId="26726496" w14:textId="77777777" w:rsidR="00821B4C" w:rsidRPr="003458C7" w:rsidRDefault="00821B4C" w:rsidP="009B09F3">
            <w:pPr>
              <w:pStyle w:val="TAL"/>
              <w:keepNext w:val="0"/>
              <w:keepLines w:val="0"/>
              <w:rPr>
                <w:rFonts w:cs="Arial"/>
              </w:rPr>
            </w:pPr>
            <w:r w:rsidRPr="003458C7">
              <w:t>removePartialSuspensionOfItfN</w:t>
            </w:r>
          </w:p>
        </w:tc>
        <w:tc>
          <w:tcPr>
            <w:tcW w:w="803" w:type="pct"/>
            <w:tcMar>
              <w:top w:w="0" w:type="dxa"/>
              <w:bottom w:w="0" w:type="dxa"/>
              <w:right w:w="108" w:type="dxa"/>
            </w:tcMar>
          </w:tcPr>
          <w:p w14:paraId="0D898378" w14:textId="77777777" w:rsidR="00821B4C" w:rsidRPr="003458C7" w:rsidRDefault="00821B4C" w:rsidP="009B09F3">
            <w:pPr>
              <w:pStyle w:val="TAL"/>
              <w:keepNext w:val="0"/>
              <w:keepLines w:val="0"/>
              <w:jc w:val="center"/>
              <w:rPr>
                <w:rFonts w:cs="Arial"/>
              </w:rPr>
            </w:pPr>
            <w:r w:rsidRPr="003458C7">
              <w:rPr>
                <w:rFonts w:cs="Arial"/>
              </w:rPr>
              <w:t>M</w:t>
            </w:r>
          </w:p>
        </w:tc>
      </w:tr>
      <w:tr w:rsidR="00821B4C" w:rsidRPr="003458C7" w14:paraId="45EF0B9E" w14:textId="77777777" w:rsidTr="009B09F3">
        <w:trPr>
          <w:cantSplit/>
          <w:jc w:val="center"/>
        </w:trPr>
        <w:tc>
          <w:tcPr>
            <w:tcW w:w="1950" w:type="pct"/>
            <w:tcMar>
              <w:top w:w="0" w:type="dxa"/>
              <w:bottom w:w="0" w:type="dxa"/>
              <w:right w:w="108" w:type="dxa"/>
            </w:tcMar>
          </w:tcPr>
          <w:p w14:paraId="6947F667" w14:textId="77777777" w:rsidR="00821B4C" w:rsidRPr="003458C7" w:rsidRDefault="00821B4C" w:rsidP="009B09F3">
            <w:pPr>
              <w:pStyle w:val="TAL"/>
              <w:keepNext w:val="0"/>
              <w:keepLines w:val="0"/>
              <w:rPr>
                <w:rFonts w:cs="Arial"/>
              </w:rPr>
            </w:pPr>
            <w:r w:rsidRPr="003458C7">
              <w:t xml:space="preserve">readActivePartialSuspensionsOfItfN </w:t>
            </w:r>
          </w:p>
        </w:tc>
        <w:tc>
          <w:tcPr>
            <w:tcW w:w="2247" w:type="pct"/>
            <w:tcMar>
              <w:top w:w="0" w:type="dxa"/>
              <w:bottom w:w="0" w:type="dxa"/>
              <w:right w:w="108" w:type="dxa"/>
            </w:tcMar>
          </w:tcPr>
          <w:p w14:paraId="08C4C994" w14:textId="77777777" w:rsidR="00821B4C" w:rsidRPr="003458C7" w:rsidRDefault="00821B4C" w:rsidP="009B09F3">
            <w:pPr>
              <w:pStyle w:val="TAL"/>
              <w:keepNext w:val="0"/>
              <w:keepLines w:val="0"/>
              <w:rPr>
                <w:rFonts w:cs="Arial"/>
              </w:rPr>
            </w:pPr>
            <w:r w:rsidRPr="003458C7">
              <w:t xml:space="preserve">readActivePartialSuspensionsOfItfN </w:t>
            </w:r>
          </w:p>
        </w:tc>
        <w:tc>
          <w:tcPr>
            <w:tcW w:w="803" w:type="pct"/>
            <w:tcMar>
              <w:top w:w="0" w:type="dxa"/>
              <w:bottom w:w="0" w:type="dxa"/>
              <w:right w:w="108" w:type="dxa"/>
            </w:tcMar>
          </w:tcPr>
          <w:p w14:paraId="0075E56C" w14:textId="77777777" w:rsidR="00821B4C" w:rsidRPr="003458C7" w:rsidRDefault="00821B4C" w:rsidP="009B09F3">
            <w:pPr>
              <w:pStyle w:val="TAL"/>
              <w:keepNext w:val="0"/>
              <w:keepLines w:val="0"/>
              <w:jc w:val="center"/>
              <w:rPr>
                <w:rFonts w:cs="Arial"/>
              </w:rPr>
            </w:pPr>
            <w:r w:rsidRPr="003458C7">
              <w:rPr>
                <w:rFonts w:cs="Arial"/>
              </w:rPr>
              <w:t>O</w:t>
            </w:r>
          </w:p>
        </w:tc>
      </w:tr>
      <w:tr w:rsidR="00821B4C" w:rsidRPr="003458C7" w14:paraId="6771CD85" w14:textId="77777777" w:rsidTr="009B09F3">
        <w:trPr>
          <w:cantSplit/>
          <w:jc w:val="center"/>
        </w:trPr>
        <w:tc>
          <w:tcPr>
            <w:tcW w:w="1950" w:type="pct"/>
            <w:tcMar>
              <w:top w:w="0" w:type="dxa"/>
              <w:bottom w:w="0" w:type="dxa"/>
              <w:right w:w="108" w:type="dxa"/>
            </w:tcMar>
          </w:tcPr>
          <w:p w14:paraId="7E9D8CC1" w14:textId="77777777" w:rsidR="00821B4C" w:rsidRPr="003458C7" w:rsidRDefault="00821B4C" w:rsidP="009B09F3">
            <w:pPr>
              <w:pStyle w:val="TAL"/>
              <w:keepNext w:val="0"/>
              <w:keepLines w:val="0"/>
            </w:pPr>
            <w:r w:rsidRPr="003458C7">
              <w:t>notifyChangeOfPartialSuspensionOfItfN</w:t>
            </w:r>
          </w:p>
        </w:tc>
        <w:tc>
          <w:tcPr>
            <w:tcW w:w="2247" w:type="pct"/>
            <w:tcMar>
              <w:top w:w="0" w:type="dxa"/>
              <w:bottom w:w="0" w:type="dxa"/>
              <w:right w:w="108" w:type="dxa"/>
            </w:tcMar>
          </w:tcPr>
          <w:p w14:paraId="7D2DC40B" w14:textId="77777777" w:rsidR="00821B4C" w:rsidRPr="003458C7" w:rsidRDefault="00821B4C" w:rsidP="009B09F3">
            <w:pPr>
              <w:pStyle w:val="TAL"/>
              <w:keepNext w:val="0"/>
              <w:keepLines w:val="0"/>
            </w:pPr>
            <w:r w:rsidRPr="003458C7">
              <w:t>notifyChangeOfPartialSuspensionOfItfN</w:t>
            </w:r>
          </w:p>
        </w:tc>
        <w:tc>
          <w:tcPr>
            <w:tcW w:w="803" w:type="pct"/>
            <w:tcMar>
              <w:top w:w="0" w:type="dxa"/>
              <w:bottom w:w="0" w:type="dxa"/>
              <w:right w:w="108" w:type="dxa"/>
            </w:tcMar>
          </w:tcPr>
          <w:p w14:paraId="5FC6C49E" w14:textId="77777777" w:rsidR="00821B4C" w:rsidRPr="003458C7" w:rsidRDefault="00821B4C" w:rsidP="009B09F3">
            <w:pPr>
              <w:pStyle w:val="TAL"/>
              <w:keepNext w:val="0"/>
              <w:keepLines w:val="0"/>
              <w:jc w:val="center"/>
              <w:rPr>
                <w:rFonts w:cs="Arial"/>
              </w:rPr>
            </w:pPr>
            <w:r w:rsidRPr="003458C7">
              <w:rPr>
                <w:rFonts w:cs="Arial"/>
              </w:rPr>
              <w:t>M</w:t>
            </w:r>
          </w:p>
        </w:tc>
      </w:tr>
    </w:tbl>
    <w:p w14:paraId="13E64548" w14:textId="77777777" w:rsidR="00821B4C" w:rsidRPr="003458C7" w:rsidRDefault="00821B4C" w:rsidP="00821B4C"/>
    <w:p w14:paraId="03FC8618" w14:textId="77777777" w:rsidR="00821B4C" w:rsidRPr="003458C7" w:rsidRDefault="00821B4C" w:rsidP="00D0030B">
      <w:pPr>
        <w:pStyle w:val="Heading2"/>
        <w:rPr>
          <w:lang w:eastAsia="zh-CN"/>
        </w:rPr>
      </w:pPr>
      <w:bookmarkStart w:id="19" w:name="_Toc335991574"/>
      <w:r>
        <w:rPr>
          <w:lang w:eastAsia="zh-CN"/>
        </w:rPr>
        <w:lastRenderedPageBreak/>
        <w:t>A</w:t>
      </w:r>
      <w:r w:rsidRPr="003458C7">
        <w:rPr>
          <w:lang w:eastAsia="zh-CN"/>
        </w:rPr>
        <w:t>.</w:t>
      </w:r>
      <w:r>
        <w:rPr>
          <w:lang w:eastAsia="zh-CN"/>
        </w:rPr>
        <w:t>2.</w:t>
      </w:r>
      <w:r w:rsidRPr="003458C7">
        <w:rPr>
          <w:lang w:eastAsia="zh-CN"/>
        </w:rPr>
        <w:t>3</w:t>
      </w:r>
      <w:r w:rsidRPr="003458C7">
        <w:rPr>
          <w:lang w:eastAsia="zh-CN"/>
        </w:rPr>
        <w:tab/>
        <w:t>Operation parameter mapping</w:t>
      </w:r>
      <w:bookmarkEnd w:id="19"/>
    </w:p>
    <w:p w14:paraId="09B0FD45" w14:textId="77777777" w:rsidR="00821B4C" w:rsidRPr="003458C7" w:rsidRDefault="00821B4C" w:rsidP="00821B4C">
      <w:pPr>
        <w:keepNext/>
        <w:keepLines/>
      </w:pPr>
      <w:r w:rsidRPr="003458C7">
        <w:t xml:space="preserve">The Partial Suspension of </w:t>
      </w:r>
      <w:r w:rsidRPr="002F42C5">
        <w:t>Itf-N</w:t>
      </w:r>
      <w:r w:rsidRPr="003458C7">
        <w:t xml:space="preserve"> </w:t>
      </w:r>
      <w:r w:rsidRPr="002F42C5">
        <w:t>IRP</w:t>
      </w:r>
      <w:r w:rsidRPr="003458C7">
        <w:t xml:space="preserve">: </w:t>
      </w:r>
      <w:r w:rsidRPr="002F42C5">
        <w:t>IS</w:t>
      </w:r>
      <w:r w:rsidRPr="003458C7">
        <w:t xml:space="preserve"> (see 3GPP </w:t>
      </w:r>
      <w:r w:rsidRPr="002F42C5">
        <w:t>TS</w:t>
      </w:r>
      <w:r>
        <w:t> 32.382 [5</w:t>
      </w:r>
      <w:r w:rsidRPr="003458C7">
        <w:t xml:space="preserve">]) defines semantics of parameters carried in operations across the Partial Suspension of </w:t>
      </w:r>
      <w:r w:rsidRPr="002F42C5">
        <w:t>Itf-N</w:t>
      </w:r>
      <w:r w:rsidRPr="003458C7">
        <w:t xml:space="preserve"> </w:t>
      </w:r>
      <w:r w:rsidRPr="002F42C5">
        <w:t>IRP</w:t>
      </w:r>
      <w:r w:rsidRPr="003458C7">
        <w:t>. T</w:t>
      </w:r>
      <w:r>
        <w:t>he following t</w:t>
      </w:r>
      <w:r w:rsidRPr="003458C7">
        <w:t>ables indicate the mapping of these parameters, as per operation, to their equivalents defined in this SS.</w:t>
      </w:r>
    </w:p>
    <w:p w14:paraId="65F0FC88" w14:textId="77777777" w:rsidR="00821B4C" w:rsidRPr="003458C7" w:rsidRDefault="00821B4C" w:rsidP="00821B4C">
      <w:pPr>
        <w:pStyle w:val="TH"/>
      </w:pPr>
      <w:r>
        <w:t>Table A</w:t>
      </w:r>
      <w:r w:rsidRPr="003458C7">
        <w:t>.</w:t>
      </w:r>
      <w:r>
        <w:t>2.</w:t>
      </w:r>
      <w:r w:rsidRPr="003458C7">
        <w:t xml:space="preserve">3-1: Mapping from </w:t>
      </w:r>
      <w:r w:rsidRPr="002F42C5">
        <w:t>IS</w:t>
      </w:r>
      <w:r w:rsidRPr="003458C7">
        <w:t xml:space="preserve"> </w:t>
      </w:r>
      <w:r w:rsidRPr="003458C7">
        <w:rPr>
          <w:rFonts w:ascii="Courier New" w:hAnsi="Courier New"/>
        </w:rPr>
        <w:t xml:space="preserve">setPartialSuspensionOfItfN </w:t>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301"/>
        <w:gridCol w:w="787"/>
      </w:tblGrid>
      <w:tr w:rsidR="00821B4C" w:rsidRPr="003458C7" w14:paraId="264D0476" w14:textId="77777777" w:rsidTr="009B09F3">
        <w:trPr>
          <w:jc w:val="center"/>
        </w:trPr>
        <w:tc>
          <w:tcPr>
            <w:tcW w:w="1345" w:type="pct"/>
            <w:shd w:val="pct15" w:color="auto" w:fill="FFFFFF"/>
          </w:tcPr>
          <w:p w14:paraId="6914DDA6" w14:textId="77777777" w:rsidR="00821B4C" w:rsidRPr="003458C7" w:rsidRDefault="00821B4C" w:rsidP="009B09F3">
            <w:pPr>
              <w:pStyle w:val="TAH"/>
            </w:pPr>
            <w:r w:rsidRPr="002F42C5">
              <w:t>IS</w:t>
            </w:r>
            <w:r w:rsidRPr="003458C7">
              <w:t xml:space="preserve"> Operation parameter</w:t>
            </w:r>
          </w:p>
        </w:tc>
        <w:tc>
          <w:tcPr>
            <w:tcW w:w="3249" w:type="pct"/>
            <w:shd w:val="pct15" w:color="auto" w:fill="FFFFFF"/>
          </w:tcPr>
          <w:p w14:paraId="608806E3" w14:textId="77777777" w:rsidR="00821B4C" w:rsidRPr="003458C7" w:rsidRDefault="00821B4C" w:rsidP="009B09F3">
            <w:pPr>
              <w:pStyle w:val="TAH"/>
            </w:pPr>
            <w:r w:rsidRPr="003458C7">
              <w:t>SS Method parameter</w:t>
            </w:r>
          </w:p>
        </w:tc>
        <w:tc>
          <w:tcPr>
            <w:tcW w:w="406" w:type="pct"/>
            <w:shd w:val="pct15" w:color="auto" w:fill="FFFFFF"/>
          </w:tcPr>
          <w:p w14:paraId="5D7D2DA5" w14:textId="77777777" w:rsidR="00821B4C" w:rsidRPr="003458C7" w:rsidRDefault="00821B4C" w:rsidP="009B09F3">
            <w:pPr>
              <w:pStyle w:val="TAH"/>
            </w:pPr>
            <w:r w:rsidRPr="003458C7">
              <w:t>Qualifier</w:t>
            </w:r>
          </w:p>
        </w:tc>
      </w:tr>
      <w:tr w:rsidR="00821B4C" w:rsidRPr="003458C7" w14:paraId="43F2CE74" w14:textId="77777777" w:rsidTr="009B09F3">
        <w:trPr>
          <w:jc w:val="center"/>
        </w:trPr>
        <w:tc>
          <w:tcPr>
            <w:tcW w:w="1345" w:type="pct"/>
          </w:tcPr>
          <w:p w14:paraId="73B0DD75" w14:textId="77777777" w:rsidR="00821B4C" w:rsidRPr="003458C7" w:rsidRDefault="00821B4C" w:rsidP="009B09F3">
            <w:pPr>
              <w:pStyle w:val="TAL"/>
            </w:pPr>
            <w:r w:rsidRPr="003458C7">
              <w:t>managerReference</w:t>
            </w:r>
          </w:p>
        </w:tc>
        <w:tc>
          <w:tcPr>
            <w:tcW w:w="3249" w:type="pct"/>
          </w:tcPr>
          <w:p w14:paraId="632CD35A" w14:textId="77777777" w:rsidR="00821B4C" w:rsidRPr="003458C7" w:rsidRDefault="00821B4C" w:rsidP="009B09F3">
            <w:pPr>
              <w:pStyle w:val="TAL"/>
              <w:rPr>
                <w:snapToGrid w:val="0"/>
                <w:highlight w:val="yellow"/>
              </w:rPr>
            </w:pPr>
            <w:r w:rsidRPr="003458C7">
              <w:t>PartialSuspensionConstDefs::ManagerReference</w:t>
            </w:r>
          </w:p>
        </w:tc>
        <w:tc>
          <w:tcPr>
            <w:tcW w:w="406" w:type="pct"/>
          </w:tcPr>
          <w:p w14:paraId="49B51BA8" w14:textId="77777777" w:rsidR="00821B4C" w:rsidRPr="003458C7" w:rsidRDefault="00821B4C" w:rsidP="009B09F3">
            <w:pPr>
              <w:pStyle w:val="TAC"/>
              <w:rPr>
                <w:snapToGrid w:val="0"/>
              </w:rPr>
            </w:pPr>
            <w:r w:rsidRPr="003458C7">
              <w:rPr>
                <w:snapToGrid w:val="0"/>
              </w:rPr>
              <w:t>M</w:t>
            </w:r>
          </w:p>
        </w:tc>
      </w:tr>
      <w:tr w:rsidR="00821B4C" w:rsidRPr="003458C7" w14:paraId="50CE593A" w14:textId="77777777" w:rsidTr="009B09F3">
        <w:trPr>
          <w:jc w:val="center"/>
        </w:trPr>
        <w:tc>
          <w:tcPr>
            <w:tcW w:w="1345" w:type="pct"/>
          </w:tcPr>
          <w:p w14:paraId="54E70A7C" w14:textId="77777777" w:rsidR="00821B4C" w:rsidRPr="003458C7" w:rsidRDefault="00821B4C" w:rsidP="009B09F3">
            <w:pPr>
              <w:pStyle w:val="TAL"/>
            </w:pPr>
            <w:r w:rsidRPr="003458C7">
              <w:t>baseMOInstance</w:t>
            </w:r>
          </w:p>
        </w:tc>
        <w:tc>
          <w:tcPr>
            <w:tcW w:w="3249" w:type="pct"/>
          </w:tcPr>
          <w:p w14:paraId="3E8A28CA" w14:textId="77777777" w:rsidR="00821B4C" w:rsidRPr="003458C7" w:rsidRDefault="00821B4C" w:rsidP="009B09F3">
            <w:pPr>
              <w:pStyle w:val="TAL"/>
            </w:pPr>
            <w:r w:rsidRPr="003458C7">
              <w:t>PartialSuspensionConstDefs::DNOpt</w:t>
            </w:r>
          </w:p>
        </w:tc>
        <w:tc>
          <w:tcPr>
            <w:tcW w:w="406" w:type="pct"/>
          </w:tcPr>
          <w:p w14:paraId="554B9CE1" w14:textId="77777777" w:rsidR="00821B4C" w:rsidRPr="003458C7" w:rsidRDefault="00821B4C" w:rsidP="009B09F3">
            <w:pPr>
              <w:pStyle w:val="TAC"/>
              <w:rPr>
                <w:snapToGrid w:val="0"/>
              </w:rPr>
            </w:pPr>
            <w:r w:rsidRPr="003458C7">
              <w:rPr>
                <w:snapToGrid w:val="0"/>
              </w:rPr>
              <w:t>O</w:t>
            </w:r>
          </w:p>
        </w:tc>
      </w:tr>
      <w:tr w:rsidR="00821B4C" w:rsidRPr="003458C7" w14:paraId="7DD18FAF" w14:textId="77777777" w:rsidTr="009B09F3">
        <w:trPr>
          <w:jc w:val="center"/>
        </w:trPr>
        <w:tc>
          <w:tcPr>
            <w:tcW w:w="1345" w:type="pct"/>
          </w:tcPr>
          <w:p w14:paraId="1741D8B8" w14:textId="77777777" w:rsidR="00821B4C" w:rsidRPr="003458C7" w:rsidRDefault="00821B4C" w:rsidP="009B09F3">
            <w:pPr>
              <w:pStyle w:val="TAL"/>
            </w:pPr>
            <w:r w:rsidRPr="003458C7">
              <w:t>scope</w:t>
            </w:r>
          </w:p>
        </w:tc>
        <w:tc>
          <w:tcPr>
            <w:tcW w:w="3249" w:type="pct"/>
          </w:tcPr>
          <w:p w14:paraId="5423CBBB" w14:textId="77777777" w:rsidR="00821B4C" w:rsidRPr="003458C7" w:rsidRDefault="00821B4C" w:rsidP="009B09F3">
            <w:pPr>
              <w:pStyle w:val="TAL"/>
            </w:pPr>
            <w:r w:rsidRPr="003458C7">
              <w:t>PartialSuspensionConstDefs::ScopeTypeConditional</w:t>
            </w:r>
          </w:p>
        </w:tc>
        <w:tc>
          <w:tcPr>
            <w:tcW w:w="406" w:type="pct"/>
          </w:tcPr>
          <w:p w14:paraId="7C4BAA4F" w14:textId="77777777" w:rsidR="00821B4C" w:rsidRPr="003458C7" w:rsidRDefault="00821B4C" w:rsidP="009B09F3">
            <w:pPr>
              <w:pStyle w:val="TAC"/>
              <w:rPr>
                <w:snapToGrid w:val="0"/>
              </w:rPr>
            </w:pPr>
            <w:r w:rsidRPr="003458C7">
              <w:rPr>
                <w:snapToGrid w:val="0"/>
              </w:rPr>
              <w:t>CM</w:t>
            </w:r>
          </w:p>
        </w:tc>
      </w:tr>
      <w:tr w:rsidR="00821B4C" w:rsidRPr="003458C7" w14:paraId="2458E3BD" w14:textId="77777777" w:rsidTr="009B09F3">
        <w:trPr>
          <w:jc w:val="center"/>
        </w:trPr>
        <w:tc>
          <w:tcPr>
            <w:tcW w:w="1345" w:type="pct"/>
          </w:tcPr>
          <w:p w14:paraId="6B82177F" w14:textId="77777777" w:rsidR="00821B4C" w:rsidRPr="003458C7" w:rsidRDefault="00821B4C" w:rsidP="009B09F3">
            <w:pPr>
              <w:pStyle w:val="TAL"/>
            </w:pPr>
            <w:r w:rsidRPr="003458C7">
              <w:t>partialSuspensionId</w:t>
            </w:r>
          </w:p>
        </w:tc>
        <w:tc>
          <w:tcPr>
            <w:tcW w:w="3249" w:type="pct"/>
          </w:tcPr>
          <w:p w14:paraId="78CC44C4" w14:textId="77777777" w:rsidR="00821B4C" w:rsidRPr="003458C7" w:rsidRDefault="00821B4C" w:rsidP="009B09F3">
            <w:pPr>
              <w:pStyle w:val="TAL"/>
            </w:pPr>
            <w:r w:rsidRPr="003458C7">
              <w:t>PartialSuspensionConstDefs::PartialSuspensionIdConditional</w:t>
            </w:r>
          </w:p>
        </w:tc>
        <w:tc>
          <w:tcPr>
            <w:tcW w:w="406" w:type="pct"/>
          </w:tcPr>
          <w:p w14:paraId="4F77071E" w14:textId="77777777" w:rsidR="00821B4C" w:rsidRPr="003458C7" w:rsidRDefault="00821B4C" w:rsidP="009B09F3">
            <w:pPr>
              <w:pStyle w:val="TAC"/>
              <w:rPr>
                <w:snapToGrid w:val="0"/>
              </w:rPr>
            </w:pPr>
            <w:r w:rsidRPr="003458C7">
              <w:rPr>
                <w:snapToGrid w:val="0"/>
              </w:rPr>
              <w:t>CM</w:t>
            </w:r>
          </w:p>
        </w:tc>
      </w:tr>
      <w:tr w:rsidR="00821B4C" w:rsidRPr="003458C7" w14:paraId="1EA75281" w14:textId="77777777" w:rsidTr="009B09F3">
        <w:trPr>
          <w:jc w:val="center"/>
        </w:trPr>
        <w:tc>
          <w:tcPr>
            <w:tcW w:w="1345" w:type="pct"/>
          </w:tcPr>
          <w:p w14:paraId="01259B56" w14:textId="77777777" w:rsidR="00821B4C" w:rsidRPr="003458C7" w:rsidRDefault="00821B4C" w:rsidP="009B09F3">
            <w:pPr>
              <w:pStyle w:val="TAL"/>
            </w:pPr>
            <w:r w:rsidRPr="003458C7">
              <w:t>conflictingPartialSuspensionList</w:t>
            </w:r>
          </w:p>
        </w:tc>
        <w:tc>
          <w:tcPr>
            <w:tcW w:w="3249" w:type="pct"/>
          </w:tcPr>
          <w:p w14:paraId="1AC4E545" w14:textId="77777777" w:rsidR="00821B4C" w:rsidRPr="003458C7" w:rsidRDefault="00821B4C" w:rsidP="009B09F3">
            <w:pPr>
              <w:pStyle w:val="TAL"/>
            </w:pPr>
            <w:r w:rsidRPr="003458C7">
              <w:t>PartialSuspensionConstDefs::PartialSuspensionListConditional</w:t>
            </w:r>
          </w:p>
        </w:tc>
        <w:tc>
          <w:tcPr>
            <w:tcW w:w="406" w:type="pct"/>
          </w:tcPr>
          <w:p w14:paraId="0E9C564C" w14:textId="77777777" w:rsidR="00821B4C" w:rsidRPr="003458C7" w:rsidRDefault="00821B4C" w:rsidP="009B09F3">
            <w:pPr>
              <w:pStyle w:val="TAC"/>
              <w:rPr>
                <w:snapToGrid w:val="0"/>
              </w:rPr>
            </w:pPr>
            <w:r w:rsidRPr="003458C7">
              <w:rPr>
                <w:snapToGrid w:val="0"/>
              </w:rPr>
              <w:t>CM</w:t>
            </w:r>
          </w:p>
        </w:tc>
      </w:tr>
      <w:tr w:rsidR="00821B4C" w:rsidRPr="003458C7" w14:paraId="533F9977" w14:textId="77777777" w:rsidTr="009B09F3">
        <w:trPr>
          <w:jc w:val="center"/>
        </w:trPr>
        <w:tc>
          <w:tcPr>
            <w:tcW w:w="1345" w:type="pct"/>
          </w:tcPr>
          <w:p w14:paraId="1414D321" w14:textId="77777777" w:rsidR="00821B4C" w:rsidRPr="003458C7" w:rsidRDefault="00821B4C" w:rsidP="009B09F3">
            <w:pPr>
              <w:pStyle w:val="TAL"/>
            </w:pPr>
            <w:r w:rsidRPr="003458C7">
              <w:t>activationTime</w:t>
            </w:r>
          </w:p>
        </w:tc>
        <w:tc>
          <w:tcPr>
            <w:tcW w:w="3249" w:type="pct"/>
          </w:tcPr>
          <w:p w14:paraId="7DF453EA" w14:textId="77777777" w:rsidR="00821B4C" w:rsidRPr="003458C7" w:rsidRDefault="00821B4C" w:rsidP="009B09F3">
            <w:pPr>
              <w:pStyle w:val="TAL"/>
            </w:pPr>
            <w:r w:rsidRPr="003458C7">
              <w:t>PartialSuspensionConstDefs::ActivationTimeOpt</w:t>
            </w:r>
          </w:p>
        </w:tc>
        <w:tc>
          <w:tcPr>
            <w:tcW w:w="406" w:type="pct"/>
          </w:tcPr>
          <w:p w14:paraId="21444609" w14:textId="77777777" w:rsidR="00821B4C" w:rsidRPr="003458C7" w:rsidRDefault="00821B4C" w:rsidP="009B09F3">
            <w:pPr>
              <w:pStyle w:val="TAC"/>
              <w:rPr>
                <w:snapToGrid w:val="0"/>
              </w:rPr>
            </w:pPr>
            <w:r w:rsidRPr="003458C7">
              <w:rPr>
                <w:snapToGrid w:val="0"/>
              </w:rPr>
              <w:t>O</w:t>
            </w:r>
          </w:p>
        </w:tc>
      </w:tr>
      <w:tr w:rsidR="00821B4C" w:rsidRPr="003458C7" w14:paraId="3AFCE051" w14:textId="77777777" w:rsidTr="009B09F3">
        <w:trPr>
          <w:jc w:val="center"/>
        </w:trPr>
        <w:tc>
          <w:tcPr>
            <w:tcW w:w="1345" w:type="pct"/>
          </w:tcPr>
          <w:p w14:paraId="49EF4E09" w14:textId="77777777" w:rsidR="00821B4C" w:rsidRPr="003458C7" w:rsidRDefault="00821B4C" w:rsidP="009B09F3">
            <w:pPr>
              <w:pStyle w:val="TAL"/>
            </w:pPr>
            <w:r w:rsidRPr="003458C7">
              <w:t>status</w:t>
            </w:r>
          </w:p>
        </w:tc>
        <w:tc>
          <w:tcPr>
            <w:tcW w:w="3249" w:type="pct"/>
          </w:tcPr>
          <w:p w14:paraId="7C918702" w14:textId="77777777" w:rsidR="00821B4C" w:rsidRPr="003458C7" w:rsidRDefault="00821B4C" w:rsidP="009B09F3">
            <w:pPr>
              <w:pStyle w:val="TAL"/>
              <w:rPr>
                <w:rFonts w:cs="Arial"/>
                <w:snapToGrid w:val="0"/>
              </w:rPr>
            </w:pPr>
            <w:r w:rsidRPr="003458C7">
              <w:rPr>
                <w:rFonts w:cs="Arial"/>
                <w:snapToGrid w:val="0"/>
              </w:rPr>
              <w:t>Exceptions:</w:t>
            </w:r>
          </w:p>
          <w:p w14:paraId="75F54C76" w14:textId="77777777" w:rsidR="00821B4C" w:rsidRPr="003458C7" w:rsidRDefault="00821B4C" w:rsidP="009B09F3">
            <w:pPr>
              <w:pStyle w:val="TAL"/>
            </w:pPr>
            <w:r w:rsidRPr="003458C7">
              <w:t>PartialSuspensionConstDefs::SetPartialSuspensionOfItfN</w:t>
            </w:r>
          </w:p>
          <w:p w14:paraId="5E834B11" w14:textId="77777777" w:rsidR="00821B4C" w:rsidRPr="003458C7" w:rsidRDefault="00821B4C" w:rsidP="009B09F3">
            <w:pPr>
              <w:pStyle w:val="TAL"/>
            </w:pPr>
            <w:r w:rsidRPr="003458C7">
              <w:t>PartialSuspensionConstDefs::AtLeastOneInstanceAlreadySuspended</w:t>
            </w:r>
          </w:p>
          <w:p w14:paraId="6DE3C349" w14:textId="77777777" w:rsidR="00821B4C" w:rsidRPr="003458C7" w:rsidRDefault="00821B4C" w:rsidP="009B09F3">
            <w:pPr>
              <w:pStyle w:val="TAL"/>
            </w:pPr>
            <w:r w:rsidRPr="003458C7">
              <w:t>GenericIRPManagementSystem::ParameterNotSupported,</w:t>
            </w:r>
          </w:p>
          <w:p w14:paraId="55C7A7E0" w14:textId="77777777" w:rsidR="00821B4C" w:rsidRPr="003458C7" w:rsidRDefault="00821B4C" w:rsidP="009B09F3">
            <w:pPr>
              <w:pStyle w:val="TAL"/>
            </w:pPr>
            <w:r w:rsidRPr="003458C7">
              <w:t>GenericIRPManagementSystem::InvalidParameter,</w:t>
            </w:r>
          </w:p>
          <w:p w14:paraId="67802CFD" w14:textId="77777777" w:rsidR="00821B4C" w:rsidRPr="003458C7" w:rsidRDefault="00821B4C" w:rsidP="009B09F3">
            <w:pPr>
              <w:pStyle w:val="TAL"/>
            </w:pPr>
            <w:r w:rsidRPr="003458C7">
              <w:t>GenericIRPManagementSystem::ValueNotSupported,</w:t>
            </w:r>
          </w:p>
          <w:p w14:paraId="3B4AE656" w14:textId="77777777" w:rsidR="00821B4C" w:rsidRPr="003458C7" w:rsidRDefault="00821B4C" w:rsidP="009B09F3">
            <w:pPr>
              <w:pStyle w:val="TAL"/>
              <w:rPr>
                <w:snapToGrid w:val="0"/>
              </w:rPr>
            </w:pPr>
            <w:r w:rsidRPr="003458C7">
              <w:t>GenericIRPManagementSystem::OperationNotSupported</w:t>
            </w:r>
          </w:p>
        </w:tc>
        <w:tc>
          <w:tcPr>
            <w:tcW w:w="406" w:type="pct"/>
          </w:tcPr>
          <w:p w14:paraId="437357D2" w14:textId="77777777" w:rsidR="00821B4C" w:rsidRPr="003458C7" w:rsidRDefault="00821B4C" w:rsidP="009B09F3">
            <w:pPr>
              <w:pStyle w:val="TAC"/>
              <w:rPr>
                <w:snapToGrid w:val="0"/>
              </w:rPr>
            </w:pPr>
            <w:r w:rsidRPr="003458C7">
              <w:rPr>
                <w:snapToGrid w:val="0"/>
              </w:rPr>
              <w:t>M</w:t>
            </w:r>
          </w:p>
        </w:tc>
      </w:tr>
    </w:tbl>
    <w:p w14:paraId="123652C7" w14:textId="77777777" w:rsidR="00821B4C" w:rsidRPr="003458C7" w:rsidRDefault="00821B4C" w:rsidP="00821B4C"/>
    <w:p w14:paraId="49125D7B" w14:textId="77777777" w:rsidR="00821B4C" w:rsidRPr="003458C7" w:rsidRDefault="00821B4C" w:rsidP="00DF53FC">
      <w:pPr>
        <w:pStyle w:val="TH"/>
        <w:jc w:val="left"/>
      </w:pPr>
      <w:r>
        <w:t>Table A.2</w:t>
      </w:r>
      <w:r w:rsidRPr="003458C7">
        <w:t xml:space="preserve">.3-2: Mapping from </w:t>
      </w:r>
      <w:r w:rsidRPr="002F42C5">
        <w:t>IS</w:t>
      </w:r>
      <w:r w:rsidRPr="003458C7">
        <w:t xml:space="preserve"> </w:t>
      </w:r>
      <w:r w:rsidRPr="003458C7">
        <w:rPr>
          <w:rFonts w:ascii="Courier New" w:hAnsi="Courier New"/>
        </w:rPr>
        <w:t xml:space="preserve">removePartialSuspensionOfItfN </w:t>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301"/>
        <w:gridCol w:w="787"/>
      </w:tblGrid>
      <w:tr w:rsidR="00821B4C" w:rsidRPr="003458C7" w14:paraId="3679A622" w14:textId="77777777" w:rsidTr="009B09F3">
        <w:trPr>
          <w:jc w:val="center"/>
        </w:trPr>
        <w:tc>
          <w:tcPr>
            <w:tcW w:w="1345" w:type="pct"/>
            <w:shd w:val="pct15" w:color="auto" w:fill="FFFFFF"/>
          </w:tcPr>
          <w:p w14:paraId="60991292" w14:textId="77777777" w:rsidR="00821B4C" w:rsidRPr="003458C7" w:rsidRDefault="00821B4C" w:rsidP="009B09F3">
            <w:pPr>
              <w:pStyle w:val="TAH"/>
            </w:pPr>
            <w:r w:rsidRPr="002F42C5">
              <w:t>IS</w:t>
            </w:r>
            <w:r w:rsidRPr="003458C7">
              <w:t xml:space="preserve"> Operation parameter</w:t>
            </w:r>
          </w:p>
        </w:tc>
        <w:tc>
          <w:tcPr>
            <w:tcW w:w="3249" w:type="pct"/>
            <w:shd w:val="pct15" w:color="auto" w:fill="FFFFFF"/>
          </w:tcPr>
          <w:p w14:paraId="6B6A518A" w14:textId="77777777" w:rsidR="00821B4C" w:rsidRPr="003458C7" w:rsidRDefault="00821B4C" w:rsidP="009B09F3">
            <w:pPr>
              <w:pStyle w:val="TAH"/>
            </w:pPr>
            <w:r w:rsidRPr="003458C7">
              <w:t>SS Method parameter</w:t>
            </w:r>
          </w:p>
        </w:tc>
        <w:tc>
          <w:tcPr>
            <w:tcW w:w="406" w:type="pct"/>
            <w:shd w:val="pct15" w:color="auto" w:fill="FFFFFF"/>
          </w:tcPr>
          <w:p w14:paraId="68C7078D" w14:textId="77777777" w:rsidR="00821B4C" w:rsidRPr="003458C7" w:rsidRDefault="00821B4C" w:rsidP="009B09F3">
            <w:pPr>
              <w:pStyle w:val="TAH"/>
            </w:pPr>
            <w:r w:rsidRPr="003458C7">
              <w:t>Qualifier</w:t>
            </w:r>
          </w:p>
        </w:tc>
      </w:tr>
      <w:tr w:rsidR="00821B4C" w:rsidRPr="003458C7" w14:paraId="5D66238F" w14:textId="77777777" w:rsidTr="009B09F3">
        <w:trPr>
          <w:jc w:val="center"/>
        </w:trPr>
        <w:tc>
          <w:tcPr>
            <w:tcW w:w="1345" w:type="pct"/>
          </w:tcPr>
          <w:p w14:paraId="73E72E21" w14:textId="77777777" w:rsidR="00821B4C" w:rsidRPr="003458C7" w:rsidRDefault="00821B4C" w:rsidP="009B09F3">
            <w:pPr>
              <w:pStyle w:val="TAL"/>
            </w:pPr>
            <w:r w:rsidRPr="003458C7">
              <w:t>managerReference</w:t>
            </w:r>
          </w:p>
        </w:tc>
        <w:tc>
          <w:tcPr>
            <w:tcW w:w="3249" w:type="pct"/>
          </w:tcPr>
          <w:p w14:paraId="06E1A8A5" w14:textId="77777777" w:rsidR="00821B4C" w:rsidRPr="003458C7" w:rsidRDefault="00821B4C" w:rsidP="009B09F3">
            <w:pPr>
              <w:pStyle w:val="TAL"/>
              <w:rPr>
                <w:snapToGrid w:val="0"/>
                <w:highlight w:val="yellow"/>
              </w:rPr>
            </w:pPr>
            <w:r w:rsidRPr="003458C7">
              <w:t>PartialSuspensionConstDefs::ManagerReference</w:t>
            </w:r>
          </w:p>
        </w:tc>
        <w:tc>
          <w:tcPr>
            <w:tcW w:w="406" w:type="pct"/>
          </w:tcPr>
          <w:p w14:paraId="1A0F70C6" w14:textId="77777777" w:rsidR="00821B4C" w:rsidRPr="003458C7" w:rsidRDefault="00821B4C" w:rsidP="009B09F3">
            <w:pPr>
              <w:pStyle w:val="TAC"/>
              <w:rPr>
                <w:snapToGrid w:val="0"/>
              </w:rPr>
            </w:pPr>
            <w:r w:rsidRPr="003458C7">
              <w:rPr>
                <w:snapToGrid w:val="0"/>
              </w:rPr>
              <w:t>M</w:t>
            </w:r>
          </w:p>
        </w:tc>
      </w:tr>
      <w:tr w:rsidR="00821B4C" w:rsidRPr="003458C7" w14:paraId="48DC08F0" w14:textId="77777777" w:rsidTr="009B09F3">
        <w:trPr>
          <w:jc w:val="center"/>
        </w:trPr>
        <w:tc>
          <w:tcPr>
            <w:tcW w:w="1345" w:type="pct"/>
          </w:tcPr>
          <w:p w14:paraId="326F17AA" w14:textId="77777777" w:rsidR="00821B4C" w:rsidRPr="003458C7" w:rsidRDefault="00821B4C" w:rsidP="009B09F3">
            <w:pPr>
              <w:pStyle w:val="TAL"/>
              <w:keepNext w:val="0"/>
              <w:keepLines w:val="0"/>
            </w:pPr>
            <w:r w:rsidRPr="003458C7">
              <w:t>partialSuspensionId</w:t>
            </w:r>
          </w:p>
        </w:tc>
        <w:tc>
          <w:tcPr>
            <w:tcW w:w="3249" w:type="pct"/>
          </w:tcPr>
          <w:p w14:paraId="6AEBB21E" w14:textId="77777777" w:rsidR="00821B4C" w:rsidRPr="003458C7" w:rsidRDefault="00821B4C" w:rsidP="009B09F3">
            <w:pPr>
              <w:pStyle w:val="TAL"/>
              <w:keepNext w:val="0"/>
              <w:keepLines w:val="0"/>
            </w:pPr>
            <w:r w:rsidRPr="003458C7">
              <w:t>PartialSuspensionConstDefs::PartialSuspensionId</w:t>
            </w:r>
          </w:p>
        </w:tc>
        <w:tc>
          <w:tcPr>
            <w:tcW w:w="406" w:type="pct"/>
          </w:tcPr>
          <w:p w14:paraId="6F1D0F2C" w14:textId="77777777" w:rsidR="00821B4C" w:rsidRPr="003458C7" w:rsidRDefault="00821B4C" w:rsidP="009B09F3">
            <w:pPr>
              <w:pStyle w:val="TAC"/>
              <w:rPr>
                <w:snapToGrid w:val="0"/>
              </w:rPr>
            </w:pPr>
            <w:r w:rsidRPr="003458C7">
              <w:rPr>
                <w:snapToGrid w:val="0"/>
              </w:rPr>
              <w:t>M</w:t>
            </w:r>
          </w:p>
        </w:tc>
      </w:tr>
      <w:tr w:rsidR="00821B4C" w:rsidRPr="003458C7" w14:paraId="5BE21A85" w14:textId="77777777" w:rsidTr="009B09F3">
        <w:trPr>
          <w:jc w:val="center"/>
        </w:trPr>
        <w:tc>
          <w:tcPr>
            <w:tcW w:w="1345" w:type="pct"/>
          </w:tcPr>
          <w:p w14:paraId="3C4FC611" w14:textId="77777777" w:rsidR="00821B4C" w:rsidRPr="003458C7" w:rsidRDefault="00821B4C" w:rsidP="009B09F3">
            <w:pPr>
              <w:pStyle w:val="TAL"/>
            </w:pPr>
            <w:r w:rsidRPr="003458C7">
              <w:t>status</w:t>
            </w:r>
          </w:p>
        </w:tc>
        <w:tc>
          <w:tcPr>
            <w:tcW w:w="3249" w:type="pct"/>
          </w:tcPr>
          <w:p w14:paraId="5B6E3CB6" w14:textId="77777777" w:rsidR="00821B4C" w:rsidRPr="003458C7" w:rsidRDefault="00821B4C" w:rsidP="009B09F3">
            <w:pPr>
              <w:pStyle w:val="TAL"/>
              <w:rPr>
                <w:rFonts w:cs="Arial"/>
                <w:snapToGrid w:val="0"/>
              </w:rPr>
            </w:pPr>
            <w:r w:rsidRPr="003458C7">
              <w:rPr>
                <w:rFonts w:cs="Arial"/>
                <w:snapToGrid w:val="0"/>
              </w:rPr>
              <w:t>Exceptions:</w:t>
            </w:r>
          </w:p>
          <w:p w14:paraId="2F1BF759" w14:textId="77777777" w:rsidR="00821B4C" w:rsidRPr="003458C7" w:rsidRDefault="00821B4C" w:rsidP="009B09F3">
            <w:pPr>
              <w:pStyle w:val="TAL"/>
            </w:pPr>
            <w:r w:rsidRPr="003458C7">
              <w:t>PartialSuspensionConstDefs::RemovePartialSuspensionOfItfN</w:t>
            </w:r>
          </w:p>
          <w:p w14:paraId="5EECD404" w14:textId="77777777" w:rsidR="00821B4C" w:rsidRPr="003458C7" w:rsidRDefault="00821B4C" w:rsidP="009B09F3">
            <w:pPr>
              <w:pStyle w:val="TAL"/>
            </w:pPr>
            <w:r w:rsidRPr="003458C7">
              <w:t>GenericIRPManagementSystem::ParameterNotSupported,</w:t>
            </w:r>
          </w:p>
          <w:p w14:paraId="3E8E909E" w14:textId="77777777" w:rsidR="00821B4C" w:rsidRPr="003458C7" w:rsidRDefault="00821B4C" w:rsidP="009B09F3">
            <w:pPr>
              <w:pStyle w:val="TAL"/>
            </w:pPr>
            <w:r w:rsidRPr="003458C7">
              <w:t>GenericIRPManagementSystem::InvalidParameter,</w:t>
            </w:r>
          </w:p>
          <w:p w14:paraId="7E4EDE34" w14:textId="77777777" w:rsidR="00821B4C" w:rsidRPr="003458C7" w:rsidRDefault="00821B4C" w:rsidP="009B09F3">
            <w:pPr>
              <w:pStyle w:val="TAL"/>
            </w:pPr>
            <w:r w:rsidRPr="003458C7">
              <w:t>GenericIRPManagementSystem::ValueNotSupported,</w:t>
            </w:r>
          </w:p>
          <w:p w14:paraId="32AF64CE" w14:textId="77777777" w:rsidR="00821B4C" w:rsidRPr="003458C7" w:rsidRDefault="00821B4C" w:rsidP="009B09F3">
            <w:pPr>
              <w:pStyle w:val="TAL"/>
              <w:rPr>
                <w:snapToGrid w:val="0"/>
              </w:rPr>
            </w:pPr>
            <w:r w:rsidRPr="003458C7">
              <w:t>GenericIRPManagementSystem::OperationNotSupported</w:t>
            </w:r>
          </w:p>
        </w:tc>
        <w:tc>
          <w:tcPr>
            <w:tcW w:w="406" w:type="pct"/>
          </w:tcPr>
          <w:p w14:paraId="0DBB0CAE" w14:textId="77777777" w:rsidR="00821B4C" w:rsidRPr="003458C7" w:rsidRDefault="00821B4C" w:rsidP="009B09F3">
            <w:pPr>
              <w:pStyle w:val="TAC"/>
              <w:rPr>
                <w:snapToGrid w:val="0"/>
              </w:rPr>
            </w:pPr>
            <w:r w:rsidRPr="003458C7">
              <w:rPr>
                <w:snapToGrid w:val="0"/>
              </w:rPr>
              <w:t>M</w:t>
            </w:r>
          </w:p>
        </w:tc>
      </w:tr>
    </w:tbl>
    <w:p w14:paraId="0C2039B6" w14:textId="77777777" w:rsidR="00821B4C" w:rsidRPr="003458C7" w:rsidRDefault="00821B4C" w:rsidP="00821B4C"/>
    <w:p w14:paraId="4B52A2FB" w14:textId="77777777" w:rsidR="00821B4C" w:rsidRPr="003458C7" w:rsidRDefault="00821B4C" w:rsidP="00821B4C">
      <w:pPr>
        <w:pStyle w:val="TH"/>
      </w:pPr>
      <w:r>
        <w:t>Table A.2</w:t>
      </w:r>
      <w:r w:rsidRPr="003458C7">
        <w:t xml:space="preserve">.3-3: Mapping from </w:t>
      </w:r>
      <w:r w:rsidRPr="002F42C5">
        <w:t>IS</w:t>
      </w:r>
      <w:r w:rsidRPr="003458C7">
        <w:t xml:space="preserve"> </w:t>
      </w:r>
      <w:r w:rsidRPr="003458C7">
        <w:rPr>
          <w:rFonts w:ascii="Courier New" w:hAnsi="Courier New"/>
        </w:rPr>
        <w:t>readActivePartialSuspensionsOfItfN</w:t>
      </w:r>
      <w:r>
        <w:rPr>
          <w:rFonts w:ascii="Courier New" w:hAnsi="Courier New"/>
        </w:rPr>
        <w:br/>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301"/>
        <w:gridCol w:w="787"/>
      </w:tblGrid>
      <w:tr w:rsidR="00821B4C" w:rsidRPr="003458C7" w14:paraId="3EB19AAC" w14:textId="77777777" w:rsidTr="009B09F3">
        <w:trPr>
          <w:jc w:val="center"/>
        </w:trPr>
        <w:tc>
          <w:tcPr>
            <w:tcW w:w="1345" w:type="pct"/>
            <w:shd w:val="pct15" w:color="auto" w:fill="FFFFFF"/>
          </w:tcPr>
          <w:p w14:paraId="3C4342F0" w14:textId="77777777" w:rsidR="00821B4C" w:rsidRPr="003458C7" w:rsidRDefault="00821B4C" w:rsidP="009B09F3">
            <w:pPr>
              <w:pStyle w:val="TAH"/>
            </w:pPr>
            <w:r w:rsidRPr="002F42C5">
              <w:t>IS</w:t>
            </w:r>
            <w:r w:rsidRPr="003458C7">
              <w:t xml:space="preserve"> Operation parameter</w:t>
            </w:r>
          </w:p>
        </w:tc>
        <w:tc>
          <w:tcPr>
            <w:tcW w:w="3249" w:type="pct"/>
            <w:shd w:val="pct15" w:color="auto" w:fill="FFFFFF"/>
          </w:tcPr>
          <w:p w14:paraId="7B6BBD29" w14:textId="77777777" w:rsidR="00821B4C" w:rsidRPr="003458C7" w:rsidRDefault="00821B4C" w:rsidP="009B09F3">
            <w:pPr>
              <w:pStyle w:val="TAH"/>
            </w:pPr>
            <w:r w:rsidRPr="003458C7">
              <w:t>SS Method parameter</w:t>
            </w:r>
          </w:p>
        </w:tc>
        <w:tc>
          <w:tcPr>
            <w:tcW w:w="406" w:type="pct"/>
            <w:shd w:val="pct15" w:color="auto" w:fill="FFFFFF"/>
          </w:tcPr>
          <w:p w14:paraId="6F44D523" w14:textId="77777777" w:rsidR="00821B4C" w:rsidRPr="003458C7" w:rsidRDefault="00821B4C" w:rsidP="009B09F3">
            <w:pPr>
              <w:pStyle w:val="TAH"/>
            </w:pPr>
            <w:r w:rsidRPr="003458C7">
              <w:t>Qualifier</w:t>
            </w:r>
          </w:p>
        </w:tc>
      </w:tr>
      <w:tr w:rsidR="00821B4C" w:rsidRPr="003458C7" w14:paraId="74E0D700" w14:textId="77777777" w:rsidTr="009B09F3">
        <w:trPr>
          <w:jc w:val="center"/>
        </w:trPr>
        <w:tc>
          <w:tcPr>
            <w:tcW w:w="1345" w:type="pct"/>
          </w:tcPr>
          <w:p w14:paraId="3E87952C" w14:textId="77777777" w:rsidR="00821B4C" w:rsidRPr="003458C7" w:rsidRDefault="00821B4C" w:rsidP="009B09F3">
            <w:pPr>
              <w:pStyle w:val="TAL"/>
              <w:keepNext w:val="0"/>
              <w:keepLines w:val="0"/>
            </w:pPr>
            <w:r w:rsidRPr="003458C7">
              <w:t>activePartialSuspensionList</w:t>
            </w:r>
          </w:p>
        </w:tc>
        <w:tc>
          <w:tcPr>
            <w:tcW w:w="3249" w:type="pct"/>
          </w:tcPr>
          <w:p w14:paraId="727286E8" w14:textId="77777777" w:rsidR="00821B4C" w:rsidRPr="003458C7" w:rsidRDefault="00821B4C" w:rsidP="009B09F3">
            <w:pPr>
              <w:pStyle w:val="TAL"/>
              <w:keepNext w:val="0"/>
              <w:keepLines w:val="0"/>
            </w:pPr>
            <w:r w:rsidRPr="003458C7">
              <w:t>PartialSuspensionConstDefs::PartialSuspensionListConditional</w:t>
            </w:r>
          </w:p>
        </w:tc>
        <w:tc>
          <w:tcPr>
            <w:tcW w:w="406" w:type="pct"/>
          </w:tcPr>
          <w:p w14:paraId="2EAE6EE3" w14:textId="77777777" w:rsidR="00821B4C" w:rsidRPr="003458C7" w:rsidRDefault="00821B4C" w:rsidP="009B09F3">
            <w:pPr>
              <w:pStyle w:val="TAC"/>
              <w:rPr>
                <w:snapToGrid w:val="0"/>
              </w:rPr>
            </w:pPr>
            <w:r w:rsidRPr="003458C7">
              <w:rPr>
                <w:snapToGrid w:val="0"/>
              </w:rPr>
              <w:t>CM</w:t>
            </w:r>
          </w:p>
        </w:tc>
      </w:tr>
      <w:tr w:rsidR="00821B4C" w:rsidRPr="003458C7" w14:paraId="11EB29E1" w14:textId="77777777" w:rsidTr="009B09F3">
        <w:trPr>
          <w:jc w:val="center"/>
        </w:trPr>
        <w:tc>
          <w:tcPr>
            <w:tcW w:w="1345" w:type="pct"/>
          </w:tcPr>
          <w:p w14:paraId="70A50159" w14:textId="77777777" w:rsidR="00821B4C" w:rsidRPr="003458C7" w:rsidRDefault="00821B4C" w:rsidP="009B09F3">
            <w:pPr>
              <w:pStyle w:val="TAL"/>
            </w:pPr>
            <w:r w:rsidRPr="003458C7">
              <w:t>status</w:t>
            </w:r>
          </w:p>
        </w:tc>
        <w:tc>
          <w:tcPr>
            <w:tcW w:w="3249" w:type="pct"/>
          </w:tcPr>
          <w:p w14:paraId="0531B855" w14:textId="77777777" w:rsidR="00821B4C" w:rsidRPr="003458C7" w:rsidRDefault="00821B4C" w:rsidP="009B09F3">
            <w:pPr>
              <w:pStyle w:val="TAL"/>
              <w:rPr>
                <w:rFonts w:cs="Arial"/>
                <w:snapToGrid w:val="0"/>
              </w:rPr>
            </w:pPr>
            <w:r w:rsidRPr="003458C7">
              <w:rPr>
                <w:rFonts w:cs="Arial"/>
                <w:snapToGrid w:val="0"/>
              </w:rPr>
              <w:t>Exceptions:</w:t>
            </w:r>
          </w:p>
          <w:p w14:paraId="5F79583D" w14:textId="77777777" w:rsidR="00821B4C" w:rsidRPr="003458C7" w:rsidRDefault="00821B4C" w:rsidP="009B09F3">
            <w:pPr>
              <w:pStyle w:val="TAL"/>
            </w:pPr>
            <w:r w:rsidRPr="003458C7">
              <w:t>PartialSuspensionConstDefs::ReadActivePartialSuspensionsOfItfN</w:t>
            </w:r>
          </w:p>
          <w:p w14:paraId="4D3B0150" w14:textId="77777777" w:rsidR="00821B4C" w:rsidRPr="003458C7" w:rsidRDefault="00821B4C" w:rsidP="009B09F3">
            <w:pPr>
              <w:pStyle w:val="TAL"/>
            </w:pPr>
            <w:r w:rsidRPr="003458C7">
              <w:t>GenericIRPManagementSystem::ParameterNotSupported,</w:t>
            </w:r>
          </w:p>
          <w:p w14:paraId="6BAE3C24" w14:textId="77777777" w:rsidR="00821B4C" w:rsidRPr="003458C7" w:rsidRDefault="00821B4C" w:rsidP="009B09F3">
            <w:pPr>
              <w:pStyle w:val="TAL"/>
            </w:pPr>
            <w:r w:rsidRPr="003458C7">
              <w:t>GenericIRPManagementSystem::InvalidParameter,</w:t>
            </w:r>
          </w:p>
          <w:p w14:paraId="1646285E" w14:textId="77777777" w:rsidR="00821B4C" w:rsidRPr="003458C7" w:rsidRDefault="00821B4C" w:rsidP="009B09F3">
            <w:pPr>
              <w:pStyle w:val="TAL"/>
            </w:pPr>
            <w:r w:rsidRPr="003458C7">
              <w:t>GenericIRPManagementSystem::ValueNotSupported,</w:t>
            </w:r>
          </w:p>
          <w:p w14:paraId="1C875838" w14:textId="77777777" w:rsidR="00821B4C" w:rsidRPr="003458C7" w:rsidRDefault="00821B4C" w:rsidP="009B09F3">
            <w:pPr>
              <w:pStyle w:val="TAL"/>
              <w:rPr>
                <w:snapToGrid w:val="0"/>
              </w:rPr>
            </w:pPr>
            <w:r w:rsidRPr="003458C7">
              <w:t>GenericIRPManagementSystem::OperationNotSupported</w:t>
            </w:r>
          </w:p>
        </w:tc>
        <w:tc>
          <w:tcPr>
            <w:tcW w:w="406" w:type="pct"/>
          </w:tcPr>
          <w:p w14:paraId="0F502D6B" w14:textId="77777777" w:rsidR="00821B4C" w:rsidRPr="003458C7" w:rsidRDefault="00821B4C" w:rsidP="009B09F3">
            <w:pPr>
              <w:pStyle w:val="TAC"/>
              <w:rPr>
                <w:snapToGrid w:val="0"/>
              </w:rPr>
            </w:pPr>
            <w:r w:rsidRPr="003458C7">
              <w:rPr>
                <w:snapToGrid w:val="0"/>
              </w:rPr>
              <w:t>M</w:t>
            </w:r>
          </w:p>
        </w:tc>
      </w:tr>
    </w:tbl>
    <w:p w14:paraId="05B26593" w14:textId="77777777" w:rsidR="00821B4C" w:rsidRPr="003458C7" w:rsidRDefault="00821B4C" w:rsidP="00821B4C"/>
    <w:p w14:paraId="27EF5ACC" w14:textId="77777777" w:rsidR="00821B4C" w:rsidRPr="003458C7" w:rsidRDefault="00821B4C" w:rsidP="00D0030B">
      <w:pPr>
        <w:pStyle w:val="Heading2"/>
        <w:rPr>
          <w:lang w:eastAsia="zh-CN"/>
        </w:rPr>
      </w:pPr>
      <w:bookmarkStart w:id="20" w:name="_Toc335991575"/>
      <w:r>
        <w:rPr>
          <w:lang w:eastAsia="zh-CN"/>
        </w:rPr>
        <w:t>A.2</w:t>
      </w:r>
      <w:r w:rsidRPr="003458C7">
        <w:rPr>
          <w:lang w:eastAsia="zh-CN"/>
        </w:rPr>
        <w:t>.4</w:t>
      </w:r>
      <w:r w:rsidRPr="003458C7">
        <w:rPr>
          <w:lang w:eastAsia="zh-CN"/>
        </w:rPr>
        <w:tab/>
        <w:t>Notification parameter mapping</w:t>
      </w:r>
      <w:bookmarkEnd w:id="20"/>
    </w:p>
    <w:p w14:paraId="247B05E6" w14:textId="77777777" w:rsidR="00821B4C" w:rsidRPr="003458C7" w:rsidRDefault="00821B4C" w:rsidP="00821B4C">
      <w:pPr>
        <w:pStyle w:val="TH"/>
      </w:pPr>
      <w:r>
        <w:t>Table A.2</w:t>
      </w:r>
      <w:r w:rsidRPr="003458C7">
        <w:t xml:space="preserve">.4-1: Mapping from </w:t>
      </w:r>
      <w:r w:rsidRPr="002F42C5">
        <w:t>IS</w:t>
      </w:r>
      <w:r w:rsidRPr="003458C7">
        <w:t xml:space="preserve"> </w:t>
      </w:r>
      <w:r w:rsidRPr="003458C7">
        <w:rPr>
          <w:rFonts w:ascii="Courier New" w:hAnsi="Courier New" w:cs="Courier New"/>
          <w:b w:val="0"/>
        </w:rPr>
        <w:t>notifyChangeOfPartialSuspensionOfItfN</w:t>
      </w:r>
      <w:r>
        <w:rPr>
          <w:rFonts w:ascii="Courier New" w:hAnsi="Courier New" w:cs="Courier New"/>
          <w:b w:val="0"/>
        </w:rPr>
        <w:br/>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301"/>
        <w:gridCol w:w="787"/>
      </w:tblGrid>
      <w:tr w:rsidR="00821B4C" w:rsidRPr="003458C7" w14:paraId="221679A4" w14:textId="77777777" w:rsidTr="009B09F3">
        <w:trPr>
          <w:jc w:val="center"/>
        </w:trPr>
        <w:tc>
          <w:tcPr>
            <w:tcW w:w="1345" w:type="pct"/>
            <w:shd w:val="pct15" w:color="auto" w:fill="FFFFFF"/>
          </w:tcPr>
          <w:p w14:paraId="1E9E0E77" w14:textId="77777777" w:rsidR="00821B4C" w:rsidRPr="003458C7" w:rsidRDefault="00821B4C" w:rsidP="009B09F3">
            <w:pPr>
              <w:pStyle w:val="TAH"/>
            </w:pPr>
            <w:r w:rsidRPr="002F42C5">
              <w:t>IS</w:t>
            </w:r>
            <w:r w:rsidRPr="003458C7">
              <w:t xml:space="preserve"> Operation parameter</w:t>
            </w:r>
          </w:p>
        </w:tc>
        <w:tc>
          <w:tcPr>
            <w:tcW w:w="3249" w:type="pct"/>
            <w:shd w:val="pct15" w:color="auto" w:fill="FFFFFF"/>
          </w:tcPr>
          <w:p w14:paraId="309DB0C4" w14:textId="77777777" w:rsidR="00821B4C" w:rsidRPr="003458C7" w:rsidRDefault="00821B4C" w:rsidP="009B09F3">
            <w:pPr>
              <w:pStyle w:val="TAH"/>
            </w:pPr>
            <w:r w:rsidRPr="003458C7">
              <w:t>SS Method parameter</w:t>
            </w:r>
          </w:p>
        </w:tc>
        <w:tc>
          <w:tcPr>
            <w:tcW w:w="406" w:type="pct"/>
            <w:shd w:val="pct15" w:color="auto" w:fill="FFFFFF"/>
          </w:tcPr>
          <w:p w14:paraId="2C931842" w14:textId="77777777" w:rsidR="00821B4C" w:rsidRPr="003458C7" w:rsidRDefault="00821B4C" w:rsidP="009B09F3">
            <w:pPr>
              <w:pStyle w:val="TAH"/>
            </w:pPr>
            <w:r w:rsidRPr="003458C7">
              <w:t>Qualifier</w:t>
            </w:r>
          </w:p>
        </w:tc>
      </w:tr>
      <w:tr w:rsidR="00821B4C" w:rsidRPr="003458C7" w14:paraId="0ABC7D26" w14:textId="77777777" w:rsidTr="009B09F3">
        <w:trPr>
          <w:jc w:val="center"/>
        </w:trPr>
        <w:tc>
          <w:tcPr>
            <w:tcW w:w="1345" w:type="pct"/>
          </w:tcPr>
          <w:p w14:paraId="53453E00" w14:textId="77777777" w:rsidR="00821B4C" w:rsidRPr="003458C7" w:rsidRDefault="00821B4C" w:rsidP="009B09F3">
            <w:pPr>
              <w:pStyle w:val="TAL"/>
            </w:pPr>
            <w:r w:rsidRPr="003458C7">
              <w:t>managerReference</w:t>
            </w:r>
          </w:p>
        </w:tc>
        <w:tc>
          <w:tcPr>
            <w:tcW w:w="3249" w:type="pct"/>
          </w:tcPr>
          <w:p w14:paraId="22687366" w14:textId="77777777" w:rsidR="00821B4C" w:rsidRPr="003458C7" w:rsidRDefault="00821B4C" w:rsidP="009B09F3">
            <w:pPr>
              <w:pStyle w:val="TAL"/>
              <w:rPr>
                <w:snapToGrid w:val="0"/>
                <w:highlight w:val="yellow"/>
              </w:rPr>
            </w:pPr>
            <w:r w:rsidRPr="003458C7">
              <w:t>PartialSuspensionConstDefs::ManagerReference</w:t>
            </w:r>
          </w:p>
        </w:tc>
        <w:tc>
          <w:tcPr>
            <w:tcW w:w="406" w:type="pct"/>
          </w:tcPr>
          <w:p w14:paraId="1C1FCB07" w14:textId="77777777" w:rsidR="00821B4C" w:rsidRPr="003458C7" w:rsidRDefault="00821B4C" w:rsidP="009B09F3">
            <w:pPr>
              <w:pStyle w:val="TAC"/>
              <w:rPr>
                <w:snapToGrid w:val="0"/>
              </w:rPr>
            </w:pPr>
            <w:r w:rsidRPr="003458C7">
              <w:rPr>
                <w:snapToGrid w:val="0"/>
              </w:rPr>
              <w:t>M</w:t>
            </w:r>
          </w:p>
        </w:tc>
      </w:tr>
      <w:tr w:rsidR="00821B4C" w:rsidRPr="003458C7" w14:paraId="70BDFC8D" w14:textId="77777777" w:rsidTr="009B09F3">
        <w:trPr>
          <w:jc w:val="center"/>
        </w:trPr>
        <w:tc>
          <w:tcPr>
            <w:tcW w:w="1345" w:type="pct"/>
          </w:tcPr>
          <w:p w14:paraId="7C19D7B8" w14:textId="77777777" w:rsidR="00821B4C" w:rsidRPr="003458C7" w:rsidRDefault="00821B4C" w:rsidP="009B09F3">
            <w:pPr>
              <w:pStyle w:val="TAL"/>
            </w:pPr>
            <w:r w:rsidRPr="003458C7">
              <w:t>typeOfChange</w:t>
            </w:r>
          </w:p>
        </w:tc>
        <w:tc>
          <w:tcPr>
            <w:tcW w:w="3249" w:type="pct"/>
          </w:tcPr>
          <w:p w14:paraId="0675A189" w14:textId="77777777" w:rsidR="00821B4C" w:rsidRPr="003458C7" w:rsidRDefault="00821B4C" w:rsidP="009B09F3">
            <w:pPr>
              <w:pStyle w:val="TAL"/>
            </w:pPr>
            <w:r w:rsidRPr="003458C7">
              <w:t>PartialSuspensionConstDefs::TypeOfChange</w:t>
            </w:r>
          </w:p>
        </w:tc>
        <w:tc>
          <w:tcPr>
            <w:tcW w:w="406" w:type="pct"/>
          </w:tcPr>
          <w:p w14:paraId="69C2C9A0" w14:textId="77777777" w:rsidR="00821B4C" w:rsidRPr="003458C7" w:rsidRDefault="00821B4C" w:rsidP="009B09F3">
            <w:pPr>
              <w:pStyle w:val="TAC"/>
              <w:rPr>
                <w:snapToGrid w:val="0"/>
              </w:rPr>
            </w:pPr>
            <w:r w:rsidRPr="003458C7">
              <w:rPr>
                <w:snapToGrid w:val="0"/>
              </w:rPr>
              <w:t>M</w:t>
            </w:r>
          </w:p>
        </w:tc>
      </w:tr>
      <w:tr w:rsidR="00821B4C" w:rsidRPr="003458C7" w14:paraId="0AB3D784" w14:textId="77777777" w:rsidTr="009B09F3">
        <w:trPr>
          <w:jc w:val="center"/>
        </w:trPr>
        <w:tc>
          <w:tcPr>
            <w:tcW w:w="1345" w:type="pct"/>
          </w:tcPr>
          <w:p w14:paraId="438EAFF9" w14:textId="77777777" w:rsidR="00821B4C" w:rsidRPr="003458C7" w:rsidRDefault="00821B4C" w:rsidP="009B09F3">
            <w:pPr>
              <w:pStyle w:val="TAL"/>
            </w:pPr>
            <w:r w:rsidRPr="003458C7">
              <w:t>partialSuspensionId</w:t>
            </w:r>
          </w:p>
        </w:tc>
        <w:tc>
          <w:tcPr>
            <w:tcW w:w="3249" w:type="pct"/>
          </w:tcPr>
          <w:p w14:paraId="5401BBF2" w14:textId="77777777" w:rsidR="00821B4C" w:rsidRPr="003458C7" w:rsidRDefault="00821B4C" w:rsidP="009B09F3">
            <w:pPr>
              <w:pStyle w:val="TAL"/>
            </w:pPr>
            <w:r w:rsidRPr="003458C7">
              <w:t>PartialSuspensionConstDefs::PartialSuspensionId</w:t>
            </w:r>
          </w:p>
        </w:tc>
        <w:tc>
          <w:tcPr>
            <w:tcW w:w="406" w:type="pct"/>
          </w:tcPr>
          <w:p w14:paraId="6194209B" w14:textId="77777777" w:rsidR="00821B4C" w:rsidRPr="003458C7" w:rsidRDefault="00821B4C" w:rsidP="009B09F3">
            <w:pPr>
              <w:pStyle w:val="TAC"/>
              <w:rPr>
                <w:snapToGrid w:val="0"/>
              </w:rPr>
            </w:pPr>
            <w:r w:rsidRPr="003458C7">
              <w:rPr>
                <w:snapToGrid w:val="0"/>
              </w:rPr>
              <w:t>M</w:t>
            </w:r>
          </w:p>
        </w:tc>
      </w:tr>
      <w:tr w:rsidR="00821B4C" w:rsidRPr="003458C7" w14:paraId="0AD2C1E4" w14:textId="77777777" w:rsidTr="009B09F3">
        <w:trPr>
          <w:jc w:val="center"/>
        </w:trPr>
        <w:tc>
          <w:tcPr>
            <w:tcW w:w="1345" w:type="pct"/>
          </w:tcPr>
          <w:p w14:paraId="305FAA70" w14:textId="77777777" w:rsidR="00821B4C" w:rsidRPr="003458C7" w:rsidRDefault="00821B4C" w:rsidP="009B09F3">
            <w:pPr>
              <w:pStyle w:val="TAL"/>
            </w:pPr>
            <w:r w:rsidRPr="003458C7">
              <w:t>baseMOInstance</w:t>
            </w:r>
          </w:p>
        </w:tc>
        <w:tc>
          <w:tcPr>
            <w:tcW w:w="3249" w:type="pct"/>
          </w:tcPr>
          <w:p w14:paraId="611A491A" w14:textId="77777777" w:rsidR="00821B4C" w:rsidRPr="003458C7" w:rsidRDefault="00821B4C" w:rsidP="009B09F3">
            <w:pPr>
              <w:pStyle w:val="TAL"/>
            </w:pPr>
            <w:r w:rsidRPr="003458C7">
              <w:t>PartialSuspensionConstDefs::DNOpt</w:t>
            </w:r>
          </w:p>
        </w:tc>
        <w:tc>
          <w:tcPr>
            <w:tcW w:w="406" w:type="pct"/>
          </w:tcPr>
          <w:p w14:paraId="4873500C" w14:textId="77777777" w:rsidR="00821B4C" w:rsidRPr="003458C7" w:rsidRDefault="00821B4C" w:rsidP="009B09F3">
            <w:pPr>
              <w:pStyle w:val="TAC"/>
              <w:rPr>
                <w:snapToGrid w:val="0"/>
              </w:rPr>
            </w:pPr>
            <w:r w:rsidRPr="003458C7">
              <w:rPr>
                <w:snapToGrid w:val="0"/>
              </w:rPr>
              <w:t>CO</w:t>
            </w:r>
          </w:p>
        </w:tc>
      </w:tr>
      <w:tr w:rsidR="00821B4C" w:rsidRPr="003458C7" w14:paraId="6F8CD0E5" w14:textId="77777777" w:rsidTr="009B09F3">
        <w:trPr>
          <w:jc w:val="center"/>
        </w:trPr>
        <w:tc>
          <w:tcPr>
            <w:tcW w:w="1345" w:type="pct"/>
          </w:tcPr>
          <w:p w14:paraId="52650006" w14:textId="77777777" w:rsidR="00821B4C" w:rsidRPr="003458C7" w:rsidRDefault="00821B4C" w:rsidP="009B09F3">
            <w:pPr>
              <w:pStyle w:val="TAL"/>
            </w:pPr>
            <w:r w:rsidRPr="003458C7">
              <w:t>scope</w:t>
            </w:r>
          </w:p>
        </w:tc>
        <w:tc>
          <w:tcPr>
            <w:tcW w:w="3249" w:type="pct"/>
          </w:tcPr>
          <w:p w14:paraId="07BEC8DD" w14:textId="77777777" w:rsidR="00821B4C" w:rsidRPr="003458C7" w:rsidRDefault="00821B4C" w:rsidP="009B09F3">
            <w:pPr>
              <w:pStyle w:val="TAL"/>
            </w:pPr>
            <w:r w:rsidRPr="003458C7">
              <w:t>PartialSuspensionConstDefs::ScopeTypeConditional</w:t>
            </w:r>
          </w:p>
        </w:tc>
        <w:tc>
          <w:tcPr>
            <w:tcW w:w="406" w:type="pct"/>
          </w:tcPr>
          <w:p w14:paraId="3D2C823A" w14:textId="77777777" w:rsidR="00821B4C" w:rsidRPr="003458C7" w:rsidRDefault="00821B4C" w:rsidP="009B09F3">
            <w:pPr>
              <w:pStyle w:val="TAC"/>
              <w:rPr>
                <w:snapToGrid w:val="0"/>
              </w:rPr>
            </w:pPr>
            <w:r w:rsidRPr="003458C7">
              <w:rPr>
                <w:snapToGrid w:val="0"/>
              </w:rPr>
              <w:t>CM</w:t>
            </w:r>
          </w:p>
        </w:tc>
      </w:tr>
      <w:tr w:rsidR="00821B4C" w:rsidRPr="003458C7" w14:paraId="402E3EBE" w14:textId="77777777" w:rsidTr="009B09F3">
        <w:trPr>
          <w:jc w:val="center"/>
        </w:trPr>
        <w:tc>
          <w:tcPr>
            <w:tcW w:w="1345" w:type="pct"/>
          </w:tcPr>
          <w:p w14:paraId="0836DBA1" w14:textId="77777777" w:rsidR="00821B4C" w:rsidRPr="003458C7" w:rsidRDefault="00821B4C" w:rsidP="009B09F3">
            <w:pPr>
              <w:pStyle w:val="TAL"/>
              <w:keepNext w:val="0"/>
              <w:keepLines w:val="0"/>
            </w:pPr>
            <w:r w:rsidRPr="003458C7">
              <w:t>activationTime</w:t>
            </w:r>
          </w:p>
        </w:tc>
        <w:tc>
          <w:tcPr>
            <w:tcW w:w="3249" w:type="pct"/>
          </w:tcPr>
          <w:p w14:paraId="3B945B79" w14:textId="77777777" w:rsidR="00821B4C" w:rsidRPr="003458C7" w:rsidRDefault="00821B4C" w:rsidP="009B09F3">
            <w:pPr>
              <w:pStyle w:val="TAL"/>
              <w:keepNext w:val="0"/>
              <w:keepLines w:val="0"/>
            </w:pPr>
            <w:r w:rsidRPr="003458C7">
              <w:t>PartialSuspensionConstDefs::ActivationTimeOpt</w:t>
            </w:r>
          </w:p>
        </w:tc>
        <w:tc>
          <w:tcPr>
            <w:tcW w:w="406" w:type="pct"/>
          </w:tcPr>
          <w:p w14:paraId="4585FC56" w14:textId="77777777" w:rsidR="00821B4C" w:rsidRPr="003458C7" w:rsidRDefault="00821B4C" w:rsidP="009B09F3">
            <w:pPr>
              <w:pStyle w:val="TAC"/>
              <w:rPr>
                <w:snapToGrid w:val="0"/>
              </w:rPr>
            </w:pPr>
            <w:r w:rsidRPr="003458C7">
              <w:rPr>
                <w:snapToGrid w:val="0"/>
              </w:rPr>
              <w:t>CO</w:t>
            </w:r>
          </w:p>
        </w:tc>
      </w:tr>
    </w:tbl>
    <w:p w14:paraId="4929CE26" w14:textId="77777777" w:rsidR="009B09F3" w:rsidRDefault="009B09F3" w:rsidP="00D0030B">
      <w:pPr>
        <w:pStyle w:val="Heading1"/>
      </w:pPr>
      <w:bookmarkStart w:id="21" w:name="_Toc335991576"/>
      <w:r>
        <w:lastRenderedPageBreak/>
        <w:t>A</w:t>
      </w:r>
      <w:r w:rsidRPr="00A01477">
        <w:t>.</w:t>
      </w:r>
      <w:r>
        <w:t>3</w:t>
      </w:r>
      <w:r w:rsidRPr="00A01477">
        <w:tab/>
      </w:r>
      <w:r>
        <w:t>Solution Set definitions</w:t>
      </w:r>
      <w:bookmarkEnd w:id="21"/>
    </w:p>
    <w:p w14:paraId="63D65A73" w14:textId="77777777" w:rsidR="009B09F3" w:rsidRPr="007F10CC" w:rsidRDefault="009B09F3" w:rsidP="00D0030B">
      <w:pPr>
        <w:pStyle w:val="Heading2"/>
        <w:rPr>
          <w:lang w:eastAsia="zh-CN"/>
        </w:rPr>
      </w:pPr>
      <w:bookmarkStart w:id="22" w:name="_Toc335991577"/>
      <w:r>
        <w:rPr>
          <w:lang w:eastAsia="zh-CN"/>
        </w:rPr>
        <w:t>A.3.1</w:t>
      </w:r>
      <w:r w:rsidRPr="007F10CC">
        <w:rPr>
          <w:lang w:eastAsia="zh-CN"/>
        </w:rPr>
        <w:tab/>
      </w:r>
      <w:r>
        <w:rPr>
          <w:lang w:eastAsia="zh-CN"/>
        </w:rPr>
        <w:t>IDL definition structure</w:t>
      </w:r>
      <w:bookmarkEnd w:id="22"/>
    </w:p>
    <w:p w14:paraId="3158D508" w14:textId="77777777" w:rsidR="009B09F3" w:rsidRDefault="009B09F3" w:rsidP="009B09F3">
      <w:r>
        <w:t xml:space="preserve">Clause A.3.2 defines the constants and types used by the </w:t>
      </w:r>
      <w:r w:rsidRPr="0082483D">
        <w:t>Partial Suspension of Itf-N</w:t>
      </w:r>
      <w:r>
        <w:t xml:space="preserve"> IRP.</w:t>
      </w:r>
    </w:p>
    <w:p w14:paraId="37F152EC" w14:textId="77777777" w:rsidR="009B09F3" w:rsidRPr="001C5ECE" w:rsidRDefault="009B09F3" w:rsidP="009B09F3">
      <w:r>
        <w:t xml:space="preserve">Clause A.3.3 defines the operations which are performed by the </w:t>
      </w:r>
      <w:r w:rsidRPr="0082483D">
        <w:t>Partial Suspension of Itf-N</w:t>
      </w:r>
      <w:r>
        <w:t xml:space="preserve"> IRP agent.</w:t>
      </w:r>
    </w:p>
    <w:p w14:paraId="4006F85C" w14:textId="77777777" w:rsidR="009B09F3" w:rsidRPr="001C5ECE" w:rsidRDefault="009B09F3" w:rsidP="009B09F3">
      <w:r>
        <w:t xml:space="preserve">Clause A.3.4 defines the notifications which are emitted by the </w:t>
      </w:r>
      <w:r w:rsidRPr="0082483D">
        <w:t>Partial Suspension of Itf-N</w:t>
      </w:r>
      <w:r>
        <w:t xml:space="preserve"> IRP agent.</w:t>
      </w:r>
    </w:p>
    <w:p w14:paraId="6672A5FB" w14:textId="77777777" w:rsidR="009B09F3" w:rsidRPr="003458C7" w:rsidRDefault="00DF53FC" w:rsidP="00D0030B">
      <w:pPr>
        <w:pStyle w:val="Heading2"/>
      </w:pPr>
      <w:r>
        <w:br w:type="page"/>
      </w:r>
      <w:bookmarkStart w:id="23" w:name="_Toc335991578"/>
      <w:r w:rsidR="009B09F3">
        <w:rPr>
          <w:lang w:eastAsia="zh-CN"/>
        </w:rPr>
        <w:lastRenderedPageBreak/>
        <w:t>A.3.2</w:t>
      </w:r>
      <w:r w:rsidR="009B09F3" w:rsidRPr="003458C7">
        <w:rPr>
          <w:lang w:eastAsia="zh-CN"/>
        </w:rPr>
        <w:tab/>
        <w:t>IDL specification (file name "PartialSuspensionConstDefs.idl")</w:t>
      </w:r>
      <w:bookmarkEnd w:id="23"/>
    </w:p>
    <w:p w14:paraId="57566FBD" w14:textId="77777777" w:rsidR="009B09F3" w:rsidRPr="003458C7" w:rsidRDefault="009B09F3" w:rsidP="009B09F3">
      <w:pPr>
        <w:pStyle w:val="PL"/>
      </w:pPr>
      <w:r w:rsidRPr="003458C7">
        <w:t>// File: PartialSuspensionConstDefs.idl</w:t>
      </w:r>
    </w:p>
    <w:p w14:paraId="2A099288" w14:textId="77777777" w:rsidR="009B09F3" w:rsidRPr="003458C7" w:rsidRDefault="009B09F3" w:rsidP="009B09F3">
      <w:pPr>
        <w:pStyle w:val="PL"/>
      </w:pPr>
      <w:r w:rsidRPr="003458C7">
        <w:t>#ifndef _PARTIAL_SUSPENSION_CONST_DEFS_IDL_</w:t>
      </w:r>
    </w:p>
    <w:p w14:paraId="4C474253" w14:textId="77777777" w:rsidR="009B09F3" w:rsidRPr="003458C7" w:rsidRDefault="009B09F3" w:rsidP="009B09F3">
      <w:pPr>
        <w:pStyle w:val="PL"/>
      </w:pPr>
      <w:r w:rsidRPr="003458C7">
        <w:t>#define _PARTIAL_SUSPENSION_CONST_DEFS_IDL_</w:t>
      </w:r>
    </w:p>
    <w:p w14:paraId="64C8389A" w14:textId="77777777" w:rsidR="009B09F3" w:rsidRPr="003458C7" w:rsidRDefault="009B09F3" w:rsidP="009B09F3">
      <w:pPr>
        <w:pStyle w:val="PL"/>
      </w:pPr>
    </w:p>
    <w:p w14:paraId="70304C9A" w14:textId="77777777" w:rsidR="009B09F3" w:rsidRPr="003458C7" w:rsidRDefault="009B09F3" w:rsidP="009B09F3">
      <w:pPr>
        <w:pStyle w:val="PL"/>
      </w:pPr>
      <w:r w:rsidRPr="003458C7">
        <w:t>#include &lt;TimeBase.idl&gt;</w:t>
      </w:r>
    </w:p>
    <w:p w14:paraId="07F795ED" w14:textId="77777777" w:rsidR="009B09F3" w:rsidRPr="003458C7" w:rsidRDefault="009B09F3" w:rsidP="009B09F3">
      <w:pPr>
        <w:pStyle w:val="PL"/>
      </w:pPr>
    </w:p>
    <w:p w14:paraId="403F60D1" w14:textId="77777777" w:rsidR="009B09F3" w:rsidRPr="003458C7" w:rsidRDefault="009B09F3" w:rsidP="009B09F3">
      <w:pPr>
        <w:pStyle w:val="PL"/>
      </w:pPr>
    </w:p>
    <w:p w14:paraId="5A7202D9" w14:textId="77777777" w:rsidR="009B09F3" w:rsidRPr="003458C7" w:rsidRDefault="009B09F3" w:rsidP="009B09F3">
      <w:pPr>
        <w:pStyle w:val="PL"/>
      </w:pPr>
      <w:r w:rsidRPr="003458C7">
        <w:t>#include &lt;KernelCmConstDefs.idl&gt;</w:t>
      </w:r>
    </w:p>
    <w:p w14:paraId="62E41F43" w14:textId="77777777" w:rsidR="009B09F3" w:rsidRPr="003458C7" w:rsidRDefault="009B09F3" w:rsidP="009B09F3">
      <w:pPr>
        <w:pStyle w:val="PL"/>
      </w:pPr>
      <w:r w:rsidRPr="003458C7">
        <w:t>#include &lt;NotificationIRPConstDefs.idl&gt;</w:t>
      </w:r>
    </w:p>
    <w:p w14:paraId="649044C6" w14:textId="77777777" w:rsidR="009B09F3" w:rsidRPr="003458C7" w:rsidRDefault="009B09F3" w:rsidP="009B09F3">
      <w:pPr>
        <w:pStyle w:val="PL"/>
      </w:pPr>
    </w:p>
    <w:p w14:paraId="0DAB4E4D" w14:textId="77777777" w:rsidR="009B09F3" w:rsidRPr="003458C7" w:rsidRDefault="009B09F3" w:rsidP="009B09F3">
      <w:pPr>
        <w:pStyle w:val="PL"/>
      </w:pPr>
      <w:r w:rsidRPr="003458C7">
        <w:t>// This statement must appear after all include statements</w:t>
      </w:r>
    </w:p>
    <w:p w14:paraId="7FE7A8CD" w14:textId="77777777" w:rsidR="009B09F3" w:rsidRPr="003458C7" w:rsidRDefault="009B09F3" w:rsidP="009B09F3">
      <w:pPr>
        <w:pStyle w:val="PL"/>
      </w:pPr>
      <w:r w:rsidRPr="003458C7">
        <w:t>#pragma prefix "3gppsa5.org"</w:t>
      </w:r>
    </w:p>
    <w:p w14:paraId="7543AF97" w14:textId="77777777" w:rsidR="009B09F3" w:rsidRPr="003458C7" w:rsidRDefault="009B09F3" w:rsidP="009B09F3">
      <w:pPr>
        <w:pStyle w:val="PL"/>
      </w:pPr>
    </w:p>
    <w:p w14:paraId="40B41C15" w14:textId="77777777" w:rsidR="009B09F3" w:rsidRPr="003458C7" w:rsidRDefault="009B09F3" w:rsidP="009B09F3">
      <w:pPr>
        <w:pStyle w:val="PL"/>
      </w:pPr>
    </w:p>
    <w:p w14:paraId="58A61E94" w14:textId="77777777" w:rsidR="009B09F3" w:rsidRPr="003458C7" w:rsidRDefault="009B09F3" w:rsidP="009B09F3">
      <w:pPr>
        <w:pStyle w:val="PL"/>
      </w:pPr>
      <w:r w:rsidRPr="003458C7">
        <w:t>/* ## Module: PartialSuspensionConstDefs */</w:t>
      </w:r>
    </w:p>
    <w:p w14:paraId="77F00282" w14:textId="77777777" w:rsidR="009B09F3" w:rsidRPr="003458C7" w:rsidRDefault="009B09F3" w:rsidP="009B09F3">
      <w:pPr>
        <w:pStyle w:val="PL"/>
      </w:pPr>
    </w:p>
    <w:p w14:paraId="4D9D20E6" w14:textId="77777777" w:rsidR="009B09F3" w:rsidRPr="003458C7" w:rsidRDefault="009B09F3" w:rsidP="009B09F3">
      <w:pPr>
        <w:pStyle w:val="PL"/>
      </w:pPr>
      <w:r w:rsidRPr="003458C7">
        <w:t>module PartialSuspensionConstDefs</w:t>
      </w:r>
    </w:p>
    <w:p w14:paraId="2003F225" w14:textId="77777777" w:rsidR="009B09F3" w:rsidRPr="003458C7" w:rsidRDefault="009B09F3" w:rsidP="009B09F3">
      <w:pPr>
        <w:pStyle w:val="PL"/>
      </w:pPr>
      <w:r w:rsidRPr="003458C7">
        <w:t>{</w:t>
      </w:r>
    </w:p>
    <w:p w14:paraId="526D4012" w14:textId="77777777" w:rsidR="009B09F3" w:rsidRPr="003458C7" w:rsidRDefault="009B09F3" w:rsidP="009B09F3">
      <w:pPr>
        <w:pStyle w:val="PL"/>
      </w:pPr>
    </w:p>
    <w:p w14:paraId="443FC915" w14:textId="77777777" w:rsidR="009B09F3" w:rsidRPr="003458C7" w:rsidRDefault="009B09F3" w:rsidP="009B09F3">
      <w:pPr>
        <w:pStyle w:val="PL"/>
      </w:pPr>
      <w:r w:rsidRPr="003458C7">
        <w:t>/******************************************************************/</w:t>
      </w:r>
    </w:p>
    <w:p w14:paraId="5E11FC99" w14:textId="77777777" w:rsidR="009B09F3" w:rsidRPr="003458C7" w:rsidRDefault="009B09F3" w:rsidP="009B09F3">
      <w:pPr>
        <w:pStyle w:val="PL"/>
      </w:pPr>
      <w:r w:rsidRPr="003458C7">
        <w:t>/* definition of types used in operations for Partial Suspension: */</w:t>
      </w:r>
    </w:p>
    <w:p w14:paraId="73146ED8" w14:textId="77777777" w:rsidR="009B09F3" w:rsidRPr="003458C7" w:rsidRDefault="009B09F3" w:rsidP="009B09F3">
      <w:pPr>
        <w:pStyle w:val="PL"/>
      </w:pPr>
      <w:r w:rsidRPr="003458C7">
        <w:t>/******************************************************************/</w:t>
      </w:r>
    </w:p>
    <w:p w14:paraId="71ED3892" w14:textId="77777777" w:rsidR="009B09F3" w:rsidRPr="003458C7" w:rsidRDefault="009B09F3" w:rsidP="009B09F3">
      <w:pPr>
        <w:pStyle w:val="PL"/>
      </w:pPr>
    </w:p>
    <w:p w14:paraId="34A02CA8" w14:textId="77777777" w:rsidR="009B09F3" w:rsidRPr="003458C7" w:rsidRDefault="009B09F3" w:rsidP="009B09F3">
      <w:pPr>
        <w:pStyle w:val="PL"/>
      </w:pPr>
      <w:r w:rsidRPr="003458C7">
        <w:t>/* types used in several operations: */</w:t>
      </w:r>
    </w:p>
    <w:p w14:paraId="7FDDE6FE" w14:textId="77777777" w:rsidR="009B09F3" w:rsidRPr="003458C7" w:rsidRDefault="009B09F3" w:rsidP="009B09F3">
      <w:pPr>
        <w:pStyle w:val="PL"/>
      </w:pPr>
    </w:p>
    <w:p w14:paraId="7EF3A6CA" w14:textId="77777777" w:rsidR="009B09F3" w:rsidRPr="003458C7" w:rsidRDefault="009B09F3" w:rsidP="009B09F3">
      <w:pPr>
        <w:pStyle w:val="PL"/>
      </w:pPr>
      <w:r w:rsidRPr="003458C7">
        <w:t xml:space="preserve">   typedef string ManagerReference;</w:t>
      </w:r>
    </w:p>
    <w:p w14:paraId="645291C9" w14:textId="77777777" w:rsidR="009B09F3" w:rsidRPr="003458C7" w:rsidRDefault="009B09F3" w:rsidP="009B09F3">
      <w:pPr>
        <w:pStyle w:val="PL"/>
      </w:pPr>
    </w:p>
    <w:p w14:paraId="4EAFB658" w14:textId="77777777" w:rsidR="009B09F3" w:rsidRPr="003458C7" w:rsidRDefault="009B09F3" w:rsidP="009B09F3">
      <w:pPr>
        <w:pStyle w:val="PL"/>
      </w:pPr>
      <w:r w:rsidRPr="003458C7">
        <w:t xml:space="preserve">   typedef string PartialSuspensionId;</w:t>
      </w:r>
    </w:p>
    <w:p w14:paraId="45F31E24" w14:textId="77777777" w:rsidR="009B09F3" w:rsidRPr="003458C7" w:rsidRDefault="009B09F3" w:rsidP="009B09F3">
      <w:pPr>
        <w:pStyle w:val="PL"/>
      </w:pPr>
    </w:p>
    <w:p w14:paraId="1AD8328F" w14:textId="77777777" w:rsidR="009B09F3" w:rsidRPr="003458C7" w:rsidRDefault="009B09F3" w:rsidP="009B09F3">
      <w:pPr>
        <w:pStyle w:val="PL"/>
      </w:pPr>
      <w:r w:rsidRPr="003458C7">
        <w:t xml:space="preserve">   /*</w:t>
      </w:r>
    </w:p>
    <w:p w14:paraId="73184581" w14:textId="77777777" w:rsidR="009B09F3" w:rsidRPr="003458C7" w:rsidRDefault="009B09F3" w:rsidP="009B09F3">
      <w:pPr>
        <w:pStyle w:val="PL"/>
      </w:pPr>
      <w:r w:rsidRPr="003458C7">
        <w:t xml:space="preserve">   PartialSuspensionIdConditional </w:t>
      </w:r>
      <w:r w:rsidRPr="002F42C5">
        <w:t>is</w:t>
      </w:r>
      <w:r w:rsidRPr="003458C7">
        <w:t xml:space="preserve"> a type carrying a conditional parameter.</w:t>
      </w:r>
    </w:p>
    <w:p w14:paraId="052F507D" w14:textId="77777777" w:rsidR="009B09F3" w:rsidRPr="003458C7" w:rsidRDefault="009B09F3" w:rsidP="009B09F3">
      <w:pPr>
        <w:pStyle w:val="PL"/>
      </w:pPr>
      <w:r w:rsidRPr="003458C7">
        <w:t xml:space="preserve">   The boolean shall be TRUE, if the condition described in </w:t>
      </w:r>
      <w:r w:rsidRPr="002F42C5">
        <w:t>TS</w:t>
      </w:r>
      <w:r w:rsidRPr="003458C7">
        <w:t xml:space="preserve"> 32.382 </w:t>
      </w:r>
      <w:r w:rsidRPr="002F42C5">
        <w:t>is</w:t>
      </w:r>
      <w:r w:rsidRPr="003458C7">
        <w:t xml:space="preserve"> fulfilled. </w:t>
      </w:r>
    </w:p>
    <w:p w14:paraId="032F912C" w14:textId="77777777" w:rsidR="009B09F3" w:rsidRPr="003458C7" w:rsidRDefault="009B09F3" w:rsidP="009B09F3">
      <w:pPr>
        <w:pStyle w:val="PL"/>
      </w:pPr>
      <w:r w:rsidRPr="003458C7">
        <w:t xml:space="preserve">   In this case the value </w:t>
      </w:r>
      <w:r w:rsidRPr="002F42C5">
        <w:t>is</w:t>
      </w:r>
      <w:r w:rsidRPr="003458C7">
        <w:t xml:space="preserve"> present. Otherwise the value </w:t>
      </w:r>
      <w:r w:rsidRPr="002F42C5">
        <w:t>is</w:t>
      </w:r>
      <w:r w:rsidRPr="003458C7">
        <w:t xml:space="preserve"> be absent.</w:t>
      </w:r>
    </w:p>
    <w:p w14:paraId="52E0FC95" w14:textId="77777777" w:rsidR="009B09F3" w:rsidRPr="003458C7" w:rsidRDefault="009B09F3" w:rsidP="009B09F3">
      <w:pPr>
        <w:pStyle w:val="PL"/>
      </w:pPr>
      <w:r w:rsidRPr="003458C7">
        <w:t xml:space="preserve">   */</w:t>
      </w:r>
    </w:p>
    <w:p w14:paraId="1C46B16E" w14:textId="77777777" w:rsidR="009B09F3" w:rsidRPr="003458C7" w:rsidRDefault="009B09F3" w:rsidP="009B09F3">
      <w:pPr>
        <w:pStyle w:val="PL"/>
      </w:pPr>
      <w:r w:rsidRPr="003458C7">
        <w:t xml:space="preserve">   union PartialSuspensionIdConditional switch (boolean)</w:t>
      </w:r>
    </w:p>
    <w:p w14:paraId="5F119683" w14:textId="77777777" w:rsidR="009B09F3" w:rsidRPr="003458C7" w:rsidRDefault="009B09F3" w:rsidP="009B09F3">
      <w:pPr>
        <w:pStyle w:val="PL"/>
      </w:pPr>
      <w:r w:rsidRPr="003458C7">
        <w:t xml:space="preserve">   {</w:t>
      </w:r>
    </w:p>
    <w:p w14:paraId="40C7F95B" w14:textId="77777777" w:rsidR="009B09F3" w:rsidRPr="003458C7" w:rsidRDefault="009B09F3" w:rsidP="009B09F3">
      <w:pPr>
        <w:pStyle w:val="PL"/>
      </w:pPr>
      <w:r w:rsidRPr="003458C7">
        <w:t xml:space="preserve">      case TRUE: PartialSuspensionId value;</w:t>
      </w:r>
    </w:p>
    <w:p w14:paraId="52B5E2C3" w14:textId="77777777" w:rsidR="009B09F3" w:rsidRPr="003458C7" w:rsidRDefault="009B09F3" w:rsidP="009B09F3">
      <w:pPr>
        <w:pStyle w:val="PL"/>
      </w:pPr>
      <w:r w:rsidRPr="003458C7">
        <w:t xml:space="preserve">   };</w:t>
      </w:r>
    </w:p>
    <w:p w14:paraId="26C9305A" w14:textId="77777777" w:rsidR="009B09F3" w:rsidRPr="003458C7" w:rsidRDefault="009B09F3" w:rsidP="009B09F3">
      <w:pPr>
        <w:pStyle w:val="PL"/>
      </w:pPr>
    </w:p>
    <w:p w14:paraId="0F50BA8D" w14:textId="77777777" w:rsidR="009B09F3" w:rsidRPr="003458C7" w:rsidRDefault="009B09F3" w:rsidP="009B09F3">
      <w:pPr>
        <w:pStyle w:val="PL"/>
      </w:pPr>
    </w:p>
    <w:p w14:paraId="27115C23" w14:textId="77777777" w:rsidR="009B09F3" w:rsidRPr="003458C7" w:rsidRDefault="009B09F3" w:rsidP="009B09F3">
      <w:pPr>
        <w:pStyle w:val="PL"/>
      </w:pPr>
      <w:r w:rsidRPr="003458C7">
        <w:t xml:space="preserve">   /*</w:t>
      </w:r>
    </w:p>
    <w:p w14:paraId="600864EF" w14:textId="77777777" w:rsidR="009B09F3" w:rsidRPr="003458C7" w:rsidRDefault="009B09F3" w:rsidP="009B09F3">
      <w:pPr>
        <w:pStyle w:val="PL"/>
      </w:pPr>
      <w:r w:rsidRPr="003458C7">
        <w:t xml:space="preserve">   DNOpt </w:t>
      </w:r>
      <w:r w:rsidRPr="002F42C5">
        <w:t>is</w:t>
      </w:r>
      <w:r w:rsidRPr="003458C7">
        <w:t xml:space="preserve"> a type carrying an optional parameter.</w:t>
      </w:r>
    </w:p>
    <w:p w14:paraId="3D1503D5" w14:textId="77777777" w:rsidR="009B09F3" w:rsidRPr="003458C7" w:rsidRDefault="009B09F3" w:rsidP="009B09F3">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6A40E881" w14:textId="77777777" w:rsidR="009B09F3" w:rsidRPr="003458C7" w:rsidRDefault="009B09F3" w:rsidP="009B09F3">
      <w:pPr>
        <w:pStyle w:val="PL"/>
      </w:pPr>
      <w:r w:rsidRPr="003458C7">
        <w:t xml:space="preserve">   Otherwise the value </w:t>
      </w:r>
      <w:r w:rsidRPr="002F42C5">
        <w:t>is</w:t>
      </w:r>
      <w:r w:rsidRPr="003458C7">
        <w:t xml:space="preserve"> absent. </w:t>
      </w:r>
    </w:p>
    <w:p w14:paraId="57248CCE" w14:textId="77777777" w:rsidR="009B09F3" w:rsidRPr="003458C7" w:rsidRDefault="009B09F3" w:rsidP="009B09F3">
      <w:pPr>
        <w:pStyle w:val="PL"/>
      </w:pPr>
      <w:r w:rsidRPr="003458C7">
        <w:t xml:space="preserve">   */</w:t>
      </w:r>
    </w:p>
    <w:p w14:paraId="303AA2EA" w14:textId="77777777" w:rsidR="009B09F3" w:rsidRPr="003458C7" w:rsidRDefault="009B09F3" w:rsidP="009B09F3">
      <w:pPr>
        <w:pStyle w:val="PL"/>
      </w:pPr>
      <w:r w:rsidRPr="003458C7">
        <w:t xml:space="preserve">   union DNOpt switch (boolean)</w:t>
      </w:r>
    </w:p>
    <w:p w14:paraId="5488A9F2" w14:textId="77777777" w:rsidR="009B09F3" w:rsidRPr="003458C7" w:rsidRDefault="009B09F3" w:rsidP="009B09F3">
      <w:pPr>
        <w:pStyle w:val="PL"/>
      </w:pPr>
      <w:r w:rsidRPr="003458C7">
        <w:t xml:space="preserve">   {</w:t>
      </w:r>
    </w:p>
    <w:p w14:paraId="19EC98EF" w14:textId="77777777" w:rsidR="009B09F3" w:rsidRPr="003458C7" w:rsidRDefault="009B09F3" w:rsidP="009B09F3">
      <w:pPr>
        <w:pStyle w:val="PL"/>
      </w:pPr>
      <w:r w:rsidRPr="003458C7">
        <w:t xml:space="preserve">      case TRUE: KernelCmConstDefs::DN value;</w:t>
      </w:r>
    </w:p>
    <w:p w14:paraId="24B3D182" w14:textId="77777777" w:rsidR="009B09F3" w:rsidRPr="003458C7" w:rsidRDefault="009B09F3" w:rsidP="009B09F3">
      <w:pPr>
        <w:pStyle w:val="PL"/>
      </w:pPr>
      <w:r w:rsidRPr="003458C7">
        <w:t xml:space="preserve">   };</w:t>
      </w:r>
    </w:p>
    <w:p w14:paraId="2179230C" w14:textId="77777777" w:rsidR="009B09F3" w:rsidRPr="003458C7" w:rsidRDefault="009B09F3" w:rsidP="009B09F3">
      <w:pPr>
        <w:pStyle w:val="PL"/>
      </w:pPr>
    </w:p>
    <w:p w14:paraId="3F424D64" w14:textId="77777777" w:rsidR="009B09F3" w:rsidRPr="003458C7" w:rsidRDefault="009B09F3" w:rsidP="009B09F3">
      <w:pPr>
        <w:pStyle w:val="PL"/>
      </w:pPr>
    </w:p>
    <w:p w14:paraId="6D9FBA7C" w14:textId="77777777" w:rsidR="009B09F3" w:rsidRPr="003458C7" w:rsidRDefault="009B09F3" w:rsidP="009B09F3">
      <w:pPr>
        <w:pStyle w:val="PL"/>
      </w:pPr>
      <w:r w:rsidRPr="003458C7">
        <w:t xml:space="preserve">   /*</w:t>
      </w:r>
    </w:p>
    <w:p w14:paraId="23C219FD" w14:textId="77777777" w:rsidR="009B09F3" w:rsidRPr="003458C7" w:rsidRDefault="009B09F3" w:rsidP="009B09F3">
      <w:pPr>
        <w:pStyle w:val="PL"/>
      </w:pPr>
      <w:r w:rsidRPr="003458C7">
        <w:t xml:space="preserve">   ScopeTypeConditional </w:t>
      </w:r>
      <w:r w:rsidRPr="002F42C5">
        <w:t>is</w:t>
      </w:r>
      <w:r w:rsidRPr="003458C7">
        <w:t xml:space="preserve"> a type carrying a conditional parameter.</w:t>
      </w:r>
    </w:p>
    <w:p w14:paraId="686BCAF6" w14:textId="77777777" w:rsidR="009B09F3" w:rsidRPr="003458C7" w:rsidRDefault="009B09F3" w:rsidP="009B09F3">
      <w:pPr>
        <w:pStyle w:val="PL"/>
      </w:pPr>
      <w:r w:rsidRPr="003458C7">
        <w:t xml:space="preserve">   The boolean shall be TRUE, if the condition described in </w:t>
      </w:r>
      <w:r w:rsidRPr="002F42C5">
        <w:t>TS</w:t>
      </w:r>
      <w:r w:rsidRPr="003458C7">
        <w:t xml:space="preserve"> 32.382 </w:t>
      </w:r>
      <w:r w:rsidRPr="002F42C5">
        <w:t>is</w:t>
      </w:r>
      <w:r w:rsidRPr="003458C7">
        <w:t xml:space="preserve"> fulfilled. </w:t>
      </w:r>
    </w:p>
    <w:p w14:paraId="0A562739" w14:textId="77777777" w:rsidR="009B09F3" w:rsidRPr="003458C7" w:rsidRDefault="009B09F3" w:rsidP="009B09F3">
      <w:pPr>
        <w:pStyle w:val="PL"/>
      </w:pPr>
      <w:r w:rsidRPr="003458C7">
        <w:t xml:space="preserve">   In this case the value </w:t>
      </w:r>
      <w:r w:rsidRPr="002F42C5">
        <w:t>is</w:t>
      </w:r>
      <w:r w:rsidRPr="003458C7">
        <w:t xml:space="preserve"> present. Otherwise the value </w:t>
      </w:r>
      <w:r w:rsidRPr="002F42C5">
        <w:t>is</w:t>
      </w:r>
      <w:r w:rsidRPr="003458C7">
        <w:t xml:space="preserve"> be absent.</w:t>
      </w:r>
    </w:p>
    <w:p w14:paraId="262B5FBE" w14:textId="77777777" w:rsidR="009B09F3" w:rsidRPr="003458C7" w:rsidRDefault="009B09F3" w:rsidP="009B09F3">
      <w:pPr>
        <w:pStyle w:val="PL"/>
      </w:pPr>
      <w:r w:rsidRPr="003458C7">
        <w:t xml:space="preserve">   */</w:t>
      </w:r>
    </w:p>
    <w:p w14:paraId="6904D20A" w14:textId="77777777" w:rsidR="009B09F3" w:rsidRPr="003458C7" w:rsidRDefault="009B09F3" w:rsidP="009B09F3">
      <w:pPr>
        <w:pStyle w:val="PL"/>
      </w:pPr>
      <w:r w:rsidRPr="003458C7">
        <w:t xml:space="preserve">   union ScopeTypeConditional switch (boolean)</w:t>
      </w:r>
    </w:p>
    <w:p w14:paraId="78FAB78D" w14:textId="77777777" w:rsidR="009B09F3" w:rsidRPr="003458C7" w:rsidRDefault="009B09F3" w:rsidP="009B09F3">
      <w:pPr>
        <w:pStyle w:val="PL"/>
      </w:pPr>
      <w:r w:rsidRPr="003458C7">
        <w:t xml:space="preserve">   {</w:t>
      </w:r>
    </w:p>
    <w:p w14:paraId="456087F8" w14:textId="77777777" w:rsidR="009B09F3" w:rsidRPr="003458C7" w:rsidRDefault="009B09F3" w:rsidP="009B09F3">
      <w:pPr>
        <w:pStyle w:val="PL"/>
      </w:pPr>
      <w:r w:rsidRPr="003458C7">
        <w:t xml:space="preserve">      case TRUE: KernelCmConstDefs::ScopeType value;</w:t>
      </w:r>
    </w:p>
    <w:p w14:paraId="234D16BA" w14:textId="77777777" w:rsidR="009B09F3" w:rsidRPr="003458C7" w:rsidRDefault="009B09F3" w:rsidP="009B09F3">
      <w:pPr>
        <w:pStyle w:val="PL"/>
      </w:pPr>
      <w:r w:rsidRPr="003458C7">
        <w:t xml:space="preserve">   };</w:t>
      </w:r>
    </w:p>
    <w:p w14:paraId="5F6DAB0B" w14:textId="77777777" w:rsidR="009B09F3" w:rsidRPr="003458C7" w:rsidRDefault="009B09F3" w:rsidP="009B09F3">
      <w:pPr>
        <w:pStyle w:val="PL"/>
      </w:pPr>
    </w:p>
    <w:p w14:paraId="0D47BE29" w14:textId="77777777" w:rsidR="009B09F3" w:rsidRPr="003458C7" w:rsidRDefault="009B09F3" w:rsidP="009B09F3">
      <w:pPr>
        <w:pStyle w:val="PL"/>
      </w:pPr>
    </w:p>
    <w:p w14:paraId="1456D35C" w14:textId="77777777" w:rsidR="009B09F3" w:rsidRPr="003458C7" w:rsidRDefault="009B09F3" w:rsidP="009B09F3">
      <w:pPr>
        <w:pStyle w:val="PL"/>
      </w:pPr>
      <w:r w:rsidRPr="003458C7">
        <w:t>typedef TimeBase::UtcT ActivationTime;</w:t>
      </w:r>
    </w:p>
    <w:p w14:paraId="61F72731" w14:textId="77777777" w:rsidR="009B09F3" w:rsidRPr="003458C7" w:rsidRDefault="009B09F3" w:rsidP="009B09F3">
      <w:pPr>
        <w:pStyle w:val="PL"/>
      </w:pPr>
    </w:p>
    <w:p w14:paraId="61A77A89" w14:textId="77777777" w:rsidR="009B09F3" w:rsidRPr="003458C7" w:rsidRDefault="009B09F3" w:rsidP="009B09F3">
      <w:pPr>
        <w:pStyle w:val="PL"/>
      </w:pPr>
      <w:r w:rsidRPr="003458C7">
        <w:t xml:space="preserve">   /*</w:t>
      </w:r>
    </w:p>
    <w:p w14:paraId="7114BDA5" w14:textId="77777777" w:rsidR="009B09F3" w:rsidRPr="003458C7" w:rsidRDefault="009B09F3" w:rsidP="009B09F3">
      <w:pPr>
        <w:pStyle w:val="PL"/>
      </w:pPr>
      <w:r w:rsidRPr="003458C7">
        <w:t xml:space="preserve">   ActivationTimeOpt </w:t>
      </w:r>
      <w:r w:rsidRPr="002F42C5">
        <w:t>is</w:t>
      </w:r>
      <w:r w:rsidRPr="003458C7">
        <w:t xml:space="preserve"> a type carrying an optional parameter.</w:t>
      </w:r>
    </w:p>
    <w:p w14:paraId="43BC6804" w14:textId="77777777" w:rsidR="009B09F3" w:rsidRPr="003458C7" w:rsidRDefault="009B09F3" w:rsidP="009B09F3">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2DEF2BB5" w14:textId="77777777" w:rsidR="009B09F3" w:rsidRPr="003458C7" w:rsidRDefault="009B09F3" w:rsidP="009B09F3">
      <w:pPr>
        <w:pStyle w:val="PL"/>
      </w:pPr>
      <w:r w:rsidRPr="003458C7">
        <w:t xml:space="preserve">   Otherwise the value </w:t>
      </w:r>
      <w:r w:rsidRPr="002F42C5">
        <w:t>is</w:t>
      </w:r>
      <w:r w:rsidRPr="003458C7">
        <w:t xml:space="preserve"> absent. </w:t>
      </w:r>
    </w:p>
    <w:p w14:paraId="4B6C98D1" w14:textId="77777777" w:rsidR="009B09F3" w:rsidRPr="003458C7" w:rsidRDefault="009B09F3" w:rsidP="009B09F3">
      <w:pPr>
        <w:pStyle w:val="PL"/>
      </w:pPr>
      <w:r w:rsidRPr="003458C7">
        <w:t xml:space="preserve">   */</w:t>
      </w:r>
    </w:p>
    <w:p w14:paraId="202F7081" w14:textId="77777777" w:rsidR="009B09F3" w:rsidRPr="003458C7" w:rsidRDefault="009B09F3" w:rsidP="009B09F3">
      <w:pPr>
        <w:pStyle w:val="PL"/>
      </w:pPr>
      <w:r w:rsidRPr="003458C7">
        <w:t xml:space="preserve">   union ActivationTimeOpt switch (boolean)</w:t>
      </w:r>
    </w:p>
    <w:p w14:paraId="56FBD1E3" w14:textId="77777777" w:rsidR="009B09F3" w:rsidRPr="003458C7" w:rsidRDefault="009B09F3" w:rsidP="009B09F3">
      <w:pPr>
        <w:pStyle w:val="PL"/>
      </w:pPr>
      <w:r w:rsidRPr="003458C7">
        <w:t xml:space="preserve">   {</w:t>
      </w:r>
    </w:p>
    <w:p w14:paraId="15AFE72E" w14:textId="77777777" w:rsidR="009B09F3" w:rsidRPr="003458C7" w:rsidRDefault="009B09F3" w:rsidP="009B09F3">
      <w:pPr>
        <w:pStyle w:val="PL"/>
      </w:pPr>
      <w:r w:rsidRPr="003458C7">
        <w:t xml:space="preserve">      case TRUE: ActivationTime value;</w:t>
      </w:r>
    </w:p>
    <w:p w14:paraId="184490E7" w14:textId="77777777" w:rsidR="009B09F3" w:rsidRPr="003458C7" w:rsidRDefault="009B09F3" w:rsidP="009B09F3">
      <w:pPr>
        <w:pStyle w:val="PL"/>
      </w:pPr>
      <w:r w:rsidRPr="003458C7">
        <w:lastRenderedPageBreak/>
        <w:t xml:space="preserve">   };</w:t>
      </w:r>
    </w:p>
    <w:p w14:paraId="1977A272" w14:textId="77777777" w:rsidR="009B09F3" w:rsidRPr="003458C7" w:rsidRDefault="009B09F3" w:rsidP="009B09F3">
      <w:pPr>
        <w:pStyle w:val="PL"/>
      </w:pPr>
    </w:p>
    <w:p w14:paraId="1D9FAF8E" w14:textId="77777777" w:rsidR="009B09F3" w:rsidRPr="003458C7" w:rsidRDefault="009B09F3" w:rsidP="009B09F3">
      <w:pPr>
        <w:pStyle w:val="PL"/>
      </w:pPr>
    </w:p>
    <w:p w14:paraId="121EA0A6" w14:textId="77777777" w:rsidR="009B09F3" w:rsidRPr="003458C7" w:rsidRDefault="009B09F3" w:rsidP="009B09F3">
      <w:pPr>
        <w:pStyle w:val="PL"/>
      </w:pPr>
      <w:r w:rsidRPr="003458C7">
        <w:t xml:space="preserve">   struct PartialSuspensionParameter</w:t>
      </w:r>
    </w:p>
    <w:p w14:paraId="3C05AD69" w14:textId="77777777" w:rsidR="009B09F3" w:rsidRPr="003458C7" w:rsidRDefault="009B09F3" w:rsidP="009B09F3">
      <w:pPr>
        <w:pStyle w:val="PL"/>
      </w:pPr>
      <w:r w:rsidRPr="003458C7">
        <w:t xml:space="preserve">      {</w:t>
      </w:r>
    </w:p>
    <w:p w14:paraId="40DA7C52" w14:textId="77777777" w:rsidR="009B09F3" w:rsidRPr="003458C7" w:rsidRDefault="009B09F3" w:rsidP="009B09F3">
      <w:pPr>
        <w:pStyle w:val="PL"/>
      </w:pPr>
      <w:r w:rsidRPr="003458C7">
        <w:t xml:space="preserve">      KernelCmConstDefs::DN baseObjectInstance;</w:t>
      </w:r>
    </w:p>
    <w:p w14:paraId="18E03434" w14:textId="77777777" w:rsidR="009B09F3" w:rsidRPr="003458C7" w:rsidRDefault="009B09F3" w:rsidP="009B09F3">
      <w:pPr>
        <w:pStyle w:val="PL"/>
      </w:pPr>
      <w:r w:rsidRPr="003458C7">
        <w:t xml:space="preserve">      KernelCmConstDefs::ScopeType scope;</w:t>
      </w:r>
    </w:p>
    <w:p w14:paraId="6C3F5D45" w14:textId="77777777" w:rsidR="009B09F3" w:rsidRPr="003458C7" w:rsidRDefault="009B09F3" w:rsidP="009B09F3">
      <w:pPr>
        <w:pStyle w:val="PL"/>
      </w:pPr>
      <w:r w:rsidRPr="003458C7">
        <w:t xml:space="preserve">      ActivationTimeOpt activationTime;</w:t>
      </w:r>
    </w:p>
    <w:p w14:paraId="55EA0A9D" w14:textId="77777777" w:rsidR="009B09F3" w:rsidRPr="003458C7" w:rsidRDefault="009B09F3" w:rsidP="009B09F3">
      <w:pPr>
        <w:pStyle w:val="PL"/>
      </w:pPr>
      <w:r w:rsidRPr="003458C7">
        <w:t xml:space="preserve">      };</w:t>
      </w:r>
    </w:p>
    <w:p w14:paraId="0EA60E44" w14:textId="77777777" w:rsidR="009B09F3" w:rsidRPr="003458C7" w:rsidRDefault="009B09F3" w:rsidP="009B09F3">
      <w:pPr>
        <w:pStyle w:val="PL"/>
      </w:pPr>
    </w:p>
    <w:p w14:paraId="137E0964" w14:textId="77777777" w:rsidR="009B09F3" w:rsidRPr="003458C7" w:rsidRDefault="009B09F3" w:rsidP="009B09F3">
      <w:pPr>
        <w:pStyle w:val="PL"/>
      </w:pPr>
      <w:r w:rsidRPr="003458C7">
        <w:t xml:space="preserve">   typedef sequence&lt;PartialSuspensionParameter&gt; PartialSuspensionParameterList;</w:t>
      </w:r>
    </w:p>
    <w:p w14:paraId="653B0E21" w14:textId="77777777" w:rsidR="009B09F3" w:rsidRPr="003458C7" w:rsidRDefault="009B09F3" w:rsidP="009B09F3">
      <w:pPr>
        <w:pStyle w:val="PL"/>
      </w:pPr>
    </w:p>
    <w:p w14:paraId="2599E8CC" w14:textId="77777777" w:rsidR="009B09F3" w:rsidRPr="003458C7" w:rsidRDefault="009B09F3" w:rsidP="009B09F3">
      <w:pPr>
        <w:pStyle w:val="PL"/>
      </w:pPr>
      <w:r w:rsidRPr="003458C7">
        <w:t xml:space="preserve">   /*</w:t>
      </w:r>
    </w:p>
    <w:p w14:paraId="1C84A7AA" w14:textId="77777777" w:rsidR="009B09F3" w:rsidRPr="003458C7" w:rsidRDefault="009B09F3" w:rsidP="009B09F3">
      <w:pPr>
        <w:pStyle w:val="PL"/>
      </w:pPr>
      <w:r w:rsidRPr="003458C7">
        <w:t xml:space="preserve">   PartialSuspensionParameterListConditional </w:t>
      </w:r>
      <w:r w:rsidRPr="002F42C5">
        <w:t>is</w:t>
      </w:r>
      <w:r w:rsidRPr="003458C7">
        <w:t xml:space="preserve"> a type carrying a conditional parameter.</w:t>
      </w:r>
    </w:p>
    <w:p w14:paraId="2820D829" w14:textId="77777777" w:rsidR="009B09F3" w:rsidRPr="003458C7" w:rsidRDefault="009B09F3" w:rsidP="009B09F3">
      <w:pPr>
        <w:pStyle w:val="PL"/>
      </w:pPr>
      <w:r w:rsidRPr="003458C7">
        <w:t xml:space="preserve">   The boolean shall be TRUE, if the condition described in </w:t>
      </w:r>
      <w:r w:rsidRPr="002F42C5">
        <w:t>TS</w:t>
      </w:r>
      <w:r w:rsidRPr="003458C7">
        <w:t xml:space="preserve"> 32.382 </w:t>
      </w:r>
      <w:r w:rsidRPr="002F42C5">
        <w:t>is</w:t>
      </w:r>
      <w:r w:rsidRPr="003458C7">
        <w:t xml:space="preserve"> fulfilled. </w:t>
      </w:r>
    </w:p>
    <w:p w14:paraId="0F11679A" w14:textId="77777777" w:rsidR="009B09F3" w:rsidRPr="003458C7" w:rsidRDefault="009B09F3" w:rsidP="009B09F3">
      <w:pPr>
        <w:pStyle w:val="PL"/>
      </w:pPr>
      <w:r w:rsidRPr="003458C7">
        <w:t xml:space="preserve">   In this case the value </w:t>
      </w:r>
      <w:r w:rsidRPr="002F42C5">
        <w:t>is</w:t>
      </w:r>
      <w:r w:rsidRPr="003458C7">
        <w:t xml:space="preserve"> present. Otherwise the value </w:t>
      </w:r>
      <w:r w:rsidRPr="002F42C5">
        <w:t>is</w:t>
      </w:r>
      <w:r w:rsidRPr="003458C7">
        <w:t xml:space="preserve"> be absent.</w:t>
      </w:r>
    </w:p>
    <w:p w14:paraId="29C03618" w14:textId="77777777" w:rsidR="009B09F3" w:rsidRPr="003458C7" w:rsidRDefault="009B09F3" w:rsidP="009B09F3">
      <w:pPr>
        <w:pStyle w:val="PL"/>
      </w:pPr>
      <w:r w:rsidRPr="003458C7">
        <w:t xml:space="preserve">   */</w:t>
      </w:r>
    </w:p>
    <w:p w14:paraId="4DE80492" w14:textId="77777777" w:rsidR="009B09F3" w:rsidRPr="003458C7" w:rsidRDefault="009B09F3" w:rsidP="009B09F3">
      <w:pPr>
        <w:pStyle w:val="PL"/>
      </w:pPr>
      <w:r w:rsidRPr="003458C7">
        <w:t xml:space="preserve">   union PartialSuspensionParameterListConditional switch (boolean)</w:t>
      </w:r>
    </w:p>
    <w:p w14:paraId="59042450" w14:textId="77777777" w:rsidR="009B09F3" w:rsidRPr="003458C7" w:rsidRDefault="009B09F3" w:rsidP="009B09F3">
      <w:pPr>
        <w:pStyle w:val="PL"/>
      </w:pPr>
      <w:r w:rsidRPr="003458C7">
        <w:t xml:space="preserve">   {</w:t>
      </w:r>
    </w:p>
    <w:p w14:paraId="0EF1F1A6" w14:textId="77777777" w:rsidR="009B09F3" w:rsidRPr="003458C7" w:rsidRDefault="009B09F3" w:rsidP="009B09F3">
      <w:pPr>
        <w:pStyle w:val="PL"/>
      </w:pPr>
      <w:r w:rsidRPr="003458C7">
        <w:t xml:space="preserve">      case TRUE: PartialSuspensionParameterList value;</w:t>
      </w:r>
    </w:p>
    <w:p w14:paraId="72D025F3" w14:textId="77777777" w:rsidR="009B09F3" w:rsidRPr="003458C7" w:rsidRDefault="009B09F3" w:rsidP="009B09F3">
      <w:pPr>
        <w:pStyle w:val="PL"/>
      </w:pPr>
      <w:r w:rsidRPr="003458C7">
        <w:t xml:space="preserve">   };</w:t>
      </w:r>
    </w:p>
    <w:p w14:paraId="364CC168" w14:textId="77777777" w:rsidR="009B09F3" w:rsidRPr="003458C7" w:rsidRDefault="009B09F3" w:rsidP="009B09F3">
      <w:pPr>
        <w:pStyle w:val="PL"/>
      </w:pPr>
    </w:p>
    <w:p w14:paraId="39A47C70" w14:textId="77777777" w:rsidR="009B09F3" w:rsidRPr="003458C7" w:rsidRDefault="009B09F3" w:rsidP="009B09F3">
      <w:pPr>
        <w:pStyle w:val="PL"/>
      </w:pPr>
    </w:p>
    <w:p w14:paraId="76469D5D" w14:textId="77777777" w:rsidR="009B09F3" w:rsidRPr="003458C7" w:rsidRDefault="009B09F3" w:rsidP="009B09F3">
      <w:pPr>
        <w:pStyle w:val="PL"/>
      </w:pPr>
      <w:r w:rsidRPr="003458C7">
        <w:t xml:space="preserve">   struct PartialSuspension</w:t>
      </w:r>
    </w:p>
    <w:p w14:paraId="0E100055" w14:textId="77777777" w:rsidR="009B09F3" w:rsidRPr="003458C7" w:rsidRDefault="009B09F3" w:rsidP="009B09F3">
      <w:pPr>
        <w:pStyle w:val="PL"/>
      </w:pPr>
      <w:r w:rsidRPr="003458C7">
        <w:t xml:space="preserve">      {</w:t>
      </w:r>
    </w:p>
    <w:p w14:paraId="16E986FC" w14:textId="77777777" w:rsidR="009B09F3" w:rsidRPr="003458C7" w:rsidRDefault="009B09F3" w:rsidP="009B09F3">
      <w:pPr>
        <w:pStyle w:val="PL"/>
      </w:pPr>
      <w:r w:rsidRPr="003458C7">
        <w:t xml:space="preserve">      PartialSuspensionId partialSuspensionId;</w:t>
      </w:r>
    </w:p>
    <w:p w14:paraId="17EC3DAD" w14:textId="77777777" w:rsidR="009B09F3" w:rsidRPr="003458C7" w:rsidRDefault="009B09F3" w:rsidP="009B09F3">
      <w:pPr>
        <w:pStyle w:val="PL"/>
      </w:pPr>
      <w:r w:rsidRPr="003458C7">
        <w:t xml:space="preserve">      PartialSuspensionParameterListConditional partialSuspensionParameterList;</w:t>
      </w:r>
    </w:p>
    <w:p w14:paraId="5D06DE4D" w14:textId="77777777" w:rsidR="009B09F3" w:rsidRPr="003458C7" w:rsidRDefault="009B09F3" w:rsidP="009B09F3">
      <w:pPr>
        <w:pStyle w:val="PL"/>
      </w:pPr>
      <w:r w:rsidRPr="003458C7">
        <w:t xml:space="preserve">      };</w:t>
      </w:r>
    </w:p>
    <w:p w14:paraId="6B8B229C" w14:textId="77777777" w:rsidR="009B09F3" w:rsidRPr="003458C7" w:rsidRDefault="009B09F3" w:rsidP="009B09F3">
      <w:pPr>
        <w:pStyle w:val="PL"/>
      </w:pPr>
    </w:p>
    <w:p w14:paraId="53BBB76D" w14:textId="77777777" w:rsidR="009B09F3" w:rsidRPr="003458C7" w:rsidRDefault="009B09F3" w:rsidP="009B09F3">
      <w:pPr>
        <w:pStyle w:val="PL"/>
      </w:pPr>
      <w:r w:rsidRPr="003458C7">
        <w:t xml:space="preserve">   typedef sequence&lt;PartialSuspension&gt; PartialSuspensionList;</w:t>
      </w:r>
    </w:p>
    <w:p w14:paraId="6378BB12" w14:textId="77777777" w:rsidR="009B09F3" w:rsidRPr="003458C7" w:rsidRDefault="009B09F3" w:rsidP="009B09F3">
      <w:pPr>
        <w:pStyle w:val="PL"/>
      </w:pPr>
    </w:p>
    <w:p w14:paraId="29AD7FA7" w14:textId="77777777" w:rsidR="009B09F3" w:rsidRPr="003458C7" w:rsidRDefault="009B09F3" w:rsidP="009B09F3">
      <w:pPr>
        <w:pStyle w:val="PL"/>
      </w:pPr>
      <w:r w:rsidRPr="003458C7">
        <w:t xml:space="preserve">   /*</w:t>
      </w:r>
    </w:p>
    <w:p w14:paraId="0006E28B" w14:textId="77777777" w:rsidR="009B09F3" w:rsidRPr="003458C7" w:rsidRDefault="009B09F3" w:rsidP="009B09F3">
      <w:pPr>
        <w:pStyle w:val="PL"/>
      </w:pPr>
      <w:r w:rsidRPr="003458C7">
        <w:t xml:space="preserve">   PartialSuspensionListConditional </w:t>
      </w:r>
      <w:r w:rsidRPr="002F42C5">
        <w:t>is</w:t>
      </w:r>
      <w:r w:rsidRPr="003458C7">
        <w:t xml:space="preserve"> a type carrying a conditional parameter.</w:t>
      </w:r>
    </w:p>
    <w:p w14:paraId="232D9CCE" w14:textId="77777777" w:rsidR="009B09F3" w:rsidRPr="003458C7" w:rsidRDefault="009B09F3" w:rsidP="009B09F3">
      <w:pPr>
        <w:pStyle w:val="PL"/>
      </w:pPr>
      <w:r w:rsidRPr="003458C7">
        <w:t xml:space="preserve">   The boolean shall be TRUE, if the condition described in </w:t>
      </w:r>
      <w:r w:rsidRPr="002F42C5">
        <w:t>TS</w:t>
      </w:r>
      <w:r w:rsidRPr="003458C7">
        <w:t xml:space="preserve"> 32.382 </w:t>
      </w:r>
      <w:r w:rsidRPr="002F42C5">
        <w:t>is</w:t>
      </w:r>
      <w:r w:rsidRPr="003458C7">
        <w:t xml:space="preserve"> fulfilled. </w:t>
      </w:r>
    </w:p>
    <w:p w14:paraId="27E5480E" w14:textId="77777777" w:rsidR="009B09F3" w:rsidRPr="003458C7" w:rsidRDefault="009B09F3" w:rsidP="009B09F3">
      <w:pPr>
        <w:pStyle w:val="PL"/>
      </w:pPr>
      <w:r w:rsidRPr="003458C7">
        <w:t xml:space="preserve">   In this case the value </w:t>
      </w:r>
      <w:r w:rsidRPr="002F42C5">
        <w:t>is</w:t>
      </w:r>
      <w:r w:rsidRPr="003458C7">
        <w:t xml:space="preserve"> present. Otherwise the value </w:t>
      </w:r>
      <w:r w:rsidRPr="002F42C5">
        <w:t>is</w:t>
      </w:r>
      <w:r w:rsidRPr="003458C7">
        <w:t xml:space="preserve"> be absent.</w:t>
      </w:r>
    </w:p>
    <w:p w14:paraId="220A1190" w14:textId="77777777" w:rsidR="009B09F3" w:rsidRPr="003458C7" w:rsidRDefault="009B09F3" w:rsidP="009B09F3">
      <w:pPr>
        <w:pStyle w:val="PL"/>
      </w:pPr>
      <w:r w:rsidRPr="003458C7">
        <w:t xml:space="preserve">   */</w:t>
      </w:r>
    </w:p>
    <w:p w14:paraId="775077EF" w14:textId="77777777" w:rsidR="009B09F3" w:rsidRPr="003458C7" w:rsidRDefault="009B09F3" w:rsidP="009B09F3">
      <w:pPr>
        <w:pStyle w:val="PL"/>
      </w:pPr>
      <w:r w:rsidRPr="003458C7">
        <w:t xml:space="preserve">   union PartialSuspensionListConditional switch (boolean)</w:t>
      </w:r>
    </w:p>
    <w:p w14:paraId="6515F59F" w14:textId="77777777" w:rsidR="009B09F3" w:rsidRPr="003458C7" w:rsidRDefault="009B09F3" w:rsidP="009B09F3">
      <w:pPr>
        <w:pStyle w:val="PL"/>
      </w:pPr>
      <w:r w:rsidRPr="003458C7">
        <w:t xml:space="preserve">   {</w:t>
      </w:r>
    </w:p>
    <w:p w14:paraId="167CC0E3" w14:textId="77777777" w:rsidR="009B09F3" w:rsidRPr="003458C7" w:rsidRDefault="009B09F3" w:rsidP="009B09F3">
      <w:pPr>
        <w:pStyle w:val="PL"/>
      </w:pPr>
      <w:r w:rsidRPr="003458C7">
        <w:t xml:space="preserve">      case TRUE: PartialSuspensionList value;</w:t>
      </w:r>
    </w:p>
    <w:p w14:paraId="4B007C10" w14:textId="77777777" w:rsidR="009B09F3" w:rsidRPr="003458C7" w:rsidRDefault="009B09F3" w:rsidP="009B09F3">
      <w:pPr>
        <w:pStyle w:val="PL"/>
      </w:pPr>
      <w:r w:rsidRPr="003458C7">
        <w:t xml:space="preserve">   };</w:t>
      </w:r>
    </w:p>
    <w:p w14:paraId="6CA4431B" w14:textId="77777777" w:rsidR="009B09F3" w:rsidRPr="003458C7" w:rsidRDefault="009B09F3" w:rsidP="009B09F3">
      <w:pPr>
        <w:pStyle w:val="PL"/>
      </w:pPr>
    </w:p>
    <w:p w14:paraId="74AF6614" w14:textId="77777777" w:rsidR="009B09F3" w:rsidRPr="003458C7" w:rsidRDefault="009B09F3" w:rsidP="009B09F3">
      <w:pPr>
        <w:pStyle w:val="PL"/>
      </w:pPr>
    </w:p>
    <w:p w14:paraId="07EC1677" w14:textId="77777777" w:rsidR="009B09F3" w:rsidRPr="003458C7" w:rsidRDefault="009B09F3" w:rsidP="009B09F3">
      <w:pPr>
        <w:pStyle w:val="PL"/>
      </w:pPr>
      <w:r w:rsidRPr="003458C7">
        <w:t xml:space="preserve">   enum Status {SUCCESS, FAILURE};</w:t>
      </w:r>
    </w:p>
    <w:p w14:paraId="072676D3" w14:textId="77777777" w:rsidR="009B09F3" w:rsidRPr="003458C7" w:rsidRDefault="009B09F3" w:rsidP="009B09F3">
      <w:pPr>
        <w:pStyle w:val="PL"/>
      </w:pPr>
    </w:p>
    <w:p w14:paraId="69A93AD7" w14:textId="77777777" w:rsidR="009B09F3" w:rsidRPr="003458C7" w:rsidRDefault="009B09F3" w:rsidP="009B09F3">
      <w:pPr>
        <w:pStyle w:val="PL"/>
      </w:pPr>
      <w:r w:rsidRPr="003458C7">
        <w:t xml:space="preserve">   enum TypeOfChange { SET_PARTIAL_SUSPENSION, REMOVE_PARTIAL_SUSPENSION };</w:t>
      </w:r>
    </w:p>
    <w:p w14:paraId="1C43412B" w14:textId="77777777" w:rsidR="009B09F3" w:rsidRPr="003458C7" w:rsidRDefault="009B09F3" w:rsidP="009B09F3">
      <w:pPr>
        <w:pStyle w:val="PL"/>
      </w:pPr>
    </w:p>
    <w:p w14:paraId="5B27DA26" w14:textId="77777777" w:rsidR="009B09F3" w:rsidRPr="003458C7" w:rsidRDefault="009B09F3" w:rsidP="009B09F3">
      <w:pPr>
        <w:pStyle w:val="PL"/>
      </w:pPr>
    </w:p>
    <w:p w14:paraId="22E8C13E" w14:textId="77777777" w:rsidR="009B09F3" w:rsidRPr="003458C7" w:rsidRDefault="009B09F3" w:rsidP="009B09F3">
      <w:pPr>
        <w:pStyle w:val="PL"/>
      </w:pPr>
    </w:p>
    <w:p w14:paraId="564A2E68" w14:textId="77777777" w:rsidR="009B09F3" w:rsidRPr="003458C7" w:rsidRDefault="009B09F3" w:rsidP="009B09F3">
      <w:pPr>
        <w:pStyle w:val="PL"/>
      </w:pPr>
      <w:r w:rsidRPr="003458C7">
        <w:t>/* types used in operation setPartialSuspensionOfItfN: */</w:t>
      </w:r>
    </w:p>
    <w:p w14:paraId="76E31F2C" w14:textId="77777777" w:rsidR="009B09F3" w:rsidRPr="003458C7" w:rsidRDefault="009B09F3" w:rsidP="009B09F3">
      <w:pPr>
        <w:pStyle w:val="PL"/>
      </w:pPr>
    </w:p>
    <w:p w14:paraId="022FE18F" w14:textId="77777777" w:rsidR="009B09F3" w:rsidRPr="003458C7" w:rsidRDefault="009B09F3" w:rsidP="009B09F3">
      <w:pPr>
        <w:pStyle w:val="PL"/>
      </w:pPr>
      <w:r w:rsidRPr="003458C7">
        <w:t xml:space="preserve">   /* no typedef specifically for this operation */</w:t>
      </w:r>
    </w:p>
    <w:p w14:paraId="01ECE71F" w14:textId="77777777" w:rsidR="009B09F3" w:rsidRPr="003458C7" w:rsidRDefault="009B09F3" w:rsidP="009B09F3">
      <w:pPr>
        <w:pStyle w:val="PL"/>
      </w:pPr>
    </w:p>
    <w:p w14:paraId="786B3E44" w14:textId="77777777" w:rsidR="009B09F3" w:rsidRPr="003458C7" w:rsidRDefault="009B09F3" w:rsidP="009B09F3">
      <w:pPr>
        <w:pStyle w:val="PL"/>
      </w:pPr>
    </w:p>
    <w:p w14:paraId="4540BBC5" w14:textId="77777777" w:rsidR="009B09F3" w:rsidRPr="003458C7" w:rsidRDefault="009B09F3" w:rsidP="009B09F3">
      <w:pPr>
        <w:pStyle w:val="PL"/>
      </w:pPr>
      <w:r w:rsidRPr="003458C7">
        <w:t>/* types used in operation removePartialSuspensionOfItfN: */</w:t>
      </w:r>
    </w:p>
    <w:p w14:paraId="5F705DB0" w14:textId="77777777" w:rsidR="009B09F3" w:rsidRPr="003458C7" w:rsidRDefault="009B09F3" w:rsidP="009B09F3">
      <w:pPr>
        <w:pStyle w:val="PL"/>
      </w:pPr>
    </w:p>
    <w:p w14:paraId="74C72311" w14:textId="77777777" w:rsidR="009B09F3" w:rsidRPr="003458C7" w:rsidRDefault="009B09F3" w:rsidP="009B09F3">
      <w:pPr>
        <w:pStyle w:val="PL"/>
      </w:pPr>
      <w:r w:rsidRPr="003458C7">
        <w:t xml:space="preserve">   /* no typedef specifically for this operation */</w:t>
      </w:r>
    </w:p>
    <w:p w14:paraId="1699463A" w14:textId="77777777" w:rsidR="009B09F3" w:rsidRPr="003458C7" w:rsidRDefault="009B09F3" w:rsidP="009B09F3">
      <w:pPr>
        <w:pStyle w:val="PL"/>
      </w:pPr>
    </w:p>
    <w:p w14:paraId="1127ED13" w14:textId="77777777" w:rsidR="009B09F3" w:rsidRPr="003458C7" w:rsidRDefault="009B09F3" w:rsidP="009B09F3">
      <w:pPr>
        <w:pStyle w:val="PL"/>
      </w:pPr>
    </w:p>
    <w:p w14:paraId="43BEA8C0" w14:textId="77777777" w:rsidR="009B09F3" w:rsidRPr="003458C7" w:rsidRDefault="009B09F3" w:rsidP="009B09F3">
      <w:pPr>
        <w:pStyle w:val="PL"/>
      </w:pPr>
      <w:r w:rsidRPr="003458C7">
        <w:t>/* types used in operation readActivePartialSuspensionsOfItfN: */</w:t>
      </w:r>
    </w:p>
    <w:p w14:paraId="045CA618" w14:textId="77777777" w:rsidR="009B09F3" w:rsidRPr="003458C7" w:rsidRDefault="009B09F3" w:rsidP="009B09F3">
      <w:pPr>
        <w:pStyle w:val="PL"/>
      </w:pPr>
    </w:p>
    <w:p w14:paraId="715CA01C" w14:textId="77777777" w:rsidR="009B09F3" w:rsidRPr="003458C7" w:rsidRDefault="009B09F3" w:rsidP="009B09F3">
      <w:pPr>
        <w:pStyle w:val="PL"/>
      </w:pPr>
      <w:r w:rsidRPr="003458C7">
        <w:t xml:space="preserve">   /* no typedef specifically for this operation */</w:t>
      </w:r>
    </w:p>
    <w:p w14:paraId="0977579F" w14:textId="77777777" w:rsidR="009B09F3" w:rsidRPr="003458C7" w:rsidRDefault="009B09F3" w:rsidP="009B09F3">
      <w:pPr>
        <w:pStyle w:val="PL"/>
      </w:pPr>
    </w:p>
    <w:p w14:paraId="42693592" w14:textId="77777777" w:rsidR="009B09F3" w:rsidRPr="003458C7" w:rsidRDefault="009B09F3" w:rsidP="009B09F3">
      <w:pPr>
        <w:pStyle w:val="PL"/>
      </w:pPr>
    </w:p>
    <w:p w14:paraId="5938EE77" w14:textId="77777777" w:rsidR="009B09F3" w:rsidRPr="003458C7" w:rsidRDefault="009B09F3" w:rsidP="009B09F3">
      <w:pPr>
        <w:pStyle w:val="PL"/>
      </w:pPr>
    </w:p>
    <w:p w14:paraId="78212F8E" w14:textId="77777777" w:rsidR="009B09F3" w:rsidRPr="003458C7" w:rsidRDefault="009B09F3" w:rsidP="009B09F3">
      <w:pPr>
        <w:pStyle w:val="PL"/>
      </w:pPr>
    </w:p>
    <w:p w14:paraId="2C2A631B" w14:textId="77777777" w:rsidR="009B09F3" w:rsidRPr="003458C7" w:rsidRDefault="009B09F3" w:rsidP="009B09F3">
      <w:pPr>
        <w:pStyle w:val="PL"/>
        <w:keepNext/>
        <w:keepLines/>
      </w:pPr>
      <w:r w:rsidRPr="003458C7">
        <w:t>/*******************************************************************/</w:t>
      </w:r>
    </w:p>
    <w:p w14:paraId="7128DAD9" w14:textId="77777777" w:rsidR="009B09F3" w:rsidRPr="003458C7" w:rsidRDefault="009B09F3" w:rsidP="009B09F3">
      <w:pPr>
        <w:pStyle w:val="PL"/>
        <w:keepNext/>
        <w:keepLines/>
      </w:pPr>
      <w:r w:rsidRPr="003458C7">
        <w:t>/* definition of types in nofications for partial suspension ::    */</w:t>
      </w:r>
    </w:p>
    <w:p w14:paraId="4760A115" w14:textId="77777777" w:rsidR="009B09F3" w:rsidRPr="003458C7" w:rsidRDefault="009B09F3" w:rsidP="009B09F3">
      <w:pPr>
        <w:pStyle w:val="PL"/>
        <w:keepNext/>
        <w:keepLines/>
      </w:pPr>
      <w:r w:rsidRPr="003458C7">
        <w:t>/*******************************************************************/</w:t>
      </w:r>
    </w:p>
    <w:p w14:paraId="61106BFB" w14:textId="77777777" w:rsidR="009B09F3" w:rsidRPr="003458C7" w:rsidRDefault="009B09F3" w:rsidP="009B09F3">
      <w:pPr>
        <w:pStyle w:val="PL"/>
        <w:keepNext/>
        <w:keepLines/>
      </w:pPr>
    </w:p>
    <w:p w14:paraId="4E0B75B7" w14:textId="77777777" w:rsidR="009B09F3" w:rsidRPr="003458C7" w:rsidRDefault="009B09F3" w:rsidP="009B09F3">
      <w:pPr>
        <w:pStyle w:val="PL"/>
      </w:pPr>
      <w:r w:rsidRPr="003458C7">
        <w:t>interface AttributeNameValue</w:t>
      </w:r>
    </w:p>
    <w:p w14:paraId="28AFDF26" w14:textId="77777777" w:rsidR="009B09F3" w:rsidRPr="003458C7" w:rsidRDefault="009B09F3" w:rsidP="009B09F3">
      <w:pPr>
        <w:pStyle w:val="PL"/>
      </w:pPr>
      <w:r w:rsidRPr="003458C7">
        <w:t xml:space="preserve">   {</w:t>
      </w:r>
    </w:p>
    <w:p w14:paraId="7E107D55" w14:textId="77777777" w:rsidR="009B09F3" w:rsidRPr="003458C7" w:rsidRDefault="009B09F3" w:rsidP="009B09F3">
      <w:pPr>
        <w:pStyle w:val="PL"/>
      </w:pPr>
      <w:r w:rsidRPr="003458C7">
        <w:t xml:space="preserve">   const string MANAGER_REFERENCE = "MANAGER_REFERENCE";</w:t>
      </w:r>
    </w:p>
    <w:p w14:paraId="59A51F7C" w14:textId="77777777" w:rsidR="009B09F3" w:rsidRPr="003458C7" w:rsidRDefault="009B09F3" w:rsidP="009B09F3">
      <w:pPr>
        <w:pStyle w:val="PL"/>
      </w:pPr>
      <w:r w:rsidRPr="003458C7">
        <w:t xml:space="preserve">   const string TYPE_OF_CHANGE = "TYPE_OF_CHANGE";</w:t>
      </w:r>
    </w:p>
    <w:p w14:paraId="2EB5D0C2" w14:textId="77777777" w:rsidR="009B09F3" w:rsidRPr="003458C7" w:rsidRDefault="009B09F3" w:rsidP="009B09F3">
      <w:pPr>
        <w:pStyle w:val="PL"/>
      </w:pPr>
      <w:r w:rsidRPr="003458C7">
        <w:t xml:space="preserve">   const string PARTIAL_SUSPENSION_ID = "PARTIAL_SUSPENSION_ID";</w:t>
      </w:r>
    </w:p>
    <w:p w14:paraId="10166DDC" w14:textId="77777777" w:rsidR="009B09F3" w:rsidRPr="003458C7" w:rsidRDefault="009B09F3" w:rsidP="009B09F3">
      <w:pPr>
        <w:pStyle w:val="PL"/>
      </w:pPr>
      <w:r w:rsidRPr="003458C7">
        <w:t xml:space="preserve">   const string BASE_MO_INSTANCE = "BASE_MO_INSTANCE";</w:t>
      </w:r>
    </w:p>
    <w:p w14:paraId="47813A0F" w14:textId="77777777" w:rsidR="009B09F3" w:rsidRPr="003458C7" w:rsidRDefault="009B09F3" w:rsidP="009B09F3">
      <w:pPr>
        <w:pStyle w:val="PL"/>
      </w:pPr>
      <w:r w:rsidRPr="003458C7">
        <w:t xml:space="preserve">   const string SCOPE = "SCOPE";</w:t>
      </w:r>
    </w:p>
    <w:p w14:paraId="439D2093" w14:textId="77777777" w:rsidR="009B09F3" w:rsidRPr="003458C7" w:rsidRDefault="009B09F3" w:rsidP="009B09F3">
      <w:pPr>
        <w:pStyle w:val="PL"/>
      </w:pPr>
      <w:r w:rsidRPr="003458C7">
        <w:t xml:space="preserve">   const string ACTIVATION_TIME = "ACTIVATION_TIME";</w:t>
      </w:r>
    </w:p>
    <w:p w14:paraId="7DF77A0B" w14:textId="77777777" w:rsidR="009B09F3" w:rsidRPr="003458C7" w:rsidRDefault="009B09F3" w:rsidP="009B09F3">
      <w:pPr>
        <w:pStyle w:val="PL"/>
      </w:pPr>
      <w:r w:rsidRPr="003458C7">
        <w:t xml:space="preserve">   };</w:t>
      </w:r>
    </w:p>
    <w:p w14:paraId="1A12059D" w14:textId="77777777" w:rsidR="009B09F3" w:rsidRPr="003458C7" w:rsidRDefault="009B09F3" w:rsidP="009B09F3">
      <w:pPr>
        <w:pStyle w:val="PL"/>
      </w:pPr>
    </w:p>
    <w:p w14:paraId="406E1733" w14:textId="77777777" w:rsidR="009B09F3" w:rsidRPr="003458C7" w:rsidRDefault="009B09F3" w:rsidP="009B09F3">
      <w:pPr>
        <w:pStyle w:val="PL"/>
      </w:pPr>
      <w:r w:rsidRPr="003458C7">
        <w:t xml:space="preserve">/* types used in notification </w:t>
      </w:r>
      <w:r w:rsidRPr="003458C7">
        <w:rPr>
          <w:rFonts w:cs="Courier New"/>
        </w:rPr>
        <w:t>notifyChangeOfPartialSuspensionOfItfN</w:t>
      </w:r>
      <w:r w:rsidRPr="003458C7">
        <w:t>: */</w:t>
      </w:r>
    </w:p>
    <w:p w14:paraId="5A7CDE16" w14:textId="77777777" w:rsidR="009B09F3" w:rsidRPr="003458C7" w:rsidRDefault="009B09F3" w:rsidP="009B09F3">
      <w:pPr>
        <w:pStyle w:val="PL"/>
      </w:pPr>
    </w:p>
    <w:p w14:paraId="0360D4AD" w14:textId="77777777" w:rsidR="009B09F3" w:rsidRPr="003458C7" w:rsidRDefault="009B09F3" w:rsidP="009B09F3">
      <w:pPr>
        <w:pStyle w:val="PL"/>
      </w:pPr>
      <w:r w:rsidRPr="003458C7">
        <w:t xml:space="preserve">   /* no typedef specifically for this notfication */</w:t>
      </w:r>
    </w:p>
    <w:p w14:paraId="34CBACCB" w14:textId="77777777" w:rsidR="009B09F3" w:rsidRPr="003458C7" w:rsidRDefault="009B09F3" w:rsidP="009B09F3">
      <w:pPr>
        <w:pStyle w:val="PL"/>
      </w:pPr>
    </w:p>
    <w:p w14:paraId="04B0A737" w14:textId="77777777" w:rsidR="009B09F3" w:rsidRPr="003458C7" w:rsidRDefault="009B09F3" w:rsidP="009B09F3">
      <w:pPr>
        <w:pStyle w:val="PL"/>
      </w:pPr>
    </w:p>
    <w:p w14:paraId="080B96B1" w14:textId="77777777" w:rsidR="009B09F3" w:rsidRPr="003458C7" w:rsidRDefault="009B09F3" w:rsidP="009B09F3">
      <w:pPr>
        <w:pStyle w:val="PL"/>
      </w:pPr>
      <w:r w:rsidRPr="003458C7">
        <w:t>};</w:t>
      </w:r>
    </w:p>
    <w:p w14:paraId="3FA0B022" w14:textId="77777777" w:rsidR="009B09F3" w:rsidRPr="003458C7" w:rsidRDefault="009B09F3" w:rsidP="009B09F3">
      <w:pPr>
        <w:pStyle w:val="PL"/>
      </w:pPr>
    </w:p>
    <w:p w14:paraId="1291EC29" w14:textId="77777777" w:rsidR="009B09F3" w:rsidRPr="003458C7" w:rsidRDefault="009B09F3" w:rsidP="009B09F3">
      <w:pPr>
        <w:pStyle w:val="PL"/>
      </w:pPr>
      <w:r w:rsidRPr="003458C7">
        <w:t>#endif // _PARTIAL_SUSPENSION_CONST_DEFS_IDL_</w:t>
      </w:r>
    </w:p>
    <w:p w14:paraId="031D9247" w14:textId="77777777" w:rsidR="009B09F3" w:rsidRPr="003458C7" w:rsidRDefault="009B09F3" w:rsidP="009B09F3">
      <w:pPr>
        <w:pStyle w:val="PL"/>
        <w:rPr>
          <w:rFonts w:cs="Courier New"/>
          <w:szCs w:val="16"/>
        </w:rPr>
      </w:pPr>
    </w:p>
    <w:p w14:paraId="208155CF" w14:textId="77777777" w:rsidR="009B09F3" w:rsidRPr="003458C7" w:rsidRDefault="009B09F3" w:rsidP="00D0030B">
      <w:pPr>
        <w:pStyle w:val="Heading2"/>
      </w:pPr>
      <w:r>
        <w:br w:type="page"/>
      </w:r>
      <w:bookmarkStart w:id="24" w:name="_Toc335991579"/>
      <w:r>
        <w:rPr>
          <w:lang w:eastAsia="zh-CN"/>
        </w:rPr>
        <w:lastRenderedPageBreak/>
        <w:t>A.3.3</w:t>
      </w:r>
      <w:r w:rsidRPr="003458C7">
        <w:rPr>
          <w:lang w:eastAsia="zh-CN"/>
        </w:rPr>
        <w:tab/>
        <w:t>IDL specification (file name "PartialSuspensionSystem.idl")</w:t>
      </w:r>
      <w:bookmarkEnd w:id="24"/>
    </w:p>
    <w:p w14:paraId="1CC59988" w14:textId="77777777" w:rsidR="009B09F3" w:rsidRPr="003458C7" w:rsidRDefault="009B09F3" w:rsidP="009B09F3">
      <w:pPr>
        <w:pStyle w:val="PL"/>
      </w:pPr>
      <w:r w:rsidRPr="003458C7">
        <w:t>//File: PartialSuspensionSystem.idl</w:t>
      </w:r>
    </w:p>
    <w:p w14:paraId="639FAAC7" w14:textId="77777777" w:rsidR="009B09F3" w:rsidRPr="003458C7" w:rsidRDefault="009B09F3" w:rsidP="009B09F3">
      <w:pPr>
        <w:pStyle w:val="PL"/>
      </w:pPr>
      <w:r w:rsidRPr="003458C7">
        <w:t>#ifndef _PARTIAL_SUPENSION_</w:t>
      </w:r>
      <w:r w:rsidRPr="002F42C5">
        <w:t>IRP</w:t>
      </w:r>
      <w:r w:rsidRPr="003458C7">
        <w:t>_SYSTEM_IDL_</w:t>
      </w:r>
    </w:p>
    <w:p w14:paraId="7F679338" w14:textId="77777777" w:rsidR="009B09F3" w:rsidRPr="003458C7" w:rsidRDefault="009B09F3" w:rsidP="009B09F3">
      <w:pPr>
        <w:pStyle w:val="PL"/>
      </w:pPr>
      <w:r w:rsidRPr="003458C7">
        <w:t>#define _PARTIAL_SUPENSION_</w:t>
      </w:r>
      <w:r w:rsidRPr="002F42C5">
        <w:t>IRP</w:t>
      </w:r>
      <w:r w:rsidRPr="003458C7">
        <w:t>_SYSTEM_IDL_</w:t>
      </w:r>
    </w:p>
    <w:p w14:paraId="4387C002" w14:textId="77777777" w:rsidR="009B09F3" w:rsidRPr="003458C7" w:rsidRDefault="009B09F3" w:rsidP="009B09F3">
      <w:pPr>
        <w:pStyle w:val="PL"/>
      </w:pPr>
    </w:p>
    <w:p w14:paraId="49DDDF86" w14:textId="77777777" w:rsidR="009B09F3" w:rsidRPr="003458C7" w:rsidRDefault="009B09F3" w:rsidP="009B09F3">
      <w:pPr>
        <w:pStyle w:val="PL"/>
      </w:pPr>
      <w:r w:rsidRPr="003458C7">
        <w:t>#include &lt;PartialSuspensionConstDefs.idl&gt;</w:t>
      </w:r>
    </w:p>
    <w:p w14:paraId="5FD4E681" w14:textId="77777777" w:rsidR="009B09F3" w:rsidRPr="003458C7" w:rsidRDefault="009B09F3" w:rsidP="009B09F3">
      <w:pPr>
        <w:pStyle w:val="PL"/>
      </w:pPr>
      <w:r w:rsidRPr="003458C7">
        <w:t>#include &lt;GenericIRPManagementSystem.idl&gt;</w:t>
      </w:r>
    </w:p>
    <w:p w14:paraId="059BC001" w14:textId="77777777" w:rsidR="009B09F3" w:rsidRPr="003458C7" w:rsidRDefault="009B09F3" w:rsidP="009B09F3">
      <w:pPr>
        <w:pStyle w:val="PL"/>
      </w:pPr>
    </w:p>
    <w:p w14:paraId="4321915F" w14:textId="77777777" w:rsidR="009B09F3" w:rsidRPr="003458C7" w:rsidRDefault="009B09F3" w:rsidP="009B09F3">
      <w:pPr>
        <w:pStyle w:val="PL"/>
      </w:pPr>
      <w:r w:rsidRPr="003458C7">
        <w:t>// This statement must appear after all include statements</w:t>
      </w:r>
    </w:p>
    <w:p w14:paraId="79D2CD63" w14:textId="77777777" w:rsidR="009B09F3" w:rsidRPr="003458C7" w:rsidRDefault="009B09F3" w:rsidP="009B09F3">
      <w:pPr>
        <w:pStyle w:val="PL"/>
      </w:pPr>
      <w:r w:rsidRPr="003458C7">
        <w:t>#pragma prefix "3gppsa5.org"</w:t>
      </w:r>
    </w:p>
    <w:p w14:paraId="271E540A" w14:textId="77777777" w:rsidR="009B09F3" w:rsidRPr="003458C7" w:rsidRDefault="009B09F3" w:rsidP="009B09F3">
      <w:pPr>
        <w:pStyle w:val="PL"/>
      </w:pPr>
    </w:p>
    <w:p w14:paraId="518ACDE3" w14:textId="77777777" w:rsidR="009B09F3" w:rsidRPr="003458C7" w:rsidRDefault="009B09F3" w:rsidP="009B09F3">
      <w:pPr>
        <w:pStyle w:val="PL"/>
      </w:pPr>
      <w:r w:rsidRPr="003458C7">
        <w:t>/* ## Module: PartialSuspensionSystem */</w:t>
      </w:r>
    </w:p>
    <w:p w14:paraId="55095787" w14:textId="77777777" w:rsidR="009B09F3" w:rsidRPr="003458C7" w:rsidRDefault="009B09F3" w:rsidP="009B09F3">
      <w:pPr>
        <w:pStyle w:val="PL"/>
      </w:pPr>
    </w:p>
    <w:p w14:paraId="626FBC9E" w14:textId="77777777" w:rsidR="009B09F3" w:rsidRPr="003458C7" w:rsidRDefault="009B09F3" w:rsidP="009B09F3">
      <w:pPr>
        <w:pStyle w:val="PL"/>
      </w:pPr>
      <w:r w:rsidRPr="003458C7">
        <w:t>module PartialSuspensionSystem</w:t>
      </w:r>
    </w:p>
    <w:p w14:paraId="73A3ECC9" w14:textId="77777777" w:rsidR="009B09F3" w:rsidRPr="003458C7" w:rsidRDefault="009B09F3" w:rsidP="009B09F3">
      <w:pPr>
        <w:pStyle w:val="PL"/>
      </w:pPr>
      <w:r w:rsidRPr="003458C7">
        <w:t>{</w:t>
      </w:r>
    </w:p>
    <w:p w14:paraId="72BFD0BB" w14:textId="77777777" w:rsidR="009B09F3" w:rsidRPr="003458C7" w:rsidRDefault="009B09F3" w:rsidP="009B09F3">
      <w:pPr>
        <w:pStyle w:val="PL"/>
      </w:pPr>
    </w:p>
    <w:p w14:paraId="43B77D8F" w14:textId="77777777" w:rsidR="009B09F3" w:rsidRPr="003458C7" w:rsidRDefault="009B09F3" w:rsidP="009B09F3">
      <w:pPr>
        <w:pStyle w:val="PL"/>
      </w:pPr>
      <w:r w:rsidRPr="003458C7">
        <w:t xml:space="preserve">   /*</w:t>
      </w:r>
    </w:p>
    <w:p w14:paraId="7158B8E1" w14:textId="77777777" w:rsidR="009B09F3" w:rsidRPr="003458C7" w:rsidRDefault="009B09F3" w:rsidP="009B09F3">
      <w:pPr>
        <w:pStyle w:val="PL"/>
      </w:pPr>
      <w:r w:rsidRPr="003458C7">
        <w:t xml:space="preserve">   If the system fails to complete an operation, then it can provide a reason</w:t>
      </w:r>
    </w:p>
    <w:p w14:paraId="73B97916" w14:textId="77777777" w:rsidR="009B09F3" w:rsidRPr="003458C7" w:rsidRDefault="009B09F3" w:rsidP="009B09F3">
      <w:pPr>
        <w:pStyle w:val="PL"/>
      </w:pPr>
      <w:r w:rsidRPr="003458C7">
        <w:t xml:space="preserve">   to qualify the exception. The semantics carried in this reason are outside</w:t>
      </w:r>
    </w:p>
    <w:p w14:paraId="2D6729D1" w14:textId="77777777" w:rsidR="009B09F3" w:rsidRPr="003458C7" w:rsidRDefault="009B09F3" w:rsidP="009B09F3">
      <w:pPr>
        <w:pStyle w:val="PL"/>
      </w:pPr>
      <w:r w:rsidRPr="003458C7">
        <w:t xml:space="preserve">   the scope of </w:t>
      </w:r>
      <w:r>
        <w:t>the present document</w:t>
      </w:r>
      <w:r w:rsidRPr="003458C7">
        <w:t>.</w:t>
      </w:r>
    </w:p>
    <w:p w14:paraId="69BC1542" w14:textId="77777777" w:rsidR="009B09F3" w:rsidRPr="003458C7" w:rsidRDefault="009B09F3" w:rsidP="009B09F3">
      <w:pPr>
        <w:pStyle w:val="PL"/>
      </w:pPr>
      <w:r w:rsidRPr="003458C7">
        <w:t xml:space="preserve">   */</w:t>
      </w:r>
    </w:p>
    <w:p w14:paraId="6F88791D" w14:textId="77777777" w:rsidR="009B09F3" w:rsidRPr="003458C7" w:rsidRDefault="009B09F3" w:rsidP="009B09F3">
      <w:pPr>
        <w:pStyle w:val="PL"/>
      </w:pPr>
      <w:r w:rsidRPr="003458C7">
        <w:t xml:space="preserve">   exception SetPartialSuspensionOfItfN { string reason; };</w:t>
      </w:r>
    </w:p>
    <w:p w14:paraId="619B3C34" w14:textId="77777777" w:rsidR="009B09F3" w:rsidRPr="003458C7" w:rsidRDefault="009B09F3" w:rsidP="009B09F3">
      <w:pPr>
        <w:pStyle w:val="PL"/>
      </w:pPr>
      <w:r w:rsidRPr="003458C7">
        <w:t xml:space="preserve">   exception RemovePartialSuspensionOfItfN { string reason; };</w:t>
      </w:r>
    </w:p>
    <w:p w14:paraId="1B617BAC" w14:textId="77777777" w:rsidR="009B09F3" w:rsidRPr="003458C7" w:rsidRDefault="009B09F3" w:rsidP="009B09F3">
      <w:pPr>
        <w:pStyle w:val="PL"/>
      </w:pPr>
      <w:r w:rsidRPr="003458C7">
        <w:t xml:space="preserve">   exception ReadActivePartialSuspensionsOfItfN { string reason; };</w:t>
      </w:r>
    </w:p>
    <w:p w14:paraId="05D234BA" w14:textId="77777777" w:rsidR="009B09F3" w:rsidRPr="003458C7" w:rsidRDefault="009B09F3" w:rsidP="009B09F3">
      <w:pPr>
        <w:pStyle w:val="PL"/>
      </w:pPr>
    </w:p>
    <w:p w14:paraId="6C3D82BC" w14:textId="77777777" w:rsidR="009B09F3" w:rsidRPr="003458C7" w:rsidRDefault="009B09F3" w:rsidP="009B09F3">
      <w:pPr>
        <w:pStyle w:val="PL"/>
      </w:pPr>
    </w:p>
    <w:p w14:paraId="0ECD44DC" w14:textId="77777777" w:rsidR="009B09F3" w:rsidRPr="003458C7" w:rsidRDefault="009B09F3" w:rsidP="009B09F3">
      <w:pPr>
        <w:pStyle w:val="PL"/>
      </w:pPr>
      <w:r w:rsidRPr="003458C7">
        <w:t xml:space="preserve">   interface partialSuspension</w:t>
      </w:r>
    </w:p>
    <w:p w14:paraId="73D76863" w14:textId="77777777" w:rsidR="009B09F3" w:rsidRPr="003458C7" w:rsidRDefault="009B09F3" w:rsidP="009B09F3">
      <w:pPr>
        <w:pStyle w:val="PL"/>
      </w:pPr>
      <w:r w:rsidRPr="003458C7">
        <w:t xml:space="preserve">   {</w:t>
      </w:r>
    </w:p>
    <w:p w14:paraId="29CC8E36" w14:textId="77777777" w:rsidR="009B09F3" w:rsidRPr="003458C7" w:rsidRDefault="009B09F3" w:rsidP="009B09F3">
      <w:pPr>
        <w:pStyle w:val="PL"/>
      </w:pPr>
      <w:r w:rsidRPr="003458C7">
        <w:t xml:space="preserve">      /* for the purpose of this operation see 3GPP </w:t>
      </w:r>
      <w:r w:rsidRPr="002F42C5">
        <w:t>TS</w:t>
      </w:r>
      <w:r w:rsidRPr="003458C7">
        <w:t xml:space="preserve"> 32.382 */</w:t>
      </w:r>
    </w:p>
    <w:p w14:paraId="277864FE" w14:textId="77777777" w:rsidR="009B09F3" w:rsidRPr="003458C7" w:rsidRDefault="009B09F3" w:rsidP="009B09F3">
      <w:pPr>
        <w:pStyle w:val="PL"/>
      </w:pPr>
      <w:r w:rsidRPr="003458C7">
        <w:t xml:space="preserve">      PartialSuspensionConstDefs::Status setPartialSuspensionOfItfN</w:t>
      </w:r>
    </w:p>
    <w:p w14:paraId="50C720AA" w14:textId="77777777" w:rsidR="009B09F3" w:rsidRPr="003458C7" w:rsidRDefault="009B09F3" w:rsidP="009B09F3">
      <w:pPr>
        <w:pStyle w:val="PL"/>
      </w:pPr>
      <w:r w:rsidRPr="003458C7">
        <w:t xml:space="preserve">         (</w:t>
      </w:r>
    </w:p>
    <w:p w14:paraId="023D0309" w14:textId="77777777" w:rsidR="009B09F3" w:rsidRPr="003458C7" w:rsidRDefault="009B09F3" w:rsidP="009B09F3">
      <w:pPr>
        <w:pStyle w:val="PL"/>
      </w:pPr>
      <w:r w:rsidRPr="003458C7">
        <w:t xml:space="preserve">         in PartialSuspensionConstDefs::ManagerReference managerReference,</w:t>
      </w:r>
    </w:p>
    <w:p w14:paraId="79AA2B9C" w14:textId="77777777" w:rsidR="009B09F3" w:rsidRPr="003458C7" w:rsidRDefault="009B09F3" w:rsidP="009B09F3">
      <w:pPr>
        <w:pStyle w:val="PL"/>
      </w:pPr>
      <w:r w:rsidRPr="003458C7">
        <w:t xml:space="preserve">         in PartialSuspensionConstDefs::DNOpt baseMOInstance, </w:t>
      </w:r>
    </w:p>
    <w:p w14:paraId="1057FA7C" w14:textId="77777777" w:rsidR="009B09F3" w:rsidRPr="003458C7" w:rsidRDefault="009B09F3" w:rsidP="009B09F3">
      <w:pPr>
        <w:pStyle w:val="PL"/>
      </w:pPr>
      <w:r w:rsidRPr="003458C7">
        <w:t xml:space="preserve">         in PartialSuspensionConstDefs::ScopeTypeConditional scope, </w:t>
      </w:r>
    </w:p>
    <w:p w14:paraId="1A31265D" w14:textId="77777777" w:rsidR="009B09F3" w:rsidRPr="003458C7" w:rsidRDefault="009B09F3" w:rsidP="009B09F3">
      <w:pPr>
        <w:pStyle w:val="PL"/>
      </w:pPr>
      <w:r w:rsidRPr="003458C7">
        <w:t xml:space="preserve">         out PartialSuspensionConstDefs::PartialSuspensionIdConditional partialSuspensionId,</w:t>
      </w:r>
    </w:p>
    <w:p w14:paraId="6A9983EA" w14:textId="77777777" w:rsidR="009B09F3" w:rsidRPr="003458C7" w:rsidRDefault="009B09F3" w:rsidP="009B09F3">
      <w:pPr>
        <w:pStyle w:val="PL"/>
      </w:pPr>
      <w:r w:rsidRPr="003458C7">
        <w:t xml:space="preserve">         out PartialSuspensionConstDefs::PartialSuspensionListConditional </w:t>
      </w:r>
    </w:p>
    <w:p w14:paraId="1E66A8D0" w14:textId="77777777" w:rsidR="009B09F3" w:rsidRPr="003458C7" w:rsidRDefault="009B09F3" w:rsidP="009B09F3">
      <w:pPr>
        <w:pStyle w:val="PL"/>
      </w:pPr>
      <w:r w:rsidRPr="003458C7">
        <w:t xml:space="preserve">             conflictingPartialSuspensionList,</w:t>
      </w:r>
    </w:p>
    <w:p w14:paraId="6366F041" w14:textId="77777777" w:rsidR="009B09F3" w:rsidRPr="003458C7" w:rsidRDefault="009B09F3" w:rsidP="009B09F3">
      <w:pPr>
        <w:pStyle w:val="PL"/>
      </w:pPr>
      <w:r w:rsidRPr="003458C7">
        <w:t xml:space="preserve">         out PartialSuspensionConstDefs::ActivationTimeOpt activationTime</w:t>
      </w:r>
    </w:p>
    <w:p w14:paraId="7F1BCC65" w14:textId="77777777" w:rsidR="009B09F3" w:rsidRPr="003458C7" w:rsidRDefault="009B09F3" w:rsidP="009B09F3">
      <w:pPr>
        <w:pStyle w:val="PL"/>
      </w:pPr>
      <w:r w:rsidRPr="003458C7">
        <w:t xml:space="preserve">         )</w:t>
      </w:r>
    </w:p>
    <w:p w14:paraId="687D3646" w14:textId="77777777" w:rsidR="009B09F3" w:rsidRPr="003458C7" w:rsidRDefault="009B09F3" w:rsidP="009B09F3">
      <w:pPr>
        <w:pStyle w:val="PL"/>
      </w:pPr>
      <w:r w:rsidRPr="003458C7">
        <w:t xml:space="preserve">      raises </w:t>
      </w:r>
    </w:p>
    <w:p w14:paraId="269817BD" w14:textId="77777777" w:rsidR="009B09F3" w:rsidRPr="003458C7" w:rsidRDefault="009B09F3" w:rsidP="009B09F3">
      <w:pPr>
        <w:pStyle w:val="PL"/>
      </w:pPr>
      <w:r w:rsidRPr="003458C7">
        <w:t xml:space="preserve">         (</w:t>
      </w:r>
    </w:p>
    <w:p w14:paraId="33D36E40" w14:textId="77777777" w:rsidR="009B09F3" w:rsidRPr="003458C7" w:rsidRDefault="009B09F3" w:rsidP="009B09F3">
      <w:pPr>
        <w:pStyle w:val="PL"/>
      </w:pPr>
      <w:r w:rsidRPr="003458C7">
        <w:t xml:space="preserve">         SetPartialSuspensionOfItfN, </w:t>
      </w:r>
    </w:p>
    <w:p w14:paraId="513956C1" w14:textId="77777777" w:rsidR="009B09F3" w:rsidRPr="003458C7" w:rsidRDefault="009B09F3" w:rsidP="009B09F3">
      <w:pPr>
        <w:pStyle w:val="PL"/>
      </w:pPr>
      <w:r w:rsidRPr="003458C7">
        <w:t xml:space="preserve">         GenericIRPManagementSystem::ParameterNotSupported, </w:t>
      </w:r>
    </w:p>
    <w:p w14:paraId="1FC20B39" w14:textId="77777777" w:rsidR="009B09F3" w:rsidRPr="003458C7" w:rsidRDefault="009B09F3" w:rsidP="009B09F3">
      <w:pPr>
        <w:pStyle w:val="PL"/>
      </w:pPr>
      <w:r w:rsidRPr="003458C7">
        <w:t xml:space="preserve">         GenericIRPManagementSystem::InvalidParameter, </w:t>
      </w:r>
    </w:p>
    <w:p w14:paraId="72354CC4" w14:textId="77777777" w:rsidR="009B09F3" w:rsidRPr="003458C7" w:rsidRDefault="009B09F3" w:rsidP="009B09F3">
      <w:pPr>
        <w:pStyle w:val="PL"/>
      </w:pPr>
      <w:r w:rsidRPr="003458C7">
        <w:t xml:space="preserve">         GenericIRPManagementSystem::ValueNotSupported,</w:t>
      </w:r>
    </w:p>
    <w:p w14:paraId="01CEEADA" w14:textId="77777777" w:rsidR="009B09F3" w:rsidRPr="003458C7" w:rsidRDefault="009B09F3" w:rsidP="009B09F3">
      <w:pPr>
        <w:pStyle w:val="PL"/>
      </w:pPr>
      <w:r w:rsidRPr="003458C7">
        <w:t xml:space="preserve">         GenericIRPManagementSystem::OperationNotSupported</w:t>
      </w:r>
    </w:p>
    <w:p w14:paraId="7A14532E" w14:textId="77777777" w:rsidR="009B09F3" w:rsidRPr="003458C7" w:rsidRDefault="009B09F3" w:rsidP="009B09F3">
      <w:pPr>
        <w:pStyle w:val="PL"/>
      </w:pPr>
      <w:r w:rsidRPr="003458C7">
        <w:t xml:space="preserve">         );</w:t>
      </w:r>
    </w:p>
    <w:p w14:paraId="78C80F6F" w14:textId="77777777" w:rsidR="009B09F3" w:rsidRPr="003458C7" w:rsidRDefault="009B09F3" w:rsidP="009B09F3">
      <w:pPr>
        <w:pStyle w:val="PL"/>
      </w:pPr>
    </w:p>
    <w:p w14:paraId="2E0512AE" w14:textId="77777777" w:rsidR="009B09F3" w:rsidRPr="003458C7" w:rsidRDefault="009B09F3" w:rsidP="009B09F3">
      <w:pPr>
        <w:pStyle w:val="PL"/>
      </w:pPr>
    </w:p>
    <w:p w14:paraId="13AA72B5" w14:textId="77777777" w:rsidR="009B09F3" w:rsidRPr="003458C7" w:rsidRDefault="009B09F3" w:rsidP="009B09F3">
      <w:pPr>
        <w:pStyle w:val="PL"/>
      </w:pPr>
      <w:r w:rsidRPr="003458C7">
        <w:t xml:space="preserve">      /* for the purpose of this operation see 3GPP </w:t>
      </w:r>
      <w:r w:rsidRPr="002F42C5">
        <w:t>TS</w:t>
      </w:r>
      <w:r w:rsidRPr="003458C7">
        <w:t xml:space="preserve"> 32.382 */</w:t>
      </w:r>
    </w:p>
    <w:p w14:paraId="0CFF46E6" w14:textId="77777777" w:rsidR="009B09F3" w:rsidRPr="003458C7" w:rsidRDefault="009B09F3" w:rsidP="009B09F3">
      <w:pPr>
        <w:pStyle w:val="PL"/>
      </w:pPr>
      <w:r w:rsidRPr="003458C7">
        <w:t xml:space="preserve">      PartialSuspensionConstDefs::Status removePartialSuspensionOfItfN</w:t>
      </w:r>
    </w:p>
    <w:p w14:paraId="384FA16C" w14:textId="77777777" w:rsidR="009B09F3" w:rsidRPr="003458C7" w:rsidRDefault="009B09F3" w:rsidP="009B09F3">
      <w:pPr>
        <w:pStyle w:val="PL"/>
      </w:pPr>
      <w:r w:rsidRPr="003458C7">
        <w:t xml:space="preserve">         (</w:t>
      </w:r>
    </w:p>
    <w:p w14:paraId="61F08B18" w14:textId="77777777" w:rsidR="009B09F3" w:rsidRPr="003458C7" w:rsidRDefault="009B09F3" w:rsidP="009B09F3">
      <w:pPr>
        <w:pStyle w:val="PL"/>
      </w:pPr>
      <w:r w:rsidRPr="003458C7">
        <w:t xml:space="preserve">         in PartialSuspensionConstDefs::ManagerReference managerReference,</w:t>
      </w:r>
    </w:p>
    <w:p w14:paraId="6414EFE8" w14:textId="77777777" w:rsidR="009B09F3" w:rsidRPr="003458C7" w:rsidRDefault="009B09F3" w:rsidP="009B09F3">
      <w:pPr>
        <w:pStyle w:val="PL"/>
      </w:pPr>
      <w:r w:rsidRPr="003458C7">
        <w:t xml:space="preserve">         in PartialSuspensionConstDefs::PartialSuspensionId partialSuspensionId </w:t>
      </w:r>
    </w:p>
    <w:p w14:paraId="12448F78" w14:textId="77777777" w:rsidR="009B09F3" w:rsidRPr="003458C7" w:rsidRDefault="009B09F3" w:rsidP="009B09F3">
      <w:pPr>
        <w:pStyle w:val="PL"/>
      </w:pPr>
      <w:r w:rsidRPr="003458C7">
        <w:t xml:space="preserve">         )</w:t>
      </w:r>
    </w:p>
    <w:p w14:paraId="6B40AF8E" w14:textId="77777777" w:rsidR="009B09F3" w:rsidRPr="003458C7" w:rsidRDefault="009B09F3" w:rsidP="009B09F3">
      <w:pPr>
        <w:pStyle w:val="PL"/>
      </w:pPr>
      <w:r w:rsidRPr="003458C7">
        <w:t xml:space="preserve">      raises </w:t>
      </w:r>
    </w:p>
    <w:p w14:paraId="2B9BC6EF" w14:textId="77777777" w:rsidR="009B09F3" w:rsidRPr="003458C7" w:rsidRDefault="009B09F3" w:rsidP="009B09F3">
      <w:pPr>
        <w:pStyle w:val="PL"/>
      </w:pPr>
      <w:r w:rsidRPr="003458C7">
        <w:t xml:space="preserve">         (</w:t>
      </w:r>
    </w:p>
    <w:p w14:paraId="122B8B7B" w14:textId="77777777" w:rsidR="009B09F3" w:rsidRPr="003458C7" w:rsidRDefault="009B09F3" w:rsidP="009B09F3">
      <w:pPr>
        <w:pStyle w:val="PL"/>
      </w:pPr>
      <w:r w:rsidRPr="003458C7">
        <w:t xml:space="preserve">         RemovePartialSuspensionOfItfN, </w:t>
      </w:r>
    </w:p>
    <w:p w14:paraId="2B929A31" w14:textId="77777777" w:rsidR="009B09F3" w:rsidRPr="003458C7" w:rsidRDefault="009B09F3" w:rsidP="009B09F3">
      <w:pPr>
        <w:pStyle w:val="PL"/>
      </w:pPr>
      <w:r w:rsidRPr="003458C7">
        <w:t xml:space="preserve">         GenericIRPManagementSystem::ParameterNotSupported, </w:t>
      </w:r>
    </w:p>
    <w:p w14:paraId="32321F98" w14:textId="77777777" w:rsidR="009B09F3" w:rsidRPr="003458C7" w:rsidRDefault="009B09F3" w:rsidP="009B09F3">
      <w:pPr>
        <w:pStyle w:val="PL"/>
      </w:pPr>
      <w:r w:rsidRPr="003458C7">
        <w:t xml:space="preserve">         GenericIRPManagementSystem::InvalidParameter, </w:t>
      </w:r>
    </w:p>
    <w:p w14:paraId="47F2E33C" w14:textId="77777777" w:rsidR="009B09F3" w:rsidRPr="003458C7" w:rsidRDefault="009B09F3" w:rsidP="009B09F3">
      <w:pPr>
        <w:pStyle w:val="PL"/>
      </w:pPr>
      <w:r w:rsidRPr="003458C7">
        <w:t xml:space="preserve">         GenericIRPManagementSystem::ValueNotSupported,</w:t>
      </w:r>
    </w:p>
    <w:p w14:paraId="4C04468B" w14:textId="77777777" w:rsidR="009B09F3" w:rsidRPr="003458C7" w:rsidRDefault="009B09F3" w:rsidP="009B09F3">
      <w:pPr>
        <w:pStyle w:val="PL"/>
      </w:pPr>
      <w:r w:rsidRPr="003458C7">
        <w:t xml:space="preserve">         GenericIRPManagementSystem::OperationNotSupported</w:t>
      </w:r>
    </w:p>
    <w:p w14:paraId="5B1322DA" w14:textId="77777777" w:rsidR="009B09F3" w:rsidRPr="003458C7" w:rsidRDefault="009B09F3" w:rsidP="009B09F3">
      <w:pPr>
        <w:pStyle w:val="PL"/>
      </w:pPr>
      <w:r w:rsidRPr="003458C7">
        <w:t xml:space="preserve">         );</w:t>
      </w:r>
    </w:p>
    <w:p w14:paraId="082CF5AB" w14:textId="77777777" w:rsidR="009B09F3" w:rsidRPr="003458C7" w:rsidRDefault="009B09F3" w:rsidP="009B09F3">
      <w:pPr>
        <w:pStyle w:val="PL"/>
      </w:pPr>
    </w:p>
    <w:p w14:paraId="3FD946E3" w14:textId="77777777" w:rsidR="009B09F3" w:rsidRPr="003458C7" w:rsidRDefault="009B09F3" w:rsidP="009B09F3">
      <w:pPr>
        <w:pStyle w:val="PL"/>
      </w:pPr>
    </w:p>
    <w:p w14:paraId="0D813AED" w14:textId="77777777" w:rsidR="009B09F3" w:rsidRPr="003458C7" w:rsidRDefault="009B09F3" w:rsidP="009B09F3">
      <w:pPr>
        <w:pStyle w:val="PL"/>
      </w:pPr>
      <w:r w:rsidRPr="003458C7">
        <w:t xml:space="preserve">      /* for the purpose of this operation see 3GPP </w:t>
      </w:r>
      <w:r w:rsidRPr="002F42C5">
        <w:t>TS</w:t>
      </w:r>
      <w:r w:rsidRPr="003458C7">
        <w:t xml:space="preserve"> 32.382 */</w:t>
      </w:r>
    </w:p>
    <w:p w14:paraId="31BE3C03" w14:textId="77777777" w:rsidR="009B09F3" w:rsidRPr="003458C7" w:rsidRDefault="009B09F3" w:rsidP="009B09F3">
      <w:pPr>
        <w:pStyle w:val="PL"/>
      </w:pPr>
      <w:r w:rsidRPr="003458C7">
        <w:t xml:space="preserve">      PartialSuspensionConstDefs::Status readActivePartialSuspensionsOfItfN</w:t>
      </w:r>
    </w:p>
    <w:p w14:paraId="6A11157B" w14:textId="77777777" w:rsidR="009B09F3" w:rsidRPr="003458C7" w:rsidRDefault="009B09F3" w:rsidP="009B09F3">
      <w:pPr>
        <w:pStyle w:val="PL"/>
      </w:pPr>
      <w:r w:rsidRPr="003458C7">
        <w:t xml:space="preserve">         (</w:t>
      </w:r>
    </w:p>
    <w:p w14:paraId="2C71FA15" w14:textId="77777777" w:rsidR="009B09F3" w:rsidRPr="003458C7" w:rsidRDefault="009B09F3" w:rsidP="009B09F3">
      <w:pPr>
        <w:pStyle w:val="PL"/>
      </w:pPr>
      <w:r w:rsidRPr="003458C7">
        <w:t xml:space="preserve">         out PartialSuspensionConstDefs::PartialSuspensionListConditional </w:t>
      </w:r>
    </w:p>
    <w:p w14:paraId="2B93CEC6" w14:textId="77777777" w:rsidR="009B09F3" w:rsidRPr="003458C7" w:rsidRDefault="009B09F3" w:rsidP="009B09F3">
      <w:pPr>
        <w:pStyle w:val="PL"/>
      </w:pPr>
      <w:r w:rsidRPr="003458C7">
        <w:t xml:space="preserve">                activePartialPuspensionList</w:t>
      </w:r>
    </w:p>
    <w:p w14:paraId="60703EEB" w14:textId="77777777" w:rsidR="009B09F3" w:rsidRPr="003458C7" w:rsidRDefault="009B09F3" w:rsidP="009B09F3">
      <w:pPr>
        <w:pStyle w:val="PL"/>
      </w:pPr>
      <w:r w:rsidRPr="003458C7">
        <w:t xml:space="preserve">         )</w:t>
      </w:r>
    </w:p>
    <w:p w14:paraId="4D2AB807" w14:textId="77777777" w:rsidR="009B09F3" w:rsidRPr="003458C7" w:rsidRDefault="009B09F3" w:rsidP="009B09F3">
      <w:pPr>
        <w:pStyle w:val="PL"/>
      </w:pPr>
      <w:r w:rsidRPr="003458C7">
        <w:t xml:space="preserve">      raises </w:t>
      </w:r>
    </w:p>
    <w:p w14:paraId="7AE2CBA4" w14:textId="77777777" w:rsidR="009B09F3" w:rsidRPr="003458C7" w:rsidRDefault="009B09F3" w:rsidP="009B09F3">
      <w:pPr>
        <w:pStyle w:val="PL"/>
      </w:pPr>
      <w:r w:rsidRPr="003458C7">
        <w:t xml:space="preserve">         (</w:t>
      </w:r>
    </w:p>
    <w:p w14:paraId="69AB5061" w14:textId="77777777" w:rsidR="009B09F3" w:rsidRPr="003458C7" w:rsidRDefault="009B09F3" w:rsidP="009B09F3">
      <w:pPr>
        <w:pStyle w:val="PL"/>
      </w:pPr>
      <w:r w:rsidRPr="003458C7">
        <w:t xml:space="preserve">         ReadActivePartialSuspensionsOfItfN, </w:t>
      </w:r>
    </w:p>
    <w:p w14:paraId="6C37988A" w14:textId="77777777" w:rsidR="009B09F3" w:rsidRPr="003458C7" w:rsidRDefault="009B09F3" w:rsidP="009B09F3">
      <w:pPr>
        <w:pStyle w:val="PL"/>
      </w:pPr>
      <w:r w:rsidRPr="003458C7">
        <w:t xml:space="preserve">         GenericIRPManagementSystem::ParameterNotSupported, </w:t>
      </w:r>
    </w:p>
    <w:p w14:paraId="2BE3D747" w14:textId="77777777" w:rsidR="009B09F3" w:rsidRPr="003458C7" w:rsidRDefault="009B09F3" w:rsidP="009B09F3">
      <w:pPr>
        <w:pStyle w:val="PL"/>
      </w:pPr>
      <w:r w:rsidRPr="003458C7">
        <w:lastRenderedPageBreak/>
        <w:t xml:space="preserve">         GenericIRPManagementSystem::InvalidParameter, </w:t>
      </w:r>
    </w:p>
    <w:p w14:paraId="5EC67D0F" w14:textId="77777777" w:rsidR="009B09F3" w:rsidRPr="003458C7" w:rsidRDefault="009B09F3" w:rsidP="009B09F3">
      <w:pPr>
        <w:pStyle w:val="PL"/>
      </w:pPr>
      <w:r w:rsidRPr="003458C7">
        <w:t xml:space="preserve">         GenericIRPManagementSystem::ValueNotSupported,</w:t>
      </w:r>
    </w:p>
    <w:p w14:paraId="7FB8801D" w14:textId="77777777" w:rsidR="009B09F3" w:rsidRPr="003458C7" w:rsidRDefault="009B09F3" w:rsidP="009B09F3">
      <w:pPr>
        <w:pStyle w:val="PL"/>
      </w:pPr>
      <w:r w:rsidRPr="003458C7">
        <w:t xml:space="preserve">         GenericIRPManagementSystem::OperationNotSupported</w:t>
      </w:r>
    </w:p>
    <w:p w14:paraId="6417C64E" w14:textId="77777777" w:rsidR="009B09F3" w:rsidRPr="003458C7" w:rsidRDefault="009B09F3" w:rsidP="009B09F3">
      <w:pPr>
        <w:pStyle w:val="PL"/>
      </w:pPr>
      <w:r w:rsidRPr="003458C7">
        <w:t xml:space="preserve">         );</w:t>
      </w:r>
    </w:p>
    <w:p w14:paraId="7F1F7C38" w14:textId="77777777" w:rsidR="009B09F3" w:rsidRPr="003458C7" w:rsidRDefault="009B09F3" w:rsidP="009B09F3">
      <w:pPr>
        <w:pStyle w:val="PL"/>
      </w:pPr>
    </w:p>
    <w:p w14:paraId="75ED6108" w14:textId="77777777" w:rsidR="009B09F3" w:rsidRPr="003458C7" w:rsidRDefault="009B09F3" w:rsidP="009B09F3">
      <w:pPr>
        <w:pStyle w:val="PL"/>
      </w:pPr>
      <w:r w:rsidRPr="003458C7">
        <w:t xml:space="preserve">   };</w:t>
      </w:r>
    </w:p>
    <w:p w14:paraId="2EB0774E" w14:textId="77777777" w:rsidR="009B09F3" w:rsidRPr="003458C7" w:rsidRDefault="009B09F3" w:rsidP="009B09F3">
      <w:pPr>
        <w:pStyle w:val="PL"/>
      </w:pPr>
    </w:p>
    <w:p w14:paraId="42DDA781" w14:textId="77777777" w:rsidR="009B09F3" w:rsidRPr="003458C7" w:rsidRDefault="009B09F3" w:rsidP="009B09F3">
      <w:pPr>
        <w:pStyle w:val="PL"/>
      </w:pPr>
      <w:r w:rsidRPr="003458C7">
        <w:t>};</w:t>
      </w:r>
    </w:p>
    <w:p w14:paraId="4C6FD43B" w14:textId="77777777" w:rsidR="009B09F3" w:rsidRPr="003458C7" w:rsidRDefault="009B09F3" w:rsidP="009B09F3">
      <w:pPr>
        <w:pStyle w:val="PL"/>
      </w:pPr>
      <w:r w:rsidRPr="003458C7">
        <w:t>#endif // _PARTIAL_SUPENSION_</w:t>
      </w:r>
      <w:r w:rsidRPr="002F42C5">
        <w:t>IRP</w:t>
      </w:r>
      <w:r w:rsidRPr="003458C7">
        <w:t>_SYSTEM_IDL_</w:t>
      </w:r>
    </w:p>
    <w:p w14:paraId="792DC980" w14:textId="77777777" w:rsidR="009B09F3" w:rsidRPr="003458C7" w:rsidRDefault="009B09F3" w:rsidP="00D0030B">
      <w:pPr>
        <w:pStyle w:val="Heading2"/>
        <w:rPr>
          <w:lang w:eastAsia="zh-CN"/>
        </w:rPr>
      </w:pPr>
      <w:r>
        <w:br w:type="page"/>
      </w:r>
      <w:bookmarkStart w:id="25" w:name="_Toc335991580"/>
      <w:r w:rsidRPr="003458C7">
        <w:rPr>
          <w:lang w:eastAsia="zh-CN"/>
        </w:rPr>
        <w:lastRenderedPageBreak/>
        <w:t>A.</w:t>
      </w:r>
      <w:r w:rsidRPr="003458C7">
        <w:rPr>
          <w:rFonts w:hint="eastAsia"/>
          <w:lang w:eastAsia="zh-CN"/>
        </w:rPr>
        <w:t>3</w:t>
      </w:r>
      <w:r>
        <w:rPr>
          <w:lang w:eastAsia="zh-CN"/>
        </w:rPr>
        <w:t>.4</w:t>
      </w:r>
      <w:r w:rsidRPr="003458C7">
        <w:rPr>
          <w:lang w:eastAsia="zh-CN"/>
        </w:rPr>
        <w:tab/>
        <w:t>IDL specification (file name "PartialSuspensionOfItfN</w:t>
      </w:r>
      <w:r w:rsidRPr="003458C7">
        <w:rPr>
          <w:rFonts w:hint="eastAsia"/>
          <w:lang w:eastAsia="zh-CN"/>
        </w:rPr>
        <w:t>Notifications</w:t>
      </w:r>
      <w:r w:rsidRPr="003458C7">
        <w:rPr>
          <w:lang w:eastAsia="zh-CN"/>
        </w:rPr>
        <w:t>.idl")</w:t>
      </w:r>
      <w:bookmarkEnd w:id="25"/>
    </w:p>
    <w:p w14:paraId="6C982D2E"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//File: </w:t>
      </w:r>
      <w:r w:rsidRPr="003458C7">
        <w:rPr>
          <w:lang w:eastAsia="zh-CN"/>
        </w:rPr>
        <w:t>PartialSuspensionOfItfN</w:t>
      </w:r>
      <w:r w:rsidRPr="003458C7">
        <w:rPr>
          <w:rFonts w:hint="eastAsia"/>
          <w:lang w:eastAsia="zh-CN"/>
        </w:rPr>
        <w:t>Notifications</w:t>
      </w:r>
      <w:r w:rsidRPr="003458C7">
        <w:rPr>
          <w:rFonts w:cs="Courier New"/>
          <w:szCs w:val="16"/>
          <w:lang w:eastAsia="zh-CN"/>
        </w:rPr>
        <w:t>.idl</w:t>
      </w:r>
    </w:p>
    <w:p w14:paraId="250A3D51"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#ifndef _PARTIAL_SUSPENSION_OF_ITFN_NOTIFICATIONS_IDL_</w:t>
      </w:r>
    </w:p>
    <w:p w14:paraId="14DF0CCB"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#define _PARTIAL_SUSPENSION_OF_ITFN_NOTIFICATIONS_IDL_</w:t>
      </w:r>
    </w:p>
    <w:p w14:paraId="4BFA7C58" w14:textId="77777777" w:rsidR="009B09F3" w:rsidRPr="003458C7" w:rsidRDefault="009B09F3" w:rsidP="009B09F3">
      <w:pPr>
        <w:pStyle w:val="PL"/>
        <w:keepNext/>
        <w:keepLines/>
        <w:rPr>
          <w:rFonts w:cs="Courier New"/>
          <w:szCs w:val="16"/>
          <w:lang w:eastAsia="zh-CN"/>
        </w:rPr>
      </w:pPr>
    </w:p>
    <w:p w14:paraId="63812970"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#include &lt;</w:t>
      </w:r>
      <w:r w:rsidRPr="003458C7">
        <w:t>PartialSuspensionConstDefs</w:t>
      </w:r>
      <w:r w:rsidRPr="003458C7">
        <w:rPr>
          <w:rFonts w:cs="Courier New"/>
          <w:szCs w:val="16"/>
          <w:lang w:eastAsia="zh-CN"/>
        </w:rPr>
        <w:t>.idl&gt;</w:t>
      </w:r>
    </w:p>
    <w:p w14:paraId="6D1F95FC"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#include &lt;NotificationIRPNotifications.idl&gt;</w:t>
      </w:r>
    </w:p>
    <w:p w14:paraId="6FC9DEC1" w14:textId="77777777" w:rsidR="009B09F3" w:rsidRPr="003458C7" w:rsidRDefault="009B09F3" w:rsidP="009B09F3">
      <w:pPr>
        <w:pStyle w:val="PL"/>
        <w:keepNext/>
        <w:keepLines/>
        <w:rPr>
          <w:rFonts w:cs="Courier New"/>
          <w:szCs w:val="16"/>
          <w:lang w:eastAsia="zh-CN"/>
        </w:rPr>
      </w:pPr>
    </w:p>
    <w:p w14:paraId="2E7375D8"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This statement must appear after all include statements</w:t>
      </w:r>
    </w:p>
    <w:p w14:paraId="1E7CB052"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#pragma prefix "3gppsa5.org"</w:t>
      </w:r>
    </w:p>
    <w:p w14:paraId="3084ECE4" w14:textId="77777777" w:rsidR="009B09F3" w:rsidRPr="003458C7" w:rsidRDefault="009B09F3" w:rsidP="009B09F3">
      <w:pPr>
        <w:pStyle w:val="PL"/>
        <w:keepNext/>
        <w:keepLines/>
        <w:rPr>
          <w:rFonts w:cs="Courier New"/>
          <w:szCs w:val="16"/>
          <w:lang w:eastAsia="zh-CN"/>
        </w:rPr>
      </w:pPr>
    </w:p>
    <w:p w14:paraId="7680BC05"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 Module: PartialSuspensionOfItfNNotifications</w:t>
      </w:r>
    </w:p>
    <w:p w14:paraId="43B9F9D0"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This contains the specification of notifications of Partial Suspension of </w:t>
      </w:r>
      <w:r w:rsidRPr="002F42C5">
        <w:rPr>
          <w:rFonts w:cs="Courier New"/>
          <w:szCs w:val="16"/>
          <w:lang w:eastAsia="zh-CN"/>
        </w:rPr>
        <w:t>Itf-N</w:t>
      </w:r>
      <w:r w:rsidRPr="003458C7">
        <w:rPr>
          <w:rFonts w:cs="Courier New"/>
          <w:szCs w:val="16"/>
          <w:lang w:eastAsia="zh-CN"/>
        </w:rPr>
        <w:t>.</w:t>
      </w:r>
    </w:p>
    <w:p w14:paraId="50B16CEA"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w:t>
      </w:r>
    </w:p>
    <w:p w14:paraId="41AC2A5E"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w:t>
      </w:r>
    </w:p>
    <w:p w14:paraId="04E23E6E"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module PartialSuspensionOfItfNNotifications</w:t>
      </w:r>
    </w:p>
    <w:p w14:paraId="7681B31C"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w:t>
      </w:r>
    </w:p>
    <w:p w14:paraId="68C13F5E" w14:textId="77777777" w:rsidR="009B09F3" w:rsidRPr="003458C7" w:rsidRDefault="009B09F3" w:rsidP="009B09F3">
      <w:pPr>
        <w:pStyle w:val="PL"/>
        <w:keepNext/>
        <w:keepLines/>
        <w:rPr>
          <w:rFonts w:cs="Courier New"/>
          <w:szCs w:val="16"/>
          <w:lang w:eastAsia="zh-CN"/>
        </w:rPr>
      </w:pPr>
    </w:p>
    <w:p w14:paraId="58A8DF46"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Constant definitions for the </w:t>
      </w:r>
      <w:r w:rsidRPr="003458C7">
        <w:rPr>
          <w:rFonts w:cs="Courier New"/>
        </w:rPr>
        <w:t>notifyChangeOfPartialSuspensionOfItfN</w:t>
      </w:r>
      <w:r w:rsidRPr="003458C7">
        <w:t xml:space="preserve"> </w:t>
      </w:r>
      <w:r w:rsidRPr="003458C7">
        <w:rPr>
          <w:rFonts w:cs="Courier New"/>
          <w:szCs w:val="16"/>
          <w:lang w:eastAsia="zh-CN"/>
        </w:rPr>
        <w:t>notification */</w:t>
      </w:r>
    </w:p>
    <w:p w14:paraId="618A705F" w14:textId="77777777" w:rsidR="009B09F3" w:rsidRPr="003458C7" w:rsidRDefault="009B09F3" w:rsidP="009B09F3">
      <w:pPr>
        <w:pStyle w:val="PL"/>
        <w:keepNext/>
        <w:keepLines/>
        <w:rPr>
          <w:rFonts w:cs="Courier New"/>
          <w:szCs w:val="16"/>
          <w:lang w:eastAsia="zh-CN"/>
        </w:rPr>
      </w:pPr>
    </w:p>
    <w:p w14:paraId="1705D497"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interface </w:t>
      </w:r>
      <w:r w:rsidRPr="003458C7">
        <w:rPr>
          <w:rFonts w:cs="Courier New"/>
        </w:rPr>
        <w:t>notifyChangeOfPartialSuspensionOfItfN</w:t>
      </w:r>
      <w:r w:rsidRPr="003458C7">
        <w:rPr>
          <w:rFonts w:cs="Courier New"/>
          <w:szCs w:val="16"/>
          <w:lang w:eastAsia="zh-CN"/>
        </w:rPr>
        <w:t>: NotificationIRPNotifications::Notify</w:t>
      </w:r>
    </w:p>
    <w:p w14:paraId="55B963CB"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w:t>
      </w:r>
    </w:p>
    <w:p w14:paraId="443652C4"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const string EVENT_TYPE = "</w:t>
      </w:r>
      <w:r w:rsidRPr="003458C7">
        <w:rPr>
          <w:rFonts w:cs="Courier New"/>
        </w:rPr>
        <w:t>notifyChangeOfPartialSuspensionOfItfN</w:t>
      </w:r>
      <w:r w:rsidRPr="003458C7">
        <w:rPr>
          <w:rFonts w:cs="Courier New"/>
          <w:szCs w:val="16"/>
          <w:lang w:eastAsia="zh-CN"/>
        </w:rPr>
        <w:t>";</w:t>
      </w:r>
    </w:p>
    <w:p w14:paraId="7311F1E1" w14:textId="77777777" w:rsidR="009B09F3" w:rsidRPr="003458C7" w:rsidRDefault="009B09F3" w:rsidP="009B09F3">
      <w:pPr>
        <w:pStyle w:val="PL"/>
        <w:keepNext/>
        <w:keepLines/>
        <w:rPr>
          <w:rFonts w:cs="Courier New"/>
          <w:szCs w:val="16"/>
          <w:lang w:eastAsia="zh-CN"/>
        </w:rPr>
      </w:pPr>
    </w:p>
    <w:p w14:paraId="12794C49"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w:t>
      </w:r>
    </w:p>
    <w:p w14:paraId="5270569F"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This constant defines the name of the ManagerReference property,</w:t>
      </w:r>
    </w:p>
    <w:p w14:paraId="3AB80441"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filterable_body fields.</w:t>
      </w:r>
    </w:p>
    <w:p w14:paraId="4087FA12"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3B9150D1"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PartialSuspensionConstDefs::ManagerReference.</w:t>
      </w:r>
    </w:p>
    <w:p w14:paraId="50D63851"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w:t>
      </w:r>
    </w:p>
    <w:p w14:paraId="453B65D3"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const string MANAGER_REFERENCE =</w:t>
      </w:r>
    </w:p>
    <w:p w14:paraId="12BE26CC"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PartialSuspensionConstDefs::AttributeNameValue::MANAGER_REFERENCE;</w:t>
      </w:r>
    </w:p>
    <w:p w14:paraId="23E31D1A" w14:textId="77777777" w:rsidR="009B09F3" w:rsidRPr="003458C7" w:rsidRDefault="009B09F3" w:rsidP="009B09F3">
      <w:pPr>
        <w:pStyle w:val="PL"/>
        <w:keepNext/>
        <w:keepLines/>
        <w:rPr>
          <w:rFonts w:cs="Courier New"/>
          <w:szCs w:val="16"/>
          <w:lang w:eastAsia="zh-CN"/>
        </w:rPr>
      </w:pPr>
    </w:p>
    <w:p w14:paraId="5AE042BD"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686D33C2"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This constant defines the name of the </w:t>
      </w:r>
      <w:r w:rsidRPr="003458C7">
        <w:t>TypeOfChange</w:t>
      </w:r>
      <w:r w:rsidRPr="003458C7">
        <w:rPr>
          <w:rFonts w:cs="Courier New"/>
          <w:szCs w:val="16"/>
          <w:lang w:eastAsia="zh-CN"/>
        </w:rPr>
        <w:t xml:space="preserve"> property,</w:t>
      </w:r>
    </w:p>
    <w:p w14:paraId="40679748"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filterable_body fields.</w:t>
      </w:r>
    </w:p>
    <w:p w14:paraId="61237E05"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29A66FFE"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PartialSuspensionConstDefs::</w:t>
      </w:r>
      <w:r w:rsidRPr="003458C7">
        <w:t>TypeOfChange</w:t>
      </w:r>
      <w:r w:rsidRPr="003458C7">
        <w:rPr>
          <w:rFonts w:cs="Courier New"/>
          <w:szCs w:val="16"/>
          <w:lang w:eastAsia="zh-CN"/>
        </w:rPr>
        <w:t>.</w:t>
      </w:r>
    </w:p>
    <w:p w14:paraId="71232582"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6C62DBF1"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const string </w:t>
      </w:r>
      <w:r w:rsidRPr="003458C7">
        <w:t>TYPE_OF_CHANGE</w:t>
      </w:r>
      <w:r w:rsidRPr="003458C7">
        <w:rPr>
          <w:rFonts w:cs="Courier New"/>
          <w:szCs w:val="16"/>
          <w:lang w:eastAsia="zh-CN"/>
        </w:rPr>
        <w:t xml:space="preserve"> =</w:t>
      </w:r>
    </w:p>
    <w:p w14:paraId="279CA629"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PartialSuspensionConstDefs::AttributeNameValue::</w:t>
      </w:r>
      <w:r w:rsidRPr="003458C7">
        <w:t>TYPE_OF_CHANGE</w:t>
      </w:r>
      <w:r w:rsidRPr="003458C7">
        <w:rPr>
          <w:rFonts w:cs="Courier New"/>
          <w:szCs w:val="16"/>
          <w:lang w:eastAsia="zh-CN"/>
        </w:rPr>
        <w:t>;</w:t>
      </w:r>
    </w:p>
    <w:p w14:paraId="3F9F453E" w14:textId="77777777" w:rsidR="009B09F3" w:rsidRPr="003458C7" w:rsidRDefault="009B09F3" w:rsidP="009B09F3">
      <w:pPr>
        <w:pStyle w:val="PL"/>
        <w:rPr>
          <w:rFonts w:cs="Courier New"/>
          <w:szCs w:val="16"/>
          <w:lang w:eastAsia="zh-CN"/>
        </w:rPr>
      </w:pPr>
    </w:p>
    <w:p w14:paraId="5C3026E6"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3E513B6B"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This constant defines the name of the </w:t>
      </w:r>
      <w:r w:rsidRPr="003458C7">
        <w:t>PartialSuspensionId</w:t>
      </w:r>
      <w:r w:rsidRPr="003458C7">
        <w:rPr>
          <w:rFonts w:cs="Courier New"/>
          <w:szCs w:val="16"/>
          <w:lang w:eastAsia="zh-CN"/>
        </w:rPr>
        <w:t xml:space="preserve"> property,</w:t>
      </w:r>
    </w:p>
    <w:p w14:paraId="4D6146FF"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filterable_body fields.</w:t>
      </w:r>
    </w:p>
    <w:p w14:paraId="27ED7749"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5C05EC68"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PartialSuspensionConstDefs::</w:t>
      </w:r>
      <w:r w:rsidRPr="003458C7">
        <w:t>PartialSuspensionId</w:t>
      </w:r>
      <w:r w:rsidRPr="003458C7">
        <w:rPr>
          <w:rFonts w:cs="Courier New"/>
          <w:szCs w:val="16"/>
          <w:lang w:eastAsia="zh-CN"/>
        </w:rPr>
        <w:t>.</w:t>
      </w:r>
    </w:p>
    <w:p w14:paraId="6A4B3728"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628FF084"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const string </w:t>
      </w:r>
      <w:r w:rsidRPr="003458C7">
        <w:t>PARTIAL_SUSPENSION_ID</w:t>
      </w:r>
      <w:r w:rsidRPr="003458C7">
        <w:rPr>
          <w:rFonts w:cs="Courier New"/>
          <w:szCs w:val="16"/>
          <w:lang w:eastAsia="zh-CN"/>
        </w:rPr>
        <w:t xml:space="preserve"> =</w:t>
      </w:r>
    </w:p>
    <w:p w14:paraId="470AE2E0" w14:textId="77777777" w:rsidR="009B09F3" w:rsidRPr="00D55A11" w:rsidRDefault="009B09F3" w:rsidP="009B09F3">
      <w:pPr>
        <w:pStyle w:val="PL"/>
        <w:rPr>
          <w:rFonts w:cs="Courier New"/>
          <w:szCs w:val="16"/>
          <w:lang w:val="en-US" w:eastAsia="zh-CN"/>
        </w:rPr>
      </w:pPr>
      <w:r w:rsidRPr="003458C7">
        <w:rPr>
          <w:rFonts w:cs="Courier New"/>
          <w:szCs w:val="16"/>
          <w:lang w:eastAsia="zh-CN"/>
        </w:rPr>
        <w:t xml:space="preserve">         </w:t>
      </w:r>
      <w:r w:rsidRPr="00D55A11">
        <w:rPr>
          <w:rFonts w:cs="Courier New"/>
          <w:szCs w:val="16"/>
          <w:lang w:val="en-US" w:eastAsia="zh-CN"/>
        </w:rPr>
        <w:t>PartialSuspensionConstDefs::AttributeNameValue::</w:t>
      </w:r>
      <w:r w:rsidRPr="00D55A11">
        <w:rPr>
          <w:lang w:val="en-US"/>
        </w:rPr>
        <w:t>PARTIAL_SUSPENSION_ID</w:t>
      </w:r>
      <w:r w:rsidRPr="00D55A11">
        <w:rPr>
          <w:rFonts w:cs="Courier New"/>
          <w:szCs w:val="16"/>
          <w:lang w:val="en-US" w:eastAsia="zh-CN"/>
        </w:rPr>
        <w:t>;</w:t>
      </w:r>
    </w:p>
    <w:p w14:paraId="07AE8CEF" w14:textId="77777777" w:rsidR="009B09F3" w:rsidRPr="00D55A11" w:rsidRDefault="009B09F3" w:rsidP="009B09F3">
      <w:pPr>
        <w:pStyle w:val="PL"/>
        <w:rPr>
          <w:rFonts w:cs="Courier New"/>
          <w:szCs w:val="16"/>
          <w:lang w:val="en-US" w:eastAsia="zh-CN"/>
        </w:rPr>
      </w:pPr>
    </w:p>
    <w:p w14:paraId="4E617355" w14:textId="77777777" w:rsidR="009B09F3" w:rsidRPr="003458C7" w:rsidRDefault="009B09F3" w:rsidP="009B09F3">
      <w:pPr>
        <w:pStyle w:val="PL"/>
        <w:rPr>
          <w:rFonts w:cs="Courier New"/>
          <w:szCs w:val="16"/>
          <w:lang w:eastAsia="zh-CN"/>
        </w:rPr>
      </w:pPr>
      <w:r w:rsidRPr="00D55A11">
        <w:rPr>
          <w:rFonts w:cs="Courier New"/>
          <w:szCs w:val="16"/>
          <w:lang w:val="en-US" w:eastAsia="zh-CN"/>
        </w:rPr>
        <w:t xml:space="preserve">      </w:t>
      </w:r>
      <w:r w:rsidRPr="003458C7">
        <w:rPr>
          <w:rFonts w:cs="Courier New"/>
          <w:szCs w:val="16"/>
          <w:lang w:eastAsia="zh-CN"/>
        </w:rPr>
        <w:t>/**</w:t>
      </w:r>
    </w:p>
    <w:p w14:paraId="0B925ACD"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This constant defines the name of the </w:t>
      </w:r>
      <w:r w:rsidRPr="003458C7">
        <w:t>BaseMOInstance</w:t>
      </w:r>
      <w:r w:rsidRPr="003458C7">
        <w:rPr>
          <w:rFonts w:cs="Courier New"/>
          <w:szCs w:val="16"/>
          <w:lang w:eastAsia="zh-CN"/>
        </w:rPr>
        <w:t xml:space="preserve"> property,</w:t>
      </w:r>
    </w:p>
    <w:p w14:paraId="08B21290"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filterable_body fields.</w:t>
      </w:r>
    </w:p>
    <w:p w14:paraId="327ED89C"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47489849"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PartialSuspensionConstDefs::</w:t>
      </w:r>
      <w:r w:rsidRPr="003458C7">
        <w:t>DNOpt</w:t>
      </w:r>
      <w:r w:rsidRPr="003458C7">
        <w:rPr>
          <w:rFonts w:cs="Courier New"/>
          <w:szCs w:val="16"/>
          <w:lang w:eastAsia="zh-CN"/>
        </w:rPr>
        <w:t>.</w:t>
      </w:r>
    </w:p>
    <w:p w14:paraId="47070A87"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742BA6FF"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const string </w:t>
      </w:r>
      <w:r w:rsidRPr="003458C7">
        <w:t>BASE_MO_INSTANCE</w:t>
      </w:r>
      <w:r w:rsidRPr="003458C7">
        <w:rPr>
          <w:rFonts w:cs="Courier New"/>
          <w:szCs w:val="16"/>
          <w:lang w:eastAsia="zh-CN"/>
        </w:rPr>
        <w:t xml:space="preserve"> =</w:t>
      </w:r>
    </w:p>
    <w:p w14:paraId="49B26931"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PartialSuspensionConstDefs::AttributeNameValue::</w:t>
      </w:r>
      <w:r w:rsidRPr="003458C7">
        <w:t>BASE_MO_INSTANCE</w:t>
      </w:r>
      <w:r w:rsidRPr="003458C7">
        <w:rPr>
          <w:rFonts w:cs="Courier New"/>
          <w:szCs w:val="16"/>
          <w:lang w:eastAsia="zh-CN"/>
        </w:rPr>
        <w:t>;</w:t>
      </w:r>
    </w:p>
    <w:p w14:paraId="5C7A4DA6" w14:textId="77777777" w:rsidR="009B09F3" w:rsidRPr="003458C7" w:rsidRDefault="009B09F3" w:rsidP="009B09F3">
      <w:pPr>
        <w:pStyle w:val="PL"/>
        <w:rPr>
          <w:rFonts w:cs="Courier New"/>
          <w:szCs w:val="16"/>
          <w:lang w:eastAsia="zh-CN"/>
        </w:rPr>
      </w:pPr>
    </w:p>
    <w:p w14:paraId="5B01B2C5"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6B3404C2"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This constant defines the name of the </w:t>
      </w:r>
      <w:r w:rsidRPr="003458C7">
        <w:t>Scope</w:t>
      </w:r>
      <w:r w:rsidRPr="003458C7">
        <w:rPr>
          <w:rFonts w:cs="Courier New"/>
          <w:szCs w:val="16"/>
          <w:lang w:eastAsia="zh-CN"/>
        </w:rPr>
        <w:t xml:space="preserve"> property,</w:t>
      </w:r>
    </w:p>
    <w:p w14:paraId="45A77479"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filterable_body fields.</w:t>
      </w:r>
    </w:p>
    <w:p w14:paraId="442C124F"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69C73E0F"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 PartialSuspensionConstDefs::</w:t>
      </w:r>
      <w:r w:rsidRPr="003458C7">
        <w:t>ScopeTypeConditional</w:t>
      </w:r>
      <w:r w:rsidRPr="003458C7">
        <w:rPr>
          <w:rFonts w:cs="Courier New"/>
          <w:szCs w:val="16"/>
          <w:lang w:eastAsia="zh-CN"/>
        </w:rPr>
        <w:t>.</w:t>
      </w:r>
    </w:p>
    <w:p w14:paraId="1BA4ABBB"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175CD617"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const string </w:t>
      </w:r>
      <w:r w:rsidRPr="003458C7">
        <w:t>SCOPE</w:t>
      </w:r>
      <w:r w:rsidRPr="003458C7">
        <w:rPr>
          <w:rFonts w:cs="Courier New"/>
          <w:szCs w:val="16"/>
          <w:lang w:eastAsia="zh-CN"/>
        </w:rPr>
        <w:t xml:space="preserve"> =</w:t>
      </w:r>
    </w:p>
    <w:p w14:paraId="5F8DE9D3"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PartialSuspensionConstDefs::AttributeNameValue::</w:t>
      </w:r>
      <w:r w:rsidRPr="003458C7">
        <w:t>SCOPE</w:t>
      </w:r>
      <w:r w:rsidRPr="003458C7">
        <w:rPr>
          <w:rFonts w:cs="Courier New"/>
          <w:szCs w:val="16"/>
          <w:lang w:eastAsia="zh-CN"/>
        </w:rPr>
        <w:t>;</w:t>
      </w:r>
    </w:p>
    <w:p w14:paraId="625029B4" w14:textId="77777777" w:rsidR="009B09F3" w:rsidRPr="003458C7" w:rsidRDefault="009B09F3" w:rsidP="009B09F3">
      <w:pPr>
        <w:pStyle w:val="PL"/>
        <w:rPr>
          <w:rFonts w:cs="Courier New"/>
          <w:szCs w:val="16"/>
          <w:lang w:eastAsia="zh-CN"/>
        </w:rPr>
      </w:pPr>
    </w:p>
    <w:p w14:paraId="385CC75E"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lastRenderedPageBreak/>
        <w:t xml:space="preserve">      /**</w:t>
      </w:r>
    </w:p>
    <w:p w14:paraId="5A5926FB"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This constant defines the name of the </w:t>
      </w:r>
      <w:r w:rsidRPr="003458C7">
        <w:t>ActivationTime</w:t>
      </w:r>
      <w:r w:rsidRPr="003458C7">
        <w:rPr>
          <w:rFonts w:cs="Courier New"/>
          <w:szCs w:val="16"/>
          <w:lang w:eastAsia="zh-CN"/>
        </w:rPr>
        <w:t xml:space="preserve"> property,</w:t>
      </w:r>
    </w:p>
    <w:p w14:paraId="2939501D"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filterable_body fields.</w:t>
      </w:r>
    </w:p>
    <w:p w14:paraId="16C335B7"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59F06467"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 PartialSuspensionConstDefs::</w:t>
      </w:r>
      <w:r w:rsidRPr="003458C7">
        <w:t>ActivationTimeOpt</w:t>
      </w:r>
      <w:r w:rsidRPr="003458C7">
        <w:rPr>
          <w:rFonts w:cs="Courier New"/>
          <w:szCs w:val="16"/>
          <w:lang w:eastAsia="zh-CN"/>
        </w:rPr>
        <w:t>.</w:t>
      </w:r>
    </w:p>
    <w:p w14:paraId="7648A2B9"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w:t>
      </w:r>
    </w:p>
    <w:p w14:paraId="5B979535" w14:textId="77777777" w:rsidR="009B09F3" w:rsidRPr="003458C7" w:rsidRDefault="009B09F3" w:rsidP="009B09F3">
      <w:pPr>
        <w:pStyle w:val="PL"/>
        <w:keepNext/>
        <w:keepLines/>
        <w:rPr>
          <w:rFonts w:cs="Courier New"/>
          <w:szCs w:val="16"/>
          <w:lang w:eastAsia="zh-CN"/>
        </w:rPr>
      </w:pPr>
      <w:r w:rsidRPr="003458C7">
        <w:rPr>
          <w:rFonts w:cs="Courier New"/>
          <w:szCs w:val="16"/>
          <w:lang w:eastAsia="zh-CN"/>
        </w:rPr>
        <w:t xml:space="preserve">      const string </w:t>
      </w:r>
      <w:r w:rsidRPr="003458C7">
        <w:t>ACTIVATION_TIME</w:t>
      </w:r>
      <w:r w:rsidRPr="003458C7">
        <w:rPr>
          <w:rFonts w:cs="Courier New"/>
          <w:szCs w:val="16"/>
          <w:lang w:eastAsia="zh-CN"/>
        </w:rPr>
        <w:t xml:space="preserve"> =</w:t>
      </w:r>
    </w:p>
    <w:p w14:paraId="6143F1C9"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PartialSuspensionConstDefs::AttributeNameValue::</w:t>
      </w:r>
      <w:r w:rsidRPr="003458C7">
        <w:t>ACTIVATION_TIME</w:t>
      </w:r>
      <w:r w:rsidRPr="003458C7">
        <w:rPr>
          <w:rFonts w:cs="Courier New"/>
          <w:szCs w:val="16"/>
          <w:lang w:eastAsia="zh-CN"/>
        </w:rPr>
        <w:t>;</w:t>
      </w:r>
    </w:p>
    <w:p w14:paraId="069F9C91" w14:textId="77777777" w:rsidR="009B09F3" w:rsidRPr="003458C7" w:rsidRDefault="009B09F3" w:rsidP="009B09F3">
      <w:pPr>
        <w:pStyle w:val="PL"/>
        <w:rPr>
          <w:rFonts w:cs="Courier New"/>
          <w:szCs w:val="16"/>
          <w:lang w:eastAsia="zh-CN"/>
        </w:rPr>
      </w:pPr>
    </w:p>
    <w:p w14:paraId="34461369" w14:textId="77777777" w:rsidR="009B09F3" w:rsidRPr="003458C7" w:rsidRDefault="009B09F3" w:rsidP="009B09F3">
      <w:pPr>
        <w:pStyle w:val="PL"/>
        <w:rPr>
          <w:rFonts w:cs="Courier New"/>
          <w:szCs w:val="16"/>
          <w:lang w:eastAsia="zh-CN"/>
        </w:rPr>
      </w:pPr>
      <w:r w:rsidRPr="003458C7">
        <w:rPr>
          <w:rFonts w:cs="Courier New"/>
          <w:szCs w:val="16"/>
          <w:lang w:eastAsia="zh-CN"/>
        </w:rPr>
        <w:t xml:space="preserve">   };</w:t>
      </w:r>
    </w:p>
    <w:p w14:paraId="7F63677A" w14:textId="77777777" w:rsidR="009B09F3" w:rsidRPr="003458C7" w:rsidRDefault="009B09F3" w:rsidP="009B09F3">
      <w:pPr>
        <w:pStyle w:val="PL"/>
        <w:rPr>
          <w:rFonts w:cs="Courier New"/>
          <w:szCs w:val="16"/>
          <w:lang w:eastAsia="zh-CN"/>
        </w:rPr>
      </w:pPr>
    </w:p>
    <w:p w14:paraId="2385A656" w14:textId="77777777" w:rsidR="009B09F3" w:rsidRPr="003458C7" w:rsidRDefault="009B09F3" w:rsidP="009B09F3">
      <w:pPr>
        <w:pStyle w:val="PL"/>
        <w:rPr>
          <w:rFonts w:cs="Courier New"/>
          <w:szCs w:val="16"/>
          <w:lang w:eastAsia="zh-CN"/>
        </w:rPr>
      </w:pPr>
    </w:p>
    <w:p w14:paraId="594B0430" w14:textId="77777777" w:rsidR="009B09F3" w:rsidRPr="003458C7" w:rsidRDefault="009B09F3" w:rsidP="009B09F3">
      <w:pPr>
        <w:pStyle w:val="PL"/>
        <w:rPr>
          <w:rFonts w:cs="Courier New"/>
          <w:szCs w:val="16"/>
          <w:lang w:eastAsia="zh-CN"/>
        </w:rPr>
      </w:pPr>
      <w:r w:rsidRPr="003458C7">
        <w:rPr>
          <w:rFonts w:cs="Courier New"/>
          <w:szCs w:val="16"/>
          <w:lang w:eastAsia="zh-CN"/>
        </w:rPr>
        <w:t>};</w:t>
      </w:r>
    </w:p>
    <w:p w14:paraId="2DEC8233" w14:textId="77777777" w:rsidR="009B09F3" w:rsidRPr="003458C7" w:rsidRDefault="009B09F3" w:rsidP="009B09F3">
      <w:pPr>
        <w:pStyle w:val="PL"/>
        <w:rPr>
          <w:rFonts w:cs="Courier New"/>
          <w:szCs w:val="16"/>
          <w:lang w:eastAsia="zh-CN"/>
        </w:rPr>
      </w:pPr>
    </w:p>
    <w:p w14:paraId="654BB36B" w14:textId="77777777" w:rsidR="009B09F3" w:rsidRPr="003458C7" w:rsidRDefault="009B09F3" w:rsidP="009B09F3">
      <w:pPr>
        <w:pStyle w:val="PL"/>
        <w:rPr>
          <w:rFonts w:cs="Courier New"/>
          <w:szCs w:val="16"/>
          <w:lang w:eastAsia="zh-CN"/>
        </w:rPr>
      </w:pPr>
      <w:r w:rsidRPr="003458C7">
        <w:rPr>
          <w:rFonts w:cs="Courier New"/>
          <w:szCs w:val="16"/>
          <w:lang w:eastAsia="zh-CN"/>
        </w:rPr>
        <w:t>#endif // _PARTIAL_SUSPENSION_OF_ITFN_NOTIFICATIONS_IDL_</w:t>
      </w:r>
    </w:p>
    <w:p w14:paraId="242F085C" w14:textId="77777777" w:rsidR="009B09F3" w:rsidRPr="003458C7" w:rsidRDefault="009B09F3" w:rsidP="009B09F3">
      <w:pPr>
        <w:pStyle w:val="PL"/>
        <w:rPr>
          <w:rFonts w:cs="Courier New"/>
          <w:szCs w:val="16"/>
          <w:lang w:eastAsia="zh-CN"/>
        </w:rPr>
      </w:pPr>
    </w:p>
    <w:p w14:paraId="3B6067E5" w14:textId="77777777" w:rsidR="009B09F3" w:rsidRPr="003458C7" w:rsidRDefault="009B09F3" w:rsidP="009B09F3">
      <w:pPr>
        <w:pStyle w:val="PL"/>
      </w:pPr>
    </w:p>
    <w:p w14:paraId="7C7E980D" w14:textId="77777777" w:rsidR="00467EE2" w:rsidRPr="00200CF8" w:rsidRDefault="00DF53FC" w:rsidP="00D0030B">
      <w:pPr>
        <w:pStyle w:val="Heading8"/>
      </w:pPr>
      <w:r>
        <w:br w:type="page"/>
      </w:r>
      <w:bookmarkStart w:id="26" w:name="_Toc335991581"/>
      <w:r w:rsidR="00B03B59">
        <w:lastRenderedPageBreak/>
        <w:t>Annex B (normative):</w:t>
      </w:r>
      <w:r w:rsidR="00B03B59">
        <w:br/>
        <w:t>XML d</w:t>
      </w:r>
      <w:r w:rsidR="00467EE2" w:rsidRPr="00200CF8">
        <w:t>efinitions</w:t>
      </w:r>
      <w:bookmarkEnd w:id="26"/>
    </w:p>
    <w:p w14:paraId="1F9C1F17" w14:textId="77777777" w:rsidR="00467EE2" w:rsidRPr="00200CF8" w:rsidRDefault="00467EE2" w:rsidP="00467EE2">
      <w:r w:rsidRPr="00200CF8">
        <w:t xml:space="preserve">This annex contains the </w:t>
      </w:r>
      <w:bookmarkStart w:id="27" w:name="OLE_LINK2"/>
      <w:bookmarkStart w:id="28" w:name="OLE_LINK3"/>
      <w:r w:rsidRPr="00200CF8">
        <w:rPr>
          <w:color w:val="000000"/>
        </w:rPr>
        <w:t xml:space="preserve">XML Definitions </w:t>
      </w:r>
      <w:bookmarkEnd w:id="27"/>
      <w:bookmarkEnd w:id="28"/>
      <w:r w:rsidRPr="00200CF8">
        <w:rPr>
          <w:color w:val="000000"/>
        </w:rPr>
        <w:t xml:space="preserve">for the </w:t>
      </w:r>
      <w:r w:rsidR="00EE5230" w:rsidRPr="0082483D">
        <w:t>Partial Suspension of Itf-N</w:t>
      </w:r>
      <w:r w:rsidRPr="00200CF8">
        <w:rPr>
          <w:color w:val="000000"/>
        </w:rPr>
        <w:t xml:space="preserve"> Integration Reference Point as it applies to</w:t>
      </w:r>
      <w:r w:rsidRPr="00200CF8">
        <w:t xml:space="preserve"> Itf-N, in accordance with </w:t>
      </w:r>
      <w:r w:rsidR="00EE5230" w:rsidRPr="0082483D">
        <w:t>Partial Suspension of Itf-N</w:t>
      </w:r>
      <w:r w:rsidRPr="00200CF8">
        <w:t xml:space="preserve"> IRP IS definitions [</w:t>
      </w:r>
      <w:r w:rsidRPr="00200CF8">
        <w:rPr>
          <w:rFonts w:hint="eastAsia"/>
          <w:lang w:eastAsia="zh-CN"/>
        </w:rPr>
        <w:t>5</w:t>
      </w:r>
      <w:r w:rsidRPr="00200CF8">
        <w:t>].</w:t>
      </w:r>
    </w:p>
    <w:p w14:paraId="43616C47" w14:textId="77777777" w:rsidR="00467EE2" w:rsidRDefault="00467EE2" w:rsidP="00467EE2">
      <w:pPr>
        <w:rPr>
          <w:lang w:eastAsia="zh-CN"/>
        </w:rPr>
      </w:pPr>
      <w:r>
        <w:t xml:space="preserve">Apart from being used for the Notification Log, </w:t>
      </w:r>
      <w:r>
        <w:rPr>
          <w:rFonts w:hint="eastAsia"/>
          <w:lang w:eastAsia="zh-CN"/>
        </w:rPr>
        <w:t>t</w:t>
      </w:r>
      <w:r w:rsidRPr="00200CF8">
        <w:t xml:space="preserve">he XML definitions for </w:t>
      </w:r>
      <w:r w:rsidR="00EE5230" w:rsidRPr="0082483D">
        <w:t>Partial Suspension of Itf-N</w:t>
      </w:r>
      <w:r w:rsidRPr="00200CF8">
        <w:t xml:space="preserve"> IRP notifications are used by the </w:t>
      </w:r>
      <w:r w:rsidR="00EE5230" w:rsidRPr="0082483D">
        <w:t>Partial Suspension of Itf-N</w:t>
      </w:r>
      <w:r w:rsidRPr="00200CF8">
        <w:t xml:space="preserve"> IRP SOAP SS.</w:t>
      </w:r>
    </w:p>
    <w:p w14:paraId="0B83BF1B" w14:textId="77777777" w:rsidR="00467EE2" w:rsidRPr="00DF53FC" w:rsidRDefault="00467EE2" w:rsidP="00D0030B">
      <w:pPr>
        <w:pStyle w:val="Heading1"/>
      </w:pPr>
      <w:bookmarkStart w:id="29" w:name="_Toc335991582"/>
      <w:r w:rsidRPr="00DF53FC">
        <w:t>B.1</w:t>
      </w:r>
      <w:r w:rsidRPr="00DF53FC">
        <w:tab/>
        <w:t>Architectural Features</w:t>
      </w:r>
      <w:bookmarkEnd w:id="29"/>
    </w:p>
    <w:p w14:paraId="58472415" w14:textId="77777777" w:rsidR="00467EE2" w:rsidRPr="00EE5230" w:rsidRDefault="00467EE2" w:rsidP="00EE5230">
      <w:pPr>
        <w:pStyle w:val="B1"/>
        <w:ind w:left="0" w:firstLine="0"/>
        <w:rPr>
          <w:color w:val="000000"/>
        </w:rPr>
      </w:pPr>
      <w:r w:rsidRPr="00EE5230">
        <w:t xml:space="preserve">The overall architectural feature of </w:t>
      </w:r>
      <w:r w:rsidR="00EE5230" w:rsidRPr="00EE5230">
        <w:t>Partial Suspension of Itf-N</w:t>
      </w:r>
      <w:r w:rsidRPr="00EE5230">
        <w:t xml:space="preserve"> IRP is specified in 3G</w:t>
      </w:r>
      <w:r w:rsidRPr="00EE5230">
        <w:rPr>
          <w:rFonts w:hint="eastAsia"/>
        </w:rPr>
        <w:t>PP</w:t>
      </w:r>
      <w:r w:rsidRPr="00EE5230">
        <w:t xml:space="preserve"> TS 32.</w:t>
      </w:r>
      <w:r w:rsidR="00EE5230" w:rsidRPr="00EE5230">
        <w:rPr>
          <w:rFonts w:hint="eastAsia"/>
        </w:rPr>
        <w:t>3</w:t>
      </w:r>
      <w:r w:rsidR="00EE5230" w:rsidRPr="00EE5230">
        <w:t>8</w:t>
      </w:r>
      <w:r w:rsidRPr="00EE5230">
        <w:t>2 [</w:t>
      </w:r>
      <w:r w:rsidRPr="00EE5230">
        <w:rPr>
          <w:rFonts w:hint="eastAsia"/>
        </w:rPr>
        <w:t>5</w:t>
      </w:r>
      <w:r w:rsidRPr="00EE5230">
        <w:t>]. This</w:t>
      </w:r>
      <w:r w:rsidR="00EE5230" w:rsidRPr="00EE5230">
        <w:t xml:space="preserve"> clause </w:t>
      </w:r>
      <w:r w:rsidRPr="00EE5230">
        <w:t>specifies features that are specific to the XML definitions.</w:t>
      </w:r>
      <w:r w:rsidR="00EE5230" w:rsidRPr="00EE5230">
        <w:t xml:space="preserve"> </w:t>
      </w:r>
    </w:p>
    <w:p w14:paraId="3C401917" w14:textId="77777777" w:rsidR="00467EE2" w:rsidRPr="000B1A36" w:rsidRDefault="00467EE2" w:rsidP="00D0030B">
      <w:pPr>
        <w:pStyle w:val="Heading2"/>
        <w:rPr>
          <w:lang w:eastAsia="zh-CN"/>
        </w:rPr>
      </w:pPr>
      <w:bookmarkStart w:id="30" w:name="_Toc335991583"/>
      <w:r>
        <w:rPr>
          <w:lang w:eastAsia="zh-CN"/>
        </w:rPr>
        <w:t>B.1.1</w:t>
      </w:r>
      <w:r w:rsidRPr="000B1A36">
        <w:rPr>
          <w:lang w:eastAsia="zh-CN"/>
        </w:rPr>
        <w:tab/>
        <w:t>Syntax for Distinguished Names</w:t>
      </w:r>
      <w:bookmarkEnd w:id="30"/>
    </w:p>
    <w:p w14:paraId="020F4A92" w14:textId="77777777" w:rsidR="00467EE2" w:rsidRDefault="00467EE2" w:rsidP="00467EE2">
      <w:r w:rsidRPr="000B1A36">
        <w:t xml:space="preserve">The </w:t>
      </w:r>
      <w:r>
        <w:t>syntax</w:t>
      </w:r>
      <w:r w:rsidRPr="000B1A36">
        <w:t xml:space="preserve"> of a Distinguished Nam</w:t>
      </w:r>
      <w:r w:rsidR="00EE5230">
        <w:t>e is defined in 3GPP TS 32.300</w:t>
      </w:r>
      <w:r w:rsidR="00D92DDF">
        <w:t>[19]</w:t>
      </w:r>
    </w:p>
    <w:p w14:paraId="1FAC73E5" w14:textId="77777777" w:rsidR="00467EE2" w:rsidRPr="007F10CC" w:rsidRDefault="00467EE2" w:rsidP="00D0030B">
      <w:pPr>
        <w:pStyle w:val="Heading2"/>
        <w:rPr>
          <w:lang w:eastAsia="zh-CN"/>
        </w:rPr>
      </w:pPr>
      <w:bookmarkStart w:id="31" w:name="_Toc335991584"/>
      <w:r>
        <w:rPr>
          <w:lang w:eastAsia="zh-CN"/>
        </w:rPr>
        <w:t>B.1</w:t>
      </w:r>
      <w:r w:rsidRPr="007F10CC">
        <w:rPr>
          <w:lang w:eastAsia="zh-CN"/>
        </w:rPr>
        <w:t>.</w:t>
      </w:r>
      <w:r>
        <w:rPr>
          <w:lang w:eastAsia="zh-CN"/>
        </w:rPr>
        <w:t>2</w:t>
      </w:r>
      <w:r w:rsidRPr="007F10CC">
        <w:rPr>
          <w:lang w:eastAsia="zh-CN"/>
        </w:rPr>
        <w:tab/>
        <w:t>Notification Services</w:t>
      </w:r>
      <w:bookmarkEnd w:id="31"/>
    </w:p>
    <w:p w14:paraId="35E6DC28" w14:textId="77777777" w:rsidR="00467EE2" w:rsidRPr="00DF53FC" w:rsidRDefault="00EE5230" w:rsidP="00467EE2">
      <w:r>
        <w:t>T</w:t>
      </w:r>
      <w:r w:rsidRPr="00A94B4D">
        <w:t xml:space="preserve">he present document defines the </w:t>
      </w:r>
      <w:r w:rsidRPr="00A94B4D">
        <w:rPr>
          <w:szCs w:val="36"/>
        </w:rPr>
        <w:t>Partial Suspension of Itf-N-specific</w:t>
      </w:r>
      <w:r w:rsidRPr="00A94B4D">
        <w:t xml:space="preserve"> XML schema and element types in </w:t>
      </w:r>
      <w:r w:rsidRPr="00A94B4D">
        <w:rPr>
          <w:rFonts w:ascii="Courier New" w:hAnsi="Courier New" w:cs="Courier New"/>
        </w:rPr>
        <w:t>partialSuspensionOfItfN.xsd</w:t>
      </w:r>
      <w:r w:rsidRPr="00A94B4D">
        <w:t xml:space="preserve"> which shall be used for the  </w:t>
      </w:r>
      <w:r w:rsidRPr="00A94B4D">
        <w:rPr>
          <w:rFonts w:ascii="Courier New" w:hAnsi="Courier New" w:cs="Courier New"/>
        </w:rPr>
        <w:t xml:space="preserve">notifyChangeOfPartialSuspensionOfItfN </w:t>
      </w:r>
      <w:r w:rsidRPr="00A94B4D">
        <w:t>notification defined in 3GPP TS 32.382</w:t>
      </w:r>
      <w:r>
        <w:t xml:space="preserve"> [5</w:t>
      </w:r>
      <w:r w:rsidRPr="00A94B4D">
        <w:t>].</w:t>
      </w:r>
    </w:p>
    <w:p w14:paraId="7498AB57" w14:textId="77777777" w:rsidR="00467EE2" w:rsidRPr="007F10CC" w:rsidRDefault="00467EE2" w:rsidP="00D0030B">
      <w:pPr>
        <w:pStyle w:val="Heading2"/>
        <w:rPr>
          <w:lang w:eastAsia="zh-CN"/>
        </w:rPr>
      </w:pPr>
      <w:bookmarkStart w:id="32" w:name="_Toc335991585"/>
      <w:r>
        <w:rPr>
          <w:lang w:eastAsia="zh-CN"/>
        </w:rPr>
        <w:t>B.1</w:t>
      </w:r>
      <w:r w:rsidRPr="007F10CC">
        <w:rPr>
          <w:lang w:eastAsia="zh-CN"/>
        </w:rPr>
        <w:t>.</w:t>
      </w:r>
      <w:r>
        <w:rPr>
          <w:lang w:eastAsia="zh-CN"/>
        </w:rPr>
        <w:t>3</w:t>
      </w:r>
      <w:r w:rsidRPr="007F10CC">
        <w:rPr>
          <w:lang w:eastAsia="zh-CN"/>
        </w:rPr>
        <w:tab/>
      </w:r>
      <w:r w:rsidR="00B03B59">
        <w:rPr>
          <w:lang w:eastAsia="zh-CN"/>
        </w:rPr>
        <w:t>IOC d</w:t>
      </w:r>
      <w:r>
        <w:rPr>
          <w:lang w:eastAsia="zh-CN"/>
        </w:rPr>
        <w:t>efinitions</w:t>
      </w:r>
      <w:bookmarkEnd w:id="32"/>
    </w:p>
    <w:p w14:paraId="1FF22D61" w14:textId="77777777" w:rsidR="00467EE2" w:rsidRDefault="00467EE2" w:rsidP="00467EE2">
      <w:pPr>
        <w:rPr>
          <w:snapToGrid w:val="0"/>
        </w:rPr>
      </w:pPr>
      <w:r>
        <w:t>This annex</w:t>
      </w:r>
      <w:r w:rsidRPr="007F10CC">
        <w:t xml:space="preserve"> </w:t>
      </w:r>
      <w:r>
        <w:rPr>
          <w:snapToGrid w:val="0"/>
        </w:rPr>
        <w:t xml:space="preserve">defines the XML syntax for the IOC definitions of the </w:t>
      </w:r>
      <w:r w:rsidR="00EE5230" w:rsidRPr="0082483D">
        <w:t>Partial Suspension of Itf-N</w:t>
      </w:r>
      <w:r>
        <w:rPr>
          <w:snapToGrid w:val="0"/>
        </w:rPr>
        <w:t xml:space="preserve"> IRP </w:t>
      </w:r>
      <w:r w:rsidRPr="00E37772">
        <w:rPr>
          <w:snapToGrid w:val="0"/>
        </w:rPr>
        <w:t>IS [</w:t>
      </w:r>
      <w:r>
        <w:rPr>
          <w:rFonts w:hint="eastAsia"/>
          <w:snapToGrid w:val="0"/>
          <w:lang w:eastAsia="zh-CN"/>
        </w:rPr>
        <w:t>5</w:t>
      </w:r>
      <w:r w:rsidRPr="00E37772">
        <w:rPr>
          <w:snapToGrid w:val="0"/>
        </w:rPr>
        <w:t>],</w:t>
      </w:r>
      <w:r>
        <w:rPr>
          <w:snapToGrid w:val="0"/>
        </w:rPr>
        <w:t xml:space="preserve"> which are used by the XML definitions for the </w:t>
      </w:r>
      <w:r w:rsidR="00EE5230" w:rsidRPr="0082483D">
        <w:t>Partial Suspension of Itf-N</w:t>
      </w:r>
      <w:r>
        <w:rPr>
          <w:snapToGrid w:val="0"/>
        </w:rPr>
        <w:t xml:space="preserve"> IRP notifications and the </w:t>
      </w:r>
      <w:r w:rsidR="00EE5230" w:rsidRPr="0082483D">
        <w:t>Partial Suspension of Itf-N</w:t>
      </w:r>
      <w:r>
        <w:rPr>
          <w:rFonts w:hint="eastAsia"/>
          <w:snapToGrid w:val="0"/>
          <w:lang w:eastAsia="zh-CN"/>
        </w:rPr>
        <w:t xml:space="preserve"> </w:t>
      </w:r>
      <w:r>
        <w:rPr>
          <w:snapToGrid w:val="0"/>
        </w:rPr>
        <w:t>IRP IS operations.</w:t>
      </w:r>
    </w:p>
    <w:p w14:paraId="28C3B6FC" w14:textId="77777777" w:rsidR="00467EE2" w:rsidRPr="00DF53FC" w:rsidRDefault="00467EE2" w:rsidP="00D0030B">
      <w:pPr>
        <w:pStyle w:val="Heading1"/>
      </w:pPr>
      <w:bookmarkStart w:id="33" w:name="_Toc335991586"/>
      <w:r w:rsidRPr="00DF53FC">
        <w:t>B.2</w:t>
      </w:r>
      <w:r w:rsidRPr="00DF53FC">
        <w:tab/>
        <w:t>Mapping</w:t>
      </w:r>
      <w:bookmarkEnd w:id="33"/>
    </w:p>
    <w:p w14:paraId="774FA5BB" w14:textId="77777777" w:rsidR="000903CB" w:rsidRPr="001C5ECE" w:rsidRDefault="000903CB" w:rsidP="000903CB">
      <w:r>
        <w:t>Not present in the current version of this specification.</w:t>
      </w:r>
    </w:p>
    <w:p w14:paraId="4595DC03" w14:textId="77777777" w:rsidR="000903CB" w:rsidRDefault="000903CB" w:rsidP="00D0030B">
      <w:pPr>
        <w:pStyle w:val="Heading1"/>
      </w:pPr>
      <w:bookmarkStart w:id="34" w:name="_Toc335991587"/>
      <w:r>
        <w:t>B</w:t>
      </w:r>
      <w:r w:rsidRPr="00A01477">
        <w:t>.</w:t>
      </w:r>
      <w:r>
        <w:t>3</w:t>
      </w:r>
      <w:r w:rsidRPr="00A01477">
        <w:tab/>
      </w:r>
      <w:r>
        <w:t>Solution Set definitions</w:t>
      </w:r>
      <w:bookmarkEnd w:id="34"/>
    </w:p>
    <w:p w14:paraId="21263A48" w14:textId="77777777" w:rsidR="004D54BD" w:rsidRPr="00A01477" w:rsidRDefault="004D54BD" w:rsidP="00D0030B">
      <w:pPr>
        <w:pStyle w:val="Heading2"/>
        <w:rPr>
          <w:lang w:eastAsia="zh-CN"/>
        </w:rPr>
      </w:pPr>
      <w:bookmarkStart w:id="35" w:name="_Toc335991588"/>
      <w:r>
        <w:rPr>
          <w:lang w:eastAsia="zh-CN"/>
        </w:rPr>
        <w:t>B</w:t>
      </w:r>
      <w:r w:rsidRPr="00A01477">
        <w:rPr>
          <w:lang w:eastAsia="zh-CN"/>
        </w:rPr>
        <w:t>.</w:t>
      </w:r>
      <w:r>
        <w:rPr>
          <w:lang w:eastAsia="zh-CN"/>
        </w:rPr>
        <w:t>3.1</w:t>
      </w:r>
      <w:r w:rsidRPr="00A01477">
        <w:rPr>
          <w:lang w:eastAsia="zh-CN"/>
        </w:rPr>
        <w:tab/>
        <w:t xml:space="preserve">XML </w:t>
      </w:r>
      <w:r>
        <w:rPr>
          <w:lang w:eastAsia="zh-CN"/>
        </w:rPr>
        <w:t>d</w:t>
      </w:r>
      <w:r w:rsidRPr="00A01477">
        <w:rPr>
          <w:lang w:eastAsia="zh-CN"/>
        </w:rPr>
        <w:t>efinition</w:t>
      </w:r>
      <w:r>
        <w:rPr>
          <w:lang w:eastAsia="zh-CN"/>
        </w:rPr>
        <w:t xml:space="preserve"> structure</w:t>
      </w:r>
      <w:bookmarkEnd w:id="35"/>
    </w:p>
    <w:p w14:paraId="529691CE" w14:textId="77777777" w:rsidR="004D54BD" w:rsidRDefault="004D54BD" w:rsidP="004D54BD">
      <w:r>
        <w:t>Clause B.3.2 provides a graphical representation of the XML elements.</w:t>
      </w:r>
    </w:p>
    <w:p w14:paraId="756467C5" w14:textId="77777777" w:rsidR="00E2349A" w:rsidRPr="00A94B4D" w:rsidRDefault="004D54BD" w:rsidP="00E2349A">
      <w:r>
        <w:t>Clause B.3.3</w:t>
      </w:r>
      <w:r w:rsidRPr="00A01477">
        <w:t xml:space="preserve"> provides XML definitions of </w:t>
      </w:r>
      <w:r w:rsidR="00E2349A" w:rsidRPr="0082483D">
        <w:t>Partial Suspension of Itf-N</w:t>
      </w:r>
      <w:r w:rsidR="00E2349A" w:rsidRPr="00A01477">
        <w:t xml:space="preserve"> </w:t>
      </w:r>
      <w:r w:rsidRPr="00A01477">
        <w:t xml:space="preserve">IRP notifications as </w:t>
      </w:r>
      <w:r>
        <w:t>defined in [</w:t>
      </w:r>
      <w:r>
        <w:rPr>
          <w:rFonts w:hint="eastAsia"/>
        </w:rPr>
        <w:t>5</w:t>
      </w:r>
      <w:r w:rsidRPr="00E37772">
        <w:t>].</w:t>
      </w:r>
      <w:r w:rsidRPr="004D54BD">
        <w:t xml:space="preserve"> </w:t>
      </w:r>
      <w:r w:rsidR="00E2349A">
        <w:t>See 3GPP TS 32.616</w:t>
      </w:r>
      <w:r w:rsidR="00E2349A" w:rsidRPr="00A94B4D">
        <w:t xml:space="preserve"> </w:t>
      </w:r>
      <w:r w:rsidR="00E2349A">
        <w:t>[18</w:t>
      </w:r>
      <w:r w:rsidR="00E2349A" w:rsidRPr="00A94B4D">
        <w:t>]. The following XML namespaces are potentially used in Partial Suspension of Itf-N XML files:</w:t>
      </w:r>
    </w:p>
    <w:p w14:paraId="27EDEBE6" w14:textId="77777777" w:rsidR="0082483D" w:rsidRDefault="00E2349A" w:rsidP="004D54BD">
      <w:r>
        <w:t>-</w:t>
      </w:r>
      <w:r w:rsidRPr="00A94B4D">
        <w:t>Partial Suspension of Itf-N for CM data files are associated with</w:t>
      </w:r>
      <w:r>
        <w:t xml:space="preserve"> XML schema </w:t>
      </w:r>
      <w:r w:rsidRPr="00E2349A">
        <w:t>partialSuspensionOfItfN.xsd</w:t>
      </w:r>
      <w:r w:rsidRPr="00A94B4D">
        <w:t xml:space="preserve"> </w:t>
      </w:r>
    </w:p>
    <w:p w14:paraId="6D7FAFCB" w14:textId="77777777" w:rsidR="00471CEC" w:rsidRPr="007F10CC" w:rsidRDefault="00471CEC" w:rsidP="00D0030B">
      <w:pPr>
        <w:pStyle w:val="Heading2"/>
        <w:rPr>
          <w:lang w:eastAsia="zh-CN"/>
        </w:rPr>
      </w:pPr>
      <w:bookmarkStart w:id="36" w:name="_Toc335991589"/>
      <w:r>
        <w:rPr>
          <w:lang w:eastAsia="zh-CN"/>
        </w:rPr>
        <w:lastRenderedPageBreak/>
        <w:t>B.3.2</w:t>
      </w:r>
      <w:r w:rsidRPr="007F10CC">
        <w:rPr>
          <w:lang w:eastAsia="zh-CN"/>
        </w:rPr>
        <w:tab/>
      </w:r>
      <w:r>
        <w:rPr>
          <w:lang w:eastAsia="zh-CN"/>
        </w:rPr>
        <w:t>Graphical Representation</w:t>
      </w:r>
      <w:bookmarkEnd w:id="36"/>
    </w:p>
    <w:p w14:paraId="5687E566" w14:textId="77777777" w:rsidR="00E2349A" w:rsidRPr="00E2349A" w:rsidRDefault="00537F7E" w:rsidP="00D0030B">
      <w:pPr>
        <w:pStyle w:val="TH"/>
      </w:pPr>
      <w:r>
        <w:pict w14:anchorId="352C3E2A">
          <v:shape id="_x0000_i1027" type="#_x0000_t75" style="width:466pt;height:201pt">
            <v:imagedata r:id="rId14" o:title="2"/>
          </v:shape>
        </w:pict>
      </w:r>
    </w:p>
    <w:p w14:paraId="36784E33" w14:textId="77777777" w:rsidR="000773C4" w:rsidRPr="000773C4" w:rsidRDefault="002F5646" w:rsidP="00D0030B">
      <w:pPr>
        <w:pStyle w:val="Heading2"/>
        <w:rPr>
          <w:lang w:eastAsia="zh-CN"/>
        </w:rPr>
      </w:pPr>
      <w:bookmarkStart w:id="37" w:name="_Toc335991590"/>
      <w:r>
        <w:rPr>
          <w:rFonts w:hint="eastAsia"/>
          <w:lang w:eastAsia="zh-CN"/>
        </w:rPr>
        <w:t>B.3.3</w:t>
      </w:r>
      <w:r w:rsidRPr="00FC56A1">
        <w:rPr>
          <w:lang w:eastAsia="zh-CN"/>
        </w:rPr>
        <w:tab/>
      </w:r>
      <w:r w:rsidR="0002033F">
        <w:rPr>
          <w:lang w:eastAsia="zh-CN"/>
        </w:rPr>
        <w:t>XML S</w:t>
      </w:r>
      <w:r w:rsidRPr="00A94B4D">
        <w:rPr>
          <w:lang w:eastAsia="zh-CN"/>
        </w:rPr>
        <w:t>chema</w:t>
      </w:r>
      <w:r w:rsidR="0002033F">
        <w:rPr>
          <w:lang w:eastAsia="zh-CN"/>
        </w:rPr>
        <w:t xml:space="preserve"> </w:t>
      </w:r>
      <w:r w:rsidRPr="002F5646">
        <w:rPr>
          <w:lang w:eastAsia="zh-CN"/>
        </w:rPr>
        <w:t>"partialSuspensionOfItfN.xsd"</w:t>
      </w:r>
      <w:bookmarkEnd w:id="37"/>
    </w:p>
    <w:p w14:paraId="405CD3B1"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&lt;?xml version="1.0" encoding="UTF-8"?&gt;</w:t>
      </w:r>
    </w:p>
    <w:p w14:paraId="44320CFC"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&lt;!--</w:t>
      </w:r>
    </w:p>
    <w:p w14:paraId="4F28F7A9"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3GPP TS 32.386 Partial Suspension of Itf-N XML Schema</w:t>
      </w:r>
    </w:p>
    <w:p w14:paraId="71B1FF9C"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partialSuspensionOfItfN.xsd</w:t>
      </w:r>
    </w:p>
    <w:p w14:paraId="54A7EF1E"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--&gt;</w:t>
      </w:r>
    </w:p>
    <w:p w14:paraId="498D3E05"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&lt;schema xmlns:xps="http://www.3gpp.org/ftp/specs/archive/32_series/32.386#partialSuspensionOfItfN" xmlns:xe="http://www.3gpp.org/ftp/specs/archive/32_series/32.306#notification" xmlns:nk="http://www.3gpp.org/ftp/specs/archive/32_series/32.666#kernelNtf" xmlns="http://www.w3.org/2001/XMLSchema" targetNamespace="http://www.3gpp.org/ftp/specs/archive/32_series/32.386#partialSuspensionOfItfN" elementFormDefault="qualified" attributeFormDefault="unqualified"&gt;</w:t>
      </w:r>
    </w:p>
    <w:p w14:paraId="4A9123C7" w14:textId="77777777" w:rsidR="002F5646" w:rsidRPr="00B03B59" w:rsidRDefault="002F5646" w:rsidP="002F5646">
      <w:pPr>
        <w:pStyle w:val="PL"/>
        <w:keepNext/>
        <w:keepLines/>
        <w:rPr>
          <w:rFonts w:cs="Courier New"/>
          <w:szCs w:val="16"/>
          <w:lang w:val="fr-FR" w:eastAsia="zh-CN"/>
        </w:rPr>
      </w:pPr>
      <w:r w:rsidRPr="002F5646">
        <w:rPr>
          <w:rFonts w:cs="Courier New"/>
          <w:szCs w:val="16"/>
          <w:lang w:eastAsia="zh-CN"/>
        </w:rPr>
        <w:tab/>
      </w:r>
      <w:r w:rsidRPr="00B03B59">
        <w:rPr>
          <w:rFonts w:cs="Courier New"/>
          <w:szCs w:val="16"/>
          <w:lang w:val="fr-FR" w:eastAsia="zh-CN"/>
        </w:rPr>
        <w:t>&lt;import namespace="http://www.3gpp.org/ftp/specs/archive/32_series/32.306#notification"/&gt;</w:t>
      </w:r>
    </w:p>
    <w:p w14:paraId="3D165A97" w14:textId="77777777" w:rsidR="004A6263" w:rsidRDefault="004A6263" w:rsidP="002F5646">
      <w:pPr>
        <w:pStyle w:val="PL"/>
        <w:keepNext/>
        <w:keepLines/>
        <w:rPr>
          <w:rFonts w:cs="Courier New"/>
          <w:szCs w:val="16"/>
          <w:lang w:val="fr-FR" w:eastAsia="ko-KR"/>
        </w:rPr>
      </w:pPr>
      <w:r w:rsidRPr="00E92988">
        <w:rPr>
          <w:rFonts w:cs="Courier New"/>
          <w:szCs w:val="16"/>
          <w:lang w:val="fr-FR" w:eastAsia="ko-KR"/>
        </w:rPr>
        <w:tab/>
        <w:t>&lt;import namespace="http://www.3gpp.org/ftp/specs/archive/32_series/32.666#kernelNtf"/&gt;</w:t>
      </w:r>
    </w:p>
    <w:p w14:paraId="1D9E2FC5" w14:textId="77777777" w:rsidR="002F5646" w:rsidRPr="002F5646" w:rsidRDefault="002F5646" w:rsidP="002F5646">
      <w:pPr>
        <w:pStyle w:val="PL"/>
        <w:keepNext/>
        <w:keepLines/>
        <w:rPr>
          <w:rFonts w:cs="Courier New"/>
          <w:szCs w:val="16"/>
          <w:lang w:eastAsia="zh-CN"/>
        </w:rPr>
      </w:pPr>
      <w:r w:rsidRPr="00B03B59">
        <w:rPr>
          <w:rFonts w:cs="Courier New"/>
          <w:szCs w:val="16"/>
          <w:lang w:val="fr-FR" w:eastAsia="zh-CN"/>
        </w:rPr>
        <w:tab/>
      </w:r>
      <w:r w:rsidRPr="002F5646">
        <w:rPr>
          <w:rFonts w:cs="Courier New"/>
          <w:szCs w:val="16"/>
          <w:lang w:eastAsia="zh-CN"/>
        </w:rPr>
        <w:t>&lt;!-- XML types specific for partial suspension of Itf-N --&gt;</w:t>
      </w:r>
    </w:p>
    <w:p w14:paraId="589B5508"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&lt;simpleType name="TypeOfChange"&gt;</w:t>
      </w:r>
    </w:p>
    <w:p w14:paraId="5A1A0426"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t>&lt;restriction base="string"&gt;</w:t>
      </w:r>
    </w:p>
    <w:p w14:paraId="331E0364"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&lt;enumeration value="OnsetOfPartialSuspension"/&gt;</w:t>
      </w:r>
    </w:p>
    <w:p w14:paraId="2174E826"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&lt;enumeration value="RemovalOfPartialSuspension"/&gt;</w:t>
      </w:r>
    </w:p>
    <w:p w14:paraId="1CFAC4F6"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t>&lt;/restriction&gt;</w:t>
      </w:r>
    </w:p>
    <w:p w14:paraId="5B62CBF6"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&lt;/simpleType&gt;</w:t>
      </w:r>
    </w:p>
    <w:p w14:paraId="783777DA"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&lt;simpleType name="PartialSuspensionId"&gt;</w:t>
      </w:r>
    </w:p>
    <w:p w14:paraId="02FDDE16"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t>&lt;restriction base="long"/&gt;</w:t>
      </w:r>
    </w:p>
    <w:p w14:paraId="603D9714"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&lt;/simpleType&gt;</w:t>
      </w:r>
    </w:p>
    <w:p w14:paraId="35D9D719"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&lt;complexType name="NotifyChangeOfPartialSuspensionOfItfN"&gt;</w:t>
      </w:r>
    </w:p>
    <w:p w14:paraId="011DBC18"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t>&lt;complexContent&gt;</w:t>
      </w:r>
    </w:p>
    <w:p w14:paraId="6CC5884F"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&lt;extension base="xe:Notification"&gt;</w:t>
      </w:r>
    </w:p>
    <w:p w14:paraId="710B2340"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&lt;sequence&gt;</w:t>
      </w:r>
    </w:p>
    <w:p w14:paraId="535450D9"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name="body"&gt;</w:t>
      </w:r>
    </w:p>
    <w:p w14:paraId="64AE85BF"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&lt;complexType&gt;</w:t>
      </w:r>
    </w:p>
    <w:p w14:paraId="164DE654"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&lt;sequence&gt;</w:t>
      </w:r>
    </w:p>
    <w:p w14:paraId="4589D43F"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name="TypeOfChange" type="xps:TypeOfChange"/&gt;</w:t>
      </w:r>
    </w:p>
    <w:p w14:paraId="53A04369"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name="PartialSuspensionId" type="xps:PartialSuspensionId"/&gt;</w:t>
      </w:r>
    </w:p>
    <w:p w14:paraId="4646FAC5"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name="ManagerReference" type="string"/&gt;</w:t>
      </w:r>
    </w:p>
    <w:p w14:paraId="2C0F396D"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name="BaseMOInstance" type="string" minOccurs="0"/&gt;</w:t>
      </w:r>
    </w:p>
    <w:p w14:paraId="5F1AC69D"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name="Scope" type="nk:</w:t>
      </w:r>
      <w:r w:rsidR="004A6263">
        <w:rPr>
          <w:rFonts w:cs="Courier New"/>
          <w:szCs w:val="16"/>
          <w:lang w:eastAsia="zh-CN"/>
        </w:rPr>
        <w:t>S</w:t>
      </w:r>
      <w:r w:rsidRPr="002F5646">
        <w:rPr>
          <w:rFonts w:cs="Courier New"/>
          <w:szCs w:val="16"/>
          <w:lang w:eastAsia="zh-CN"/>
        </w:rPr>
        <w:t>copeType" minOccurs="0"/&gt;</w:t>
      </w:r>
    </w:p>
    <w:p w14:paraId="214261D5"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&lt;element name="ActivationTime" type="dateTime" minOccurs="0"/&gt;</w:t>
      </w:r>
    </w:p>
    <w:p w14:paraId="0AAFF855"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t>&lt;/sequence&gt;</w:t>
      </w:r>
    </w:p>
    <w:p w14:paraId="1BD68117" w14:textId="77777777" w:rsidR="002F5646" w:rsidRPr="00D55A11" w:rsidRDefault="002F5646" w:rsidP="002F5646">
      <w:pPr>
        <w:pStyle w:val="PL"/>
        <w:keepNext/>
        <w:keepLines/>
        <w:rPr>
          <w:rFonts w:cs="Courier New"/>
          <w:szCs w:val="16"/>
          <w:lang w:val="fr-FR" w:eastAsia="zh-CN"/>
        </w:rPr>
      </w:pP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2F5646">
        <w:rPr>
          <w:rFonts w:cs="Courier New"/>
          <w:szCs w:val="16"/>
          <w:lang w:eastAsia="zh-CN"/>
        </w:rPr>
        <w:tab/>
      </w:r>
      <w:r w:rsidRPr="00D55A11">
        <w:rPr>
          <w:rFonts w:cs="Courier New"/>
          <w:szCs w:val="16"/>
          <w:lang w:val="fr-FR" w:eastAsia="zh-CN"/>
        </w:rPr>
        <w:t>&lt;/complexType&gt;</w:t>
      </w:r>
    </w:p>
    <w:p w14:paraId="0F230947" w14:textId="77777777" w:rsidR="002F5646" w:rsidRPr="00D55A11" w:rsidRDefault="002F5646" w:rsidP="002F5646">
      <w:pPr>
        <w:pStyle w:val="PL"/>
        <w:keepNext/>
        <w:keepLines/>
        <w:rPr>
          <w:rFonts w:cs="Courier New"/>
          <w:szCs w:val="16"/>
          <w:lang w:val="fr-FR" w:eastAsia="zh-CN"/>
        </w:rPr>
      </w:pPr>
      <w:r w:rsidRPr="00D55A11">
        <w:rPr>
          <w:rFonts w:cs="Courier New"/>
          <w:szCs w:val="16"/>
          <w:lang w:val="fr-FR" w:eastAsia="zh-CN"/>
        </w:rPr>
        <w:tab/>
      </w:r>
      <w:r w:rsidRPr="00D55A11">
        <w:rPr>
          <w:rFonts w:cs="Courier New"/>
          <w:szCs w:val="16"/>
          <w:lang w:val="fr-FR" w:eastAsia="zh-CN"/>
        </w:rPr>
        <w:tab/>
      </w:r>
      <w:r w:rsidRPr="00D55A11">
        <w:rPr>
          <w:rFonts w:cs="Courier New"/>
          <w:szCs w:val="16"/>
          <w:lang w:val="fr-FR" w:eastAsia="zh-CN"/>
        </w:rPr>
        <w:tab/>
      </w:r>
      <w:r w:rsidRPr="00D55A11">
        <w:rPr>
          <w:rFonts w:cs="Courier New"/>
          <w:szCs w:val="16"/>
          <w:lang w:val="fr-FR" w:eastAsia="zh-CN"/>
        </w:rPr>
        <w:tab/>
      </w:r>
      <w:r w:rsidRPr="00D55A11">
        <w:rPr>
          <w:rFonts w:cs="Courier New"/>
          <w:szCs w:val="16"/>
          <w:lang w:val="fr-FR" w:eastAsia="zh-CN"/>
        </w:rPr>
        <w:tab/>
        <w:t>&lt;/element&gt;</w:t>
      </w:r>
    </w:p>
    <w:p w14:paraId="4E27ABEE" w14:textId="77777777" w:rsidR="002F5646" w:rsidRPr="00D55A11" w:rsidRDefault="002F5646" w:rsidP="002F5646">
      <w:pPr>
        <w:pStyle w:val="PL"/>
        <w:keepNext/>
        <w:keepLines/>
        <w:rPr>
          <w:rFonts w:cs="Courier New"/>
          <w:szCs w:val="16"/>
          <w:lang w:val="fr-FR" w:eastAsia="zh-CN"/>
        </w:rPr>
      </w:pPr>
      <w:r w:rsidRPr="00D55A11">
        <w:rPr>
          <w:rFonts w:cs="Courier New"/>
          <w:szCs w:val="16"/>
          <w:lang w:val="fr-FR" w:eastAsia="zh-CN"/>
        </w:rPr>
        <w:tab/>
      </w:r>
      <w:r w:rsidRPr="00D55A11">
        <w:rPr>
          <w:rFonts w:cs="Courier New"/>
          <w:szCs w:val="16"/>
          <w:lang w:val="fr-FR" w:eastAsia="zh-CN"/>
        </w:rPr>
        <w:tab/>
      </w:r>
      <w:r w:rsidRPr="00D55A11">
        <w:rPr>
          <w:rFonts w:cs="Courier New"/>
          <w:szCs w:val="16"/>
          <w:lang w:val="fr-FR" w:eastAsia="zh-CN"/>
        </w:rPr>
        <w:tab/>
      </w:r>
      <w:r w:rsidRPr="00D55A11">
        <w:rPr>
          <w:rFonts w:cs="Courier New"/>
          <w:szCs w:val="16"/>
          <w:lang w:val="fr-FR" w:eastAsia="zh-CN"/>
        </w:rPr>
        <w:tab/>
        <w:t>&lt;/sequence&gt;</w:t>
      </w:r>
    </w:p>
    <w:p w14:paraId="62FB99B5" w14:textId="77777777" w:rsidR="002F5646" w:rsidRPr="00D55A11" w:rsidRDefault="002F5646" w:rsidP="002F5646">
      <w:pPr>
        <w:pStyle w:val="PL"/>
        <w:keepNext/>
        <w:keepLines/>
        <w:rPr>
          <w:rFonts w:cs="Courier New"/>
          <w:szCs w:val="16"/>
          <w:lang w:val="fr-FR" w:eastAsia="zh-CN"/>
        </w:rPr>
      </w:pPr>
      <w:r w:rsidRPr="00D55A11">
        <w:rPr>
          <w:rFonts w:cs="Courier New"/>
          <w:szCs w:val="16"/>
          <w:lang w:val="fr-FR" w:eastAsia="zh-CN"/>
        </w:rPr>
        <w:tab/>
      </w:r>
      <w:r w:rsidRPr="00D55A11">
        <w:rPr>
          <w:rFonts w:cs="Courier New"/>
          <w:szCs w:val="16"/>
          <w:lang w:val="fr-FR" w:eastAsia="zh-CN"/>
        </w:rPr>
        <w:tab/>
      </w:r>
      <w:r w:rsidRPr="00D55A11">
        <w:rPr>
          <w:rFonts w:cs="Courier New"/>
          <w:szCs w:val="16"/>
          <w:lang w:val="fr-FR" w:eastAsia="zh-CN"/>
        </w:rPr>
        <w:tab/>
        <w:t>&lt;/extension&gt;</w:t>
      </w:r>
    </w:p>
    <w:p w14:paraId="6944A332" w14:textId="77777777" w:rsidR="002F5646" w:rsidRPr="00D55A11" w:rsidRDefault="002F5646" w:rsidP="002F5646">
      <w:pPr>
        <w:pStyle w:val="PL"/>
        <w:keepNext/>
        <w:keepLines/>
        <w:rPr>
          <w:rFonts w:cs="Courier New"/>
          <w:szCs w:val="16"/>
          <w:lang w:val="fr-FR" w:eastAsia="zh-CN"/>
        </w:rPr>
      </w:pPr>
      <w:r w:rsidRPr="00D55A11">
        <w:rPr>
          <w:rFonts w:cs="Courier New"/>
          <w:szCs w:val="16"/>
          <w:lang w:val="fr-FR" w:eastAsia="zh-CN"/>
        </w:rPr>
        <w:tab/>
      </w:r>
      <w:r w:rsidRPr="00D55A11">
        <w:rPr>
          <w:rFonts w:cs="Courier New"/>
          <w:szCs w:val="16"/>
          <w:lang w:val="fr-FR" w:eastAsia="zh-CN"/>
        </w:rPr>
        <w:tab/>
        <w:t>&lt;/complexContent&gt;</w:t>
      </w:r>
    </w:p>
    <w:p w14:paraId="0935AB54" w14:textId="77777777" w:rsidR="002F5646" w:rsidRPr="002F5646" w:rsidRDefault="002F5646" w:rsidP="002F5646">
      <w:pPr>
        <w:pStyle w:val="PL"/>
        <w:keepNext/>
        <w:keepLines/>
        <w:rPr>
          <w:rFonts w:cs="Courier New"/>
          <w:szCs w:val="16"/>
          <w:lang w:eastAsia="zh-CN"/>
        </w:rPr>
      </w:pPr>
      <w:r w:rsidRPr="00D55A11">
        <w:rPr>
          <w:rFonts w:cs="Courier New"/>
          <w:szCs w:val="16"/>
          <w:lang w:val="fr-FR" w:eastAsia="zh-CN"/>
        </w:rPr>
        <w:tab/>
      </w:r>
      <w:r w:rsidRPr="002F5646">
        <w:rPr>
          <w:rFonts w:cs="Courier New"/>
          <w:szCs w:val="16"/>
          <w:lang w:eastAsia="zh-CN"/>
        </w:rPr>
        <w:t>&lt;/complexType&gt;</w:t>
      </w:r>
    </w:p>
    <w:p w14:paraId="6AFA7A26" w14:textId="77777777" w:rsidR="002F5646" w:rsidRPr="002F5646" w:rsidRDefault="002F5646" w:rsidP="002F5646">
      <w:pPr>
        <w:pStyle w:val="PL"/>
        <w:keepNext/>
        <w:keepLines/>
        <w:rPr>
          <w:rFonts w:cs="Courier New"/>
          <w:szCs w:val="16"/>
          <w:lang w:eastAsia="zh-CN"/>
        </w:rPr>
      </w:pPr>
      <w:r w:rsidRPr="002F5646">
        <w:rPr>
          <w:rFonts w:cs="Courier New"/>
          <w:szCs w:val="16"/>
          <w:lang w:eastAsia="zh-CN"/>
        </w:rPr>
        <w:tab/>
        <w:t>&lt;element name="NotifyChangeOfPartialSuspensionOfItfN" type="xps:NotifyChangeOfPartialSuspensionOfItfN"/&gt;</w:t>
      </w:r>
    </w:p>
    <w:p w14:paraId="262CEC55" w14:textId="77777777" w:rsidR="002F5646" w:rsidRPr="002F5646" w:rsidRDefault="002F5646" w:rsidP="002F5646">
      <w:pPr>
        <w:pStyle w:val="PL"/>
        <w:keepNext/>
        <w:keepLines/>
      </w:pPr>
      <w:r w:rsidRPr="002F5646">
        <w:rPr>
          <w:rFonts w:cs="Courier New"/>
          <w:szCs w:val="16"/>
          <w:lang w:eastAsia="zh-CN"/>
        </w:rPr>
        <w:t>&lt;/schema&gt;</w:t>
      </w:r>
    </w:p>
    <w:p w14:paraId="24733B58" w14:textId="77777777" w:rsidR="002F5646" w:rsidRPr="00987980" w:rsidRDefault="00D92DDF" w:rsidP="00D0030B">
      <w:pPr>
        <w:pStyle w:val="Heading8"/>
      </w:pPr>
      <w:r>
        <w:br w:type="page"/>
      </w:r>
      <w:bookmarkStart w:id="38" w:name="_Toc335991591"/>
      <w:r w:rsidR="002F5646" w:rsidRPr="00987980">
        <w:lastRenderedPageBreak/>
        <w:t>Annex C (normative):</w:t>
      </w:r>
      <w:r w:rsidR="002F5646" w:rsidRPr="00987980">
        <w:br/>
        <w:t>SOAP Solution Set</w:t>
      </w:r>
      <w:bookmarkEnd w:id="38"/>
    </w:p>
    <w:p w14:paraId="73B856DD" w14:textId="77777777" w:rsidR="002F5646" w:rsidRDefault="002F5646" w:rsidP="002F5646">
      <w:pPr>
        <w:rPr>
          <w:lang w:eastAsia="zh-CN"/>
        </w:rPr>
      </w:pPr>
      <w:r w:rsidRPr="00987980">
        <w:t xml:space="preserve">This annex specifies the </w:t>
      </w:r>
      <w:r w:rsidRPr="00987980">
        <w:rPr>
          <w:rFonts w:hint="eastAsia"/>
          <w:lang w:eastAsia="zh-CN"/>
        </w:rPr>
        <w:t>SOAP</w:t>
      </w:r>
      <w:r w:rsidRPr="00987980">
        <w:rPr>
          <w:lang w:bidi="ar-KW"/>
        </w:rPr>
        <w:t xml:space="preserve"> </w:t>
      </w:r>
      <w:r w:rsidRPr="00987980">
        <w:t xml:space="preserve">Solution Set for the IRP whose semantics are specified in </w:t>
      </w:r>
      <w:r w:rsidR="00924775" w:rsidRPr="003458C7">
        <w:t xml:space="preserve">Partial Suspension of </w:t>
      </w:r>
      <w:r w:rsidR="00924775" w:rsidRPr="002F42C5">
        <w:t>Itf-N</w:t>
      </w:r>
      <w:r w:rsidR="00924775" w:rsidRPr="00987980">
        <w:t xml:space="preserve"> </w:t>
      </w:r>
      <w:r w:rsidRPr="00987980">
        <w:t xml:space="preserve">IRP: Information </w:t>
      </w:r>
      <w:r w:rsidRPr="00987980">
        <w:rPr>
          <w:lang w:eastAsia="zh-CN"/>
        </w:rPr>
        <w:t>Service (3GPP TS 32.</w:t>
      </w:r>
      <w:r w:rsidR="00A94680">
        <w:rPr>
          <w:rFonts w:hint="eastAsia"/>
          <w:lang w:eastAsia="zh-CN"/>
        </w:rPr>
        <w:t>3</w:t>
      </w:r>
      <w:r w:rsidR="00A94680">
        <w:rPr>
          <w:lang w:eastAsia="zh-CN"/>
        </w:rPr>
        <w:t>8</w:t>
      </w:r>
      <w:r w:rsidRPr="00987980">
        <w:rPr>
          <w:lang w:eastAsia="zh-CN"/>
        </w:rPr>
        <w:t>2 [</w:t>
      </w:r>
      <w:r w:rsidRPr="00987980">
        <w:rPr>
          <w:rFonts w:hint="eastAsia"/>
          <w:lang w:eastAsia="zh-CN"/>
        </w:rPr>
        <w:t>5</w:t>
      </w:r>
      <w:r w:rsidRPr="00987980">
        <w:rPr>
          <w:lang w:eastAsia="zh-CN"/>
        </w:rPr>
        <w:t>]).</w:t>
      </w:r>
    </w:p>
    <w:p w14:paraId="01E94976" w14:textId="77777777" w:rsidR="002F5646" w:rsidRDefault="002F5646" w:rsidP="00D0030B">
      <w:pPr>
        <w:pStyle w:val="Heading1"/>
      </w:pPr>
      <w:bookmarkStart w:id="39" w:name="_Toc335991592"/>
      <w:r>
        <w:t>C.1</w:t>
      </w:r>
      <w:r>
        <w:tab/>
        <w:t>Architectural features</w:t>
      </w:r>
      <w:bookmarkEnd w:id="39"/>
    </w:p>
    <w:p w14:paraId="6DB3DA01" w14:textId="77777777" w:rsidR="002F5646" w:rsidRDefault="00A94680" w:rsidP="002F5646">
      <w:pPr>
        <w:rPr>
          <w:lang w:bidi="ar-KW"/>
        </w:rPr>
      </w:pPr>
      <w:r>
        <w:rPr>
          <w:lang w:bidi="ar-KW"/>
        </w:rPr>
        <w:t xml:space="preserve">The overall architectural feature of </w:t>
      </w:r>
      <w:r w:rsidRPr="003458C7">
        <w:t xml:space="preserve">Partial Suspension of </w:t>
      </w:r>
      <w:r w:rsidRPr="002F42C5">
        <w:t>Itf-N</w:t>
      </w:r>
      <w:r w:rsidRPr="003458C7">
        <w:t xml:space="preserve"> </w:t>
      </w:r>
      <w:r w:rsidRPr="002F42C5">
        <w:t>IRP</w:t>
      </w:r>
      <w:r>
        <w:rPr>
          <w:lang w:bidi="ar-KW"/>
        </w:rPr>
        <w:t xml:space="preserve"> is specified in 3GPP TS 32.38</w:t>
      </w:r>
      <w:r w:rsidRPr="00526991">
        <w:rPr>
          <w:lang w:bidi="ar-KW"/>
        </w:rPr>
        <w:t>2 [</w:t>
      </w:r>
      <w:r>
        <w:rPr>
          <w:lang w:bidi="ar-KW"/>
        </w:rPr>
        <w:t>5]</w:t>
      </w:r>
      <w:r w:rsidRPr="00526991">
        <w:rPr>
          <w:lang w:bidi="ar-KW"/>
        </w:rPr>
        <w:t>.</w:t>
      </w:r>
      <w:r>
        <w:rPr>
          <w:lang w:bidi="ar-KW"/>
        </w:rPr>
        <w:t xml:space="preserve">  This clause specifies features that are specific to the </w:t>
      </w:r>
      <w:r>
        <w:rPr>
          <w:rFonts w:hint="eastAsia"/>
          <w:lang w:eastAsia="zh-CN" w:bidi="ar-KW"/>
        </w:rPr>
        <w:t>SOAP</w:t>
      </w:r>
      <w:r>
        <w:rPr>
          <w:lang w:bidi="ar-KW"/>
        </w:rPr>
        <w:t xml:space="preserve"> solution set.</w:t>
      </w:r>
      <w:r w:rsidR="002F5646">
        <w:rPr>
          <w:lang w:bidi="ar-KW"/>
        </w:rPr>
        <w:t>.</w:t>
      </w:r>
    </w:p>
    <w:p w14:paraId="27BF43AA" w14:textId="77777777" w:rsidR="002F5646" w:rsidRPr="000B1A36" w:rsidRDefault="002F5646" w:rsidP="00D0030B">
      <w:pPr>
        <w:pStyle w:val="Heading2"/>
        <w:rPr>
          <w:lang w:eastAsia="zh-CN"/>
        </w:rPr>
      </w:pPr>
      <w:bookmarkStart w:id="40" w:name="_Toc335991593"/>
      <w:r>
        <w:rPr>
          <w:lang w:eastAsia="zh-CN"/>
        </w:rPr>
        <w:t>C.1.1</w:t>
      </w:r>
      <w:r w:rsidRPr="000B1A36">
        <w:rPr>
          <w:lang w:eastAsia="zh-CN"/>
        </w:rPr>
        <w:tab/>
        <w:t>Syntax for Distinguished Names</w:t>
      </w:r>
      <w:bookmarkEnd w:id="40"/>
    </w:p>
    <w:p w14:paraId="6F939F81" w14:textId="77777777" w:rsidR="002F5646" w:rsidRDefault="002F5646" w:rsidP="002F5646">
      <w:r w:rsidRPr="000B1A36">
        <w:t xml:space="preserve">The </w:t>
      </w:r>
      <w:r>
        <w:t>syntax</w:t>
      </w:r>
      <w:r w:rsidRPr="000B1A36">
        <w:t xml:space="preserve"> of a Distinguished Nam</w:t>
      </w:r>
      <w:r w:rsidR="00A94680">
        <w:t>e is defined in 3GPP TS 32.300</w:t>
      </w:r>
      <w:r w:rsidR="00D92DDF">
        <w:t>[19]</w:t>
      </w:r>
      <w:r w:rsidRPr="000B1A36">
        <w:t>.</w:t>
      </w:r>
    </w:p>
    <w:p w14:paraId="0D5B1466" w14:textId="77777777" w:rsidR="002F5646" w:rsidRDefault="002F5646" w:rsidP="00D0030B">
      <w:pPr>
        <w:pStyle w:val="Heading2"/>
        <w:rPr>
          <w:lang w:eastAsia="zh-CN"/>
        </w:rPr>
      </w:pPr>
      <w:bookmarkStart w:id="41" w:name="_Toc335991594"/>
      <w:r>
        <w:rPr>
          <w:lang w:eastAsia="zh-CN"/>
        </w:rPr>
        <w:t>C.1.2</w:t>
      </w:r>
      <w:r>
        <w:rPr>
          <w:lang w:eastAsia="zh-CN"/>
        </w:rPr>
        <w:tab/>
      </w:r>
      <w:r w:rsidRPr="007F10CC">
        <w:rPr>
          <w:lang w:eastAsia="zh-CN"/>
        </w:rPr>
        <w:t>Notification Services</w:t>
      </w:r>
      <w:bookmarkEnd w:id="41"/>
    </w:p>
    <w:p w14:paraId="7A2A3C55" w14:textId="77777777" w:rsidR="002F5646" w:rsidRPr="00A94680" w:rsidRDefault="002F5646" w:rsidP="002F5646">
      <w:pPr>
        <w:rPr>
          <w:lang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 xml:space="preserve">the </w:t>
      </w:r>
      <w:r w:rsidR="00A94680" w:rsidRPr="003458C7">
        <w:t xml:space="preserve">Partial Suspension of </w:t>
      </w:r>
      <w:r w:rsidR="00A94680" w:rsidRPr="002F42C5">
        <w:t>Itf-N</w:t>
      </w:r>
      <w:r>
        <w:rPr>
          <w:lang w:val="en-US" w:eastAsia="zh-CN"/>
        </w:rPr>
        <w:t xml:space="preserve"> IRP XM</w:t>
      </w:r>
      <w:r>
        <w:rPr>
          <w:rFonts w:hint="eastAsia"/>
          <w:lang w:val="en-US" w:eastAsia="zh-CN"/>
        </w:rPr>
        <w:t xml:space="preserve">L </w:t>
      </w:r>
      <w:r w:rsidRPr="00E37772">
        <w:rPr>
          <w:lang w:val="en-US" w:eastAsia="zh-CN"/>
        </w:rPr>
        <w:t>d</w:t>
      </w:r>
      <w:r w:rsidRPr="00E37772">
        <w:rPr>
          <w:rFonts w:hint="eastAsia"/>
          <w:lang w:val="en-US" w:eastAsia="zh-CN"/>
        </w:rPr>
        <w:t>efinition</w:t>
      </w:r>
      <w:r w:rsidRPr="00E37772">
        <w:rPr>
          <w:lang w:val="en-US" w:eastAsia="zh-CN"/>
        </w:rPr>
        <w:t>s</w:t>
      </w:r>
      <w:r w:rsidRPr="00E37772">
        <w:rPr>
          <w:rFonts w:hint="eastAsia"/>
          <w:lang w:val="en-US" w:eastAsia="zh-CN"/>
        </w:rPr>
        <w:t xml:space="preserve"> </w:t>
      </w:r>
      <w:r w:rsidRPr="00E37772">
        <w:rPr>
          <w:lang w:val="en-US" w:eastAsia="zh-CN"/>
        </w:rPr>
        <w:t>in Annex B</w:t>
      </w:r>
      <w:r>
        <w:rPr>
          <w:lang w:val="en-US" w:eastAsia="zh-CN"/>
        </w:rPr>
        <w:t>.</w:t>
      </w:r>
    </w:p>
    <w:p w14:paraId="41597A52" w14:textId="77777777" w:rsidR="002F5646" w:rsidRDefault="002F5646" w:rsidP="00D0030B">
      <w:pPr>
        <w:pStyle w:val="Heading2"/>
        <w:rPr>
          <w:lang w:eastAsia="zh-CN"/>
        </w:rPr>
      </w:pPr>
      <w:bookmarkStart w:id="42" w:name="_Toc335991595"/>
      <w:r>
        <w:rPr>
          <w:lang w:eastAsia="zh-CN"/>
        </w:rPr>
        <w:t>C.1.3</w:t>
      </w:r>
      <w:r>
        <w:rPr>
          <w:lang w:eastAsia="zh-CN"/>
        </w:rPr>
        <w:tab/>
        <w:t>Supported W3C specifications</w:t>
      </w:r>
      <w:bookmarkEnd w:id="42"/>
    </w:p>
    <w:p w14:paraId="20B675EE" w14:textId="77777777" w:rsidR="000773C4" w:rsidRDefault="000773C4" w:rsidP="000773C4">
      <w:pPr>
        <w:rPr>
          <w:lang w:eastAsia="zh-CN"/>
        </w:rPr>
      </w:pPr>
      <w:r>
        <w:rPr>
          <w:rFonts w:hint="eastAsia"/>
          <w:lang w:eastAsia="zh-CN"/>
        </w:rPr>
        <w:t xml:space="preserve">The </w:t>
      </w:r>
      <w:r>
        <w:t>SOAP 1.1</w:t>
      </w:r>
      <w:r w:rsidR="00C16B4D">
        <w:rPr>
          <w:lang w:eastAsia="zh-CN"/>
        </w:rPr>
        <w:t xml:space="preserve"> specification [12</w:t>
      </w:r>
      <w:r>
        <w:rPr>
          <w:lang w:eastAsia="zh-CN"/>
        </w:rPr>
        <w:t>]</w:t>
      </w:r>
      <w:r>
        <w:rPr>
          <w:rFonts w:hint="eastAsia"/>
          <w:lang w:eastAsia="zh-CN"/>
        </w:rPr>
        <w:t xml:space="preserve"> and </w:t>
      </w:r>
      <w:r w:rsidR="00C16B4D">
        <w:rPr>
          <w:lang w:eastAsia="zh-CN"/>
        </w:rPr>
        <w:t>WSDL 1.1 specification [14</w:t>
      </w:r>
      <w:r>
        <w:rPr>
          <w:lang w:eastAsia="zh-CN"/>
        </w:rPr>
        <w:t>]</w:t>
      </w:r>
      <w:r>
        <w:rPr>
          <w:rFonts w:hint="eastAsia"/>
          <w:lang w:eastAsia="zh-CN"/>
        </w:rPr>
        <w:t xml:space="preserve"> are supported.</w:t>
      </w:r>
    </w:p>
    <w:p w14:paraId="12D6F2A5" w14:textId="77777777" w:rsidR="000773C4" w:rsidRDefault="000773C4" w:rsidP="000773C4">
      <w:pPr>
        <w:rPr>
          <w:lang w:val="en-US" w:eastAsia="zh-CN"/>
        </w:rPr>
      </w:pPr>
      <w:r>
        <w:rPr>
          <w:rFonts w:hint="eastAsia"/>
          <w:lang w:eastAsia="zh-CN"/>
        </w:rPr>
        <w:t>The SOAP 1.2 specification [</w:t>
      </w:r>
      <w:r w:rsidR="00C16B4D">
        <w:rPr>
          <w:lang w:eastAsia="zh-CN"/>
        </w:rPr>
        <w:t>15</w:t>
      </w:r>
      <w:r>
        <w:rPr>
          <w:rFonts w:hint="eastAsia"/>
          <w:lang w:eastAsia="zh-CN"/>
        </w:rPr>
        <w:t>] is supported optionally.</w:t>
      </w:r>
    </w:p>
    <w:p w14:paraId="5B276CD8" w14:textId="77777777" w:rsidR="000773C4" w:rsidRDefault="000773C4" w:rsidP="000773C4">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1287908F" w14:textId="77777777" w:rsidR="000773C4" w:rsidRDefault="000773C4" w:rsidP="000773C4">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75C17B9D" w14:textId="77777777" w:rsidR="000773C4" w:rsidRPr="00AF77F5" w:rsidRDefault="000773C4" w:rsidP="000773C4">
      <w:r w:rsidRPr="00AF77F5">
        <w:t>The filter language used in the SS is the XPath Language (see W3C XPath 1.0 specification [</w:t>
      </w:r>
      <w:r w:rsidR="00C16B4D">
        <w:t>13</w:t>
      </w:r>
      <w:r w:rsidRPr="00AF77F5">
        <w:t>]). IRPAgents may throw a FilterComplexityLimit fault when a given filter is too complex</w:t>
      </w:r>
      <w:r>
        <w:t>.</w:t>
      </w:r>
    </w:p>
    <w:p w14:paraId="1AB022AF" w14:textId="77777777" w:rsidR="002F5646" w:rsidRPr="00C16B4D" w:rsidRDefault="000773C4" w:rsidP="00C16B4D">
      <w:pPr>
        <w:rPr>
          <w:lang w:val="en-US"/>
        </w:rPr>
      </w:pPr>
      <w:r w:rsidRPr="00C16B4D">
        <w:rPr>
          <w:lang w:val="en-US"/>
        </w:rPr>
        <w:t>Relevant d</w:t>
      </w:r>
      <w:r w:rsidRPr="00C16B4D">
        <w:rPr>
          <w:rFonts w:hint="eastAsia"/>
          <w:lang w:val="en-US"/>
        </w:rPr>
        <w:t>efinition</w:t>
      </w:r>
      <w:r w:rsidRPr="00C16B4D">
        <w:rPr>
          <w:lang w:val="en-US"/>
        </w:rPr>
        <w:t>s</w:t>
      </w:r>
      <w:r w:rsidRPr="00C16B4D">
        <w:rPr>
          <w:rFonts w:hint="eastAsia"/>
          <w:lang w:val="en-US"/>
        </w:rPr>
        <w:t xml:space="preserve"> </w:t>
      </w:r>
      <w:r w:rsidRPr="00C16B4D">
        <w:rPr>
          <w:lang w:val="en-US"/>
        </w:rPr>
        <w:t>are</w:t>
      </w:r>
      <w:r w:rsidRPr="00C16B4D">
        <w:rPr>
          <w:rFonts w:hint="eastAsia"/>
          <w:lang w:val="en-US"/>
        </w:rPr>
        <w:t xml:space="preserve"> imported from </w:t>
      </w:r>
      <w:r w:rsidRPr="00C16B4D">
        <w:rPr>
          <w:lang w:val="en-US"/>
        </w:rPr>
        <w:t>the of Partial Suspension of Itf-N IRP XM</w:t>
      </w:r>
      <w:r w:rsidRPr="00C16B4D">
        <w:rPr>
          <w:rFonts w:hint="eastAsia"/>
          <w:lang w:val="en-US"/>
        </w:rPr>
        <w:t xml:space="preserve">L </w:t>
      </w:r>
      <w:r w:rsidRPr="00C16B4D">
        <w:rPr>
          <w:lang w:val="en-US"/>
        </w:rPr>
        <w:t>d</w:t>
      </w:r>
      <w:r w:rsidRPr="00C16B4D">
        <w:rPr>
          <w:rFonts w:hint="eastAsia"/>
          <w:lang w:val="en-US"/>
        </w:rPr>
        <w:t>efinition</w:t>
      </w:r>
      <w:r w:rsidRPr="00C16B4D">
        <w:rPr>
          <w:lang w:val="en-US"/>
        </w:rPr>
        <w:t>s</w:t>
      </w:r>
      <w:r w:rsidRPr="00C16B4D">
        <w:rPr>
          <w:rFonts w:hint="eastAsia"/>
          <w:lang w:val="en-US"/>
        </w:rPr>
        <w:t xml:space="preserve"> </w:t>
      </w:r>
      <w:r w:rsidRPr="00C16B4D">
        <w:rPr>
          <w:lang w:val="en-US"/>
        </w:rPr>
        <w:t xml:space="preserve">of </w:t>
      </w:r>
      <w:r w:rsidR="00C16B4D">
        <w:rPr>
          <w:lang w:val="en-US"/>
        </w:rPr>
        <w:t>Annex B</w:t>
      </w:r>
    </w:p>
    <w:p w14:paraId="722F55BC" w14:textId="77777777" w:rsidR="00BD2BD9" w:rsidRPr="00C16B4D" w:rsidRDefault="00C16B4D" w:rsidP="00D0030B">
      <w:pPr>
        <w:pStyle w:val="Heading2"/>
        <w:rPr>
          <w:lang w:eastAsia="zh-CN"/>
        </w:rPr>
      </w:pPr>
      <w:bookmarkStart w:id="43" w:name="_Toc335991596"/>
      <w:r>
        <w:rPr>
          <w:lang w:eastAsia="zh-CN"/>
        </w:rPr>
        <w:t>C.1.4</w:t>
      </w:r>
      <w:r>
        <w:rPr>
          <w:lang w:eastAsia="zh-CN"/>
        </w:rPr>
        <w:tab/>
        <w:t>Prefixes and namespaces</w:t>
      </w:r>
      <w:bookmarkEnd w:id="43"/>
    </w:p>
    <w:p w14:paraId="1CF8F60D" w14:textId="77777777" w:rsidR="00240A7D" w:rsidRPr="00A86270" w:rsidRDefault="00240A7D" w:rsidP="00A86270">
      <w:pPr>
        <w:rPr>
          <w:lang w:val="en-US" w:eastAsia="zh-CN"/>
        </w:rPr>
      </w:pPr>
      <w:r>
        <w:rPr>
          <w:lang w:val="en-US"/>
        </w:rPr>
        <w:t>This specification uses a number of namespace prefixes throughout that are</w:t>
      </w:r>
      <w:r>
        <w:rPr>
          <w:rFonts w:hint="eastAsia"/>
          <w:lang w:val="en-US" w:eastAsia="zh-CN"/>
        </w:rPr>
        <w:t xml:space="preserve"> </w:t>
      </w:r>
      <w:r w:rsidR="003B06CE">
        <w:rPr>
          <w:lang w:val="en-US"/>
        </w:rPr>
        <w:t>listed in Table C.1.4</w:t>
      </w:r>
      <w:r>
        <w:rPr>
          <w:lang w:val="en-US"/>
        </w:rPr>
        <w:t>.</w:t>
      </w:r>
    </w:p>
    <w:p w14:paraId="160401CE" w14:textId="77777777" w:rsidR="00240A7D" w:rsidRDefault="00240A7D" w:rsidP="00240A7D">
      <w:pPr>
        <w:pStyle w:val="TH"/>
        <w:rPr>
          <w:sz w:val="22"/>
          <w:lang w:val="en-US" w:eastAsia="zh-CN"/>
        </w:rPr>
      </w:pPr>
      <w:r>
        <w:lastRenderedPageBreak/>
        <w:t xml:space="preserve">Table </w:t>
      </w:r>
      <w:r w:rsidR="003B06CE">
        <w:t>C.1.4</w:t>
      </w:r>
      <w:r>
        <w:rPr>
          <w:lang w:eastAsia="zh-CN"/>
        </w:rPr>
        <w:t>:</w:t>
      </w:r>
      <w:r>
        <w:t xml:space="preserve"> Prefixes and Namespaces used in this specification</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7873"/>
      </w:tblGrid>
      <w:tr w:rsidR="00240A7D" w14:paraId="5808221B" w14:textId="77777777" w:rsidTr="00F05DF4">
        <w:trPr>
          <w:jc w:val="center"/>
        </w:trPr>
        <w:tc>
          <w:tcPr>
            <w:tcW w:w="0" w:type="auto"/>
            <w:shd w:val="clear" w:color="auto" w:fill="CCCCCC"/>
          </w:tcPr>
          <w:p w14:paraId="32C5EE57" w14:textId="77777777" w:rsidR="00240A7D" w:rsidRDefault="00240A7D" w:rsidP="00F05DF4">
            <w:pPr>
              <w:pStyle w:val="TAL"/>
              <w:jc w:val="center"/>
              <w:rPr>
                <w:rFonts w:cs="Arial"/>
                <w:b/>
                <w:bCs/>
              </w:rPr>
            </w:pPr>
            <w:r>
              <w:rPr>
                <w:rFonts w:cs="Arial"/>
                <w:b/>
                <w:bCs/>
              </w:rPr>
              <w:t>PREFIX</w:t>
            </w:r>
          </w:p>
        </w:tc>
        <w:tc>
          <w:tcPr>
            <w:tcW w:w="0" w:type="auto"/>
            <w:shd w:val="clear" w:color="auto" w:fill="CCCCCC"/>
          </w:tcPr>
          <w:p w14:paraId="6E55436A" w14:textId="77777777" w:rsidR="00240A7D" w:rsidRDefault="00240A7D" w:rsidP="00F05DF4">
            <w:pPr>
              <w:pStyle w:val="TAL"/>
              <w:jc w:val="center"/>
              <w:rPr>
                <w:rFonts w:cs="Arial"/>
                <w:b/>
                <w:bCs/>
              </w:rPr>
            </w:pPr>
            <w:r>
              <w:rPr>
                <w:rFonts w:cs="Arial"/>
                <w:b/>
                <w:bCs/>
              </w:rPr>
              <w:t>NAMESPACE</w:t>
            </w:r>
          </w:p>
        </w:tc>
      </w:tr>
      <w:tr w:rsidR="00240A7D" w14:paraId="0587DC4A" w14:textId="77777777" w:rsidTr="00F05DF4">
        <w:trPr>
          <w:jc w:val="center"/>
        </w:trPr>
        <w:tc>
          <w:tcPr>
            <w:tcW w:w="0" w:type="auto"/>
          </w:tcPr>
          <w:p w14:paraId="4B115587" w14:textId="77777777" w:rsidR="00240A7D" w:rsidRDefault="00240A7D" w:rsidP="00F05DF4">
            <w:pPr>
              <w:pStyle w:val="TAL"/>
              <w:rPr>
                <w:lang w:eastAsia="zh-CN"/>
              </w:rPr>
            </w:pPr>
            <w:r>
              <w:t>(no prefix)</w:t>
            </w:r>
          </w:p>
        </w:tc>
        <w:tc>
          <w:tcPr>
            <w:tcW w:w="0" w:type="auto"/>
          </w:tcPr>
          <w:p w14:paraId="730AEF36" w14:textId="77777777" w:rsidR="00240A7D" w:rsidRDefault="00240A7D" w:rsidP="00F05DF4">
            <w:pPr>
              <w:pStyle w:val="TAL"/>
            </w:pPr>
            <w:r w:rsidRPr="009E190F">
              <w:t>http://schemas.xmlsoap.org/wsdl/</w:t>
            </w:r>
          </w:p>
        </w:tc>
      </w:tr>
      <w:tr w:rsidR="00240A7D" w14:paraId="72D08441" w14:textId="77777777" w:rsidTr="00F05DF4">
        <w:trPr>
          <w:jc w:val="center"/>
        </w:trPr>
        <w:tc>
          <w:tcPr>
            <w:tcW w:w="0" w:type="auto"/>
          </w:tcPr>
          <w:p w14:paraId="481AA520" w14:textId="77777777" w:rsidR="00240A7D" w:rsidRDefault="00240A7D" w:rsidP="00F05DF4">
            <w:pPr>
              <w:pStyle w:val="TAL"/>
            </w:pPr>
            <w:r>
              <w:rPr>
                <w:rFonts w:hint="eastAsia"/>
                <w:lang w:eastAsia="zh-CN"/>
              </w:rPr>
              <w:t>s</w:t>
            </w:r>
            <w:r>
              <w:t>oap</w:t>
            </w:r>
          </w:p>
        </w:tc>
        <w:tc>
          <w:tcPr>
            <w:tcW w:w="0" w:type="auto"/>
          </w:tcPr>
          <w:p w14:paraId="413D96D7" w14:textId="77777777" w:rsidR="00240A7D" w:rsidRDefault="00240A7D" w:rsidP="00F05DF4">
            <w:pPr>
              <w:pStyle w:val="TAL"/>
            </w:pPr>
            <w:r>
              <w:t>http://schemas.xmlsoap.org/wsdl/soap/</w:t>
            </w:r>
          </w:p>
        </w:tc>
      </w:tr>
      <w:tr w:rsidR="00240A7D" w:rsidRPr="009A4D8C" w14:paraId="7EAFFB6F" w14:textId="77777777" w:rsidTr="00F05DF4">
        <w:trPr>
          <w:jc w:val="center"/>
        </w:trPr>
        <w:tc>
          <w:tcPr>
            <w:tcW w:w="0" w:type="auto"/>
          </w:tcPr>
          <w:p w14:paraId="446E9CC3" w14:textId="77777777" w:rsidR="00240A7D" w:rsidRPr="007609CE" w:rsidRDefault="00E16945" w:rsidP="00F05DF4">
            <w:pPr>
              <w:pStyle w:val="TAL"/>
              <w:rPr>
                <w:color w:val="000000"/>
                <w:lang w:eastAsia="zh-CN"/>
              </w:rPr>
            </w:pPr>
            <w:r w:rsidRPr="00CF0D1F">
              <w:rPr>
                <w:color w:val="000000"/>
                <w:lang w:eastAsia="zh-CN"/>
              </w:rPr>
              <w:t>pSIN</w:t>
            </w:r>
            <w:r w:rsidRPr="000524D4">
              <w:rPr>
                <w:rFonts w:hint="eastAsia"/>
                <w:color w:val="000000"/>
                <w:lang w:eastAsia="ko-KR"/>
              </w:rPr>
              <w:t>IRP</w:t>
            </w:r>
            <w:r w:rsidRPr="00CF0D1F">
              <w:rPr>
                <w:color w:val="000000"/>
                <w:lang w:eastAsia="zh-CN"/>
              </w:rPr>
              <w:t>System</w:t>
            </w:r>
          </w:p>
        </w:tc>
        <w:tc>
          <w:tcPr>
            <w:tcW w:w="0" w:type="auto"/>
          </w:tcPr>
          <w:p w14:paraId="6280B516" w14:textId="77777777" w:rsidR="00240A7D" w:rsidRPr="007609CE" w:rsidRDefault="00240A7D" w:rsidP="00F05DF4">
            <w:pPr>
              <w:pStyle w:val="TAL"/>
              <w:rPr>
                <w:color w:val="000000"/>
              </w:rPr>
            </w:pPr>
            <w:r w:rsidRPr="007609CE">
              <w:rPr>
                <w:color w:val="000000"/>
              </w:rPr>
              <w:t>http://www.3gpp.org/ftp</w:t>
            </w:r>
            <w:r w:rsidR="0002033F">
              <w:rPr>
                <w:color w:val="000000"/>
              </w:rPr>
              <w:t>/specs/</w:t>
            </w:r>
            <w:r w:rsidRPr="007609CE">
              <w:rPr>
                <w:color w:val="000000"/>
              </w:rPr>
              <w:t>archive/32_series/</w:t>
            </w:r>
            <w:r>
              <w:rPr>
                <w:color w:val="000000"/>
              </w:rPr>
              <w:t>32.38</w:t>
            </w:r>
            <w:r w:rsidR="00C16B4D">
              <w:rPr>
                <w:color w:val="000000"/>
              </w:rPr>
              <w:t>6</w:t>
            </w:r>
            <w:r w:rsidRPr="007609CE">
              <w:rPr>
                <w:color w:val="000000"/>
              </w:rPr>
              <w:t>#</w:t>
            </w:r>
            <w:r w:rsidR="00E16945" w:rsidRPr="00CF0D1F">
              <w:rPr>
                <w:color w:val="000000"/>
              </w:rPr>
              <w:t>PSIN</w:t>
            </w:r>
            <w:r w:rsidR="00E16945" w:rsidRPr="000524D4">
              <w:rPr>
                <w:rFonts w:hint="eastAsia"/>
                <w:color w:val="000000"/>
                <w:lang w:eastAsia="ko-KR"/>
              </w:rPr>
              <w:t>IRP</w:t>
            </w:r>
            <w:r w:rsidR="00E16945" w:rsidRPr="00CF0D1F">
              <w:rPr>
                <w:color w:val="000000"/>
              </w:rPr>
              <w:t>System</w:t>
            </w:r>
          </w:p>
        </w:tc>
      </w:tr>
      <w:tr w:rsidR="00240A7D" w:rsidRPr="009A4D8C" w14:paraId="047F2D65" w14:textId="77777777" w:rsidTr="00F05DF4">
        <w:trPr>
          <w:jc w:val="center"/>
        </w:trPr>
        <w:tc>
          <w:tcPr>
            <w:tcW w:w="0" w:type="auto"/>
          </w:tcPr>
          <w:p w14:paraId="404DC77D" w14:textId="77777777" w:rsidR="00240A7D" w:rsidRPr="007609CE" w:rsidRDefault="00240A7D" w:rsidP="00F05DF4">
            <w:pPr>
              <w:pStyle w:val="TAL"/>
              <w:rPr>
                <w:color w:val="000000"/>
                <w:lang w:eastAsia="zh-CN"/>
              </w:rPr>
            </w:pPr>
            <w:r>
              <w:rPr>
                <w:color w:val="000000"/>
                <w:lang w:eastAsia="zh-CN"/>
              </w:rPr>
              <w:t>pSIN</w:t>
            </w:r>
            <w:r w:rsidRPr="007609CE">
              <w:rPr>
                <w:color w:val="000000"/>
                <w:lang w:eastAsia="zh-CN"/>
              </w:rPr>
              <w:t>IRP</w:t>
            </w:r>
            <w:r w:rsidRPr="007609CE">
              <w:rPr>
                <w:rFonts w:hint="eastAsia"/>
                <w:color w:val="000000"/>
                <w:lang w:eastAsia="zh-CN"/>
              </w:rPr>
              <w:t>Data</w:t>
            </w:r>
          </w:p>
        </w:tc>
        <w:tc>
          <w:tcPr>
            <w:tcW w:w="0" w:type="auto"/>
          </w:tcPr>
          <w:p w14:paraId="02EACB20" w14:textId="77777777" w:rsidR="00240A7D" w:rsidRPr="007609CE" w:rsidRDefault="00240A7D" w:rsidP="00F05DF4">
            <w:pPr>
              <w:pStyle w:val="TAL"/>
              <w:rPr>
                <w:color w:val="000000"/>
              </w:rPr>
            </w:pPr>
            <w:r w:rsidRPr="007609CE">
              <w:rPr>
                <w:color w:val="000000"/>
              </w:rPr>
              <w:t>http://www.3gpp.org/ftp</w:t>
            </w:r>
            <w:r w:rsidR="0002033F">
              <w:rPr>
                <w:color w:val="000000"/>
              </w:rPr>
              <w:t>/specs/</w:t>
            </w:r>
            <w:r w:rsidRPr="007609CE">
              <w:rPr>
                <w:color w:val="000000"/>
              </w:rPr>
              <w:t>archive/32_series/</w:t>
            </w:r>
            <w:r>
              <w:rPr>
                <w:color w:val="000000"/>
              </w:rPr>
              <w:t>32.38</w:t>
            </w:r>
            <w:r w:rsidR="00C16B4D">
              <w:rPr>
                <w:color w:val="000000"/>
              </w:rPr>
              <w:t>6</w:t>
            </w:r>
            <w:r w:rsidRPr="007609CE">
              <w:rPr>
                <w:color w:val="000000"/>
              </w:rPr>
              <w:t>#</w:t>
            </w:r>
            <w:r>
              <w:rPr>
                <w:color w:val="000000"/>
              </w:rPr>
              <w:t>PSIN</w:t>
            </w:r>
            <w:r w:rsidRPr="007609CE">
              <w:rPr>
                <w:color w:val="000000"/>
              </w:rPr>
              <w:t>IRPData</w:t>
            </w:r>
          </w:p>
        </w:tc>
      </w:tr>
      <w:tr w:rsidR="00240A7D" w:rsidRPr="00DE7250" w:rsidDel="00E63653" w14:paraId="60940136" w14:textId="77777777" w:rsidTr="00F05DF4">
        <w:trPr>
          <w:jc w:val="center"/>
        </w:trPr>
        <w:tc>
          <w:tcPr>
            <w:tcW w:w="0" w:type="auto"/>
          </w:tcPr>
          <w:p w14:paraId="1DFD39F6" w14:textId="77777777" w:rsidR="00240A7D" w:rsidRPr="007609CE" w:rsidDel="00E63653" w:rsidRDefault="00240A7D" w:rsidP="00F05DF4">
            <w:pPr>
              <w:pStyle w:val="TAL"/>
              <w:rPr>
                <w:color w:val="000000"/>
                <w:lang w:eastAsia="zh-CN"/>
              </w:rPr>
            </w:pPr>
            <w:r>
              <w:rPr>
                <w:color w:val="000000"/>
                <w:lang w:eastAsia="zh-CN"/>
              </w:rPr>
              <w:t>pSIN</w:t>
            </w:r>
          </w:p>
        </w:tc>
        <w:tc>
          <w:tcPr>
            <w:tcW w:w="0" w:type="auto"/>
          </w:tcPr>
          <w:p w14:paraId="16A55AAB" w14:textId="77777777" w:rsidR="00240A7D" w:rsidRPr="00DE7250" w:rsidDel="00E63653" w:rsidRDefault="00240A7D" w:rsidP="00F05DF4">
            <w:pPr>
              <w:pStyle w:val="TAL"/>
              <w:rPr>
                <w:color w:val="000000"/>
              </w:rPr>
            </w:pPr>
            <w:r w:rsidRPr="00DE7250">
              <w:rPr>
                <w:color w:val="000000"/>
              </w:rPr>
              <w:t>http://www.3gpp.org/ft</w:t>
            </w:r>
            <w:r w:rsidR="00C16B4D">
              <w:rPr>
                <w:color w:val="000000"/>
              </w:rPr>
              <w:t>p/specs/archive/32_series/32.386</w:t>
            </w:r>
            <w:r w:rsidRPr="00DE7250">
              <w:rPr>
                <w:color w:val="000000"/>
              </w:rPr>
              <w:t>#partialSuspensionOfItfN</w:t>
            </w:r>
          </w:p>
        </w:tc>
      </w:tr>
      <w:tr w:rsidR="00240A7D" w:rsidRPr="003D4180" w:rsidDel="00E63653" w14:paraId="259A1BCB" w14:textId="77777777" w:rsidTr="00F05DF4">
        <w:trPr>
          <w:jc w:val="center"/>
        </w:trPr>
        <w:tc>
          <w:tcPr>
            <w:tcW w:w="0" w:type="auto"/>
          </w:tcPr>
          <w:p w14:paraId="28FF67D2" w14:textId="77777777" w:rsidR="00240A7D" w:rsidRPr="00EF6781" w:rsidRDefault="00240A7D" w:rsidP="00F05DF4">
            <w:pPr>
              <w:pStyle w:val="TAL"/>
              <w:rPr>
                <w:color w:val="000000"/>
                <w:lang w:eastAsia="zh-CN"/>
              </w:rPr>
            </w:pPr>
            <w:r w:rsidRPr="00EF6781">
              <w:rPr>
                <w:color w:val="000000"/>
                <w:lang w:eastAsia="zh-CN"/>
              </w:rPr>
              <w:t>nk</w:t>
            </w:r>
          </w:p>
        </w:tc>
        <w:tc>
          <w:tcPr>
            <w:tcW w:w="0" w:type="auto"/>
          </w:tcPr>
          <w:p w14:paraId="693EB45C" w14:textId="77777777" w:rsidR="00240A7D" w:rsidRPr="00EF6781" w:rsidDel="00E63653" w:rsidRDefault="00240A7D" w:rsidP="00F05DF4">
            <w:pPr>
              <w:pStyle w:val="TAL"/>
              <w:rPr>
                <w:color w:val="000000"/>
              </w:rPr>
            </w:pPr>
            <w:r w:rsidRPr="00EF6781">
              <w:rPr>
                <w:color w:val="000000"/>
              </w:rPr>
              <w:t>http://www.3gpp.org/ft</w:t>
            </w:r>
            <w:r w:rsidR="00C16B4D">
              <w:rPr>
                <w:color w:val="000000"/>
              </w:rPr>
              <w:t>p/specs/archive/32_series/32.666</w:t>
            </w:r>
            <w:r w:rsidRPr="00EF6781">
              <w:rPr>
                <w:color w:val="000000"/>
              </w:rPr>
              <w:t>#kernelNtf</w:t>
            </w:r>
          </w:p>
        </w:tc>
      </w:tr>
      <w:tr w:rsidR="00240A7D" w:rsidRPr="009A4D8C" w:rsidDel="00E63653" w14:paraId="0FC28F78" w14:textId="77777777" w:rsidTr="00F05DF4">
        <w:trPr>
          <w:jc w:val="center"/>
        </w:trPr>
        <w:tc>
          <w:tcPr>
            <w:tcW w:w="0" w:type="auto"/>
          </w:tcPr>
          <w:p w14:paraId="24290394" w14:textId="77777777" w:rsidR="00240A7D" w:rsidRPr="007609CE" w:rsidRDefault="00240A7D" w:rsidP="00F05DF4">
            <w:pPr>
              <w:pStyle w:val="TAL"/>
              <w:rPr>
                <w:rFonts w:cs="Arial"/>
                <w:color w:val="000000"/>
                <w:lang w:eastAsia="zh-CN"/>
              </w:rPr>
            </w:pPr>
            <w:r w:rsidRPr="007609CE">
              <w:rPr>
                <w:rFonts w:cs="Arial" w:hint="eastAsia"/>
                <w:color w:val="000000"/>
                <w:lang w:eastAsia="zh-CN"/>
              </w:rPr>
              <w:t>g</w:t>
            </w:r>
            <w:r w:rsidRPr="007609CE">
              <w:rPr>
                <w:rFonts w:cs="Arial"/>
                <w:color w:val="000000"/>
              </w:rPr>
              <w:t>enericIRP</w:t>
            </w:r>
            <w:r w:rsidRPr="007609CE">
              <w:rPr>
                <w:rFonts w:cs="Arial" w:hint="eastAsia"/>
                <w:color w:val="000000"/>
                <w:lang w:eastAsia="zh-CN"/>
              </w:rPr>
              <w:t>System</w:t>
            </w:r>
          </w:p>
        </w:tc>
        <w:tc>
          <w:tcPr>
            <w:tcW w:w="0" w:type="auto"/>
          </w:tcPr>
          <w:p w14:paraId="547B0D85" w14:textId="77777777" w:rsidR="00240A7D" w:rsidRPr="007609CE" w:rsidRDefault="00240A7D" w:rsidP="00F05DF4">
            <w:pPr>
              <w:pStyle w:val="TAL"/>
              <w:rPr>
                <w:rFonts w:cs="Arial"/>
                <w:color w:val="000000"/>
                <w:lang w:eastAsia="zh-CN"/>
              </w:rPr>
            </w:pPr>
            <w:r w:rsidRPr="007609CE">
              <w:rPr>
                <w:rFonts w:cs="Arial"/>
                <w:color w:val="000000"/>
              </w:rPr>
              <w:t>http://www.3gpp.org/ftp</w:t>
            </w:r>
            <w:r w:rsidR="0002033F">
              <w:rPr>
                <w:rFonts w:cs="Arial"/>
                <w:color w:val="000000"/>
              </w:rPr>
              <w:t>/specs/</w:t>
            </w:r>
            <w:r w:rsidRPr="007609CE">
              <w:rPr>
                <w:rFonts w:cs="Arial"/>
                <w:color w:val="000000"/>
              </w:rPr>
              <w:t>archive/32_series/32.</w:t>
            </w:r>
            <w:r w:rsidR="00C16B4D">
              <w:rPr>
                <w:rFonts w:cs="Arial"/>
                <w:color w:val="000000"/>
              </w:rPr>
              <w:t>316</w:t>
            </w:r>
            <w:r w:rsidR="00050921">
              <w:rPr>
                <w:rFonts w:cs="Arial"/>
                <w:color w:val="000000"/>
              </w:rPr>
              <w:t>#</w:t>
            </w:r>
            <w:r w:rsidRPr="007609CE">
              <w:rPr>
                <w:rFonts w:cs="Arial" w:hint="eastAsia"/>
                <w:color w:val="000000"/>
                <w:lang w:eastAsia="zh-CN"/>
              </w:rPr>
              <w:t>GenericIRPSystem</w:t>
            </w:r>
          </w:p>
        </w:tc>
      </w:tr>
      <w:tr w:rsidR="00240A7D" w:rsidRPr="009A4D8C" w:rsidDel="00E63653" w14:paraId="63C8D81C" w14:textId="77777777" w:rsidTr="00F05DF4">
        <w:trPr>
          <w:jc w:val="center"/>
        </w:trPr>
        <w:tc>
          <w:tcPr>
            <w:tcW w:w="0" w:type="auto"/>
          </w:tcPr>
          <w:p w14:paraId="3606B481" w14:textId="77777777" w:rsidR="00240A7D" w:rsidRPr="007609CE" w:rsidRDefault="00240A7D" w:rsidP="00F05DF4">
            <w:pPr>
              <w:pStyle w:val="TAL"/>
              <w:rPr>
                <w:color w:val="000000"/>
                <w:lang w:eastAsia="zh-CN"/>
              </w:rPr>
            </w:pPr>
            <w:r w:rsidRPr="007609CE">
              <w:rPr>
                <w:color w:val="000000"/>
                <w:lang w:eastAsia="zh-CN"/>
              </w:rPr>
              <w:t>ntfIRPNtfSystem</w:t>
            </w:r>
          </w:p>
        </w:tc>
        <w:tc>
          <w:tcPr>
            <w:tcW w:w="0" w:type="auto"/>
          </w:tcPr>
          <w:p w14:paraId="3A477E66" w14:textId="77777777" w:rsidR="00240A7D" w:rsidRPr="007609CE" w:rsidRDefault="00240A7D" w:rsidP="00F05DF4">
            <w:pPr>
              <w:pStyle w:val="TAL"/>
              <w:rPr>
                <w:color w:val="000000"/>
              </w:rPr>
            </w:pPr>
            <w:r w:rsidRPr="007609CE">
              <w:rPr>
                <w:color w:val="000000"/>
              </w:rPr>
              <w:t>http://www.3gpp.org/ft</w:t>
            </w:r>
            <w:r w:rsidR="003B06CE">
              <w:rPr>
                <w:color w:val="000000"/>
              </w:rPr>
              <w:t>p</w:t>
            </w:r>
            <w:r w:rsidR="0002033F">
              <w:rPr>
                <w:color w:val="000000"/>
              </w:rPr>
              <w:t>/specs/</w:t>
            </w:r>
            <w:r w:rsidR="003B06CE">
              <w:rPr>
                <w:color w:val="000000"/>
              </w:rPr>
              <w:t>archive/32_series/32.306</w:t>
            </w:r>
            <w:r w:rsidR="00050921">
              <w:rPr>
                <w:color w:val="000000"/>
              </w:rPr>
              <w:t>#</w:t>
            </w:r>
            <w:r w:rsidRPr="007609CE">
              <w:rPr>
                <w:color w:val="000000"/>
              </w:rPr>
              <w:t>NotificationIRPNtfSystem</w:t>
            </w:r>
          </w:p>
        </w:tc>
      </w:tr>
    </w:tbl>
    <w:p w14:paraId="2B1787D5" w14:textId="77777777" w:rsidR="00240A7D" w:rsidRPr="00A86270" w:rsidRDefault="00240A7D" w:rsidP="00A86270">
      <w:pPr>
        <w:pStyle w:val="TH"/>
        <w:jc w:val="left"/>
        <w:rPr>
          <w:lang w:val="en-US" w:eastAsia="zh-CN" w:bidi="ar-KW"/>
        </w:rPr>
      </w:pPr>
    </w:p>
    <w:p w14:paraId="40C2D22B" w14:textId="77777777" w:rsidR="00240A7D" w:rsidRDefault="003B06CE" w:rsidP="00D0030B">
      <w:pPr>
        <w:pStyle w:val="Heading1"/>
      </w:pPr>
      <w:bookmarkStart w:id="44" w:name="_Toc335991597"/>
      <w:r>
        <w:t>C.2</w:t>
      </w:r>
      <w:r w:rsidR="00240A7D">
        <w:tab/>
        <w:t>Mapping</w:t>
      </w:r>
      <w:bookmarkEnd w:id="44"/>
    </w:p>
    <w:p w14:paraId="0D0582A8" w14:textId="77777777" w:rsidR="00240A7D" w:rsidRPr="00526991" w:rsidRDefault="003B06CE" w:rsidP="00D0030B">
      <w:pPr>
        <w:pStyle w:val="Heading2"/>
        <w:rPr>
          <w:lang w:eastAsia="zh-CN"/>
        </w:rPr>
      </w:pPr>
      <w:bookmarkStart w:id="45" w:name="_Toc335991598"/>
      <w:r>
        <w:rPr>
          <w:lang w:eastAsia="zh-CN"/>
        </w:rPr>
        <w:t>C.2</w:t>
      </w:r>
      <w:r w:rsidR="00240A7D">
        <w:rPr>
          <w:rFonts w:hint="eastAsia"/>
          <w:lang w:eastAsia="zh-CN"/>
        </w:rPr>
        <w:t>.1</w:t>
      </w:r>
      <w:r w:rsidR="00240A7D">
        <w:rPr>
          <w:lang w:eastAsia="zh-CN"/>
        </w:rPr>
        <w:tab/>
        <w:t xml:space="preserve">Operation and </w:t>
      </w:r>
      <w:r w:rsidR="00240A7D" w:rsidRPr="00526991">
        <w:rPr>
          <w:lang w:eastAsia="zh-CN"/>
        </w:rPr>
        <w:t>notification mapping</w:t>
      </w:r>
      <w:bookmarkEnd w:id="45"/>
    </w:p>
    <w:p w14:paraId="27722200" w14:textId="77777777" w:rsidR="00240A7D" w:rsidRDefault="00240A7D" w:rsidP="00240A7D">
      <w:pPr>
        <w:keepNext/>
      </w:pPr>
      <w:r w:rsidRPr="00526991">
        <w:t xml:space="preserve">The </w:t>
      </w:r>
      <w:r w:rsidRPr="00DE7250">
        <w:t>Partial Suspension of Itf-N Integration Reference Point (IRP)</w:t>
      </w:r>
      <w:r w:rsidRPr="00526991">
        <w:t xml:space="preserve"> IS (3GPP TS </w:t>
      </w:r>
      <w:r>
        <w:t>32.38</w:t>
      </w:r>
      <w:r w:rsidRPr="00526991">
        <w:t>2 [</w:t>
      </w:r>
      <w:r>
        <w:t>5</w:t>
      </w:r>
      <w:r w:rsidRPr="00526991">
        <w:t>])</w:t>
      </w:r>
      <w:r>
        <w:t xml:space="preserve"> </w:t>
      </w:r>
      <w:r w:rsidRPr="00C916E6">
        <w:t xml:space="preserve">defines semantics of operation and notification visible across the Itf-N.  Table </w:t>
      </w:r>
      <w:r w:rsidR="003B06CE">
        <w:t>C.2</w:t>
      </w:r>
      <w:r w:rsidRPr="00C916E6">
        <w:t>.1 indicates mapping of these operations and notifications to their equivalents defined in this SS.</w:t>
      </w:r>
      <w:r>
        <w:t xml:space="preserve"> </w:t>
      </w:r>
    </w:p>
    <w:p w14:paraId="608F31F7" w14:textId="77777777" w:rsidR="00240A7D" w:rsidRDefault="00240A7D" w:rsidP="00240A7D">
      <w:pPr>
        <w:pStyle w:val="TH"/>
      </w:pPr>
      <w:r>
        <w:t xml:space="preserve">Table </w:t>
      </w:r>
      <w:r w:rsidR="003B06CE">
        <w:rPr>
          <w:lang w:eastAsia="zh-CN"/>
        </w:rPr>
        <w:t>C.2</w:t>
      </w:r>
      <w:r>
        <w:rPr>
          <w:lang w:eastAsia="zh-CN"/>
        </w:rPr>
        <w:t>.1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570"/>
        <w:gridCol w:w="3226"/>
        <w:gridCol w:w="2031"/>
        <w:gridCol w:w="870"/>
      </w:tblGrid>
      <w:tr w:rsidR="00240A7D" w14:paraId="2D292E42" w14:textId="77777777" w:rsidTr="00F05DF4">
        <w:trPr>
          <w:jc w:val="center"/>
        </w:trPr>
        <w:tc>
          <w:tcPr>
            <w:tcW w:w="0" w:type="auto"/>
            <w:shd w:val="pct20" w:color="auto" w:fill="FFFFFF"/>
          </w:tcPr>
          <w:p w14:paraId="707CB402" w14:textId="77777777" w:rsidR="00240A7D" w:rsidRDefault="00240A7D" w:rsidP="00F05DF4">
            <w:pPr>
              <w:pStyle w:val="TAH"/>
            </w:pPr>
            <w:r>
              <w:t xml:space="preserve">IS Operations in 3GPP TS 32.382 [5] </w:t>
            </w:r>
          </w:p>
        </w:tc>
        <w:tc>
          <w:tcPr>
            <w:tcW w:w="0" w:type="auto"/>
            <w:shd w:val="pct20" w:color="auto" w:fill="FFFFFF"/>
          </w:tcPr>
          <w:p w14:paraId="7B12A46A" w14:textId="77777777" w:rsidR="00240A7D" w:rsidRDefault="00240A7D" w:rsidP="00F05DF4">
            <w:pPr>
              <w:pStyle w:val="TAH"/>
            </w:pPr>
            <w:r>
              <w:t>SS Operations</w:t>
            </w:r>
          </w:p>
        </w:tc>
        <w:tc>
          <w:tcPr>
            <w:tcW w:w="0" w:type="auto"/>
            <w:shd w:val="pct20" w:color="auto" w:fill="FFFFFF"/>
          </w:tcPr>
          <w:p w14:paraId="153A61BC" w14:textId="77777777" w:rsidR="00240A7D" w:rsidRDefault="00240A7D" w:rsidP="00F05DF4">
            <w:pPr>
              <w:pStyle w:val="TAH"/>
            </w:pPr>
            <w:r>
              <w:t>SS Port</w:t>
            </w:r>
          </w:p>
        </w:tc>
        <w:tc>
          <w:tcPr>
            <w:tcW w:w="0" w:type="auto"/>
            <w:shd w:val="pct20" w:color="auto" w:fill="FFFFFF"/>
          </w:tcPr>
          <w:p w14:paraId="7BC41A12" w14:textId="77777777" w:rsidR="00240A7D" w:rsidRDefault="00240A7D" w:rsidP="00F05DF4">
            <w:pPr>
              <w:pStyle w:val="TAH"/>
            </w:pPr>
            <w:r>
              <w:t>Qualifier</w:t>
            </w:r>
          </w:p>
        </w:tc>
      </w:tr>
      <w:tr w:rsidR="00240A7D" w14:paraId="129240A2" w14:textId="77777777" w:rsidTr="00F05DF4">
        <w:trPr>
          <w:jc w:val="center"/>
        </w:trPr>
        <w:tc>
          <w:tcPr>
            <w:tcW w:w="0" w:type="auto"/>
          </w:tcPr>
          <w:p w14:paraId="1FE06E6C" w14:textId="77777777" w:rsidR="00240A7D" w:rsidRPr="00611B54" w:rsidRDefault="00240A7D" w:rsidP="00F05DF4">
            <w:pPr>
              <w:pStyle w:val="TAL"/>
              <w:rPr>
                <w:rFonts w:cs="Arial"/>
              </w:rPr>
            </w:pPr>
            <w:r w:rsidRPr="00611B54">
              <w:rPr>
                <w:rFonts w:cs="Arial"/>
              </w:rPr>
              <w:t>setPartialSuspensionOfItfN</w:t>
            </w:r>
          </w:p>
        </w:tc>
        <w:tc>
          <w:tcPr>
            <w:tcW w:w="0" w:type="auto"/>
          </w:tcPr>
          <w:p w14:paraId="7FF8F3E8" w14:textId="77777777" w:rsidR="00240A7D" w:rsidRPr="00611B54" w:rsidRDefault="00240A7D" w:rsidP="00F05DF4">
            <w:pPr>
              <w:pStyle w:val="TAL"/>
              <w:rPr>
                <w:rFonts w:cs="Arial"/>
              </w:rPr>
            </w:pPr>
            <w:r w:rsidRPr="00611B54">
              <w:rPr>
                <w:rFonts w:cs="Arial"/>
              </w:rPr>
              <w:t>setPartialSuspensionOfItfN</w:t>
            </w:r>
          </w:p>
        </w:tc>
        <w:tc>
          <w:tcPr>
            <w:tcW w:w="0" w:type="auto"/>
          </w:tcPr>
          <w:p w14:paraId="0CB200D9" w14:textId="77777777" w:rsidR="00240A7D" w:rsidRPr="00E26004" w:rsidRDefault="00240A7D" w:rsidP="00F05DF4">
            <w:pPr>
              <w:pStyle w:val="TAC"/>
              <w:rPr>
                <w:szCs w:val="18"/>
              </w:rPr>
            </w:pPr>
            <w:r>
              <w:rPr>
                <w:color w:val="000000"/>
                <w:szCs w:val="18"/>
                <w:highlight w:val="white"/>
                <w:lang w:val="en-US" w:eastAsia="zh-CN"/>
              </w:rPr>
              <w:t>PartialSuspension</w:t>
            </w:r>
            <w:r w:rsidRPr="00E26004">
              <w:rPr>
                <w:color w:val="000000"/>
                <w:szCs w:val="18"/>
                <w:highlight w:val="white"/>
                <w:lang w:val="en-US" w:eastAsia="zh-CN"/>
              </w:rPr>
              <w:t>Port</w:t>
            </w:r>
          </w:p>
        </w:tc>
        <w:tc>
          <w:tcPr>
            <w:tcW w:w="0" w:type="auto"/>
          </w:tcPr>
          <w:p w14:paraId="23D73829" w14:textId="77777777" w:rsidR="00240A7D" w:rsidRDefault="00240A7D" w:rsidP="00F05DF4">
            <w:pPr>
              <w:pStyle w:val="TAC"/>
              <w:rPr>
                <w:lang w:eastAsia="zh-CN"/>
              </w:rPr>
            </w:pPr>
            <w:r>
              <w:t>M</w:t>
            </w:r>
          </w:p>
        </w:tc>
      </w:tr>
      <w:tr w:rsidR="00240A7D" w14:paraId="487937A7" w14:textId="77777777" w:rsidTr="00F05DF4">
        <w:trPr>
          <w:jc w:val="center"/>
        </w:trPr>
        <w:tc>
          <w:tcPr>
            <w:tcW w:w="0" w:type="auto"/>
          </w:tcPr>
          <w:p w14:paraId="0FC64220" w14:textId="77777777" w:rsidR="00240A7D" w:rsidRPr="00611B54" w:rsidRDefault="00240A7D" w:rsidP="00F05DF4">
            <w:pPr>
              <w:pStyle w:val="TAL"/>
              <w:rPr>
                <w:rFonts w:cs="Arial"/>
              </w:rPr>
            </w:pPr>
            <w:r w:rsidRPr="00611B54">
              <w:rPr>
                <w:rFonts w:cs="Arial"/>
              </w:rPr>
              <w:t>removePartialSuspensionOfItfN</w:t>
            </w:r>
          </w:p>
        </w:tc>
        <w:tc>
          <w:tcPr>
            <w:tcW w:w="0" w:type="auto"/>
          </w:tcPr>
          <w:p w14:paraId="43E36CBD" w14:textId="77777777" w:rsidR="00240A7D" w:rsidRPr="00611B54" w:rsidRDefault="00240A7D" w:rsidP="00F05DF4">
            <w:pPr>
              <w:pStyle w:val="TAL"/>
              <w:rPr>
                <w:rFonts w:cs="Arial"/>
              </w:rPr>
            </w:pPr>
            <w:r w:rsidRPr="00611B54">
              <w:rPr>
                <w:rFonts w:cs="Arial"/>
              </w:rPr>
              <w:t>removePartialSuspensionOfItfN</w:t>
            </w:r>
          </w:p>
        </w:tc>
        <w:tc>
          <w:tcPr>
            <w:tcW w:w="0" w:type="auto"/>
          </w:tcPr>
          <w:p w14:paraId="06CF6176" w14:textId="77777777" w:rsidR="00240A7D" w:rsidRDefault="00240A7D" w:rsidP="00F05DF4">
            <w:pPr>
              <w:pStyle w:val="TAC"/>
            </w:pPr>
            <w:r>
              <w:rPr>
                <w:color w:val="000000"/>
                <w:szCs w:val="18"/>
                <w:highlight w:val="white"/>
                <w:lang w:val="en-US" w:eastAsia="zh-CN"/>
              </w:rPr>
              <w:t>PartialSuspension</w:t>
            </w:r>
            <w:r w:rsidRPr="00E26004">
              <w:rPr>
                <w:color w:val="000000"/>
                <w:szCs w:val="18"/>
                <w:highlight w:val="white"/>
                <w:lang w:val="en-US" w:eastAsia="zh-CN"/>
              </w:rPr>
              <w:t>Port</w:t>
            </w:r>
          </w:p>
        </w:tc>
        <w:tc>
          <w:tcPr>
            <w:tcW w:w="0" w:type="auto"/>
          </w:tcPr>
          <w:p w14:paraId="5CDA9454" w14:textId="77777777" w:rsidR="00240A7D" w:rsidRDefault="00240A7D" w:rsidP="00F05DF4">
            <w:pPr>
              <w:pStyle w:val="TAC"/>
              <w:rPr>
                <w:lang w:eastAsia="zh-CN"/>
              </w:rPr>
            </w:pPr>
            <w:r>
              <w:t>M</w:t>
            </w:r>
          </w:p>
        </w:tc>
      </w:tr>
      <w:tr w:rsidR="00240A7D" w14:paraId="08B82B07" w14:textId="77777777" w:rsidTr="00F05DF4">
        <w:trPr>
          <w:jc w:val="center"/>
        </w:trPr>
        <w:tc>
          <w:tcPr>
            <w:tcW w:w="0" w:type="auto"/>
          </w:tcPr>
          <w:p w14:paraId="6D58D30A" w14:textId="77777777" w:rsidR="00240A7D" w:rsidRPr="00611B54" w:rsidRDefault="00240A7D" w:rsidP="00F05DF4">
            <w:pPr>
              <w:pStyle w:val="TAL"/>
              <w:rPr>
                <w:rFonts w:cs="Arial"/>
              </w:rPr>
            </w:pPr>
            <w:r w:rsidRPr="00611B54">
              <w:rPr>
                <w:rFonts w:cs="Arial"/>
              </w:rPr>
              <w:t>readActivePartialSuspensionsOfItfN</w:t>
            </w:r>
          </w:p>
        </w:tc>
        <w:tc>
          <w:tcPr>
            <w:tcW w:w="0" w:type="auto"/>
          </w:tcPr>
          <w:p w14:paraId="03A50A84" w14:textId="77777777" w:rsidR="00240A7D" w:rsidRPr="00611B54" w:rsidRDefault="00240A7D" w:rsidP="00F05DF4">
            <w:pPr>
              <w:pStyle w:val="TAL"/>
              <w:rPr>
                <w:rFonts w:cs="Arial"/>
              </w:rPr>
            </w:pPr>
            <w:r w:rsidRPr="00611B54">
              <w:rPr>
                <w:rFonts w:cs="Arial"/>
              </w:rPr>
              <w:t>readActivePartialSuspensionsOfItfN</w:t>
            </w:r>
          </w:p>
        </w:tc>
        <w:tc>
          <w:tcPr>
            <w:tcW w:w="0" w:type="auto"/>
          </w:tcPr>
          <w:p w14:paraId="6D91225F" w14:textId="77777777" w:rsidR="00240A7D" w:rsidRDefault="00240A7D" w:rsidP="00F05DF4">
            <w:pPr>
              <w:pStyle w:val="TAC"/>
            </w:pPr>
            <w:r>
              <w:rPr>
                <w:color w:val="000000"/>
                <w:szCs w:val="18"/>
                <w:highlight w:val="white"/>
                <w:lang w:val="en-US" w:eastAsia="zh-CN"/>
              </w:rPr>
              <w:t>PartialSuspension</w:t>
            </w:r>
            <w:r w:rsidRPr="00E26004">
              <w:rPr>
                <w:color w:val="000000"/>
                <w:szCs w:val="18"/>
                <w:highlight w:val="white"/>
                <w:lang w:val="en-US" w:eastAsia="zh-CN"/>
              </w:rPr>
              <w:t>Port</w:t>
            </w:r>
          </w:p>
        </w:tc>
        <w:tc>
          <w:tcPr>
            <w:tcW w:w="0" w:type="auto"/>
          </w:tcPr>
          <w:p w14:paraId="73E08E18" w14:textId="77777777" w:rsidR="00240A7D" w:rsidRDefault="00240A7D" w:rsidP="00F05DF4">
            <w:pPr>
              <w:pStyle w:val="TAC"/>
            </w:pPr>
            <w:r>
              <w:t>O</w:t>
            </w:r>
          </w:p>
        </w:tc>
      </w:tr>
      <w:tr w:rsidR="00240A7D" w14:paraId="5497F5B9" w14:textId="77777777" w:rsidTr="00F05DF4">
        <w:trPr>
          <w:jc w:val="center"/>
        </w:trPr>
        <w:tc>
          <w:tcPr>
            <w:tcW w:w="0" w:type="auto"/>
          </w:tcPr>
          <w:p w14:paraId="1C576C35" w14:textId="77777777" w:rsidR="00240A7D" w:rsidRPr="00611B54" w:rsidRDefault="00240A7D" w:rsidP="00F05DF4">
            <w:pPr>
              <w:pStyle w:val="TAL"/>
              <w:rPr>
                <w:rFonts w:cs="Arial"/>
              </w:rPr>
            </w:pPr>
            <w:r w:rsidRPr="00611B54">
              <w:rPr>
                <w:rFonts w:cs="Arial"/>
              </w:rPr>
              <w:t>notifyChangeOfPartialSuspensionOfItfN</w:t>
            </w:r>
          </w:p>
        </w:tc>
        <w:tc>
          <w:tcPr>
            <w:tcW w:w="0" w:type="auto"/>
          </w:tcPr>
          <w:p w14:paraId="60DEFDBA" w14:textId="77777777" w:rsidR="00240A7D" w:rsidRPr="00352B19" w:rsidRDefault="00240A7D" w:rsidP="00F05DF4">
            <w:pPr>
              <w:pStyle w:val="TAL"/>
              <w:rPr>
                <w:rFonts w:cs="Arial"/>
              </w:rPr>
            </w:pPr>
            <w:r w:rsidRPr="00352B19">
              <w:rPr>
                <w:rFonts w:cs="Arial"/>
              </w:rPr>
              <w:t xml:space="preserve">notify (note </w:t>
            </w:r>
            <w:r>
              <w:rPr>
                <w:rFonts w:cs="Arial"/>
              </w:rPr>
              <w:t>1</w:t>
            </w:r>
            <w:r w:rsidRPr="00352B19">
              <w:rPr>
                <w:rFonts w:cs="Arial"/>
              </w:rPr>
              <w:t>)</w:t>
            </w:r>
            <w:r w:rsidRPr="00352B19">
              <w:rPr>
                <w:rFonts w:cs="Arial"/>
              </w:rPr>
              <w:tab/>
            </w:r>
          </w:p>
        </w:tc>
        <w:tc>
          <w:tcPr>
            <w:tcW w:w="0" w:type="auto"/>
          </w:tcPr>
          <w:p w14:paraId="65B8A58E" w14:textId="77777777" w:rsidR="00240A7D" w:rsidRPr="00E26004" w:rsidRDefault="00240A7D" w:rsidP="00F05DF4">
            <w:pPr>
              <w:pStyle w:val="TAC"/>
              <w:rPr>
                <w:szCs w:val="18"/>
              </w:rPr>
            </w:pPr>
            <w:r w:rsidRPr="00E26004">
              <w:rPr>
                <w:color w:val="000000"/>
                <w:szCs w:val="18"/>
                <w:highlight w:val="white"/>
                <w:lang w:val="en-US" w:eastAsia="zh-CN"/>
              </w:rPr>
              <w:t>NotificationIRPNtfPort</w:t>
            </w:r>
          </w:p>
        </w:tc>
        <w:tc>
          <w:tcPr>
            <w:tcW w:w="0" w:type="auto"/>
          </w:tcPr>
          <w:p w14:paraId="77B42262" w14:textId="77777777" w:rsidR="00240A7D" w:rsidRDefault="00240A7D" w:rsidP="00F05DF4">
            <w:pPr>
              <w:pStyle w:val="TAC"/>
            </w:pPr>
            <w:r>
              <w:t>M</w:t>
            </w:r>
          </w:p>
        </w:tc>
      </w:tr>
      <w:tr w:rsidR="00240A7D" w14:paraId="656F5AC9" w14:textId="77777777" w:rsidTr="00F05DF4">
        <w:trPr>
          <w:jc w:val="center"/>
        </w:trPr>
        <w:tc>
          <w:tcPr>
            <w:tcW w:w="0" w:type="auto"/>
            <w:gridSpan w:val="4"/>
          </w:tcPr>
          <w:p w14:paraId="64BA983D" w14:textId="77777777" w:rsidR="00240A7D" w:rsidRPr="00352B19" w:rsidRDefault="00240A7D" w:rsidP="00F05DF4">
            <w:pPr>
              <w:pStyle w:val="TAN"/>
            </w:pPr>
            <w:r w:rsidRPr="00352B19">
              <w:t xml:space="preserve">NOTE </w:t>
            </w:r>
            <w:r>
              <w:t>1</w:t>
            </w:r>
            <w:r w:rsidRPr="00352B19">
              <w:t>:</w:t>
            </w:r>
            <w:r w:rsidRPr="00352B19">
              <w:tab/>
              <w:t xml:space="preserve">The IS equivalent maps to an XML definition specified in </w:t>
            </w:r>
            <w:r w:rsidR="003B06CE">
              <w:t>Annex B</w:t>
            </w:r>
            <w:r w:rsidRPr="002F54A1">
              <w:rPr>
                <w:color w:val="000000"/>
              </w:rPr>
              <w:t>, and</w:t>
            </w:r>
            <w:r w:rsidRPr="00352B19">
              <w:t xml:space="preserve"> this being an input parameter to the operation notify under the port type ntfIRPNtfSystem:NotificationIRPNtf and under the binding ntfIRPNtfSystem:Noti</w:t>
            </w:r>
            <w:r w:rsidR="003B06CE">
              <w:t>ficationIRPNtf of 3GPP TS 32.306</w:t>
            </w:r>
            <w:r w:rsidRPr="00352B19">
              <w:t xml:space="preserve"> [1</w:t>
            </w:r>
            <w:r w:rsidR="003B06CE">
              <w:t>7</w:t>
            </w:r>
            <w:r w:rsidRPr="00352B19">
              <w:t xml:space="preserve">]. </w:t>
            </w:r>
          </w:p>
        </w:tc>
      </w:tr>
    </w:tbl>
    <w:p w14:paraId="7BFAD02B" w14:textId="77777777" w:rsidR="00240A7D" w:rsidRDefault="00240A7D" w:rsidP="00240A7D">
      <w:pPr>
        <w:keepNext/>
      </w:pPr>
    </w:p>
    <w:p w14:paraId="60110B30" w14:textId="77777777" w:rsidR="00240A7D" w:rsidRDefault="003B06CE" w:rsidP="00D0030B">
      <w:pPr>
        <w:pStyle w:val="Heading2"/>
        <w:rPr>
          <w:lang w:eastAsia="zh-CN"/>
        </w:rPr>
      </w:pPr>
      <w:bookmarkStart w:id="46" w:name="_Toc335991599"/>
      <w:r>
        <w:rPr>
          <w:lang w:eastAsia="zh-CN"/>
        </w:rPr>
        <w:t>C.2</w:t>
      </w:r>
      <w:r w:rsidR="00240A7D">
        <w:rPr>
          <w:rFonts w:hint="eastAsia"/>
          <w:lang w:eastAsia="zh-CN"/>
        </w:rPr>
        <w:t>.</w:t>
      </w:r>
      <w:r w:rsidR="00240A7D">
        <w:rPr>
          <w:lang w:eastAsia="zh-CN"/>
        </w:rPr>
        <w:t>2</w:t>
      </w:r>
      <w:r w:rsidR="00240A7D">
        <w:rPr>
          <w:lang w:eastAsia="zh-CN"/>
        </w:rPr>
        <w:tab/>
        <w:t>Operation parameter mapping</w:t>
      </w:r>
      <w:bookmarkEnd w:id="46"/>
    </w:p>
    <w:p w14:paraId="08E71D2A" w14:textId="77777777" w:rsidR="00240A7D" w:rsidRDefault="00240A7D" w:rsidP="00240A7D">
      <w:r>
        <w:t xml:space="preserve">The </w:t>
      </w:r>
      <w:r w:rsidRPr="00DE7250">
        <w:t>Partial Suspension of Itf-N Integration Reference Point (IRP)</w:t>
      </w:r>
      <w:r>
        <w:t xml:space="preserve"> IS (3GPP TS 32.382</w:t>
      </w:r>
      <w:r w:rsidRPr="00526991">
        <w:t xml:space="preserve"> [</w:t>
      </w:r>
      <w:r>
        <w:t>5</w:t>
      </w:r>
      <w:r w:rsidRPr="00526991">
        <w:t>]) defines</w:t>
      </w:r>
      <w:r>
        <w:t xml:space="preserve">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255676E0" w14:textId="77777777" w:rsidR="00240A7D" w:rsidRDefault="00240A7D" w:rsidP="00240A7D">
      <w:pPr>
        <w:pStyle w:val="TH"/>
      </w:pPr>
      <w:r>
        <w:t xml:space="preserve">Table </w:t>
      </w:r>
      <w:r w:rsidR="003B06CE">
        <w:rPr>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r w:rsidRPr="00611B54">
        <w:rPr>
          <w:rFonts w:ascii="Courier New" w:hAnsi="Courier New" w:cs="Courier New"/>
        </w:rPr>
        <w:t xml:space="preserve">setPartialSuspensionOfItfN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87"/>
        <w:gridCol w:w="2587"/>
        <w:gridCol w:w="787"/>
      </w:tblGrid>
      <w:tr w:rsidR="00240A7D" w14:paraId="0EB884AA" w14:textId="77777777" w:rsidTr="00F05DF4">
        <w:trPr>
          <w:jc w:val="center"/>
        </w:trPr>
        <w:tc>
          <w:tcPr>
            <w:tcW w:w="0" w:type="auto"/>
            <w:shd w:val="pct15" w:color="auto" w:fill="FFFFFF"/>
          </w:tcPr>
          <w:p w14:paraId="011B4612" w14:textId="77777777" w:rsidR="00240A7D" w:rsidRDefault="00240A7D" w:rsidP="00F05DF4">
            <w:pPr>
              <w:pStyle w:val="TAH"/>
            </w:pPr>
            <w:r>
              <w:t>IS Operation parameter</w:t>
            </w:r>
          </w:p>
        </w:tc>
        <w:tc>
          <w:tcPr>
            <w:tcW w:w="0" w:type="auto"/>
            <w:shd w:val="pct15" w:color="auto" w:fill="FFFFFF"/>
          </w:tcPr>
          <w:p w14:paraId="0E5BDA16" w14:textId="77777777" w:rsidR="00240A7D" w:rsidRDefault="00240A7D" w:rsidP="00F05DF4">
            <w:pPr>
              <w:pStyle w:val="TAH"/>
            </w:pPr>
            <w:r w:rsidRPr="00987DC7">
              <w:t>SS Method parameter</w:t>
            </w:r>
          </w:p>
        </w:tc>
        <w:tc>
          <w:tcPr>
            <w:tcW w:w="0" w:type="auto"/>
            <w:shd w:val="pct15" w:color="auto" w:fill="FFFFFF"/>
          </w:tcPr>
          <w:p w14:paraId="74CA44A6" w14:textId="77777777" w:rsidR="00240A7D" w:rsidRDefault="00240A7D" w:rsidP="00F05DF4">
            <w:pPr>
              <w:pStyle w:val="TAH"/>
            </w:pPr>
            <w:r>
              <w:t>Qualifier</w:t>
            </w:r>
          </w:p>
        </w:tc>
      </w:tr>
      <w:tr w:rsidR="00240A7D" w14:paraId="31CA1464" w14:textId="77777777" w:rsidTr="00F05DF4">
        <w:trPr>
          <w:jc w:val="center"/>
        </w:trPr>
        <w:tc>
          <w:tcPr>
            <w:tcW w:w="0" w:type="auto"/>
          </w:tcPr>
          <w:p w14:paraId="57C61C4A" w14:textId="77777777" w:rsidR="00240A7D" w:rsidRPr="00611B54" w:rsidRDefault="00240A7D" w:rsidP="00F05DF4">
            <w:pPr>
              <w:pStyle w:val="TAL"/>
            </w:pPr>
            <w:r w:rsidRPr="00611B54">
              <w:t>managerReference</w:t>
            </w:r>
          </w:p>
        </w:tc>
        <w:tc>
          <w:tcPr>
            <w:tcW w:w="0" w:type="auto"/>
          </w:tcPr>
          <w:p w14:paraId="66381501" w14:textId="77777777" w:rsidR="00240A7D" w:rsidRPr="00611B54" w:rsidRDefault="00240A7D" w:rsidP="00F05DF4">
            <w:pPr>
              <w:pStyle w:val="TAL"/>
            </w:pPr>
            <w:r w:rsidRPr="00611B54">
              <w:t>managerReference</w:t>
            </w:r>
          </w:p>
        </w:tc>
        <w:tc>
          <w:tcPr>
            <w:tcW w:w="0" w:type="auto"/>
          </w:tcPr>
          <w:p w14:paraId="108AA434" w14:textId="77777777" w:rsidR="00240A7D" w:rsidRDefault="00240A7D" w:rsidP="00F05DF4">
            <w:pPr>
              <w:pStyle w:val="TAC"/>
              <w:rPr>
                <w:snapToGrid w:val="0"/>
              </w:rPr>
            </w:pPr>
            <w:r>
              <w:rPr>
                <w:snapToGrid w:val="0"/>
              </w:rPr>
              <w:t>M</w:t>
            </w:r>
          </w:p>
        </w:tc>
      </w:tr>
      <w:tr w:rsidR="00240A7D" w14:paraId="1167D668" w14:textId="77777777" w:rsidTr="00F05DF4">
        <w:trPr>
          <w:jc w:val="center"/>
        </w:trPr>
        <w:tc>
          <w:tcPr>
            <w:tcW w:w="0" w:type="auto"/>
          </w:tcPr>
          <w:p w14:paraId="307D0E54" w14:textId="77777777" w:rsidR="00240A7D" w:rsidRPr="00611B54" w:rsidRDefault="00240A7D" w:rsidP="00F05DF4">
            <w:pPr>
              <w:pStyle w:val="TAL"/>
            </w:pPr>
            <w:r w:rsidRPr="00611B54">
              <w:t>baseMOInstance</w:t>
            </w:r>
          </w:p>
        </w:tc>
        <w:tc>
          <w:tcPr>
            <w:tcW w:w="0" w:type="auto"/>
          </w:tcPr>
          <w:p w14:paraId="489B89BA" w14:textId="77777777" w:rsidR="00240A7D" w:rsidRPr="00611B54" w:rsidRDefault="00240A7D" w:rsidP="00F05DF4">
            <w:pPr>
              <w:pStyle w:val="TAL"/>
            </w:pPr>
            <w:r w:rsidRPr="00611B54">
              <w:t>baseMOInstance</w:t>
            </w:r>
          </w:p>
        </w:tc>
        <w:tc>
          <w:tcPr>
            <w:tcW w:w="0" w:type="auto"/>
          </w:tcPr>
          <w:p w14:paraId="11FF7CEA" w14:textId="77777777" w:rsidR="00240A7D" w:rsidRDefault="00240A7D" w:rsidP="00F05DF4">
            <w:pPr>
              <w:pStyle w:val="TAC"/>
              <w:rPr>
                <w:snapToGrid w:val="0"/>
              </w:rPr>
            </w:pPr>
            <w:r>
              <w:rPr>
                <w:snapToGrid w:val="0"/>
              </w:rPr>
              <w:t>O</w:t>
            </w:r>
          </w:p>
        </w:tc>
      </w:tr>
      <w:tr w:rsidR="00240A7D" w14:paraId="1419DE16" w14:textId="77777777" w:rsidTr="00F05DF4">
        <w:trPr>
          <w:jc w:val="center"/>
        </w:trPr>
        <w:tc>
          <w:tcPr>
            <w:tcW w:w="0" w:type="auto"/>
          </w:tcPr>
          <w:p w14:paraId="57990C80" w14:textId="77777777" w:rsidR="00240A7D" w:rsidRPr="00611B54" w:rsidRDefault="00240A7D" w:rsidP="00F05DF4">
            <w:pPr>
              <w:pStyle w:val="TAL"/>
            </w:pPr>
            <w:r w:rsidRPr="00611B54">
              <w:t>scope</w:t>
            </w:r>
          </w:p>
        </w:tc>
        <w:tc>
          <w:tcPr>
            <w:tcW w:w="0" w:type="auto"/>
          </w:tcPr>
          <w:p w14:paraId="25817799" w14:textId="77777777" w:rsidR="00240A7D" w:rsidRPr="00611B54" w:rsidRDefault="00240A7D" w:rsidP="00F05DF4">
            <w:pPr>
              <w:pStyle w:val="TAL"/>
            </w:pPr>
            <w:r>
              <w:t>scope</w:t>
            </w:r>
          </w:p>
        </w:tc>
        <w:tc>
          <w:tcPr>
            <w:tcW w:w="0" w:type="auto"/>
          </w:tcPr>
          <w:p w14:paraId="72D5EE0A" w14:textId="77777777" w:rsidR="00240A7D" w:rsidRDefault="00240A7D" w:rsidP="00F05DF4">
            <w:pPr>
              <w:pStyle w:val="TAC"/>
              <w:rPr>
                <w:snapToGrid w:val="0"/>
              </w:rPr>
            </w:pPr>
            <w:r>
              <w:rPr>
                <w:snapToGrid w:val="0"/>
              </w:rPr>
              <w:t>CM</w:t>
            </w:r>
          </w:p>
        </w:tc>
      </w:tr>
      <w:tr w:rsidR="00240A7D" w14:paraId="029D0CD9" w14:textId="77777777" w:rsidTr="00F05DF4">
        <w:trPr>
          <w:jc w:val="center"/>
        </w:trPr>
        <w:tc>
          <w:tcPr>
            <w:tcW w:w="0" w:type="auto"/>
          </w:tcPr>
          <w:p w14:paraId="3F69AD8F" w14:textId="77777777" w:rsidR="00240A7D" w:rsidRPr="00611B54" w:rsidRDefault="00240A7D" w:rsidP="00F05DF4">
            <w:pPr>
              <w:pStyle w:val="TAL"/>
            </w:pPr>
            <w:r w:rsidRPr="00611B54">
              <w:t>partialSuspensionId</w:t>
            </w:r>
          </w:p>
        </w:tc>
        <w:tc>
          <w:tcPr>
            <w:tcW w:w="0" w:type="auto"/>
          </w:tcPr>
          <w:p w14:paraId="5434304C" w14:textId="77777777" w:rsidR="00240A7D" w:rsidRPr="00611B54" w:rsidRDefault="00240A7D" w:rsidP="00F05DF4">
            <w:pPr>
              <w:pStyle w:val="TAL"/>
            </w:pPr>
            <w:r w:rsidRPr="00611B54">
              <w:t>partialSuspensionId</w:t>
            </w:r>
          </w:p>
        </w:tc>
        <w:tc>
          <w:tcPr>
            <w:tcW w:w="0" w:type="auto"/>
          </w:tcPr>
          <w:p w14:paraId="712DBC48" w14:textId="77777777" w:rsidR="00240A7D" w:rsidRDefault="00240A7D" w:rsidP="00F05DF4">
            <w:pPr>
              <w:pStyle w:val="TAC"/>
              <w:rPr>
                <w:snapToGrid w:val="0"/>
              </w:rPr>
            </w:pPr>
            <w:r>
              <w:rPr>
                <w:snapToGrid w:val="0"/>
              </w:rPr>
              <w:t>CM</w:t>
            </w:r>
          </w:p>
        </w:tc>
      </w:tr>
      <w:tr w:rsidR="00240A7D" w14:paraId="49BA343E" w14:textId="77777777" w:rsidTr="00F05DF4">
        <w:trPr>
          <w:jc w:val="center"/>
        </w:trPr>
        <w:tc>
          <w:tcPr>
            <w:tcW w:w="0" w:type="auto"/>
          </w:tcPr>
          <w:p w14:paraId="5E028984" w14:textId="77777777" w:rsidR="00240A7D" w:rsidRPr="00611B54" w:rsidRDefault="00240A7D" w:rsidP="00F05DF4">
            <w:pPr>
              <w:pStyle w:val="TAL"/>
            </w:pPr>
            <w:r w:rsidRPr="00611B54">
              <w:t>conflictingPartialSuspensionList</w:t>
            </w:r>
          </w:p>
        </w:tc>
        <w:tc>
          <w:tcPr>
            <w:tcW w:w="0" w:type="auto"/>
          </w:tcPr>
          <w:p w14:paraId="22627F00" w14:textId="77777777" w:rsidR="00240A7D" w:rsidRPr="00611B54" w:rsidRDefault="00240A7D" w:rsidP="00F05DF4">
            <w:pPr>
              <w:pStyle w:val="TAL"/>
            </w:pPr>
            <w:r w:rsidRPr="00611B54">
              <w:t>conflictingPartialSuspensionList</w:t>
            </w:r>
          </w:p>
        </w:tc>
        <w:tc>
          <w:tcPr>
            <w:tcW w:w="0" w:type="auto"/>
          </w:tcPr>
          <w:p w14:paraId="37AED8A6" w14:textId="77777777" w:rsidR="00240A7D" w:rsidRDefault="00240A7D" w:rsidP="00F05DF4">
            <w:pPr>
              <w:pStyle w:val="TAC"/>
              <w:rPr>
                <w:snapToGrid w:val="0"/>
              </w:rPr>
            </w:pPr>
            <w:r>
              <w:rPr>
                <w:snapToGrid w:val="0"/>
              </w:rPr>
              <w:t>CM</w:t>
            </w:r>
          </w:p>
        </w:tc>
      </w:tr>
      <w:tr w:rsidR="00240A7D" w14:paraId="443BB03D" w14:textId="77777777" w:rsidTr="00F05DF4">
        <w:trPr>
          <w:jc w:val="center"/>
        </w:trPr>
        <w:tc>
          <w:tcPr>
            <w:tcW w:w="0" w:type="auto"/>
          </w:tcPr>
          <w:p w14:paraId="0773037F" w14:textId="77777777" w:rsidR="00240A7D" w:rsidRPr="00611B54" w:rsidRDefault="00240A7D" w:rsidP="00F05DF4">
            <w:pPr>
              <w:pStyle w:val="TAL"/>
            </w:pPr>
            <w:r w:rsidRPr="00611B54">
              <w:t>activationTime</w:t>
            </w:r>
          </w:p>
        </w:tc>
        <w:tc>
          <w:tcPr>
            <w:tcW w:w="0" w:type="auto"/>
          </w:tcPr>
          <w:p w14:paraId="6259D1DD" w14:textId="77777777" w:rsidR="00240A7D" w:rsidRPr="00611B54" w:rsidRDefault="00240A7D" w:rsidP="00F05DF4">
            <w:pPr>
              <w:pStyle w:val="TAL"/>
            </w:pPr>
            <w:r w:rsidRPr="00611B54">
              <w:t>activationTime</w:t>
            </w:r>
          </w:p>
        </w:tc>
        <w:tc>
          <w:tcPr>
            <w:tcW w:w="0" w:type="auto"/>
          </w:tcPr>
          <w:p w14:paraId="2AD4E400" w14:textId="77777777" w:rsidR="00240A7D" w:rsidRDefault="00240A7D" w:rsidP="00F05DF4">
            <w:pPr>
              <w:pStyle w:val="TAC"/>
              <w:rPr>
                <w:snapToGrid w:val="0"/>
              </w:rPr>
            </w:pPr>
            <w:r>
              <w:rPr>
                <w:snapToGrid w:val="0"/>
              </w:rPr>
              <w:t>O</w:t>
            </w:r>
          </w:p>
        </w:tc>
      </w:tr>
      <w:tr w:rsidR="00240A7D" w14:paraId="7A79A808" w14:textId="77777777" w:rsidTr="00F05DF4">
        <w:trPr>
          <w:jc w:val="center"/>
        </w:trPr>
        <w:tc>
          <w:tcPr>
            <w:tcW w:w="0" w:type="auto"/>
          </w:tcPr>
          <w:p w14:paraId="40E4DEA4" w14:textId="77777777" w:rsidR="00240A7D" w:rsidRPr="006E1D67" w:rsidRDefault="00240A7D" w:rsidP="00F05DF4">
            <w:pPr>
              <w:pStyle w:val="TAL"/>
            </w:pPr>
            <w:r w:rsidRPr="006E1D67">
              <w:t>status</w:t>
            </w:r>
          </w:p>
        </w:tc>
        <w:tc>
          <w:tcPr>
            <w:tcW w:w="0" w:type="auto"/>
          </w:tcPr>
          <w:p w14:paraId="273E022F" w14:textId="77777777" w:rsidR="00240A7D" w:rsidRPr="006E1D67" w:rsidRDefault="00240A7D" w:rsidP="00F05DF4">
            <w:pPr>
              <w:pStyle w:val="TAL"/>
            </w:pPr>
            <w:r w:rsidRPr="006E1D67">
              <w:t>status</w:t>
            </w:r>
          </w:p>
        </w:tc>
        <w:tc>
          <w:tcPr>
            <w:tcW w:w="0" w:type="auto"/>
          </w:tcPr>
          <w:p w14:paraId="10E69F4B" w14:textId="77777777" w:rsidR="00240A7D" w:rsidRDefault="00240A7D" w:rsidP="00F05DF4">
            <w:pPr>
              <w:pStyle w:val="TAC"/>
              <w:rPr>
                <w:snapToGrid w:val="0"/>
              </w:rPr>
            </w:pPr>
            <w:r>
              <w:rPr>
                <w:snapToGrid w:val="0"/>
              </w:rPr>
              <w:t>M</w:t>
            </w:r>
          </w:p>
        </w:tc>
      </w:tr>
    </w:tbl>
    <w:p w14:paraId="2830260E" w14:textId="77777777" w:rsidR="0059757A" w:rsidRDefault="0059757A" w:rsidP="0059757A">
      <w:pPr>
        <w:rPr>
          <w:lang w:eastAsia="zh-CN"/>
        </w:rPr>
      </w:pPr>
    </w:p>
    <w:p w14:paraId="5A30B755" w14:textId="77777777" w:rsidR="0059757A" w:rsidRDefault="0059757A" w:rsidP="0059757A">
      <w:pPr>
        <w:pStyle w:val="TH"/>
      </w:pPr>
      <w:r>
        <w:t xml:space="preserve">Table </w:t>
      </w:r>
      <w:r w:rsidR="003B06CE">
        <w:rPr>
          <w:lang w:eastAsia="zh-CN"/>
        </w:rPr>
        <w:t>C.2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r w:rsidR="00611B54" w:rsidRPr="00611B54">
        <w:rPr>
          <w:rFonts w:ascii="Courier New" w:hAnsi="Courier New" w:cs="Courier New"/>
        </w:rPr>
        <w:t xml:space="preserve">removePartialSuspensionOfItfN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59757A" w14:paraId="5B757BF4" w14:textId="77777777" w:rsidTr="0016004C">
        <w:trPr>
          <w:jc w:val="center"/>
        </w:trPr>
        <w:tc>
          <w:tcPr>
            <w:tcW w:w="0" w:type="auto"/>
            <w:shd w:val="pct15" w:color="auto" w:fill="FFFFFF"/>
          </w:tcPr>
          <w:p w14:paraId="19F62653" w14:textId="77777777" w:rsidR="0059757A" w:rsidRDefault="0059757A" w:rsidP="007010B9">
            <w:pPr>
              <w:pStyle w:val="TAH"/>
            </w:pPr>
            <w:r>
              <w:t>IS Operation parameter</w:t>
            </w:r>
          </w:p>
        </w:tc>
        <w:tc>
          <w:tcPr>
            <w:tcW w:w="0" w:type="auto"/>
            <w:shd w:val="pct15" w:color="auto" w:fill="FFFFFF"/>
          </w:tcPr>
          <w:p w14:paraId="13290DF4" w14:textId="77777777" w:rsidR="0059757A" w:rsidRDefault="0059757A" w:rsidP="007010B9">
            <w:pPr>
              <w:pStyle w:val="TAH"/>
            </w:pPr>
            <w:r w:rsidRPr="00987DC7">
              <w:t>SS Method parameter</w:t>
            </w:r>
          </w:p>
        </w:tc>
        <w:tc>
          <w:tcPr>
            <w:tcW w:w="787" w:type="dxa"/>
            <w:shd w:val="pct15" w:color="auto" w:fill="FFFFFF"/>
          </w:tcPr>
          <w:p w14:paraId="29090E47" w14:textId="77777777" w:rsidR="0059757A" w:rsidRDefault="0059757A" w:rsidP="007010B9">
            <w:pPr>
              <w:pStyle w:val="TAH"/>
            </w:pPr>
            <w:r>
              <w:t>Qualifier</w:t>
            </w:r>
          </w:p>
        </w:tc>
      </w:tr>
      <w:tr w:rsidR="00F43709" w14:paraId="606E2B5A" w14:textId="77777777" w:rsidTr="0016004C">
        <w:trPr>
          <w:jc w:val="center"/>
        </w:trPr>
        <w:tc>
          <w:tcPr>
            <w:tcW w:w="0" w:type="auto"/>
          </w:tcPr>
          <w:p w14:paraId="45212864" w14:textId="77777777" w:rsidR="00F43709" w:rsidRPr="00611B54" w:rsidRDefault="00F43709" w:rsidP="00F368CC">
            <w:pPr>
              <w:pStyle w:val="TAL"/>
            </w:pPr>
            <w:r w:rsidRPr="00611B54">
              <w:t>managerReference</w:t>
            </w:r>
          </w:p>
        </w:tc>
        <w:tc>
          <w:tcPr>
            <w:tcW w:w="0" w:type="auto"/>
          </w:tcPr>
          <w:p w14:paraId="24175B9F" w14:textId="77777777" w:rsidR="00F43709" w:rsidRPr="00611B54" w:rsidRDefault="00F43709" w:rsidP="00F368CC">
            <w:pPr>
              <w:pStyle w:val="TAL"/>
            </w:pPr>
            <w:r w:rsidRPr="00611B54">
              <w:t>managerReference</w:t>
            </w:r>
          </w:p>
        </w:tc>
        <w:tc>
          <w:tcPr>
            <w:tcW w:w="787" w:type="dxa"/>
          </w:tcPr>
          <w:p w14:paraId="2F22ADB1" w14:textId="77777777" w:rsidR="00F43709" w:rsidRPr="006E1D67" w:rsidRDefault="00F43709" w:rsidP="006E1D67">
            <w:pPr>
              <w:pStyle w:val="TAC"/>
            </w:pPr>
            <w:r w:rsidRPr="006E1D67">
              <w:t>M</w:t>
            </w:r>
          </w:p>
        </w:tc>
      </w:tr>
      <w:tr w:rsidR="00F43709" w14:paraId="06368525" w14:textId="77777777" w:rsidTr="0016004C">
        <w:trPr>
          <w:jc w:val="center"/>
        </w:trPr>
        <w:tc>
          <w:tcPr>
            <w:tcW w:w="0" w:type="auto"/>
          </w:tcPr>
          <w:p w14:paraId="7D82038B" w14:textId="77777777" w:rsidR="00F43709" w:rsidRPr="00611B54" w:rsidRDefault="00F43709" w:rsidP="00F368CC">
            <w:pPr>
              <w:pStyle w:val="TAL"/>
            </w:pPr>
            <w:r w:rsidRPr="00611B54">
              <w:t>partialSuspensionId</w:t>
            </w:r>
          </w:p>
        </w:tc>
        <w:tc>
          <w:tcPr>
            <w:tcW w:w="0" w:type="auto"/>
          </w:tcPr>
          <w:p w14:paraId="7FCEE241" w14:textId="77777777" w:rsidR="00F43709" w:rsidRPr="00611B54" w:rsidRDefault="00F43709" w:rsidP="00F368CC">
            <w:pPr>
              <w:pStyle w:val="TAL"/>
            </w:pPr>
            <w:r w:rsidRPr="00611B54">
              <w:t>partialSuspensionId</w:t>
            </w:r>
          </w:p>
        </w:tc>
        <w:tc>
          <w:tcPr>
            <w:tcW w:w="787" w:type="dxa"/>
          </w:tcPr>
          <w:p w14:paraId="3ECAD412" w14:textId="77777777" w:rsidR="00F43709" w:rsidRDefault="00F43709" w:rsidP="007010B9">
            <w:pPr>
              <w:pStyle w:val="TAC"/>
            </w:pPr>
            <w:r>
              <w:t>M</w:t>
            </w:r>
          </w:p>
        </w:tc>
      </w:tr>
      <w:tr w:rsidR="006E1D67" w14:paraId="195BE37D" w14:textId="77777777" w:rsidTr="0016004C">
        <w:trPr>
          <w:jc w:val="center"/>
        </w:trPr>
        <w:tc>
          <w:tcPr>
            <w:tcW w:w="0" w:type="auto"/>
          </w:tcPr>
          <w:p w14:paraId="749E7E4E" w14:textId="77777777" w:rsidR="006E1D67" w:rsidRPr="006E1D67" w:rsidRDefault="006E1D67" w:rsidP="006E1D67">
            <w:pPr>
              <w:pStyle w:val="TAL"/>
            </w:pPr>
            <w:r w:rsidRPr="006E1D67">
              <w:t>status</w:t>
            </w:r>
          </w:p>
        </w:tc>
        <w:tc>
          <w:tcPr>
            <w:tcW w:w="0" w:type="auto"/>
          </w:tcPr>
          <w:p w14:paraId="7F607A6E" w14:textId="77777777" w:rsidR="006E1D67" w:rsidRPr="006E1D67" w:rsidRDefault="006E1D67" w:rsidP="0061492F">
            <w:pPr>
              <w:pStyle w:val="TAL"/>
            </w:pPr>
            <w:r w:rsidRPr="006E1D67">
              <w:t>status</w:t>
            </w:r>
          </w:p>
        </w:tc>
        <w:tc>
          <w:tcPr>
            <w:tcW w:w="787" w:type="dxa"/>
          </w:tcPr>
          <w:p w14:paraId="3345D728" w14:textId="77777777" w:rsidR="006E1D67" w:rsidRDefault="006E1D67" w:rsidP="007010B9">
            <w:pPr>
              <w:pStyle w:val="TAC"/>
            </w:pPr>
            <w:r>
              <w:t>M</w:t>
            </w:r>
          </w:p>
        </w:tc>
      </w:tr>
    </w:tbl>
    <w:p w14:paraId="7532F099" w14:textId="77777777" w:rsidR="004F4D90" w:rsidRDefault="004F4D90" w:rsidP="004F4D90">
      <w:pPr>
        <w:rPr>
          <w:lang w:eastAsia="zh-CN"/>
        </w:rPr>
      </w:pPr>
    </w:p>
    <w:p w14:paraId="3E4514A5" w14:textId="77777777" w:rsidR="004F4D90" w:rsidRDefault="004F4D90" w:rsidP="004F4D90">
      <w:pPr>
        <w:pStyle w:val="TH"/>
      </w:pPr>
      <w:r>
        <w:lastRenderedPageBreak/>
        <w:t xml:space="preserve">Table </w:t>
      </w:r>
      <w:r w:rsidR="003B06CE">
        <w:rPr>
          <w:lang w:eastAsia="zh-CN"/>
        </w:rPr>
        <w:t>C.2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r w:rsidR="00611B54" w:rsidRPr="00611B54">
        <w:rPr>
          <w:rFonts w:ascii="Courier New" w:hAnsi="Courier New" w:cs="Courier New"/>
        </w:rPr>
        <w:t xml:space="preserve">readActivePartialSuspensionsOfItfN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57"/>
        <w:gridCol w:w="2257"/>
        <w:gridCol w:w="787"/>
      </w:tblGrid>
      <w:tr w:rsidR="004F4D90" w14:paraId="16032BFC" w14:textId="77777777" w:rsidTr="0061492F">
        <w:trPr>
          <w:jc w:val="center"/>
        </w:trPr>
        <w:tc>
          <w:tcPr>
            <w:tcW w:w="0" w:type="auto"/>
            <w:shd w:val="pct15" w:color="auto" w:fill="FFFFFF"/>
          </w:tcPr>
          <w:p w14:paraId="7B35C98A" w14:textId="77777777" w:rsidR="004F4D90" w:rsidRDefault="004F4D90" w:rsidP="0061492F">
            <w:pPr>
              <w:pStyle w:val="TAH"/>
            </w:pPr>
            <w:r>
              <w:t>IS Operation parameter</w:t>
            </w:r>
          </w:p>
        </w:tc>
        <w:tc>
          <w:tcPr>
            <w:tcW w:w="0" w:type="auto"/>
            <w:shd w:val="pct15" w:color="auto" w:fill="FFFFFF"/>
          </w:tcPr>
          <w:p w14:paraId="5981BDE6" w14:textId="77777777" w:rsidR="004F4D90" w:rsidRDefault="004F4D90" w:rsidP="0061492F">
            <w:pPr>
              <w:pStyle w:val="TAH"/>
            </w:pPr>
            <w:r w:rsidRPr="00987DC7">
              <w:t>SS Method parameter</w:t>
            </w:r>
          </w:p>
        </w:tc>
        <w:tc>
          <w:tcPr>
            <w:tcW w:w="0" w:type="auto"/>
            <w:shd w:val="pct15" w:color="auto" w:fill="FFFFFF"/>
          </w:tcPr>
          <w:p w14:paraId="615F09AD" w14:textId="77777777" w:rsidR="004F4D90" w:rsidRDefault="004F4D90" w:rsidP="0061492F">
            <w:pPr>
              <w:pStyle w:val="TAH"/>
            </w:pPr>
            <w:r>
              <w:t>Qualifier</w:t>
            </w:r>
          </w:p>
        </w:tc>
      </w:tr>
      <w:tr w:rsidR="006E1D67" w14:paraId="494F416C" w14:textId="77777777" w:rsidTr="0061492F">
        <w:trPr>
          <w:jc w:val="center"/>
        </w:trPr>
        <w:tc>
          <w:tcPr>
            <w:tcW w:w="0" w:type="auto"/>
          </w:tcPr>
          <w:p w14:paraId="12BB18DF" w14:textId="77777777" w:rsidR="006E1D67" w:rsidRPr="00F43709" w:rsidRDefault="00F43709" w:rsidP="0061492F">
            <w:pPr>
              <w:pStyle w:val="TAL"/>
              <w:rPr>
                <w:rFonts w:cs="Arial"/>
                <w:lang w:eastAsia="zh-CN"/>
              </w:rPr>
            </w:pPr>
            <w:r w:rsidRPr="00F43709">
              <w:rPr>
                <w:rFonts w:cs="Arial"/>
                <w:lang w:eastAsia="zh-CN"/>
              </w:rPr>
              <w:t>activePartialSuspensionList</w:t>
            </w:r>
          </w:p>
        </w:tc>
        <w:tc>
          <w:tcPr>
            <w:tcW w:w="0" w:type="auto"/>
          </w:tcPr>
          <w:p w14:paraId="2EB5F0F0" w14:textId="77777777" w:rsidR="006E1D67" w:rsidRPr="005B4E85" w:rsidRDefault="00F43709" w:rsidP="0061492F">
            <w:pPr>
              <w:pStyle w:val="TAL"/>
              <w:rPr>
                <w:rFonts w:cs="Arial"/>
                <w:lang w:eastAsia="zh-CN"/>
              </w:rPr>
            </w:pPr>
            <w:r w:rsidRPr="00F43709">
              <w:rPr>
                <w:rFonts w:cs="Arial"/>
                <w:lang w:eastAsia="zh-CN"/>
              </w:rPr>
              <w:t>activePartialSuspensionList</w:t>
            </w:r>
          </w:p>
        </w:tc>
        <w:tc>
          <w:tcPr>
            <w:tcW w:w="0" w:type="auto"/>
          </w:tcPr>
          <w:p w14:paraId="14E8FD6F" w14:textId="77777777" w:rsidR="006E1D67" w:rsidRDefault="00F43709" w:rsidP="006E1D67">
            <w:pPr>
              <w:pStyle w:val="TAC"/>
            </w:pPr>
            <w:r>
              <w:t>CM</w:t>
            </w:r>
          </w:p>
        </w:tc>
      </w:tr>
      <w:tr w:rsidR="006E1D67" w14:paraId="3C688C71" w14:textId="77777777" w:rsidTr="0061492F">
        <w:trPr>
          <w:jc w:val="center"/>
        </w:trPr>
        <w:tc>
          <w:tcPr>
            <w:tcW w:w="0" w:type="auto"/>
          </w:tcPr>
          <w:p w14:paraId="008DAB9F" w14:textId="77777777" w:rsidR="006E1D67" w:rsidRPr="006E1D67" w:rsidRDefault="006E1D67" w:rsidP="0061492F">
            <w:pPr>
              <w:pStyle w:val="TAL"/>
            </w:pPr>
            <w:r w:rsidRPr="006E1D67">
              <w:t>status</w:t>
            </w:r>
          </w:p>
        </w:tc>
        <w:tc>
          <w:tcPr>
            <w:tcW w:w="0" w:type="auto"/>
          </w:tcPr>
          <w:p w14:paraId="55FDAF01" w14:textId="77777777" w:rsidR="006E1D67" w:rsidRPr="006E1D67" w:rsidRDefault="006E1D67" w:rsidP="0061492F">
            <w:pPr>
              <w:pStyle w:val="TAL"/>
            </w:pPr>
            <w:r w:rsidRPr="006E1D67">
              <w:t>status</w:t>
            </w:r>
          </w:p>
        </w:tc>
        <w:tc>
          <w:tcPr>
            <w:tcW w:w="0" w:type="auto"/>
          </w:tcPr>
          <w:p w14:paraId="002F94B5" w14:textId="77777777" w:rsidR="006E1D67" w:rsidRDefault="006E1D67" w:rsidP="0061492F">
            <w:pPr>
              <w:pStyle w:val="TAC"/>
            </w:pPr>
            <w:r>
              <w:t>M</w:t>
            </w:r>
          </w:p>
        </w:tc>
      </w:tr>
    </w:tbl>
    <w:p w14:paraId="11E096BC" w14:textId="77777777" w:rsidR="0059757A" w:rsidRPr="00A86270" w:rsidRDefault="0059757A" w:rsidP="0059757A">
      <w:pPr>
        <w:rPr>
          <w:lang w:val="en-US" w:eastAsia="zh-CN"/>
        </w:rPr>
      </w:pPr>
    </w:p>
    <w:p w14:paraId="70035754" w14:textId="77777777" w:rsidR="0059757A" w:rsidRPr="00597732" w:rsidRDefault="003B06CE" w:rsidP="00D0030B">
      <w:pPr>
        <w:pStyle w:val="Heading2"/>
        <w:rPr>
          <w:lang w:eastAsia="zh-CN"/>
        </w:rPr>
      </w:pPr>
      <w:bookmarkStart w:id="47" w:name="_Toc335991600"/>
      <w:r>
        <w:rPr>
          <w:lang w:eastAsia="zh-CN"/>
        </w:rPr>
        <w:t>C.2</w:t>
      </w:r>
      <w:r w:rsidR="0059757A" w:rsidRPr="00597732">
        <w:rPr>
          <w:lang w:eastAsia="zh-CN"/>
        </w:rPr>
        <w:t>.</w:t>
      </w:r>
      <w:r w:rsidR="0059757A">
        <w:rPr>
          <w:lang w:eastAsia="zh-CN"/>
        </w:rPr>
        <w:t>3</w:t>
      </w:r>
      <w:r w:rsidR="0059757A" w:rsidRPr="00597732">
        <w:rPr>
          <w:lang w:eastAsia="zh-CN"/>
        </w:rPr>
        <w:tab/>
        <w:t>Notification parameter mapping</w:t>
      </w:r>
      <w:bookmarkEnd w:id="47"/>
    </w:p>
    <w:p w14:paraId="4B3A11B9" w14:textId="77777777" w:rsidR="0059757A" w:rsidRDefault="003B06CE" w:rsidP="0059757A">
      <w:pPr>
        <w:keepNext/>
      </w:pPr>
      <w:r>
        <w:t>Not present in the current version of this specification</w:t>
      </w:r>
      <w:r w:rsidR="0059757A" w:rsidRPr="00AF7EBF">
        <w:t>.</w:t>
      </w:r>
    </w:p>
    <w:p w14:paraId="0DC6C8BE" w14:textId="77777777" w:rsidR="007F7B45" w:rsidRDefault="007F7B45" w:rsidP="00D0030B">
      <w:pPr>
        <w:pStyle w:val="Heading1"/>
      </w:pPr>
      <w:bookmarkStart w:id="48" w:name="_Toc335991601"/>
      <w:r>
        <w:t>C.3</w:t>
      </w:r>
      <w:r w:rsidRPr="007F10CC">
        <w:tab/>
      </w:r>
      <w:r w:rsidRPr="007C0A5F">
        <w:t>Solution Set definitions</w:t>
      </w:r>
      <w:bookmarkEnd w:id="48"/>
    </w:p>
    <w:p w14:paraId="1E0FCF08" w14:textId="77777777" w:rsidR="007F7B45" w:rsidRPr="007F10CC" w:rsidRDefault="007F7B45" w:rsidP="00D0030B">
      <w:pPr>
        <w:pStyle w:val="Heading2"/>
        <w:rPr>
          <w:lang w:eastAsia="zh-CN"/>
        </w:rPr>
      </w:pPr>
      <w:bookmarkStart w:id="49" w:name="_Toc335991602"/>
      <w:r>
        <w:rPr>
          <w:lang w:eastAsia="zh-CN"/>
        </w:rPr>
        <w:t>C.3.1</w:t>
      </w:r>
      <w:r w:rsidRPr="007F10CC">
        <w:rPr>
          <w:lang w:eastAsia="zh-CN"/>
        </w:rPr>
        <w:tab/>
      </w:r>
      <w:r>
        <w:rPr>
          <w:lang w:eastAsia="zh-CN"/>
        </w:rPr>
        <w:t>WSDL definition structure</w:t>
      </w:r>
      <w:bookmarkEnd w:id="49"/>
    </w:p>
    <w:p w14:paraId="5F862D9C" w14:textId="77777777" w:rsidR="007F7B45" w:rsidRDefault="007F7B45" w:rsidP="007F7B45">
      <w:r>
        <w:t xml:space="preserve">Clause C.3.2 provides a graphical representation of the </w:t>
      </w:r>
      <w:r w:rsidRPr="00DE7250">
        <w:t>Partial Suspension of Itf-N</w:t>
      </w:r>
      <w:r>
        <w:t xml:space="preserve"> IRP service.</w:t>
      </w:r>
    </w:p>
    <w:p w14:paraId="3990B35B" w14:textId="77777777" w:rsidR="007F7B45" w:rsidRDefault="007F7B45" w:rsidP="007F7B45">
      <w:r>
        <w:t xml:space="preserve">Clause C.3.3 defines the services which are supported the </w:t>
      </w:r>
      <w:r w:rsidRPr="00DE7250">
        <w:t>Partial Suspension of Itf-N</w:t>
      </w:r>
      <w:r>
        <w:t xml:space="preserve"> IRP agent.</w:t>
      </w:r>
    </w:p>
    <w:p w14:paraId="7F3D834B" w14:textId="77777777" w:rsidR="007F7B45" w:rsidRPr="007F10CC" w:rsidRDefault="007F7B45" w:rsidP="00D0030B">
      <w:pPr>
        <w:pStyle w:val="Heading2"/>
        <w:rPr>
          <w:lang w:eastAsia="zh-CN"/>
        </w:rPr>
      </w:pPr>
      <w:bookmarkStart w:id="50" w:name="_Toc335991603"/>
      <w:r>
        <w:rPr>
          <w:lang w:eastAsia="zh-CN"/>
        </w:rPr>
        <w:t>C.3.2</w:t>
      </w:r>
      <w:r w:rsidRPr="007F10CC">
        <w:rPr>
          <w:lang w:eastAsia="zh-CN"/>
        </w:rPr>
        <w:tab/>
      </w:r>
      <w:r>
        <w:rPr>
          <w:lang w:eastAsia="zh-CN"/>
        </w:rPr>
        <w:t>Graphical Representation</w:t>
      </w:r>
      <w:bookmarkEnd w:id="50"/>
    </w:p>
    <w:p w14:paraId="75E2E142" w14:textId="77777777" w:rsidR="00415252" w:rsidRDefault="00415252" w:rsidP="00415252">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51" w:name="_MON_1321105217"/>
    <w:bookmarkStart w:id="52" w:name="_MON_1321105234"/>
    <w:bookmarkStart w:id="53" w:name="_MON_1321105243"/>
    <w:bookmarkStart w:id="54" w:name="_MON_1321105519"/>
    <w:bookmarkStart w:id="55" w:name="_MON_1321105566"/>
    <w:bookmarkStart w:id="56" w:name="_MON_1321164138"/>
    <w:bookmarkStart w:id="57" w:name="_MON_1321165435"/>
    <w:bookmarkStart w:id="58" w:name="_MON_1321165441"/>
    <w:bookmarkStart w:id="59" w:name="_MON_1321165673"/>
    <w:bookmarkStart w:id="60" w:name="_MON_1321165787"/>
    <w:bookmarkStart w:id="61" w:name="_MON_1321165834"/>
    <w:bookmarkStart w:id="62" w:name="_MON_1321272048"/>
    <w:bookmarkStart w:id="63" w:name="_MON_1321273187"/>
    <w:bookmarkStart w:id="64" w:name="_MON_1321273251"/>
    <w:bookmarkStart w:id="65" w:name="_MON_1321273257"/>
    <w:bookmarkStart w:id="66" w:name="_MON_1321425923"/>
    <w:bookmarkStart w:id="67" w:name="_MON_1321425948"/>
    <w:bookmarkStart w:id="68" w:name="_MON_1321425968"/>
    <w:bookmarkStart w:id="69" w:name="_MON_1321426223"/>
    <w:bookmarkStart w:id="70" w:name="_MON_1321426229"/>
    <w:bookmarkStart w:id="71" w:name="_MON_1321426320"/>
    <w:bookmarkStart w:id="72" w:name="_MON_1321426323"/>
    <w:bookmarkStart w:id="73" w:name="_MON_1322485312"/>
    <w:bookmarkStart w:id="74" w:name="_MON_1322485729"/>
    <w:bookmarkStart w:id="75" w:name="_MON_1322485736"/>
    <w:bookmarkStart w:id="76" w:name="_MON_1322486133"/>
    <w:bookmarkStart w:id="77" w:name="_MON_1322486141"/>
    <w:bookmarkStart w:id="78" w:name="_MON_1322892783"/>
    <w:bookmarkStart w:id="79" w:name="_MON_1322892948"/>
    <w:bookmarkStart w:id="80" w:name="_MON_1322892951"/>
    <w:bookmarkStart w:id="81" w:name="_MON_1322903574"/>
    <w:bookmarkStart w:id="82" w:name="_MON_1324123338"/>
    <w:bookmarkStart w:id="83" w:name="_MON_1326530388"/>
    <w:bookmarkStart w:id="84" w:name="_MON_1327393996"/>
    <w:bookmarkStart w:id="85" w:name="_MON_1327394536"/>
    <w:bookmarkStart w:id="86" w:name="_MON_134304292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87" w:name="_MON_1321104959"/>
    <w:bookmarkEnd w:id="87"/>
    <w:p w14:paraId="1BE89B7D" w14:textId="77777777" w:rsidR="00415252" w:rsidRPr="00415252" w:rsidRDefault="00415252" w:rsidP="00D0030B">
      <w:pPr>
        <w:pStyle w:val="TH"/>
        <w:rPr>
          <w:lang w:val="en-US" w:eastAsia="zh-CN"/>
        </w:rPr>
      </w:pPr>
      <w:r>
        <w:object w:dxaOrig="8810" w:dyaOrig="3487" w14:anchorId="7D59AC4B">
          <v:shape id="_x0000_i1028" type="#_x0000_t75" style="width:440.5pt;height:174.5pt" o:ole="">
            <v:imagedata r:id="rId15" o:title=""/>
          </v:shape>
          <o:OLEObject Type="Embed" ProgID="Word.Picture.8" ShapeID="_x0000_i1028" DrawAspect="Content" ObjectID="_1822208309" r:id="rId16"/>
        </w:object>
      </w:r>
    </w:p>
    <w:p w14:paraId="45A1BD49" w14:textId="77777777" w:rsidR="00183151" w:rsidRDefault="00415252" w:rsidP="00415252">
      <w:pPr>
        <w:pStyle w:val="TF"/>
      </w:pPr>
      <w:r>
        <w:t>Figure C.3.2</w:t>
      </w:r>
      <w:r w:rsidRPr="00F00E55">
        <w:rPr>
          <w:lang w:eastAsia="zh-CN"/>
        </w:rPr>
        <w:t>:</w:t>
      </w:r>
      <w:r w:rsidRPr="00F00E55">
        <w:t xml:space="preserve">  </w:t>
      </w:r>
      <w:r w:rsidRPr="00DE7250">
        <w:rPr>
          <w:lang w:eastAsia="zh-CN"/>
        </w:rPr>
        <w:t>Partial Suspension of Itf-N Integration Reference Point (IRP)</w:t>
      </w:r>
      <w:r w:rsidRPr="00DE7250">
        <w:rPr>
          <w:rFonts w:hint="eastAsia"/>
          <w:lang w:eastAsia="zh-CN"/>
        </w:rPr>
        <w:t xml:space="preserve"> </w:t>
      </w:r>
      <w:r w:rsidRPr="00F00E55">
        <w:rPr>
          <w:rFonts w:hint="eastAsia"/>
          <w:lang w:eastAsia="zh-CN"/>
        </w:rPr>
        <w:t>SOAP Solution Set WSDL structure</w:t>
      </w:r>
    </w:p>
    <w:p w14:paraId="68E7802B" w14:textId="77777777" w:rsidR="00415252" w:rsidRDefault="00415252" w:rsidP="00D0030B">
      <w:pPr>
        <w:pStyle w:val="Heading2"/>
        <w:rPr>
          <w:lang w:eastAsia="zh-CN"/>
        </w:rPr>
      </w:pPr>
      <w:bookmarkStart w:id="88" w:name="_Toc335991604"/>
      <w:r>
        <w:rPr>
          <w:lang w:eastAsia="zh-CN"/>
        </w:rPr>
        <w:lastRenderedPageBreak/>
        <w:t>C.3.3</w:t>
      </w:r>
      <w:r>
        <w:rPr>
          <w:lang w:eastAsia="zh-CN"/>
        </w:rPr>
        <w:tab/>
      </w:r>
      <w:r>
        <w:rPr>
          <w:rFonts w:hint="eastAsia"/>
          <w:lang w:eastAsia="zh-CN"/>
        </w:rPr>
        <w:t>WS</w:t>
      </w:r>
      <w:r>
        <w:rPr>
          <w:lang w:eastAsia="zh-CN"/>
        </w:rPr>
        <w:t>DL specification</w:t>
      </w:r>
      <w:r w:rsidR="00D92DDF">
        <w:rPr>
          <w:lang w:eastAsia="zh-CN"/>
        </w:rPr>
        <w:t xml:space="preserve"> “</w:t>
      </w:r>
      <w:r w:rsidR="00D92DDF">
        <w:rPr>
          <w:rFonts w:cs="Courier New"/>
          <w:szCs w:val="16"/>
          <w:lang w:eastAsia="zh-CN"/>
        </w:rPr>
        <w:t>PS</w:t>
      </w:r>
      <w:r w:rsidR="00E16945">
        <w:rPr>
          <w:rFonts w:cs="Courier New"/>
          <w:szCs w:val="16"/>
          <w:lang w:eastAsia="zh-CN"/>
        </w:rPr>
        <w:t>IN</w:t>
      </w:r>
      <w:r w:rsidR="00D92DDF">
        <w:rPr>
          <w:rFonts w:cs="Courier New"/>
          <w:szCs w:val="16"/>
          <w:lang w:eastAsia="zh-CN"/>
        </w:rPr>
        <w:t>I</w:t>
      </w:r>
      <w:r w:rsidR="00D92DDF" w:rsidRPr="00415252">
        <w:rPr>
          <w:rFonts w:cs="Courier New"/>
          <w:szCs w:val="16"/>
          <w:lang w:eastAsia="zh-CN"/>
        </w:rPr>
        <w:t>RPSystem</w:t>
      </w:r>
      <w:r w:rsidR="00D92DDF">
        <w:rPr>
          <w:rFonts w:cs="Courier New"/>
          <w:szCs w:val="16"/>
          <w:lang w:eastAsia="zh-CN"/>
        </w:rPr>
        <w:t>.wsdl”</w:t>
      </w:r>
      <w:bookmarkEnd w:id="88"/>
    </w:p>
    <w:p w14:paraId="142CEBF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&lt;?xml version="1.0" encoding="UTF-8"?&gt;</w:t>
      </w:r>
    </w:p>
    <w:p w14:paraId="1A65C76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&lt;!--</w:t>
      </w:r>
    </w:p>
    <w:p w14:paraId="4D9FEF1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3GPP TS 32.386 Partial Suspension of Itf-N IRP SOAP Solution Set</w:t>
      </w:r>
    </w:p>
    <w:p w14:paraId="0BA35CE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--&gt;</w:t>
      </w:r>
    </w:p>
    <w:p w14:paraId="1530022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&lt;definitions xmlns="http://schemas.xmlsoap.org/wsdl/" xmlns:soap="http://schemas.xmlsoap.org/wsdl/soap/" xmlns:pSIN</w:t>
      </w:r>
      <w:r w:rsidR="007B442C">
        <w:rPr>
          <w:rFonts w:cs="Courier New"/>
          <w:szCs w:val="16"/>
          <w:lang w:eastAsia="zh-CN"/>
        </w:rPr>
        <w:t>I</w:t>
      </w:r>
      <w:r w:rsidRPr="00415252">
        <w:rPr>
          <w:rFonts w:cs="Courier New"/>
          <w:szCs w:val="16"/>
          <w:lang w:eastAsia="zh-CN"/>
        </w:rPr>
        <w:t>RPSystem="http://www.3gpp.org/ftp</w:t>
      </w:r>
      <w:r w:rsidR="0002033F">
        <w:rPr>
          <w:rFonts w:cs="Courier New"/>
          <w:szCs w:val="16"/>
          <w:lang w:eastAsia="zh-CN"/>
        </w:rPr>
        <w:t>/specs/</w:t>
      </w:r>
      <w:r w:rsidRPr="00415252">
        <w:rPr>
          <w:rFonts w:cs="Courier New"/>
          <w:szCs w:val="16"/>
          <w:lang w:eastAsia="zh-CN"/>
        </w:rPr>
        <w:t>archive/32_series/32.386#PSIN</w:t>
      </w:r>
      <w:r w:rsidR="00E16945">
        <w:rPr>
          <w:rFonts w:cs="Courier New"/>
          <w:szCs w:val="16"/>
          <w:lang w:eastAsia="zh-CN"/>
        </w:rPr>
        <w:t>I</w:t>
      </w:r>
      <w:r w:rsidRPr="00415252">
        <w:rPr>
          <w:rFonts w:cs="Courier New"/>
          <w:szCs w:val="16"/>
          <w:lang w:eastAsia="zh-CN"/>
        </w:rPr>
        <w:t>RPSystem" xmlns:pSINIRPData="http://www.3gpp.org/ftp</w:t>
      </w:r>
      <w:r w:rsidR="0002033F">
        <w:rPr>
          <w:rFonts w:cs="Courier New"/>
          <w:szCs w:val="16"/>
          <w:lang w:eastAsia="zh-CN"/>
        </w:rPr>
        <w:t>/specs/</w:t>
      </w:r>
      <w:r w:rsidRPr="00415252">
        <w:rPr>
          <w:rFonts w:cs="Courier New"/>
          <w:szCs w:val="16"/>
          <w:lang w:eastAsia="zh-CN"/>
        </w:rPr>
        <w:t>archive/32_series/32.386#PSINIRPData" xmlns:genericIRPSystem="http://www.3gpp.org/ftp</w:t>
      </w:r>
      <w:r w:rsidR="0002033F">
        <w:rPr>
          <w:rFonts w:cs="Courier New"/>
          <w:szCs w:val="16"/>
          <w:lang w:eastAsia="zh-CN"/>
        </w:rPr>
        <w:t>/specs/</w:t>
      </w:r>
      <w:r w:rsidRPr="00415252">
        <w:rPr>
          <w:rFonts w:cs="Courier New"/>
          <w:szCs w:val="16"/>
          <w:lang w:eastAsia="zh-CN"/>
        </w:rPr>
        <w:t>archive/32_series/32.316</w:t>
      </w:r>
      <w:r w:rsidR="00050921">
        <w:rPr>
          <w:rFonts w:cs="Courier New"/>
          <w:szCs w:val="16"/>
          <w:lang w:eastAsia="zh-CN"/>
        </w:rPr>
        <w:t>#</w:t>
      </w:r>
      <w:r w:rsidRPr="00415252">
        <w:rPr>
          <w:rFonts w:cs="Courier New"/>
          <w:szCs w:val="16"/>
          <w:lang w:eastAsia="zh-CN"/>
        </w:rPr>
        <w:t>GenericIRPSystem" xmlns:ntfIRPNtfSystem="http://www.3gpp.org/ftp</w:t>
      </w:r>
      <w:r w:rsidR="0002033F">
        <w:rPr>
          <w:rFonts w:cs="Courier New"/>
          <w:szCs w:val="16"/>
          <w:lang w:eastAsia="zh-CN"/>
        </w:rPr>
        <w:t>/specs/</w:t>
      </w:r>
      <w:r w:rsidRPr="00415252">
        <w:rPr>
          <w:rFonts w:cs="Courier New"/>
          <w:szCs w:val="16"/>
          <w:lang w:eastAsia="zh-CN"/>
        </w:rPr>
        <w:t>archive/32_series/32.306</w:t>
      </w:r>
      <w:r w:rsidR="00050921">
        <w:rPr>
          <w:rFonts w:cs="Courier New"/>
          <w:szCs w:val="16"/>
          <w:lang w:eastAsia="zh-CN"/>
        </w:rPr>
        <w:t>#</w:t>
      </w:r>
      <w:r w:rsidRPr="00415252">
        <w:rPr>
          <w:rFonts w:cs="Courier New"/>
          <w:szCs w:val="16"/>
          <w:lang w:eastAsia="zh-CN"/>
        </w:rPr>
        <w:t>NotificationIRPNtfSystem" xmlns:pSIN="http://www.3gpp.org/ftp/specs/archive/32_series/32.386#partialSuspensionOfItfN" targetNamespace="http://www.3gpp.org/ftp</w:t>
      </w:r>
      <w:r w:rsidR="0002033F">
        <w:rPr>
          <w:rFonts w:cs="Courier New"/>
          <w:szCs w:val="16"/>
          <w:lang w:eastAsia="zh-CN"/>
        </w:rPr>
        <w:t>/specs/</w:t>
      </w:r>
      <w:r w:rsidR="00D92DDF">
        <w:rPr>
          <w:rFonts w:cs="Courier New"/>
          <w:szCs w:val="16"/>
          <w:lang w:eastAsia="zh-CN"/>
        </w:rPr>
        <w:t>archive/32_series/32.386#PSI</w:t>
      </w:r>
      <w:r w:rsidR="00E16945">
        <w:rPr>
          <w:rFonts w:cs="Courier New"/>
          <w:szCs w:val="16"/>
          <w:lang w:eastAsia="zh-CN"/>
        </w:rPr>
        <w:t>NI</w:t>
      </w:r>
      <w:r w:rsidRPr="00415252">
        <w:rPr>
          <w:rFonts w:cs="Courier New"/>
          <w:szCs w:val="16"/>
          <w:lang w:eastAsia="zh-CN"/>
        </w:rPr>
        <w:t>RPSystem"&gt;</w:t>
      </w:r>
    </w:p>
    <w:p w14:paraId="6DD066A4" w14:textId="77777777" w:rsidR="00415252" w:rsidRPr="00D55A11" w:rsidRDefault="00415252" w:rsidP="00415252">
      <w:pPr>
        <w:pStyle w:val="PL"/>
        <w:keepNext/>
        <w:keepLines/>
        <w:rPr>
          <w:rFonts w:cs="Courier New"/>
          <w:szCs w:val="16"/>
          <w:lang w:val="fr-FR" w:eastAsia="zh-CN"/>
        </w:rPr>
      </w:pPr>
      <w:r w:rsidRPr="00415252">
        <w:rPr>
          <w:rFonts w:cs="Courier New"/>
          <w:szCs w:val="16"/>
          <w:lang w:eastAsia="zh-CN"/>
        </w:rPr>
        <w:tab/>
      </w:r>
      <w:r w:rsidRPr="00D55A11">
        <w:rPr>
          <w:rFonts w:cs="Courier New"/>
          <w:szCs w:val="16"/>
          <w:lang w:val="fr-FR" w:eastAsia="zh-CN"/>
        </w:rPr>
        <w:t>&lt;import namespace="http://www.3gpp.org/ftp</w:t>
      </w:r>
      <w:r w:rsidR="0002033F" w:rsidRPr="00D55A11">
        <w:rPr>
          <w:rFonts w:cs="Courier New"/>
          <w:szCs w:val="16"/>
          <w:lang w:val="fr-FR" w:eastAsia="zh-CN"/>
        </w:rPr>
        <w:t>/specs/</w:t>
      </w:r>
      <w:r w:rsidRPr="00D55A11">
        <w:rPr>
          <w:rFonts w:cs="Courier New"/>
          <w:szCs w:val="16"/>
          <w:lang w:val="fr-FR" w:eastAsia="zh-CN"/>
        </w:rPr>
        <w:t>archive/32_series/32.316</w:t>
      </w:r>
      <w:r w:rsidR="00050921" w:rsidRPr="00D55A11">
        <w:rPr>
          <w:rFonts w:cs="Courier New"/>
          <w:szCs w:val="16"/>
          <w:lang w:val="fr-FR" w:eastAsia="zh-CN"/>
        </w:rPr>
        <w:t>#</w:t>
      </w:r>
      <w:r w:rsidRPr="00D55A11">
        <w:rPr>
          <w:rFonts w:cs="Courier New"/>
          <w:szCs w:val="16"/>
          <w:lang w:val="fr-FR" w:eastAsia="zh-CN"/>
        </w:rPr>
        <w:t>GenericIRPSystem"/&gt;</w:t>
      </w:r>
    </w:p>
    <w:p w14:paraId="6EFE89CD" w14:textId="77777777" w:rsidR="00415252" w:rsidRPr="00D55A11" w:rsidRDefault="00415252" w:rsidP="00415252">
      <w:pPr>
        <w:pStyle w:val="PL"/>
        <w:keepNext/>
        <w:keepLines/>
        <w:rPr>
          <w:rFonts w:cs="Courier New"/>
          <w:szCs w:val="16"/>
          <w:lang w:val="fr-FR" w:eastAsia="zh-CN"/>
        </w:rPr>
      </w:pPr>
      <w:r w:rsidRPr="00D55A11">
        <w:rPr>
          <w:rFonts w:cs="Courier New"/>
          <w:szCs w:val="16"/>
          <w:lang w:val="fr-FR" w:eastAsia="zh-CN"/>
        </w:rPr>
        <w:tab/>
        <w:t>&lt;import namespace="http://www.3gpp.org/ftp</w:t>
      </w:r>
      <w:r w:rsidR="0002033F" w:rsidRPr="00D55A11">
        <w:rPr>
          <w:rFonts w:cs="Courier New"/>
          <w:szCs w:val="16"/>
          <w:lang w:val="fr-FR" w:eastAsia="zh-CN"/>
        </w:rPr>
        <w:t>/specs/</w:t>
      </w:r>
      <w:r w:rsidRPr="00D55A11">
        <w:rPr>
          <w:rFonts w:cs="Courier New"/>
          <w:szCs w:val="16"/>
          <w:lang w:val="fr-FR" w:eastAsia="zh-CN"/>
        </w:rPr>
        <w:t>archive/32_series/32.306</w:t>
      </w:r>
      <w:r w:rsidR="00050921" w:rsidRPr="00D55A11">
        <w:rPr>
          <w:rFonts w:cs="Courier New"/>
          <w:szCs w:val="16"/>
          <w:lang w:val="fr-FR" w:eastAsia="zh-CN"/>
        </w:rPr>
        <w:t>#</w:t>
      </w:r>
      <w:r w:rsidRPr="00D55A11">
        <w:rPr>
          <w:rFonts w:cs="Courier New"/>
          <w:szCs w:val="16"/>
          <w:lang w:val="fr-FR" w:eastAsia="zh-CN"/>
        </w:rPr>
        <w:t>NotificationIRPNtfSystem"/&gt;</w:t>
      </w:r>
    </w:p>
    <w:p w14:paraId="35F970CA" w14:textId="77777777" w:rsidR="00415252" w:rsidRPr="00B03B59" w:rsidRDefault="00415252" w:rsidP="00415252">
      <w:pPr>
        <w:pStyle w:val="PL"/>
        <w:keepNext/>
        <w:keepLines/>
        <w:rPr>
          <w:rFonts w:cs="Courier New"/>
          <w:szCs w:val="16"/>
          <w:lang w:val="de-DE" w:eastAsia="zh-CN"/>
        </w:rPr>
      </w:pPr>
      <w:r w:rsidRPr="00D55A11">
        <w:rPr>
          <w:rFonts w:cs="Courier New"/>
          <w:szCs w:val="16"/>
          <w:lang w:val="fr-FR" w:eastAsia="zh-CN"/>
        </w:rPr>
        <w:tab/>
      </w:r>
      <w:r w:rsidRPr="00B03B59">
        <w:rPr>
          <w:rFonts w:cs="Courier New"/>
          <w:szCs w:val="16"/>
          <w:lang w:val="de-DE" w:eastAsia="zh-CN"/>
        </w:rPr>
        <w:t>&lt;types&gt;</w:t>
      </w:r>
    </w:p>
    <w:p w14:paraId="3D68BDD7" w14:textId="77777777" w:rsidR="00415252" w:rsidRPr="00B03B59" w:rsidRDefault="00415252" w:rsidP="00415252">
      <w:pPr>
        <w:pStyle w:val="PL"/>
        <w:keepNext/>
        <w:keepLines/>
        <w:rPr>
          <w:rFonts w:cs="Courier New"/>
          <w:szCs w:val="16"/>
          <w:lang w:val="de-DE" w:eastAsia="zh-CN"/>
        </w:rPr>
      </w:pPr>
      <w:r w:rsidRPr="00B03B59">
        <w:rPr>
          <w:rFonts w:cs="Courier New"/>
          <w:szCs w:val="16"/>
          <w:lang w:val="de-DE" w:eastAsia="zh-CN"/>
        </w:rPr>
        <w:tab/>
      </w:r>
      <w:r w:rsidRPr="00B03B59">
        <w:rPr>
          <w:rFonts w:cs="Courier New"/>
          <w:szCs w:val="16"/>
          <w:lang w:val="de-DE" w:eastAsia="zh-CN"/>
        </w:rPr>
        <w:tab/>
        <w:t>&lt;schema targetNamespace="http://www.3gpp.org/ftp</w:t>
      </w:r>
      <w:r w:rsidR="0002033F" w:rsidRPr="00B03B59">
        <w:rPr>
          <w:rFonts w:cs="Courier New"/>
          <w:szCs w:val="16"/>
          <w:lang w:val="de-DE" w:eastAsia="zh-CN"/>
        </w:rPr>
        <w:t>/specs/</w:t>
      </w:r>
      <w:r w:rsidRPr="00B03B59">
        <w:rPr>
          <w:rFonts w:cs="Courier New"/>
          <w:szCs w:val="16"/>
          <w:lang w:val="de-DE" w:eastAsia="zh-CN"/>
        </w:rPr>
        <w:t>archive/32_series/32.386#PSINIRPData" xmlns="http://www.w3.org/2001/XMLSchema" xmlns:nk="http://www.3gpp.org/ftp/specs/archive/32_series/32.666#kernelNtf"&gt;</w:t>
      </w:r>
    </w:p>
    <w:p w14:paraId="7647AD61" w14:textId="77777777" w:rsidR="00415252" w:rsidRPr="00415252" w:rsidRDefault="00415252" w:rsidP="00415252">
      <w:pPr>
        <w:pStyle w:val="PL"/>
        <w:keepNext/>
        <w:keepLines/>
        <w:rPr>
          <w:rFonts w:cs="Courier New"/>
          <w:szCs w:val="16"/>
          <w:lang w:eastAsia="zh-CN"/>
        </w:rPr>
      </w:pPr>
      <w:r w:rsidRPr="00B03B59">
        <w:rPr>
          <w:rFonts w:cs="Courier New"/>
          <w:szCs w:val="16"/>
          <w:lang w:val="de-DE" w:eastAsia="zh-CN"/>
        </w:rPr>
        <w:tab/>
      </w:r>
      <w:r w:rsidRPr="00B03B59">
        <w:rPr>
          <w:rFonts w:cs="Courier New"/>
          <w:szCs w:val="16"/>
          <w:lang w:val="de-DE" w:eastAsia="zh-CN"/>
        </w:rPr>
        <w:tab/>
      </w:r>
      <w:r w:rsidRPr="00B03B59">
        <w:rPr>
          <w:rFonts w:cs="Courier New"/>
          <w:szCs w:val="16"/>
          <w:lang w:val="de-DE" w:eastAsia="zh-CN"/>
        </w:rPr>
        <w:tab/>
      </w:r>
      <w:r w:rsidRPr="00415252">
        <w:rPr>
          <w:rFonts w:cs="Courier New"/>
          <w:szCs w:val="16"/>
          <w:lang w:eastAsia="zh-CN"/>
        </w:rPr>
        <w:t>&lt;!--  partialSuspensionList Type --&gt;</w:t>
      </w:r>
    </w:p>
    <w:p w14:paraId="36D35EF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 name="partialSuspensionList"&gt;</w:t>
      </w:r>
    </w:p>
    <w:p w14:paraId="65F020B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 maxOccurs="unbounded"&gt;</w:t>
      </w:r>
    </w:p>
    <w:p w14:paraId="48251D7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name="partialSuspensionId" type="pSIN:PartialSuspensionId"/&gt;</w:t>
      </w:r>
    </w:p>
    <w:p w14:paraId="52E9705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name="partialSuspensionParameter" minOccurs="0" maxOccurs="unbounded"&gt;</w:t>
      </w:r>
    </w:p>
    <w:p w14:paraId="6088C12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7967E54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21D4311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name="baseObjectInstance" type="string" minOccurs="0"/&gt;</w:t>
      </w:r>
    </w:p>
    <w:p w14:paraId="646BCD5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name="scope" type="nk:ScopeType" minOccurs="0"/&gt;</w:t>
      </w:r>
    </w:p>
    <w:p w14:paraId="16B267B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name="activationTime" type="dateTime" minOccurs="0"/&gt;</w:t>
      </w:r>
    </w:p>
    <w:p w14:paraId="5541A5C8" w14:textId="77777777" w:rsidR="00415252" w:rsidRPr="00D55A11"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D55A11">
        <w:rPr>
          <w:rFonts w:cs="Courier New"/>
          <w:szCs w:val="16"/>
          <w:lang w:eastAsia="zh-CN"/>
        </w:rPr>
        <w:t>&lt;/sequence&gt;</w:t>
      </w:r>
    </w:p>
    <w:p w14:paraId="5281BC60"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&lt;/complexType&gt;</w:t>
      </w:r>
    </w:p>
    <w:p w14:paraId="56249D18"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&lt;/element&gt;</w:t>
      </w:r>
    </w:p>
    <w:p w14:paraId="55AB82FA"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&lt;/sequence&gt;</w:t>
      </w:r>
    </w:p>
    <w:p w14:paraId="2FCC81D2"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&lt;/complexType&gt;</w:t>
      </w:r>
    </w:p>
    <w:p w14:paraId="539D1653"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 setPartialSuspensionOfItfN Request --&gt;</w:t>
      </w:r>
    </w:p>
    <w:p w14:paraId="4C6E6177"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 name="setPartialSuspensionOfItfNRequest"&gt;</w:t>
      </w:r>
    </w:p>
    <w:p w14:paraId="419E00FA"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&lt;complexType&gt;</w:t>
      </w:r>
    </w:p>
    <w:p w14:paraId="65983C21"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&lt;sequence&gt;</w:t>
      </w:r>
    </w:p>
    <w:p w14:paraId="1C479881"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 name="managerReference" type="string"/&gt;</w:t>
      </w:r>
    </w:p>
    <w:p w14:paraId="01B25087"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 name="baseMOInstance" type="string" minOccurs="0"/&gt;</w:t>
      </w:r>
    </w:p>
    <w:p w14:paraId="30C7FF58"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 name="scope" type="nk:ScopeType" minOccurs="0"/&gt;</w:t>
      </w:r>
    </w:p>
    <w:p w14:paraId="039BA492"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&lt;/sequence&gt;</w:t>
      </w:r>
    </w:p>
    <w:p w14:paraId="0505381B"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&lt;/complexType&gt;</w:t>
      </w:r>
    </w:p>
    <w:p w14:paraId="344606BA"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&lt;/element&gt;</w:t>
      </w:r>
    </w:p>
    <w:p w14:paraId="7D7CD9C5"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 setPartialSuspensionOfItfN Response --&gt;</w:t>
      </w:r>
    </w:p>
    <w:p w14:paraId="39BB505B"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 name="setPartialSuspensionOfItfNResponse"&gt;</w:t>
      </w:r>
    </w:p>
    <w:p w14:paraId="62067B36"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&lt;complexType&gt;</w:t>
      </w:r>
    </w:p>
    <w:p w14:paraId="2DB1C3C0"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&lt;sequence&gt;</w:t>
      </w:r>
    </w:p>
    <w:p w14:paraId="17AF5D44" w14:textId="77777777" w:rsidR="00415252" w:rsidRPr="00D55A11" w:rsidRDefault="00415252" w:rsidP="00415252">
      <w:pPr>
        <w:pStyle w:val="PL"/>
        <w:keepNext/>
        <w:keepLines/>
        <w:rPr>
          <w:rFonts w:cs="Courier New"/>
          <w:szCs w:val="16"/>
          <w:lang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t>&lt;element name="partialSuspensionId" type="pSIN:PartialSuspensionId" minOccurs="0"/&gt;</w:t>
      </w:r>
    </w:p>
    <w:p w14:paraId="3D99BC3D" w14:textId="77777777" w:rsidR="00415252" w:rsidRPr="00D55A11" w:rsidRDefault="00415252" w:rsidP="00415252">
      <w:pPr>
        <w:pStyle w:val="PL"/>
        <w:keepNext/>
        <w:keepLines/>
        <w:rPr>
          <w:rFonts w:cs="Courier New"/>
          <w:szCs w:val="16"/>
          <w:lang w:val="en-US" w:eastAsia="zh-CN"/>
        </w:rPr>
      </w:pP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eastAsia="zh-CN"/>
        </w:rPr>
        <w:tab/>
      </w:r>
      <w:r w:rsidRPr="00D55A11">
        <w:rPr>
          <w:rFonts w:cs="Courier New"/>
          <w:szCs w:val="16"/>
          <w:lang w:val="en-US" w:eastAsia="zh-CN"/>
        </w:rPr>
        <w:t>&lt;element name="conflictingPartialSuspensionList" type="pSINIRPData:partialSuspensionList" minOccurs="0"/&gt;</w:t>
      </w:r>
    </w:p>
    <w:p w14:paraId="4DD75563" w14:textId="77777777" w:rsidR="00415252" w:rsidRPr="00415252" w:rsidRDefault="00415252" w:rsidP="00415252">
      <w:pPr>
        <w:pStyle w:val="PL"/>
        <w:keepNext/>
        <w:keepLines/>
        <w:rPr>
          <w:rFonts w:cs="Courier New"/>
          <w:szCs w:val="16"/>
          <w:lang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415252">
        <w:rPr>
          <w:rFonts w:cs="Courier New"/>
          <w:szCs w:val="16"/>
          <w:lang w:eastAsia="zh-CN"/>
        </w:rPr>
        <w:t>&lt;element name="activationTime" type="dateTime" minOccurs="0"/&gt;</w:t>
      </w:r>
    </w:p>
    <w:p w14:paraId="58F3A00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name="status"&gt;</w:t>
      </w:r>
    </w:p>
    <w:p w14:paraId="154E864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00814C6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7B5D98C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value="Success"/&gt;</w:t>
      </w:r>
    </w:p>
    <w:p w14:paraId="50BB30C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value="Failure"/&gt;</w:t>
      </w:r>
    </w:p>
    <w:p w14:paraId="384B654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&lt;/restriction&gt;</w:t>
      </w:r>
    </w:p>
    <w:p w14:paraId="3F7897C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106472D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78971E2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name="failureReason" minOccurs="0"&gt;</w:t>
      </w:r>
    </w:p>
    <w:p w14:paraId="586D0C9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6A890D3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26CDDE3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value="operation_failed"/&gt;</w:t>
      </w:r>
    </w:p>
    <w:p w14:paraId="42D1A90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value="operation_failed_invalid_input_parameter"/&gt;</w:t>
      </w:r>
    </w:p>
    <w:p w14:paraId="004E90B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value="operation_failed_unsupported_optional_input_parameter_baseMOInstance"/&gt;</w:t>
      </w:r>
    </w:p>
    <w:p w14:paraId="6111A8A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value="operation_failed_unsupported_optional_input_parameter_scope"/&gt;</w:t>
      </w:r>
    </w:p>
    <w:p w14:paraId="7D7FB3A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value="operation_failed_internal_problem"/&gt;</w:t>
      </w:r>
    </w:p>
    <w:p w14:paraId="271D1E76" w14:textId="77777777" w:rsidR="00415252" w:rsidRPr="00D55A11" w:rsidRDefault="00415252" w:rsidP="00415252">
      <w:pPr>
        <w:pStyle w:val="PL"/>
        <w:keepNext/>
        <w:keepLines/>
        <w:rPr>
          <w:rFonts w:cs="Courier New"/>
          <w:szCs w:val="16"/>
          <w:lang w:val="en-US"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D55A11">
        <w:rPr>
          <w:rFonts w:cs="Courier New"/>
          <w:szCs w:val="16"/>
          <w:lang w:val="en-US" w:eastAsia="zh-CN"/>
        </w:rPr>
        <w:t>&lt;/restriction&gt;</w:t>
      </w:r>
    </w:p>
    <w:p w14:paraId="23265F46"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&lt;/simpleType&gt;</w:t>
      </w:r>
    </w:p>
    <w:p w14:paraId="1221C212"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&lt;/element&gt;</w:t>
      </w:r>
    </w:p>
    <w:p w14:paraId="341EE483"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&lt;/sequence&gt;</w:t>
      </w:r>
    </w:p>
    <w:p w14:paraId="2031435E"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lastRenderedPageBreak/>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&lt;/complexType&gt;</w:t>
      </w:r>
    </w:p>
    <w:p w14:paraId="1CF23575"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&lt;/element&gt;</w:t>
      </w:r>
    </w:p>
    <w:p w14:paraId="12F987D9"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 setPartialSuspensionOfItfN Fault --&gt;</w:t>
      </w:r>
    </w:p>
    <w:p w14:paraId="09DD481B" w14:textId="77777777" w:rsidR="00415252" w:rsidRPr="00D55A11" w:rsidRDefault="00415252" w:rsidP="00415252">
      <w:pPr>
        <w:pStyle w:val="PL"/>
        <w:keepNext/>
        <w:keepLines/>
        <w:rPr>
          <w:rFonts w:cs="Courier New"/>
          <w:szCs w:val="16"/>
          <w:lang w:val="en-US"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t>&lt;element name="setPartialSuspensionOfItfNFault"&gt;</w:t>
      </w:r>
    </w:p>
    <w:p w14:paraId="0923F719" w14:textId="77777777" w:rsidR="00415252" w:rsidRPr="00415252" w:rsidRDefault="00415252" w:rsidP="00415252">
      <w:pPr>
        <w:pStyle w:val="PL"/>
        <w:keepNext/>
        <w:keepLines/>
        <w:rPr>
          <w:rFonts w:cs="Courier New"/>
          <w:szCs w:val="16"/>
          <w:lang w:eastAsia="zh-CN"/>
        </w:rPr>
      </w:pP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D55A11">
        <w:rPr>
          <w:rFonts w:cs="Courier New"/>
          <w:szCs w:val="16"/>
          <w:lang w:val="en-US" w:eastAsia="zh-CN"/>
        </w:rPr>
        <w:tab/>
      </w:r>
      <w:r w:rsidRPr="00415252">
        <w:rPr>
          <w:rFonts w:cs="Courier New"/>
          <w:szCs w:val="16"/>
          <w:lang w:eastAsia="zh-CN"/>
        </w:rPr>
        <w:t>&lt;simpleType&gt;</w:t>
      </w:r>
    </w:p>
    <w:p w14:paraId="43CB31E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6546511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value="OperationFailed"/&gt;</w:t>
      </w:r>
    </w:p>
    <w:p w14:paraId="55A2E2C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&lt;/restriction&gt;</w:t>
      </w:r>
    </w:p>
    <w:p w14:paraId="64E4032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1A59D4D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03474EF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 removePartialSuspensionOfItfN Request --&gt;</w:t>
      </w:r>
    </w:p>
    <w:p w14:paraId="61AD342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name="removePartialSuspensionOfItfNRequest"&gt;</w:t>
      </w:r>
    </w:p>
    <w:p w14:paraId="4CB738A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2C063AA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0604476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name="managerReference" type="string"/&gt;</w:t>
      </w:r>
    </w:p>
    <w:p w14:paraId="6D32DE4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name="partialSuspensionId" type="pSIN:PartialSuspensionId"/&gt;</w:t>
      </w:r>
    </w:p>
    <w:p w14:paraId="538630A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5E05F91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2631F9E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664D6AE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 removePartialSuspensionOfItfN Response --&gt;</w:t>
      </w:r>
    </w:p>
    <w:p w14:paraId="430C465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name="removePartialSuspensionOfItfNResponse"&gt;</w:t>
      </w:r>
    </w:p>
    <w:p w14:paraId="48F43B1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5C8B00D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5BAC607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name="status"&gt;</w:t>
      </w:r>
    </w:p>
    <w:p w14:paraId="7EFDBB0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66FDCB4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316CF9E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value="Success"/&gt;</w:t>
      </w:r>
    </w:p>
    <w:p w14:paraId="3CBBDDD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value="Failure"/&gt;</w:t>
      </w:r>
    </w:p>
    <w:p w14:paraId="0E3A99E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&lt;/restriction&gt;</w:t>
      </w:r>
    </w:p>
    <w:p w14:paraId="792E5AF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0264130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543B3CB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7F957A1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2479E95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73F9D44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 removePartialSuspensionOfItfN Fault --&gt;</w:t>
      </w:r>
    </w:p>
    <w:p w14:paraId="52514C3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name="removePartialSuspensionOfItfNFault"&gt;</w:t>
      </w:r>
    </w:p>
    <w:p w14:paraId="13E571E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644EC2C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3C92C6F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value="OperationFailed"/&gt;</w:t>
      </w:r>
    </w:p>
    <w:p w14:paraId="65E81C4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&lt;/restriction&gt;</w:t>
      </w:r>
    </w:p>
    <w:p w14:paraId="1491466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2447A8C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6C21AFD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 readActivePartialSuspensionsOfItfN Request --&gt;</w:t>
      </w:r>
    </w:p>
    <w:p w14:paraId="63634F4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name="readActivePartialSuspensionsOfItfNRequest"&gt;</w:t>
      </w:r>
    </w:p>
    <w:p w14:paraId="73E61D6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 xml:space="preserve">      &lt;/element&gt;</w:t>
      </w:r>
    </w:p>
    <w:p w14:paraId="5E02EFD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 readActivePartialSuspensionsOfItfN Response --&gt;</w:t>
      </w:r>
    </w:p>
    <w:p w14:paraId="31B86CB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name="readActivePartialSuspensionsOfItfNResponse"&gt;</w:t>
      </w:r>
    </w:p>
    <w:p w14:paraId="0B2F7F4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38317AC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5D3F73B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name="activePartialSuspensionList" type="pSINIRPData:partialSuspensionList" minOccurs="0"/&gt;</w:t>
      </w:r>
    </w:p>
    <w:p w14:paraId="6647FEE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name="status"&gt;</w:t>
      </w:r>
    </w:p>
    <w:p w14:paraId="730A338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69671BC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33A09BF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value="Success"/&gt;</w:t>
      </w:r>
    </w:p>
    <w:p w14:paraId="338D5A2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value="Failure"/&gt;</w:t>
      </w:r>
    </w:p>
    <w:p w14:paraId="50C8862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&lt;/restriction&gt;</w:t>
      </w:r>
    </w:p>
    <w:p w14:paraId="37D0376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49EB2A9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5DCD9C1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&lt;/sequence&gt;</w:t>
      </w:r>
    </w:p>
    <w:p w14:paraId="33EA629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&lt;/complexType&gt;</w:t>
      </w:r>
    </w:p>
    <w:p w14:paraId="41D5303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2AA6B2E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 readActivePartialSuspensionsOfItfN Fault --&gt;</w:t>
      </w:r>
    </w:p>
    <w:p w14:paraId="5829048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 name="readActivePartialSuspensionsOfItfNFault"&gt;</w:t>
      </w:r>
    </w:p>
    <w:p w14:paraId="389EAD7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3A72927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 base="string"&gt;</w:t>
      </w:r>
    </w:p>
    <w:p w14:paraId="5868C07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&lt;enumeration value="OperationFailed"/&gt;</w:t>
      </w:r>
    </w:p>
    <w:p w14:paraId="45AC265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&lt;/restriction&gt;</w:t>
      </w:r>
    </w:p>
    <w:p w14:paraId="7846B4C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&lt;/simpleType&gt;</w:t>
      </w:r>
    </w:p>
    <w:p w14:paraId="4B92682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&lt;/element&gt;</w:t>
      </w:r>
    </w:p>
    <w:p w14:paraId="4AB3423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&lt;/schema&gt;</w:t>
      </w:r>
    </w:p>
    <w:p w14:paraId="5A0016D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&lt;/types&gt;</w:t>
      </w:r>
    </w:p>
    <w:p w14:paraId="50790E4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name="setPartialSuspensionOfItfNRequest"&gt;</w:t>
      </w:r>
    </w:p>
    <w:p w14:paraId="4F264B6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element="pSINIRPData:setPartialSuspensionOfItfNRequest"/&gt;</w:t>
      </w:r>
    </w:p>
    <w:p w14:paraId="0B28A24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30E6B6D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name="setPartialSuspensionOfItfNResponse"&gt;</w:t>
      </w:r>
    </w:p>
    <w:p w14:paraId="1E022F2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element="pSINIRPData:setPartialSuspensionOfItfNResponse"/&gt;</w:t>
      </w:r>
    </w:p>
    <w:p w14:paraId="54D7B01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718BB37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lastRenderedPageBreak/>
        <w:tab/>
        <w:t>&lt;message name="setPartialSuspensionOfItfNFault"&gt;</w:t>
      </w:r>
    </w:p>
    <w:p w14:paraId="17714DF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element="pSINIRPData:setPartialSuspensionOfItfNFault"/&gt;</w:t>
      </w:r>
    </w:p>
    <w:p w14:paraId="70C83C3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4CBAFB1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name="removePartialSuspensionOfItfNRequest"&gt;</w:t>
      </w:r>
    </w:p>
    <w:p w14:paraId="3C40B8E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element="pSINIRPData:removePartialSuspensionOfItfNRequest"/&gt;</w:t>
      </w:r>
    </w:p>
    <w:p w14:paraId="1A01DA7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5428018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name="removePartialSuspensionOfItfNResponse"&gt;</w:t>
      </w:r>
    </w:p>
    <w:p w14:paraId="1DD00F4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element="pSINIRPData:removePartialSuspensionOfItfNResponse"/&gt;</w:t>
      </w:r>
    </w:p>
    <w:p w14:paraId="51E80D0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4E49DD9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name="removePartialSuspensionOfItfNFault"&gt;</w:t>
      </w:r>
    </w:p>
    <w:p w14:paraId="02C73F0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element="pSINIRPData:removePartialSuspensionOfItfNFault"/&gt;</w:t>
      </w:r>
    </w:p>
    <w:p w14:paraId="30C9C07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46E975A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name="readActivePartialSuspensionsOfItfNRequest"&gt;</w:t>
      </w:r>
    </w:p>
    <w:p w14:paraId="0553E2D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element="pSINIRPData:readActivePartialSuspensionsOfItfNRequest"/&gt;</w:t>
      </w:r>
    </w:p>
    <w:p w14:paraId="7E31EAA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5C05053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name="readActivePartialSuspensionsOfItfNResponse"&gt;</w:t>
      </w:r>
    </w:p>
    <w:p w14:paraId="47A6713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element="pSINIRPData:readActivePartialSuspensionsOfItfNResponse"/&gt;</w:t>
      </w:r>
    </w:p>
    <w:p w14:paraId="5751269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5F4234C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 name="readActivePartialSuspensionsOfItfNFault"&gt;</w:t>
      </w:r>
    </w:p>
    <w:p w14:paraId="09EF08B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&lt;part name="parameter" element="pSINIRPData:readActivePartialSuspensionsOfItfNFault"/&gt;</w:t>
      </w:r>
    </w:p>
    <w:p w14:paraId="322F03B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&lt;/message&gt;</w:t>
      </w:r>
    </w:p>
    <w:p w14:paraId="50AE612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&lt;portType name="PartialSuspension"&gt;</w:t>
      </w:r>
    </w:p>
    <w:p w14:paraId="4CD17DD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 name="setPartialSuspensionOfItfN"&gt;</w:t>
      </w:r>
    </w:p>
    <w:p w14:paraId="1BD674AF"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 message="pSIN</w:t>
      </w:r>
      <w:r w:rsidR="00E16945">
        <w:rPr>
          <w:rFonts w:cs="Courier New"/>
          <w:szCs w:val="16"/>
          <w:lang w:eastAsia="zh-CN"/>
        </w:rPr>
        <w:t>I</w:t>
      </w:r>
      <w:r w:rsidRPr="00415252">
        <w:rPr>
          <w:rFonts w:cs="Courier New"/>
          <w:szCs w:val="16"/>
          <w:lang w:eastAsia="zh-CN"/>
        </w:rPr>
        <w:t>RPSystem:setPartialSuspensionOfItfNRequest"/&gt;</w:t>
      </w:r>
    </w:p>
    <w:p w14:paraId="0D47188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 message="pSIN</w:t>
      </w:r>
      <w:r w:rsidR="00E16945">
        <w:rPr>
          <w:rFonts w:cs="Courier New"/>
          <w:szCs w:val="16"/>
          <w:lang w:eastAsia="zh-CN"/>
        </w:rPr>
        <w:t>I</w:t>
      </w:r>
      <w:r w:rsidRPr="00415252">
        <w:rPr>
          <w:rFonts w:cs="Courier New"/>
          <w:szCs w:val="16"/>
          <w:lang w:eastAsia="zh-CN"/>
        </w:rPr>
        <w:t>RPSystem:setPartialSuspensionOfItfNResponse"/&gt;</w:t>
      </w:r>
    </w:p>
    <w:p w14:paraId="7B85647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 name="setPartialSuspensionOfItfNFault" message="pSIN</w:t>
      </w:r>
      <w:r w:rsidR="00E16945">
        <w:rPr>
          <w:rFonts w:cs="Courier New"/>
          <w:szCs w:val="16"/>
          <w:lang w:eastAsia="zh-CN"/>
        </w:rPr>
        <w:t>I</w:t>
      </w:r>
      <w:r w:rsidRPr="00415252">
        <w:rPr>
          <w:rFonts w:cs="Courier New"/>
          <w:szCs w:val="16"/>
          <w:lang w:eastAsia="zh-CN"/>
        </w:rPr>
        <w:t>RPSystem:setPartialSuspensionOfItfNFault"/&gt;</w:t>
      </w:r>
    </w:p>
    <w:p w14:paraId="476BE62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&lt;/operation&gt;</w:t>
      </w:r>
    </w:p>
    <w:p w14:paraId="11690D3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 name="removePartialSuspensionOfItfN"&gt;</w:t>
      </w:r>
    </w:p>
    <w:p w14:paraId="062C761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 message="pSIN</w:t>
      </w:r>
      <w:r w:rsidR="00E16945">
        <w:rPr>
          <w:rFonts w:cs="Courier New"/>
          <w:szCs w:val="16"/>
          <w:lang w:eastAsia="zh-CN"/>
        </w:rPr>
        <w:t>I</w:t>
      </w:r>
      <w:r w:rsidRPr="00415252">
        <w:rPr>
          <w:rFonts w:cs="Courier New"/>
          <w:szCs w:val="16"/>
          <w:lang w:eastAsia="zh-CN"/>
        </w:rPr>
        <w:t>RPSystem:removePartialSuspensionOfItfNRequest"/&gt;</w:t>
      </w:r>
    </w:p>
    <w:p w14:paraId="72BAD69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 message="pSIN</w:t>
      </w:r>
      <w:r w:rsidR="00E16945">
        <w:rPr>
          <w:rFonts w:cs="Courier New"/>
          <w:szCs w:val="16"/>
          <w:lang w:eastAsia="zh-CN"/>
        </w:rPr>
        <w:t>I</w:t>
      </w:r>
      <w:r w:rsidRPr="00415252">
        <w:rPr>
          <w:rFonts w:cs="Courier New"/>
          <w:szCs w:val="16"/>
          <w:lang w:eastAsia="zh-CN"/>
        </w:rPr>
        <w:t>RPSystem:removePartialSuspensionOfItfNResponse"/&gt;</w:t>
      </w:r>
    </w:p>
    <w:p w14:paraId="04C6A22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 name="removePartialSuspensionOfItfNFault" message="pSIN</w:t>
      </w:r>
      <w:r w:rsidR="00E16945">
        <w:rPr>
          <w:rFonts w:cs="Courier New"/>
          <w:szCs w:val="16"/>
          <w:lang w:eastAsia="zh-CN"/>
        </w:rPr>
        <w:t>I</w:t>
      </w:r>
      <w:r w:rsidRPr="00415252">
        <w:rPr>
          <w:rFonts w:cs="Courier New"/>
          <w:szCs w:val="16"/>
          <w:lang w:eastAsia="zh-CN"/>
        </w:rPr>
        <w:t>RPSystem:removePartialSuspensionOfItfNFault"/&gt;</w:t>
      </w:r>
    </w:p>
    <w:p w14:paraId="5347FA4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&lt;/operation&gt;</w:t>
      </w:r>
    </w:p>
    <w:p w14:paraId="0B5A3C0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 name="readActivePartialSuspensionsOfItfN"&gt;</w:t>
      </w:r>
    </w:p>
    <w:p w14:paraId="1FBDD38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 message="pSIN</w:t>
      </w:r>
      <w:r w:rsidR="00E16945">
        <w:rPr>
          <w:rFonts w:cs="Courier New"/>
          <w:szCs w:val="16"/>
          <w:lang w:eastAsia="zh-CN"/>
        </w:rPr>
        <w:t>I</w:t>
      </w:r>
      <w:r w:rsidRPr="00415252">
        <w:rPr>
          <w:rFonts w:cs="Courier New"/>
          <w:szCs w:val="16"/>
          <w:lang w:eastAsia="zh-CN"/>
        </w:rPr>
        <w:t>RPSystem:readActivePartialSuspensionsOfItfNRequest"/&gt;</w:t>
      </w:r>
    </w:p>
    <w:p w14:paraId="5067B21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 message="pSIN</w:t>
      </w:r>
      <w:r w:rsidR="00E16945">
        <w:rPr>
          <w:rFonts w:cs="Courier New"/>
          <w:szCs w:val="16"/>
          <w:lang w:eastAsia="zh-CN"/>
        </w:rPr>
        <w:t>I</w:t>
      </w:r>
      <w:r w:rsidRPr="00415252">
        <w:rPr>
          <w:rFonts w:cs="Courier New"/>
          <w:szCs w:val="16"/>
          <w:lang w:eastAsia="zh-CN"/>
        </w:rPr>
        <w:t>RPSystem:readActivePartialSuspensionsOfItfNResponse"/&gt;</w:t>
      </w:r>
    </w:p>
    <w:p w14:paraId="3528C97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 name="readActivePartialSuspensionsOfItfNFault" message="pSIN</w:t>
      </w:r>
      <w:r w:rsidR="00E16945">
        <w:rPr>
          <w:rFonts w:cs="Courier New"/>
          <w:szCs w:val="16"/>
          <w:lang w:eastAsia="zh-CN"/>
        </w:rPr>
        <w:t>I</w:t>
      </w:r>
      <w:r w:rsidRPr="00415252">
        <w:rPr>
          <w:rFonts w:cs="Courier New"/>
          <w:szCs w:val="16"/>
          <w:lang w:eastAsia="zh-CN"/>
        </w:rPr>
        <w:t>RPSystem:readActivePartialSuspensionsOfItfNFault"/&gt;</w:t>
      </w:r>
    </w:p>
    <w:p w14:paraId="78C6C12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&lt;/operation&gt;</w:t>
      </w:r>
    </w:p>
    <w:p w14:paraId="7BEC37C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&lt;/portType&gt;</w:t>
      </w:r>
    </w:p>
    <w:p w14:paraId="3025967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&lt;binding name="PartialSuspension" type="pSIN</w:t>
      </w:r>
      <w:r w:rsidR="00E16945">
        <w:rPr>
          <w:rFonts w:cs="Courier New"/>
          <w:szCs w:val="16"/>
          <w:lang w:eastAsia="zh-CN"/>
        </w:rPr>
        <w:t>I</w:t>
      </w:r>
      <w:r w:rsidRPr="00415252">
        <w:rPr>
          <w:rFonts w:cs="Courier New"/>
          <w:szCs w:val="16"/>
          <w:lang w:eastAsia="zh-CN"/>
        </w:rPr>
        <w:t>RPSystem:PartialSuspension"&gt;</w:t>
      </w:r>
    </w:p>
    <w:p w14:paraId="2D09B80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&lt;soap:binding style="document" transport="http://schemas.xmlsoap.org/soap/http"/&gt;</w:t>
      </w:r>
    </w:p>
    <w:p w14:paraId="68E5E73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 name="setPartialSuspensionOfItfN"&gt;</w:t>
      </w:r>
    </w:p>
    <w:p w14:paraId="56E420C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&lt;soap:operation soapAction="http://www.3gpp.org/ftp</w:t>
      </w:r>
      <w:r w:rsidR="0002033F">
        <w:rPr>
          <w:rFonts w:cs="Courier New"/>
          <w:szCs w:val="16"/>
          <w:lang w:eastAsia="zh-CN"/>
        </w:rPr>
        <w:t>/specs/</w:t>
      </w:r>
      <w:r w:rsidRPr="00415252">
        <w:rPr>
          <w:rFonts w:cs="Courier New"/>
          <w:szCs w:val="16"/>
          <w:lang w:eastAsia="zh-CN"/>
        </w:rPr>
        <w:t>archive/32_series/32.386#setPartialSuspensionOfItfN" style="document"/&gt;</w:t>
      </w:r>
    </w:p>
    <w:p w14:paraId="08CAD03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&lt;input&gt;</w:t>
      </w:r>
    </w:p>
    <w:p w14:paraId="67A34205"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&lt;soap:body use="literal"/&gt;</w:t>
      </w:r>
    </w:p>
    <w:p w14:paraId="7D28AAC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&lt;/input&gt;</w:t>
      </w:r>
    </w:p>
    <w:p w14:paraId="1C2D9DB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&lt;output&gt;</w:t>
      </w:r>
    </w:p>
    <w:p w14:paraId="1D09541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&lt;soap:body use="literal"/&gt;</w:t>
      </w:r>
    </w:p>
    <w:p w14:paraId="09EB0C6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&lt;/output&gt;</w:t>
      </w:r>
    </w:p>
    <w:p w14:paraId="1947D1C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 name="setPartialSuspensionOfItfNFault"&gt;</w:t>
      </w:r>
    </w:p>
    <w:p w14:paraId="734719D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&lt;soap:fault name="setPartialSuspensionOfItfNFault" use="literal"/&gt;</w:t>
      </w:r>
    </w:p>
    <w:p w14:paraId="09B6BAC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&lt;/fault&gt;</w:t>
      </w:r>
    </w:p>
    <w:p w14:paraId="42271E6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&lt;/operation&gt;</w:t>
      </w:r>
    </w:p>
    <w:p w14:paraId="71C660A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 name="removePartialSuspensionOfItfN"&gt;</w:t>
      </w:r>
    </w:p>
    <w:p w14:paraId="6276136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&lt;soap:operation soapAction="http://www.3gpp.org/ftp</w:t>
      </w:r>
      <w:r w:rsidR="0002033F">
        <w:rPr>
          <w:rFonts w:cs="Courier New"/>
          <w:szCs w:val="16"/>
          <w:lang w:eastAsia="zh-CN"/>
        </w:rPr>
        <w:t>/specs/</w:t>
      </w:r>
      <w:r w:rsidRPr="00415252">
        <w:rPr>
          <w:rFonts w:cs="Courier New"/>
          <w:szCs w:val="16"/>
          <w:lang w:eastAsia="zh-CN"/>
        </w:rPr>
        <w:t>archive/32_series/32.386#removePartialSuspensionOfItfN" style="document"/&gt;</w:t>
      </w:r>
    </w:p>
    <w:p w14:paraId="66D3F7B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&lt;input&gt;</w:t>
      </w:r>
    </w:p>
    <w:p w14:paraId="6CD30D6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&lt;soap:body use="literal"/&gt;</w:t>
      </w:r>
    </w:p>
    <w:p w14:paraId="77B543A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&lt;/input&gt;</w:t>
      </w:r>
    </w:p>
    <w:p w14:paraId="7FF0B8B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&lt;output&gt;</w:t>
      </w:r>
    </w:p>
    <w:p w14:paraId="50EBA2C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&lt;soap:body use="literal"/&gt;</w:t>
      </w:r>
    </w:p>
    <w:p w14:paraId="7AD11CE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&lt;/output&gt;</w:t>
      </w:r>
    </w:p>
    <w:p w14:paraId="434E13D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 name="removePartialSuspensionOfItfNFault"&gt;</w:t>
      </w:r>
    </w:p>
    <w:p w14:paraId="255B33B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&lt;soap:fault name="removePartialSuspensionOfItfNFault" use="literal"/&gt;</w:t>
      </w:r>
    </w:p>
    <w:p w14:paraId="36DC81F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&lt;/fault&gt;</w:t>
      </w:r>
    </w:p>
    <w:p w14:paraId="4472FCA8"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&lt;/operation&gt;</w:t>
      </w:r>
    </w:p>
    <w:p w14:paraId="0A5392A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 name="readActivePartialSuspensionsOfItfN"&gt;</w:t>
      </w:r>
    </w:p>
    <w:p w14:paraId="432DA712"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&lt;soap:operation soapAction="http://www.3gpp.org/ftp</w:t>
      </w:r>
      <w:r w:rsidR="0002033F">
        <w:rPr>
          <w:rFonts w:cs="Courier New"/>
          <w:szCs w:val="16"/>
          <w:lang w:eastAsia="zh-CN"/>
        </w:rPr>
        <w:t>/specs/</w:t>
      </w:r>
      <w:r w:rsidRPr="00415252">
        <w:rPr>
          <w:rFonts w:cs="Courier New"/>
          <w:szCs w:val="16"/>
          <w:lang w:eastAsia="zh-CN"/>
        </w:rPr>
        <w:t>archive/32_series/32.386#readActivePartialSuspensionsOfItfN" style="document"/&gt;</w:t>
      </w:r>
    </w:p>
    <w:p w14:paraId="496F434B"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&lt;input&gt;</w:t>
      </w:r>
    </w:p>
    <w:p w14:paraId="4C75615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&lt;soap:body use="literal"/&gt;</w:t>
      </w:r>
    </w:p>
    <w:p w14:paraId="4E2469A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&lt;/input&gt;</w:t>
      </w:r>
    </w:p>
    <w:p w14:paraId="65F5E8B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lastRenderedPageBreak/>
        <w:tab/>
      </w:r>
      <w:r w:rsidRPr="00415252">
        <w:rPr>
          <w:rFonts w:cs="Courier New"/>
          <w:szCs w:val="16"/>
          <w:lang w:eastAsia="zh-CN"/>
        </w:rPr>
        <w:tab/>
      </w:r>
      <w:r w:rsidRPr="00415252">
        <w:rPr>
          <w:rFonts w:cs="Courier New"/>
          <w:szCs w:val="16"/>
          <w:lang w:eastAsia="zh-CN"/>
        </w:rPr>
        <w:tab/>
        <w:t>&lt;output&gt;</w:t>
      </w:r>
    </w:p>
    <w:p w14:paraId="25EE4F90"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&lt;soap:body use="literal"/&gt;</w:t>
      </w:r>
    </w:p>
    <w:p w14:paraId="426F03EE"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&lt;/output&gt;</w:t>
      </w:r>
    </w:p>
    <w:p w14:paraId="37F69947"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 name="readActivePartialSuspensionsOfItfNFault"&gt;</w:t>
      </w:r>
    </w:p>
    <w:p w14:paraId="0A630E24"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&lt;soap:fault name="readActivePartialSuspensionsOfItfNFault" use="literal"/&gt;</w:t>
      </w:r>
    </w:p>
    <w:p w14:paraId="15222A4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&lt;/fault&gt;</w:t>
      </w:r>
    </w:p>
    <w:p w14:paraId="5ABCF6A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&lt;/operation&gt;</w:t>
      </w:r>
    </w:p>
    <w:p w14:paraId="1E4E5C9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&lt;/binding&gt;</w:t>
      </w:r>
    </w:p>
    <w:p w14:paraId="3F4338D1"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&lt;service name="PSINIRPService"&gt;</w:t>
      </w:r>
    </w:p>
    <w:p w14:paraId="10E77E99"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&lt;port name="PartialSuspensionPort" binding="pSIN</w:t>
      </w:r>
      <w:r w:rsidR="00E16945">
        <w:rPr>
          <w:rFonts w:cs="Courier New"/>
          <w:szCs w:val="16"/>
          <w:lang w:eastAsia="zh-CN"/>
        </w:rPr>
        <w:t>I</w:t>
      </w:r>
      <w:r w:rsidRPr="00415252">
        <w:rPr>
          <w:rFonts w:cs="Courier New"/>
          <w:szCs w:val="16"/>
          <w:lang w:eastAsia="zh-CN"/>
        </w:rPr>
        <w:t>RPSystem:PartialSuspension"&gt;</w:t>
      </w:r>
    </w:p>
    <w:p w14:paraId="1BF070C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&lt;soap:address location="http://www.3gpp.org/ftp</w:t>
      </w:r>
      <w:r w:rsidR="0002033F">
        <w:rPr>
          <w:rFonts w:cs="Courier New"/>
          <w:szCs w:val="16"/>
          <w:lang w:eastAsia="zh-CN"/>
        </w:rPr>
        <w:t>/specs/</w:t>
      </w:r>
      <w:r w:rsidRPr="00415252">
        <w:rPr>
          <w:rFonts w:cs="Courier New"/>
          <w:szCs w:val="16"/>
          <w:lang w:eastAsia="zh-CN"/>
        </w:rPr>
        <w:t>archive/32_series/32.386#PSINIRP"/&gt;</w:t>
      </w:r>
    </w:p>
    <w:p w14:paraId="72242B4E" w14:textId="77777777" w:rsidR="00415252" w:rsidRPr="00B03B59" w:rsidRDefault="00415252" w:rsidP="00415252">
      <w:pPr>
        <w:pStyle w:val="PL"/>
        <w:keepNext/>
        <w:keepLines/>
        <w:rPr>
          <w:rFonts w:cs="Courier New"/>
          <w:szCs w:val="16"/>
          <w:lang w:val="de-DE" w:eastAsia="zh-CN"/>
        </w:rPr>
      </w:pPr>
      <w:r w:rsidRPr="00415252">
        <w:rPr>
          <w:rFonts w:cs="Courier New"/>
          <w:szCs w:val="16"/>
          <w:lang w:eastAsia="zh-CN"/>
        </w:rPr>
        <w:tab/>
      </w:r>
      <w:r w:rsidRPr="00415252">
        <w:rPr>
          <w:rFonts w:cs="Courier New"/>
          <w:szCs w:val="16"/>
          <w:lang w:eastAsia="zh-CN"/>
        </w:rPr>
        <w:tab/>
      </w:r>
      <w:r w:rsidRPr="00B03B59">
        <w:rPr>
          <w:rFonts w:cs="Courier New"/>
          <w:szCs w:val="16"/>
          <w:lang w:val="de-DE" w:eastAsia="zh-CN"/>
        </w:rPr>
        <w:t>&lt;/port&gt;</w:t>
      </w:r>
    </w:p>
    <w:p w14:paraId="709E506F" w14:textId="77777777" w:rsidR="00415252" w:rsidRPr="00B03B59" w:rsidRDefault="00415252" w:rsidP="00415252">
      <w:pPr>
        <w:pStyle w:val="PL"/>
        <w:keepNext/>
        <w:keepLines/>
        <w:rPr>
          <w:rFonts w:cs="Courier New"/>
          <w:szCs w:val="16"/>
          <w:lang w:val="de-DE" w:eastAsia="zh-CN"/>
        </w:rPr>
      </w:pPr>
      <w:r w:rsidRPr="00B03B59">
        <w:rPr>
          <w:rFonts w:cs="Courier New"/>
          <w:szCs w:val="16"/>
          <w:lang w:val="de-DE" w:eastAsia="zh-CN"/>
        </w:rPr>
        <w:tab/>
      </w:r>
      <w:r w:rsidRPr="00B03B59">
        <w:rPr>
          <w:rFonts w:cs="Courier New"/>
          <w:szCs w:val="16"/>
          <w:lang w:val="de-DE" w:eastAsia="zh-CN"/>
        </w:rPr>
        <w:tab/>
        <w:t>&lt;port name="GenericIRPPort" binding="genericIRPSystem:GenericIRPBinding"&gt;</w:t>
      </w:r>
    </w:p>
    <w:p w14:paraId="0480B155" w14:textId="77777777" w:rsidR="00415252" w:rsidRPr="00415252" w:rsidRDefault="00415252" w:rsidP="00415252">
      <w:pPr>
        <w:pStyle w:val="PL"/>
        <w:keepNext/>
        <w:keepLines/>
        <w:rPr>
          <w:rFonts w:cs="Courier New"/>
          <w:szCs w:val="16"/>
          <w:lang w:eastAsia="zh-CN"/>
        </w:rPr>
      </w:pPr>
      <w:r w:rsidRPr="00B03B59">
        <w:rPr>
          <w:rFonts w:cs="Courier New"/>
          <w:szCs w:val="16"/>
          <w:lang w:val="de-DE" w:eastAsia="zh-CN"/>
        </w:rPr>
        <w:tab/>
      </w:r>
      <w:r w:rsidRPr="00B03B59">
        <w:rPr>
          <w:rFonts w:cs="Courier New"/>
          <w:szCs w:val="16"/>
          <w:lang w:val="de-DE" w:eastAsia="zh-CN"/>
        </w:rPr>
        <w:tab/>
      </w:r>
      <w:r w:rsidRPr="00B03B59">
        <w:rPr>
          <w:rFonts w:cs="Courier New"/>
          <w:szCs w:val="16"/>
          <w:lang w:val="de-DE" w:eastAsia="zh-CN"/>
        </w:rPr>
        <w:tab/>
      </w:r>
      <w:r w:rsidRPr="00415252">
        <w:rPr>
          <w:rFonts w:cs="Courier New"/>
          <w:szCs w:val="16"/>
          <w:lang w:eastAsia="zh-CN"/>
        </w:rPr>
        <w:t>&lt;soap:address location="http://www.3gpp.org/ftp</w:t>
      </w:r>
      <w:r w:rsidR="0002033F">
        <w:rPr>
          <w:rFonts w:cs="Courier New"/>
          <w:szCs w:val="16"/>
          <w:lang w:eastAsia="zh-CN"/>
        </w:rPr>
        <w:t>/specs/</w:t>
      </w:r>
      <w:r w:rsidRPr="00415252">
        <w:rPr>
          <w:rFonts w:cs="Courier New"/>
          <w:szCs w:val="16"/>
          <w:lang w:eastAsia="zh-CN"/>
        </w:rPr>
        <w:t>archive/32_series/32.316#GenericIRP"/&gt;</w:t>
      </w:r>
    </w:p>
    <w:p w14:paraId="581FB8DC"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&lt;/port&gt;</w:t>
      </w:r>
    </w:p>
    <w:p w14:paraId="5403A57D"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&lt;port name="NotificationIRPNtfPort" binding="ntfIRPNtfSystem:NotificationIRPNtf"&gt;</w:t>
      </w:r>
    </w:p>
    <w:p w14:paraId="2AF096E3"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r>
      <w:r w:rsidRPr="00415252">
        <w:rPr>
          <w:rFonts w:cs="Courier New"/>
          <w:szCs w:val="16"/>
          <w:lang w:eastAsia="zh-CN"/>
        </w:rPr>
        <w:tab/>
        <w:t>&lt;soap:address location="http://www.3gpp.org/ftp</w:t>
      </w:r>
      <w:r w:rsidR="0002033F">
        <w:rPr>
          <w:rFonts w:cs="Courier New"/>
          <w:szCs w:val="16"/>
          <w:lang w:eastAsia="zh-CN"/>
        </w:rPr>
        <w:t>/specs/</w:t>
      </w:r>
      <w:r w:rsidRPr="00415252">
        <w:rPr>
          <w:rFonts w:cs="Courier New"/>
          <w:szCs w:val="16"/>
          <w:lang w:eastAsia="zh-CN"/>
        </w:rPr>
        <w:t>archive/32_series/32.306#NotificationIRPNtf"/&gt;</w:t>
      </w:r>
    </w:p>
    <w:p w14:paraId="6AD93A36"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r>
      <w:r w:rsidRPr="00415252">
        <w:rPr>
          <w:rFonts w:cs="Courier New"/>
          <w:szCs w:val="16"/>
          <w:lang w:eastAsia="zh-CN"/>
        </w:rPr>
        <w:tab/>
        <w:t>&lt;/port&gt;</w:t>
      </w:r>
    </w:p>
    <w:p w14:paraId="2A9B08DA" w14:textId="77777777" w:rsidR="00415252" w:rsidRPr="00415252" w:rsidRDefault="00415252" w:rsidP="00415252">
      <w:pPr>
        <w:pStyle w:val="PL"/>
        <w:keepNext/>
        <w:keepLines/>
        <w:rPr>
          <w:rFonts w:cs="Courier New"/>
          <w:szCs w:val="16"/>
          <w:lang w:eastAsia="zh-CN"/>
        </w:rPr>
      </w:pPr>
      <w:r w:rsidRPr="00415252">
        <w:rPr>
          <w:rFonts w:cs="Courier New"/>
          <w:szCs w:val="16"/>
          <w:lang w:eastAsia="zh-CN"/>
        </w:rPr>
        <w:tab/>
        <w:t>&lt;/service&gt;</w:t>
      </w:r>
    </w:p>
    <w:p w14:paraId="18AF67F1" w14:textId="77777777" w:rsidR="00415252" w:rsidRPr="00415252" w:rsidRDefault="00415252" w:rsidP="00415252">
      <w:pPr>
        <w:pStyle w:val="PL"/>
        <w:keepNext/>
        <w:keepLines/>
        <w:rPr>
          <w:rFonts w:cs="Sendnya"/>
          <w:color w:val="000000"/>
          <w:sz w:val="24"/>
          <w:szCs w:val="24"/>
          <w:highlight w:val="white"/>
          <w:lang w:val="en-US" w:eastAsia="zh-CN" w:bidi="or-IN"/>
        </w:rPr>
      </w:pPr>
      <w:r w:rsidRPr="00415252">
        <w:rPr>
          <w:rFonts w:cs="Courier New"/>
          <w:szCs w:val="16"/>
          <w:lang w:eastAsia="zh-CN"/>
        </w:rPr>
        <w:t>&lt;/definitions&gt;</w:t>
      </w:r>
    </w:p>
    <w:p w14:paraId="1C334CBD" w14:textId="77777777" w:rsidR="00080512" w:rsidRDefault="00080512"/>
    <w:p w14:paraId="7713AD5F" w14:textId="77777777" w:rsidR="0059757A" w:rsidRDefault="003E4CE0" w:rsidP="00D0030B">
      <w:pPr>
        <w:pStyle w:val="Heading8"/>
      </w:pPr>
      <w:r>
        <w:br w:type="page"/>
      </w:r>
      <w:bookmarkStart w:id="89" w:name="_Toc335991605"/>
      <w:r w:rsidR="0059757A">
        <w:lastRenderedPageBreak/>
        <w:t xml:space="preserve">Annex </w:t>
      </w:r>
      <w:r w:rsidR="00DF53FC">
        <w:t>D</w:t>
      </w:r>
      <w:r w:rsidR="0059757A">
        <w:t xml:space="preserve"> (informative):</w:t>
      </w:r>
      <w:r w:rsidR="0059757A">
        <w:br/>
        <w:t>Change history</w:t>
      </w:r>
      <w:bookmarkEnd w:id="89"/>
    </w:p>
    <w:p w14:paraId="48EF16FD" w14:textId="77777777" w:rsidR="00D0030B" w:rsidRDefault="00D0030B" w:rsidP="00D0030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6E09" w:rsidRPr="00235394" w14:paraId="35CABCB3" w14:textId="77777777" w:rsidTr="00000B46">
        <w:trPr>
          <w:cantSplit/>
        </w:trPr>
        <w:tc>
          <w:tcPr>
            <w:tcW w:w="9639" w:type="dxa"/>
            <w:gridSpan w:val="8"/>
            <w:tcBorders>
              <w:bottom w:val="nil"/>
            </w:tcBorders>
            <w:shd w:val="solid" w:color="FFFFFF" w:fill="auto"/>
          </w:tcPr>
          <w:p w14:paraId="1751BCF5" w14:textId="77777777" w:rsidR="003F6E09" w:rsidRPr="00235394" w:rsidRDefault="003F6E09" w:rsidP="00000B46">
            <w:pPr>
              <w:pStyle w:val="TAL"/>
              <w:jc w:val="center"/>
              <w:rPr>
                <w:b/>
                <w:sz w:val="16"/>
              </w:rPr>
            </w:pPr>
            <w:r w:rsidRPr="00235394">
              <w:rPr>
                <w:b/>
              </w:rPr>
              <w:t>Change history</w:t>
            </w:r>
          </w:p>
        </w:tc>
      </w:tr>
      <w:tr w:rsidR="003F6E09" w:rsidRPr="00235394" w14:paraId="128070EF" w14:textId="77777777" w:rsidTr="00000B46">
        <w:tc>
          <w:tcPr>
            <w:tcW w:w="800" w:type="dxa"/>
            <w:shd w:val="pct10" w:color="auto" w:fill="FFFFFF"/>
          </w:tcPr>
          <w:p w14:paraId="3DB5F39F" w14:textId="77777777" w:rsidR="003F6E09" w:rsidRPr="00235394" w:rsidRDefault="003F6E09" w:rsidP="00000B46">
            <w:pPr>
              <w:pStyle w:val="TAL"/>
              <w:rPr>
                <w:b/>
                <w:sz w:val="16"/>
              </w:rPr>
            </w:pPr>
            <w:r w:rsidRPr="00235394">
              <w:rPr>
                <w:b/>
                <w:sz w:val="16"/>
              </w:rPr>
              <w:t>Date</w:t>
            </w:r>
          </w:p>
        </w:tc>
        <w:tc>
          <w:tcPr>
            <w:tcW w:w="800" w:type="dxa"/>
            <w:shd w:val="pct10" w:color="auto" w:fill="FFFFFF"/>
          </w:tcPr>
          <w:p w14:paraId="084FF760" w14:textId="77777777" w:rsidR="003F6E09" w:rsidRPr="00235394" w:rsidRDefault="003F6E09" w:rsidP="00000B46">
            <w:pPr>
              <w:pStyle w:val="TAL"/>
              <w:rPr>
                <w:b/>
                <w:sz w:val="16"/>
              </w:rPr>
            </w:pPr>
            <w:r>
              <w:rPr>
                <w:b/>
                <w:sz w:val="16"/>
              </w:rPr>
              <w:t>Meeting</w:t>
            </w:r>
          </w:p>
        </w:tc>
        <w:tc>
          <w:tcPr>
            <w:tcW w:w="1094" w:type="dxa"/>
            <w:shd w:val="pct10" w:color="auto" w:fill="FFFFFF"/>
          </w:tcPr>
          <w:p w14:paraId="7ED1E4D4" w14:textId="77777777" w:rsidR="003F6E09" w:rsidRPr="00235394" w:rsidRDefault="003F6E09" w:rsidP="00000B46">
            <w:pPr>
              <w:pStyle w:val="TAL"/>
              <w:rPr>
                <w:b/>
                <w:sz w:val="16"/>
              </w:rPr>
            </w:pPr>
            <w:r w:rsidRPr="00235394">
              <w:rPr>
                <w:b/>
                <w:sz w:val="16"/>
              </w:rPr>
              <w:t>TDoc</w:t>
            </w:r>
          </w:p>
        </w:tc>
        <w:tc>
          <w:tcPr>
            <w:tcW w:w="567" w:type="dxa"/>
            <w:shd w:val="pct10" w:color="auto" w:fill="FFFFFF"/>
          </w:tcPr>
          <w:p w14:paraId="554499BE" w14:textId="77777777" w:rsidR="003F6E09" w:rsidRPr="00235394" w:rsidRDefault="003F6E09" w:rsidP="00000B46">
            <w:pPr>
              <w:pStyle w:val="TAL"/>
              <w:rPr>
                <w:b/>
                <w:sz w:val="16"/>
              </w:rPr>
            </w:pPr>
            <w:r w:rsidRPr="00235394">
              <w:rPr>
                <w:b/>
                <w:sz w:val="16"/>
              </w:rPr>
              <w:t>CR</w:t>
            </w:r>
          </w:p>
        </w:tc>
        <w:tc>
          <w:tcPr>
            <w:tcW w:w="425" w:type="dxa"/>
            <w:shd w:val="pct10" w:color="auto" w:fill="FFFFFF"/>
          </w:tcPr>
          <w:p w14:paraId="43CAEA43" w14:textId="77777777" w:rsidR="003F6E09" w:rsidRPr="00235394" w:rsidRDefault="003F6E09" w:rsidP="00000B46">
            <w:pPr>
              <w:pStyle w:val="TAL"/>
              <w:rPr>
                <w:b/>
                <w:sz w:val="16"/>
              </w:rPr>
            </w:pPr>
            <w:r w:rsidRPr="00235394">
              <w:rPr>
                <w:b/>
                <w:sz w:val="16"/>
              </w:rPr>
              <w:t>Rev</w:t>
            </w:r>
          </w:p>
        </w:tc>
        <w:tc>
          <w:tcPr>
            <w:tcW w:w="425" w:type="dxa"/>
            <w:shd w:val="pct10" w:color="auto" w:fill="FFFFFF"/>
          </w:tcPr>
          <w:p w14:paraId="5A89D6D1" w14:textId="77777777" w:rsidR="003F6E09" w:rsidRPr="00235394" w:rsidRDefault="003F6E09" w:rsidP="00000B46">
            <w:pPr>
              <w:pStyle w:val="TAL"/>
              <w:rPr>
                <w:b/>
                <w:sz w:val="16"/>
              </w:rPr>
            </w:pPr>
            <w:r>
              <w:rPr>
                <w:b/>
                <w:sz w:val="16"/>
              </w:rPr>
              <w:t>Cat</w:t>
            </w:r>
          </w:p>
        </w:tc>
        <w:tc>
          <w:tcPr>
            <w:tcW w:w="4820" w:type="dxa"/>
            <w:shd w:val="pct10" w:color="auto" w:fill="FFFFFF"/>
          </w:tcPr>
          <w:p w14:paraId="7502FEE4" w14:textId="77777777" w:rsidR="003F6E09" w:rsidRPr="00235394" w:rsidRDefault="003F6E09" w:rsidP="00000B46">
            <w:pPr>
              <w:pStyle w:val="TAL"/>
              <w:rPr>
                <w:b/>
                <w:sz w:val="16"/>
              </w:rPr>
            </w:pPr>
            <w:r w:rsidRPr="00235394">
              <w:rPr>
                <w:b/>
                <w:sz w:val="16"/>
              </w:rPr>
              <w:t>Subject/Comment</w:t>
            </w:r>
          </w:p>
        </w:tc>
        <w:tc>
          <w:tcPr>
            <w:tcW w:w="708" w:type="dxa"/>
            <w:shd w:val="pct10" w:color="auto" w:fill="FFFFFF"/>
          </w:tcPr>
          <w:p w14:paraId="0EF97169" w14:textId="77777777" w:rsidR="003F6E09" w:rsidRPr="00235394" w:rsidRDefault="003F6E09" w:rsidP="00000B46">
            <w:pPr>
              <w:pStyle w:val="TAL"/>
              <w:rPr>
                <w:b/>
                <w:sz w:val="16"/>
              </w:rPr>
            </w:pPr>
            <w:r w:rsidRPr="00235394">
              <w:rPr>
                <w:b/>
                <w:sz w:val="16"/>
              </w:rPr>
              <w:t>New</w:t>
            </w:r>
            <w:r>
              <w:rPr>
                <w:b/>
                <w:sz w:val="16"/>
              </w:rPr>
              <w:t xml:space="preserve"> version</w:t>
            </w:r>
          </w:p>
        </w:tc>
      </w:tr>
      <w:tr w:rsidR="003F6E09" w:rsidRPr="007D6048" w14:paraId="5FFDFC26" w14:textId="77777777" w:rsidTr="00000B46">
        <w:tc>
          <w:tcPr>
            <w:tcW w:w="800" w:type="dxa"/>
            <w:shd w:val="solid" w:color="FFFFFF" w:fill="auto"/>
          </w:tcPr>
          <w:p w14:paraId="6479459B" w14:textId="77777777" w:rsidR="003F6E09" w:rsidRPr="006B0D02" w:rsidRDefault="003F6E09" w:rsidP="00000B46">
            <w:pPr>
              <w:pStyle w:val="TAC"/>
              <w:rPr>
                <w:sz w:val="16"/>
                <w:szCs w:val="16"/>
              </w:rPr>
            </w:pPr>
            <w:r>
              <w:rPr>
                <w:snapToGrid w:val="0"/>
                <w:sz w:val="16"/>
                <w:szCs w:val="16"/>
              </w:rPr>
              <w:t>2010-09</w:t>
            </w:r>
          </w:p>
        </w:tc>
        <w:tc>
          <w:tcPr>
            <w:tcW w:w="800" w:type="dxa"/>
            <w:shd w:val="solid" w:color="FFFFFF" w:fill="auto"/>
          </w:tcPr>
          <w:p w14:paraId="1B7041C6" w14:textId="77777777" w:rsidR="003F6E09" w:rsidRPr="006B0D02" w:rsidRDefault="003F6E09" w:rsidP="00000B46">
            <w:pPr>
              <w:pStyle w:val="TAC"/>
              <w:rPr>
                <w:sz w:val="16"/>
                <w:szCs w:val="16"/>
              </w:rPr>
            </w:pPr>
            <w:r>
              <w:rPr>
                <w:snapToGrid w:val="0"/>
                <w:sz w:val="16"/>
                <w:szCs w:val="16"/>
              </w:rPr>
              <w:t>SA#49</w:t>
            </w:r>
          </w:p>
        </w:tc>
        <w:tc>
          <w:tcPr>
            <w:tcW w:w="1094" w:type="dxa"/>
            <w:shd w:val="solid" w:color="FFFFFF" w:fill="auto"/>
          </w:tcPr>
          <w:p w14:paraId="3C980313" w14:textId="77777777" w:rsidR="003F6E09" w:rsidRPr="006B0D02" w:rsidRDefault="003F6E09" w:rsidP="00000B46">
            <w:pPr>
              <w:pStyle w:val="TAC"/>
              <w:rPr>
                <w:sz w:val="16"/>
                <w:szCs w:val="16"/>
              </w:rPr>
            </w:pPr>
            <w:r>
              <w:rPr>
                <w:snapToGrid w:val="0"/>
                <w:sz w:val="16"/>
                <w:szCs w:val="16"/>
              </w:rPr>
              <w:t>SP-100506</w:t>
            </w:r>
          </w:p>
        </w:tc>
        <w:tc>
          <w:tcPr>
            <w:tcW w:w="567" w:type="dxa"/>
            <w:shd w:val="solid" w:color="FFFFFF" w:fill="auto"/>
          </w:tcPr>
          <w:p w14:paraId="2EBAC7F2" w14:textId="77777777" w:rsidR="003F6E09" w:rsidRPr="006B0D02" w:rsidRDefault="003F6E09" w:rsidP="00000B46">
            <w:pPr>
              <w:pStyle w:val="TAL"/>
              <w:rPr>
                <w:sz w:val="16"/>
                <w:szCs w:val="16"/>
              </w:rPr>
            </w:pPr>
            <w:r>
              <w:rPr>
                <w:snapToGrid w:val="0"/>
                <w:sz w:val="16"/>
                <w:szCs w:val="16"/>
              </w:rPr>
              <w:t>--</w:t>
            </w:r>
          </w:p>
        </w:tc>
        <w:tc>
          <w:tcPr>
            <w:tcW w:w="425" w:type="dxa"/>
            <w:shd w:val="solid" w:color="FFFFFF" w:fill="auto"/>
          </w:tcPr>
          <w:p w14:paraId="4E9552CC" w14:textId="77777777" w:rsidR="003F6E09" w:rsidRPr="006B0D02" w:rsidRDefault="003F6E09" w:rsidP="00000B46">
            <w:pPr>
              <w:pStyle w:val="TAR"/>
              <w:rPr>
                <w:sz w:val="16"/>
                <w:szCs w:val="16"/>
              </w:rPr>
            </w:pPr>
            <w:r>
              <w:rPr>
                <w:sz w:val="16"/>
                <w:szCs w:val="16"/>
              </w:rPr>
              <w:t>--</w:t>
            </w:r>
          </w:p>
        </w:tc>
        <w:tc>
          <w:tcPr>
            <w:tcW w:w="425" w:type="dxa"/>
            <w:shd w:val="solid" w:color="FFFFFF" w:fill="auto"/>
          </w:tcPr>
          <w:p w14:paraId="51964BAD" w14:textId="77777777" w:rsidR="003F6E09" w:rsidRPr="006B0D02" w:rsidRDefault="003F6E09" w:rsidP="00000B46">
            <w:pPr>
              <w:pStyle w:val="TAC"/>
              <w:rPr>
                <w:sz w:val="16"/>
                <w:szCs w:val="16"/>
              </w:rPr>
            </w:pPr>
          </w:p>
        </w:tc>
        <w:tc>
          <w:tcPr>
            <w:tcW w:w="4820" w:type="dxa"/>
            <w:shd w:val="solid" w:color="FFFFFF" w:fill="auto"/>
          </w:tcPr>
          <w:p w14:paraId="0DE21773" w14:textId="77777777" w:rsidR="003F6E09" w:rsidRPr="006B0D02" w:rsidRDefault="003F6E09" w:rsidP="00000B46">
            <w:pPr>
              <w:pStyle w:val="TAL"/>
              <w:rPr>
                <w:sz w:val="16"/>
                <w:szCs w:val="16"/>
              </w:rPr>
            </w:pPr>
            <w:r>
              <w:rPr>
                <w:snapToGrid w:val="0"/>
                <w:sz w:val="16"/>
                <w:szCs w:val="16"/>
              </w:rPr>
              <w:t>Presentation to SA for Information and Approval</w:t>
            </w:r>
          </w:p>
        </w:tc>
        <w:tc>
          <w:tcPr>
            <w:tcW w:w="708" w:type="dxa"/>
            <w:shd w:val="solid" w:color="FFFFFF" w:fill="auto"/>
          </w:tcPr>
          <w:p w14:paraId="35AA43F6" w14:textId="77777777" w:rsidR="003F6E09" w:rsidRPr="007D6048" w:rsidRDefault="003F6E09" w:rsidP="00000B46">
            <w:pPr>
              <w:pStyle w:val="TAC"/>
              <w:rPr>
                <w:sz w:val="16"/>
                <w:szCs w:val="16"/>
              </w:rPr>
            </w:pPr>
            <w:r>
              <w:rPr>
                <w:snapToGrid w:val="0"/>
                <w:sz w:val="16"/>
                <w:szCs w:val="16"/>
              </w:rPr>
              <w:t>1.0.0</w:t>
            </w:r>
          </w:p>
        </w:tc>
      </w:tr>
      <w:tr w:rsidR="003F6E09" w:rsidRPr="007D6048" w14:paraId="34B63DFB" w14:textId="77777777" w:rsidTr="00000B46">
        <w:tc>
          <w:tcPr>
            <w:tcW w:w="800" w:type="dxa"/>
            <w:shd w:val="solid" w:color="FFFFFF" w:fill="auto"/>
          </w:tcPr>
          <w:p w14:paraId="2DBF1818" w14:textId="77777777" w:rsidR="003F6E09" w:rsidRDefault="003F6E09" w:rsidP="00000B46">
            <w:pPr>
              <w:pStyle w:val="TAC"/>
              <w:rPr>
                <w:snapToGrid w:val="0"/>
                <w:sz w:val="16"/>
                <w:szCs w:val="16"/>
              </w:rPr>
            </w:pPr>
            <w:r>
              <w:rPr>
                <w:snapToGrid w:val="0"/>
                <w:sz w:val="16"/>
                <w:szCs w:val="16"/>
              </w:rPr>
              <w:t>2010-10</w:t>
            </w:r>
          </w:p>
        </w:tc>
        <w:tc>
          <w:tcPr>
            <w:tcW w:w="800" w:type="dxa"/>
            <w:shd w:val="solid" w:color="FFFFFF" w:fill="auto"/>
          </w:tcPr>
          <w:p w14:paraId="170C25D7" w14:textId="77777777" w:rsidR="003F6E09" w:rsidRDefault="003F6E09" w:rsidP="00000B46">
            <w:pPr>
              <w:pStyle w:val="TAC"/>
              <w:rPr>
                <w:snapToGrid w:val="0"/>
                <w:sz w:val="16"/>
                <w:szCs w:val="16"/>
              </w:rPr>
            </w:pPr>
            <w:r>
              <w:rPr>
                <w:snapToGrid w:val="0"/>
                <w:sz w:val="16"/>
                <w:szCs w:val="16"/>
              </w:rPr>
              <w:t>--</w:t>
            </w:r>
          </w:p>
        </w:tc>
        <w:tc>
          <w:tcPr>
            <w:tcW w:w="1094" w:type="dxa"/>
            <w:shd w:val="solid" w:color="FFFFFF" w:fill="auto"/>
          </w:tcPr>
          <w:p w14:paraId="481469C5" w14:textId="77777777" w:rsidR="003F6E09" w:rsidRDefault="003F6E09" w:rsidP="00000B46">
            <w:pPr>
              <w:pStyle w:val="TAC"/>
              <w:rPr>
                <w:snapToGrid w:val="0"/>
                <w:sz w:val="16"/>
                <w:szCs w:val="16"/>
              </w:rPr>
            </w:pPr>
            <w:r>
              <w:rPr>
                <w:snapToGrid w:val="0"/>
                <w:sz w:val="16"/>
                <w:szCs w:val="16"/>
              </w:rPr>
              <w:t>--</w:t>
            </w:r>
          </w:p>
        </w:tc>
        <w:tc>
          <w:tcPr>
            <w:tcW w:w="567" w:type="dxa"/>
            <w:shd w:val="solid" w:color="FFFFFF" w:fill="auto"/>
          </w:tcPr>
          <w:p w14:paraId="522A7B0A" w14:textId="77777777" w:rsidR="003F6E09" w:rsidRDefault="003F6E09" w:rsidP="00000B46">
            <w:pPr>
              <w:pStyle w:val="TAL"/>
              <w:rPr>
                <w:snapToGrid w:val="0"/>
                <w:sz w:val="16"/>
                <w:szCs w:val="16"/>
              </w:rPr>
            </w:pPr>
            <w:r>
              <w:rPr>
                <w:snapToGrid w:val="0"/>
                <w:sz w:val="16"/>
                <w:szCs w:val="16"/>
              </w:rPr>
              <w:t>--</w:t>
            </w:r>
          </w:p>
        </w:tc>
        <w:tc>
          <w:tcPr>
            <w:tcW w:w="425" w:type="dxa"/>
            <w:shd w:val="solid" w:color="FFFFFF" w:fill="auto"/>
          </w:tcPr>
          <w:p w14:paraId="42BF0B9E" w14:textId="77777777" w:rsidR="003F6E09" w:rsidRDefault="003F6E09" w:rsidP="00000B46">
            <w:pPr>
              <w:pStyle w:val="TAR"/>
              <w:rPr>
                <w:sz w:val="16"/>
                <w:szCs w:val="16"/>
              </w:rPr>
            </w:pPr>
            <w:r>
              <w:rPr>
                <w:sz w:val="16"/>
                <w:szCs w:val="16"/>
              </w:rPr>
              <w:t>--</w:t>
            </w:r>
          </w:p>
        </w:tc>
        <w:tc>
          <w:tcPr>
            <w:tcW w:w="425" w:type="dxa"/>
            <w:shd w:val="solid" w:color="FFFFFF" w:fill="auto"/>
          </w:tcPr>
          <w:p w14:paraId="362D9633" w14:textId="77777777" w:rsidR="003F6E09" w:rsidRPr="006B0D02" w:rsidRDefault="003F6E09" w:rsidP="00000B46">
            <w:pPr>
              <w:pStyle w:val="TAC"/>
              <w:rPr>
                <w:sz w:val="16"/>
                <w:szCs w:val="16"/>
              </w:rPr>
            </w:pPr>
          </w:p>
        </w:tc>
        <w:tc>
          <w:tcPr>
            <w:tcW w:w="4820" w:type="dxa"/>
            <w:shd w:val="solid" w:color="FFFFFF" w:fill="auto"/>
          </w:tcPr>
          <w:p w14:paraId="0DE7E84A" w14:textId="77777777" w:rsidR="003F6E09" w:rsidRPr="006B0D02" w:rsidRDefault="003F6E09" w:rsidP="00000B46">
            <w:pPr>
              <w:pStyle w:val="TAL"/>
              <w:rPr>
                <w:sz w:val="16"/>
                <w:szCs w:val="16"/>
              </w:rPr>
            </w:pPr>
            <w:r>
              <w:rPr>
                <w:snapToGrid w:val="0"/>
                <w:sz w:val="16"/>
                <w:szCs w:val="16"/>
              </w:rPr>
              <w:t>Publication</w:t>
            </w:r>
          </w:p>
        </w:tc>
        <w:tc>
          <w:tcPr>
            <w:tcW w:w="708" w:type="dxa"/>
            <w:shd w:val="solid" w:color="FFFFFF" w:fill="auto"/>
          </w:tcPr>
          <w:p w14:paraId="14C7167C" w14:textId="77777777" w:rsidR="003F6E09" w:rsidRPr="007D6048" w:rsidRDefault="003F6E09" w:rsidP="00000B46">
            <w:pPr>
              <w:pStyle w:val="TAC"/>
              <w:rPr>
                <w:sz w:val="16"/>
                <w:szCs w:val="16"/>
              </w:rPr>
            </w:pPr>
            <w:r>
              <w:rPr>
                <w:snapToGrid w:val="0"/>
                <w:sz w:val="16"/>
                <w:szCs w:val="16"/>
              </w:rPr>
              <w:t>10.0.0</w:t>
            </w:r>
          </w:p>
        </w:tc>
      </w:tr>
      <w:tr w:rsidR="003F6E09" w:rsidRPr="007D6048" w14:paraId="002BCBBA" w14:textId="77777777" w:rsidTr="00000B46">
        <w:tc>
          <w:tcPr>
            <w:tcW w:w="800" w:type="dxa"/>
            <w:shd w:val="solid" w:color="FFFFFF" w:fill="auto"/>
          </w:tcPr>
          <w:p w14:paraId="4E74A318" w14:textId="77777777" w:rsidR="003F6E09" w:rsidRDefault="003F6E09" w:rsidP="00000B46">
            <w:pPr>
              <w:pStyle w:val="TAC"/>
              <w:rPr>
                <w:snapToGrid w:val="0"/>
                <w:sz w:val="16"/>
                <w:szCs w:val="16"/>
              </w:rPr>
            </w:pPr>
            <w:r>
              <w:rPr>
                <w:snapToGrid w:val="0"/>
                <w:sz w:val="16"/>
                <w:szCs w:val="16"/>
              </w:rPr>
              <w:t>2011-09</w:t>
            </w:r>
          </w:p>
        </w:tc>
        <w:tc>
          <w:tcPr>
            <w:tcW w:w="800" w:type="dxa"/>
            <w:shd w:val="solid" w:color="FFFFFF" w:fill="auto"/>
          </w:tcPr>
          <w:p w14:paraId="6BA1B28C" w14:textId="77777777" w:rsidR="003F6E09" w:rsidRDefault="003F6E09" w:rsidP="00000B46">
            <w:pPr>
              <w:pStyle w:val="TAC"/>
              <w:rPr>
                <w:snapToGrid w:val="0"/>
                <w:sz w:val="16"/>
                <w:szCs w:val="16"/>
              </w:rPr>
            </w:pPr>
            <w:r>
              <w:rPr>
                <w:snapToGrid w:val="0"/>
                <w:sz w:val="16"/>
                <w:szCs w:val="16"/>
              </w:rPr>
              <w:t>SA#53</w:t>
            </w:r>
          </w:p>
        </w:tc>
        <w:tc>
          <w:tcPr>
            <w:tcW w:w="1094" w:type="dxa"/>
            <w:shd w:val="solid" w:color="FFFFFF" w:fill="auto"/>
          </w:tcPr>
          <w:p w14:paraId="354B951A" w14:textId="77777777" w:rsidR="003F6E09" w:rsidRDefault="003F6E09" w:rsidP="00000B46">
            <w:pPr>
              <w:pStyle w:val="TAC"/>
              <w:rPr>
                <w:snapToGrid w:val="0"/>
                <w:sz w:val="16"/>
                <w:szCs w:val="16"/>
              </w:rPr>
            </w:pPr>
            <w:r>
              <w:rPr>
                <w:snapToGrid w:val="0"/>
                <w:sz w:val="16"/>
                <w:szCs w:val="16"/>
              </w:rPr>
              <w:t>SP-110539</w:t>
            </w:r>
          </w:p>
        </w:tc>
        <w:tc>
          <w:tcPr>
            <w:tcW w:w="567" w:type="dxa"/>
            <w:shd w:val="solid" w:color="FFFFFF" w:fill="auto"/>
          </w:tcPr>
          <w:p w14:paraId="2FA3E42F" w14:textId="77777777" w:rsidR="003F6E09" w:rsidRDefault="003F6E09" w:rsidP="00000B46">
            <w:pPr>
              <w:pStyle w:val="TAL"/>
              <w:rPr>
                <w:snapToGrid w:val="0"/>
                <w:sz w:val="16"/>
                <w:szCs w:val="16"/>
              </w:rPr>
            </w:pPr>
            <w:r>
              <w:rPr>
                <w:snapToGrid w:val="0"/>
                <w:sz w:val="16"/>
                <w:szCs w:val="16"/>
              </w:rPr>
              <w:t>001</w:t>
            </w:r>
          </w:p>
        </w:tc>
        <w:tc>
          <w:tcPr>
            <w:tcW w:w="425" w:type="dxa"/>
            <w:shd w:val="solid" w:color="FFFFFF" w:fill="auto"/>
          </w:tcPr>
          <w:p w14:paraId="3D759B78" w14:textId="77777777" w:rsidR="003F6E09" w:rsidRDefault="003F6E09" w:rsidP="00000B46">
            <w:pPr>
              <w:pStyle w:val="TAR"/>
              <w:rPr>
                <w:sz w:val="16"/>
                <w:szCs w:val="16"/>
              </w:rPr>
            </w:pPr>
            <w:r>
              <w:rPr>
                <w:sz w:val="16"/>
                <w:szCs w:val="16"/>
              </w:rPr>
              <w:t>--</w:t>
            </w:r>
          </w:p>
        </w:tc>
        <w:tc>
          <w:tcPr>
            <w:tcW w:w="425" w:type="dxa"/>
            <w:shd w:val="solid" w:color="FFFFFF" w:fill="auto"/>
          </w:tcPr>
          <w:p w14:paraId="63DA0D81" w14:textId="77777777" w:rsidR="003F6E09" w:rsidRPr="006B0D02" w:rsidRDefault="003F6E09" w:rsidP="00000B46">
            <w:pPr>
              <w:pStyle w:val="TAC"/>
              <w:rPr>
                <w:sz w:val="16"/>
                <w:szCs w:val="16"/>
              </w:rPr>
            </w:pPr>
          </w:p>
        </w:tc>
        <w:tc>
          <w:tcPr>
            <w:tcW w:w="4820" w:type="dxa"/>
            <w:shd w:val="solid" w:color="FFFFFF" w:fill="auto"/>
          </w:tcPr>
          <w:p w14:paraId="3F44EF92" w14:textId="77777777" w:rsidR="003F6E09" w:rsidRPr="006B0D02" w:rsidRDefault="003F6E09" w:rsidP="00000B46">
            <w:pPr>
              <w:pStyle w:val="TAL"/>
              <w:rPr>
                <w:sz w:val="16"/>
                <w:szCs w:val="16"/>
              </w:rPr>
            </w:pPr>
            <w:r w:rsidRPr="004A6263">
              <w:rPr>
                <w:snapToGrid w:val="0"/>
                <w:sz w:val="16"/>
                <w:szCs w:val="16"/>
              </w:rPr>
              <w:t>Correct syntax errors in XML schema and WSDL specification</w:t>
            </w:r>
          </w:p>
        </w:tc>
        <w:tc>
          <w:tcPr>
            <w:tcW w:w="708" w:type="dxa"/>
            <w:shd w:val="solid" w:color="FFFFFF" w:fill="auto"/>
          </w:tcPr>
          <w:p w14:paraId="52A7887C" w14:textId="77777777" w:rsidR="003F6E09" w:rsidRPr="007D6048" w:rsidRDefault="003F6E09" w:rsidP="00000B46">
            <w:pPr>
              <w:pStyle w:val="TAC"/>
              <w:rPr>
                <w:sz w:val="16"/>
                <w:szCs w:val="16"/>
              </w:rPr>
            </w:pPr>
            <w:r>
              <w:rPr>
                <w:snapToGrid w:val="0"/>
                <w:sz w:val="16"/>
                <w:szCs w:val="16"/>
              </w:rPr>
              <w:t>10.1.0</w:t>
            </w:r>
          </w:p>
        </w:tc>
      </w:tr>
      <w:tr w:rsidR="003F6E09" w:rsidRPr="007D6048" w14:paraId="168EA6DC" w14:textId="77777777" w:rsidTr="00000B46">
        <w:tc>
          <w:tcPr>
            <w:tcW w:w="800" w:type="dxa"/>
            <w:shd w:val="solid" w:color="FFFFFF" w:fill="auto"/>
          </w:tcPr>
          <w:p w14:paraId="2B334768" w14:textId="77777777" w:rsidR="003F6E09" w:rsidRDefault="003F6E09" w:rsidP="00000B46">
            <w:pPr>
              <w:pStyle w:val="TAC"/>
              <w:rPr>
                <w:snapToGrid w:val="0"/>
                <w:sz w:val="16"/>
                <w:szCs w:val="16"/>
              </w:rPr>
            </w:pPr>
            <w:r>
              <w:rPr>
                <w:snapToGrid w:val="0"/>
                <w:sz w:val="16"/>
                <w:szCs w:val="16"/>
              </w:rPr>
              <w:t>2012-09</w:t>
            </w:r>
          </w:p>
        </w:tc>
        <w:tc>
          <w:tcPr>
            <w:tcW w:w="800" w:type="dxa"/>
            <w:shd w:val="solid" w:color="FFFFFF" w:fill="auto"/>
          </w:tcPr>
          <w:p w14:paraId="69473A65" w14:textId="77777777" w:rsidR="003F6E09" w:rsidRDefault="003F6E09" w:rsidP="00000B46">
            <w:pPr>
              <w:pStyle w:val="TAC"/>
              <w:rPr>
                <w:snapToGrid w:val="0"/>
                <w:sz w:val="16"/>
                <w:szCs w:val="16"/>
              </w:rPr>
            </w:pPr>
            <w:r>
              <w:rPr>
                <w:snapToGrid w:val="0"/>
                <w:sz w:val="16"/>
                <w:szCs w:val="16"/>
              </w:rPr>
              <w:t>SA#57</w:t>
            </w:r>
          </w:p>
        </w:tc>
        <w:tc>
          <w:tcPr>
            <w:tcW w:w="1094" w:type="dxa"/>
            <w:shd w:val="solid" w:color="FFFFFF" w:fill="auto"/>
          </w:tcPr>
          <w:p w14:paraId="6C982635" w14:textId="77777777" w:rsidR="003F6E09" w:rsidRDefault="003F6E09" w:rsidP="00000B46">
            <w:pPr>
              <w:pStyle w:val="TAC"/>
              <w:rPr>
                <w:snapToGrid w:val="0"/>
                <w:sz w:val="16"/>
                <w:szCs w:val="16"/>
              </w:rPr>
            </w:pPr>
            <w:r>
              <w:rPr>
                <w:snapToGrid w:val="0"/>
                <w:sz w:val="16"/>
              </w:rPr>
              <w:t>-</w:t>
            </w:r>
          </w:p>
        </w:tc>
        <w:tc>
          <w:tcPr>
            <w:tcW w:w="567" w:type="dxa"/>
            <w:shd w:val="solid" w:color="FFFFFF" w:fill="auto"/>
          </w:tcPr>
          <w:p w14:paraId="23FEA037" w14:textId="77777777" w:rsidR="003F6E09" w:rsidRDefault="003F6E09" w:rsidP="00000B46">
            <w:pPr>
              <w:pStyle w:val="TAL"/>
              <w:rPr>
                <w:snapToGrid w:val="0"/>
                <w:sz w:val="16"/>
                <w:szCs w:val="16"/>
              </w:rPr>
            </w:pPr>
            <w:r>
              <w:rPr>
                <w:snapToGrid w:val="0"/>
                <w:sz w:val="16"/>
              </w:rPr>
              <w:t>-</w:t>
            </w:r>
          </w:p>
        </w:tc>
        <w:tc>
          <w:tcPr>
            <w:tcW w:w="425" w:type="dxa"/>
            <w:shd w:val="solid" w:color="FFFFFF" w:fill="auto"/>
          </w:tcPr>
          <w:p w14:paraId="7A551340" w14:textId="77777777" w:rsidR="003F6E09" w:rsidRDefault="003F6E09" w:rsidP="00000B46">
            <w:pPr>
              <w:pStyle w:val="TAR"/>
              <w:rPr>
                <w:sz w:val="16"/>
                <w:szCs w:val="16"/>
              </w:rPr>
            </w:pPr>
            <w:r>
              <w:rPr>
                <w:sz w:val="16"/>
              </w:rPr>
              <w:t>-</w:t>
            </w:r>
          </w:p>
        </w:tc>
        <w:tc>
          <w:tcPr>
            <w:tcW w:w="425" w:type="dxa"/>
            <w:shd w:val="solid" w:color="FFFFFF" w:fill="auto"/>
          </w:tcPr>
          <w:p w14:paraId="2CD08413" w14:textId="77777777" w:rsidR="003F6E09" w:rsidRPr="006B0D02" w:rsidRDefault="003F6E09" w:rsidP="00000B46">
            <w:pPr>
              <w:pStyle w:val="TAC"/>
              <w:rPr>
                <w:sz w:val="16"/>
                <w:szCs w:val="16"/>
              </w:rPr>
            </w:pPr>
          </w:p>
        </w:tc>
        <w:tc>
          <w:tcPr>
            <w:tcW w:w="4820" w:type="dxa"/>
            <w:shd w:val="solid" w:color="FFFFFF" w:fill="auto"/>
          </w:tcPr>
          <w:p w14:paraId="56679043" w14:textId="77777777" w:rsidR="003F6E09" w:rsidRPr="006B0D02" w:rsidRDefault="003F6E09" w:rsidP="00000B46">
            <w:pPr>
              <w:pStyle w:val="TAL"/>
              <w:rPr>
                <w:sz w:val="16"/>
                <w:szCs w:val="16"/>
              </w:rPr>
            </w:pPr>
            <w:r w:rsidRPr="004B019F">
              <w:rPr>
                <w:snapToGrid w:val="0"/>
                <w:sz w:val="16"/>
              </w:rPr>
              <w:t>Automatic upgrade from previous Release version 10.</w:t>
            </w:r>
            <w:r>
              <w:rPr>
                <w:snapToGrid w:val="0"/>
                <w:sz w:val="16"/>
              </w:rPr>
              <w:t>1</w:t>
            </w:r>
            <w:r w:rsidRPr="004B019F">
              <w:rPr>
                <w:snapToGrid w:val="0"/>
                <w:sz w:val="16"/>
              </w:rPr>
              <w:t>.0</w:t>
            </w:r>
          </w:p>
        </w:tc>
        <w:tc>
          <w:tcPr>
            <w:tcW w:w="708" w:type="dxa"/>
            <w:shd w:val="solid" w:color="FFFFFF" w:fill="auto"/>
          </w:tcPr>
          <w:p w14:paraId="5E163F7E" w14:textId="77777777" w:rsidR="003F6E09" w:rsidRPr="007D6048" w:rsidRDefault="003F6E09" w:rsidP="00000B46">
            <w:pPr>
              <w:pStyle w:val="TAC"/>
              <w:rPr>
                <w:sz w:val="16"/>
                <w:szCs w:val="16"/>
              </w:rPr>
            </w:pPr>
            <w:r>
              <w:rPr>
                <w:snapToGrid w:val="0"/>
                <w:sz w:val="16"/>
              </w:rPr>
              <w:t>11.0.0</w:t>
            </w:r>
          </w:p>
        </w:tc>
      </w:tr>
      <w:tr w:rsidR="003F6E09" w:rsidRPr="007D6048" w14:paraId="7EF49BEF" w14:textId="77777777" w:rsidTr="00000B46">
        <w:tc>
          <w:tcPr>
            <w:tcW w:w="800" w:type="dxa"/>
            <w:shd w:val="solid" w:color="FFFFFF" w:fill="auto"/>
          </w:tcPr>
          <w:p w14:paraId="79A3F07A" w14:textId="77777777" w:rsidR="003F6E09" w:rsidRDefault="003F6E09" w:rsidP="00000B46">
            <w:pPr>
              <w:pStyle w:val="TAC"/>
              <w:rPr>
                <w:snapToGrid w:val="0"/>
                <w:sz w:val="16"/>
                <w:szCs w:val="16"/>
              </w:rPr>
            </w:pPr>
            <w:r>
              <w:rPr>
                <w:snapToGrid w:val="0"/>
                <w:sz w:val="16"/>
                <w:szCs w:val="16"/>
              </w:rPr>
              <w:t>2014-09</w:t>
            </w:r>
          </w:p>
        </w:tc>
        <w:tc>
          <w:tcPr>
            <w:tcW w:w="800" w:type="dxa"/>
            <w:shd w:val="solid" w:color="FFFFFF" w:fill="auto"/>
          </w:tcPr>
          <w:p w14:paraId="214D7F1E" w14:textId="77777777" w:rsidR="003F6E09" w:rsidRDefault="003F6E09" w:rsidP="00000B46">
            <w:pPr>
              <w:pStyle w:val="TAC"/>
              <w:rPr>
                <w:snapToGrid w:val="0"/>
                <w:sz w:val="16"/>
                <w:szCs w:val="16"/>
              </w:rPr>
            </w:pPr>
            <w:r>
              <w:rPr>
                <w:snapToGrid w:val="0"/>
                <w:sz w:val="16"/>
                <w:szCs w:val="16"/>
              </w:rPr>
              <w:t>SA#65</w:t>
            </w:r>
          </w:p>
        </w:tc>
        <w:tc>
          <w:tcPr>
            <w:tcW w:w="1094" w:type="dxa"/>
            <w:shd w:val="solid" w:color="FFFFFF" w:fill="auto"/>
          </w:tcPr>
          <w:p w14:paraId="3512730C" w14:textId="77777777" w:rsidR="003F6E09" w:rsidRDefault="003F6E09" w:rsidP="00000B46">
            <w:pPr>
              <w:pStyle w:val="TAC"/>
              <w:rPr>
                <w:snapToGrid w:val="0"/>
                <w:sz w:val="16"/>
              </w:rPr>
            </w:pPr>
            <w:r>
              <w:rPr>
                <w:snapToGrid w:val="0"/>
                <w:sz w:val="16"/>
              </w:rPr>
              <w:t>SP-140559</w:t>
            </w:r>
          </w:p>
        </w:tc>
        <w:tc>
          <w:tcPr>
            <w:tcW w:w="567" w:type="dxa"/>
            <w:shd w:val="solid" w:color="FFFFFF" w:fill="auto"/>
          </w:tcPr>
          <w:p w14:paraId="1FD46256" w14:textId="77777777" w:rsidR="003F6E09" w:rsidRDefault="003F6E09" w:rsidP="00000B46">
            <w:pPr>
              <w:pStyle w:val="TAL"/>
              <w:rPr>
                <w:snapToGrid w:val="0"/>
                <w:sz w:val="16"/>
              </w:rPr>
            </w:pPr>
            <w:r>
              <w:rPr>
                <w:snapToGrid w:val="0"/>
                <w:sz w:val="16"/>
              </w:rPr>
              <w:t>002</w:t>
            </w:r>
          </w:p>
        </w:tc>
        <w:tc>
          <w:tcPr>
            <w:tcW w:w="425" w:type="dxa"/>
            <w:shd w:val="solid" w:color="FFFFFF" w:fill="auto"/>
          </w:tcPr>
          <w:p w14:paraId="31CD41F4" w14:textId="77777777" w:rsidR="003F6E09" w:rsidRDefault="003F6E09" w:rsidP="00000B46">
            <w:pPr>
              <w:pStyle w:val="TAR"/>
              <w:rPr>
                <w:sz w:val="16"/>
              </w:rPr>
            </w:pPr>
            <w:r>
              <w:rPr>
                <w:sz w:val="16"/>
              </w:rPr>
              <w:t>-</w:t>
            </w:r>
          </w:p>
        </w:tc>
        <w:tc>
          <w:tcPr>
            <w:tcW w:w="425" w:type="dxa"/>
            <w:shd w:val="solid" w:color="FFFFFF" w:fill="auto"/>
          </w:tcPr>
          <w:p w14:paraId="2A67F6C6" w14:textId="77777777" w:rsidR="003F6E09" w:rsidRPr="006B0D02" w:rsidRDefault="003F6E09" w:rsidP="00000B46">
            <w:pPr>
              <w:pStyle w:val="TAC"/>
              <w:rPr>
                <w:sz w:val="16"/>
                <w:szCs w:val="16"/>
              </w:rPr>
            </w:pPr>
          </w:p>
        </w:tc>
        <w:tc>
          <w:tcPr>
            <w:tcW w:w="4820" w:type="dxa"/>
            <w:shd w:val="solid" w:color="FFFFFF" w:fill="auto"/>
          </w:tcPr>
          <w:p w14:paraId="7172C831" w14:textId="77777777" w:rsidR="003F6E09" w:rsidRPr="006B0D02" w:rsidRDefault="003F6E09" w:rsidP="00000B46">
            <w:pPr>
              <w:pStyle w:val="TAL"/>
              <w:rPr>
                <w:sz w:val="16"/>
                <w:szCs w:val="16"/>
              </w:rPr>
            </w:pPr>
            <w:r w:rsidRPr="006F559B">
              <w:rPr>
                <w:snapToGrid w:val="0"/>
                <w:sz w:val="16"/>
              </w:rPr>
              <w:t>Update the link from Solution Set to Information Service due to the end of Release 12</w:t>
            </w:r>
          </w:p>
        </w:tc>
        <w:tc>
          <w:tcPr>
            <w:tcW w:w="708" w:type="dxa"/>
            <w:shd w:val="solid" w:color="FFFFFF" w:fill="auto"/>
          </w:tcPr>
          <w:p w14:paraId="5B76FDD4" w14:textId="77777777" w:rsidR="003F6E09" w:rsidRPr="007D6048" w:rsidRDefault="003F6E09" w:rsidP="00000B46">
            <w:pPr>
              <w:pStyle w:val="TAC"/>
              <w:rPr>
                <w:sz w:val="16"/>
                <w:szCs w:val="16"/>
              </w:rPr>
            </w:pPr>
            <w:r>
              <w:rPr>
                <w:snapToGrid w:val="0"/>
                <w:sz w:val="16"/>
              </w:rPr>
              <w:t>12.0.0</w:t>
            </w:r>
          </w:p>
        </w:tc>
      </w:tr>
      <w:tr w:rsidR="003F6E09" w:rsidRPr="007D6048" w14:paraId="7A111BDD" w14:textId="77777777" w:rsidTr="000B140B">
        <w:tc>
          <w:tcPr>
            <w:tcW w:w="800" w:type="dxa"/>
            <w:tcBorders>
              <w:bottom w:val="single" w:sz="12" w:space="0" w:color="auto"/>
            </w:tcBorders>
            <w:shd w:val="solid" w:color="FFFFFF" w:fill="auto"/>
          </w:tcPr>
          <w:p w14:paraId="090F0B93" w14:textId="77777777" w:rsidR="003F6E09" w:rsidRDefault="003F6E09" w:rsidP="00000B46">
            <w:pPr>
              <w:pStyle w:val="TAC"/>
              <w:rPr>
                <w:snapToGrid w:val="0"/>
                <w:sz w:val="16"/>
                <w:szCs w:val="16"/>
              </w:rPr>
            </w:pPr>
            <w:r>
              <w:rPr>
                <w:snapToGrid w:val="0"/>
                <w:sz w:val="16"/>
                <w:szCs w:val="16"/>
              </w:rPr>
              <w:t>2015-12</w:t>
            </w:r>
          </w:p>
        </w:tc>
        <w:tc>
          <w:tcPr>
            <w:tcW w:w="800" w:type="dxa"/>
            <w:tcBorders>
              <w:bottom w:val="single" w:sz="12" w:space="0" w:color="auto"/>
            </w:tcBorders>
            <w:shd w:val="solid" w:color="FFFFFF" w:fill="auto"/>
          </w:tcPr>
          <w:p w14:paraId="213BC1AC" w14:textId="77777777" w:rsidR="003F6E09" w:rsidRDefault="003F6E09" w:rsidP="00000B46">
            <w:pPr>
              <w:pStyle w:val="TAC"/>
              <w:rPr>
                <w:snapToGrid w:val="0"/>
                <w:sz w:val="16"/>
                <w:szCs w:val="16"/>
              </w:rPr>
            </w:pPr>
          </w:p>
        </w:tc>
        <w:tc>
          <w:tcPr>
            <w:tcW w:w="1094" w:type="dxa"/>
            <w:tcBorders>
              <w:bottom w:val="single" w:sz="12" w:space="0" w:color="auto"/>
            </w:tcBorders>
            <w:shd w:val="solid" w:color="FFFFFF" w:fill="auto"/>
          </w:tcPr>
          <w:p w14:paraId="0C81B0F7" w14:textId="77777777" w:rsidR="003F6E09" w:rsidRDefault="003F6E09" w:rsidP="00000B46">
            <w:pPr>
              <w:pStyle w:val="TAC"/>
              <w:rPr>
                <w:snapToGrid w:val="0"/>
                <w:sz w:val="16"/>
              </w:rPr>
            </w:pPr>
          </w:p>
        </w:tc>
        <w:tc>
          <w:tcPr>
            <w:tcW w:w="567" w:type="dxa"/>
            <w:tcBorders>
              <w:bottom w:val="single" w:sz="12" w:space="0" w:color="auto"/>
            </w:tcBorders>
            <w:shd w:val="solid" w:color="FFFFFF" w:fill="auto"/>
          </w:tcPr>
          <w:p w14:paraId="666EA029" w14:textId="77777777" w:rsidR="003F6E09" w:rsidRDefault="003F6E09" w:rsidP="00000B46">
            <w:pPr>
              <w:pStyle w:val="TAL"/>
              <w:rPr>
                <w:snapToGrid w:val="0"/>
                <w:sz w:val="16"/>
              </w:rPr>
            </w:pPr>
          </w:p>
        </w:tc>
        <w:tc>
          <w:tcPr>
            <w:tcW w:w="425" w:type="dxa"/>
            <w:tcBorders>
              <w:bottom w:val="single" w:sz="12" w:space="0" w:color="auto"/>
            </w:tcBorders>
            <w:shd w:val="solid" w:color="FFFFFF" w:fill="auto"/>
          </w:tcPr>
          <w:p w14:paraId="3D033A15" w14:textId="77777777" w:rsidR="003F6E09" w:rsidRDefault="003F6E09" w:rsidP="00000B46">
            <w:pPr>
              <w:pStyle w:val="TAR"/>
              <w:rPr>
                <w:sz w:val="16"/>
              </w:rPr>
            </w:pPr>
          </w:p>
        </w:tc>
        <w:tc>
          <w:tcPr>
            <w:tcW w:w="425" w:type="dxa"/>
            <w:tcBorders>
              <w:bottom w:val="single" w:sz="12" w:space="0" w:color="auto"/>
            </w:tcBorders>
            <w:shd w:val="solid" w:color="FFFFFF" w:fill="auto"/>
          </w:tcPr>
          <w:p w14:paraId="3FD814C4" w14:textId="77777777" w:rsidR="003F6E09" w:rsidRPr="006B0D02" w:rsidRDefault="003F6E09" w:rsidP="00000B46">
            <w:pPr>
              <w:pStyle w:val="TAC"/>
              <w:rPr>
                <w:sz w:val="16"/>
                <w:szCs w:val="16"/>
              </w:rPr>
            </w:pPr>
          </w:p>
        </w:tc>
        <w:tc>
          <w:tcPr>
            <w:tcW w:w="4820" w:type="dxa"/>
            <w:tcBorders>
              <w:bottom w:val="single" w:sz="12" w:space="0" w:color="auto"/>
            </w:tcBorders>
            <w:shd w:val="solid" w:color="FFFFFF" w:fill="auto"/>
          </w:tcPr>
          <w:p w14:paraId="5FA17493" w14:textId="77777777" w:rsidR="003F6E09" w:rsidRPr="006B0D02" w:rsidRDefault="003F6E09" w:rsidP="00000B46">
            <w:pPr>
              <w:pStyle w:val="TAL"/>
              <w:rPr>
                <w:sz w:val="16"/>
                <w:szCs w:val="16"/>
              </w:rPr>
            </w:pPr>
            <w:r>
              <w:rPr>
                <w:snapToGrid w:val="0"/>
                <w:sz w:val="16"/>
              </w:rPr>
              <w:t>Upgrade to Rel-13</w:t>
            </w:r>
          </w:p>
        </w:tc>
        <w:tc>
          <w:tcPr>
            <w:tcW w:w="708" w:type="dxa"/>
            <w:tcBorders>
              <w:bottom w:val="single" w:sz="12" w:space="0" w:color="auto"/>
            </w:tcBorders>
            <w:shd w:val="solid" w:color="FFFFFF" w:fill="auto"/>
          </w:tcPr>
          <w:p w14:paraId="50020F48" w14:textId="77777777" w:rsidR="003F6E09" w:rsidRPr="007D6048" w:rsidRDefault="003F6E09" w:rsidP="00000B46">
            <w:pPr>
              <w:pStyle w:val="TAC"/>
              <w:rPr>
                <w:sz w:val="16"/>
                <w:szCs w:val="16"/>
              </w:rPr>
            </w:pPr>
            <w:r>
              <w:rPr>
                <w:snapToGrid w:val="0"/>
                <w:sz w:val="16"/>
              </w:rPr>
              <w:t>13.0.0</w:t>
            </w:r>
          </w:p>
        </w:tc>
      </w:tr>
      <w:tr w:rsidR="003F6E09" w:rsidRPr="007D6048" w14:paraId="1AAC9213" w14:textId="77777777" w:rsidTr="000B140B">
        <w:tc>
          <w:tcPr>
            <w:tcW w:w="800" w:type="dxa"/>
            <w:tcBorders>
              <w:top w:val="single" w:sz="12" w:space="0" w:color="auto"/>
              <w:bottom w:val="single" w:sz="12" w:space="0" w:color="auto"/>
            </w:tcBorders>
            <w:shd w:val="solid" w:color="FFFFFF" w:fill="auto"/>
          </w:tcPr>
          <w:p w14:paraId="7D66DDE6" w14:textId="77777777" w:rsidR="003F6E09" w:rsidRDefault="003F6E09" w:rsidP="00000B46">
            <w:pPr>
              <w:pStyle w:val="TAC"/>
              <w:rPr>
                <w:snapToGrid w:val="0"/>
                <w:sz w:val="16"/>
                <w:szCs w:val="16"/>
              </w:rPr>
            </w:pPr>
            <w:r>
              <w:rPr>
                <w:snapToGrid w:val="0"/>
                <w:sz w:val="16"/>
                <w:szCs w:val="16"/>
              </w:rPr>
              <w:t>2016-06</w:t>
            </w:r>
          </w:p>
        </w:tc>
        <w:tc>
          <w:tcPr>
            <w:tcW w:w="800" w:type="dxa"/>
            <w:tcBorders>
              <w:top w:val="single" w:sz="12" w:space="0" w:color="auto"/>
              <w:bottom w:val="single" w:sz="12" w:space="0" w:color="auto"/>
            </w:tcBorders>
            <w:shd w:val="solid" w:color="FFFFFF" w:fill="auto"/>
          </w:tcPr>
          <w:p w14:paraId="6E5BC10E" w14:textId="77777777" w:rsidR="003F6E09" w:rsidRDefault="003F6E09" w:rsidP="00000B46">
            <w:pPr>
              <w:pStyle w:val="TAC"/>
              <w:rPr>
                <w:snapToGrid w:val="0"/>
                <w:sz w:val="16"/>
                <w:szCs w:val="16"/>
              </w:rPr>
            </w:pPr>
            <w:r>
              <w:rPr>
                <w:snapToGrid w:val="0"/>
                <w:sz w:val="16"/>
                <w:szCs w:val="16"/>
              </w:rPr>
              <w:t>SA#72</w:t>
            </w:r>
          </w:p>
        </w:tc>
        <w:tc>
          <w:tcPr>
            <w:tcW w:w="1094" w:type="dxa"/>
            <w:tcBorders>
              <w:top w:val="single" w:sz="12" w:space="0" w:color="auto"/>
              <w:bottom w:val="single" w:sz="12" w:space="0" w:color="auto"/>
            </w:tcBorders>
            <w:shd w:val="solid" w:color="FFFFFF" w:fill="auto"/>
          </w:tcPr>
          <w:p w14:paraId="510A23B5" w14:textId="77777777" w:rsidR="003F6E09" w:rsidRDefault="003F6E09" w:rsidP="00000B46">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tcPr>
          <w:p w14:paraId="0D08A6B5" w14:textId="77777777" w:rsidR="003F6E09" w:rsidRDefault="003F6E09" w:rsidP="00000B46">
            <w:pPr>
              <w:pStyle w:val="TAL"/>
              <w:rPr>
                <w:snapToGrid w:val="0"/>
                <w:sz w:val="16"/>
              </w:rPr>
            </w:pPr>
            <w:r>
              <w:rPr>
                <w:snapToGrid w:val="0"/>
                <w:sz w:val="16"/>
              </w:rPr>
              <w:t>0003</w:t>
            </w:r>
          </w:p>
        </w:tc>
        <w:tc>
          <w:tcPr>
            <w:tcW w:w="425" w:type="dxa"/>
            <w:tcBorders>
              <w:top w:val="single" w:sz="12" w:space="0" w:color="auto"/>
              <w:bottom w:val="single" w:sz="12" w:space="0" w:color="auto"/>
            </w:tcBorders>
            <w:shd w:val="solid" w:color="FFFFFF" w:fill="auto"/>
          </w:tcPr>
          <w:p w14:paraId="1FF019F7" w14:textId="77777777" w:rsidR="003F6E09" w:rsidRPr="003F6E09" w:rsidRDefault="003F6E09" w:rsidP="003F6E09">
            <w:pPr>
              <w:pStyle w:val="TAL"/>
              <w:rPr>
                <w:snapToGrid w:val="0"/>
                <w:sz w:val="16"/>
                <w:szCs w:val="16"/>
              </w:rPr>
            </w:pPr>
            <w:r w:rsidRPr="003F6E09">
              <w:rPr>
                <w:snapToGrid w:val="0"/>
                <w:sz w:val="16"/>
                <w:szCs w:val="16"/>
              </w:rPr>
              <w:t>-</w:t>
            </w:r>
          </w:p>
        </w:tc>
        <w:tc>
          <w:tcPr>
            <w:tcW w:w="425" w:type="dxa"/>
            <w:tcBorders>
              <w:top w:val="single" w:sz="12" w:space="0" w:color="auto"/>
              <w:bottom w:val="single" w:sz="12" w:space="0" w:color="auto"/>
            </w:tcBorders>
            <w:shd w:val="solid" w:color="FFFFFF" w:fill="auto"/>
          </w:tcPr>
          <w:p w14:paraId="5920D2A6" w14:textId="77777777" w:rsidR="003F6E09" w:rsidRPr="003F6E09" w:rsidRDefault="003F6E09" w:rsidP="003F6E09">
            <w:pPr>
              <w:pStyle w:val="TAL"/>
              <w:rPr>
                <w:snapToGrid w:val="0"/>
                <w:sz w:val="16"/>
                <w:szCs w:val="16"/>
              </w:rPr>
            </w:pPr>
            <w:r w:rsidRPr="003F6E09">
              <w:rPr>
                <w:snapToGrid w:val="0"/>
                <w:sz w:val="16"/>
                <w:szCs w:val="16"/>
              </w:rPr>
              <w:t>F</w:t>
            </w:r>
          </w:p>
        </w:tc>
        <w:tc>
          <w:tcPr>
            <w:tcW w:w="4820" w:type="dxa"/>
            <w:tcBorders>
              <w:top w:val="single" w:sz="12" w:space="0" w:color="auto"/>
              <w:bottom w:val="single" w:sz="12" w:space="0" w:color="auto"/>
            </w:tcBorders>
            <w:shd w:val="solid" w:color="FFFFFF" w:fill="auto"/>
          </w:tcPr>
          <w:p w14:paraId="5B3E13CD" w14:textId="77777777" w:rsidR="003F6E09" w:rsidRPr="003F6E09" w:rsidRDefault="003F6E09" w:rsidP="003F6E09">
            <w:pPr>
              <w:pStyle w:val="TAL"/>
              <w:rPr>
                <w:snapToGrid w:val="0"/>
                <w:sz w:val="16"/>
                <w:szCs w:val="16"/>
              </w:rPr>
            </w:pPr>
            <w:r w:rsidRPr="003F6E09">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78A9615" w14:textId="77777777" w:rsidR="003F6E09" w:rsidRDefault="003F6E09" w:rsidP="00000B46">
            <w:pPr>
              <w:pStyle w:val="TAC"/>
              <w:rPr>
                <w:snapToGrid w:val="0"/>
                <w:sz w:val="16"/>
              </w:rPr>
            </w:pPr>
            <w:r>
              <w:rPr>
                <w:snapToGrid w:val="0"/>
                <w:sz w:val="16"/>
              </w:rPr>
              <w:t>13.1.0</w:t>
            </w:r>
          </w:p>
        </w:tc>
      </w:tr>
      <w:tr w:rsidR="000B140B" w:rsidRPr="007D6048" w14:paraId="0AD54A9B" w14:textId="77777777" w:rsidTr="00237D4B">
        <w:tc>
          <w:tcPr>
            <w:tcW w:w="800" w:type="dxa"/>
            <w:tcBorders>
              <w:top w:val="single" w:sz="12" w:space="0" w:color="auto"/>
              <w:bottom w:val="single" w:sz="12" w:space="0" w:color="auto"/>
            </w:tcBorders>
            <w:shd w:val="solid" w:color="FFFFFF" w:fill="auto"/>
          </w:tcPr>
          <w:p w14:paraId="696CB2D9" w14:textId="77777777" w:rsidR="000B140B" w:rsidRDefault="000B140B" w:rsidP="00000B46">
            <w:pPr>
              <w:pStyle w:val="TAC"/>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0A1627C5" w14:textId="77777777" w:rsidR="000B140B" w:rsidRDefault="000B140B" w:rsidP="00000B46">
            <w:pPr>
              <w:pStyle w:val="TAC"/>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0F006A7D" w14:textId="77777777" w:rsidR="000B140B" w:rsidRDefault="000B140B" w:rsidP="00000B4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E02008C" w14:textId="77777777" w:rsidR="000B140B" w:rsidRDefault="000B140B" w:rsidP="00000B4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DDBCB1B" w14:textId="77777777" w:rsidR="000B140B" w:rsidRPr="003F6E09" w:rsidRDefault="000B140B" w:rsidP="003F6E09">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40BB942" w14:textId="77777777" w:rsidR="000B140B" w:rsidRPr="003F6E09" w:rsidRDefault="000B140B" w:rsidP="003F6E09">
            <w:pPr>
              <w:pStyle w:val="TAL"/>
              <w:rPr>
                <w:snapToGrid w:val="0"/>
                <w:sz w:val="16"/>
                <w:szCs w:val="16"/>
              </w:rPr>
            </w:pPr>
          </w:p>
        </w:tc>
        <w:tc>
          <w:tcPr>
            <w:tcW w:w="4820" w:type="dxa"/>
            <w:tcBorders>
              <w:top w:val="single" w:sz="12" w:space="0" w:color="auto"/>
              <w:bottom w:val="single" w:sz="12" w:space="0" w:color="auto"/>
            </w:tcBorders>
            <w:shd w:val="solid" w:color="FFFFFF" w:fill="auto"/>
          </w:tcPr>
          <w:p w14:paraId="50CEC269" w14:textId="77777777" w:rsidR="000B140B" w:rsidRPr="003F6E09" w:rsidRDefault="000B140B" w:rsidP="003F6E09">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7052125" w14:textId="77777777" w:rsidR="000B140B" w:rsidRPr="00614DEF" w:rsidRDefault="000B140B" w:rsidP="00000B46">
            <w:pPr>
              <w:pStyle w:val="TAC"/>
              <w:rPr>
                <w:snapToGrid w:val="0"/>
                <w:sz w:val="16"/>
              </w:rPr>
            </w:pPr>
            <w:r w:rsidRPr="00614DEF">
              <w:rPr>
                <w:snapToGrid w:val="0"/>
                <w:sz w:val="16"/>
              </w:rPr>
              <w:t>14.0.0</w:t>
            </w:r>
          </w:p>
        </w:tc>
      </w:tr>
      <w:tr w:rsidR="00614DEF" w:rsidRPr="007D6048" w14:paraId="5E71AB9A" w14:textId="77777777" w:rsidTr="00115195">
        <w:tc>
          <w:tcPr>
            <w:tcW w:w="800" w:type="dxa"/>
            <w:tcBorders>
              <w:top w:val="single" w:sz="12" w:space="0" w:color="auto"/>
              <w:bottom w:val="single" w:sz="12" w:space="0" w:color="auto"/>
            </w:tcBorders>
            <w:shd w:val="solid" w:color="FFFFFF" w:fill="auto"/>
          </w:tcPr>
          <w:p w14:paraId="339BDEB2" w14:textId="77777777" w:rsidR="00614DEF" w:rsidRDefault="00614DEF" w:rsidP="00000B46">
            <w:pPr>
              <w:pStyle w:val="TAC"/>
              <w:rPr>
                <w:snapToGrid w:val="0"/>
                <w:sz w:val="16"/>
                <w:szCs w:val="16"/>
              </w:rPr>
            </w:pPr>
            <w:r>
              <w:rPr>
                <w:snapToGrid w:val="0"/>
                <w:sz w:val="16"/>
                <w:szCs w:val="16"/>
              </w:rPr>
              <w:t>201-06</w:t>
            </w:r>
          </w:p>
        </w:tc>
        <w:tc>
          <w:tcPr>
            <w:tcW w:w="800" w:type="dxa"/>
            <w:tcBorders>
              <w:top w:val="single" w:sz="12" w:space="0" w:color="auto"/>
              <w:bottom w:val="single" w:sz="12" w:space="0" w:color="auto"/>
            </w:tcBorders>
            <w:shd w:val="solid" w:color="FFFFFF" w:fill="auto"/>
          </w:tcPr>
          <w:p w14:paraId="7DBB29F4" w14:textId="77777777" w:rsidR="00614DEF" w:rsidRDefault="00614DEF" w:rsidP="00000B46">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104566EF" w14:textId="77777777" w:rsidR="00614DEF" w:rsidRDefault="00614DEF" w:rsidP="00000B46">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518AAAE0" w14:textId="77777777" w:rsidR="00614DEF" w:rsidRDefault="00614DEF" w:rsidP="00000B46">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tcPr>
          <w:p w14:paraId="4FCA3B3A" w14:textId="77777777" w:rsidR="00614DEF" w:rsidRDefault="00614DEF" w:rsidP="003F6E09">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C4EF079" w14:textId="77777777" w:rsidR="00614DEF" w:rsidRPr="003F6E09" w:rsidRDefault="00614DEF" w:rsidP="003F6E09">
            <w:pPr>
              <w:pStyle w:val="TAL"/>
              <w:rPr>
                <w:snapToGrid w:val="0"/>
                <w:sz w:val="16"/>
                <w:szCs w:val="16"/>
              </w:rPr>
            </w:pPr>
            <w:r>
              <w:rPr>
                <w:snapToGrid w:val="0"/>
                <w:sz w:val="16"/>
                <w:szCs w:val="16"/>
              </w:rPr>
              <w:t>F</w:t>
            </w:r>
          </w:p>
        </w:tc>
        <w:tc>
          <w:tcPr>
            <w:tcW w:w="4820" w:type="dxa"/>
            <w:tcBorders>
              <w:top w:val="single" w:sz="12" w:space="0" w:color="auto"/>
              <w:bottom w:val="single" w:sz="12" w:space="0" w:color="auto"/>
            </w:tcBorders>
            <w:shd w:val="solid" w:color="FFFFFF" w:fill="auto"/>
          </w:tcPr>
          <w:p w14:paraId="1B6C019D" w14:textId="77777777" w:rsidR="00614DEF" w:rsidRDefault="00614DEF" w:rsidP="003F6E09">
            <w:pPr>
              <w:pStyle w:val="TAL"/>
              <w:rPr>
                <w:sz w:val="16"/>
                <w:szCs w:val="16"/>
              </w:rPr>
            </w:pPr>
            <w:r>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1986AB98" w14:textId="77777777" w:rsidR="00614DEF" w:rsidRPr="00614DEF" w:rsidRDefault="00614DEF" w:rsidP="00000B46">
            <w:pPr>
              <w:pStyle w:val="TAC"/>
              <w:rPr>
                <w:snapToGrid w:val="0"/>
                <w:sz w:val="16"/>
              </w:rPr>
            </w:pPr>
            <w:r w:rsidRPr="00614DEF">
              <w:rPr>
                <w:snapToGrid w:val="0"/>
                <w:sz w:val="16"/>
              </w:rPr>
              <w:t>14.1.0</w:t>
            </w:r>
          </w:p>
        </w:tc>
      </w:tr>
      <w:tr w:rsidR="00237D4B" w:rsidRPr="007D6048" w14:paraId="71DEA302" w14:textId="77777777" w:rsidTr="00404ABB">
        <w:tc>
          <w:tcPr>
            <w:tcW w:w="800" w:type="dxa"/>
            <w:tcBorders>
              <w:top w:val="single" w:sz="12" w:space="0" w:color="auto"/>
              <w:bottom w:val="single" w:sz="12" w:space="0" w:color="auto"/>
            </w:tcBorders>
            <w:shd w:val="solid" w:color="FFFFFF" w:fill="auto"/>
          </w:tcPr>
          <w:p w14:paraId="49D1146D" w14:textId="77777777" w:rsidR="00237D4B" w:rsidRDefault="00237D4B" w:rsidP="00000B46">
            <w:pPr>
              <w:pStyle w:val="TAC"/>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75097F7F" w14:textId="77777777" w:rsidR="00237D4B" w:rsidRDefault="00237D4B" w:rsidP="00000B46">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086D2C8B" w14:textId="77777777" w:rsidR="00237D4B" w:rsidRDefault="00237D4B" w:rsidP="00000B4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F527848" w14:textId="77777777" w:rsidR="00237D4B" w:rsidRDefault="00237D4B" w:rsidP="00000B4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9DD4D4D" w14:textId="77777777" w:rsidR="00237D4B" w:rsidRDefault="00237D4B" w:rsidP="003F6E09">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9EB796F" w14:textId="77777777" w:rsidR="00237D4B" w:rsidRDefault="00237D4B" w:rsidP="003F6E09">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199E77E9" w14:textId="77777777" w:rsidR="00237D4B" w:rsidRDefault="00237D4B" w:rsidP="003F6E09">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6F6ADE4A" w14:textId="77777777" w:rsidR="00237D4B" w:rsidRPr="00537F7E" w:rsidRDefault="00237D4B" w:rsidP="00000B46">
            <w:pPr>
              <w:pStyle w:val="TAC"/>
              <w:rPr>
                <w:bCs/>
                <w:snapToGrid w:val="0"/>
                <w:sz w:val="16"/>
              </w:rPr>
            </w:pPr>
            <w:r w:rsidRPr="00537F7E">
              <w:rPr>
                <w:bCs/>
                <w:snapToGrid w:val="0"/>
                <w:sz w:val="16"/>
              </w:rPr>
              <w:t>15.0.0</w:t>
            </w:r>
          </w:p>
        </w:tc>
      </w:tr>
      <w:tr w:rsidR="00115195" w:rsidRPr="007D6048" w14:paraId="033A55B3" w14:textId="77777777" w:rsidTr="002071FD">
        <w:tc>
          <w:tcPr>
            <w:tcW w:w="800" w:type="dxa"/>
            <w:tcBorders>
              <w:top w:val="single" w:sz="12" w:space="0" w:color="auto"/>
              <w:bottom w:val="single" w:sz="12" w:space="0" w:color="auto"/>
            </w:tcBorders>
            <w:shd w:val="solid" w:color="FFFFFF" w:fill="auto"/>
          </w:tcPr>
          <w:p w14:paraId="052073C0" w14:textId="77777777" w:rsidR="00115195" w:rsidRDefault="00115195" w:rsidP="00000B46">
            <w:pPr>
              <w:pStyle w:val="TAC"/>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49052F24" w14:textId="77777777" w:rsidR="00115195" w:rsidRDefault="00115195" w:rsidP="00000B46">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66EE603A" w14:textId="77777777" w:rsidR="00115195" w:rsidRDefault="00115195" w:rsidP="00000B4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61EE7D57" w14:textId="77777777" w:rsidR="00115195" w:rsidRDefault="00115195" w:rsidP="00000B4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54B5E81" w14:textId="77777777" w:rsidR="00115195" w:rsidRDefault="00115195" w:rsidP="003F6E09">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77543EC" w14:textId="77777777" w:rsidR="00115195" w:rsidRDefault="00115195" w:rsidP="003F6E09">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38BB6C08" w14:textId="77777777" w:rsidR="00115195" w:rsidRDefault="00115195" w:rsidP="003F6E09">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092C4AB2" w14:textId="77777777" w:rsidR="00115195" w:rsidRPr="00537F7E" w:rsidRDefault="00115195" w:rsidP="00000B46">
            <w:pPr>
              <w:pStyle w:val="TAC"/>
              <w:rPr>
                <w:bCs/>
                <w:snapToGrid w:val="0"/>
                <w:sz w:val="16"/>
              </w:rPr>
            </w:pPr>
            <w:r w:rsidRPr="00537F7E">
              <w:rPr>
                <w:bCs/>
                <w:snapToGrid w:val="0"/>
                <w:sz w:val="16"/>
              </w:rPr>
              <w:t>16.0.0</w:t>
            </w:r>
          </w:p>
        </w:tc>
      </w:tr>
      <w:tr w:rsidR="00404ABB" w:rsidRPr="007D6048" w14:paraId="7370A7E8" w14:textId="77777777" w:rsidTr="009E510B">
        <w:tc>
          <w:tcPr>
            <w:tcW w:w="800" w:type="dxa"/>
            <w:tcBorders>
              <w:top w:val="single" w:sz="12" w:space="0" w:color="auto"/>
              <w:bottom w:val="single" w:sz="12" w:space="0" w:color="auto"/>
            </w:tcBorders>
            <w:shd w:val="solid" w:color="FFFFFF" w:fill="auto"/>
          </w:tcPr>
          <w:p w14:paraId="6FF66EFE" w14:textId="77777777" w:rsidR="00404ABB" w:rsidRDefault="00404ABB" w:rsidP="00000B46">
            <w:pPr>
              <w:pStyle w:val="TAC"/>
              <w:rPr>
                <w:snapToGrid w:val="0"/>
                <w:sz w:val="16"/>
                <w:szCs w:val="16"/>
              </w:rPr>
            </w:pPr>
            <w:r>
              <w:rPr>
                <w:snapToGrid w:val="0"/>
                <w:sz w:val="16"/>
                <w:szCs w:val="16"/>
              </w:rPr>
              <w:t>2022-04</w:t>
            </w:r>
          </w:p>
        </w:tc>
        <w:tc>
          <w:tcPr>
            <w:tcW w:w="800" w:type="dxa"/>
            <w:tcBorders>
              <w:top w:val="single" w:sz="12" w:space="0" w:color="auto"/>
              <w:bottom w:val="single" w:sz="12" w:space="0" w:color="auto"/>
            </w:tcBorders>
            <w:shd w:val="solid" w:color="FFFFFF" w:fill="auto"/>
          </w:tcPr>
          <w:p w14:paraId="5C0D049A" w14:textId="77777777" w:rsidR="00404ABB" w:rsidRDefault="00404ABB" w:rsidP="00000B46">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A76824D" w14:textId="77777777" w:rsidR="00404ABB" w:rsidRDefault="00404ABB" w:rsidP="00000B4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2F71B591" w14:textId="77777777" w:rsidR="00404ABB" w:rsidRDefault="00404ABB" w:rsidP="00000B4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84F3D3D" w14:textId="77777777" w:rsidR="00404ABB" w:rsidRDefault="00404ABB" w:rsidP="003F6E09">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2ED2487" w14:textId="77777777" w:rsidR="00404ABB" w:rsidRDefault="00404ABB" w:rsidP="003F6E09">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E9F20F0" w14:textId="77777777" w:rsidR="00404ABB" w:rsidRDefault="00404ABB" w:rsidP="003F6E09">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69BF857B" w14:textId="77777777" w:rsidR="00404ABB" w:rsidRPr="00537F7E" w:rsidRDefault="00404ABB" w:rsidP="00000B46">
            <w:pPr>
              <w:pStyle w:val="TAC"/>
              <w:rPr>
                <w:bCs/>
                <w:snapToGrid w:val="0"/>
                <w:sz w:val="16"/>
              </w:rPr>
            </w:pPr>
            <w:r w:rsidRPr="00537F7E">
              <w:rPr>
                <w:bCs/>
                <w:snapToGrid w:val="0"/>
                <w:sz w:val="16"/>
              </w:rPr>
              <w:t>17.0.0</w:t>
            </w:r>
          </w:p>
        </w:tc>
      </w:tr>
      <w:tr w:rsidR="002071FD" w:rsidRPr="007D6048" w14:paraId="0648160C" w14:textId="77777777" w:rsidTr="009E510B">
        <w:tc>
          <w:tcPr>
            <w:tcW w:w="800" w:type="dxa"/>
            <w:tcBorders>
              <w:top w:val="single" w:sz="12" w:space="0" w:color="auto"/>
              <w:bottom w:val="single" w:sz="12" w:space="0" w:color="auto"/>
            </w:tcBorders>
            <w:shd w:val="solid" w:color="FFFFFF" w:fill="auto"/>
          </w:tcPr>
          <w:p w14:paraId="43E66285" w14:textId="77777777" w:rsidR="002071FD" w:rsidRDefault="002071FD" w:rsidP="00000B46">
            <w:pPr>
              <w:pStyle w:val="TAC"/>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785E703D" w14:textId="77777777" w:rsidR="002071FD" w:rsidRDefault="002071FD" w:rsidP="00000B46">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5A04D1E3" w14:textId="77777777" w:rsidR="002071FD" w:rsidRDefault="002071FD" w:rsidP="00000B4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05F4E9E1" w14:textId="77777777" w:rsidR="002071FD" w:rsidRDefault="002071FD" w:rsidP="00000B4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FBD0C3F" w14:textId="77777777" w:rsidR="002071FD" w:rsidRDefault="002071FD" w:rsidP="003F6E09">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28B8682" w14:textId="77777777" w:rsidR="002071FD" w:rsidRDefault="002071FD" w:rsidP="003F6E09">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2DB3F6DB" w14:textId="77777777" w:rsidR="002071FD" w:rsidRDefault="002071FD" w:rsidP="003F6E09">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6C11E9ED" w14:textId="77777777" w:rsidR="002071FD" w:rsidRPr="00537F7E" w:rsidRDefault="002071FD" w:rsidP="00000B46">
            <w:pPr>
              <w:pStyle w:val="TAC"/>
              <w:rPr>
                <w:bCs/>
                <w:snapToGrid w:val="0"/>
                <w:sz w:val="16"/>
              </w:rPr>
            </w:pPr>
            <w:r w:rsidRPr="00537F7E">
              <w:rPr>
                <w:bCs/>
                <w:snapToGrid w:val="0"/>
                <w:sz w:val="16"/>
              </w:rPr>
              <w:t>18.0.0</w:t>
            </w:r>
          </w:p>
        </w:tc>
      </w:tr>
      <w:tr w:rsidR="009E510B" w:rsidRPr="007D6048" w14:paraId="2E00BCB1" w14:textId="77777777" w:rsidTr="000B140B">
        <w:tc>
          <w:tcPr>
            <w:tcW w:w="800" w:type="dxa"/>
            <w:tcBorders>
              <w:top w:val="single" w:sz="12" w:space="0" w:color="auto"/>
            </w:tcBorders>
            <w:shd w:val="solid" w:color="FFFFFF" w:fill="auto"/>
          </w:tcPr>
          <w:p w14:paraId="16828209" w14:textId="77777777" w:rsidR="009E510B" w:rsidRDefault="009E510B" w:rsidP="00000B46">
            <w:pPr>
              <w:pStyle w:val="TAC"/>
              <w:rPr>
                <w:snapToGrid w:val="0"/>
                <w:sz w:val="16"/>
                <w:szCs w:val="16"/>
              </w:rPr>
            </w:pPr>
            <w:r>
              <w:rPr>
                <w:snapToGrid w:val="0"/>
                <w:sz w:val="16"/>
                <w:szCs w:val="16"/>
              </w:rPr>
              <w:t>2025-09</w:t>
            </w:r>
          </w:p>
        </w:tc>
        <w:tc>
          <w:tcPr>
            <w:tcW w:w="800" w:type="dxa"/>
            <w:tcBorders>
              <w:top w:val="single" w:sz="12" w:space="0" w:color="auto"/>
            </w:tcBorders>
            <w:shd w:val="solid" w:color="FFFFFF" w:fill="auto"/>
          </w:tcPr>
          <w:p w14:paraId="27C3452C" w14:textId="31C6F9D5" w:rsidR="009E510B" w:rsidRDefault="00537F7E" w:rsidP="00000B46">
            <w:pPr>
              <w:pStyle w:val="TAC"/>
              <w:rPr>
                <w:snapToGrid w:val="0"/>
                <w:sz w:val="16"/>
                <w:szCs w:val="16"/>
              </w:rPr>
            </w:pPr>
            <w:r>
              <w:rPr>
                <w:sz w:val="16"/>
                <w:szCs w:val="16"/>
              </w:rPr>
              <w:t>SA#109</w:t>
            </w:r>
          </w:p>
        </w:tc>
        <w:tc>
          <w:tcPr>
            <w:tcW w:w="1094" w:type="dxa"/>
            <w:tcBorders>
              <w:top w:val="single" w:sz="12" w:space="0" w:color="auto"/>
            </w:tcBorders>
            <w:shd w:val="solid" w:color="FFFFFF" w:fill="auto"/>
          </w:tcPr>
          <w:p w14:paraId="094181C7" w14:textId="77777777" w:rsidR="009E510B" w:rsidRDefault="009E510B" w:rsidP="00000B46">
            <w:pPr>
              <w:pStyle w:val="TAC"/>
              <w:rPr>
                <w:snapToGrid w:val="0"/>
                <w:sz w:val="16"/>
              </w:rPr>
            </w:pPr>
            <w:r>
              <w:rPr>
                <w:snapToGrid w:val="0"/>
                <w:sz w:val="16"/>
              </w:rPr>
              <w:t>-</w:t>
            </w:r>
          </w:p>
        </w:tc>
        <w:tc>
          <w:tcPr>
            <w:tcW w:w="567" w:type="dxa"/>
            <w:tcBorders>
              <w:top w:val="single" w:sz="12" w:space="0" w:color="auto"/>
            </w:tcBorders>
            <w:shd w:val="solid" w:color="FFFFFF" w:fill="auto"/>
          </w:tcPr>
          <w:p w14:paraId="311C6C23" w14:textId="77777777" w:rsidR="009E510B" w:rsidRDefault="009E510B" w:rsidP="00000B46">
            <w:pPr>
              <w:pStyle w:val="TAL"/>
              <w:rPr>
                <w:snapToGrid w:val="0"/>
                <w:sz w:val="16"/>
              </w:rPr>
            </w:pPr>
            <w:r>
              <w:rPr>
                <w:snapToGrid w:val="0"/>
                <w:sz w:val="16"/>
              </w:rPr>
              <w:t>-</w:t>
            </w:r>
          </w:p>
        </w:tc>
        <w:tc>
          <w:tcPr>
            <w:tcW w:w="425" w:type="dxa"/>
            <w:tcBorders>
              <w:top w:val="single" w:sz="12" w:space="0" w:color="auto"/>
            </w:tcBorders>
            <w:shd w:val="solid" w:color="FFFFFF" w:fill="auto"/>
          </w:tcPr>
          <w:p w14:paraId="2A6D4113" w14:textId="77777777" w:rsidR="009E510B" w:rsidRDefault="009E510B" w:rsidP="003F6E09">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14:paraId="3C663EE2" w14:textId="77777777" w:rsidR="009E510B" w:rsidRDefault="009E510B" w:rsidP="003F6E09">
            <w:pPr>
              <w:pStyle w:val="TAL"/>
              <w:rPr>
                <w:snapToGrid w:val="0"/>
                <w:sz w:val="16"/>
                <w:szCs w:val="16"/>
              </w:rPr>
            </w:pPr>
            <w:r>
              <w:rPr>
                <w:snapToGrid w:val="0"/>
                <w:sz w:val="16"/>
                <w:szCs w:val="16"/>
              </w:rPr>
              <w:t>-</w:t>
            </w:r>
          </w:p>
        </w:tc>
        <w:tc>
          <w:tcPr>
            <w:tcW w:w="4820" w:type="dxa"/>
            <w:tcBorders>
              <w:top w:val="single" w:sz="12" w:space="0" w:color="auto"/>
            </w:tcBorders>
            <w:shd w:val="solid" w:color="FFFFFF" w:fill="auto"/>
          </w:tcPr>
          <w:p w14:paraId="39873ACB" w14:textId="77777777" w:rsidR="009E510B" w:rsidRDefault="009E510B" w:rsidP="003F6E09">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13E75DA8" w14:textId="77777777" w:rsidR="009E510B" w:rsidRPr="00537F7E" w:rsidRDefault="009E510B" w:rsidP="00000B46">
            <w:pPr>
              <w:pStyle w:val="TAC"/>
              <w:rPr>
                <w:bCs/>
                <w:snapToGrid w:val="0"/>
                <w:sz w:val="16"/>
              </w:rPr>
            </w:pPr>
            <w:r w:rsidRPr="00537F7E">
              <w:rPr>
                <w:bCs/>
                <w:snapToGrid w:val="0"/>
                <w:sz w:val="16"/>
              </w:rPr>
              <w:t>19.0.0</w:t>
            </w:r>
          </w:p>
        </w:tc>
      </w:tr>
    </w:tbl>
    <w:p w14:paraId="6D5390CA" w14:textId="77777777" w:rsidR="00D0030B" w:rsidRDefault="00D0030B"/>
    <w:sectPr w:rsidR="00D0030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9CFD1" w14:textId="77777777" w:rsidR="00412869" w:rsidRDefault="00412869">
      <w:r>
        <w:separator/>
      </w:r>
    </w:p>
  </w:endnote>
  <w:endnote w:type="continuationSeparator" w:id="0">
    <w:p w14:paraId="274C699D" w14:textId="77777777" w:rsidR="00412869" w:rsidRDefault="004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ndnya">
    <w:panose1 w:val="00000400000000000000"/>
    <w:charset w:val="01"/>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43B23" w14:textId="77777777" w:rsidR="00415252" w:rsidRDefault="004152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3ADAF" w14:textId="77777777" w:rsidR="00412869" w:rsidRDefault="00412869">
      <w:r>
        <w:separator/>
      </w:r>
    </w:p>
  </w:footnote>
  <w:footnote w:type="continuationSeparator" w:id="0">
    <w:p w14:paraId="3CFEDE26" w14:textId="77777777" w:rsidR="00412869" w:rsidRDefault="004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7DC65" w14:textId="6A20DD3A" w:rsidR="00415252" w:rsidRDefault="004152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F7E">
      <w:rPr>
        <w:rFonts w:ascii="Arial" w:hAnsi="Arial" w:cs="Arial"/>
        <w:b/>
        <w:noProof/>
        <w:sz w:val="18"/>
        <w:szCs w:val="18"/>
      </w:rPr>
      <w:t>3GPP TS 32.386 V19.0.0 (2025-09)</w:t>
    </w:r>
    <w:r>
      <w:rPr>
        <w:rFonts w:ascii="Arial" w:hAnsi="Arial" w:cs="Arial"/>
        <w:b/>
        <w:sz w:val="18"/>
        <w:szCs w:val="18"/>
      </w:rPr>
      <w:fldChar w:fldCharType="end"/>
    </w:r>
  </w:p>
  <w:p w14:paraId="43BEFBDD" w14:textId="77777777" w:rsidR="00415252" w:rsidRDefault="004152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D4B">
      <w:rPr>
        <w:rFonts w:ascii="Arial" w:hAnsi="Arial" w:cs="Arial"/>
        <w:b/>
        <w:noProof/>
        <w:sz w:val="18"/>
        <w:szCs w:val="18"/>
      </w:rPr>
      <w:t>28</w:t>
    </w:r>
    <w:r>
      <w:rPr>
        <w:rFonts w:ascii="Arial" w:hAnsi="Arial" w:cs="Arial"/>
        <w:b/>
        <w:sz w:val="18"/>
        <w:szCs w:val="18"/>
      </w:rPr>
      <w:fldChar w:fldCharType="end"/>
    </w:r>
  </w:p>
  <w:p w14:paraId="10D119CA" w14:textId="2263760E" w:rsidR="00415252" w:rsidRDefault="004152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F7E">
      <w:rPr>
        <w:rFonts w:ascii="Arial" w:hAnsi="Arial" w:cs="Arial"/>
        <w:b/>
        <w:noProof/>
        <w:sz w:val="18"/>
        <w:szCs w:val="18"/>
      </w:rPr>
      <w:t>Release 19</w:t>
    </w:r>
    <w:r>
      <w:rPr>
        <w:rFonts w:ascii="Arial" w:hAnsi="Arial" w:cs="Arial"/>
        <w:b/>
        <w:sz w:val="18"/>
        <w:szCs w:val="18"/>
      </w:rPr>
      <w:fldChar w:fldCharType="end"/>
    </w:r>
  </w:p>
  <w:p w14:paraId="40D71F51" w14:textId="77777777" w:rsidR="00415252" w:rsidRDefault="00415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C0ED0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68B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58A2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08C86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00A2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742B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A25A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206E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3ED0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B5815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zUxNjO0MDZQ0lEKTi0uzszPAykwrAUAEQB86ywAAAA="/>
  </w:docVars>
  <w:rsids>
    <w:rsidRoot w:val="004E213A"/>
    <w:rsid w:val="00000B46"/>
    <w:rsid w:val="00003794"/>
    <w:rsid w:val="0002033F"/>
    <w:rsid w:val="00040095"/>
    <w:rsid w:val="00045A34"/>
    <w:rsid w:val="00050921"/>
    <w:rsid w:val="000762FC"/>
    <w:rsid w:val="000773C4"/>
    <w:rsid w:val="00080512"/>
    <w:rsid w:val="00081916"/>
    <w:rsid w:val="00084A11"/>
    <w:rsid w:val="00086836"/>
    <w:rsid w:val="000903CB"/>
    <w:rsid w:val="000934BB"/>
    <w:rsid w:val="0009735D"/>
    <w:rsid w:val="000B140B"/>
    <w:rsid w:val="000B5AAF"/>
    <w:rsid w:val="000E73BD"/>
    <w:rsid w:val="000E74BE"/>
    <w:rsid w:val="000F3168"/>
    <w:rsid w:val="000F6C88"/>
    <w:rsid w:val="00111ABF"/>
    <w:rsid w:val="0011330C"/>
    <w:rsid w:val="00115002"/>
    <w:rsid w:val="00115195"/>
    <w:rsid w:val="00123541"/>
    <w:rsid w:val="00133118"/>
    <w:rsid w:val="0014334B"/>
    <w:rsid w:val="0016004C"/>
    <w:rsid w:val="001605B2"/>
    <w:rsid w:val="0017511B"/>
    <w:rsid w:val="00183151"/>
    <w:rsid w:val="00185F56"/>
    <w:rsid w:val="002071FD"/>
    <w:rsid w:val="00207AC7"/>
    <w:rsid w:val="002162AB"/>
    <w:rsid w:val="00237D4B"/>
    <w:rsid w:val="00240A7D"/>
    <w:rsid w:val="002677C4"/>
    <w:rsid w:val="002836F6"/>
    <w:rsid w:val="0028696B"/>
    <w:rsid w:val="00286DF9"/>
    <w:rsid w:val="0029206D"/>
    <w:rsid w:val="002B28D2"/>
    <w:rsid w:val="002B29C1"/>
    <w:rsid w:val="002C2280"/>
    <w:rsid w:val="002E01E1"/>
    <w:rsid w:val="002E0E5F"/>
    <w:rsid w:val="002F03B4"/>
    <w:rsid w:val="002F2BD2"/>
    <w:rsid w:val="002F5646"/>
    <w:rsid w:val="002F6B63"/>
    <w:rsid w:val="00302C4A"/>
    <w:rsid w:val="0033194F"/>
    <w:rsid w:val="00352B19"/>
    <w:rsid w:val="00356994"/>
    <w:rsid w:val="003631BC"/>
    <w:rsid w:val="00385841"/>
    <w:rsid w:val="003A3DAA"/>
    <w:rsid w:val="003B06CE"/>
    <w:rsid w:val="003D63D3"/>
    <w:rsid w:val="003E4CE0"/>
    <w:rsid w:val="003E765F"/>
    <w:rsid w:val="003F55D2"/>
    <w:rsid w:val="003F6E09"/>
    <w:rsid w:val="00401BBA"/>
    <w:rsid w:val="00401F69"/>
    <w:rsid w:val="0040286D"/>
    <w:rsid w:val="00404ABB"/>
    <w:rsid w:val="00412869"/>
    <w:rsid w:val="00415252"/>
    <w:rsid w:val="00426D50"/>
    <w:rsid w:val="00467EE2"/>
    <w:rsid w:val="00471CEC"/>
    <w:rsid w:val="00475048"/>
    <w:rsid w:val="004A6263"/>
    <w:rsid w:val="004D54BD"/>
    <w:rsid w:val="004D6EF0"/>
    <w:rsid w:val="004E213A"/>
    <w:rsid w:val="004E5BD5"/>
    <w:rsid w:val="004F4D90"/>
    <w:rsid w:val="0052583D"/>
    <w:rsid w:val="00533EFD"/>
    <w:rsid w:val="00537F7E"/>
    <w:rsid w:val="005452DB"/>
    <w:rsid w:val="005848EF"/>
    <w:rsid w:val="0059757A"/>
    <w:rsid w:val="005B2C1E"/>
    <w:rsid w:val="00606FAA"/>
    <w:rsid w:val="00607871"/>
    <w:rsid w:val="00611B54"/>
    <w:rsid w:val="0061492F"/>
    <w:rsid w:val="00614DEF"/>
    <w:rsid w:val="00632E8F"/>
    <w:rsid w:val="0064162C"/>
    <w:rsid w:val="0064367C"/>
    <w:rsid w:val="006738BD"/>
    <w:rsid w:val="006A2021"/>
    <w:rsid w:val="006B6FBC"/>
    <w:rsid w:val="006D5ABE"/>
    <w:rsid w:val="006E1D67"/>
    <w:rsid w:val="006F559B"/>
    <w:rsid w:val="007010B9"/>
    <w:rsid w:val="00734A5B"/>
    <w:rsid w:val="007609CE"/>
    <w:rsid w:val="00773E53"/>
    <w:rsid w:val="007A2140"/>
    <w:rsid w:val="007A5967"/>
    <w:rsid w:val="007B442C"/>
    <w:rsid w:val="007E5C64"/>
    <w:rsid w:val="007E6CCE"/>
    <w:rsid w:val="007F1538"/>
    <w:rsid w:val="007F384C"/>
    <w:rsid w:val="007F5C14"/>
    <w:rsid w:val="007F7B45"/>
    <w:rsid w:val="0081488C"/>
    <w:rsid w:val="00821B4C"/>
    <w:rsid w:val="0082483D"/>
    <w:rsid w:val="00827726"/>
    <w:rsid w:val="00846282"/>
    <w:rsid w:val="008518B2"/>
    <w:rsid w:val="0089223B"/>
    <w:rsid w:val="008A1BF7"/>
    <w:rsid w:val="008B7686"/>
    <w:rsid w:val="008D3916"/>
    <w:rsid w:val="00916F32"/>
    <w:rsid w:val="00917B4B"/>
    <w:rsid w:val="00924775"/>
    <w:rsid w:val="00940A52"/>
    <w:rsid w:val="00952779"/>
    <w:rsid w:val="00964E3D"/>
    <w:rsid w:val="00987939"/>
    <w:rsid w:val="009B09F3"/>
    <w:rsid w:val="009B2946"/>
    <w:rsid w:val="009B2FAF"/>
    <w:rsid w:val="009E510B"/>
    <w:rsid w:val="009F6C7E"/>
    <w:rsid w:val="00A3084D"/>
    <w:rsid w:val="00A4531E"/>
    <w:rsid w:val="00A53724"/>
    <w:rsid w:val="00A80A4E"/>
    <w:rsid w:val="00A86270"/>
    <w:rsid w:val="00A94680"/>
    <w:rsid w:val="00A96DE1"/>
    <w:rsid w:val="00AB54EA"/>
    <w:rsid w:val="00AD639A"/>
    <w:rsid w:val="00AF5CD1"/>
    <w:rsid w:val="00AF7EBF"/>
    <w:rsid w:val="00B03B59"/>
    <w:rsid w:val="00B15490"/>
    <w:rsid w:val="00B42CB2"/>
    <w:rsid w:val="00B57662"/>
    <w:rsid w:val="00BA7F8A"/>
    <w:rsid w:val="00BC4D6B"/>
    <w:rsid w:val="00BD2BD9"/>
    <w:rsid w:val="00BE5D3A"/>
    <w:rsid w:val="00C05434"/>
    <w:rsid w:val="00C16B4D"/>
    <w:rsid w:val="00C669B3"/>
    <w:rsid w:val="00C82FAF"/>
    <w:rsid w:val="00C94EA7"/>
    <w:rsid w:val="00CD0B1D"/>
    <w:rsid w:val="00D0030B"/>
    <w:rsid w:val="00D06C4A"/>
    <w:rsid w:val="00D27B90"/>
    <w:rsid w:val="00D55A11"/>
    <w:rsid w:val="00D56C4C"/>
    <w:rsid w:val="00D649BA"/>
    <w:rsid w:val="00D90C0F"/>
    <w:rsid w:val="00D92DDF"/>
    <w:rsid w:val="00DA73F2"/>
    <w:rsid w:val="00DC0010"/>
    <w:rsid w:val="00DC2B49"/>
    <w:rsid w:val="00DC309B"/>
    <w:rsid w:val="00DC4DA2"/>
    <w:rsid w:val="00DD0847"/>
    <w:rsid w:val="00DE7250"/>
    <w:rsid w:val="00DF53FC"/>
    <w:rsid w:val="00E1265B"/>
    <w:rsid w:val="00E12E91"/>
    <w:rsid w:val="00E16945"/>
    <w:rsid w:val="00E2349A"/>
    <w:rsid w:val="00E334CC"/>
    <w:rsid w:val="00E451F5"/>
    <w:rsid w:val="00E46354"/>
    <w:rsid w:val="00E61DD1"/>
    <w:rsid w:val="00E6505D"/>
    <w:rsid w:val="00E86A18"/>
    <w:rsid w:val="00E93FFC"/>
    <w:rsid w:val="00EA1BCA"/>
    <w:rsid w:val="00EC4A25"/>
    <w:rsid w:val="00EC4F12"/>
    <w:rsid w:val="00EE5230"/>
    <w:rsid w:val="00EF6A2F"/>
    <w:rsid w:val="00F05DF4"/>
    <w:rsid w:val="00F05F38"/>
    <w:rsid w:val="00F35085"/>
    <w:rsid w:val="00F368CC"/>
    <w:rsid w:val="00F420AA"/>
    <w:rsid w:val="00F43709"/>
    <w:rsid w:val="00FA1266"/>
    <w:rsid w:val="00FC0C98"/>
    <w:rsid w:val="00FF1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454506B8"/>
  <w15:chartTrackingRefBased/>
  <w15:docId w15:val="{463130FB-9D0E-4AEB-99C1-DB76783E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E61DD1"/>
    <w:rPr>
      <w:color w:val="0000FF"/>
      <w:u w:val="single"/>
    </w:rPr>
  </w:style>
  <w:style w:type="character" w:customStyle="1" w:styleId="msoins0">
    <w:name w:val="msoins"/>
    <w:basedOn w:val="DefaultParagraphFont"/>
    <w:rsid w:val="0059757A"/>
  </w:style>
  <w:style w:type="paragraph" w:styleId="BalloonText">
    <w:name w:val="Balloon Text"/>
    <w:basedOn w:val="Normal"/>
    <w:semiHidden/>
    <w:rsid w:val="000934BB"/>
    <w:rPr>
      <w:rFonts w:ascii="Tahoma" w:hAnsi="Tahoma" w:cs="Tahoma"/>
      <w:sz w:val="16"/>
      <w:szCs w:val="16"/>
    </w:rPr>
  </w:style>
  <w:style w:type="paragraph" w:styleId="BodyText2">
    <w:name w:val="Body Text 2"/>
    <w:basedOn w:val="Normal"/>
    <w:rsid w:val="008A1BF7"/>
    <w:pPr>
      <w:overflowPunct w:val="0"/>
      <w:autoSpaceDE w:val="0"/>
      <w:autoSpaceDN w:val="0"/>
      <w:adjustRightInd w:val="0"/>
      <w:textAlignment w:val="baseline"/>
    </w:pPr>
    <w:rPr>
      <w:color w:val="000000"/>
    </w:rPr>
  </w:style>
  <w:style w:type="character" w:styleId="FootnoteReference">
    <w:name w:val="footnote reference"/>
    <w:semiHidden/>
    <w:rsid w:val="006E1D67"/>
    <w:rPr>
      <w:b/>
      <w:position w:val="6"/>
      <w:sz w:val="16"/>
    </w:rPr>
  </w:style>
  <w:style w:type="paragraph" w:styleId="DocumentMap">
    <w:name w:val="Document Map"/>
    <w:basedOn w:val="Normal"/>
    <w:semiHidden/>
    <w:rsid w:val="002677C4"/>
    <w:pPr>
      <w:shd w:val="clear" w:color="auto" w:fill="000080"/>
    </w:pPr>
  </w:style>
  <w:style w:type="paragraph" w:styleId="List">
    <w:name w:val="List"/>
    <w:basedOn w:val="Normal"/>
    <w:rsid w:val="0082483D"/>
    <w:pPr>
      <w:overflowPunct w:val="0"/>
      <w:autoSpaceDE w:val="0"/>
      <w:autoSpaceDN w:val="0"/>
      <w:adjustRightInd w:val="0"/>
      <w:ind w:left="568" w:hanging="284"/>
      <w:textAlignment w:val="baseline"/>
    </w:pPr>
  </w:style>
  <w:style w:type="character" w:customStyle="1" w:styleId="Heading1Char">
    <w:name w:val="Heading 1 Char"/>
    <w:aliases w:val="H1 Char,h1 Char,h11 Char,h12 Char,h13 Char,h14 Char,h15 Char,h16 Char"/>
    <w:link w:val="Heading1"/>
    <w:rsid w:val="0082483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821B4C"/>
    <w:rPr>
      <w:rFonts w:ascii="Arial" w:hAnsi="Arial"/>
      <w:sz w:val="32"/>
      <w:lang w:eastAsia="en-US"/>
    </w:rPr>
  </w:style>
  <w:style w:type="character" w:customStyle="1" w:styleId="TALChar1">
    <w:name w:val="TAL Char1"/>
    <w:link w:val="TAL"/>
    <w:rsid w:val="00D0030B"/>
    <w:rPr>
      <w:rFonts w:ascii="Arial" w:hAnsi="Arial"/>
      <w:sz w:val="18"/>
      <w:lang w:eastAsia="en-US"/>
    </w:rPr>
  </w:style>
  <w:style w:type="character" w:customStyle="1" w:styleId="TALChar">
    <w:name w:val="TAL Char"/>
    <w:rsid w:val="00401F69"/>
    <w:rPr>
      <w:rFonts w:ascii="Arial" w:eastAsia="SimSun" w:hAnsi="Arial"/>
      <w:sz w:val="18"/>
      <w:lang w:val="en-GB" w:eastAsia="en-US" w:bidi="ar-SA"/>
    </w:rPr>
  </w:style>
  <w:style w:type="paragraph" w:styleId="Bibliography">
    <w:name w:val="Bibliography"/>
    <w:basedOn w:val="Normal"/>
    <w:next w:val="Normal"/>
    <w:uiPriority w:val="37"/>
    <w:semiHidden/>
    <w:unhideWhenUsed/>
    <w:rsid w:val="00404ABB"/>
  </w:style>
  <w:style w:type="paragraph" w:styleId="BlockText">
    <w:name w:val="Block Text"/>
    <w:basedOn w:val="Normal"/>
    <w:rsid w:val="00404ABB"/>
    <w:pPr>
      <w:spacing w:after="120"/>
      <w:ind w:left="1440" w:right="1440"/>
    </w:pPr>
  </w:style>
  <w:style w:type="paragraph" w:styleId="BodyText">
    <w:name w:val="Body Text"/>
    <w:basedOn w:val="Normal"/>
    <w:link w:val="BodyTextChar"/>
    <w:rsid w:val="00404ABB"/>
    <w:pPr>
      <w:spacing w:after="120"/>
    </w:pPr>
  </w:style>
  <w:style w:type="character" w:customStyle="1" w:styleId="BodyTextChar">
    <w:name w:val="Body Text Char"/>
    <w:link w:val="BodyText"/>
    <w:rsid w:val="00404ABB"/>
    <w:rPr>
      <w:lang w:eastAsia="en-US"/>
    </w:rPr>
  </w:style>
  <w:style w:type="paragraph" w:styleId="BodyText3">
    <w:name w:val="Body Text 3"/>
    <w:basedOn w:val="Normal"/>
    <w:link w:val="BodyText3Char"/>
    <w:rsid w:val="00404ABB"/>
    <w:pPr>
      <w:spacing w:after="120"/>
    </w:pPr>
    <w:rPr>
      <w:sz w:val="16"/>
      <w:szCs w:val="16"/>
    </w:rPr>
  </w:style>
  <w:style w:type="character" w:customStyle="1" w:styleId="BodyText3Char">
    <w:name w:val="Body Text 3 Char"/>
    <w:link w:val="BodyText3"/>
    <w:rsid w:val="00404ABB"/>
    <w:rPr>
      <w:sz w:val="16"/>
      <w:szCs w:val="16"/>
      <w:lang w:eastAsia="en-US"/>
    </w:rPr>
  </w:style>
  <w:style w:type="paragraph" w:styleId="BodyTextFirstIndent">
    <w:name w:val="Body Text First Indent"/>
    <w:basedOn w:val="BodyText"/>
    <w:link w:val="BodyTextFirstIndentChar"/>
    <w:rsid w:val="00404ABB"/>
    <w:pPr>
      <w:ind w:firstLine="210"/>
    </w:pPr>
  </w:style>
  <w:style w:type="character" w:customStyle="1" w:styleId="BodyTextFirstIndentChar">
    <w:name w:val="Body Text First Indent Char"/>
    <w:basedOn w:val="BodyTextChar"/>
    <w:link w:val="BodyTextFirstIndent"/>
    <w:rsid w:val="00404ABB"/>
    <w:rPr>
      <w:lang w:eastAsia="en-US"/>
    </w:rPr>
  </w:style>
  <w:style w:type="paragraph" w:styleId="BodyTextIndent">
    <w:name w:val="Body Text Indent"/>
    <w:basedOn w:val="Normal"/>
    <w:link w:val="BodyTextIndentChar"/>
    <w:rsid w:val="00404ABB"/>
    <w:pPr>
      <w:spacing w:after="120"/>
      <w:ind w:left="283"/>
    </w:pPr>
  </w:style>
  <w:style w:type="character" w:customStyle="1" w:styleId="BodyTextIndentChar">
    <w:name w:val="Body Text Indent Char"/>
    <w:link w:val="BodyTextIndent"/>
    <w:rsid w:val="00404ABB"/>
    <w:rPr>
      <w:lang w:eastAsia="en-US"/>
    </w:rPr>
  </w:style>
  <w:style w:type="paragraph" w:styleId="BodyTextFirstIndent2">
    <w:name w:val="Body Text First Indent 2"/>
    <w:basedOn w:val="BodyTextIndent"/>
    <w:link w:val="BodyTextFirstIndent2Char"/>
    <w:rsid w:val="00404ABB"/>
    <w:pPr>
      <w:ind w:firstLine="210"/>
    </w:pPr>
  </w:style>
  <w:style w:type="character" w:customStyle="1" w:styleId="BodyTextFirstIndent2Char">
    <w:name w:val="Body Text First Indent 2 Char"/>
    <w:basedOn w:val="BodyTextIndentChar"/>
    <w:link w:val="BodyTextFirstIndent2"/>
    <w:rsid w:val="00404ABB"/>
    <w:rPr>
      <w:lang w:eastAsia="en-US"/>
    </w:rPr>
  </w:style>
  <w:style w:type="paragraph" w:styleId="BodyTextIndent2">
    <w:name w:val="Body Text Indent 2"/>
    <w:basedOn w:val="Normal"/>
    <w:link w:val="BodyTextIndent2Char"/>
    <w:rsid w:val="00404ABB"/>
    <w:pPr>
      <w:spacing w:after="120" w:line="480" w:lineRule="auto"/>
      <w:ind w:left="283"/>
    </w:pPr>
  </w:style>
  <w:style w:type="character" w:customStyle="1" w:styleId="BodyTextIndent2Char">
    <w:name w:val="Body Text Indent 2 Char"/>
    <w:link w:val="BodyTextIndent2"/>
    <w:rsid w:val="00404ABB"/>
    <w:rPr>
      <w:lang w:eastAsia="en-US"/>
    </w:rPr>
  </w:style>
  <w:style w:type="paragraph" w:styleId="BodyTextIndent3">
    <w:name w:val="Body Text Indent 3"/>
    <w:basedOn w:val="Normal"/>
    <w:link w:val="BodyTextIndent3Char"/>
    <w:rsid w:val="00404ABB"/>
    <w:pPr>
      <w:spacing w:after="120"/>
      <w:ind w:left="283"/>
    </w:pPr>
    <w:rPr>
      <w:sz w:val="16"/>
      <w:szCs w:val="16"/>
    </w:rPr>
  </w:style>
  <w:style w:type="character" w:customStyle="1" w:styleId="BodyTextIndent3Char">
    <w:name w:val="Body Text Indent 3 Char"/>
    <w:link w:val="BodyTextIndent3"/>
    <w:rsid w:val="00404ABB"/>
    <w:rPr>
      <w:sz w:val="16"/>
      <w:szCs w:val="16"/>
      <w:lang w:eastAsia="en-US"/>
    </w:rPr>
  </w:style>
  <w:style w:type="paragraph" w:styleId="Caption">
    <w:name w:val="caption"/>
    <w:basedOn w:val="Normal"/>
    <w:next w:val="Normal"/>
    <w:semiHidden/>
    <w:unhideWhenUsed/>
    <w:qFormat/>
    <w:rsid w:val="00404ABB"/>
    <w:rPr>
      <w:b/>
      <w:bCs/>
    </w:rPr>
  </w:style>
  <w:style w:type="paragraph" w:styleId="Closing">
    <w:name w:val="Closing"/>
    <w:basedOn w:val="Normal"/>
    <w:link w:val="ClosingChar"/>
    <w:rsid w:val="00404ABB"/>
    <w:pPr>
      <w:ind w:left="4252"/>
    </w:pPr>
  </w:style>
  <w:style w:type="character" w:customStyle="1" w:styleId="ClosingChar">
    <w:name w:val="Closing Char"/>
    <w:link w:val="Closing"/>
    <w:rsid w:val="00404ABB"/>
    <w:rPr>
      <w:lang w:eastAsia="en-US"/>
    </w:rPr>
  </w:style>
  <w:style w:type="paragraph" w:styleId="CommentText">
    <w:name w:val="annotation text"/>
    <w:basedOn w:val="Normal"/>
    <w:link w:val="CommentTextChar"/>
    <w:rsid w:val="00404ABB"/>
  </w:style>
  <w:style w:type="character" w:customStyle="1" w:styleId="CommentTextChar">
    <w:name w:val="Comment Text Char"/>
    <w:link w:val="CommentText"/>
    <w:rsid w:val="00404ABB"/>
    <w:rPr>
      <w:lang w:eastAsia="en-US"/>
    </w:rPr>
  </w:style>
  <w:style w:type="paragraph" w:styleId="CommentSubject">
    <w:name w:val="annotation subject"/>
    <w:basedOn w:val="CommentText"/>
    <w:next w:val="CommentText"/>
    <w:link w:val="CommentSubjectChar"/>
    <w:rsid w:val="00404ABB"/>
    <w:rPr>
      <w:b/>
      <w:bCs/>
    </w:rPr>
  </w:style>
  <w:style w:type="character" w:customStyle="1" w:styleId="CommentSubjectChar">
    <w:name w:val="Comment Subject Char"/>
    <w:link w:val="CommentSubject"/>
    <w:rsid w:val="00404ABB"/>
    <w:rPr>
      <w:b/>
      <w:bCs/>
      <w:lang w:eastAsia="en-US"/>
    </w:rPr>
  </w:style>
  <w:style w:type="paragraph" w:styleId="Date">
    <w:name w:val="Date"/>
    <w:basedOn w:val="Normal"/>
    <w:next w:val="Normal"/>
    <w:link w:val="DateChar"/>
    <w:rsid w:val="00404ABB"/>
  </w:style>
  <w:style w:type="character" w:customStyle="1" w:styleId="DateChar">
    <w:name w:val="Date Char"/>
    <w:link w:val="Date"/>
    <w:rsid w:val="00404ABB"/>
    <w:rPr>
      <w:lang w:eastAsia="en-US"/>
    </w:rPr>
  </w:style>
  <w:style w:type="paragraph" w:styleId="E-mailSignature">
    <w:name w:val="E-mail Signature"/>
    <w:basedOn w:val="Normal"/>
    <w:link w:val="E-mailSignatureChar"/>
    <w:rsid w:val="00404ABB"/>
  </w:style>
  <w:style w:type="character" w:customStyle="1" w:styleId="E-mailSignatureChar">
    <w:name w:val="E-mail Signature Char"/>
    <w:link w:val="E-mailSignature"/>
    <w:rsid w:val="00404ABB"/>
    <w:rPr>
      <w:lang w:eastAsia="en-US"/>
    </w:rPr>
  </w:style>
  <w:style w:type="paragraph" w:styleId="EndnoteText">
    <w:name w:val="endnote text"/>
    <w:basedOn w:val="Normal"/>
    <w:link w:val="EndnoteTextChar"/>
    <w:rsid w:val="00404ABB"/>
  </w:style>
  <w:style w:type="character" w:customStyle="1" w:styleId="EndnoteTextChar">
    <w:name w:val="Endnote Text Char"/>
    <w:link w:val="EndnoteText"/>
    <w:rsid w:val="00404ABB"/>
    <w:rPr>
      <w:lang w:eastAsia="en-US"/>
    </w:rPr>
  </w:style>
  <w:style w:type="paragraph" w:styleId="EnvelopeAddress">
    <w:name w:val="envelope address"/>
    <w:basedOn w:val="Normal"/>
    <w:rsid w:val="00404AB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04ABB"/>
    <w:rPr>
      <w:rFonts w:ascii="Calibri Light" w:eastAsia="Times New Roman" w:hAnsi="Calibri Light"/>
    </w:rPr>
  </w:style>
  <w:style w:type="paragraph" w:styleId="FootnoteText">
    <w:name w:val="footnote text"/>
    <w:basedOn w:val="Normal"/>
    <w:link w:val="FootnoteTextChar"/>
    <w:rsid w:val="00404ABB"/>
  </w:style>
  <w:style w:type="character" w:customStyle="1" w:styleId="FootnoteTextChar">
    <w:name w:val="Footnote Text Char"/>
    <w:link w:val="FootnoteText"/>
    <w:rsid w:val="00404ABB"/>
    <w:rPr>
      <w:lang w:eastAsia="en-US"/>
    </w:rPr>
  </w:style>
  <w:style w:type="paragraph" w:styleId="HTMLAddress">
    <w:name w:val="HTML Address"/>
    <w:basedOn w:val="Normal"/>
    <w:link w:val="HTMLAddressChar"/>
    <w:rsid w:val="00404ABB"/>
    <w:rPr>
      <w:i/>
      <w:iCs/>
    </w:rPr>
  </w:style>
  <w:style w:type="character" w:customStyle="1" w:styleId="HTMLAddressChar">
    <w:name w:val="HTML Address Char"/>
    <w:link w:val="HTMLAddress"/>
    <w:rsid w:val="00404ABB"/>
    <w:rPr>
      <w:i/>
      <w:iCs/>
      <w:lang w:eastAsia="en-US"/>
    </w:rPr>
  </w:style>
  <w:style w:type="paragraph" w:styleId="HTMLPreformatted">
    <w:name w:val="HTML Preformatted"/>
    <w:basedOn w:val="Normal"/>
    <w:link w:val="HTMLPreformattedChar"/>
    <w:rsid w:val="00404ABB"/>
    <w:rPr>
      <w:rFonts w:ascii="Courier New" w:hAnsi="Courier New" w:cs="Courier New"/>
    </w:rPr>
  </w:style>
  <w:style w:type="character" w:customStyle="1" w:styleId="HTMLPreformattedChar">
    <w:name w:val="HTML Preformatted Char"/>
    <w:link w:val="HTMLPreformatted"/>
    <w:rsid w:val="00404ABB"/>
    <w:rPr>
      <w:rFonts w:ascii="Courier New" w:hAnsi="Courier New" w:cs="Courier New"/>
      <w:lang w:eastAsia="en-US"/>
    </w:rPr>
  </w:style>
  <w:style w:type="paragraph" w:styleId="Index1">
    <w:name w:val="index 1"/>
    <w:basedOn w:val="Normal"/>
    <w:next w:val="Normal"/>
    <w:rsid w:val="00404ABB"/>
    <w:pPr>
      <w:ind w:left="200" w:hanging="200"/>
    </w:pPr>
  </w:style>
  <w:style w:type="paragraph" w:styleId="Index2">
    <w:name w:val="index 2"/>
    <w:basedOn w:val="Normal"/>
    <w:next w:val="Normal"/>
    <w:rsid w:val="00404ABB"/>
    <w:pPr>
      <w:ind w:left="400" w:hanging="200"/>
    </w:pPr>
  </w:style>
  <w:style w:type="paragraph" w:styleId="Index3">
    <w:name w:val="index 3"/>
    <w:basedOn w:val="Normal"/>
    <w:next w:val="Normal"/>
    <w:rsid w:val="00404ABB"/>
    <w:pPr>
      <w:ind w:left="600" w:hanging="200"/>
    </w:pPr>
  </w:style>
  <w:style w:type="paragraph" w:styleId="Index4">
    <w:name w:val="index 4"/>
    <w:basedOn w:val="Normal"/>
    <w:next w:val="Normal"/>
    <w:rsid w:val="00404ABB"/>
    <w:pPr>
      <w:ind w:left="800" w:hanging="200"/>
    </w:pPr>
  </w:style>
  <w:style w:type="paragraph" w:styleId="Index5">
    <w:name w:val="index 5"/>
    <w:basedOn w:val="Normal"/>
    <w:next w:val="Normal"/>
    <w:rsid w:val="00404ABB"/>
    <w:pPr>
      <w:ind w:left="1000" w:hanging="200"/>
    </w:pPr>
  </w:style>
  <w:style w:type="paragraph" w:styleId="Index6">
    <w:name w:val="index 6"/>
    <w:basedOn w:val="Normal"/>
    <w:next w:val="Normal"/>
    <w:rsid w:val="00404ABB"/>
    <w:pPr>
      <w:ind w:left="1200" w:hanging="200"/>
    </w:pPr>
  </w:style>
  <w:style w:type="paragraph" w:styleId="Index7">
    <w:name w:val="index 7"/>
    <w:basedOn w:val="Normal"/>
    <w:next w:val="Normal"/>
    <w:rsid w:val="00404ABB"/>
    <w:pPr>
      <w:ind w:left="1400" w:hanging="200"/>
    </w:pPr>
  </w:style>
  <w:style w:type="paragraph" w:styleId="Index8">
    <w:name w:val="index 8"/>
    <w:basedOn w:val="Normal"/>
    <w:next w:val="Normal"/>
    <w:rsid w:val="00404ABB"/>
    <w:pPr>
      <w:ind w:left="1600" w:hanging="200"/>
    </w:pPr>
  </w:style>
  <w:style w:type="paragraph" w:styleId="Index9">
    <w:name w:val="index 9"/>
    <w:basedOn w:val="Normal"/>
    <w:next w:val="Normal"/>
    <w:rsid w:val="00404ABB"/>
    <w:pPr>
      <w:ind w:left="1800" w:hanging="200"/>
    </w:pPr>
  </w:style>
  <w:style w:type="paragraph" w:styleId="IndexHeading">
    <w:name w:val="index heading"/>
    <w:basedOn w:val="Normal"/>
    <w:next w:val="Index1"/>
    <w:rsid w:val="00404ABB"/>
    <w:rPr>
      <w:rFonts w:ascii="Calibri Light" w:eastAsia="Times New Roman" w:hAnsi="Calibri Light"/>
      <w:b/>
      <w:bCs/>
    </w:rPr>
  </w:style>
  <w:style w:type="paragraph" w:styleId="IntenseQuote">
    <w:name w:val="Intense Quote"/>
    <w:basedOn w:val="Normal"/>
    <w:next w:val="Normal"/>
    <w:link w:val="IntenseQuoteChar"/>
    <w:uiPriority w:val="30"/>
    <w:qFormat/>
    <w:rsid w:val="00404A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4ABB"/>
    <w:rPr>
      <w:i/>
      <w:iCs/>
      <w:color w:val="4472C4"/>
      <w:lang w:eastAsia="en-US"/>
    </w:rPr>
  </w:style>
  <w:style w:type="paragraph" w:styleId="List2">
    <w:name w:val="List 2"/>
    <w:basedOn w:val="Normal"/>
    <w:rsid w:val="00404ABB"/>
    <w:pPr>
      <w:ind w:left="566" w:hanging="283"/>
      <w:contextualSpacing/>
    </w:pPr>
  </w:style>
  <w:style w:type="paragraph" w:styleId="List3">
    <w:name w:val="List 3"/>
    <w:basedOn w:val="Normal"/>
    <w:rsid w:val="00404ABB"/>
    <w:pPr>
      <w:ind w:left="849" w:hanging="283"/>
      <w:contextualSpacing/>
    </w:pPr>
  </w:style>
  <w:style w:type="paragraph" w:styleId="List4">
    <w:name w:val="List 4"/>
    <w:basedOn w:val="Normal"/>
    <w:rsid w:val="00404ABB"/>
    <w:pPr>
      <w:ind w:left="1132" w:hanging="283"/>
      <w:contextualSpacing/>
    </w:pPr>
  </w:style>
  <w:style w:type="paragraph" w:styleId="List5">
    <w:name w:val="List 5"/>
    <w:basedOn w:val="Normal"/>
    <w:rsid w:val="00404ABB"/>
    <w:pPr>
      <w:ind w:left="1415" w:hanging="283"/>
      <w:contextualSpacing/>
    </w:pPr>
  </w:style>
  <w:style w:type="paragraph" w:styleId="ListBullet">
    <w:name w:val="List Bullet"/>
    <w:basedOn w:val="Normal"/>
    <w:rsid w:val="00404ABB"/>
    <w:pPr>
      <w:numPr>
        <w:numId w:val="3"/>
      </w:numPr>
      <w:contextualSpacing/>
    </w:pPr>
  </w:style>
  <w:style w:type="paragraph" w:styleId="ListBullet2">
    <w:name w:val="List Bullet 2"/>
    <w:basedOn w:val="Normal"/>
    <w:rsid w:val="00404ABB"/>
    <w:pPr>
      <w:numPr>
        <w:numId w:val="4"/>
      </w:numPr>
      <w:contextualSpacing/>
    </w:pPr>
  </w:style>
  <w:style w:type="paragraph" w:styleId="ListBullet3">
    <w:name w:val="List Bullet 3"/>
    <w:basedOn w:val="Normal"/>
    <w:rsid w:val="00404ABB"/>
    <w:pPr>
      <w:numPr>
        <w:numId w:val="5"/>
      </w:numPr>
      <w:contextualSpacing/>
    </w:pPr>
  </w:style>
  <w:style w:type="paragraph" w:styleId="ListBullet4">
    <w:name w:val="List Bullet 4"/>
    <w:basedOn w:val="Normal"/>
    <w:rsid w:val="00404ABB"/>
    <w:pPr>
      <w:numPr>
        <w:numId w:val="6"/>
      </w:numPr>
      <w:contextualSpacing/>
    </w:pPr>
  </w:style>
  <w:style w:type="paragraph" w:styleId="ListBullet5">
    <w:name w:val="List Bullet 5"/>
    <w:basedOn w:val="Normal"/>
    <w:rsid w:val="00404ABB"/>
    <w:pPr>
      <w:numPr>
        <w:numId w:val="7"/>
      </w:numPr>
      <w:contextualSpacing/>
    </w:pPr>
  </w:style>
  <w:style w:type="paragraph" w:styleId="ListContinue">
    <w:name w:val="List Continue"/>
    <w:basedOn w:val="Normal"/>
    <w:rsid w:val="00404ABB"/>
    <w:pPr>
      <w:spacing w:after="120"/>
      <w:ind w:left="283"/>
      <w:contextualSpacing/>
    </w:pPr>
  </w:style>
  <w:style w:type="paragraph" w:styleId="ListContinue2">
    <w:name w:val="List Continue 2"/>
    <w:basedOn w:val="Normal"/>
    <w:rsid w:val="00404ABB"/>
    <w:pPr>
      <w:spacing w:after="120"/>
      <w:ind w:left="566"/>
      <w:contextualSpacing/>
    </w:pPr>
  </w:style>
  <w:style w:type="paragraph" w:styleId="ListContinue3">
    <w:name w:val="List Continue 3"/>
    <w:basedOn w:val="Normal"/>
    <w:rsid w:val="00404ABB"/>
    <w:pPr>
      <w:spacing w:after="120"/>
      <w:ind w:left="849"/>
      <w:contextualSpacing/>
    </w:pPr>
  </w:style>
  <w:style w:type="paragraph" w:styleId="ListContinue4">
    <w:name w:val="List Continue 4"/>
    <w:basedOn w:val="Normal"/>
    <w:rsid w:val="00404ABB"/>
    <w:pPr>
      <w:spacing w:after="120"/>
      <w:ind w:left="1132"/>
      <w:contextualSpacing/>
    </w:pPr>
  </w:style>
  <w:style w:type="paragraph" w:styleId="ListContinue5">
    <w:name w:val="List Continue 5"/>
    <w:basedOn w:val="Normal"/>
    <w:rsid w:val="00404ABB"/>
    <w:pPr>
      <w:spacing w:after="120"/>
      <w:ind w:left="1415"/>
      <w:contextualSpacing/>
    </w:pPr>
  </w:style>
  <w:style w:type="paragraph" w:styleId="ListNumber">
    <w:name w:val="List Number"/>
    <w:basedOn w:val="Normal"/>
    <w:rsid w:val="00404ABB"/>
    <w:pPr>
      <w:numPr>
        <w:numId w:val="8"/>
      </w:numPr>
      <w:contextualSpacing/>
    </w:pPr>
  </w:style>
  <w:style w:type="paragraph" w:styleId="ListNumber2">
    <w:name w:val="List Number 2"/>
    <w:basedOn w:val="Normal"/>
    <w:rsid w:val="00404ABB"/>
    <w:pPr>
      <w:numPr>
        <w:numId w:val="9"/>
      </w:numPr>
      <w:contextualSpacing/>
    </w:pPr>
  </w:style>
  <w:style w:type="paragraph" w:styleId="ListNumber3">
    <w:name w:val="List Number 3"/>
    <w:basedOn w:val="Normal"/>
    <w:rsid w:val="00404ABB"/>
    <w:pPr>
      <w:numPr>
        <w:numId w:val="10"/>
      </w:numPr>
      <w:contextualSpacing/>
    </w:pPr>
  </w:style>
  <w:style w:type="paragraph" w:styleId="ListNumber4">
    <w:name w:val="List Number 4"/>
    <w:basedOn w:val="Normal"/>
    <w:rsid w:val="00404ABB"/>
    <w:pPr>
      <w:numPr>
        <w:numId w:val="11"/>
      </w:numPr>
      <w:contextualSpacing/>
    </w:pPr>
  </w:style>
  <w:style w:type="paragraph" w:styleId="ListNumber5">
    <w:name w:val="List Number 5"/>
    <w:basedOn w:val="Normal"/>
    <w:rsid w:val="00404ABB"/>
    <w:pPr>
      <w:numPr>
        <w:numId w:val="12"/>
      </w:numPr>
      <w:contextualSpacing/>
    </w:pPr>
  </w:style>
  <w:style w:type="paragraph" w:styleId="ListParagraph">
    <w:name w:val="List Paragraph"/>
    <w:basedOn w:val="Normal"/>
    <w:uiPriority w:val="34"/>
    <w:qFormat/>
    <w:rsid w:val="00404ABB"/>
    <w:pPr>
      <w:ind w:left="720"/>
    </w:pPr>
  </w:style>
  <w:style w:type="paragraph" w:styleId="MacroText">
    <w:name w:val="macro"/>
    <w:link w:val="MacroTextChar"/>
    <w:rsid w:val="00404A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4ABB"/>
    <w:rPr>
      <w:rFonts w:ascii="Courier New" w:hAnsi="Courier New" w:cs="Courier New"/>
      <w:lang w:eastAsia="en-US"/>
    </w:rPr>
  </w:style>
  <w:style w:type="paragraph" w:styleId="MessageHeader">
    <w:name w:val="Message Header"/>
    <w:basedOn w:val="Normal"/>
    <w:link w:val="MessageHeaderChar"/>
    <w:rsid w:val="00404A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04ABB"/>
    <w:rPr>
      <w:rFonts w:ascii="Calibri Light" w:eastAsia="Times New Roman" w:hAnsi="Calibri Light"/>
      <w:sz w:val="24"/>
      <w:szCs w:val="24"/>
      <w:shd w:val="pct20" w:color="auto" w:fill="auto"/>
      <w:lang w:eastAsia="en-US"/>
    </w:rPr>
  </w:style>
  <w:style w:type="paragraph" w:styleId="NoSpacing">
    <w:name w:val="No Spacing"/>
    <w:uiPriority w:val="1"/>
    <w:qFormat/>
    <w:rsid w:val="00404ABB"/>
    <w:rPr>
      <w:lang w:eastAsia="en-US"/>
    </w:rPr>
  </w:style>
  <w:style w:type="paragraph" w:styleId="NormalWeb">
    <w:name w:val="Normal (Web)"/>
    <w:basedOn w:val="Normal"/>
    <w:rsid w:val="00404ABB"/>
    <w:rPr>
      <w:sz w:val="24"/>
      <w:szCs w:val="24"/>
    </w:rPr>
  </w:style>
  <w:style w:type="paragraph" w:styleId="NormalIndent">
    <w:name w:val="Normal Indent"/>
    <w:basedOn w:val="Normal"/>
    <w:rsid w:val="00404ABB"/>
    <w:pPr>
      <w:ind w:left="720"/>
    </w:pPr>
  </w:style>
  <w:style w:type="paragraph" w:styleId="NoteHeading">
    <w:name w:val="Note Heading"/>
    <w:basedOn w:val="Normal"/>
    <w:next w:val="Normal"/>
    <w:link w:val="NoteHeadingChar"/>
    <w:rsid w:val="00404ABB"/>
  </w:style>
  <w:style w:type="character" w:customStyle="1" w:styleId="NoteHeadingChar">
    <w:name w:val="Note Heading Char"/>
    <w:link w:val="NoteHeading"/>
    <w:rsid w:val="00404ABB"/>
    <w:rPr>
      <w:lang w:eastAsia="en-US"/>
    </w:rPr>
  </w:style>
  <w:style w:type="paragraph" w:styleId="PlainText">
    <w:name w:val="Plain Text"/>
    <w:basedOn w:val="Normal"/>
    <w:link w:val="PlainTextChar"/>
    <w:rsid w:val="00404ABB"/>
    <w:rPr>
      <w:rFonts w:ascii="Courier New" w:hAnsi="Courier New" w:cs="Courier New"/>
    </w:rPr>
  </w:style>
  <w:style w:type="character" w:customStyle="1" w:styleId="PlainTextChar">
    <w:name w:val="Plain Text Char"/>
    <w:link w:val="PlainText"/>
    <w:rsid w:val="00404ABB"/>
    <w:rPr>
      <w:rFonts w:ascii="Courier New" w:hAnsi="Courier New" w:cs="Courier New"/>
      <w:lang w:eastAsia="en-US"/>
    </w:rPr>
  </w:style>
  <w:style w:type="paragraph" w:styleId="Quote">
    <w:name w:val="Quote"/>
    <w:basedOn w:val="Normal"/>
    <w:next w:val="Normal"/>
    <w:link w:val="QuoteChar"/>
    <w:uiPriority w:val="29"/>
    <w:qFormat/>
    <w:rsid w:val="00404ABB"/>
    <w:pPr>
      <w:spacing w:before="200" w:after="160"/>
      <w:ind w:left="864" w:right="864"/>
      <w:jc w:val="center"/>
    </w:pPr>
    <w:rPr>
      <w:i/>
      <w:iCs/>
      <w:color w:val="404040"/>
    </w:rPr>
  </w:style>
  <w:style w:type="character" w:customStyle="1" w:styleId="QuoteChar">
    <w:name w:val="Quote Char"/>
    <w:link w:val="Quote"/>
    <w:uiPriority w:val="29"/>
    <w:rsid w:val="00404ABB"/>
    <w:rPr>
      <w:i/>
      <w:iCs/>
      <w:color w:val="404040"/>
      <w:lang w:eastAsia="en-US"/>
    </w:rPr>
  </w:style>
  <w:style w:type="paragraph" w:styleId="Salutation">
    <w:name w:val="Salutation"/>
    <w:basedOn w:val="Normal"/>
    <w:next w:val="Normal"/>
    <w:link w:val="SalutationChar"/>
    <w:rsid w:val="00404ABB"/>
  </w:style>
  <w:style w:type="character" w:customStyle="1" w:styleId="SalutationChar">
    <w:name w:val="Salutation Char"/>
    <w:link w:val="Salutation"/>
    <w:rsid w:val="00404ABB"/>
    <w:rPr>
      <w:lang w:eastAsia="en-US"/>
    </w:rPr>
  </w:style>
  <w:style w:type="paragraph" w:styleId="Signature">
    <w:name w:val="Signature"/>
    <w:basedOn w:val="Normal"/>
    <w:link w:val="SignatureChar"/>
    <w:rsid w:val="00404ABB"/>
    <w:pPr>
      <w:ind w:left="4252"/>
    </w:pPr>
  </w:style>
  <w:style w:type="character" w:customStyle="1" w:styleId="SignatureChar">
    <w:name w:val="Signature Char"/>
    <w:link w:val="Signature"/>
    <w:rsid w:val="00404ABB"/>
    <w:rPr>
      <w:lang w:eastAsia="en-US"/>
    </w:rPr>
  </w:style>
  <w:style w:type="paragraph" w:styleId="Subtitle">
    <w:name w:val="Subtitle"/>
    <w:basedOn w:val="Normal"/>
    <w:next w:val="Normal"/>
    <w:link w:val="SubtitleChar"/>
    <w:qFormat/>
    <w:rsid w:val="00404AB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04ABB"/>
    <w:rPr>
      <w:rFonts w:ascii="Calibri Light" w:eastAsia="Times New Roman" w:hAnsi="Calibri Light"/>
      <w:sz w:val="24"/>
      <w:szCs w:val="24"/>
      <w:lang w:eastAsia="en-US"/>
    </w:rPr>
  </w:style>
  <w:style w:type="paragraph" w:styleId="TableofAuthorities">
    <w:name w:val="table of authorities"/>
    <w:basedOn w:val="Normal"/>
    <w:next w:val="Normal"/>
    <w:rsid w:val="00404ABB"/>
    <w:pPr>
      <w:ind w:left="200" w:hanging="200"/>
    </w:pPr>
  </w:style>
  <w:style w:type="paragraph" w:styleId="TableofFigures">
    <w:name w:val="table of figures"/>
    <w:basedOn w:val="Normal"/>
    <w:next w:val="Normal"/>
    <w:rsid w:val="00404ABB"/>
  </w:style>
  <w:style w:type="paragraph" w:styleId="Title">
    <w:name w:val="Title"/>
    <w:basedOn w:val="Normal"/>
    <w:next w:val="Normal"/>
    <w:link w:val="TitleChar"/>
    <w:qFormat/>
    <w:rsid w:val="00404AB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04ABB"/>
    <w:rPr>
      <w:rFonts w:ascii="Calibri Light" w:eastAsia="Times New Roman" w:hAnsi="Calibri Light"/>
      <w:b/>
      <w:bCs/>
      <w:kern w:val="28"/>
      <w:sz w:val="32"/>
      <w:szCs w:val="32"/>
      <w:lang w:eastAsia="en-US"/>
    </w:rPr>
  </w:style>
  <w:style w:type="paragraph" w:styleId="TOAHeading">
    <w:name w:val="toa heading"/>
    <w:basedOn w:val="Normal"/>
    <w:next w:val="Normal"/>
    <w:rsid w:val="00404AB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04AB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w3.org/TR/soap12-part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w3.org/TR/2001/NOTE-wsdl-2001031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1999/REC-xpath-19991116" TargetMode="Externa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hyperlink" Target="http://www.w3.org/TR/2000/NOTE-SOAP-2000050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7479</Words>
  <Characters>42633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32.386</vt:lpstr>
    </vt:vector>
  </TitlesOfParts>
  <Company>ETSI</Company>
  <LinksUpToDate>false</LinksUpToDate>
  <CharactersWithSpaces>50012</CharactersWithSpaces>
  <SharedDoc>false</SharedDoc>
  <HyperlinkBase/>
  <HLinks>
    <vt:vector size="24" baseType="variant">
      <vt:variant>
        <vt:i4>6881326</vt:i4>
      </vt:variant>
      <vt:variant>
        <vt:i4>156</vt:i4>
      </vt:variant>
      <vt:variant>
        <vt:i4>0</vt:i4>
      </vt:variant>
      <vt:variant>
        <vt:i4>5</vt:i4>
      </vt:variant>
      <vt:variant>
        <vt:lpwstr>http://www.w3.org/TR/soap12-part1/</vt:lpwstr>
      </vt:variant>
      <vt:variant>
        <vt:lpwstr/>
      </vt:variant>
      <vt:variant>
        <vt:i4>4390938</vt:i4>
      </vt:variant>
      <vt:variant>
        <vt:i4>153</vt:i4>
      </vt:variant>
      <vt:variant>
        <vt:i4>0</vt:i4>
      </vt:variant>
      <vt:variant>
        <vt:i4>5</vt:i4>
      </vt:variant>
      <vt:variant>
        <vt:lpwstr>http://www.w3.org/TR/2001/NOTE-wsdl-20010315</vt:lpwstr>
      </vt:variant>
      <vt:variant>
        <vt:lpwstr/>
      </vt:variant>
      <vt:variant>
        <vt:i4>1835096</vt:i4>
      </vt:variant>
      <vt:variant>
        <vt:i4>150</vt:i4>
      </vt:variant>
      <vt:variant>
        <vt:i4>0</vt:i4>
      </vt:variant>
      <vt:variant>
        <vt:i4>5</vt:i4>
      </vt:variant>
      <vt:variant>
        <vt:lpwstr>http://www.w3.org/TR/1999/REC-xpath-19991116</vt:lpwstr>
      </vt:variant>
      <vt:variant>
        <vt:lpwstr/>
      </vt:variant>
      <vt:variant>
        <vt:i4>4718618</vt:i4>
      </vt:variant>
      <vt:variant>
        <vt:i4>147</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32.386</dc:title>
  <dc:subject>Telecommunication management; Partial Suspension of Itf-N Integration Reference Point (IRP); Solution Set (SS) definitions (Release 19)</dc:subject>
  <dc:creator>MCC Support</dc:creator>
  <cp:keywords>Management, CORBA, XML,SOAP</cp:keywords>
  <dc:description/>
  <cp:lastModifiedBy>CR0054</cp:lastModifiedBy>
  <cp:revision>3</cp:revision>
  <dcterms:created xsi:type="dcterms:W3CDTF">2025-10-13T19:03:00Z</dcterms:created>
  <dcterms:modified xsi:type="dcterms:W3CDTF">2025-10-17T10:12:00Z</dcterms:modified>
</cp:coreProperties>
</file>