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lastRenderedPageBreak/>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1208BCDE" w14:textId="268E832F" w:rsidR="00C53078" w:rsidRDefault="00C53078" w:rsidP="00C5307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74424B8A" w14:textId="77777777" w:rsidR="00C53078" w:rsidRPr="0041528A" w:rsidRDefault="00C53078" w:rsidP="00C53078">
      <w:pPr>
        <w:pStyle w:val="B1"/>
      </w:pPr>
      <w:r w:rsidRPr="0041528A">
        <w:t>-</w:t>
      </w:r>
      <w:r w:rsidRPr="0041528A">
        <w:tab/>
      </w:r>
      <w:r>
        <w:t xml:space="preserve">the </w:t>
      </w:r>
      <w:r w:rsidRPr="00193DE5">
        <w:t>NG-RAN/Satellite NG-RAN Primary Timing Advance Information</w:t>
      </w:r>
      <w:r>
        <w:t>.</w:t>
      </w:r>
    </w:p>
    <w:p w14:paraId="2E58E47F" w14:textId="77777777" w:rsidR="00C53078" w:rsidRPr="0041528A" w:rsidRDefault="00C53078" w:rsidP="00C53078">
      <w:r>
        <w:t>I</w:t>
      </w:r>
      <w:r w:rsidRPr="0041528A">
        <w:t>f the local information is stored in the ME; otherwise, sends the correct error code to the UICC in the TERMINAL RESPONSE.</w:t>
      </w:r>
    </w:p>
    <w:p w14:paraId="23429D40" w14:textId="77777777" w:rsidR="00C53078" w:rsidRPr="0041528A" w:rsidRDefault="00C53078" w:rsidP="00C53078">
      <w:r w:rsidRPr="0041528A">
        <w:t>To verify that the ME returns required error information in the TERMINAL RESPONSE in case requested information cannot be provided due to missing network coverage.</w:t>
      </w:r>
    </w:p>
    <w:p w14:paraId="4D97742B" w14:textId="77777777" w:rsidR="00C53078" w:rsidRPr="0041528A" w:rsidRDefault="00C53078" w:rsidP="00C53078">
      <w:r w:rsidRPr="0041528A">
        <w:t>To verify that the E-UTRAN cell identifier is correctly transmitted when requesting the location information while accessing an E-UTRAN.</w:t>
      </w:r>
    </w:p>
    <w:p w14:paraId="4650803E" w14:textId="77777777" w:rsidR="00C53078" w:rsidRPr="0041528A" w:rsidRDefault="00C53078" w:rsidP="00C53078">
      <w:r w:rsidRPr="0041528A">
        <w:t>To verify that the NG-RAN cell identifier is correctly transmitted when requesting the location information while accessing an NG-RAN SA mode Cell.</w:t>
      </w:r>
    </w:p>
    <w:p w14:paraId="1954B693" w14:textId="77777777" w:rsidR="00C53078" w:rsidRDefault="00C53078" w:rsidP="00C53078">
      <w:r w:rsidRPr="0041528A">
        <w:t>To verify that the NG-RAN cell identifier is correctly transmitted when requesting the location information while accessing an NG-RAN Cell.</w:t>
      </w:r>
    </w:p>
    <w:p w14:paraId="61ECD607" w14:textId="77777777" w:rsidR="00C53078" w:rsidRDefault="00C53078" w:rsidP="00C53078">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55DBC653" w14:textId="77777777" w:rsidR="00C53078" w:rsidRPr="0041528A" w:rsidRDefault="00C53078" w:rsidP="00C53078">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543AB0" w14:textId="77777777" w:rsidR="00C53078" w:rsidRDefault="00C53078" w:rsidP="00C5307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04AB36D2" w14:textId="77777777" w:rsidR="00C66325" w:rsidRDefault="00C66325" w:rsidP="00C66325">
      <w:r>
        <w:t>To verify that w</w:t>
      </w:r>
      <w:r w:rsidRPr="00816C4A">
        <w:t xml:space="preserve">hen the list of </w:t>
      </w:r>
      <w:r>
        <w:t>slice(s) information</w:t>
      </w:r>
      <w:r w:rsidRPr="00816C4A">
        <w:t xml:space="preserve"> is requested, the </w:t>
      </w:r>
      <w:r>
        <w:rPr>
          <w:lang w:eastAsia="zh-CN"/>
        </w:rPr>
        <w:t xml:space="preserve">Serving </w:t>
      </w:r>
      <w:bookmarkStart w:id="48" w:name="_Hlk150952590"/>
      <w:r>
        <w:rPr>
          <w:lang w:eastAsia="zh-CN"/>
        </w:rPr>
        <w:t xml:space="preserve">PLMN served S-NSSAIs </w:t>
      </w:r>
      <w:r w:rsidRPr="00816C4A">
        <w:t>list</w:t>
      </w:r>
      <w:r>
        <w:t>, along with Allowed S-NSSAIs list</w:t>
      </w:r>
      <w:r w:rsidRPr="00816C4A">
        <w:t xml:space="preserve"> </w:t>
      </w:r>
      <w:r>
        <w:t>shall be returned</w:t>
      </w:r>
      <w:bookmarkEnd w:id="48"/>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3762C113" w14:textId="77777777" w:rsidR="00C66325" w:rsidRPr="009E0DE1" w:rsidRDefault="00C66325" w:rsidP="00C66325">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6295C4E0" w14:textId="77777777" w:rsidR="00C66325" w:rsidRDefault="00C66325" w:rsidP="00C66325">
      <w:pPr>
        <w:pStyle w:val="B1"/>
      </w:pPr>
      <w:r w:rsidRPr="009E0DE1">
        <w:t>-</w:t>
      </w:r>
      <w:r w:rsidRPr="009E0DE1">
        <w:tab/>
        <w:t>A Slice/Service type (SST</w:t>
      </w:r>
      <w:r>
        <w:t>)</w:t>
      </w:r>
    </w:p>
    <w:p w14:paraId="26AEB073" w14:textId="77777777" w:rsidR="00C66325" w:rsidRDefault="00C66325" w:rsidP="00C66325">
      <w:pPr>
        <w:pStyle w:val="B1"/>
      </w:pPr>
      <w:r w:rsidRPr="009E0DE1">
        <w:t>-</w:t>
      </w:r>
      <w:r w:rsidRPr="009E0DE1">
        <w:tab/>
        <w:t>A Slice Differentiator (SD)</w:t>
      </w:r>
    </w:p>
    <w:p w14:paraId="3E752F2F" w14:textId="05890B94" w:rsidR="00E40DE8" w:rsidRPr="0041528A" w:rsidRDefault="00E40DE8" w:rsidP="00E40DE8">
      <w:r>
        <w:lastRenderedPageBreak/>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00B645C8" w14:textId="77777777" w:rsidR="00097791" w:rsidRPr="0041528A" w:rsidRDefault="00097791" w:rsidP="00097791">
      <w:bookmarkStart w:id="49"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9"/>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41155A6" w14:textId="0D3561D1" w:rsidR="00C53078" w:rsidRPr="0041528A" w:rsidRDefault="00C53078" w:rsidP="00C53078">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3A5C94E8" w14:textId="6AD5CB25" w:rsidR="001E35EE" w:rsidRPr="0041528A" w:rsidRDefault="001E35EE" w:rsidP="001E35EE">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6E6B1E9F"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r w:rsidR="00C53078">
        <w:t xml:space="preserve"> </w:t>
      </w:r>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1E82AC1B" w:rsidR="00EF49D7" w:rsidRPr="0041528A" w:rsidRDefault="00EF49D7" w:rsidP="00EF49D7">
      <w:r>
        <w:t>F</w:t>
      </w:r>
      <w:r w:rsidRPr="0041528A">
        <w:t>or sequence</w:t>
      </w:r>
      <w:r>
        <w:t>s</w:t>
      </w:r>
      <w:r w:rsidRPr="0041528A">
        <w:t xml:space="preserve"> 1.10</w:t>
      </w:r>
      <w:r>
        <w:t xml:space="preserve"> the ME is connected to a</w:t>
      </w:r>
      <w:r w:rsidR="00C53078">
        <w:t>n</w:t>
      </w:r>
      <w:r>
        <w:t xml:space="preserve"> SS, a USS or an E-USS.</w:t>
      </w:r>
    </w:p>
    <w:p w14:paraId="2C07AF74" w14:textId="1C19421D" w:rsidR="00EF49D7" w:rsidRDefault="00EF49D7" w:rsidP="00EF49D7">
      <w:r>
        <w:t>For sequences 1.22 to 1.3</w:t>
      </w:r>
      <w:r w:rsidR="00B100EC">
        <w:t>4</w:t>
      </w:r>
      <w:r>
        <w:t xml:space="preserve"> the ME is connected to NG-SS. For all sequences but 1.30 it has to perform the Registration procedure.</w:t>
      </w:r>
    </w:p>
    <w:p w14:paraId="04945801" w14:textId="717D0A94" w:rsidR="00897A94" w:rsidRPr="001D1909" w:rsidRDefault="00897A94" w:rsidP="00897A94">
      <w:r w:rsidRPr="001D1909">
        <w:t>The browser's cache shall have been cleared before execution of the test sequence.</w:t>
      </w:r>
      <w:r>
        <w:t xml:space="preserve"> For sequence 1.24, 1.25, 1.26, 1.26A</w:t>
      </w:r>
      <w:r w:rsidR="00B100EC">
        <w:t xml:space="preserve">, </w:t>
      </w:r>
      <w:r>
        <w:t>1.26B</w:t>
      </w:r>
      <w:r w:rsidR="0018724E">
        <w:t>, 1.33 and 1.34</w:t>
      </w:r>
      <w:r>
        <w:t xml:space="preserve">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50" w:name="MCCQCTEMPBM_00000037"/>
      <w:r w:rsidRPr="001D1909">
        <w:t>DNN=</w:t>
      </w:r>
      <w:r w:rsidRPr="00002152">
        <w:t>TestGp.rs</w:t>
      </w:r>
    </w:p>
    <w:bookmarkEnd w:id="50"/>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2" w:name="MCCQCTEMPBM_00000039"/>
      <w:bookmarkEnd w:id="51"/>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3" w:name="MCCQCTEMPBM_00000040"/>
      <w:bookmarkEnd w:id="52"/>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4" w:name="MCCQCTEMPBM_00000041"/>
      <w:bookmarkEnd w:id="53"/>
      <w:r w:rsidRPr="001D1909">
        <w:rPr>
          <w:rFonts w:eastAsia="SimSun"/>
        </w:rPr>
        <w:t xml:space="preserve">Access Type preference: </w:t>
      </w:r>
      <w:r w:rsidRPr="00941DCE">
        <w:rPr>
          <w:rFonts w:eastAsia="SimSun"/>
        </w:rPr>
        <w:t>3GPP access</w:t>
      </w:r>
    </w:p>
    <w:bookmarkEnd w:id="54"/>
    <w:p w14:paraId="0864F175" w14:textId="77777777" w:rsidR="00EF49D7" w:rsidRPr="001D1909" w:rsidRDefault="00EF49D7" w:rsidP="00EF49D7">
      <w:pPr>
        <w:pStyle w:val="B1"/>
      </w:pPr>
      <w:r w:rsidRPr="001D1909">
        <w:lastRenderedPageBreak/>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5" w:name="MCCQCTEMPBM_00000042"/>
      <w:r w:rsidRPr="001D1909">
        <w:t>DNN=</w:t>
      </w:r>
      <w:r w:rsidRPr="00002152">
        <w:t>Test12.rs</w:t>
      </w:r>
    </w:p>
    <w:bookmarkEnd w:id="55"/>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7" w:name="MCCQCTEMPBM_00000044"/>
      <w:bookmarkEnd w:id="56"/>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8" w:name="MCCQCTEMPBM_00000045"/>
      <w:bookmarkEnd w:id="57"/>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9" w:name="MCCQCTEMPBM_00000046"/>
      <w:bookmarkEnd w:id="58"/>
      <w:r w:rsidRPr="001D1909">
        <w:rPr>
          <w:rFonts w:eastAsia="SimSun"/>
        </w:rPr>
        <w:t xml:space="preserve">Access Type preference: </w:t>
      </w:r>
      <w:r w:rsidRPr="00941DCE">
        <w:rPr>
          <w:rFonts w:eastAsia="SimSun"/>
        </w:rPr>
        <w:t>3GPP access</w:t>
      </w:r>
    </w:p>
    <w:bookmarkEnd w:id="59"/>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60"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1" w:name="MCCQCTEMPBM_00000048"/>
      <w:bookmarkEnd w:id="60"/>
      <w:r w:rsidRPr="002B44D6">
        <w:rPr>
          <w:rFonts w:eastAsia="SimSun"/>
          <w:lang w:val="fr-FR"/>
        </w:rPr>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2" w:name="MCCQCTEMPBM_00000049"/>
      <w:bookmarkEnd w:id="61"/>
      <w:r w:rsidRPr="001D1909">
        <w:rPr>
          <w:rFonts w:eastAsia="SimSun"/>
        </w:rPr>
        <w:t xml:space="preserve">Access Type preference: </w:t>
      </w:r>
      <w:r w:rsidRPr="00941DCE">
        <w:rPr>
          <w:rFonts w:eastAsia="SimSun"/>
        </w:rPr>
        <w:t>3GPP access</w:t>
      </w:r>
    </w:p>
    <w:bookmarkEnd w:id="62"/>
    <w:p w14:paraId="247E1ED7" w14:textId="77777777" w:rsidR="001A7305" w:rsidRPr="0041528A" w:rsidRDefault="001A7305" w:rsidP="001A7305">
      <w:r w:rsidRPr="0041528A">
        <w:t>The NG-RAN parameters of the system simulator are:</w:t>
      </w:r>
    </w:p>
    <w:p w14:paraId="1571DBED" w14:textId="77777777" w:rsidR="001A7305" w:rsidRPr="0041528A" w:rsidRDefault="001A7305" w:rsidP="001A7305">
      <w:pPr>
        <w:pStyle w:val="B1"/>
        <w:numPr>
          <w:ilvl w:val="0"/>
          <w:numId w:val="23"/>
        </w:numPr>
      </w:pPr>
      <w:r w:rsidRPr="0041528A">
        <w:t>-</w:t>
      </w:r>
      <w:r w:rsidRPr="0041528A">
        <w:tab/>
        <w:t>Mobile Country Code (MCC) = 001;</w:t>
      </w:r>
    </w:p>
    <w:p w14:paraId="4C0EC0F4" w14:textId="77777777" w:rsidR="001A7305" w:rsidRPr="0041528A" w:rsidRDefault="001A7305" w:rsidP="001A7305">
      <w:pPr>
        <w:pStyle w:val="B1"/>
        <w:numPr>
          <w:ilvl w:val="0"/>
          <w:numId w:val="23"/>
        </w:numPr>
      </w:pPr>
      <w:r w:rsidRPr="0041528A">
        <w:t>-</w:t>
      </w:r>
      <w:r w:rsidRPr="0041528A">
        <w:tab/>
        <w:t>Mobile Network Code (MNC) = 01;</w:t>
      </w:r>
    </w:p>
    <w:p w14:paraId="6D0D30C5" w14:textId="77777777" w:rsidR="001A7305" w:rsidRPr="0041528A" w:rsidRDefault="001A7305" w:rsidP="001A7305">
      <w:pPr>
        <w:pStyle w:val="B1"/>
        <w:numPr>
          <w:ilvl w:val="0"/>
          <w:numId w:val="23"/>
        </w:numPr>
      </w:pPr>
      <w:r w:rsidRPr="0041528A">
        <w:t>-</w:t>
      </w:r>
      <w:r w:rsidRPr="0041528A">
        <w:tab/>
        <w:t>Tracking Area Code (TAC) = 000001;</w:t>
      </w:r>
    </w:p>
    <w:p w14:paraId="2E14F77E" w14:textId="77777777" w:rsidR="001A7305" w:rsidRDefault="001A7305" w:rsidP="001A7305">
      <w:pPr>
        <w:pStyle w:val="B1"/>
        <w:numPr>
          <w:ilvl w:val="0"/>
          <w:numId w:val="23"/>
        </w:numPr>
      </w:pPr>
      <w:r w:rsidRPr="0041528A">
        <w:t>-</w:t>
      </w:r>
      <w:r w:rsidRPr="0041528A">
        <w:tab/>
      </w:r>
      <w:r>
        <w:t xml:space="preserve">NG-RAN/Satellite NG-RAN Cell Identifier (NCI) </w:t>
      </w:r>
      <w:r w:rsidRPr="0041528A">
        <w:t>= 0001 (36 bits);</w:t>
      </w:r>
    </w:p>
    <w:p w14:paraId="75677569" w14:textId="77777777" w:rsidR="001A7305" w:rsidRDefault="001A7305" w:rsidP="001A7305">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1D1038C7" w14:textId="4F5C0323" w:rsidR="001A7305" w:rsidRPr="00AB25AF" w:rsidRDefault="001A7305" w:rsidP="001A7305">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0062341D">
        <w:t>as defined in TS 38.133 [47] Table 7.1.2-2</w:t>
      </w:r>
      <w:r w:rsidR="0062341D" w:rsidRPr="0041528A">
        <w:t>;</w:t>
      </w:r>
    </w:p>
    <w:p w14:paraId="125EF90C" w14:textId="77777777" w:rsidR="001A7305" w:rsidRPr="0041528A" w:rsidRDefault="001A7305" w:rsidP="001A7305">
      <w:r w:rsidRPr="0041528A">
        <w:t xml:space="preserve">The NG-RAN parameters of the system simulator </w:t>
      </w:r>
      <w:r>
        <w:t>for sequence 1.26A is</w:t>
      </w:r>
      <w:r w:rsidRPr="0041528A">
        <w:t>:</w:t>
      </w:r>
    </w:p>
    <w:p w14:paraId="6084F129" w14:textId="77777777" w:rsidR="001A7305" w:rsidRPr="0041528A" w:rsidRDefault="001A7305" w:rsidP="001A7305">
      <w:pPr>
        <w:pStyle w:val="B1"/>
        <w:numPr>
          <w:ilvl w:val="0"/>
          <w:numId w:val="23"/>
        </w:numPr>
      </w:pPr>
      <w:r w:rsidRPr="0041528A">
        <w:t>-</w:t>
      </w:r>
      <w:r w:rsidRPr="0041528A">
        <w:tab/>
        <w:t>Mobile Country Code (MCC) = 0</w:t>
      </w:r>
      <w:r>
        <w:t>0</w:t>
      </w:r>
      <w:r w:rsidRPr="0041528A">
        <w:t>1;</w:t>
      </w:r>
    </w:p>
    <w:p w14:paraId="6724ADC0" w14:textId="77777777" w:rsidR="001A7305" w:rsidRPr="0041528A" w:rsidRDefault="001A7305" w:rsidP="001A7305">
      <w:pPr>
        <w:pStyle w:val="B1"/>
        <w:numPr>
          <w:ilvl w:val="0"/>
          <w:numId w:val="23"/>
        </w:numPr>
      </w:pPr>
      <w:r w:rsidRPr="0041528A">
        <w:t>-</w:t>
      </w:r>
      <w:r w:rsidRPr="0041528A">
        <w:tab/>
        <w:t>Mobile Network Code (MNC) = 0</w:t>
      </w:r>
      <w:r>
        <w:t>2</w:t>
      </w:r>
      <w:r w:rsidRPr="0041528A">
        <w:t>;</w:t>
      </w:r>
    </w:p>
    <w:p w14:paraId="052A8242" w14:textId="77777777" w:rsidR="001A7305" w:rsidRPr="0041528A" w:rsidRDefault="001A7305" w:rsidP="001A7305">
      <w:pPr>
        <w:pStyle w:val="B1"/>
        <w:numPr>
          <w:ilvl w:val="0"/>
          <w:numId w:val="23"/>
        </w:numPr>
      </w:pPr>
      <w:r w:rsidRPr="0041528A">
        <w:t>-</w:t>
      </w:r>
      <w:r w:rsidRPr="0041528A">
        <w:tab/>
        <w:t>Tracking Area Code (TAC) = 000001;</w:t>
      </w:r>
    </w:p>
    <w:p w14:paraId="4AD3D9D8" w14:textId="77777777" w:rsidR="001A7305" w:rsidRDefault="001A7305" w:rsidP="001A7305">
      <w:pPr>
        <w:pStyle w:val="B1"/>
        <w:numPr>
          <w:ilvl w:val="0"/>
          <w:numId w:val="23"/>
        </w:numPr>
      </w:pPr>
      <w:r w:rsidRPr="0041528A">
        <w:t>-</w:t>
      </w:r>
      <w:r w:rsidRPr="0041528A">
        <w:tab/>
      </w:r>
      <w:r>
        <w:t xml:space="preserve">NG-RAN/Satellite NG-RAN Cell Identifier (NCI) </w:t>
      </w:r>
      <w:r w:rsidRPr="0041528A">
        <w:t>= 0001 (36 bits);</w:t>
      </w:r>
    </w:p>
    <w:p w14:paraId="3C591254" w14:textId="77777777" w:rsidR="001A7305" w:rsidRPr="009C191D" w:rsidRDefault="001A7305" w:rsidP="001A7305">
      <w:pPr>
        <w:pStyle w:val="B1"/>
        <w:numPr>
          <w:ilvl w:val="0"/>
          <w:numId w:val="23"/>
        </w:numPr>
        <w:rPr>
          <w:rFonts w:eastAsia="SimSun"/>
        </w:rPr>
      </w:pPr>
      <w:r w:rsidRPr="0041528A">
        <w:t>-</w:t>
      </w:r>
      <w:r w:rsidRPr="0041528A">
        <w:tab/>
      </w:r>
      <w:r>
        <w:rPr>
          <w:rFonts w:cs="Arial"/>
          <w:szCs w:val="18"/>
          <w:lang w:val="en-US" w:eastAsia="fr-FR"/>
        </w:rPr>
        <w:t>Allowed S-NSSAIs is configured to include mapping information =</w:t>
      </w:r>
    </w:p>
    <w:p w14:paraId="4020F8B5" w14:textId="77777777" w:rsidR="001A7305" w:rsidRDefault="001A7305" w:rsidP="001A7305">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4BF20993" w14:textId="77777777" w:rsidR="001A7305" w:rsidRDefault="001A7305" w:rsidP="001A7305">
      <w:pPr>
        <w:pStyle w:val="B1"/>
        <w:ind w:left="1080" w:firstLine="0"/>
        <w:rPr>
          <w:rFonts w:eastAsia="SimSun"/>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1F6633BB" w14:textId="19EB3592" w:rsidR="001A7305" w:rsidRPr="00D00ABF" w:rsidRDefault="001A7305" w:rsidP="001A7305">
      <w:pPr>
        <w:pStyle w:val="B1"/>
        <w:numPr>
          <w:ilvl w:val="0"/>
          <w:numId w:val="23"/>
        </w:numPr>
        <w:rPr>
          <w:rFonts w:eastAsia="SimSun"/>
        </w:rPr>
      </w:pPr>
      <w:r w:rsidRPr="0041528A">
        <w:t>-</w:t>
      </w:r>
      <w:r w:rsidRPr="0041528A">
        <w:tab/>
      </w:r>
      <w:r w:rsidR="0062341D" w:rsidRPr="00943344">
        <w:rPr>
          <w:rFonts w:hint="eastAsia"/>
        </w:rPr>
        <w:t>NG-RAN</w:t>
      </w:r>
      <w:r w:rsidR="0062341D" w:rsidRPr="00943344">
        <w:t>/Satellite NG-RAN</w:t>
      </w:r>
      <w:r w:rsidR="0062341D">
        <w:t xml:space="preserve"> Primary Timing Advance as defined in TS 38.133 [47] Table 7.1.2-2</w:t>
      </w:r>
      <w:r w:rsidR="0062341D" w:rsidRPr="0041528A">
        <w:t>;</w:t>
      </w:r>
    </w:p>
    <w:p w14:paraId="2EDB52EB" w14:textId="77777777" w:rsidR="001A7305" w:rsidRPr="0041528A" w:rsidRDefault="001A7305" w:rsidP="001A7305">
      <w:r w:rsidRPr="0041528A">
        <w:t xml:space="preserve">The NG-RAN parameters of the system simulator </w:t>
      </w:r>
      <w:r>
        <w:t>for sequence 1.26B is</w:t>
      </w:r>
      <w:r w:rsidRPr="0041528A">
        <w:t>:</w:t>
      </w:r>
    </w:p>
    <w:p w14:paraId="2F08CDE0" w14:textId="77777777" w:rsidR="001A7305" w:rsidRPr="0041528A" w:rsidRDefault="001A7305" w:rsidP="001A7305">
      <w:pPr>
        <w:pStyle w:val="B1"/>
        <w:numPr>
          <w:ilvl w:val="0"/>
          <w:numId w:val="23"/>
        </w:numPr>
      </w:pPr>
      <w:r w:rsidRPr="0041528A">
        <w:t>-</w:t>
      </w:r>
      <w:r w:rsidRPr="0041528A">
        <w:tab/>
        <w:t>Mobile Country Code (MCC) = 0</w:t>
      </w:r>
      <w:r>
        <w:t>0</w:t>
      </w:r>
      <w:r w:rsidRPr="0041528A">
        <w:t>1;</w:t>
      </w:r>
    </w:p>
    <w:p w14:paraId="7FCECF4E" w14:textId="77777777" w:rsidR="001A7305" w:rsidRPr="0041528A" w:rsidRDefault="001A7305" w:rsidP="001A7305">
      <w:pPr>
        <w:pStyle w:val="B1"/>
        <w:numPr>
          <w:ilvl w:val="0"/>
          <w:numId w:val="23"/>
        </w:numPr>
      </w:pPr>
      <w:r w:rsidRPr="0041528A">
        <w:t>-</w:t>
      </w:r>
      <w:r w:rsidRPr="0041528A">
        <w:tab/>
        <w:t>Mobile Network Code (MNC) = 0</w:t>
      </w:r>
      <w:r>
        <w:t>2</w:t>
      </w:r>
      <w:r w:rsidRPr="0041528A">
        <w:t>;</w:t>
      </w:r>
    </w:p>
    <w:p w14:paraId="3BF3E7BC" w14:textId="77777777" w:rsidR="001A7305" w:rsidRPr="0041528A" w:rsidRDefault="001A7305" w:rsidP="001A7305">
      <w:pPr>
        <w:pStyle w:val="B1"/>
        <w:numPr>
          <w:ilvl w:val="0"/>
          <w:numId w:val="23"/>
        </w:numPr>
      </w:pPr>
      <w:r w:rsidRPr="0041528A">
        <w:t>-</w:t>
      </w:r>
      <w:r w:rsidRPr="0041528A">
        <w:tab/>
        <w:t>Tracking Area Code (TAC) = 000001;</w:t>
      </w:r>
    </w:p>
    <w:p w14:paraId="170DEFA4" w14:textId="77777777" w:rsidR="001A7305" w:rsidRDefault="001A7305" w:rsidP="001A7305">
      <w:pPr>
        <w:pStyle w:val="B1"/>
        <w:numPr>
          <w:ilvl w:val="0"/>
          <w:numId w:val="23"/>
        </w:numPr>
      </w:pPr>
      <w:r w:rsidRPr="0041528A">
        <w:lastRenderedPageBreak/>
        <w:t>-</w:t>
      </w:r>
      <w:r w:rsidRPr="0041528A">
        <w:tab/>
      </w:r>
      <w:r>
        <w:t xml:space="preserve">NG-RAN/Satellite NG-RAN Cell Identifier (NCI) </w:t>
      </w:r>
      <w:r w:rsidRPr="0041528A">
        <w:t>= 0001 (36 bits);</w:t>
      </w:r>
    </w:p>
    <w:p w14:paraId="0CAF1FFA" w14:textId="77777777" w:rsidR="001A7305" w:rsidRPr="009C191D" w:rsidRDefault="001A7305" w:rsidP="001A7305">
      <w:pPr>
        <w:pStyle w:val="B1"/>
        <w:numPr>
          <w:ilvl w:val="0"/>
          <w:numId w:val="23"/>
        </w:numPr>
        <w:rPr>
          <w:rFonts w:eastAsia="SimSun"/>
        </w:rPr>
      </w:pPr>
      <w:r w:rsidRPr="0041528A">
        <w:t>-</w:t>
      </w:r>
      <w:r w:rsidRPr="0041528A">
        <w:tab/>
      </w:r>
      <w:r>
        <w:rPr>
          <w:rFonts w:cs="Arial"/>
          <w:szCs w:val="18"/>
          <w:lang w:val="en-US" w:eastAsia="fr-FR"/>
        </w:rPr>
        <w:t>Allowed S-NSSAIs is configured to include mapping information:</w:t>
      </w:r>
    </w:p>
    <w:p w14:paraId="356A728B" w14:textId="77777777" w:rsidR="001A7305" w:rsidRDefault="001A7305" w:rsidP="001A7305">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sidRPr="00755F38">
        <w:rPr>
          <w:rFonts w:eastAsia="SimSun"/>
        </w:rPr>
        <w:t>6</w:t>
      </w:r>
      <w:r>
        <w:rPr>
          <w:rFonts w:eastAsia="SimSun"/>
        </w:rPr>
        <w:t>)</w:t>
      </w:r>
      <w:r w:rsidRPr="009640B3">
        <w:rPr>
          <w:rFonts w:cs="Arial"/>
          <w:szCs w:val="18"/>
          <w:lang w:val="en-US" w:eastAsia="fr-FR"/>
        </w:rPr>
        <w:t xml:space="preserve"> '01010103'</w:t>
      </w:r>
      <w:r>
        <w:rPr>
          <w:rFonts w:eastAsia="SimSun"/>
        </w:rPr>
        <w:t xml:space="preserve"> (Mapped HPLMN SST: eMBB, Mapped HPLMN SD:010103</w:t>
      </w:r>
      <w:r w:rsidRPr="009A418A">
        <w:rPr>
          <w:rFonts w:eastAsia="SimSun"/>
        </w:rPr>
        <w:t>)</w:t>
      </w:r>
    </w:p>
    <w:p w14:paraId="4FB9053A" w14:textId="77777777" w:rsidR="001A7305" w:rsidRDefault="001A7305" w:rsidP="001A7305">
      <w:pPr>
        <w:pStyle w:val="B1"/>
        <w:ind w:left="1080" w:firstLine="0"/>
        <w:rPr>
          <w:rFonts w:eastAsia="SimSun"/>
        </w:rPr>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sidRPr="00755F38">
        <w:rPr>
          <w:rFonts w:eastAsia="SimSun"/>
        </w:rPr>
        <w:t>4</w:t>
      </w:r>
      <w:r>
        <w:rPr>
          <w:rFonts w:eastAsia="SimSun"/>
        </w:rP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080A6DE5" w14:textId="279D8AC7" w:rsidR="001A7305" w:rsidRDefault="001A7305" w:rsidP="001A7305">
      <w:pPr>
        <w:pStyle w:val="B1"/>
        <w:numPr>
          <w:ilvl w:val="0"/>
          <w:numId w:val="23"/>
        </w:numPr>
        <w:rPr>
          <w:rFonts w:eastAsia="SimSun"/>
        </w:rPr>
      </w:pPr>
      <w:r w:rsidRPr="0041528A">
        <w:t>-</w:t>
      </w:r>
      <w:r w:rsidRPr="0041528A">
        <w:tab/>
      </w:r>
      <w:r w:rsidR="0062341D" w:rsidRPr="00E12A9A">
        <w:rPr>
          <w:rFonts w:hint="eastAsia"/>
        </w:rPr>
        <w:t>NG-RAN</w:t>
      </w:r>
      <w:r w:rsidR="0062341D" w:rsidRPr="00E12A9A">
        <w:t>/Satellite NG-RAN</w:t>
      </w:r>
      <w:r w:rsidR="0062341D">
        <w:t xml:space="preserve"> Primary Timing Advance as defined in TS 38.133 [47] Table 7.1.2-2</w:t>
      </w:r>
      <w:r w:rsidR="0062341D" w:rsidRPr="0041528A">
        <w:t>;</w:t>
      </w:r>
    </w:p>
    <w:p w14:paraId="105F0BE7" w14:textId="64F61DD1" w:rsidR="00FF6629" w:rsidRPr="0041528A" w:rsidRDefault="00FF6629" w:rsidP="00FF6629">
      <w:r w:rsidRPr="0041528A">
        <w:t xml:space="preserve">The NG-RAN parameters of the system simulator </w:t>
      </w:r>
      <w:r>
        <w:t>for sequence 1.33 is</w:t>
      </w:r>
      <w:r w:rsidRPr="0041528A">
        <w:t>:</w:t>
      </w:r>
    </w:p>
    <w:p w14:paraId="29585B7C" w14:textId="77777777" w:rsidR="00FF6629" w:rsidRPr="0041528A" w:rsidRDefault="00FF6629" w:rsidP="00FF6629">
      <w:pPr>
        <w:pStyle w:val="B1"/>
        <w:numPr>
          <w:ilvl w:val="0"/>
          <w:numId w:val="23"/>
        </w:numPr>
      </w:pPr>
      <w:r w:rsidRPr="0041528A">
        <w:t>-</w:t>
      </w:r>
      <w:r w:rsidRPr="0041528A">
        <w:tab/>
        <w:t>Mobile Country Code (MCC) = 0</w:t>
      </w:r>
      <w:r>
        <w:t>0</w:t>
      </w:r>
      <w:r w:rsidRPr="0041528A">
        <w:t>1;</w:t>
      </w:r>
    </w:p>
    <w:p w14:paraId="3DBA7139" w14:textId="77777777" w:rsidR="00FF6629" w:rsidRPr="0041528A" w:rsidRDefault="00FF6629" w:rsidP="00FF6629">
      <w:pPr>
        <w:pStyle w:val="B1"/>
        <w:numPr>
          <w:ilvl w:val="0"/>
          <w:numId w:val="23"/>
        </w:numPr>
      </w:pPr>
      <w:r w:rsidRPr="0041528A">
        <w:t>-</w:t>
      </w:r>
      <w:r w:rsidRPr="0041528A">
        <w:tab/>
        <w:t>Mobile Network Code (MNC) = 0</w:t>
      </w:r>
      <w:r>
        <w:t>1</w:t>
      </w:r>
      <w:r w:rsidRPr="0041528A">
        <w:t>;</w:t>
      </w:r>
    </w:p>
    <w:p w14:paraId="349674FE" w14:textId="77777777" w:rsidR="00FF6629" w:rsidRPr="0041528A" w:rsidRDefault="00FF6629" w:rsidP="00FF6629">
      <w:pPr>
        <w:pStyle w:val="B1"/>
        <w:numPr>
          <w:ilvl w:val="0"/>
          <w:numId w:val="23"/>
        </w:numPr>
      </w:pPr>
      <w:r w:rsidRPr="0041528A">
        <w:t>-</w:t>
      </w:r>
      <w:r w:rsidRPr="0041528A">
        <w:tab/>
        <w:t>Tracking Area Code (TAC) = 000001;</w:t>
      </w:r>
    </w:p>
    <w:p w14:paraId="0B131396" w14:textId="77777777" w:rsidR="00FF6629" w:rsidRDefault="00FF6629" w:rsidP="00FF6629">
      <w:pPr>
        <w:pStyle w:val="B1"/>
        <w:numPr>
          <w:ilvl w:val="0"/>
          <w:numId w:val="23"/>
        </w:numPr>
      </w:pPr>
      <w:r w:rsidRPr="0041528A">
        <w:t>-</w:t>
      </w:r>
      <w:r w:rsidRPr="0041528A">
        <w:tab/>
      </w:r>
      <w:r>
        <w:t xml:space="preserve">NG-RAN/Satellite NG-RAN Cell Identifier (NCI) </w:t>
      </w:r>
      <w:r w:rsidRPr="0041528A">
        <w:t>= 0001 (36 bits);</w:t>
      </w:r>
    </w:p>
    <w:p w14:paraId="75E316C3" w14:textId="77777777" w:rsidR="00FF6629" w:rsidRDefault="00FF6629" w:rsidP="00FF6629">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p>
    <w:p w14:paraId="23ED3CAA" w14:textId="77777777" w:rsidR="00FF6629" w:rsidRPr="00E24981" w:rsidRDefault="00FF6629" w:rsidP="00FF6629">
      <w:pPr>
        <w:pStyle w:val="B1"/>
        <w:numPr>
          <w:ilvl w:val="0"/>
          <w:numId w:val="23"/>
        </w:numPr>
        <w:rPr>
          <w:rFonts w:eastAsia="SimSun"/>
        </w:rPr>
      </w:pPr>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5F3D091E" w14:textId="2A527234" w:rsidR="00FF6629" w:rsidRPr="00276BD0" w:rsidRDefault="00FF6629" w:rsidP="00FF6629">
      <w:pPr>
        <w:pStyle w:val="B1"/>
        <w:numPr>
          <w:ilvl w:val="0"/>
          <w:numId w:val="23"/>
        </w:numPr>
        <w:rPr>
          <w:rFonts w:eastAsia="SimSun"/>
        </w:rPr>
      </w:pPr>
      <w:r w:rsidRPr="0041528A">
        <w:t>-</w:t>
      </w:r>
      <w:r w:rsidRPr="0041528A">
        <w:tab/>
      </w:r>
      <w:r w:rsidR="0062341D" w:rsidRPr="003E7D74">
        <w:rPr>
          <w:rFonts w:hint="eastAsia"/>
          <w:lang w:val="en-US" w:eastAsia="zh-CN"/>
        </w:rPr>
        <w:t>NG-RAN</w:t>
      </w:r>
      <w:r w:rsidR="0062341D" w:rsidRPr="003E7D74">
        <w:rPr>
          <w:lang w:val="en-US" w:eastAsia="zh-CN"/>
        </w:rPr>
        <w:t>/Satellite NG-RAN</w:t>
      </w:r>
      <w:r w:rsidR="0062341D">
        <w:t xml:space="preserve"> Primary Timing Advance as defined in TS 38.133 [47] Table 7.1.2-2</w:t>
      </w:r>
      <w:r w:rsidR="0062341D" w:rsidRPr="0041528A">
        <w:t>;</w:t>
      </w:r>
    </w:p>
    <w:p w14:paraId="4393A90D" w14:textId="3D38F3A6" w:rsidR="00FF6629" w:rsidRPr="0041528A" w:rsidRDefault="00FF6629" w:rsidP="00FF6629">
      <w:r w:rsidRPr="0041528A">
        <w:t xml:space="preserve">The NG-RAN parameters of the system simulator </w:t>
      </w:r>
      <w:r>
        <w:t>for sequence 1.34 is</w:t>
      </w:r>
      <w:r w:rsidRPr="0041528A">
        <w:t>:</w:t>
      </w:r>
    </w:p>
    <w:p w14:paraId="12C939CF" w14:textId="77777777" w:rsidR="00FF6629" w:rsidRPr="0041528A" w:rsidRDefault="00FF6629" w:rsidP="00FF6629">
      <w:pPr>
        <w:pStyle w:val="B1"/>
        <w:numPr>
          <w:ilvl w:val="0"/>
          <w:numId w:val="23"/>
        </w:numPr>
      </w:pPr>
      <w:r w:rsidRPr="0041528A">
        <w:t>-</w:t>
      </w:r>
      <w:r w:rsidRPr="0041528A">
        <w:tab/>
        <w:t>Mobile Country Code (MCC) = 0</w:t>
      </w:r>
      <w:r>
        <w:t>0</w:t>
      </w:r>
      <w:r w:rsidRPr="0041528A">
        <w:t>1;</w:t>
      </w:r>
    </w:p>
    <w:p w14:paraId="4CBB64C2" w14:textId="77777777" w:rsidR="00FF6629" w:rsidRPr="0041528A" w:rsidRDefault="00FF6629" w:rsidP="00FF6629">
      <w:pPr>
        <w:pStyle w:val="B1"/>
        <w:numPr>
          <w:ilvl w:val="0"/>
          <w:numId w:val="23"/>
        </w:numPr>
      </w:pPr>
      <w:r w:rsidRPr="0041528A">
        <w:t>-</w:t>
      </w:r>
      <w:r w:rsidRPr="0041528A">
        <w:tab/>
        <w:t>Mobile Network Code (MNC) = 0</w:t>
      </w:r>
      <w:r>
        <w:t>2</w:t>
      </w:r>
      <w:r w:rsidRPr="0041528A">
        <w:t>;</w:t>
      </w:r>
    </w:p>
    <w:p w14:paraId="4C1546E9" w14:textId="77777777" w:rsidR="00FF6629" w:rsidRPr="0041528A" w:rsidRDefault="00FF6629" w:rsidP="00FF6629">
      <w:pPr>
        <w:pStyle w:val="B1"/>
        <w:numPr>
          <w:ilvl w:val="0"/>
          <w:numId w:val="23"/>
        </w:numPr>
      </w:pPr>
      <w:r w:rsidRPr="0041528A">
        <w:t>-</w:t>
      </w:r>
      <w:r w:rsidRPr="0041528A">
        <w:tab/>
        <w:t>Tracking Area Code (TAC) = 000001;</w:t>
      </w:r>
    </w:p>
    <w:p w14:paraId="674E29B7" w14:textId="77777777" w:rsidR="00FF6629" w:rsidRDefault="00FF6629" w:rsidP="00FF6629">
      <w:pPr>
        <w:pStyle w:val="B1"/>
        <w:numPr>
          <w:ilvl w:val="0"/>
          <w:numId w:val="23"/>
        </w:numPr>
      </w:pPr>
      <w:r w:rsidRPr="0041528A">
        <w:t>-</w:t>
      </w:r>
      <w:r w:rsidRPr="0041528A">
        <w:tab/>
      </w:r>
      <w:r>
        <w:t xml:space="preserve">NG-RAN/Satellite NG-RAN Cell Identifier (NCI) </w:t>
      </w:r>
      <w:r w:rsidRPr="0041528A">
        <w:t>= 0001 (36 bits);</w:t>
      </w:r>
    </w:p>
    <w:p w14:paraId="3CA33FDA" w14:textId="77777777" w:rsidR="00FF6629" w:rsidRPr="009C191D" w:rsidRDefault="00FF6629" w:rsidP="00FF6629">
      <w:pPr>
        <w:pStyle w:val="B1"/>
        <w:numPr>
          <w:ilvl w:val="0"/>
          <w:numId w:val="23"/>
        </w:numPr>
        <w:rPr>
          <w:rFonts w:eastAsia="SimSun"/>
        </w:rPr>
      </w:pPr>
      <w:r w:rsidRPr="0041528A">
        <w:t>-</w:t>
      </w:r>
      <w:r w:rsidRPr="0041528A">
        <w:tab/>
      </w:r>
      <w:r>
        <w:rPr>
          <w:rFonts w:cs="Arial"/>
          <w:szCs w:val="18"/>
          <w:lang w:val="en-US" w:eastAsia="fr-FR"/>
        </w:rPr>
        <w:t>Allowed S-NSSAIs with mapping information:</w:t>
      </w:r>
    </w:p>
    <w:p w14:paraId="5DD55706" w14:textId="77777777" w:rsidR="00FF6629" w:rsidRDefault="00FF6629" w:rsidP="00FF6629">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r>
        <w:rPr>
          <w:rFonts w:cs="Arial"/>
          <w:szCs w:val="18"/>
          <w:lang w:val="en-US" w:eastAsia="fr-FR"/>
        </w:rPr>
        <w:t>;</w:t>
      </w:r>
    </w:p>
    <w:p w14:paraId="5C78704C" w14:textId="77777777" w:rsidR="00FF6629" w:rsidRPr="00B94D57" w:rsidRDefault="00FF6629" w:rsidP="00FF6629">
      <w:pPr>
        <w:pStyle w:val="B1"/>
        <w:numPr>
          <w:ilvl w:val="0"/>
          <w:numId w:val="23"/>
        </w:numPr>
        <w:rPr>
          <w:rFonts w:eastAsia="SimSun"/>
        </w:rPr>
      </w:pPr>
      <w:r w:rsidRPr="0041528A">
        <w:t>-</w:t>
      </w:r>
      <w:r w:rsidRPr="0041528A">
        <w:tab/>
      </w:r>
      <w:r>
        <w:rPr>
          <w:rFonts w:cs="Arial"/>
          <w:szCs w:val="18"/>
          <w:lang w:val="en-US" w:eastAsia="fr-FR"/>
        </w:rPr>
        <w:t>Rejected S-NSSAIs with mapping information:</w:t>
      </w:r>
    </w:p>
    <w:p w14:paraId="1378FBC3" w14:textId="77777777" w:rsidR="00FF6629" w:rsidRDefault="00FF6629" w:rsidP="00FF6629">
      <w:pPr>
        <w:pStyle w:val="B1"/>
        <w:ind w:left="1080" w:firstLine="0"/>
        <w:rPr>
          <w:rFonts w:eastAsia="SimSun"/>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235F2DC0" w14:textId="26FD4398" w:rsidR="00FF6629" w:rsidRPr="00D00ABF" w:rsidRDefault="00FF6629" w:rsidP="00FF6629">
      <w:pPr>
        <w:pStyle w:val="B1"/>
        <w:numPr>
          <w:ilvl w:val="0"/>
          <w:numId w:val="23"/>
        </w:numPr>
        <w:rPr>
          <w:rFonts w:eastAsia="SimSun"/>
        </w:rPr>
      </w:pPr>
      <w:r w:rsidRPr="0041528A">
        <w:t>-</w:t>
      </w:r>
      <w:r w:rsidRPr="0041528A">
        <w:tab/>
      </w:r>
      <w:r w:rsidR="0062341D" w:rsidRPr="00937674">
        <w:rPr>
          <w:rFonts w:hint="eastAsia"/>
        </w:rPr>
        <w:t>NG-RAN</w:t>
      </w:r>
      <w:r w:rsidR="0062341D" w:rsidRPr="00937674">
        <w:t>/Satellite NG-RAN</w:t>
      </w:r>
      <w:r w:rsidR="0062341D">
        <w:t xml:space="preserve"> Primary Timing Advance as defined in TS 38.133 [47] Table 7.1.2-2</w:t>
      </w:r>
      <w:r w:rsidR="0062341D" w:rsidRPr="0041528A">
        <w:t>;</w:t>
      </w:r>
    </w:p>
    <w:p w14:paraId="4C974ADA" w14:textId="77777777" w:rsidR="00C53078" w:rsidRPr="0041528A" w:rsidRDefault="00C53078" w:rsidP="00C53078">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lastRenderedPageBreak/>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4EA0CACE" w14:textId="64AF558B" w:rsidR="00EF49D7" w:rsidRPr="0041528A" w:rsidRDefault="00EF49D7" w:rsidP="00C53078">
      <w:pPr>
        <w:pStyle w:val="B1"/>
      </w:pPr>
      <w:r w:rsidRPr="0041528A">
        <w:t>-</w:t>
      </w:r>
      <w:r w:rsidRPr="0041528A">
        <w:tab/>
        <w:t>Neighbour allocations = 561, 565, 568, 569, 573, 575, 577, 581, 582 and 585.</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48716AD9" w14:textId="4EE79ADB" w:rsidR="00991958" w:rsidRPr="0041528A" w:rsidRDefault="00991958" w:rsidP="00991958">
      <w:r w:rsidRPr="0041528A">
        <w:t>Expected sequence 1.22</w:t>
      </w:r>
      <w:r>
        <w:t xml:space="preserve">, </w:t>
      </w:r>
      <w:r w:rsidRPr="0041528A">
        <w:t>1.23</w:t>
      </w:r>
      <w:r>
        <w:t>, 1.24, 1.25, 1.26, 1.26A, 1.26B</w:t>
      </w:r>
      <w:r w:rsidR="00C91453">
        <w:t xml:space="preserve">, </w:t>
      </w:r>
      <w:r>
        <w:t>1.27</w:t>
      </w:r>
      <w:r w:rsidR="00985141">
        <w:t>, 1.33 and 1.34</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lastRenderedPageBreak/>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1A9747" w14:textId="77777777" w:rsidR="00C53078" w:rsidRDefault="00C53078" w:rsidP="00C53078">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112A6140" w14:textId="77777777" w:rsidR="00C53078" w:rsidRPr="0041528A" w:rsidRDefault="00C53078" w:rsidP="00C53078">
      <w:pPr>
        <w:pStyle w:val="B1"/>
        <w:tabs>
          <w:tab w:val="left" w:pos="2835"/>
        </w:tabs>
      </w:pPr>
      <w:r w:rsidRPr="0041528A">
        <w:t xml:space="preserve">Network parameters for </w:t>
      </w:r>
      <w:r>
        <w:t>C</w:t>
      </w:r>
      <w:r w:rsidRPr="0041528A">
        <w:t>ell 1:</w:t>
      </w:r>
    </w:p>
    <w:p w14:paraId="21E1A1A7" w14:textId="77777777" w:rsidR="00C53078" w:rsidRPr="0041528A" w:rsidRDefault="00C53078" w:rsidP="00C53078">
      <w:pPr>
        <w:pStyle w:val="B1"/>
      </w:pPr>
      <w:r w:rsidRPr="0041528A">
        <w:t>-</w:t>
      </w:r>
      <w:r w:rsidRPr="0041528A">
        <w:tab/>
        <w:t>Mobile Country Code (MCC) = 001;</w:t>
      </w:r>
    </w:p>
    <w:p w14:paraId="68034F7E" w14:textId="77777777" w:rsidR="00C53078" w:rsidRPr="0041528A" w:rsidRDefault="00C53078" w:rsidP="00C53078">
      <w:pPr>
        <w:pStyle w:val="B1"/>
      </w:pPr>
      <w:r w:rsidRPr="0041528A">
        <w:t>-</w:t>
      </w:r>
      <w:r w:rsidRPr="0041528A">
        <w:tab/>
        <w:t>Mobile Network Code (MNC) = 01;</w:t>
      </w:r>
    </w:p>
    <w:p w14:paraId="620D8E15" w14:textId="77777777" w:rsidR="00C53078" w:rsidRPr="0041528A" w:rsidRDefault="00C53078" w:rsidP="00C53078">
      <w:pPr>
        <w:pStyle w:val="B1"/>
      </w:pPr>
      <w:r w:rsidRPr="0041528A">
        <w:t>-</w:t>
      </w:r>
      <w:r w:rsidRPr="0041528A">
        <w:tab/>
        <w:t>Tracking Area Code (TAC) = 000001;</w:t>
      </w:r>
    </w:p>
    <w:p w14:paraId="3D109864" w14:textId="0156A97A" w:rsidR="00C53078" w:rsidRDefault="00C53078" w:rsidP="00C53078">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0B30939" w14:textId="77777777" w:rsidR="00C53078" w:rsidRDefault="00C53078" w:rsidP="00C53078">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4ECE1EDA" w14:textId="77777777" w:rsidR="00C53078" w:rsidRPr="0041528A" w:rsidRDefault="00C53078" w:rsidP="00C53078">
      <w:pPr>
        <w:pStyle w:val="B1"/>
        <w:tabs>
          <w:tab w:val="left" w:pos="2835"/>
        </w:tabs>
      </w:pPr>
      <w:r w:rsidRPr="0041528A">
        <w:t xml:space="preserve">Network parameters for </w:t>
      </w:r>
      <w:r>
        <w:t>C</w:t>
      </w:r>
      <w:r w:rsidRPr="0041528A">
        <w:t>ell 2:</w:t>
      </w:r>
    </w:p>
    <w:p w14:paraId="54826D0E" w14:textId="77777777" w:rsidR="00C53078" w:rsidRPr="0041528A" w:rsidRDefault="00C53078" w:rsidP="00C53078">
      <w:pPr>
        <w:pStyle w:val="B1"/>
      </w:pPr>
      <w:r w:rsidRPr="0041528A">
        <w:t>-</w:t>
      </w:r>
      <w:r w:rsidRPr="0041528A">
        <w:tab/>
        <w:t>Mobile Country Code (MCC) = 001;</w:t>
      </w:r>
    </w:p>
    <w:p w14:paraId="2A9EA674" w14:textId="77777777" w:rsidR="00C53078" w:rsidRPr="0041528A" w:rsidRDefault="00C53078" w:rsidP="00C53078">
      <w:pPr>
        <w:pStyle w:val="B1"/>
      </w:pPr>
      <w:r w:rsidRPr="0041528A">
        <w:t>-</w:t>
      </w:r>
      <w:r w:rsidRPr="0041528A">
        <w:tab/>
        <w:t>Mobile Network Code (MNC) = 01;</w:t>
      </w:r>
    </w:p>
    <w:p w14:paraId="236466FD" w14:textId="77777777" w:rsidR="00C53078" w:rsidRPr="0041528A" w:rsidRDefault="00C53078" w:rsidP="00C53078">
      <w:pPr>
        <w:pStyle w:val="B1"/>
      </w:pPr>
      <w:r w:rsidRPr="0041528A">
        <w:t>-</w:t>
      </w:r>
      <w:r w:rsidRPr="0041528A">
        <w:tab/>
        <w:t>Tracking Area Code (TAC) = 000001;</w:t>
      </w:r>
    </w:p>
    <w:p w14:paraId="5DCFD040" w14:textId="1A743216" w:rsidR="00C53078" w:rsidRDefault="00C53078" w:rsidP="00C53078">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08750703" w14:textId="77777777" w:rsidR="00C53078" w:rsidRDefault="00C53078" w:rsidP="00C53078">
      <w:r w:rsidRPr="0041528A">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lastRenderedPageBreak/>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1420C904" w14:textId="3C370124" w:rsidR="00C53078" w:rsidRDefault="00C53078" w:rsidP="00C53078">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48CC60EA" w14:textId="77777777" w:rsidR="00C53078" w:rsidRPr="0041528A" w:rsidRDefault="00C53078" w:rsidP="006146F0">
      <w:pPr>
        <w:pStyle w:val="List"/>
        <w:tabs>
          <w:tab w:val="left" w:pos="2835"/>
        </w:tabs>
        <w:ind w:left="0" w:firstLine="0"/>
      </w:pPr>
      <w:r w:rsidRPr="0041528A">
        <w:t xml:space="preserve">The </w:t>
      </w:r>
      <w:r w:rsidRPr="003F591D">
        <w:t xml:space="preserve">Satellite NG-RAN </w:t>
      </w:r>
      <w:r w:rsidRPr="0041528A">
        <w:t>parameters of the system simulator are:</w:t>
      </w:r>
    </w:p>
    <w:p w14:paraId="63AEDAC4" w14:textId="77777777" w:rsidR="00C53078" w:rsidRPr="0041528A" w:rsidRDefault="00C53078" w:rsidP="00C53078">
      <w:pPr>
        <w:pStyle w:val="B1"/>
        <w:ind w:left="284" w:firstLine="0"/>
      </w:pPr>
      <w:r w:rsidRPr="0041528A">
        <w:t>-</w:t>
      </w:r>
      <w:r w:rsidRPr="0041528A">
        <w:tab/>
        <w:t>Mobile Country Code (MCC) = 001;</w:t>
      </w:r>
    </w:p>
    <w:p w14:paraId="460B8CFC" w14:textId="77777777" w:rsidR="00C53078" w:rsidRPr="0041528A" w:rsidRDefault="00C53078" w:rsidP="00C53078">
      <w:pPr>
        <w:pStyle w:val="B1"/>
        <w:ind w:left="284" w:firstLine="0"/>
      </w:pPr>
      <w:r w:rsidRPr="0041528A">
        <w:t>-</w:t>
      </w:r>
      <w:r w:rsidRPr="0041528A">
        <w:tab/>
        <w:t>Mobile Network Code (MNC) = 01;</w:t>
      </w:r>
    </w:p>
    <w:p w14:paraId="442C7C15" w14:textId="77777777" w:rsidR="00C53078" w:rsidRPr="0041528A" w:rsidRDefault="00C53078" w:rsidP="00C53078">
      <w:pPr>
        <w:pStyle w:val="B1"/>
        <w:ind w:left="284" w:firstLine="0"/>
      </w:pPr>
      <w:r w:rsidRPr="0041528A">
        <w:t>-</w:t>
      </w:r>
      <w:r w:rsidRPr="0041528A">
        <w:tab/>
        <w:t>Tracking Area Code (TAC) = 000001;</w:t>
      </w:r>
    </w:p>
    <w:p w14:paraId="79A117FA" w14:textId="77777777" w:rsidR="00C53078" w:rsidRDefault="00C53078" w:rsidP="00C53078">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lastRenderedPageBreak/>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lastRenderedPageBreak/>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lastRenderedPageBreak/>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lastRenderedPageBreak/>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lastRenderedPageBreak/>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lastRenderedPageBreak/>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lastRenderedPageBreak/>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2675C6B3" w14:textId="77777777" w:rsidR="00BF46E1" w:rsidRPr="0041528A" w:rsidRDefault="00BF46E1" w:rsidP="00BF46E1">
      <w:pPr>
        <w:pStyle w:val="Heading5"/>
      </w:pPr>
      <w:r w:rsidRPr="0041528A">
        <w:t>27.22.4.15.5</w:t>
      </w:r>
      <w:r w:rsidRPr="0041528A">
        <w:tab/>
        <w:t>Test requirement</w:t>
      </w:r>
      <w:bookmarkEnd w:id="69"/>
    </w:p>
    <w:p w14:paraId="0F5494E0" w14:textId="6A1B8C73" w:rsidR="00BF46E1" w:rsidRDefault="00BF46E1" w:rsidP="00BF46E1">
      <w:r w:rsidRPr="0041528A">
        <w:t xml:space="preserve">The ME shall operate in the manner defined in expected sequences 1.1 to </w:t>
      </w:r>
      <w:r w:rsidR="005C2FBF">
        <w:t>1.</w:t>
      </w:r>
      <w:r w:rsidR="00E40DE8">
        <w:t>3</w:t>
      </w:r>
      <w:r w:rsidR="0062341D">
        <w:t>4</w:t>
      </w:r>
      <w:r w:rsidRPr="0041528A">
        <w:t>.</w:t>
      </w:r>
    </w:p>
    <w:p w14:paraId="3AE012AB" w14:textId="77777777" w:rsidR="00BF46E1" w:rsidRPr="0041528A" w:rsidRDefault="00BF46E1" w:rsidP="0030384C">
      <w:pPr>
        <w:pStyle w:val="Heading4"/>
      </w:pPr>
      <w:bookmarkStart w:id="70" w:name="_Toc146313008"/>
      <w:r w:rsidRPr="0041528A">
        <w:lastRenderedPageBreak/>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lastRenderedPageBreak/>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lastRenderedPageBreak/>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lastRenderedPageBreak/>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lastRenderedPageBreak/>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0A697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3CD2" w14:textId="77777777" w:rsidR="008A636D" w:rsidRDefault="008A636D">
      <w:r>
        <w:separator/>
      </w:r>
    </w:p>
  </w:endnote>
  <w:endnote w:type="continuationSeparator" w:id="0">
    <w:p w14:paraId="60E0A5BA" w14:textId="77777777" w:rsidR="008A636D" w:rsidRDefault="008A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ECDA5" w14:textId="77777777" w:rsidR="000A6975" w:rsidRDefault="000A6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E76A3AB" w:rsidR="00597B11" w:rsidRDefault="000A697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7AB2" w14:textId="77777777" w:rsidR="000A6975" w:rsidRDefault="000A6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6484" w14:textId="77777777" w:rsidR="008A636D" w:rsidRDefault="008A636D">
      <w:r>
        <w:separator/>
      </w:r>
    </w:p>
  </w:footnote>
  <w:footnote w:type="continuationSeparator" w:id="0">
    <w:p w14:paraId="615F13D4" w14:textId="77777777" w:rsidR="008A636D" w:rsidRDefault="008A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8EEE" w14:textId="77777777" w:rsidR="000A6975" w:rsidRDefault="000A69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938206E" w:rsidR="00597B11" w:rsidRDefault="000A6975">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D30BEFE" w:rsidR="00597B11" w:rsidRDefault="000A6975">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A6D8" w14:textId="77777777" w:rsidR="000A6975" w:rsidRDefault="000A6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33525"/>
    <w:rsid w:val="00134D55"/>
    <w:rsid w:val="0015725B"/>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13EA6"/>
    <w:rsid w:val="0021575D"/>
    <w:rsid w:val="002347A2"/>
    <w:rsid w:val="002675F0"/>
    <w:rsid w:val="002727DD"/>
    <w:rsid w:val="00280941"/>
    <w:rsid w:val="002B11B9"/>
    <w:rsid w:val="002B6339"/>
    <w:rsid w:val="002C1D08"/>
    <w:rsid w:val="002E00EE"/>
    <w:rsid w:val="002E1C50"/>
    <w:rsid w:val="0030384C"/>
    <w:rsid w:val="003172DC"/>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C5DFF"/>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1F41"/>
    <w:rsid w:val="0055658E"/>
    <w:rsid w:val="00561326"/>
    <w:rsid w:val="00565087"/>
    <w:rsid w:val="005859F8"/>
    <w:rsid w:val="005965CC"/>
    <w:rsid w:val="00597B11"/>
    <w:rsid w:val="005B3C1D"/>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7114"/>
    <w:rsid w:val="00647117"/>
    <w:rsid w:val="006546F5"/>
    <w:rsid w:val="00656565"/>
    <w:rsid w:val="00662483"/>
    <w:rsid w:val="00672E5C"/>
    <w:rsid w:val="00680F3E"/>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7413"/>
    <w:rsid w:val="009F069A"/>
    <w:rsid w:val="009F2B62"/>
    <w:rsid w:val="009F2C04"/>
    <w:rsid w:val="009F37B7"/>
    <w:rsid w:val="00A10F02"/>
    <w:rsid w:val="00A164B4"/>
    <w:rsid w:val="00A26956"/>
    <w:rsid w:val="00A27486"/>
    <w:rsid w:val="00A27681"/>
    <w:rsid w:val="00A33235"/>
    <w:rsid w:val="00A360CB"/>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C309B"/>
    <w:rsid w:val="00DC4DA2"/>
    <w:rsid w:val="00DD30EB"/>
    <w:rsid w:val="00DD414F"/>
    <w:rsid w:val="00DD4C17"/>
    <w:rsid w:val="00DD6B30"/>
    <w:rsid w:val="00DD74A5"/>
    <w:rsid w:val="00DE3984"/>
    <w:rsid w:val="00DE49D8"/>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341</Pages>
  <Words>82557</Words>
  <Characters>470577</Characters>
  <Application>Microsoft Office Word</Application>
  <DocSecurity>0</DocSecurity>
  <Lines>3921</Lines>
  <Paragraphs>1104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552030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60</cp:revision>
  <cp:lastPrinted>2019-02-25T14:05:00Z</cp:lastPrinted>
  <dcterms:created xsi:type="dcterms:W3CDTF">2023-09-25T09:49:00Z</dcterms:created>
  <dcterms:modified xsi:type="dcterms:W3CDTF">2025-03-17T10:37:00Z</dcterms:modified>
</cp:coreProperties>
</file>