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35E3C046"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9A570B">
              <w:rPr>
                <w:noProof w:val="0"/>
              </w:rPr>
              <w:t>19.1.0</w:t>
            </w:r>
            <w:r w:rsidRPr="00816C4A">
              <w:rPr>
                <w:noProof w:val="0"/>
              </w:rPr>
              <w:t xml:space="preserve"> </w:t>
            </w:r>
            <w:r w:rsidRPr="00816C4A">
              <w:rPr>
                <w:noProof w:val="0"/>
                <w:sz w:val="32"/>
              </w:rPr>
              <w:t>(</w:t>
            </w:r>
            <w:r w:rsidR="009A570B">
              <w:rPr>
                <w:noProof w:val="0"/>
                <w:sz w:val="32"/>
              </w:rPr>
              <w:t>2025-03</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30221C10" w:rsidR="00E86E7B" w:rsidRPr="00816C4A" w:rsidRDefault="00E86E7B" w:rsidP="00E86E7B">
            <w:pPr>
              <w:pStyle w:val="ZT"/>
              <w:framePr w:wrap="auto" w:hAnchor="text" w:yAlign="inline"/>
            </w:pPr>
            <w:r w:rsidRPr="00816C4A">
              <w:t>(</w:t>
            </w:r>
            <w:r w:rsidRPr="00816C4A">
              <w:rPr>
                <w:rStyle w:val="ZGSM"/>
              </w:rPr>
              <w:t>Release 1</w:t>
            </w:r>
            <w:r w:rsidR="00FC7840">
              <w:rPr>
                <w:rStyle w:val="ZGSM"/>
              </w:rPr>
              <w:t>9</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803700592" r:id="rId10"/>
              </w:object>
            </w:r>
          </w:p>
        </w:tc>
        <w:tc>
          <w:tcPr>
            <w:tcW w:w="5540" w:type="dxa"/>
            <w:shd w:val="clear" w:color="auto" w:fill="auto"/>
          </w:tcPr>
          <w:p w14:paraId="0CE9CC4E" w14:textId="03B23EF4" w:rsidR="00D57972" w:rsidRDefault="00205B5F" w:rsidP="00133525">
            <w:pPr>
              <w:jc w:val="right"/>
            </w:pPr>
            <w:bookmarkStart w:id="3" w:name="logos"/>
            <w:r>
              <w:rPr>
                <w:noProof/>
              </w:rPr>
              <w:drawing>
                <wp:inline distT="0" distB="0" distL="0" distR="0" wp14:anchorId="49AD5B5C" wp14:editId="1DD4B1B5">
                  <wp:extent cx="16446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0F46F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33CAFCD0"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7F083D">
              <w:rPr>
                <w:noProof/>
                <w:sz w:val="18"/>
              </w:rPr>
              <w:t>4</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03DF073C" w14:textId="3A32366F" w:rsidR="00007129" w:rsidRDefault="006A3D0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07129">
        <w:rPr>
          <w:noProof/>
        </w:rPr>
        <w:t>Foreword</w:t>
      </w:r>
      <w:r w:rsidR="00007129">
        <w:rPr>
          <w:noProof/>
        </w:rPr>
        <w:tab/>
      </w:r>
      <w:r w:rsidR="00007129">
        <w:rPr>
          <w:noProof/>
        </w:rPr>
        <w:fldChar w:fldCharType="begin" w:fldLock="1"/>
      </w:r>
      <w:r w:rsidR="00007129">
        <w:rPr>
          <w:noProof/>
        </w:rPr>
        <w:instrText xml:space="preserve"> PAGEREF _Toc193087801 \h </w:instrText>
      </w:r>
      <w:r w:rsidR="00007129">
        <w:rPr>
          <w:noProof/>
        </w:rPr>
      </w:r>
      <w:r w:rsidR="00007129">
        <w:rPr>
          <w:noProof/>
        </w:rPr>
        <w:fldChar w:fldCharType="separate"/>
      </w:r>
      <w:r w:rsidR="00007129">
        <w:rPr>
          <w:noProof/>
        </w:rPr>
        <w:t>13</w:t>
      </w:r>
      <w:r w:rsidR="00007129">
        <w:rPr>
          <w:noProof/>
        </w:rPr>
        <w:fldChar w:fldCharType="end"/>
      </w:r>
    </w:p>
    <w:p w14:paraId="1E252918" w14:textId="58EB9B0C"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_Toc193087802 \h </w:instrText>
      </w:r>
      <w:r>
        <w:rPr>
          <w:noProof/>
        </w:rPr>
      </w:r>
      <w:r>
        <w:rPr>
          <w:noProof/>
        </w:rPr>
        <w:fldChar w:fldCharType="separate"/>
      </w:r>
      <w:r>
        <w:rPr>
          <w:noProof/>
        </w:rPr>
        <w:t>14</w:t>
      </w:r>
      <w:r>
        <w:rPr>
          <w:noProof/>
        </w:rPr>
        <w:fldChar w:fldCharType="end"/>
      </w:r>
    </w:p>
    <w:p w14:paraId="12A63C36" w14:textId="66A3B1E4"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_Toc193087803 \h </w:instrText>
      </w:r>
      <w:r>
        <w:rPr>
          <w:noProof/>
        </w:rPr>
      </w:r>
      <w:r>
        <w:rPr>
          <w:noProof/>
        </w:rPr>
        <w:fldChar w:fldCharType="separate"/>
      </w:r>
      <w:r>
        <w:rPr>
          <w:noProof/>
        </w:rPr>
        <w:t>14</w:t>
      </w:r>
      <w:r>
        <w:rPr>
          <w:noProof/>
        </w:rPr>
        <w:fldChar w:fldCharType="end"/>
      </w:r>
    </w:p>
    <w:p w14:paraId="0E60A9D4" w14:textId="6F16E2F0"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 and symbols</w:t>
      </w:r>
      <w:r>
        <w:rPr>
          <w:noProof/>
        </w:rPr>
        <w:tab/>
      </w:r>
      <w:r>
        <w:rPr>
          <w:noProof/>
        </w:rPr>
        <w:fldChar w:fldCharType="begin" w:fldLock="1"/>
      </w:r>
      <w:r>
        <w:rPr>
          <w:noProof/>
        </w:rPr>
        <w:instrText xml:space="preserve"> PAGEREF _Toc193087804 \h </w:instrText>
      </w:r>
      <w:r>
        <w:rPr>
          <w:noProof/>
        </w:rPr>
      </w:r>
      <w:r>
        <w:rPr>
          <w:noProof/>
        </w:rPr>
        <w:fldChar w:fldCharType="separate"/>
      </w:r>
      <w:r>
        <w:rPr>
          <w:noProof/>
        </w:rPr>
        <w:t>17</w:t>
      </w:r>
      <w:r>
        <w:rPr>
          <w:noProof/>
        </w:rPr>
        <w:fldChar w:fldCharType="end"/>
      </w:r>
    </w:p>
    <w:p w14:paraId="2D5FE510" w14:textId="0A71123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_Toc193087805 \h </w:instrText>
      </w:r>
      <w:r>
        <w:rPr>
          <w:noProof/>
        </w:rPr>
      </w:r>
      <w:r>
        <w:rPr>
          <w:noProof/>
        </w:rPr>
        <w:fldChar w:fldCharType="separate"/>
      </w:r>
      <w:r>
        <w:rPr>
          <w:noProof/>
        </w:rPr>
        <w:t>17</w:t>
      </w:r>
      <w:r>
        <w:rPr>
          <w:noProof/>
        </w:rPr>
        <w:fldChar w:fldCharType="end"/>
      </w:r>
    </w:p>
    <w:p w14:paraId="52E34F62" w14:textId="65DD4D1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_Toc193087806 \h </w:instrText>
      </w:r>
      <w:r>
        <w:rPr>
          <w:noProof/>
        </w:rPr>
      </w:r>
      <w:r>
        <w:rPr>
          <w:noProof/>
        </w:rPr>
        <w:fldChar w:fldCharType="separate"/>
      </w:r>
      <w:r>
        <w:rPr>
          <w:noProof/>
        </w:rPr>
        <w:t>17</w:t>
      </w:r>
      <w:r>
        <w:rPr>
          <w:noProof/>
        </w:rPr>
        <w:fldChar w:fldCharType="end"/>
      </w:r>
    </w:p>
    <w:p w14:paraId="756941C2" w14:textId="410C1048"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_Toc193087807 \h </w:instrText>
      </w:r>
      <w:r>
        <w:rPr>
          <w:noProof/>
        </w:rPr>
      </w:r>
      <w:r>
        <w:rPr>
          <w:noProof/>
        </w:rPr>
        <w:fldChar w:fldCharType="separate"/>
      </w:r>
      <w:r>
        <w:rPr>
          <w:noProof/>
        </w:rPr>
        <w:t>19</w:t>
      </w:r>
      <w:r>
        <w:rPr>
          <w:noProof/>
        </w:rPr>
        <w:fldChar w:fldCharType="end"/>
      </w:r>
    </w:p>
    <w:p w14:paraId="620CA38A" w14:textId="4162DF94"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USAT</w:t>
      </w:r>
      <w:r>
        <w:rPr>
          <w:noProof/>
        </w:rPr>
        <w:tab/>
      </w:r>
      <w:r>
        <w:rPr>
          <w:noProof/>
        </w:rPr>
        <w:fldChar w:fldCharType="begin" w:fldLock="1"/>
      </w:r>
      <w:r>
        <w:rPr>
          <w:noProof/>
        </w:rPr>
        <w:instrText xml:space="preserve"> PAGEREF _Toc193087808 \h </w:instrText>
      </w:r>
      <w:r>
        <w:rPr>
          <w:noProof/>
        </w:rPr>
      </w:r>
      <w:r>
        <w:rPr>
          <w:noProof/>
        </w:rPr>
        <w:fldChar w:fldCharType="separate"/>
      </w:r>
      <w:r>
        <w:rPr>
          <w:noProof/>
        </w:rPr>
        <w:t>19</w:t>
      </w:r>
      <w:r>
        <w:rPr>
          <w:noProof/>
        </w:rPr>
        <w:fldChar w:fldCharType="end"/>
      </w:r>
    </w:p>
    <w:p w14:paraId="19EACCE9" w14:textId="16EE58F1"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_Toc193087809 \h </w:instrText>
      </w:r>
      <w:r>
        <w:rPr>
          <w:noProof/>
        </w:rPr>
      </w:r>
      <w:r>
        <w:rPr>
          <w:noProof/>
        </w:rPr>
        <w:fldChar w:fldCharType="separate"/>
      </w:r>
      <w:r>
        <w:rPr>
          <w:noProof/>
        </w:rPr>
        <w:t>19</w:t>
      </w:r>
      <w:r>
        <w:rPr>
          <w:noProof/>
        </w:rPr>
        <w:fldChar w:fldCharType="end"/>
      </w:r>
    </w:p>
    <w:p w14:paraId="5FC3D013" w14:textId="32E4F83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_Toc193087810 \h </w:instrText>
      </w:r>
      <w:r>
        <w:rPr>
          <w:noProof/>
        </w:rPr>
      </w:r>
      <w:r>
        <w:rPr>
          <w:noProof/>
        </w:rPr>
        <w:fldChar w:fldCharType="separate"/>
      </w:r>
      <w:r>
        <w:rPr>
          <w:noProof/>
        </w:rPr>
        <w:t>19</w:t>
      </w:r>
      <w:r>
        <w:rPr>
          <w:noProof/>
        </w:rPr>
        <w:fldChar w:fldCharType="end"/>
      </w:r>
    </w:p>
    <w:p w14:paraId="7612430A" w14:textId="59DEF6CF"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_Toc193087811 \h </w:instrText>
      </w:r>
      <w:r>
        <w:rPr>
          <w:noProof/>
        </w:rPr>
      </w:r>
      <w:r>
        <w:rPr>
          <w:noProof/>
        </w:rPr>
        <w:fldChar w:fldCharType="separate"/>
      </w:r>
      <w:r>
        <w:rPr>
          <w:noProof/>
        </w:rPr>
        <w:t>19</w:t>
      </w:r>
      <w:r>
        <w:rPr>
          <w:noProof/>
        </w:rPr>
        <w:fldChar w:fldCharType="end"/>
      </w:r>
    </w:p>
    <w:p w14:paraId="35A2C42E" w14:textId="435E7B26"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_Toc193087812 \h </w:instrText>
      </w:r>
      <w:r>
        <w:rPr>
          <w:noProof/>
        </w:rPr>
      </w:r>
      <w:r>
        <w:rPr>
          <w:noProof/>
        </w:rPr>
        <w:fldChar w:fldCharType="separate"/>
      </w:r>
      <w:r>
        <w:rPr>
          <w:noProof/>
        </w:rPr>
        <w:t>19</w:t>
      </w:r>
      <w:r>
        <w:rPr>
          <w:noProof/>
        </w:rPr>
        <w:fldChar w:fldCharType="end"/>
      </w:r>
    </w:p>
    <w:p w14:paraId="404CE1C4" w14:textId="6F05697A"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_Toc193087813 \h </w:instrText>
      </w:r>
      <w:r>
        <w:rPr>
          <w:noProof/>
        </w:rPr>
      </w:r>
      <w:r>
        <w:rPr>
          <w:noProof/>
        </w:rPr>
        <w:fldChar w:fldCharType="separate"/>
      </w:r>
      <w:r>
        <w:rPr>
          <w:noProof/>
        </w:rPr>
        <w:t>19</w:t>
      </w:r>
      <w:r>
        <w:rPr>
          <w:noProof/>
        </w:rPr>
        <w:fldChar w:fldCharType="end"/>
      </w:r>
    </w:p>
    <w:p w14:paraId="607DF9DD" w14:textId="6282EC57"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_Toc193087814 \h </w:instrText>
      </w:r>
      <w:r>
        <w:rPr>
          <w:noProof/>
        </w:rPr>
      </w:r>
      <w:r>
        <w:rPr>
          <w:noProof/>
        </w:rPr>
        <w:fldChar w:fldCharType="separate"/>
      </w:r>
      <w:r>
        <w:rPr>
          <w:noProof/>
        </w:rPr>
        <w:t>20</w:t>
      </w:r>
      <w:r>
        <w:rPr>
          <w:noProof/>
        </w:rPr>
        <w:fldChar w:fldCharType="end"/>
      </w:r>
    </w:p>
    <w:p w14:paraId="5BE76F12" w14:textId="393962AC"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_Toc193087815 \h </w:instrText>
      </w:r>
      <w:r>
        <w:rPr>
          <w:noProof/>
        </w:rPr>
      </w:r>
      <w:r>
        <w:rPr>
          <w:noProof/>
        </w:rPr>
        <w:fldChar w:fldCharType="separate"/>
      </w:r>
      <w:r>
        <w:rPr>
          <w:noProof/>
        </w:rPr>
        <w:t>20</w:t>
      </w:r>
      <w:r>
        <w:rPr>
          <w:noProof/>
        </w:rPr>
        <w:fldChar w:fldCharType="end"/>
      </w:r>
    </w:p>
    <w:p w14:paraId="589CF2EF" w14:textId="05A75A67"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_Toc193087816 \h </w:instrText>
      </w:r>
      <w:r>
        <w:rPr>
          <w:noProof/>
        </w:rPr>
      </w:r>
      <w:r>
        <w:rPr>
          <w:noProof/>
        </w:rPr>
        <w:fldChar w:fldCharType="separate"/>
      </w:r>
      <w:r>
        <w:rPr>
          <w:noProof/>
        </w:rPr>
        <w:t>20</w:t>
      </w:r>
      <w:r>
        <w:rPr>
          <w:noProof/>
        </w:rPr>
        <w:fldChar w:fldCharType="end"/>
      </w:r>
    </w:p>
    <w:p w14:paraId="18209C29" w14:textId="2DED196F"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Multiple card</w:t>
      </w:r>
      <w:r>
        <w:rPr>
          <w:noProof/>
        </w:rPr>
        <w:tab/>
      </w:r>
      <w:r>
        <w:rPr>
          <w:noProof/>
        </w:rPr>
        <w:fldChar w:fldCharType="begin" w:fldLock="1"/>
      </w:r>
      <w:r>
        <w:rPr>
          <w:noProof/>
        </w:rPr>
        <w:instrText xml:space="preserve"> PAGEREF _Toc193087817 \h </w:instrText>
      </w:r>
      <w:r>
        <w:rPr>
          <w:noProof/>
        </w:rPr>
      </w:r>
      <w:r>
        <w:rPr>
          <w:noProof/>
        </w:rPr>
        <w:fldChar w:fldCharType="separate"/>
      </w:r>
      <w:r>
        <w:rPr>
          <w:noProof/>
        </w:rPr>
        <w:t>20</w:t>
      </w:r>
      <w:r>
        <w:rPr>
          <w:noProof/>
        </w:rPr>
        <w:fldChar w:fldCharType="end"/>
      </w:r>
    </w:p>
    <w:p w14:paraId="3613827F" w14:textId="26B2E99D"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_Toc193087818 \h </w:instrText>
      </w:r>
      <w:r>
        <w:rPr>
          <w:noProof/>
        </w:rPr>
      </w:r>
      <w:r>
        <w:rPr>
          <w:noProof/>
        </w:rPr>
        <w:fldChar w:fldCharType="separate"/>
      </w:r>
      <w:r>
        <w:rPr>
          <w:noProof/>
        </w:rPr>
        <w:t>20</w:t>
      </w:r>
      <w:r>
        <w:rPr>
          <w:noProof/>
        </w:rPr>
        <w:fldChar w:fldCharType="end"/>
      </w:r>
    </w:p>
    <w:p w14:paraId="2582256B" w14:textId="0B94E80B"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Bearer Independent Protocol</w:t>
      </w:r>
      <w:r>
        <w:rPr>
          <w:noProof/>
        </w:rPr>
        <w:tab/>
      </w:r>
      <w:r>
        <w:rPr>
          <w:noProof/>
        </w:rPr>
        <w:fldChar w:fldCharType="begin" w:fldLock="1"/>
      </w:r>
      <w:r>
        <w:rPr>
          <w:noProof/>
        </w:rPr>
        <w:instrText xml:space="preserve"> PAGEREF _Toc193087819 \h </w:instrText>
      </w:r>
      <w:r>
        <w:rPr>
          <w:noProof/>
        </w:rPr>
      </w:r>
      <w:r>
        <w:rPr>
          <w:noProof/>
        </w:rPr>
        <w:fldChar w:fldCharType="separate"/>
      </w:r>
      <w:r>
        <w:rPr>
          <w:noProof/>
        </w:rPr>
        <w:t>20</w:t>
      </w:r>
      <w:r>
        <w:rPr>
          <w:noProof/>
        </w:rPr>
        <w:fldChar w:fldCharType="end"/>
      </w:r>
    </w:p>
    <w:p w14:paraId="0CE24733" w14:textId="7BB1F451"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Description of the access technology indicator mechanism</w:t>
      </w:r>
      <w:r>
        <w:rPr>
          <w:noProof/>
        </w:rPr>
        <w:tab/>
      </w:r>
      <w:r>
        <w:rPr>
          <w:noProof/>
        </w:rPr>
        <w:fldChar w:fldCharType="begin" w:fldLock="1"/>
      </w:r>
      <w:r>
        <w:rPr>
          <w:noProof/>
        </w:rPr>
        <w:instrText xml:space="preserve"> PAGEREF _Toc193087820 \h </w:instrText>
      </w:r>
      <w:r>
        <w:rPr>
          <w:noProof/>
        </w:rPr>
      </w:r>
      <w:r>
        <w:rPr>
          <w:noProof/>
        </w:rPr>
        <w:fldChar w:fldCharType="separate"/>
      </w:r>
      <w:r>
        <w:rPr>
          <w:noProof/>
        </w:rPr>
        <w:t>20</w:t>
      </w:r>
      <w:r>
        <w:rPr>
          <w:noProof/>
        </w:rPr>
        <w:fldChar w:fldCharType="end"/>
      </w:r>
    </w:p>
    <w:p w14:paraId="5FD23463" w14:textId="342AB680"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Description of the network search mode mechanism</w:t>
      </w:r>
      <w:r>
        <w:rPr>
          <w:noProof/>
        </w:rPr>
        <w:tab/>
      </w:r>
      <w:r>
        <w:rPr>
          <w:noProof/>
        </w:rPr>
        <w:fldChar w:fldCharType="begin" w:fldLock="1"/>
      </w:r>
      <w:r>
        <w:rPr>
          <w:noProof/>
        </w:rPr>
        <w:instrText xml:space="preserve"> PAGEREF _Toc193087821 \h </w:instrText>
      </w:r>
      <w:r>
        <w:rPr>
          <w:noProof/>
        </w:rPr>
      </w:r>
      <w:r>
        <w:rPr>
          <w:noProof/>
        </w:rPr>
        <w:fldChar w:fldCharType="separate"/>
      </w:r>
      <w:r>
        <w:rPr>
          <w:noProof/>
        </w:rPr>
        <w:t>20</w:t>
      </w:r>
      <w:r>
        <w:rPr>
          <w:noProof/>
        </w:rPr>
        <w:fldChar w:fldCharType="end"/>
      </w:r>
    </w:p>
    <w:p w14:paraId="1E309109" w14:textId="296108A8"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r>
      <w:r>
        <w:rPr>
          <w:noProof/>
        </w:rPr>
        <w:fldChar w:fldCharType="begin" w:fldLock="1"/>
      </w:r>
      <w:r>
        <w:rPr>
          <w:noProof/>
        </w:rPr>
        <w:instrText xml:space="preserve"> PAGEREF _Toc193087822 \h </w:instrText>
      </w:r>
      <w:r>
        <w:rPr>
          <w:noProof/>
        </w:rPr>
      </w:r>
      <w:r>
        <w:rPr>
          <w:noProof/>
        </w:rPr>
        <w:fldChar w:fldCharType="separate"/>
      </w:r>
      <w:r>
        <w:rPr>
          <w:noProof/>
        </w:rPr>
        <w:t>21</w:t>
      </w:r>
      <w:r>
        <w:rPr>
          <w:noProof/>
        </w:rPr>
        <w:fldChar w:fldCharType="end"/>
      </w:r>
    </w:p>
    <w:p w14:paraId="4838BC4B" w14:textId="1DADB856"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Operation in reduced USAT capable terminals</w:t>
      </w:r>
      <w:r>
        <w:rPr>
          <w:noProof/>
        </w:rPr>
        <w:tab/>
      </w:r>
      <w:r>
        <w:rPr>
          <w:noProof/>
        </w:rPr>
        <w:fldChar w:fldCharType="begin" w:fldLock="1"/>
      </w:r>
      <w:r>
        <w:rPr>
          <w:noProof/>
        </w:rPr>
        <w:instrText xml:space="preserve"> PAGEREF _Toc193087823 \h </w:instrText>
      </w:r>
      <w:r>
        <w:rPr>
          <w:noProof/>
        </w:rPr>
      </w:r>
      <w:r>
        <w:rPr>
          <w:noProof/>
        </w:rPr>
        <w:fldChar w:fldCharType="separate"/>
      </w:r>
      <w:r>
        <w:rPr>
          <w:noProof/>
        </w:rPr>
        <w:t>21</w:t>
      </w:r>
      <w:r>
        <w:rPr>
          <w:noProof/>
        </w:rPr>
        <w:fldChar w:fldCharType="end"/>
      </w:r>
    </w:p>
    <w:p w14:paraId="439C61A9" w14:textId="569CAF2F"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Tag allocation guidelines</w:t>
      </w:r>
      <w:r>
        <w:rPr>
          <w:noProof/>
        </w:rPr>
        <w:tab/>
      </w:r>
      <w:r>
        <w:rPr>
          <w:noProof/>
        </w:rPr>
        <w:fldChar w:fldCharType="begin" w:fldLock="1"/>
      </w:r>
      <w:r>
        <w:rPr>
          <w:noProof/>
        </w:rPr>
        <w:instrText xml:space="preserve"> PAGEREF _Toc193087824 \h </w:instrText>
      </w:r>
      <w:r>
        <w:rPr>
          <w:noProof/>
        </w:rPr>
      </w:r>
      <w:r>
        <w:rPr>
          <w:noProof/>
        </w:rPr>
        <w:fldChar w:fldCharType="separate"/>
      </w:r>
      <w:r>
        <w:rPr>
          <w:noProof/>
        </w:rPr>
        <w:t>21</w:t>
      </w:r>
      <w:r>
        <w:rPr>
          <w:noProof/>
        </w:rPr>
        <w:fldChar w:fldCharType="end"/>
      </w:r>
    </w:p>
    <w:p w14:paraId="615B771F" w14:textId="3EABCBB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USAT over the AT interface</w:t>
      </w:r>
      <w:r>
        <w:rPr>
          <w:noProof/>
        </w:rPr>
        <w:tab/>
      </w:r>
      <w:r>
        <w:rPr>
          <w:noProof/>
        </w:rPr>
        <w:fldChar w:fldCharType="begin" w:fldLock="1"/>
      </w:r>
      <w:r>
        <w:rPr>
          <w:noProof/>
        </w:rPr>
        <w:instrText xml:space="preserve"> PAGEREF _Toc193087825 \h </w:instrText>
      </w:r>
      <w:r>
        <w:rPr>
          <w:noProof/>
        </w:rPr>
      </w:r>
      <w:r>
        <w:rPr>
          <w:noProof/>
        </w:rPr>
        <w:fldChar w:fldCharType="separate"/>
      </w:r>
      <w:r>
        <w:rPr>
          <w:noProof/>
        </w:rPr>
        <w:t>21</w:t>
      </w:r>
      <w:r>
        <w:rPr>
          <w:noProof/>
        </w:rPr>
        <w:fldChar w:fldCharType="end"/>
      </w:r>
    </w:p>
    <w:p w14:paraId="0CF5BB3A" w14:textId="7FFDED9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4.18</w:t>
      </w:r>
      <w:r>
        <w:rPr>
          <w:rFonts w:asciiTheme="minorHAnsi" w:eastAsiaTheme="minorEastAsia" w:hAnsiTheme="minorHAnsi" w:cstheme="minorBidi"/>
          <w:noProof/>
          <w:kern w:val="2"/>
          <w:sz w:val="24"/>
          <w:szCs w:val="24"/>
          <w:lang w:eastAsia="en-GB"/>
          <w14:ligatures w14:val="standardContextual"/>
        </w:rPr>
        <w:tab/>
      </w:r>
      <w:r>
        <w:rPr>
          <w:noProof/>
        </w:rPr>
        <w:t>USAT facilities provided by eCAT clients</w:t>
      </w:r>
      <w:r>
        <w:rPr>
          <w:noProof/>
        </w:rPr>
        <w:tab/>
      </w:r>
      <w:r>
        <w:rPr>
          <w:noProof/>
        </w:rPr>
        <w:fldChar w:fldCharType="begin" w:fldLock="1"/>
      </w:r>
      <w:r>
        <w:rPr>
          <w:noProof/>
        </w:rPr>
        <w:instrText xml:space="preserve"> PAGEREF _Toc193087826 \h </w:instrText>
      </w:r>
      <w:r>
        <w:rPr>
          <w:noProof/>
        </w:rPr>
      </w:r>
      <w:r>
        <w:rPr>
          <w:noProof/>
        </w:rPr>
        <w:fldChar w:fldCharType="separate"/>
      </w:r>
      <w:r>
        <w:rPr>
          <w:noProof/>
        </w:rPr>
        <w:t>21</w:t>
      </w:r>
      <w:r>
        <w:rPr>
          <w:noProof/>
        </w:rPr>
        <w:fldChar w:fldCharType="end"/>
      </w:r>
    </w:p>
    <w:p w14:paraId="4A1C672D" w14:textId="6511F78A"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4.19</w:t>
      </w:r>
      <w:r>
        <w:rPr>
          <w:rFonts w:asciiTheme="minorHAnsi" w:eastAsiaTheme="minorEastAsia" w:hAnsiTheme="minorHAnsi" w:cstheme="minorBidi"/>
          <w:noProof/>
          <w:kern w:val="2"/>
          <w:sz w:val="24"/>
          <w:szCs w:val="24"/>
          <w:lang w:eastAsia="en-GB"/>
          <w14:ligatures w14:val="standardContextual"/>
        </w:rPr>
        <w:tab/>
      </w:r>
      <w:r>
        <w:rPr>
          <w:noProof/>
        </w:rPr>
        <w:t>Negotiation of Poll Interval</w:t>
      </w:r>
      <w:r>
        <w:rPr>
          <w:noProof/>
        </w:rPr>
        <w:tab/>
      </w:r>
      <w:r>
        <w:rPr>
          <w:noProof/>
        </w:rPr>
        <w:fldChar w:fldCharType="begin" w:fldLock="1"/>
      </w:r>
      <w:r>
        <w:rPr>
          <w:noProof/>
        </w:rPr>
        <w:instrText xml:space="preserve"> PAGEREF _Toc193087827 \h </w:instrText>
      </w:r>
      <w:r>
        <w:rPr>
          <w:noProof/>
        </w:rPr>
      </w:r>
      <w:r>
        <w:rPr>
          <w:noProof/>
        </w:rPr>
        <w:fldChar w:fldCharType="separate"/>
      </w:r>
      <w:r>
        <w:rPr>
          <w:noProof/>
        </w:rPr>
        <w:t>21</w:t>
      </w:r>
      <w:r>
        <w:rPr>
          <w:noProof/>
        </w:rPr>
        <w:fldChar w:fldCharType="end"/>
      </w:r>
    </w:p>
    <w:p w14:paraId="3EAF11A6" w14:textId="258F389B"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4.20</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_Toc193087828 \h </w:instrText>
      </w:r>
      <w:r>
        <w:rPr>
          <w:noProof/>
        </w:rPr>
      </w:r>
      <w:r>
        <w:rPr>
          <w:noProof/>
        </w:rPr>
        <w:fldChar w:fldCharType="separate"/>
      </w:r>
      <w:r>
        <w:rPr>
          <w:noProof/>
        </w:rPr>
        <w:t>21</w:t>
      </w:r>
      <w:r>
        <w:rPr>
          <w:noProof/>
        </w:rPr>
        <w:fldChar w:fldCharType="end"/>
      </w:r>
    </w:p>
    <w:p w14:paraId="5D44E126" w14:textId="3EBE7CA0"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_Toc193087829 \h </w:instrText>
      </w:r>
      <w:r>
        <w:rPr>
          <w:noProof/>
        </w:rPr>
      </w:r>
      <w:r>
        <w:rPr>
          <w:noProof/>
        </w:rPr>
        <w:fldChar w:fldCharType="separate"/>
      </w:r>
      <w:r>
        <w:rPr>
          <w:noProof/>
        </w:rPr>
        <w:t>21</w:t>
      </w:r>
      <w:r>
        <w:rPr>
          <w:noProof/>
        </w:rPr>
        <w:fldChar w:fldCharType="end"/>
      </w:r>
    </w:p>
    <w:p w14:paraId="367E5276" w14:textId="2CA407CB"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_Toc193087830 \h </w:instrText>
      </w:r>
      <w:r>
        <w:rPr>
          <w:noProof/>
        </w:rPr>
      </w:r>
      <w:r>
        <w:rPr>
          <w:noProof/>
        </w:rPr>
        <w:fldChar w:fldCharType="separate"/>
      </w:r>
      <w:r>
        <w:rPr>
          <w:noProof/>
        </w:rPr>
        <w:t>22</w:t>
      </w:r>
      <w:r>
        <w:rPr>
          <w:noProof/>
        </w:rPr>
        <w:fldChar w:fldCharType="end"/>
      </w:r>
    </w:p>
    <w:p w14:paraId="272E42AC" w14:textId="18C15684"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_Toc193087831 \h </w:instrText>
      </w:r>
      <w:r>
        <w:rPr>
          <w:noProof/>
        </w:rPr>
      </w:r>
      <w:r>
        <w:rPr>
          <w:noProof/>
        </w:rPr>
        <w:fldChar w:fldCharType="separate"/>
      </w:r>
      <w:r>
        <w:rPr>
          <w:noProof/>
        </w:rPr>
        <w:t>22</w:t>
      </w:r>
      <w:r>
        <w:rPr>
          <w:noProof/>
        </w:rPr>
        <w:fldChar w:fldCharType="end"/>
      </w:r>
    </w:p>
    <w:p w14:paraId="34C0971A" w14:textId="6249F29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Structure and coding of TERMINAL PROFILE</w:t>
      </w:r>
      <w:r>
        <w:rPr>
          <w:noProof/>
        </w:rPr>
        <w:tab/>
      </w:r>
      <w:r>
        <w:rPr>
          <w:noProof/>
        </w:rPr>
        <w:fldChar w:fldCharType="begin" w:fldLock="1"/>
      </w:r>
      <w:r>
        <w:rPr>
          <w:noProof/>
        </w:rPr>
        <w:instrText xml:space="preserve"> PAGEREF _Toc193087832 \h </w:instrText>
      </w:r>
      <w:r>
        <w:rPr>
          <w:noProof/>
        </w:rPr>
      </w:r>
      <w:r>
        <w:rPr>
          <w:noProof/>
        </w:rPr>
        <w:fldChar w:fldCharType="separate"/>
      </w:r>
      <w:r>
        <w:rPr>
          <w:noProof/>
        </w:rPr>
        <w:t>22</w:t>
      </w:r>
      <w:r>
        <w:rPr>
          <w:noProof/>
        </w:rPr>
        <w:fldChar w:fldCharType="end"/>
      </w:r>
    </w:p>
    <w:p w14:paraId="5B719962" w14:textId="16C9FB3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Definition of display parameters in Profile download</w:t>
      </w:r>
      <w:r>
        <w:rPr>
          <w:noProof/>
        </w:rPr>
        <w:tab/>
      </w:r>
      <w:r>
        <w:rPr>
          <w:noProof/>
        </w:rPr>
        <w:fldChar w:fldCharType="begin" w:fldLock="1"/>
      </w:r>
      <w:r>
        <w:rPr>
          <w:noProof/>
        </w:rPr>
        <w:instrText xml:space="preserve"> PAGEREF _Toc193087833 \h </w:instrText>
      </w:r>
      <w:r>
        <w:rPr>
          <w:noProof/>
        </w:rPr>
      </w:r>
      <w:r>
        <w:rPr>
          <w:noProof/>
        </w:rPr>
        <w:fldChar w:fldCharType="separate"/>
      </w:r>
      <w:r>
        <w:rPr>
          <w:noProof/>
        </w:rPr>
        <w:t>28</w:t>
      </w:r>
      <w:r>
        <w:rPr>
          <w:noProof/>
        </w:rPr>
        <w:fldChar w:fldCharType="end"/>
      </w:r>
    </w:p>
    <w:p w14:paraId="301635BF" w14:textId="76943393"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_Toc193087834 \h </w:instrText>
      </w:r>
      <w:r>
        <w:rPr>
          <w:noProof/>
        </w:rPr>
      </w:r>
      <w:r>
        <w:rPr>
          <w:noProof/>
        </w:rPr>
        <w:fldChar w:fldCharType="separate"/>
      </w:r>
      <w:r>
        <w:rPr>
          <w:noProof/>
        </w:rPr>
        <w:t>28</w:t>
      </w:r>
      <w:r>
        <w:rPr>
          <w:noProof/>
        </w:rPr>
        <w:fldChar w:fldCharType="end"/>
      </w:r>
    </w:p>
    <w:p w14:paraId="5F189E80" w14:textId="5AA20FFF"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_Toc193087835 \h </w:instrText>
      </w:r>
      <w:r>
        <w:rPr>
          <w:noProof/>
        </w:rPr>
      </w:r>
      <w:r>
        <w:rPr>
          <w:noProof/>
        </w:rPr>
        <w:fldChar w:fldCharType="separate"/>
      </w:r>
      <w:r>
        <w:rPr>
          <w:noProof/>
        </w:rPr>
        <w:t>28</w:t>
      </w:r>
      <w:r>
        <w:rPr>
          <w:noProof/>
        </w:rPr>
        <w:fldChar w:fldCharType="end"/>
      </w:r>
    </w:p>
    <w:p w14:paraId="4E858498" w14:textId="152A8376"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Identification of ME support</w:t>
      </w:r>
      <w:r>
        <w:rPr>
          <w:noProof/>
        </w:rPr>
        <w:tab/>
      </w:r>
      <w:r>
        <w:rPr>
          <w:noProof/>
        </w:rPr>
        <w:fldChar w:fldCharType="begin" w:fldLock="1"/>
      </w:r>
      <w:r>
        <w:rPr>
          <w:noProof/>
        </w:rPr>
        <w:instrText xml:space="preserve"> PAGEREF _Toc193087836 \h </w:instrText>
      </w:r>
      <w:r>
        <w:rPr>
          <w:noProof/>
        </w:rPr>
      </w:r>
      <w:r>
        <w:rPr>
          <w:noProof/>
        </w:rPr>
        <w:fldChar w:fldCharType="separate"/>
      </w:r>
      <w:r>
        <w:rPr>
          <w:noProof/>
        </w:rPr>
        <w:t>28</w:t>
      </w:r>
      <w:r>
        <w:rPr>
          <w:noProof/>
        </w:rPr>
        <w:fldChar w:fldCharType="end"/>
      </w:r>
    </w:p>
    <w:p w14:paraId="733C8ADD" w14:textId="33DC26D6"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General procedure</w:t>
      </w:r>
      <w:r>
        <w:rPr>
          <w:noProof/>
        </w:rPr>
        <w:tab/>
      </w:r>
      <w:r>
        <w:rPr>
          <w:noProof/>
        </w:rPr>
        <w:fldChar w:fldCharType="begin" w:fldLock="1"/>
      </w:r>
      <w:r>
        <w:rPr>
          <w:noProof/>
        </w:rPr>
        <w:instrText xml:space="preserve"> PAGEREF _Toc193087837 \h </w:instrText>
      </w:r>
      <w:r>
        <w:rPr>
          <w:noProof/>
        </w:rPr>
      </w:r>
      <w:r>
        <w:rPr>
          <w:noProof/>
        </w:rPr>
        <w:fldChar w:fldCharType="separate"/>
      </w:r>
      <w:r>
        <w:rPr>
          <w:noProof/>
        </w:rPr>
        <w:t>28</w:t>
      </w:r>
      <w:r>
        <w:rPr>
          <w:noProof/>
        </w:rPr>
        <w:fldChar w:fldCharType="end"/>
      </w:r>
    </w:p>
    <w:p w14:paraId="74A843B5" w14:textId="3A94E21D"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Proactive UICC commands and procedures</w:t>
      </w:r>
      <w:r>
        <w:rPr>
          <w:noProof/>
        </w:rPr>
        <w:tab/>
      </w:r>
      <w:r>
        <w:rPr>
          <w:noProof/>
        </w:rPr>
        <w:fldChar w:fldCharType="begin" w:fldLock="1"/>
      </w:r>
      <w:r>
        <w:rPr>
          <w:noProof/>
        </w:rPr>
        <w:instrText xml:space="preserve"> PAGEREF _Toc193087838 \h </w:instrText>
      </w:r>
      <w:r>
        <w:rPr>
          <w:noProof/>
        </w:rPr>
      </w:r>
      <w:r>
        <w:rPr>
          <w:noProof/>
        </w:rPr>
        <w:fldChar w:fldCharType="separate"/>
      </w:r>
      <w:r>
        <w:rPr>
          <w:noProof/>
        </w:rPr>
        <w:t>28</w:t>
      </w:r>
      <w:r>
        <w:rPr>
          <w:noProof/>
        </w:rPr>
        <w:fldChar w:fldCharType="end"/>
      </w:r>
    </w:p>
    <w:p w14:paraId="763A67AB" w14:textId="2AFD5E87"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_Toc193087839 \h </w:instrText>
      </w:r>
      <w:r>
        <w:rPr>
          <w:noProof/>
        </w:rPr>
      </w:r>
      <w:r>
        <w:rPr>
          <w:noProof/>
        </w:rPr>
        <w:fldChar w:fldCharType="separate"/>
      </w:r>
      <w:r>
        <w:rPr>
          <w:noProof/>
        </w:rPr>
        <w:t>28</w:t>
      </w:r>
      <w:r>
        <w:rPr>
          <w:noProof/>
        </w:rPr>
        <w:fldChar w:fldCharType="end"/>
      </w:r>
    </w:p>
    <w:p w14:paraId="39A80122" w14:textId="1206E01A"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_Toc193087840 \h </w:instrText>
      </w:r>
      <w:r>
        <w:rPr>
          <w:noProof/>
        </w:rPr>
      </w:r>
      <w:r>
        <w:rPr>
          <w:noProof/>
        </w:rPr>
        <w:fldChar w:fldCharType="separate"/>
      </w:r>
      <w:r>
        <w:rPr>
          <w:noProof/>
        </w:rPr>
        <w:t>28</w:t>
      </w:r>
      <w:r>
        <w:rPr>
          <w:noProof/>
        </w:rPr>
        <w:fldChar w:fldCharType="end"/>
      </w:r>
    </w:p>
    <w:p w14:paraId="7D40527C" w14:textId="287C3A1E"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_Toc193087841 \h </w:instrText>
      </w:r>
      <w:r>
        <w:rPr>
          <w:noProof/>
        </w:rPr>
      </w:r>
      <w:r>
        <w:rPr>
          <w:noProof/>
        </w:rPr>
        <w:fldChar w:fldCharType="separate"/>
      </w:r>
      <w:r>
        <w:rPr>
          <w:noProof/>
        </w:rPr>
        <w:t>28</w:t>
      </w:r>
      <w:r>
        <w:rPr>
          <w:noProof/>
        </w:rPr>
        <w:fldChar w:fldCharType="end"/>
      </w:r>
    </w:p>
    <w:p w14:paraId="27A956C9" w14:textId="68FC36E7"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_Toc193087842 \h </w:instrText>
      </w:r>
      <w:r>
        <w:rPr>
          <w:noProof/>
        </w:rPr>
      </w:r>
      <w:r>
        <w:rPr>
          <w:noProof/>
        </w:rPr>
        <w:fldChar w:fldCharType="separate"/>
      </w:r>
      <w:r>
        <w:rPr>
          <w:noProof/>
        </w:rPr>
        <w:t>29</w:t>
      </w:r>
      <w:r>
        <w:rPr>
          <w:noProof/>
        </w:rPr>
        <w:fldChar w:fldCharType="end"/>
      </w:r>
    </w:p>
    <w:p w14:paraId="26731AB0" w14:textId="24BEEC5F"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_Toc193087843 \h </w:instrText>
      </w:r>
      <w:r>
        <w:rPr>
          <w:noProof/>
        </w:rPr>
      </w:r>
      <w:r>
        <w:rPr>
          <w:noProof/>
        </w:rPr>
        <w:fldChar w:fldCharType="separate"/>
      </w:r>
      <w:r>
        <w:rPr>
          <w:noProof/>
        </w:rPr>
        <w:t>29</w:t>
      </w:r>
      <w:r>
        <w:rPr>
          <w:noProof/>
        </w:rPr>
        <w:fldChar w:fldCharType="end"/>
      </w:r>
    </w:p>
    <w:p w14:paraId="28D39839" w14:textId="423BDD26"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_Toc193087844 \h </w:instrText>
      </w:r>
      <w:r>
        <w:rPr>
          <w:noProof/>
        </w:rPr>
      </w:r>
      <w:r>
        <w:rPr>
          <w:noProof/>
        </w:rPr>
        <w:fldChar w:fldCharType="separate"/>
      </w:r>
      <w:r>
        <w:rPr>
          <w:noProof/>
        </w:rPr>
        <w:t>29</w:t>
      </w:r>
      <w:r>
        <w:rPr>
          <w:noProof/>
        </w:rPr>
        <w:fldChar w:fldCharType="end"/>
      </w:r>
    </w:p>
    <w:p w14:paraId="588384B8" w14:textId="6E00E282"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_Toc193087845 \h </w:instrText>
      </w:r>
      <w:r>
        <w:rPr>
          <w:noProof/>
        </w:rPr>
      </w:r>
      <w:r>
        <w:rPr>
          <w:noProof/>
        </w:rPr>
        <w:fldChar w:fldCharType="separate"/>
      </w:r>
      <w:r>
        <w:rPr>
          <w:noProof/>
        </w:rPr>
        <w:t>29</w:t>
      </w:r>
      <w:r>
        <w:rPr>
          <w:noProof/>
        </w:rPr>
        <w:fldChar w:fldCharType="end"/>
      </w:r>
    </w:p>
    <w:p w14:paraId="488761A8" w14:textId="34C11472"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EF</w:t>
      </w:r>
      <w:r w:rsidRPr="004A2F68">
        <w:rPr>
          <w:noProof/>
          <w:vertAlign w:val="subscript"/>
        </w:rPr>
        <w:t>IMSI</w:t>
      </w:r>
      <w:r>
        <w:rPr>
          <w:noProof/>
        </w:rPr>
        <w:t xml:space="preserve"> changing procedure</w:t>
      </w:r>
      <w:r>
        <w:rPr>
          <w:noProof/>
        </w:rPr>
        <w:tab/>
      </w:r>
      <w:r>
        <w:rPr>
          <w:noProof/>
        </w:rPr>
        <w:fldChar w:fldCharType="begin" w:fldLock="1"/>
      </w:r>
      <w:r>
        <w:rPr>
          <w:noProof/>
        </w:rPr>
        <w:instrText xml:space="preserve"> PAGEREF _Toc193087846 \h </w:instrText>
      </w:r>
      <w:r>
        <w:rPr>
          <w:noProof/>
        </w:rPr>
      </w:r>
      <w:r>
        <w:rPr>
          <w:noProof/>
        </w:rPr>
        <w:fldChar w:fldCharType="separate"/>
      </w:r>
      <w:r>
        <w:rPr>
          <w:noProof/>
        </w:rPr>
        <w:t>29</w:t>
      </w:r>
      <w:r>
        <w:rPr>
          <w:noProof/>
        </w:rPr>
        <w:fldChar w:fldCharType="end"/>
      </w:r>
    </w:p>
    <w:p w14:paraId="0CBA4991" w14:textId="40BFDABD"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Generic Bootstrapping Procedure Request</w:t>
      </w:r>
      <w:r>
        <w:rPr>
          <w:noProof/>
        </w:rPr>
        <w:tab/>
      </w:r>
      <w:r>
        <w:rPr>
          <w:noProof/>
        </w:rPr>
        <w:fldChar w:fldCharType="begin" w:fldLock="1"/>
      </w:r>
      <w:r>
        <w:rPr>
          <w:noProof/>
        </w:rPr>
        <w:instrText xml:space="preserve"> PAGEREF _Toc193087847 \h </w:instrText>
      </w:r>
      <w:r>
        <w:rPr>
          <w:noProof/>
        </w:rPr>
      </w:r>
      <w:r>
        <w:rPr>
          <w:noProof/>
        </w:rPr>
        <w:fldChar w:fldCharType="separate"/>
      </w:r>
      <w:r>
        <w:rPr>
          <w:noProof/>
        </w:rPr>
        <w:t>29</w:t>
      </w:r>
      <w:r>
        <w:rPr>
          <w:noProof/>
        </w:rPr>
        <w:fldChar w:fldCharType="end"/>
      </w:r>
    </w:p>
    <w:p w14:paraId="61A509DA" w14:textId="032FFF6B"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EF</w:t>
      </w:r>
      <w:r w:rsidRPr="004A2F68">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_Toc193087848 \h </w:instrText>
      </w:r>
      <w:r>
        <w:rPr>
          <w:noProof/>
        </w:rPr>
      </w:r>
      <w:r>
        <w:rPr>
          <w:noProof/>
        </w:rPr>
        <w:fldChar w:fldCharType="separate"/>
      </w:r>
      <w:r>
        <w:rPr>
          <w:noProof/>
        </w:rPr>
        <w:t>30</w:t>
      </w:r>
      <w:r>
        <w:rPr>
          <w:noProof/>
        </w:rPr>
        <w:fldChar w:fldCharType="end"/>
      </w:r>
    </w:p>
    <w:p w14:paraId="1377E9A8" w14:textId="4A1B68F2"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6.4.7.4</w:t>
      </w:r>
      <w:r>
        <w:rPr>
          <w:rFonts w:asciiTheme="minorHAnsi" w:eastAsiaTheme="minorEastAsia" w:hAnsiTheme="minorHAnsi" w:cstheme="minorBidi"/>
          <w:noProof/>
          <w:kern w:val="2"/>
          <w:sz w:val="24"/>
          <w:szCs w:val="24"/>
          <w:lang w:eastAsia="en-GB"/>
          <w14:ligatures w14:val="standardContextual"/>
        </w:rPr>
        <w:tab/>
      </w:r>
      <w:r>
        <w:rPr>
          <w:noProof/>
        </w:rPr>
        <w:t>Steering of roaming and steering of roaming for I-WLAN procedure</w:t>
      </w:r>
      <w:r>
        <w:rPr>
          <w:noProof/>
        </w:rPr>
        <w:tab/>
      </w:r>
      <w:r>
        <w:rPr>
          <w:noProof/>
        </w:rPr>
        <w:fldChar w:fldCharType="begin" w:fldLock="1"/>
      </w:r>
      <w:r>
        <w:rPr>
          <w:noProof/>
        </w:rPr>
        <w:instrText xml:space="preserve"> PAGEREF _Toc193087849 \h </w:instrText>
      </w:r>
      <w:r>
        <w:rPr>
          <w:noProof/>
        </w:rPr>
      </w:r>
      <w:r>
        <w:rPr>
          <w:noProof/>
        </w:rPr>
        <w:fldChar w:fldCharType="separate"/>
      </w:r>
      <w:r>
        <w:rPr>
          <w:noProof/>
        </w:rPr>
        <w:t>30</w:t>
      </w:r>
      <w:r>
        <w:rPr>
          <w:noProof/>
        </w:rPr>
        <w:fldChar w:fldCharType="end"/>
      </w:r>
    </w:p>
    <w:p w14:paraId="7A4B965D" w14:textId="5EBD4488"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6.4.7.5</w:t>
      </w:r>
      <w:r>
        <w:rPr>
          <w:rFonts w:asciiTheme="minorHAnsi" w:eastAsiaTheme="minorEastAsia" w:hAnsiTheme="minorHAnsi" w:cstheme="minorBidi"/>
          <w:noProof/>
          <w:kern w:val="2"/>
          <w:sz w:val="24"/>
          <w:szCs w:val="24"/>
          <w:lang w:eastAsia="en-GB"/>
          <w14:ligatures w14:val="standardContextual"/>
        </w:rPr>
        <w:tab/>
      </w:r>
      <w:r>
        <w:rPr>
          <w:noProof/>
        </w:rPr>
        <w:t>Steering of roaming via NAS messages</w:t>
      </w:r>
      <w:r>
        <w:rPr>
          <w:noProof/>
        </w:rPr>
        <w:tab/>
      </w:r>
      <w:r>
        <w:rPr>
          <w:noProof/>
        </w:rPr>
        <w:fldChar w:fldCharType="begin" w:fldLock="1"/>
      </w:r>
      <w:r>
        <w:rPr>
          <w:noProof/>
        </w:rPr>
        <w:instrText xml:space="preserve"> PAGEREF _Toc193087850 \h </w:instrText>
      </w:r>
      <w:r>
        <w:rPr>
          <w:noProof/>
        </w:rPr>
      </w:r>
      <w:r>
        <w:rPr>
          <w:noProof/>
        </w:rPr>
        <w:fldChar w:fldCharType="separate"/>
      </w:r>
      <w:r>
        <w:rPr>
          <w:noProof/>
        </w:rPr>
        <w:t>30</w:t>
      </w:r>
      <w:r>
        <w:rPr>
          <w:noProof/>
        </w:rPr>
        <w:fldChar w:fldCharType="end"/>
      </w:r>
    </w:p>
    <w:p w14:paraId="40D460CD" w14:textId="08AAC1EC"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6.4.7.6</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NAS messages</w:t>
      </w:r>
      <w:r>
        <w:rPr>
          <w:noProof/>
        </w:rPr>
        <w:tab/>
      </w:r>
      <w:r>
        <w:rPr>
          <w:noProof/>
        </w:rPr>
        <w:fldChar w:fldCharType="begin" w:fldLock="1"/>
      </w:r>
      <w:r>
        <w:rPr>
          <w:noProof/>
        </w:rPr>
        <w:instrText xml:space="preserve"> PAGEREF _Toc193087851 \h </w:instrText>
      </w:r>
      <w:r>
        <w:rPr>
          <w:noProof/>
        </w:rPr>
      </w:r>
      <w:r>
        <w:rPr>
          <w:noProof/>
        </w:rPr>
        <w:fldChar w:fldCharType="separate"/>
      </w:r>
      <w:r>
        <w:rPr>
          <w:noProof/>
        </w:rPr>
        <w:t>30</w:t>
      </w:r>
      <w:r>
        <w:rPr>
          <w:noProof/>
        </w:rPr>
        <w:fldChar w:fldCharType="end"/>
      </w:r>
    </w:p>
    <w:p w14:paraId="2E926B6B" w14:textId="48F1D620"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6.4.7.</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EF</w:t>
      </w:r>
      <w:r w:rsidRPr="004A2F68">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_Toc193087852 \h </w:instrText>
      </w:r>
      <w:r>
        <w:rPr>
          <w:noProof/>
        </w:rPr>
      </w:r>
      <w:r>
        <w:rPr>
          <w:noProof/>
        </w:rPr>
        <w:fldChar w:fldCharType="separate"/>
      </w:r>
      <w:r>
        <w:rPr>
          <w:noProof/>
        </w:rPr>
        <w:t>30</w:t>
      </w:r>
      <w:r>
        <w:rPr>
          <w:noProof/>
        </w:rPr>
        <w:fldChar w:fldCharType="end"/>
      </w:r>
    </w:p>
    <w:p w14:paraId="422FC4A2" w14:textId="12D6EB60"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6.4.7.8</w:t>
      </w:r>
      <w:r>
        <w:rPr>
          <w:rFonts w:asciiTheme="minorHAnsi" w:eastAsiaTheme="minorEastAsia" w:hAnsiTheme="minorHAnsi" w:cstheme="minorBidi"/>
          <w:noProof/>
          <w:kern w:val="2"/>
          <w:sz w:val="24"/>
          <w:szCs w:val="24"/>
          <w:lang w:eastAsia="en-GB"/>
          <w14:ligatures w14:val="standardContextual"/>
        </w:rPr>
        <w:tab/>
      </w:r>
      <w:r>
        <w:rPr>
          <w:noProof/>
        </w:rPr>
        <w:t>EF</w:t>
      </w:r>
      <w:r w:rsidRPr="004A2F68">
        <w:rPr>
          <w:noProof/>
          <w:vertAlign w:val="subscript"/>
        </w:rPr>
        <w:t>DRI</w:t>
      </w:r>
      <w:r>
        <w:rPr>
          <w:noProof/>
        </w:rPr>
        <w:t xml:space="preserve"> changing procedure</w:t>
      </w:r>
      <w:r>
        <w:rPr>
          <w:noProof/>
        </w:rPr>
        <w:tab/>
      </w:r>
      <w:r>
        <w:rPr>
          <w:noProof/>
        </w:rPr>
        <w:fldChar w:fldCharType="begin" w:fldLock="1"/>
      </w:r>
      <w:r>
        <w:rPr>
          <w:noProof/>
        </w:rPr>
        <w:instrText xml:space="preserve"> PAGEREF _Toc193087853 \h </w:instrText>
      </w:r>
      <w:r>
        <w:rPr>
          <w:noProof/>
        </w:rPr>
      </w:r>
      <w:r>
        <w:rPr>
          <w:noProof/>
        </w:rPr>
        <w:fldChar w:fldCharType="separate"/>
      </w:r>
      <w:r>
        <w:rPr>
          <w:noProof/>
        </w:rPr>
        <w:t>31</w:t>
      </w:r>
      <w:r>
        <w:rPr>
          <w:noProof/>
        </w:rPr>
        <w:fldChar w:fldCharType="end"/>
      </w:r>
    </w:p>
    <w:p w14:paraId="3D974FBF" w14:textId="0F9E9B0D"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6.4.7.9</w:t>
      </w:r>
      <w:r>
        <w:rPr>
          <w:rFonts w:asciiTheme="minorHAnsi" w:eastAsiaTheme="minorEastAsia" w:hAnsiTheme="minorHAnsi" w:cstheme="minorBidi"/>
          <w:noProof/>
          <w:kern w:val="2"/>
          <w:sz w:val="24"/>
          <w:szCs w:val="24"/>
          <w:lang w:eastAsia="en-GB"/>
          <w14:ligatures w14:val="standardContextual"/>
        </w:rPr>
        <w:tab/>
      </w:r>
      <w:r>
        <w:rPr>
          <w:noProof/>
        </w:rPr>
        <w:t>EF</w:t>
      </w:r>
      <w:r w:rsidRPr="004A2F68">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_Toc193087854 \h </w:instrText>
      </w:r>
      <w:r>
        <w:rPr>
          <w:noProof/>
        </w:rPr>
      </w:r>
      <w:r>
        <w:rPr>
          <w:noProof/>
        </w:rPr>
        <w:fldChar w:fldCharType="separate"/>
      </w:r>
      <w:r>
        <w:rPr>
          <w:noProof/>
        </w:rPr>
        <w:t>31</w:t>
      </w:r>
      <w:r>
        <w:rPr>
          <w:noProof/>
        </w:rPr>
        <w:fldChar w:fldCharType="end"/>
      </w:r>
    </w:p>
    <w:p w14:paraId="70DB2481" w14:textId="2F12DE2B"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6.4.8</w:t>
      </w:r>
      <w:r>
        <w:rPr>
          <w:rFonts w:asciiTheme="minorHAnsi" w:eastAsiaTheme="minorEastAsia" w:hAnsiTheme="minorHAnsi" w:cstheme="minorBidi"/>
          <w:noProof/>
          <w:kern w:val="2"/>
          <w:sz w:val="24"/>
          <w:szCs w:val="24"/>
          <w:lang w:eastAsia="en-GB"/>
          <w14:ligatures w14:val="standardContextual"/>
        </w:rPr>
        <w:tab/>
      </w:r>
      <w:r>
        <w:rPr>
          <w:noProof/>
        </w:rPr>
        <w:t>SET UP MENU</w:t>
      </w:r>
      <w:r>
        <w:rPr>
          <w:noProof/>
        </w:rPr>
        <w:tab/>
      </w:r>
      <w:r>
        <w:rPr>
          <w:noProof/>
        </w:rPr>
        <w:fldChar w:fldCharType="begin" w:fldLock="1"/>
      </w:r>
      <w:r>
        <w:rPr>
          <w:noProof/>
        </w:rPr>
        <w:instrText xml:space="preserve"> PAGEREF _Toc193087855 \h </w:instrText>
      </w:r>
      <w:r>
        <w:rPr>
          <w:noProof/>
        </w:rPr>
      </w:r>
      <w:r>
        <w:rPr>
          <w:noProof/>
        </w:rPr>
        <w:fldChar w:fldCharType="separate"/>
      </w:r>
      <w:r>
        <w:rPr>
          <w:noProof/>
        </w:rPr>
        <w:t>31</w:t>
      </w:r>
      <w:r>
        <w:rPr>
          <w:noProof/>
        </w:rPr>
        <w:fldChar w:fldCharType="end"/>
      </w:r>
    </w:p>
    <w:p w14:paraId="22146C11" w14:textId="6DE3DDB6"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_Toc193087856 \h </w:instrText>
      </w:r>
      <w:r>
        <w:rPr>
          <w:noProof/>
        </w:rPr>
      </w:r>
      <w:r>
        <w:rPr>
          <w:noProof/>
        </w:rPr>
        <w:fldChar w:fldCharType="separate"/>
      </w:r>
      <w:r>
        <w:rPr>
          <w:noProof/>
        </w:rPr>
        <w:t>31</w:t>
      </w:r>
      <w:r>
        <w:rPr>
          <w:noProof/>
        </w:rPr>
        <w:fldChar w:fldCharType="end"/>
      </w:r>
    </w:p>
    <w:p w14:paraId="04827DC1" w14:textId="25B6E7A3"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_Toc193087857 \h </w:instrText>
      </w:r>
      <w:r>
        <w:rPr>
          <w:noProof/>
        </w:rPr>
      </w:r>
      <w:r>
        <w:rPr>
          <w:noProof/>
        </w:rPr>
        <w:fldChar w:fldCharType="separate"/>
      </w:r>
      <w:r>
        <w:rPr>
          <w:noProof/>
        </w:rPr>
        <w:t>31</w:t>
      </w:r>
      <w:r>
        <w:rPr>
          <w:noProof/>
        </w:rPr>
        <w:fldChar w:fldCharType="end"/>
      </w:r>
    </w:p>
    <w:p w14:paraId="1D1F03B9" w14:textId="3830D9C5"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_Toc193087858 \h </w:instrText>
      </w:r>
      <w:r>
        <w:rPr>
          <w:noProof/>
        </w:rPr>
      </w:r>
      <w:r>
        <w:rPr>
          <w:noProof/>
        </w:rPr>
        <w:fldChar w:fldCharType="separate"/>
      </w:r>
      <w:r>
        <w:rPr>
          <w:noProof/>
        </w:rPr>
        <w:t>32</w:t>
      </w:r>
      <w:r>
        <w:rPr>
          <w:noProof/>
        </w:rPr>
        <w:fldChar w:fldCharType="end"/>
      </w:r>
    </w:p>
    <w:p w14:paraId="49DE82EF" w14:textId="2ED1E0E9"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_Toc193087859 \h </w:instrText>
      </w:r>
      <w:r>
        <w:rPr>
          <w:noProof/>
        </w:rPr>
      </w:r>
      <w:r>
        <w:rPr>
          <w:noProof/>
        </w:rPr>
        <w:fldChar w:fldCharType="separate"/>
      </w:r>
      <w:r>
        <w:rPr>
          <w:noProof/>
        </w:rPr>
        <w:t>33</w:t>
      </w:r>
      <w:r>
        <w:rPr>
          <w:noProof/>
        </w:rPr>
        <w:fldChar w:fldCharType="end"/>
      </w:r>
    </w:p>
    <w:p w14:paraId="7851E389" w14:textId="2F92D90E"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6.4.12.1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_Toc193087860 \h </w:instrText>
      </w:r>
      <w:r>
        <w:rPr>
          <w:noProof/>
        </w:rPr>
      </w:r>
      <w:r>
        <w:rPr>
          <w:noProof/>
        </w:rPr>
        <w:fldChar w:fldCharType="separate"/>
      </w:r>
      <w:r>
        <w:rPr>
          <w:noProof/>
        </w:rPr>
        <w:t>33</w:t>
      </w:r>
      <w:r>
        <w:rPr>
          <w:noProof/>
        </w:rPr>
        <w:fldChar w:fldCharType="end"/>
      </w:r>
    </w:p>
    <w:p w14:paraId="7893015E" w14:textId="6AF9780A"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6.4.12.2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_Toc193087861 \h </w:instrText>
      </w:r>
      <w:r>
        <w:rPr>
          <w:noProof/>
        </w:rPr>
      </w:r>
      <w:r>
        <w:rPr>
          <w:noProof/>
        </w:rPr>
        <w:fldChar w:fldCharType="separate"/>
      </w:r>
      <w:r>
        <w:rPr>
          <w:noProof/>
        </w:rPr>
        <w:t>34</w:t>
      </w:r>
      <w:r>
        <w:rPr>
          <w:noProof/>
        </w:rPr>
        <w:fldChar w:fldCharType="end"/>
      </w:r>
    </w:p>
    <w:p w14:paraId="3AA86411" w14:textId="271A521F"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_Toc193087862 \h </w:instrText>
      </w:r>
      <w:r>
        <w:rPr>
          <w:noProof/>
        </w:rPr>
      </w:r>
      <w:r>
        <w:rPr>
          <w:noProof/>
        </w:rPr>
        <w:fldChar w:fldCharType="separate"/>
      </w:r>
      <w:r>
        <w:rPr>
          <w:noProof/>
        </w:rPr>
        <w:t>35</w:t>
      </w:r>
      <w:r>
        <w:rPr>
          <w:noProof/>
        </w:rPr>
        <w:fldChar w:fldCharType="end"/>
      </w:r>
    </w:p>
    <w:p w14:paraId="6913AFD3" w14:textId="7561B131"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_Toc193087863 \h </w:instrText>
      </w:r>
      <w:r>
        <w:rPr>
          <w:noProof/>
        </w:rPr>
      </w:r>
      <w:r>
        <w:rPr>
          <w:noProof/>
        </w:rPr>
        <w:fldChar w:fldCharType="separate"/>
      </w:r>
      <w:r>
        <w:rPr>
          <w:noProof/>
        </w:rPr>
        <w:t>35</w:t>
      </w:r>
      <w:r>
        <w:rPr>
          <w:noProof/>
        </w:rPr>
        <w:fldChar w:fldCharType="end"/>
      </w:r>
    </w:p>
    <w:p w14:paraId="334D0EB7" w14:textId="3E687B15"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_Toc193087864 \h </w:instrText>
      </w:r>
      <w:r>
        <w:rPr>
          <w:noProof/>
        </w:rPr>
      </w:r>
      <w:r>
        <w:rPr>
          <w:noProof/>
        </w:rPr>
        <w:fldChar w:fldCharType="separate"/>
      </w:r>
      <w:r>
        <w:rPr>
          <w:noProof/>
        </w:rPr>
        <w:t>35</w:t>
      </w:r>
      <w:r>
        <w:rPr>
          <w:noProof/>
        </w:rPr>
        <w:fldChar w:fldCharType="end"/>
      </w:r>
    </w:p>
    <w:p w14:paraId="2E3A4CE3" w14:textId="7ED16DDF"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_Toc193087865 \h </w:instrText>
      </w:r>
      <w:r>
        <w:rPr>
          <w:noProof/>
        </w:rPr>
      </w:r>
      <w:r>
        <w:rPr>
          <w:noProof/>
        </w:rPr>
        <w:fldChar w:fldCharType="separate"/>
      </w:r>
      <w:r>
        <w:rPr>
          <w:noProof/>
        </w:rPr>
        <w:t>38</w:t>
      </w:r>
      <w:r>
        <w:rPr>
          <w:noProof/>
        </w:rPr>
        <w:fldChar w:fldCharType="end"/>
      </w:r>
    </w:p>
    <w:p w14:paraId="0DA4621B" w14:textId="53DE99AA"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_Toc193087866 \h </w:instrText>
      </w:r>
      <w:r>
        <w:rPr>
          <w:noProof/>
        </w:rPr>
      </w:r>
      <w:r>
        <w:rPr>
          <w:noProof/>
        </w:rPr>
        <w:fldChar w:fldCharType="separate"/>
      </w:r>
      <w:r>
        <w:rPr>
          <w:noProof/>
        </w:rPr>
        <w:t>38</w:t>
      </w:r>
      <w:r>
        <w:rPr>
          <w:noProof/>
        </w:rPr>
        <w:fldChar w:fldCharType="end"/>
      </w:r>
    </w:p>
    <w:p w14:paraId="76545DC7" w14:textId="2BA0AB4A"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_Toc193087867 \h </w:instrText>
      </w:r>
      <w:r>
        <w:rPr>
          <w:noProof/>
        </w:rPr>
      </w:r>
      <w:r>
        <w:rPr>
          <w:noProof/>
        </w:rPr>
        <w:fldChar w:fldCharType="separate"/>
      </w:r>
      <w:r>
        <w:rPr>
          <w:noProof/>
        </w:rPr>
        <w:t>38</w:t>
      </w:r>
      <w:r>
        <w:rPr>
          <w:noProof/>
        </w:rPr>
        <w:fldChar w:fldCharType="end"/>
      </w:r>
    </w:p>
    <w:p w14:paraId="1D9E8F6F" w14:textId="13257FAB"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_Toc193087868 \h </w:instrText>
      </w:r>
      <w:r>
        <w:rPr>
          <w:noProof/>
        </w:rPr>
      </w:r>
      <w:r>
        <w:rPr>
          <w:noProof/>
        </w:rPr>
        <w:fldChar w:fldCharType="separate"/>
      </w:r>
      <w:r>
        <w:rPr>
          <w:noProof/>
        </w:rPr>
        <w:t>38</w:t>
      </w:r>
      <w:r>
        <w:rPr>
          <w:noProof/>
        </w:rPr>
        <w:fldChar w:fldCharType="end"/>
      </w:r>
    </w:p>
    <w:p w14:paraId="66F15DC7" w14:textId="6F0F6813"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_Toc193087869 \h </w:instrText>
      </w:r>
      <w:r>
        <w:rPr>
          <w:noProof/>
        </w:rPr>
      </w:r>
      <w:r>
        <w:rPr>
          <w:noProof/>
        </w:rPr>
        <w:fldChar w:fldCharType="separate"/>
      </w:r>
      <w:r>
        <w:rPr>
          <w:noProof/>
        </w:rPr>
        <w:t>38</w:t>
      </w:r>
      <w:r>
        <w:rPr>
          <w:noProof/>
        </w:rPr>
        <w:fldChar w:fldCharType="end"/>
      </w:r>
    </w:p>
    <w:p w14:paraId="54A78DEF" w14:textId="35B76D55"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_Toc193087870 \h </w:instrText>
      </w:r>
      <w:r>
        <w:rPr>
          <w:noProof/>
        </w:rPr>
      </w:r>
      <w:r>
        <w:rPr>
          <w:noProof/>
        </w:rPr>
        <w:fldChar w:fldCharType="separate"/>
      </w:r>
      <w:r>
        <w:rPr>
          <w:noProof/>
        </w:rPr>
        <w:t>39</w:t>
      </w:r>
      <w:r>
        <w:rPr>
          <w:noProof/>
        </w:rPr>
        <w:fldChar w:fldCharType="end"/>
      </w:r>
    </w:p>
    <w:p w14:paraId="3AFCE038" w14:textId="67196364"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_Toc193087871 \h </w:instrText>
      </w:r>
      <w:r>
        <w:rPr>
          <w:noProof/>
        </w:rPr>
      </w:r>
      <w:r>
        <w:rPr>
          <w:noProof/>
        </w:rPr>
        <w:fldChar w:fldCharType="separate"/>
      </w:r>
      <w:r>
        <w:rPr>
          <w:noProof/>
        </w:rPr>
        <w:t>39</w:t>
      </w:r>
      <w:r>
        <w:rPr>
          <w:noProof/>
        </w:rPr>
        <w:fldChar w:fldCharType="end"/>
      </w:r>
    </w:p>
    <w:p w14:paraId="12328862" w14:textId="7ED308EA"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_Toc193087872 \h </w:instrText>
      </w:r>
      <w:r>
        <w:rPr>
          <w:noProof/>
        </w:rPr>
      </w:r>
      <w:r>
        <w:rPr>
          <w:noProof/>
        </w:rPr>
        <w:fldChar w:fldCharType="separate"/>
      </w:r>
      <w:r>
        <w:rPr>
          <w:noProof/>
        </w:rPr>
        <w:t>39</w:t>
      </w:r>
      <w:r>
        <w:rPr>
          <w:noProof/>
        </w:rPr>
        <w:fldChar w:fldCharType="end"/>
      </w:r>
    </w:p>
    <w:p w14:paraId="37A6C861" w14:textId="4981F86E"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r>
      <w:r>
        <w:rPr>
          <w:noProof/>
        </w:rPr>
        <w:fldChar w:fldCharType="begin" w:fldLock="1"/>
      </w:r>
      <w:r>
        <w:rPr>
          <w:noProof/>
        </w:rPr>
        <w:instrText xml:space="preserve"> PAGEREF _Toc193087873 \h </w:instrText>
      </w:r>
      <w:r>
        <w:rPr>
          <w:noProof/>
        </w:rPr>
      </w:r>
      <w:r>
        <w:rPr>
          <w:noProof/>
        </w:rPr>
        <w:fldChar w:fldCharType="separate"/>
      </w:r>
      <w:r>
        <w:rPr>
          <w:noProof/>
        </w:rPr>
        <w:t>39</w:t>
      </w:r>
      <w:r>
        <w:rPr>
          <w:noProof/>
        </w:rPr>
        <w:fldChar w:fldCharType="end"/>
      </w:r>
    </w:p>
    <w:p w14:paraId="14621499" w14:textId="6D02355E"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_Toc193087874 \h </w:instrText>
      </w:r>
      <w:r>
        <w:rPr>
          <w:noProof/>
        </w:rPr>
      </w:r>
      <w:r>
        <w:rPr>
          <w:noProof/>
        </w:rPr>
        <w:fldChar w:fldCharType="separate"/>
      </w:r>
      <w:r>
        <w:rPr>
          <w:noProof/>
        </w:rPr>
        <w:t>39</w:t>
      </w:r>
      <w:r>
        <w:rPr>
          <w:noProof/>
        </w:rPr>
        <w:fldChar w:fldCharType="end"/>
      </w:r>
    </w:p>
    <w:p w14:paraId="11BCDF84" w14:textId="70BF26E3"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_Toc193087875 \h </w:instrText>
      </w:r>
      <w:r>
        <w:rPr>
          <w:noProof/>
        </w:rPr>
      </w:r>
      <w:r>
        <w:rPr>
          <w:noProof/>
        </w:rPr>
        <w:fldChar w:fldCharType="separate"/>
      </w:r>
      <w:r>
        <w:rPr>
          <w:noProof/>
        </w:rPr>
        <w:t>39</w:t>
      </w:r>
      <w:r>
        <w:rPr>
          <w:noProof/>
        </w:rPr>
        <w:fldChar w:fldCharType="end"/>
      </w:r>
    </w:p>
    <w:p w14:paraId="15D78BB2" w14:textId="2FF3941C"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_Toc193087876 \h </w:instrText>
      </w:r>
      <w:r>
        <w:rPr>
          <w:noProof/>
        </w:rPr>
      </w:r>
      <w:r>
        <w:rPr>
          <w:noProof/>
        </w:rPr>
        <w:fldChar w:fldCharType="separate"/>
      </w:r>
      <w:r>
        <w:rPr>
          <w:noProof/>
        </w:rPr>
        <w:t>39</w:t>
      </w:r>
      <w:r>
        <w:rPr>
          <w:noProof/>
        </w:rPr>
        <w:fldChar w:fldCharType="end"/>
      </w:r>
    </w:p>
    <w:p w14:paraId="0916DCBF" w14:textId="12586312"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6.4.27.1</w:t>
      </w:r>
      <w:r>
        <w:rPr>
          <w:rFonts w:asciiTheme="minorHAnsi" w:eastAsiaTheme="minorEastAsia" w:hAnsiTheme="minorHAnsi" w:cstheme="minorBidi"/>
          <w:noProof/>
          <w:kern w:val="2"/>
          <w:sz w:val="24"/>
          <w:szCs w:val="24"/>
          <w:lang w:eastAsia="en-GB"/>
          <w14:ligatures w14:val="standardContextual"/>
        </w:rPr>
        <w:tab/>
      </w:r>
      <w:r>
        <w:rPr>
          <w:noProof/>
        </w:rPr>
        <w:t>OPEN CHANNEL related to CS bearer</w:t>
      </w:r>
      <w:r>
        <w:rPr>
          <w:noProof/>
        </w:rPr>
        <w:tab/>
      </w:r>
      <w:r>
        <w:rPr>
          <w:noProof/>
        </w:rPr>
        <w:fldChar w:fldCharType="begin" w:fldLock="1"/>
      </w:r>
      <w:r>
        <w:rPr>
          <w:noProof/>
        </w:rPr>
        <w:instrText xml:space="preserve"> PAGEREF _Toc193087877 \h </w:instrText>
      </w:r>
      <w:r>
        <w:rPr>
          <w:noProof/>
        </w:rPr>
      </w:r>
      <w:r>
        <w:rPr>
          <w:noProof/>
        </w:rPr>
        <w:fldChar w:fldCharType="separate"/>
      </w:r>
      <w:r>
        <w:rPr>
          <w:noProof/>
        </w:rPr>
        <w:t>39</w:t>
      </w:r>
      <w:r>
        <w:rPr>
          <w:noProof/>
        </w:rPr>
        <w:fldChar w:fldCharType="end"/>
      </w:r>
    </w:p>
    <w:p w14:paraId="4D1F3DE3" w14:textId="4B857C31"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_Toc193087878 \h </w:instrText>
      </w:r>
      <w:r>
        <w:rPr>
          <w:noProof/>
        </w:rPr>
      </w:r>
      <w:r>
        <w:rPr>
          <w:noProof/>
        </w:rPr>
        <w:fldChar w:fldCharType="separate"/>
      </w:r>
      <w:r>
        <w:rPr>
          <w:noProof/>
        </w:rPr>
        <w:t>39</w:t>
      </w:r>
      <w:r>
        <w:rPr>
          <w:noProof/>
        </w:rPr>
        <w:fldChar w:fldCharType="end"/>
      </w:r>
    </w:p>
    <w:p w14:paraId="429617A3" w14:textId="1DDDE173"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6.4.27.3</w:t>
      </w:r>
      <w:r>
        <w:rPr>
          <w:rFonts w:asciiTheme="minorHAnsi" w:eastAsiaTheme="minorEastAsia" w:hAnsiTheme="minorHAnsi" w:cstheme="minorBidi"/>
          <w:noProof/>
          <w:kern w:val="2"/>
          <w:sz w:val="24"/>
          <w:szCs w:val="24"/>
          <w:lang w:eastAsia="en-GB"/>
          <w14:ligatures w14:val="standardContextual"/>
        </w:rPr>
        <w:tab/>
      </w:r>
      <w:r>
        <w:rPr>
          <w:noProof/>
        </w:rPr>
        <w:t>OPEN CHANNEL related to local bearer</w:t>
      </w:r>
      <w:r>
        <w:rPr>
          <w:noProof/>
        </w:rPr>
        <w:tab/>
      </w:r>
      <w:r>
        <w:rPr>
          <w:noProof/>
        </w:rPr>
        <w:fldChar w:fldCharType="begin" w:fldLock="1"/>
      </w:r>
      <w:r>
        <w:rPr>
          <w:noProof/>
        </w:rPr>
        <w:instrText xml:space="preserve"> PAGEREF _Toc193087879 \h </w:instrText>
      </w:r>
      <w:r>
        <w:rPr>
          <w:noProof/>
        </w:rPr>
      </w:r>
      <w:r>
        <w:rPr>
          <w:noProof/>
        </w:rPr>
        <w:fldChar w:fldCharType="separate"/>
      </w:r>
      <w:r>
        <w:rPr>
          <w:noProof/>
        </w:rPr>
        <w:t>40</w:t>
      </w:r>
      <w:r>
        <w:rPr>
          <w:noProof/>
        </w:rPr>
        <w:fldChar w:fldCharType="end"/>
      </w:r>
    </w:p>
    <w:p w14:paraId="1315B0D1" w14:textId="410E81ED"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6.4.27.4</w:t>
      </w:r>
      <w:r>
        <w:rPr>
          <w:rFonts w:asciiTheme="minorHAnsi" w:eastAsiaTheme="minorEastAsia" w:hAnsiTheme="minorHAnsi" w:cstheme="minorBidi"/>
          <w:noProof/>
          <w:kern w:val="2"/>
          <w:sz w:val="24"/>
          <w:szCs w:val="24"/>
          <w:lang w:eastAsia="en-GB"/>
          <w14:ligatures w14:val="standardContextual"/>
        </w:rPr>
        <w:tab/>
      </w:r>
      <w:r>
        <w:rPr>
          <w:noProof/>
        </w:rPr>
        <w:t>OPEN CHANNEL related to Default (network) Bearer</w:t>
      </w:r>
      <w:r>
        <w:rPr>
          <w:noProof/>
        </w:rPr>
        <w:tab/>
      </w:r>
      <w:r>
        <w:rPr>
          <w:noProof/>
        </w:rPr>
        <w:fldChar w:fldCharType="begin" w:fldLock="1"/>
      </w:r>
      <w:r>
        <w:rPr>
          <w:noProof/>
        </w:rPr>
        <w:instrText xml:space="preserve"> PAGEREF _Toc193087880 \h </w:instrText>
      </w:r>
      <w:r>
        <w:rPr>
          <w:noProof/>
        </w:rPr>
      </w:r>
      <w:r>
        <w:rPr>
          <w:noProof/>
        </w:rPr>
        <w:fldChar w:fldCharType="separate"/>
      </w:r>
      <w:r>
        <w:rPr>
          <w:noProof/>
        </w:rPr>
        <w:t>40</w:t>
      </w:r>
      <w:r>
        <w:rPr>
          <w:noProof/>
        </w:rPr>
        <w:fldChar w:fldCharType="end"/>
      </w:r>
    </w:p>
    <w:p w14:paraId="422D0B48" w14:textId="35078357"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6.4.27.5</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_Toc193087881 \h </w:instrText>
      </w:r>
      <w:r>
        <w:rPr>
          <w:noProof/>
        </w:rPr>
      </w:r>
      <w:r>
        <w:rPr>
          <w:noProof/>
        </w:rPr>
        <w:fldChar w:fldCharType="separate"/>
      </w:r>
      <w:r>
        <w:rPr>
          <w:noProof/>
        </w:rPr>
        <w:t>40</w:t>
      </w:r>
      <w:r>
        <w:rPr>
          <w:noProof/>
        </w:rPr>
        <w:fldChar w:fldCharType="end"/>
      </w:r>
    </w:p>
    <w:p w14:paraId="55169C53" w14:textId="6389058F"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Terminal Server Mode</w:t>
      </w:r>
      <w:r>
        <w:rPr>
          <w:noProof/>
        </w:rPr>
        <w:tab/>
      </w:r>
      <w:r>
        <w:rPr>
          <w:noProof/>
        </w:rPr>
        <w:fldChar w:fldCharType="begin" w:fldLock="1"/>
      </w:r>
      <w:r>
        <w:rPr>
          <w:noProof/>
        </w:rPr>
        <w:instrText xml:space="preserve"> PAGEREF _Toc193087882 \h </w:instrText>
      </w:r>
      <w:r>
        <w:rPr>
          <w:noProof/>
        </w:rPr>
      </w:r>
      <w:r>
        <w:rPr>
          <w:noProof/>
        </w:rPr>
        <w:fldChar w:fldCharType="separate"/>
      </w:r>
      <w:r>
        <w:rPr>
          <w:noProof/>
        </w:rPr>
        <w:t>42</w:t>
      </w:r>
      <w:r>
        <w:rPr>
          <w:noProof/>
        </w:rPr>
        <w:fldChar w:fldCharType="end"/>
      </w:r>
    </w:p>
    <w:p w14:paraId="5F780DD1" w14:textId="4636E7CE"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6.4.27.7</w:t>
      </w:r>
      <w:r>
        <w:rPr>
          <w:rFonts w:asciiTheme="minorHAnsi" w:eastAsiaTheme="minorEastAsia" w:hAnsiTheme="minorHAnsi" w:cstheme="minorBidi"/>
          <w:noProof/>
          <w:kern w:val="2"/>
          <w:sz w:val="24"/>
          <w:szCs w:val="24"/>
          <w:lang w:eastAsia="en-GB"/>
          <w14:ligatures w14:val="standardContextual"/>
        </w:rPr>
        <w:tab/>
      </w:r>
      <w:r>
        <w:rPr>
          <w:noProof/>
        </w:rPr>
        <w:t>OPEN CHANNEL related to UICC Server Mode</w:t>
      </w:r>
      <w:r>
        <w:rPr>
          <w:noProof/>
        </w:rPr>
        <w:tab/>
      </w:r>
      <w:r>
        <w:rPr>
          <w:noProof/>
        </w:rPr>
        <w:fldChar w:fldCharType="begin" w:fldLock="1"/>
      </w:r>
      <w:r>
        <w:rPr>
          <w:noProof/>
        </w:rPr>
        <w:instrText xml:space="preserve"> PAGEREF _Toc193087883 \h </w:instrText>
      </w:r>
      <w:r>
        <w:rPr>
          <w:noProof/>
        </w:rPr>
      </w:r>
      <w:r>
        <w:rPr>
          <w:noProof/>
        </w:rPr>
        <w:fldChar w:fldCharType="separate"/>
      </w:r>
      <w:r>
        <w:rPr>
          <w:noProof/>
        </w:rPr>
        <w:t>42</w:t>
      </w:r>
      <w:r>
        <w:rPr>
          <w:noProof/>
        </w:rPr>
        <w:fldChar w:fldCharType="end"/>
      </w:r>
    </w:p>
    <w:p w14:paraId="1BB6F9D2" w14:textId="0A5B774C"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6.4.27.8</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_Toc193087884 \h </w:instrText>
      </w:r>
      <w:r>
        <w:rPr>
          <w:noProof/>
        </w:rPr>
      </w:r>
      <w:r>
        <w:rPr>
          <w:noProof/>
        </w:rPr>
        <w:fldChar w:fldCharType="separate"/>
      </w:r>
      <w:r>
        <w:rPr>
          <w:noProof/>
        </w:rPr>
        <w:t>42</w:t>
      </w:r>
      <w:r>
        <w:rPr>
          <w:noProof/>
        </w:rPr>
        <w:fldChar w:fldCharType="end"/>
      </w:r>
    </w:p>
    <w:p w14:paraId="559AC089" w14:textId="6775841C"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_Toc193087885 \h </w:instrText>
      </w:r>
      <w:r>
        <w:rPr>
          <w:noProof/>
        </w:rPr>
      </w:r>
      <w:r>
        <w:rPr>
          <w:noProof/>
        </w:rPr>
        <w:fldChar w:fldCharType="separate"/>
      </w:r>
      <w:r>
        <w:rPr>
          <w:noProof/>
        </w:rPr>
        <w:t>42</w:t>
      </w:r>
      <w:r>
        <w:rPr>
          <w:noProof/>
        </w:rPr>
        <w:fldChar w:fldCharType="end"/>
      </w:r>
    </w:p>
    <w:p w14:paraId="2CD91A0B" w14:textId="2E0C5FCC"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_Toc193087886 \h </w:instrText>
      </w:r>
      <w:r>
        <w:rPr>
          <w:noProof/>
        </w:rPr>
      </w:r>
      <w:r>
        <w:rPr>
          <w:noProof/>
        </w:rPr>
        <w:fldChar w:fldCharType="separate"/>
      </w:r>
      <w:r>
        <w:rPr>
          <w:noProof/>
        </w:rPr>
        <w:t>43</w:t>
      </w:r>
      <w:r>
        <w:rPr>
          <w:noProof/>
        </w:rPr>
        <w:fldChar w:fldCharType="end"/>
      </w:r>
    </w:p>
    <w:p w14:paraId="1FC8DC68" w14:textId="4ABB1553"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_Toc193087887 \h </w:instrText>
      </w:r>
      <w:r>
        <w:rPr>
          <w:noProof/>
        </w:rPr>
      </w:r>
      <w:r>
        <w:rPr>
          <w:noProof/>
        </w:rPr>
        <w:fldChar w:fldCharType="separate"/>
      </w:r>
      <w:r>
        <w:rPr>
          <w:noProof/>
        </w:rPr>
        <w:t>43</w:t>
      </w:r>
      <w:r>
        <w:rPr>
          <w:noProof/>
        </w:rPr>
        <w:fldChar w:fldCharType="end"/>
      </w:r>
    </w:p>
    <w:p w14:paraId="77BC5566" w14:textId="2EFF0E88"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_Toc193087888 \h </w:instrText>
      </w:r>
      <w:r>
        <w:rPr>
          <w:noProof/>
        </w:rPr>
      </w:r>
      <w:r>
        <w:rPr>
          <w:noProof/>
        </w:rPr>
        <w:fldChar w:fldCharType="separate"/>
      </w:r>
      <w:r>
        <w:rPr>
          <w:noProof/>
        </w:rPr>
        <w:t>43</w:t>
      </w:r>
      <w:r>
        <w:rPr>
          <w:noProof/>
        </w:rPr>
        <w:fldChar w:fldCharType="end"/>
      </w:r>
    </w:p>
    <w:p w14:paraId="0F251F2C" w14:textId="332EB076"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_Toc193087889 \h </w:instrText>
      </w:r>
      <w:r>
        <w:rPr>
          <w:noProof/>
        </w:rPr>
      </w:r>
      <w:r>
        <w:rPr>
          <w:noProof/>
        </w:rPr>
        <w:fldChar w:fldCharType="separate"/>
      </w:r>
      <w:r>
        <w:rPr>
          <w:noProof/>
        </w:rPr>
        <w:t>43</w:t>
      </w:r>
      <w:r>
        <w:rPr>
          <w:noProof/>
        </w:rPr>
        <w:fldChar w:fldCharType="end"/>
      </w:r>
    </w:p>
    <w:p w14:paraId="1E298ADE" w14:textId="685DCD91"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_Toc193087890 \h </w:instrText>
      </w:r>
      <w:r>
        <w:rPr>
          <w:noProof/>
        </w:rPr>
      </w:r>
      <w:r>
        <w:rPr>
          <w:noProof/>
        </w:rPr>
        <w:fldChar w:fldCharType="separate"/>
      </w:r>
      <w:r>
        <w:rPr>
          <w:noProof/>
        </w:rPr>
        <w:t>43</w:t>
      </w:r>
      <w:r>
        <w:rPr>
          <w:noProof/>
        </w:rPr>
        <w:fldChar w:fldCharType="end"/>
      </w:r>
    </w:p>
    <w:p w14:paraId="3AC11CBF" w14:textId="46E9944C"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_Toc193087891 \h </w:instrText>
      </w:r>
      <w:r>
        <w:rPr>
          <w:noProof/>
        </w:rPr>
      </w:r>
      <w:r>
        <w:rPr>
          <w:noProof/>
        </w:rPr>
        <w:fldChar w:fldCharType="separate"/>
      </w:r>
      <w:r>
        <w:rPr>
          <w:noProof/>
        </w:rPr>
        <w:t>43</w:t>
      </w:r>
      <w:r>
        <w:rPr>
          <w:noProof/>
        </w:rPr>
        <w:fldChar w:fldCharType="end"/>
      </w:r>
    </w:p>
    <w:p w14:paraId="1D78AAC6" w14:textId="6326AAE8"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_Toc193087892 \h </w:instrText>
      </w:r>
      <w:r>
        <w:rPr>
          <w:noProof/>
        </w:rPr>
      </w:r>
      <w:r>
        <w:rPr>
          <w:noProof/>
        </w:rPr>
        <w:fldChar w:fldCharType="separate"/>
      </w:r>
      <w:r>
        <w:rPr>
          <w:noProof/>
        </w:rPr>
        <w:t>43</w:t>
      </w:r>
      <w:r>
        <w:rPr>
          <w:noProof/>
        </w:rPr>
        <w:fldChar w:fldCharType="end"/>
      </w:r>
    </w:p>
    <w:p w14:paraId="393C2A2C" w14:textId="0ADC65D9"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_Toc193087893 \h </w:instrText>
      </w:r>
      <w:r>
        <w:rPr>
          <w:noProof/>
        </w:rPr>
      </w:r>
      <w:r>
        <w:rPr>
          <w:noProof/>
        </w:rPr>
        <w:fldChar w:fldCharType="separate"/>
      </w:r>
      <w:r>
        <w:rPr>
          <w:noProof/>
        </w:rPr>
        <w:t>43</w:t>
      </w:r>
      <w:r>
        <w:rPr>
          <w:noProof/>
        </w:rPr>
        <w:fldChar w:fldCharType="end"/>
      </w:r>
    </w:p>
    <w:p w14:paraId="542AB552" w14:textId="46A49DFC"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_Toc193087894 \h </w:instrText>
      </w:r>
      <w:r>
        <w:rPr>
          <w:noProof/>
        </w:rPr>
      </w:r>
      <w:r>
        <w:rPr>
          <w:noProof/>
        </w:rPr>
        <w:fldChar w:fldCharType="separate"/>
      </w:r>
      <w:r>
        <w:rPr>
          <w:noProof/>
        </w:rPr>
        <w:t>43</w:t>
      </w:r>
      <w:r>
        <w:rPr>
          <w:noProof/>
        </w:rPr>
        <w:fldChar w:fldCharType="end"/>
      </w:r>
    </w:p>
    <w:p w14:paraId="057AF4BE" w14:textId="17F62DF5"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_Toc193087895 \h </w:instrText>
      </w:r>
      <w:r>
        <w:rPr>
          <w:noProof/>
        </w:rPr>
      </w:r>
      <w:r>
        <w:rPr>
          <w:noProof/>
        </w:rPr>
        <w:fldChar w:fldCharType="separate"/>
      </w:r>
      <w:r>
        <w:rPr>
          <w:noProof/>
        </w:rPr>
        <w:t>43</w:t>
      </w:r>
      <w:r>
        <w:rPr>
          <w:noProof/>
        </w:rPr>
        <w:fldChar w:fldCharType="end"/>
      </w:r>
    </w:p>
    <w:p w14:paraId="590BCA5B" w14:textId="08D17223"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6.4.39</w:t>
      </w:r>
      <w:r>
        <w:rPr>
          <w:rFonts w:asciiTheme="minorHAnsi" w:eastAsiaTheme="minorEastAsia" w:hAnsiTheme="minorHAnsi" w:cstheme="minorBidi"/>
          <w:noProof/>
          <w:kern w:val="2"/>
          <w:sz w:val="24"/>
          <w:szCs w:val="24"/>
          <w:lang w:eastAsia="en-GB"/>
          <w14:ligatures w14:val="standardContextual"/>
        </w:rPr>
        <w:tab/>
      </w:r>
      <w:r>
        <w:rPr>
          <w:noProof/>
        </w:rPr>
        <w:t>GET FRAME STATUS</w:t>
      </w:r>
      <w:r>
        <w:rPr>
          <w:noProof/>
        </w:rPr>
        <w:tab/>
      </w:r>
      <w:r>
        <w:rPr>
          <w:noProof/>
        </w:rPr>
        <w:fldChar w:fldCharType="begin" w:fldLock="1"/>
      </w:r>
      <w:r>
        <w:rPr>
          <w:noProof/>
        </w:rPr>
        <w:instrText xml:space="preserve"> PAGEREF _Toc193087896 \h </w:instrText>
      </w:r>
      <w:r>
        <w:rPr>
          <w:noProof/>
        </w:rPr>
      </w:r>
      <w:r>
        <w:rPr>
          <w:noProof/>
        </w:rPr>
        <w:fldChar w:fldCharType="separate"/>
      </w:r>
      <w:r>
        <w:rPr>
          <w:noProof/>
        </w:rPr>
        <w:t>43</w:t>
      </w:r>
      <w:r>
        <w:rPr>
          <w:noProof/>
        </w:rPr>
        <w:fldChar w:fldCharType="end"/>
      </w:r>
    </w:p>
    <w:p w14:paraId="345EDAC7" w14:textId="0488ACA9"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_Toc193087897 \h </w:instrText>
      </w:r>
      <w:r>
        <w:rPr>
          <w:noProof/>
        </w:rPr>
      </w:r>
      <w:r>
        <w:rPr>
          <w:noProof/>
        </w:rPr>
        <w:fldChar w:fldCharType="separate"/>
      </w:r>
      <w:r>
        <w:rPr>
          <w:noProof/>
        </w:rPr>
        <w:t>43</w:t>
      </w:r>
      <w:r>
        <w:rPr>
          <w:noProof/>
        </w:rPr>
        <w:fldChar w:fldCharType="end"/>
      </w:r>
    </w:p>
    <w:p w14:paraId="35FBD657" w14:textId="6DDB6D7A"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_Toc193087898 \h </w:instrText>
      </w:r>
      <w:r>
        <w:rPr>
          <w:noProof/>
        </w:rPr>
      </w:r>
      <w:r>
        <w:rPr>
          <w:noProof/>
        </w:rPr>
        <w:fldChar w:fldCharType="separate"/>
      </w:r>
      <w:r>
        <w:rPr>
          <w:noProof/>
        </w:rPr>
        <w:t>44</w:t>
      </w:r>
      <w:r>
        <w:rPr>
          <w:noProof/>
        </w:rPr>
        <w:fldChar w:fldCharType="end"/>
      </w:r>
    </w:p>
    <w:p w14:paraId="195A9D7A" w14:textId="0F19BE7B"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_Toc193087899 \h </w:instrText>
      </w:r>
      <w:r>
        <w:rPr>
          <w:noProof/>
        </w:rPr>
      </w:r>
      <w:r>
        <w:rPr>
          <w:noProof/>
        </w:rPr>
        <w:fldChar w:fldCharType="separate"/>
      </w:r>
      <w:r>
        <w:rPr>
          <w:noProof/>
        </w:rPr>
        <w:t>44</w:t>
      </w:r>
      <w:r>
        <w:rPr>
          <w:noProof/>
        </w:rPr>
        <w:fldChar w:fldCharType="end"/>
      </w:r>
    </w:p>
    <w:p w14:paraId="44580AF1" w14:textId="126C6CB1"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_Toc193087900 \h </w:instrText>
      </w:r>
      <w:r>
        <w:rPr>
          <w:noProof/>
        </w:rPr>
      </w:r>
      <w:r>
        <w:rPr>
          <w:noProof/>
        </w:rPr>
        <w:fldChar w:fldCharType="separate"/>
      </w:r>
      <w:r>
        <w:rPr>
          <w:noProof/>
        </w:rPr>
        <w:t>44</w:t>
      </w:r>
      <w:r>
        <w:rPr>
          <w:noProof/>
        </w:rPr>
        <w:fldChar w:fldCharType="end"/>
      </w:r>
    </w:p>
    <w:p w14:paraId="00A88D2E" w14:textId="476FF935"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_Toc193087901 \h </w:instrText>
      </w:r>
      <w:r>
        <w:rPr>
          <w:noProof/>
        </w:rPr>
      </w:r>
      <w:r>
        <w:rPr>
          <w:noProof/>
        </w:rPr>
        <w:fldChar w:fldCharType="separate"/>
      </w:r>
      <w:r>
        <w:rPr>
          <w:noProof/>
        </w:rPr>
        <w:t>45</w:t>
      </w:r>
      <w:r>
        <w:rPr>
          <w:noProof/>
        </w:rPr>
        <w:fldChar w:fldCharType="end"/>
      </w:r>
    </w:p>
    <w:p w14:paraId="5D3CD814" w14:textId="225F1310"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_Toc193087902 \h </w:instrText>
      </w:r>
      <w:r>
        <w:rPr>
          <w:noProof/>
        </w:rPr>
      </w:r>
      <w:r>
        <w:rPr>
          <w:noProof/>
        </w:rPr>
        <w:fldChar w:fldCharType="separate"/>
      </w:r>
      <w:r>
        <w:rPr>
          <w:noProof/>
        </w:rPr>
        <w:t>45</w:t>
      </w:r>
      <w:r>
        <w:rPr>
          <w:noProof/>
        </w:rPr>
        <w:fldChar w:fldCharType="end"/>
      </w:r>
    </w:p>
    <w:p w14:paraId="023A6437" w14:textId="5AB67CA9"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Common elements in proactive UICC commands</w:t>
      </w:r>
      <w:r>
        <w:rPr>
          <w:noProof/>
        </w:rPr>
        <w:tab/>
      </w:r>
      <w:r>
        <w:rPr>
          <w:noProof/>
        </w:rPr>
        <w:fldChar w:fldCharType="begin" w:fldLock="1"/>
      </w:r>
      <w:r>
        <w:rPr>
          <w:noProof/>
        </w:rPr>
        <w:instrText xml:space="preserve"> PAGEREF _Toc193087903 \h </w:instrText>
      </w:r>
      <w:r>
        <w:rPr>
          <w:noProof/>
        </w:rPr>
      </w:r>
      <w:r>
        <w:rPr>
          <w:noProof/>
        </w:rPr>
        <w:fldChar w:fldCharType="separate"/>
      </w:r>
      <w:r>
        <w:rPr>
          <w:noProof/>
        </w:rPr>
        <w:t>45</w:t>
      </w:r>
      <w:r>
        <w:rPr>
          <w:noProof/>
        </w:rPr>
        <w:fldChar w:fldCharType="end"/>
      </w:r>
    </w:p>
    <w:p w14:paraId="152354F8" w14:textId="6784B64E"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Command number</w:t>
      </w:r>
      <w:r>
        <w:rPr>
          <w:noProof/>
        </w:rPr>
        <w:tab/>
      </w:r>
      <w:r>
        <w:rPr>
          <w:noProof/>
        </w:rPr>
        <w:fldChar w:fldCharType="begin" w:fldLock="1"/>
      </w:r>
      <w:r>
        <w:rPr>
          <w:noProof/>
        </w:rPr>
        <w:instrText xml:space="preserve"> PAGEREF _Toc193087904 \h </w:instrText>
      </w:r>
      <w:r>
        <w:rPr>
          <w:noProof/>
        </w:rPr>
      </w:r>
      <w:r>
        <w:rPr>
          <w:noProof/>
        </w:rPr>
        <w:fldChar w:fldCharType="separate"/>
      </w:r>
      <w:r>
        <w:rPr>
          <w:noProof/>
        </w:rPr>
        <w:t>45</w:t>
      </w:r>
      <w:r>
        <w:rPr>
          <w:noProof/>
        </w:rPr>
        <w:fldChar w:fldCharType="end"/>
      </w:r>
    </w:p>
    <w:p w14:paraId="077F7069" w14:textId="11BDC6BA"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_Toc193087905 \h </w:instrText>
      </w:r>
      <w:r>
        <w:rPr>
          <w:noProof/>
        </w:rPr>
      </w:r>
      <w:r>
        <w:rPr>
          <w:noProof/>
        </w:rPr>
        <w:fldChar w:fldCharType="separate"/>
      </w:r>
      <w:r>
        <w:rPr>
          <w:noProof/>
        </w:rPr>
        <w:t>45</w:t>
      </w:r>
      <w:r>
        <w:rPr>
          <w:noProof/>
        </w:rPr>
        <w:fldChar w:fldCharType="end"/>
      </w:r>
    </w:p>
    <w:p w14:paraId="3F082D1C" w14:textId="665969D4"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_Toc193087906 \h </w:instrText>
      </w:r>
      <w:r>
        <w:rPr>
          <w:noProof/>
        </w:rPr>
      </w:r>
      <w:r>
        <w:rPr>
          <w:noProof/>
        </w:rPr>
        <w:fldChar w:fldCharType="separate"/>
      </w:r>
      <w:r>
        <w:rPr>
          <w:noProof/>
        </w:rPr>
        <w:t>45</w:t>
      </w:r>
      <w:r>
        <w:rPr>
          <w:noProof/>
        </w:rPr>
        <w:fldChar w:fldCharType="end"/>
      </w:r>
    </w:p>
    <w:p w14:paraId="37B75128" w14:textId="3A724E70"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Icon identifiers</w:t>
      </w:r>
      <w:r>
        <w:rPr>
          <w:noProof/>
        </w:rPr>
        <w:tab/>
      </w:r>
      <w:r>
        <w:rPr>
          <w:noProof/>
        </w:rPr>
        <w:fldChar w:fldCharType="begin" w:fldLock="1"/>
      </w:r>
      <w:r>
        <w:rPr>
          <w:noProof/>
        </w:rPr>
        <w:instrText xml:space="preserve"> PAGEREF _Toc193087907 \h </w:instrText>
      </w:r>
      <w:r>
        <w:rPr>
          <w:noProof/>
        </w:rPr>
      </w:r>
      <w:r>
        <w:rPr>
          <w:noProof/>
        </w:rPr>
        <w:fldChar w:fldCharType="separate"/>
      </w:r>
      <w:r>
        <w:rPr>
          <w:noProof/>
        </w:rPr>
        <w:t>45</w:t>
      </w:r>
      <w:r>
        <w:rPr>
          <w:noProof/>
        </w:rPr>
        <w:fldChar w:fldCharType="end"/>
      </w:r>
    </w:p>
    <w:p w14:paraId="0EB13809" w14:textId="6D2BEEDC"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_Toc193087908 \h </w:instrText>
      </w:r>
      <w:r>
        <w:rPr>
          <w:noProof/>
        </w:rPr>
      </w:r>
      <w:r>
        <w:rPr>
          <w:noProof/>
        </w:rPr>
        <w:fldChar w:fldCharType="separate"/>
      </w:r>
      <w:r>
        <w:rPr>
          <w:noProof/>
        </w:rPr>
        <w:t>45</w:t>
      </w:r>
      <w:r>
        <w:rPr>
          <w:noProof/>
        </w:rPr>
        <w:fldChar w:fldCharType="end"/>
      </w:r>
    </w:p>
    <w:p w14:paraId="3FBF7634" w14:textId="47BFFFF3"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Frame identifier</w:t>
      </w:r>
      <w:r>
        <w:rPr>
          <w:noProof/>
        </w:rPr>
        <w:tab/>
      </w:r>
      <w:r>
        <w:rPr>
          <w:noProof/>
        </w:rPr>
        <w:fldChar w:fldCharType="begin" w:fldLock="1"/>
      </w:r>
      <w:r>
        <w:rPr>
          <w:noProof/>
        </w:rPr>
        <w:instrText xml:space="preserve"> PAGEREF _Toc193087909 \h </w:instrText>
      </w:r>
      <w:r>
        <w:rPr>
          <w:noProof/>
        </w:rPr>
      </w:r>
      <w:r>
        <w:rPr>
          <w:noProof/>
        </w:rPr>
        <w:fldChar w:fldCharType="separate"/>
      </w:r>
      <w:r>
        <w:rPr>
          <w:noProof/>
        </w:rPr>
        <w:t>45</w:t>
      </w:r>
      <w:r>
        <w:rPr>
          <w:noProof/>
        </w:rPr>
        <w:fldChar w:fldCharType="end"/>
      </w:r>
    </w:p>
    <w:p w14:paraId="2F2686ED" w14:textId="5332A02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Structure of proactive UICC commands</w:t>
      </w:r>
      <w:r>
        <w:rPr>
          <w:noProof/>
        </w:rPr>
        <w:tab/>
      </w:r>
      <w:r>
        <w:rPr>
          <w:noProof/>
        </w:rPr>
        <w:fldChar w:fldCharType="begin" w:fldLock="1"/>
      </w:r>
      <w:r>
        <w:rPr>
          <w:noProof/>
        </w:rPr>
        <w:instrText xml:space="preserve"> PAGEREF _Toc193087910 \h </w:instrText>
      </w:r>
      <w:r>
        <w:rPr>
          <w:noProof/>
        </w:rPr>
      </w:r>
      <w:r>
        <w:rPr>
          <w:noProof/>
        </w:rPr>
        <w:fldChar w:fldCharType="separate"/>
      </w:r>
      <w:r>
        <w:rPr>
          <w:noProof/>
        </w:rPr>
        <w:t>45</w:t>
      </w:r>
      <w:r>
        <w:rPr>
          <w:noProof/>
        </w:rPr>
        <w:fldChar w:fldCharType="end"/>
      </w:r>
    </w:p>
    <w:p w14:paraId="74130A5C" w14:textId="672C56F2"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_Toc193087911 \h </w:instrText>
      </w:r>
      <w:r>
        <w:rPr>
          <w:noProof/>
        </w:rPr>
      </w:r>
      <w:r>
        <w:rPr>
          <w:noProof/>
        </w:rPr>
        <w:fldChar w:fldCharType="separate"/>
      </w:r>
      <w:r>
        <w:rPr>
          <w:noProof/>
        </w:rPr>
        <w:t>45</w:t>
      </w:r>
      <w:r>
        <w:rPr>
          <w:noProof/>
        </w:rPr>
        <w:fldChar w:fldCharType="end"/>
      </w:r>
    </w:p>
    <w:p w14:paraId="19816A94" w14:textId="5385761A"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_Toc193087912 \h </w:instrText>
      </w:r>
      <w:r>
        <w:rPr>
          <w:noProof/>
        </w:rPr>
      </w:r>
      <w:r>
        <w:rPr>
          <w:noProof/>
        </w:rPr>
        <w:fldChar w:fldCharType="separate"/>
      </w:r>
      <w:r>
        <w:rPr>
          <w:noProof/>
        </w:rPr>
        <w:t>45</w:t>
      </w:r>
      <w:r>
        <w:rPr>
          <w:noProof/>
        </w:rPr>
        <w:fldChar w:fldCharType="end"/>
      </w:r>
    </w:p>
    <w:p w14:paraId="14E26CAF" w14:textId="4E8DF398"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_Toc193087913 \h </w:instrText>
      </w:r>
      <w:r>
        <w:rPr>
          <w:noProof/>
        </w:rPr>
      </w:r>
      <w:r>
        <w:rPr>
          <w:noProof/>
        </w:rPr>
        <w:fldChar w:fldCharType="separate"/>
      </w:r>
      <w:r>
        <w:rPr>
          <w:noProof/>
        </w:rPr>
        <w:t>45</w:t>
      </w:r>
      <w:r>
        <w:rPr>
          <w:noProof/>
        </w:rPr>
        <w:fldChar w:fldCharType="end"/>
      </w:r>
    </w:p>
    <w:p w14:paraId="4D7042E6" w14:textId="7FDF6F8F"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_Toc193087914 \h </w:instrText>
      </w:r>
      <w:r>
        <w:rPr>
          <w:noProof/>
        </w:rPr>
      </w:r>
      <w:r>
        <w:rPr>
          <w:noProof/>
        </w:rPr>
        <w:fldChar w:fldCharType="separate"/>
      </w:r>
      <w:r>
        <w:rPr>
          <w:noProof/>
        </w:rPr>
        <w:t>46</w:t>
      </w:r>
      <w:r>
        <w:rPr>
          <w:noProof/>
        </w:rPr>
        <w:fldChar w:fldCharType="end"/>
      </w:r>
    </w:p>
    <w:p w14:paraId="66C35CC6" w14:textId="1CB2E5B6"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_Toc193087915 \h </w:instrText>
      </w:r>
      <w:r>
        <w:rPr>
          <w:noProof/>
        </w:rPr>
      </w:r>
      <w:r>
        <w:rPr>
          <w:noProof/>
        </w:rPr>
        <w:fldChar w:fldCharType="separate"/>
      </w:r>
      <w:r>
        <w:rPr>
          <w:noProof/>
        </w:rPr>
        <w:t>46</w:t>
      </w:r>
      <w:r>
        <w:rPr>
          <w:noProof/>
        </w:rPr>
        <w:fldChar w:fldCharType="end"/>
      </w:r>
    </w:p>
    <w:p w14:paraId="6FCB155B" w14:textId="4B4279A3"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_Toc193087916 \h </w:instrText>
      </w:r>
      <w:r>
        <w:rPr>
          <w:noProof/>
        </w:rPr>
      </w:r>
      <w:r>
        <w:rPr>
          <w:noProof/>
        </w:rPr>
        <w:fldChar w:fldCharType="separate"/>
      </w:r>
      <w:r>
        <w:rPr>
          <w:noProof/>
        </w:rPr>
        <w:t>46</w:t>
      </w:r>
      <w:r>
        <w:rPr>
          <w:noProof/>
        </w:rPr>
        <w:fldChar w:fldCharType="end"/>
      </w:r>
    </w:p>
    <w:p w14:paraId="5CFF46CF" w14:textId="018BE5D9"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SET-UP MENU</w:t>
      </w:r>
      <w:r>
        <w:rPr>
          <w:noProof/>
        </w:rPr>
        <w:tab/>
      </w:r>
      <w:r>
        <w:rPr>
          <w:noProof/>
        </w:rPr>
        <w:fldChar w:fldCharType="begin" w:fldLock="1"/>
      </w:r>
      <w:r>
        <w:rPr>
          <w:noProof/>
        </w:rPr>
        <w:instrText xml:space="preserve"> PAGEREF _Toc193087917 \h </w:instrText>
      </w:r>
      <w:r>
        <w:rPr>
          <w:noProof/>
        </w:rPr>
      </w:r>
      <w:r>
        <w:rPr>
          <w:noProof/>
        </w:rPr>
        <w:fldChar w:fldCharType="separate"/>
      </w:r>
      <w:r>
        <w:rPr>
          <w:noProof/>
        </w:rPr>
        <w:t>46</w:t>
      </w:r>
      <w:r>
        <w:rPr>
          <w:noProof/>
        </w:rPr>
        <w:fldChar w:fldCharType="end"/>
      </w:r>
    </w:p>
    <w:p w14:paraId="484C4BB0" w14:textId="19145950"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_Toc193087918 \h </w:instrText>
      </w:r>
      <w:r>
        <w:rPr>
          <w:noProof/>
        </w:rPr>
      </w:r>
      <w:r>
        <w:rPr>
          <w:noProof/>
        </w:rPr>
        <w:fldChar w:fldCharType="separate"/>
      </w:r>
      <w:r>
        <w:rPr>
          <w:noProof/>
        </w:rPr>
        <w:t>46</w:t>
      </w:r>
      <w:r>
        <w:rPr>
          <w:noProof/>
        </w:rPr>
        <w:fldChar w:fldCharType="end"/>
      </w:r>
    </w:p>
    <w:p w14:paraId="32008CA2" w14:textId="5F932B17"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_Toc193087919 \h </w:instrText>
      </w:r>
      <w:r>
        <w:rPr>
          <w:noProof/>
        </w:rPr>
      </w:r>
      <w:r>
        <w:rPr>
          <w:noProof/>
        </w:rPr>
        <w:fldChar w:fldCharType="separate"/>
      </w:r>
      <w:r>
        <w:rPr>
          <w:noProof/>
        </w:rPr>
        <w:t>46</w:t>
      </w:r>
      <w:r>
        <w:rPr>
          <w:noProof/>
        </w:rPr>
        <w:fldChar w:fldCharType="end"/>
      </w:r>
    </w:p>
    <w:p w14:paraId="5A1FF9B1" w14:textId="52DD2A64"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6.6.10</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_Toc193087920 \h </w:instrText>
      </w:r>
      <w:r>
        <w:rPr>
          <w:noProof/>
        </w:rPr>
      </w:r>
      <w:r>
        <w:rPr>
          <w:noProof/>
        </w:rPr>
        <w:fldChar w:fldCharType="separate"/>
      </w:r>
      <w:r>
        <w:rPr>
          <w:noProof/>
        </w:rPr>
        <w:t>47</w:t>
      </w:r>
      <w:r>
        <w:rPr>
          <w:noProof/>
        </w:rPr>
        <w:fldChar w:fldCharType="end"/>
      </w:r>
    </w:p>
    <w:p w14:paraId="17BAE926" w14:textId="71C8C6D5"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6.6.11</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_Toc193087921 \h </w:instrText>
      </w:r>
      <w:r>
        <w:rPr>
          <w:noProof/>
        </w:rPr>
      </w:r>
      <w:r>
        <w:rPr>
          <w:noProof/>
        </w:rPr>
        <w:fldChar w:fldCharType="separate"/>
      </w:r>
      <w:r>
        <w:rPr>
          <w:noProof/>
        </w:rPr>
        <w:t>47</w:t>
      </w:r>
      <w:r>
        <w:rPr>
          <w:noProof/>
        </w:rPr>
        <w:fldChar w:fldCharType="end"/>
      </w:r>
    </w:p>
    <w:p w14:paraId="788F1538" w14:textId="2FD874B1"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6.6.12</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_Toc193087922 \h </w:instrText>
      </w:r>
      <w:r>
        <w:rPr>
          <w:noProof/>
        </w:rPr>
      </w:r>
      <w:r>
        <w:rPr>
          <w:noProof/>
        </w:rPr>
        <w:fldChar w:fldCharType="separate"/>
      </w:r>
      <w:r>
        <w:rPr>
          <w:noProof/>
        </w:rPr>
        <w:t>47</w:t>
      </w:r>
      <w:r>
        <w:rPr>
          <w:noProof/>
        </w:rPr>
        <w:fldChar w:fldCharType="end"/>
      </w:r>
    </w:p>
    <w:p w14:paraId="242DEAF3" w14:textId="025150F1"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6.6.13</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_Toc193087923 \h </w:instrText>
      </w:r>
      <w:r>
        <w:rPr>
          <w:noProof/>
        </w:rPr>
      </w:r>
      <w:r>
        <w:rPr>
          <w:noProof/>
        </w:rPr>
        <w:fldChar w:fldCharType="separate"/>
      </w:r>
      <w:r>
        <w:rPr>
          <w:noProof/>
        </w:rPr>
        <w:t>48</w:t>
      </w:r>
      <w:r>
        <w:rPr>
          <w:noProof/>
        </w:rPr>
        <w:fldChar w:fldCharType="end"/>
      </w:r>
    </w:p>
    <w:p w14:paraId="109B2B72" w14:textId="44DEAF62"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_Toc193087924 \h </w:instrText>
      </w:r>
      <w:r>
        <w:rPr>
          <w:noProof/>
        </w:rPr>
      </w:r>
      <w:r>
        <w:rPr>
          <w:noProof/>
        </w:rPr>
        <w:fldChar w:fldCharType="separate"/>
      </w:r>
      <w:r>
        <w:rPr>
          <w:noProof/>
        </w:rPr>
        <w:t>48</w:t>
      </w:r>
      <w:r>
        <w:rPr>
          <w:noProof/>
        </w:rPr>
        <w:fldChar w:fldCharType="end"/>
      </w:r>
    </w:p>
    <w:p w14:paraId="2BDE6C9D" w14:textId="37AABD2C"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_Toc193087925 \h </w:instrText>
      </w:r>
      <w:r>
        <w:rPr>
          <w:noProof/>
        </w:rPr>
      </w:r>
      <w:r>
        <w:rPr>
          <w:noProof/>
        </w:rPr>
        <w:fldChar w:fldCharType="separate"/>
      </w:r>
      <w:r>
        <w:rPr>
          <w:noProof/>
        </w:rPr>
        <w:t>48</w:t>
      </w:r>
      <w:r>
        <w:rPr>
          <w:noProof/>
        </w:rPr>
        <w:fldChar w:fldCharType="end"/>
      </w:r>
    </w:p>
    <w:p w14:paraId="0EF97F5B" w14:textId="57963760"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_Toc193087926 \h </w:instrText>
      </w:r>
      <w:r>
        <w:rPr>
          <w:noProof/>
        </w:rPr>
      </w:r>
      <w:r>
        <w:rPr>
          <w:noProof/>
        </w:rPr>
        <w:fldChar w:fldCharType="separate"/>
      </w:r>
      <w:r>
        <w:rPr>
          <w:noProof/>
        </w:rPr>
        <w:t>49</w:t>
      </w:r>
      <w:r>
        <w:rPr>
          <w:noProof/>
        </w:rPr>
        <w:fldChar w:fldCharType="end"/>
      </w:r>
    </w:p>
    <w:p w14:paraId="14978201" w14:textId="5984C4BD"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_Toc193087927 \h </w:instrText>
      </w:r>
      <w:r>
        <w:rPr>
          <w:noProof/>
        </w:rPr>
      </w:r>
      <w:r>
        <w:rPr>
          <w:noProof/>
        </w:rPr>
        <w:fldChar w:fldCharType="separate"/>
      </w:r>
      <w:r>
        <w:rPr>
          <w:noProof/>
        </w:rPr>
        <w:t>49</w:t>
      </w:r>
      <w:r>
        <w:rPr>
          <w:noProof/>
        </w:rPr>
        <w:fldChar w:fldCharType="end"/>
      </w:r>
    </w:p>
    <w:p w14:paraId="13631FD5" w14:textId="2B24FB33"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_Toc193087928 \h </w:instrText>
      </w:r>
      <w:r>
        <w:rPr>
          <w:noProof/>
        </w:rPr>
      </w:r>
      <w:r>
        <w:rPr>
          <w:noProof/>
        </w:rPr>
        <w:fldChar w:fldCharType="separate"/>
      </w:r>
      <w:r>
        <w:rPr>
          <w:noProof/>
        </w:rPr>
        <w:t>49</w:t>
      </w:r>
      <w:r>
        <w:rPr>
          <w:noProof/>
        </w:rPr>
        <w:fldChar w:fldCharType="end"/>
      </w:r>
    </w:p>
    <w:p w14:paraId="5CC8DC15" w14:textId="7D9F6DAE"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_Toc193087929 \h </w:instrText>
      </w:r>
      <w:r>
        <w:rPr>
          <w:noProof/>
        </w:rPr>
      </w:r>
      <w:r>
        <w:rPr>
          <w:noProof/>
        </w:rPr>
        <w:fldChar w:fldCharType="separate"/>
      </w:r>
      <w:r>
        <w:rPr>
          <w:noProof/>
        </w:rPr>
        <w:t>49</w:t>
      </w:r>
      <w:r>
        <w:rPr>
          <w:noProof/>
        </w:rPr>
        <w:fldChar w:fldCharType="end"/>
      </w:r>
    </w:p>
    <w:p w14:paraId="20B00A31" w14:textId="4FE6E8C7"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_Toc193087930 \h </w:instrText>
      </w:r>
      <w:r>
        <w:rPr>
          <w:noProof/>
        </w:rPr>
      </w:r>
      <w:r>
        <w:rPr>
          <w:noProof/>
        </w:rPr>
        <w:fldChar w:fldCharType="separate"/>
      </w:r>
      <w:r>
        <w:rPr>
          <w:noProof/>
        </w:rPr>
        <w:t>49</w:t>
      </w:r>
      <w:r>
        <w:rPr>
          <w:noProof/>
        </w:rPr>
        <w:fldChar w:fldCharType="end"/>
      </w:r>
    </w:p>
    <w:p w14:paraId="1C83B73F" w14:textId="7B712260"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_Toc193087931 \h </w:instrText>
      </w:r>
      <w:r>
        <w:rPr>
          <w:noProof/>
        </w:rPr>
      </w:r>
      <w:r>
        <w:rPr>
          <w:noProof/>
        </w:rPr>
        <w:fldChar w:fldCharType="separate"/>
      </w:r>
      <w:r>
        <w:rPr>
          <w:noProof/>
        </w:rPr>
        <w:t>49</w:t>
      </w:r>
      <w:r>
        <w:rPr>
          <w:noProof/>
        </w:rPr>
        <w:fldChar w:fldCharType="end"/>
      </w:r>
    </w:p>
    <w:p w14:paraId="04199D45" w14:textId="7BDB7098"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_Toc193087932 \h </w:instrText>
      </w:r>
      <w:r>
        <w:rPr>
          <w:noProof/>
        </w:rPr>
      </w:r>
      <w:r>
        <w:rPr>
          <w:noProof/>
        </w:rPr>
        <w:fldChar w:fldCharType="separate"/>
      </w:r>
      <w:r>
        <w:rPr>
          <w:noProof/>
        </w:rPr>
        <w:t>49</w:t>
      </w:r>
      <w:r>
        <w:rPr>
          <w:noProof/>
        </w:rPr>
        <w:fldChar w:fldCharType="end"/>
      </w:r>
    </w:p>
    <w:p w14:paraId="65B30813" w14:textId="607A5E92"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_Toc193087933 \h </w:instrText>
      </w:r>
      <w:r>
        <w:rPr>
          <w:noProof/>
        </w:rPr>
      </w:r>
      <w:r>
        <w:rPr>
          <w:noProof/>
        </w:rPr>
        <w:fldChar w:fldCharType="separate"/>
      </w:r>
      <w:r>
        <w:rPr>
          <w:noProof/>
        </w:rPr>
        <w:t>49</w:t>
      </w:r>
      <w:r>
        <w:rPr>
          <w:noProof/>
        </w:rPr>
        <w:fldChar w:fldCharType="end"/>
      </w:r>
    </w:p>
    <w:p w14:paraId="2049C0F5" w14:textId="6C965FAC"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6.6.24</w:t>
      </w:r>
      <w:r>
        <w:rPr>
          <w:rFonts w:asciiTheme="minorHAnsi" w:eastAsiaTheme="minorEastAsia" w:hAnsiTheme="minorHAnsi" w:cstheme="minorBidi"/>
          <w:noProof/>
          <w:kern w:val="2"/>
          <w:sz w:val="24"/>
          <w:szCs w:val="24"/>
          <w:lang w:eastAsia="en-GB"/>
          <w14:ligatures w14:val="standardContextual"/>
        </w:rPr>
        <w:tab/>
      </w:r>
      <w:r>
        <w:rPr>
          <w:noProof/>
        </w:rPr>
        <w:t>SEND DTMF COMMAND</w:t>
      </w:r>
      <w:r>
        <w:rPr>
          <w:noProof/>
        </w:rPr>
        <w:tab/>
      </w:r>
      <w:r>
        <w:rPr>
          <w:noProof/>
        </w:rPr>
        <w:fldChar w:fldCharType="begin" w:fldLock="1"/>
      </w:r>
      <w:r>
        <w:rPr>
          <w:noProof/>
        </w:rPr>
        <w:instrText xml:space="preserve"> PAGEREF _Toc193087934 \h </w:instrText>
      </w:r>
      <w:r>
        <w:rPr>
          <w:noProof/>
        </w:rPr>
      </w:r>
      <w:r>
        <w:rPr>
          <w:noProof/>
        </w:rPr>
        <w:fldChar w:fldCharType="separate"/>
      </w:r>
      <w:r>
        <w:rPr>
          <w:noProof/>
        </w:rPr>
        <w:t>49</w:t>
      </w:r>
      <w:r>
        <w:rPr>
          <w:noProof/>
        </w:rPr>
        <w:fldChar w:fldCharType="end"/>
      </w:r>
    </w:p>
    <w:p w14:paraId="487C3ABD" w14:textId="2E97D4A2"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_Toc193087935 \h </w:instrText>
      </w:r>
      <w:r>
        <w:rPr>
          <w:noProof/>
        </w:rPr>
      </w:r>
      <w:r>
        <w:rPr>
          <w:noProof/>
        </w:rPr>
        <w:fldChar w:fldCharType="separate"/>
      </w:r>
      <w:r>
        <w:rPr>
          <w:noProof/>
        </w:rPr>
        <w:t>50</w:t>
      </w:r>
      <w:r>
        <w:rPr>
          <w:noProof/>
        </w:rPr>
        <w:fldChar w:fldCharType="end"/>
      </w:r>
    </w:p>
    <w:p w14:paraId="60E6464A" w14:textId="1F98EAAE"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_Toc193087936 \h </w:instrText>
      </w:r>
      <w:r>
        <w:rPr>
          <w:noProof/>
        </w:rPr>
      </w:r>
      <w:r>
        <w:rPr>
          <w:noProof/>
        </w:rPr>
        <w:fldChar w:fldCharType="separate"/>
      </w:r>
      <w:r>
        <w:rPr>
          <w:noProof/>
        </w:rPr>
        <w:t>50</w:t>
      </w:r>
      <w:r>
        <w:rPr>
          <w:noProof/>
        </w:rPr>
        <w:fldChar w:fldCharType="end"/>
      </w:r>
    </w:p>
    <w:p w14:paraId="7D2378B8" w14:textId="1EE87B3E"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_Toc193087937 \h </w:instrText>
      </w:r>
      <w:r>
        <w:rPr>
          <w:noProof/>
        </w:rPr>
      </w:r>
      <w:r>
        <w:rPr>
          <w:noProof/>
        </w:rPr>
        <w:fldChar w:fldCharType="separate"/>
      </w:r>
      <w:r>
        <w:rPr>
          <w:noProof/>
        </w:rPr>
        <w:t>50</w:t>
      </w:r>
      <w:r>
        <w:rPr>
          <w:noProof/>
        </w:rPr>
        <w:fldChar w:fldCharType="end"/>
      </w:r>
    </w:p>
    <w:p w14:paraId="54DB2400" w14:textId="34F699B1"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6.6.27.1</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_Toc193087938 \h </w:instrText>
      </w:r>
      <w:r>
        <w:rPr>
          <w:noProof/>
        </w:rPr>
      </w:r>
      <w:r>
        <w:rPr>
          <w:noProof/>
        </w:rPr>
        <w:fldChar w:fldCharType="separate"/>
      </w:r>
      <w:r>
        <w:rPr>
          <w:noProof/>
        </w:rPr>
        <w:t>50</w:t>
      </w:r>
      <w:r>
        <w:rPr>
          <w:noProof/>
        </w:rPr>
        <w:fldChar w:fldCharType="end"/>
      </w:r>
    </w:p>
    <w:p w14:paraId="76010943" w14:textId="6602CC3B"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6.6.27.2</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_Toc193087939 \h </w:instrText>
      </w:r>
      <w:r>
        <w:rPr>
          <w:noProof/>
        </w:rPr>
      </w:r>
      <w:r>
        <w:rPr>
          <w:noProof/>
        </w:rPr>
        <w:fldChar w:fldCharType="separate"/>
      </w:r>
      <w:r>
        <w:rPr>
          <w:noProof/>
        </w:rPr>
        <w:t>51</w:t>
      </w:r>
      <w:r>
        <w:rPr>
          <w:noProof/>
        </w:rPr>
        <w:fldChar w:fldCharType="end"/>
      </w:r>
    </w:p>
    <w:p w14:paraId="20CD3372" w14:textId="15BCBBB5"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_Toc193087940 \h </w:instrText>
      </w:r>
      <w:r>
        <w:rPr>
          <w:noProof/>
        </w:rPr>
      </w:r>
      <w:r>
        <w:rPr>
          <w:noProof/>
        </w:rPr>
        <w:fldChar w:fldCharType="separate"/>
      </w:r>
      <w:r>
        <w:rPr>
          <w:noProof/>
        </w:rPr>
        <w:t>51</w:t>
      </w:r>
      <w:r>
        <w:rPr>
          <w:noProof/>
        </w:rPr>
        <w:fldChar w:fldCharType="end"/>
      </w:r>
    </w:p>
    <w:p w14:paraId="7B3B69A9" w14:textId="0B439777"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_Toc193087941 \h </w:instrText>
      </w:r>
      <w:r>
        <w:rPr>
          <w:noProof/>
        </w:rPr>
      </w:r>
      <w:r>
        <w:rPr>
          <w:noProof/>
        </w:rPr>
        <w:fldChar w:fldCharType="separate"/>
      </w:r>
      <w:r>
        <w:rPr>
          <w:noProof/>
        </w:rPr>
        <w:t>51</w:t>
      </w:r>
      <w:r>
        <w:rPr>
          <w:noProof/>
        </w:rPr>
        <w:fldChar w:fldCharType="end"/>
      </w:r>
    </w:p>
    <w:p w14:paraId="31518303" w14:textId="7209EA30"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_Toc193087942 \h </w:instrText>
      </w:r>
      <w:r>
        <w:rPr>
          <w:noProof/>
        </w:rPr>
      </w:r>
      <w:r>
        <w:rPr>
          <w:noProof/>
        </w:rPr>
        <w:fldChar w:fldCharType="separate"/>
      </w:r>
      <w:r>
        <w:rPr>
          <w:noProof/>
        </w:rPr>
        <w:t>51</w:t>
      </w:r>
      <w:r>
        <w:rPr>
          <w:noProof/>
        </w:rPr>
        <w:fldChar w:fldCharType="end"/>
      </w:r>
    </w:p>
    <w:p w14:paraId="1F1BE56E" w14:textId="1FF32F79"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_Toc193087943 \h </w:instrText>
      </w:r>
      <w:r>
        <w:rPr>
          <w:noProof/>
        </w:rPr>
      </w:r>
      <w:r>
        <w:rPr>
          <w:noProof/>
        </w:rPr>
        <w:fldChar w:fldCharType="separate"/>
      </w:r>
      <w:r>
        <w:rPr>
          <w:noProof/>
        </w:rPr>
        <w:t>51</w:t>
      </w:r>
      <w:r>
        <w:rPr>
          <w:noProof/>
        </w:rPr>
        <w:fldChar w:fldCharType="end"/>
      </w:r>
    </w:p>
    <w:p w14:paraId="0C3D708D" w14:textId="72E5721E"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_Toc193087944 \h </w:instrText>
      </w:r>
      <w:r>
        <w:rPr>
          <w:noProof/>
        </w:rPr>
      </w:r>
      <w:r>
        <w:rPr>
          <w:noProof/>
        </w:rPr>
        <w:fldChar w:fldCharType="separate"/>
      </w:r>
      <w:r>
        <w:rPr>
          <w:noProof/>
        </w:rPr>
        <w:t>51</w:t>
      </w:r>
      <w:r>
        <w:rPr>
          <w:noProof/>
        </w:rPr>
        <w:fldChar w:fldCharType="end"/>
      </w:r>
    </w:p>
    <w:p w14:paraId="2C137E8E" w14:textId="5167A680"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_Toc193087945 \h </w:instrText>
      </w:r>
      <w:r>
        <w:rPr>
          <w:noProof/>
        </w:rPr>
      </w:r>
      <w:r>
        <w:rPr>
          <w:noProof/>
        </w:rPr>
        <w:fldChar w:fldCharType="separate"/>
      </w:r>
      <w:r>
        <w:rPr>
          <w:noProof/>
        </w:rPr>
        <w:t>51</w:t>
      </w:r>
      <w:r>
        <w:rPr>
          <w:noProof/>
        </w:rPr>
        <w:fldChar w:fldCharType="end"/>
      </w:r>
    </w:p>
    <w:p w14:paraId="02EAE34F" w14:textId="420F88DF"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_Toc193087946 \h </w:instrText>
      </w:r>
      <w:r>
        <w:rPr>
          <w:noProof/>
        </w:rPr>
      </w:r>
      <w:r>
        <w:rPr>
          <w:noProof/>
        </w:rPr>
        <w:fldChar w:fldCharType="separate"/>
      </w:r>
      <w:r>
        <w:rPr>
          <w:noProof/>
        </w:rPr>
        <w:t>51</w:t>
      </w:r>
      <w:r>
        <w:rPr>
          <w:noProof/>
        </w:rPr>
        <w:fldChar w:fldCharType="end"/>
      </w:r>
    </w:p>
    <w:p w14:paraId="081EF963" w14:textId="10C7B6A4"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_Toc193087947 \h </w:instrText>
      </w:r>
      <w:r>
        <w:rPr>
          <w:noProof/>
        </w:rPr>
      </w:r>
      <w:r>
        <w:rPr>
          <w:noProof/>
        </w:rPr>
        <w:fldChar w:fldCharType="separate"/>
      </w:r>
      <w:r>
        <w:rPr>
          <w:noProof/>
        </w:rPr>
        <w:t>51</w:t>
      </w:r>
      <w:r>
        <w:rPr>
          <w:noProof/>
        </w:rPr>
        <w:fldChar w:fldCharType="end"/>
      </w:r>
    </w:p>
    <w:p w14:paraId="2751FA79" w14:textId="7A1FF62B"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_Toc193087948 \h </w:instrText>
      </w:r>
      <w:r>
        <w:rPr>
          <w:noProof/>
        </w:rPr>
      </w:r>
      <w:r>
        <w:rPr>
          <w:noProof/>
        </w:rPr>
        <w:fldChar w:fldCharType="separate"/>
      </w:r>
      <w:r>
        <w:rPr>
          <w:noProof/>
        </w:rPr>
        <w:t>51</w:t>
      </w:r>
      <w:r>
        <w:rPr>
          <w:noProof/>
        </w:rPr>
        <w:fldChar w:fldCharType="end"/>
      </w:r>
    </w:p>
    <w:p w14:paraId="0F02C493" w14:textId="0A435BD7"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_Toc193087949 \h </w:instrText>
      </w:r>
      <w:r>
        <w:rPr>
          <w:noProof/>
        </w:rPr>
      </w:r>
      <w:r>
        <w:rPr>
          <w:noProof/>
        </w:rPr>
        <w:fldChar w:fldCharType="separate"/>
      </w:r>
      <w:r>
        <w:rPr>
          <w:noProof/>
        </w:rPr>
        <w:t>51</w:t>
      </w:r>
      <w:r>
        <w:rPr>
          <w:noProof/>
        </w:rPr>
        <w:fldChar w:fldCharType="end"/>
      </w:r>
    </w:p>
    <w:p w14:paraId="783BF0B6" w14:textId="3E907907"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_Toc193087950 \h </w:instrText>
      </w:r>
      <w:r>
        <w:rPr>
          <w:noProof/>
        </w:rPr>
      </w:r>
      <w:r>
        <w:rPr>
          <w:noProof/>
        </w:rPr>
        <w:fldChar w:fldCharType="separate"/>
      </w:r>
      <w:r>
        <w:rPr>
          <w:noProof/>
        </w:rPr>
        <w:t>51</w:t>
      </w:r>
      <w:r>
        <w:rPr>
          <w:noProof/>
        </w:rPr>
        <w:fldChar w:fldCharType="end"/>
      </w:r>
    </w:p>
    <w:p w14:paraId="2E8E6C3E" w14:textId="1FD2568D"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6.6.39</w:t>
      </w:r>
      <w:r>
        <w:rPr>
          <w:rFonts w:asciiTheme="minorHAnsi" w:eastAsiaTheme="minorEastAsia" w:hAnsiTheme="minorHAnsi" w:cstheme="minorBidi"/>
          <w:noProof/>
          <w:kern w:val="2"/>
          <w:sz w:val="24"/>
          <w:szCs w:val="24"/>
          <w:lang w:eastAsia="en-GB"/>
          <w14:ligatures w14:val="standardContextual"/>
        </w:rPr>
        <w:tab/>
      </w:r>
      <w:r>
        <w:rPr>
          <w:noProof/>
        </w:rPr>
        <w:t>GET FRAMES STATUS</w:t>
      </w:r>
      <w:r>
        <w:rPr>
          <w:noProof/>
        </w:rPr>
        <w:tab/>
      </w:r>
      <w:r>
        <w:rPr>
          <w:noProof/>
        </w:rPr>
        <w:fldChar w:fldCharType="begin" w:fldLock="1"/>
      </w:r>
      <w:r>
        <w:rPr>
          <w:noProof/>
        </w:rPr>
        <w:instrText xml:space="preserve"> PAGEREF _Toc193087951 \h </w:instrText>
      </w:r>
      <w:r>
        <w:rPr>
          <w:noProof/>
        </w:rPr>
      </w:r>
      <w:r>
        <w:rPr>
          <w:noProof/>
        </w:rPr>
        <w:fldChar w:fldCharType="separate"/>
      </w:r>
      <w:r>
        <w:rPr>
          <w:noProof/>
        </w:rPr>
        <w:t>52</w:t>
      </w:r>
      <w:r>
        <w:rPr>
          <w:noProof/>
        </w:rPr>
        <w:fldChar w:fldCharType="end"/>
      </w:r>
    </w:p>
    <w:p w14:paraId="28DB5AF8" w14:textId="46E4C40F"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_Toc193087952 \h </w:instrText>
      </w:r>
      <w:r>
        <w:rPr>
          <w:noProof/>
        </w:rPr>
      </w:r>
      <w:r>
        <w:rPr>
          <w:noProof/>
        </w:rPr>
        <w:fldChar w:fldCharType="separate"/>
      </w:r>
      <w:r>
        <w:rPr>
          <w:noProof/>
        </w:rPr>
        <w:t>52</w:t>
      </w:r>
      <w:r>
        <w:rPr>
          <w:noProof/>
        </w:rPr>
        <w:fldChar w:fldCharType="end"/>
      </w:r>
    </w:p>
    <w:p w14:paraId="023DAAC6" w14:textId="5F9AF2F0"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_Toc193087953 \h </w:instrText>
      </w:r>
      <w:r>
        <w:rPr>
          <w:noProof/>
        </w:rPr>
      </w:r>
      <w:r>
        <w:rPr>
          <w:noProof/>
        </w:rPr>
        <w:fldChar w:fldCharType="separate"/>
      </w:r>
      <w:r>
        <w:rPr>
          <w:noProof/>
        </w:rPr>
        <w:t>52</w:t>
      </w:r>
      <w:r>
        <w:rPr>
          <w:noProof/>
        </w:rPr>
        <w:fldChar w:fldCharType="end"/>
      </w:r>
    </w:p>
    <w:p w14:paraId="12CD16C5" w14:textId="5850D613"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_Toc193087954 \h </w:instrText>
      </w:r>
      <w:r>
        <w:rPr>
          <w:noProof/>
        </w:rPr>
      </w:r>
      <w:r>
        <w:rPr>
          <w:noProof/>
        </w:rPr>
        <w:fldChar w:fldCharType="separate"/>
      </w:r>
      <w:r>
        <w:rPr>
          <w:noProof/>
        </w:rPr>
        <w:t>52</w:t>
      </w:r>
      <w:r>
        <w:rPr>
          <w:noProof/>
        </w:rPr>
        <w:fldChar w:fldCharType="end"/>
      </w:r>
    </w:p>
    <w:p w14:paraId="60EF36D1" w14:textId="49527773"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_Toc193087955 \h </w:instrText>
      </w:r>
      <w:r>
        <w:rPr>
          <w:noProof/>
        </w:rPr>
      </w:r>
      <w:r>
        <w:rPr>
          <w:noProof/>
        </w:rPr>
        <w:fldChar w:fldCharType="separate"/>
      </w:r>
      <w:r>
        <w:rPr>
          <w:noProof/>
        </w:rPr>
        <w:t>52</w:t>
      </w:r>
      <w:r>
        <w:rPr>
          <w:noProof/>
        </w:rPr>
        <w:fldChar w:fldCharType="end"/>
      </w:r>
    </w:p>
    <w:p w14:paraId="5416EA0F" w14:textId="745D0AC2"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_Toc193087956 \h </w:instrText>
      </w:r>
      <w:r>
        <w:rPr>
          <w:noProof/>
        </w:rPr>
      </w:r>
      <w:r>
        <w:rPr>
          <w:noProof/>
        </w:rPr>
        <w:fldChar w:fldCharType="separate"/>
      </w:r>
      <w:r>
        <w:rPr>
          <w:noProof/>
        </w:rPr>
        <w:t>52</w:t>
      </w:r>
      <w:r>
        <w:rPr>
          <w:noProof/>
        </w:rPr>
        <w:fldChar w:fldCharType="end"/>
      </w:r>
    </w:p>
    <w:p w14:paraId="0E1E1E24" w14:textId="7AEEF443"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6.6.45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_Toc193087957 \h </w:instrText>
      </w:r>
      <w:r>
        <w:rPr>
          <w:noProof/>
        </w:rPr>
      </w:r>
      <w:r>
        <w:rPr>
          <w:noProof/>
        </w:rPr>
        <w:fldChar w:fldCharType="separate"/>
      </w:r>
      <w:r>
        <w:rPr>
          <w:noProof/>
        </w:rPr>
        <w:t>52</w:t>
      </w:r>
      <w:r>
        <w:rPr>
          <w:noProof/>
        </w:rPr>
        <w:fldChar w:fldCharType="end"/>
      </w:r>
    </w:p>
    <w:p w14:paraId="3476F2A4" w14:textId="072A431B"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Command results</w:t>
      </w:r>
      <w:r>
        <w:rPr>
          <w:noProof/>
        </w:rPr>
        <w:tab/>
      </w:r>
      <w:r>
        <w:rPr>
          <w:noProof/>
        </w:rPr>
        <w:fldChar w:fldCharType="begin" w:fldLock="1"/>
      </w:r>
      <w:r>
        <w:rPr>
          <w:noProof/>
        </w:rPr>
        <w:instrText xml:space="preserve"> PAGEREF _Toc193087958 \h </w:instrText>
      </w:r>
      <w:r>
        <w:rPr>
          <w:noProof/>
        </w:rPr>
      </w:r>
      <w:r>
        <w:rPr>
          <w:noProof/>
        </w:rPr>
        <w:fldChar w:fldCharType="separate"/>
      </w:r>
      <w:r>
        <w:rPr>
          <w:noProof/>
        </w:rPr>
        <w:t>52</w:t>
      </w:r>
      <w:r>
        <w:rPr>
          <w:noProof/>
        </w:rPr>
        <w:fldChar w:fldCharType="end"/>
      </w:r>
    </w:p>
    <w:p w14:paraId="524753D2" w14:textId="3452F16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Structure of TERMINAL RESPONSE</w:t>
      </w:r>
      <w:r>
        <w:rPr>
          <w:noProof/>
        </w:rPr>
        <w:tab/>
      </w:r>
      <w:r>
        <w:rPr>
          <w:noProof/>
        </w:rPr>
        <w:fldChar w:fldCharType="begin" w:fldLock="1"/>
      </w:r>
      <w:r>
        <w:rPr>
          <w:noProof/>
        </w:rPr>
        <w:instrText xml:space="preserve"> PAGEREF _Toc193087959 \h </w:instrText>
      </w:r>
      <w:r>
        <w:rPr>
          <w:noProof/>
        </w:rPr>
      </w:r>
      <w:r>
        <w:rPr>
          <w:noProof/>
        </w:rPr>
        <w:fldChar w:fldCharType="separate"/>
      </w:r>
      <w:r>
        <w:rPr>
          <w:noProof/>
        </w:rPr>
        <w:t>53</w:t>
      </w:r>
      <w:r>
        <w:rPr>
          <w:noProof/>
        </w:rPr>
        <w:fldChar w:fldCharType="end"/>
      </w:r>
    </w:p>
    <w:p w14:paraId="15677BC1" w14:textId="6C3C53A6"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6.8.0</w:t>
      </w:r>
      <w:r>
        <w:rPr>
          <w:rFonts w:asciiTheme="minorHAnsi" w:eastAsiaTheme="minorEastAsia" w:hAnsiTheme="minorHAnsi" w:cstheme="minorBidi"/>
          <w:noProof/>
          <w:kern w:val="2"/>
          <w:sz w:val="24"/>
          <w:szCs w:val="24"/>
          <w:lang w:eastAsia="en-GB"/>
          <w14:ligatures w14:val="standardContextual"/>
        </w:rPr>
        <w:tab/>
      </w:r>
      <w:r>
        <w:rPr>
          <w:noProof/>
        </w:rPr>
        <w:t>Overall structure of TERMINAL RESPONSE</w:t>
      </w:r>
      <w:r>
        <w:rPr>
          <w:noProof/>
        </w:rPr>
        <w:tab/>
      </w:r>
      <w:r>
        <w:rPr>
          <w:noProof/>
        </w:rPr>
        <w:fldChar w:fldCharType="begin" w:fldLock="1"/>
      </w:r>
      <w:r>
        <w:rPr>
          <w:noProof/>
        </w:rPr>
        <w:instrText xml:space="preserve"> PAGEREF _Toc193087960 \h </w:instrText>
      </w:r>
      <w:r>
        <w:rPr>
          <w:noProof/>
        </w:rPr>
      </w:r>
      <w:r>
        <w:rPr>
          <w:noProof/>
        </w:rPr>
        <w:fldChar w:fldCharType="separate"/>
      </w:r>
      <w:r>
        <w:rPr>
          <w:noProof/>
        </w:rPr>
        <w:t>53</w:t>
      </w:r>
      <w:r>
        <w:rPr>
          <w:noProof/>
        </w:rPr>
        <w:fldChar w:fldCharType="end"/>
      </w:r>
    </w:p>
    <w:p w14:paraId="3E035422" w14:textId="2E64B553"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_Toc193087961 \h </w:instrText>
      </w:r>
      <w:r>
        <w:rPr>
          <w:noProof/>
        </w:rPr>
      </w:r>
      <w:r>
        <w:rPr>
          <w:noProof/>
        </w:rPr>
        <w:fldChar w:fldCharType="separate"/>
      </w:r>
      <w:r>
        <w:rPr>
          <w:noProof/>
        </w:rPr>
        <w:t>55</w:t>
      </w:r>
      <w:r>
        <w:rPr>
          <w:noProof/>
        </w:rPr>
        <w:fldChar w:fldCharType="end"/>
      </w:r>
    </w:p>
    <w:p w14:paraId="20BF7EF6" w14:textId="74575E34"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_Toc193087962 \h </w:instrText>
      </w:r>
      <w:r>
        <w:rPr>
          <w:noProof/>
        </w:rPr>
      </w:r>
      <w:r>
        <w:rPr>
          <w:noProof/>
        </w:rPr>
        <w:fldChar w:fldCharType="separate"/>
      </w:r>
      <w:r>
        <w:rPr>
          <w:noProof/>
        </w:rPr>
        <w:t>55</w:t>
      </w:r>
      <w:r>
        <w:rPr>
          <w:noProof/>
        </w:rPr>
        <w:fldChar w:fldCharType="end"/>
      </w:r>
    </w:p>
    <w:p w14:paraId="6D765857" w14:textId="6D194CF2"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_Toc193087963 \h </w:instrText>
      </w:r>
      <w:r>
        <w:rPr>
          <w:noProof/>
        </w:rPr>
      </w:r>
      <w:r>
        <w:rPr>
          <w:noProof/>
        </w:rPr>
        <w:fldChar w:fldCharType="separate"/>
      </w:r>
      <w:r>
        <w:rPr>
          <w:noProof/>
        </w:rPr>
        <w:t>55</w:t>
      </w:r>
      <w:r>
        <w:rPr>
          <w:noProof/>
        </w:rPr>
        <w:fldChar w:fldCharType="end"/>
      </w:r>
    </w:p>
    <w:p w14:paraId="7027EB8D" w14:textId="2DFF13C5"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_Toc193087964 \h </w:instrText>
      </w:r>
      <w:r>
        <w:rPr>
          <w:noProof/>
        </w:rPr>
      </w:r>
      <w:r>
        <w:rPr>
          <w:noProof/>
        </w:rPr>
        <w:fldChar w:fldCharType="separate"/>
      </w:r>
      <w:r>
        <w:rPr>
          <w:noProof/>
        </w:rPr>
        <w:t>55</w:t>
      </w:r>
      <w:r>
        <w:rPr>
          <w:noProof/>
        </w:rPr>
        <w:fldChar w:fldCharType="end"/>
      </w:r>
    </w:p>
    <w:p w14:paraId="46847A6E" w14:textId="24EA3E59"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_Toc193087965 \h </w:instrText>
      </w:r>
      <w:r>
        <w:rPr>
          <w:noProof/>
        </w:rPr>
      </w:r>
      <w:r>
        <w:rPr>
          <w:noProof/>
        </w:rPr>
        <w:fldChar w:fldCharType="separate"/>
      </w:r>
      <w:r>
        <w:rPr>
          <w:noProof/>
        </w:rPr>
        <w:t>55</w:t>
      </w:r>
      <w:r>
        <w:rPr>
          <w:noProof/>
        </w:rPr>
        <w:fldChar w:fldCharType="end"/>
      </w:r>
    </w:p>
    <w:p w14:paraId="6359B1B0" w14:textId="32717583"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_Toc193087966 \h </w:instrText>
      </w:r>
      <w:r>
        <w:rPr>
          <w:noProof/>
        </w:rPr>
      </w:r>
      <w:r>
        <w:rPr>
          <w:noProof/>
        </w:rPr>
        <w:fldChar w:fldCharType="separate"/>
      </w:r>
      <w:r>
        <w:rPr>
          <w:noProof/>
        </w:rPr>
        <w:t>55</w:t>
      </w:r>
      <w:r>
        <w:rPr>
          <w:noProof/>
        </w:rPr>
        <w:fldChar w:fldCharType="end"/>
      </w:r>
    </w:p>
    <w:p w14:paraId="0302A414" w14:textId="4F9394A9"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Local information</w:t>
      </w:r>
      <w:r>
        <w:rPr>
          <w:noProof/>
        </w:rPr>
        <w:tab/>
      </w:r>
      <w:r>
        <w:rPr>
          <w:noProof/>
        </w:rPr>
        <w:fldChar w:fldCharType="begin" w:fldLock="1"/>
      </w:r>
      <w:r>
        <w:rPr>
          <w:noProof/>
        </w:rPr>
        <w:instrText xml:space="preserve"> PAGEREF _Toc193087967 \h </w:instrText>
      </w:r>
      <w:r>
        <w:rPr>
          <w:noProof/>
        </w:rPr>
      </w:r>
      <w:r>
        <w:rPr>
          <w:noProof/>
        </w:rPr>
        <w:fldChar w:fldCharType="separate"/>
      </w:r>
      <w:r>
        <w:rPr>
          <w:noProof/>
        </w:rPr>
        <w:t>56</w:t>
      </w:r>
      <w:r>
        <w:rPr>
          <w:noProof/>
        </w:rPr>
        <w:fldChar w:fldCharType="end"/>
      </w:r>
    </w:p>
    <w:p w14:paraId="175D3F67" w14:textId="5FCA0935"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_Toc193087968 \h </w:instrText>
      </w:r>
      <w:r>
        <w:rPr>
          <w:noProof/>
        </w:rPr>
      </w:r>
      <w:r>
        <w:rPr>
          <w:noProof/>
        </w:rPr>
        <w:fldChar w:fldCharType="separate"/>
      </w:r>
      <w:r>
        <w:rPr>
          <w:noProof/>
        </w:rPr>
        <w:t>57</w:t>
      </w:r>
      <w:r>
        <w:rPr>
          <w:noProof/>
        </w:rPr>
        <w:fldChar w:fldCharType="end"/>
      </w:r>
    </w:p>
    <w:p w14:paraId="6F56055E" w14:textId="325216DA"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Result data object 2</w:t>
      </w:r>
      <w:r>
        <w:rPr>
          <w:noProof/>
        </w:rPr>
        <w:tab/>
      </w:r>
      <w:r>
        <w:rPr>
          <w:noProof/>
        </w:rPr>
        <w:fldChar w:fldCharType="begin" w:fldLock="1"/>
      </w:r>
      <w:r>
        <w:rPr>
          <w:noProof/>
        </w:rPr>
        <w:instrText xml:space="preserve"> PAGEREF _Toc193087969 \h </w:instrText>
      </w:r>
      <w:r>
        <w:rPr>
          <w:noProof/>
        </w:rPr>
      </w:r>
      <w:r>
        <w:rPr>
          <w:noProof/>
        </w:rPr>
        <w:fldChar w:fldCharType="separate"/>
      </w:r>
      <w:r>
        <w:rPr>
          <w:noProof/>
        </w:rPr>
        <w:t>57</w:t>
      </w:r>
      <w:r>
        <w:rPr>
          <w:noProof/>
        </w:rPr>
        <w:fldChar w:fldCharType="end"/>
      </w:r>
    </w:p>
    <w:p w14:paraId="5218EBC5" w14:textId="42436FE4"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6.8.10</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_Toc193087970 \h </w:instrText>
      </w:r>
      <w:r>
        <w:rPr>
          <w:noProof/>
        </w:rPr>
      </w:r>
      <w:r>
        <w:rPr>
          <w:noProof/>
        </w:rPr>
        <w:fldChar w:fldCharType="separate"/>
      </w:r>
      <w:r>
        <w:rPr>
          <w:noProof/>
        </w:rPr>
        <w:t>57</w:t>
      </w:r>
      <w:r>
        <w:rPr>
          <w:noProof/>
        </w:rPr>
        <w:fldChar w:fldCharType="end"/>
      </w:r>
    </w:p>
    <w:p w14:paraId="2119D1E4" w14:textId="76DB17D9"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_Toc193087971 \h </w:instrText>
      </w:r>
      <w:r>
        <w:rPr>
          <w:noProof/>
        </w:rPr>
      </w:r>
      <w:r>
        <w:rPr>
          <w:noProof/>
        </w:rPr>
        <w:fldChar w:fldCharType="separate"/>
      </w:r>
      <w:r>
        <w:rPr>
          <w:noProof/>
        </w:rPr>
        <w:t>57</w:t>
      </w:r>
      <w:r>
        <w:rPr>
          <w:noProof/>
        </w:rPr>
        <w:fldChar w:fldCharType="end"/>
      </w:r>
    </w:p>
    <w:p w14:paraId="7695CBD3" w14:textId="5D30D539"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6.8.12</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_Toc193087972 \h </w:instrText>
      </w:r>
      <w:r>
        <w:rPr>
          <w:noProof/>
        </w:rPr>
      </w:r>
      <w:r>
        <w:rPr>
          <w:noProof/>
        </w:rPr>
        <w:fldChar w:fldCharType="separate"/>
      </w:r>
      <w:r>
        <w:rPr>
          <w:noProof/>
        </w:rPr>
        <w:t>57</w:t>
      </w:r>
      <w:r>
        <w:rPr>
          <w:noProof/>
        </w:rPr>
        <w:fldChar w:fldCharType="end"/>
      </w:r>
    </w:p>
    <w:p w14:paraId="6BB9601A" w14:textId="0713B94E"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sidRPr="004A2F68">
        <w:rPr>
          <w:noProof/>
          <w:lang w:val="fr-FR"/>
        </w:rPr>
        <w:t>6.8.13</w:t>
      </w:r>
      <w:r>
        <w:rPr>
          <w:rFonts w:asciiTheme="minorHAnsi" w:eastAsiaTheme="minorEastAsia" w:hAnsiTheme="minorHAnsi" w:cstheme="minorBidi"/>
          <w:noProof/>
          <w:kern w:val="2"/>
          <w:sz w:val="24"/>
          <w:szCs w:val="24"/>
          <w:lang w:eastAsia="en-GB"/>
          <w14:ligatures w14:val="standardContextual"/>
        </w:rPr>
        <w:tab/>
      </w:r>
      <w:r w:rsidRPr="004A2F68">
        <w:rPr>
          <w:noProof/>
          <w:lang w:val="fr-FR"/>
        </w:rPr>
        <w:t>Timer identifier</w:t>
      </w:r>
      <w:r>
        <w:rPr>
          <w:noProof/>
        </w:rPr>
        <w:tab/>
      </w:r>
      <w:r>
        <w:rPr>
          <w:noProof/>
        </w:rPr>
        <w:fldChar w:fldCharType="begin" w:fldLock="1"/>
      </w:r>
      <w:r>
        <w:rPr>
          <w:noProof/>
        </w:rPr>
        <w:instrText xml:space="preserve"> PAGEREF _Toc193087973 \h </w:instrText>
      </w:r>
      <w:r>
        <w:rPr>
          <w:noProof/>
        </w:rPr>
      </w:r>
      <w:r>
        <w:rPr>
          <w:noProof/>
        </w:rPr>
        <w:fldChar w:fldCharType="separate"/>
      </w:r>
      <w:r>
        <w:rPr>
          <w:noProof/>
        </w:rPr>
        <w:t>57</w:t>
      </w:r>
      <w:r>
        <w:rPr>
          <w:noProof/>
        </w:rPr>
        <w:fldChar w:fldCharType="end"/>
      </w:r>
    </w:p>
    <w:p w14:paraId="41A8A86D" w14:textId="1F56BEA2"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6.8.14</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_Toc193087974 \h </w:instrText>
      </w:r>
      <w:r>
        <w:rPr>
          <w:noProof/>
        </w:rPr>
      </w:r>
      <w:r>
        <w:rPr>
          <w:noProof/>
        </w:rPr>
        <w:fldChar w:fldCharType="separate"/>
      </w:r>
      <w:r>
        <w:rPr>
          <w:noProof/>
        </w:rPr>
        <w:t>57</w:t>
      </w:r>
      <w:r>
        <w:rPr>
          <w:noProof/>
        </w:rPr>
        <w:fldChar w:fldCharType="end"/>
      </w:r>
    </w:p>
    <w:p w14:paraId="7E52357C" w14:textId="75274E0F"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6.8.15</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_Toc193087975 \h </w:instrText>
      </w:r>
      <w:r>
        <w:rPr>
          <w:noProof/>
        </w:rPr>
      </w:r>
      <w:r>
        <w:rPr>
          <w:noProof/>
        </w:rPr>
        <w:fldChar w:fldCharType="separate"/>
      </w:r>
      <w:r>
        <w:rPr>
          <w:noProof/>
        </w:rPr>
        <w:t>57</w:t>
      </w:r>
      <w:r>
        <w:rPr>
          <w:noProof/>
        </w:rPr>
        <w:fldChar w:fldCharType="end"/>
      </w:r>
    </w:p>
    <w:p w14:paraId="32DAD8B9" w14:textId="018C42DD"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6.8.16</w:t>
      </w:r>
      <w:r>
        <w:rPr>
          <w:rFonts w:asciiTheme="minorHAnsi" w:eastAsiaTheme="minorEastAsia" w:hAnsiTheme="minorHAnsi" w:cstheme="minorBidi"/>
          <w:noProof/>
          <w:kern w:val="2"/>
          <w:sz w:val="24"/>
          <w:szCs w:val="24"/>
          <w:lang w:eastAsia="en-GB"/>
          <w14:ligatures w14:val="standardContextual"/>
        </w:rPr>
        <w:tab/>
      </w:r>
      <w:r>
        <w:rPr>
          <w:noProof/>
        </w:rPr>
        <w:t>Text string 2</w:t>
      </w:r>
      <w:r>
        <w:rPr>
          <w:noProof/>
        </w:rPr>
        <w:tab/>
      </w:r>
      <w:r>
        <w:rPr>
          <w:noProof/>
        </w:rPr>
        <w:fldChar w:fldCharType="begin" w:fldLock="1"/>
      </w:r>
      <w:r>
        <w:rPr>
          <w:noProof/>
        </w:rPr>
        <w:instrText xml:space="preserve"> PAGEREF _Toc193087976 \h </w:instrText>
      </w:r>
      <w:r>
        <w:rPr>
          <w:noProof/>
        </w:rPr>
      </w:r>
      <w:r>
        <w:rPr>
          <w:noProof/>
        </w:rPr>
        <w:fldChar w:fldCharType="separate"/>
      </w:r>
      <w:r>
        <w:rPr>
          <w:noProof/>
        </w:rPr>
        <w:t>58</w:t>
      </w:r>
      <w:r>
        <w:rPr>
          <w:noProof/>
        </w:rPr>
        <w:fldChar w:fldCharType="end"/>
      </w:r>
    </w:p>
    <w:p w14:paraId="10B902A8" w14:textId="61483DA3"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6.8.17</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_Toc193087977 \h </w:instrText>
      </w:r>
      <w:r>
        <w:rPr>
          <w:noProof/>
        </w:rPr>
      </w:r>
      <w:r>
        <w:rPr>
          <w:noProof/>
        </w:rPr>
        <w:fldChar w:fldCharType="separate"/>
      </w:r>
      <w:r>
        <w:rPr>
          <w:noProof/>
        </w:rPr>
        <w:t>58</w:t>
      </w:r>
      <w:r>
        <w:rPr>
          <w:noProof/>
        </w:rPr>
        <w:fldChar w:fldCharType="end"/>
      </w:r>
    </w:p>
    <w:p w14:paraId="24A7AB85" w14:textId="311BB06C"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6.8.18</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_Toc193087978 \h </w:instrText>
      </w:r>
      <w:r>
        <w:rPr>
          <w:noProof/>
        </w:rPr>
      </w:r>
      <w:r>
        <w:rPr>
          <w:noProof/>
        </w:rPr>
        <w:fldChar w:fldCharType="separate"/>
      </w:r>
      <w:r>
        <w:rPr>
          <w:noProof/>
        </w:rPr>
        <w:t>58</w:t>
      </w:r>
      <w:r>
        <w:rPr>
          <w:noProof/>
        </w:rPr>
        <w:fldChar w:fldCharType="end"/>
      </w:r>
    </w:p>
    <w:p w14:paraId="4F6BC18A" w14:textId="1772937C"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6.8.19</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_Toc193087979 \h </w:instrText>
      </w:r>
      <w:r>
        <w:rPr>
          <w:noProof/>
        </w:rPr>
      </w:r>
      <w:r>
        <w:rPr>
          <w:noProof/>
        </w:rPr>
        <w:fldChar w:fldCharType="separate"/>
      </w:r>
      <w:r>
        <w:rPr>
          <w:noProof/>
        </w:rPr>
        <w:t>58</w:t>
      </w:r>
      <w:r>
        <w:rPr>
          <w:noProof/>
        </w:rPr>
        <w:fldChar w:fldCharType="end"/>
      </w:r>
    </w:p>
    <w:p w14:paraId="73ECBC1F" w14:textId="00E15C7D"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6.8.20</w:t>
      </w:r>
      <w:r>
        <w:rPr>
          <w:rFonts w:asciiTheme="minorHAnsi" w:eastAsiaTheme="minorEastAsia" w:hAnsiTheme="minorHAnsi" w:cstheme="minorBidi"/>
          <w:noProof/>
          <w:kern w:val="2"/>
          <w:sz w:val="24"/>
          <w:szCs w:val="24"/>
          <w:lang w:eastAsia="en-GB"/>
          <w14:ligatures w14:val="standardContextual"/>
        </w:rPr>
        <w:tab/>
      </w:r>
      <w:r>
        <w:rPr>
          <w:noProof/>
        </w:rPr>
        <w:t>Bearer description</w:t>
      </w:r>
      <w:r>
        <w:rPr>
          <w:noProof/>
        </w:rPr>
        <w:tab/>
      </w:r>
      <w:r>
        <w:rPr>
          <w:noProof/>
        </w:rPr>
        <w:fldChar w:fldCharType="begin" w:fldLock="1"/>
      </w:r>
      <w:r>
        <w:rPr>
          <w:noProof/>
        </w:rPr>
        <w:instrText xml:space="preserve"> PAGEREF _Toc193087980 \h </w:instrText>
      </w:r>
      <w:r>
        <w:rPr>
          <w:noProof/>
        </w:rPr>
      </w:r>
      <w:r>
        <w:rPr>
          <w:noProof/>
        </w:rPr>
        <w:fldChar w:fldCharType="separate"/>
      </w:r>
      <w:r>
        <w:rPr>
          <w:noProof/>
        </w:rPr>
        <w:t>58</w:t>
      </w:r>
      <w:r>
        <w:rPr>
          <w:noProof/>
        </w:rPr>
        <w:fldChar w:fldCharType="end"/>
      </w:r>
    </w:p>
    <w:p w14:paraId="5BF9EE2A" w14:textId="2629B579"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6.8.21</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_Toc193087981 \h </w:instrText>
      </w:r>
      <w:r>
        <w:rPr>
          <w:noProof/>
        </w:rPr>
      </w:r>
      <w:r>
        <w:rPr>
          <w:noProof/>
        </w:rPr>
        <w:fldChar w:fldCharType="separate"/>
      </w:r>
      <w:r>
        <w:rPr>
          <w:noProof/>
        </w:rPr>
        <w:t>58</w:t>
      </w:r>
      <w:r>
        <w:rPr>
          <w:noProof/>
        </w:rPr>
        <w:fldChar w:fldCharType="end"/>
      </w:r>
    </w:p>
    <w:p w14:paraId="1E32B9AC" w14:textId="3FFA1F3C"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6.8.22</w:t>
      </w:r>
      <w:r>
        <w:rPr>
          <w:rFonts w:asciiTheme="minorHAnsi" w:eastAsiaTheme="minorEastAsia" w:hAnsiTheme="minorHAnsi" w:cstheme="minorBidi"/>
          <w:noProof/>
          <w:kern w:val="2"/>
          <w:sz w:val="24"/>
          <w:szCs w:val="24"/>
          <w:lang w:eastAsia="en-GB"/>
          <w14:ligatures w14:val="standardContextual"/>
        </w:rPr>
        <w:tab/>
      </w:r>
      <w:r>
        <w:rPr>
          <w:noProof/>
        </w:rPr>
        <w:t>Total Display Duration</w:t>
      </w:r>
      <w:r>
        <w:rPr>
          <w:noProof/>
        </w:rPr>
        <w:tab/>
      </w:r>
      <w:r>
        <w:rPr>
          <w:noProof/>
        </w:rPr>
        <w:fldChar w:fldCharType="begin" w:fldLock="1"/>
      </w:r>
      <w:r>
        <w:rPr>
          <w:noProof/>
        </w:rPr>
        <w:instrText xml:space="preserve"> PAGEREF _Toc193087982 \h </w:instrText>
      </w:r>
      <w:r>
        <w:rPr>
          <w:noProof/>
        </w:rPr>
      </w:r>
      <w:r>
        <w:rPr>
          <w:noProof/>
        </w:rPr>
        <w:fldChar w:fldCharType="separate"/>
      </w:r>
      <w:r>
        <w:rPr>
          <w:noProof/>
        </w:rPr>
        <w:t>58</w:t>
      </w:r>
      <w:r>
        <w:rPr>
          <w:noProof/>
        </w:rPr>
        <w:fldChar w:fldCharType="end"/>
      </w:r>
    </w:p>
    <w:p w14:paraId="1B09AAFE" w14:textId="28C253D0"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6.8.23</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_Toc193087983 \h </w:instrText>
      </w:r>
      <w:r>
        <w:rPr>
          <w:noProof/>
        </w:rPr>
      </w:r>
      <w:r>
        <w:rPr>
          <w:noProof/>
        </w:rPr>
        <w:fldChar w:fldCharType="separate"/>
      </w:r>
      <w:r>
        <w:rPr>
          <w:noProof/>
        </w:rPr>
        <w:t>58</w:t>
      </w:r>
      <w:r>
        <w:rPr>
          <w:noProof/>
        </w:rPr>
        <w:fldChar w:fldCharType="end"/>
      </w:r>
    </w:p>
    <w:p w14:paraId="5CF18BE4" w14:textId="67C6FCF7"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6.8.24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_Toc193087984 \h </w:instrText>
      </w:r>
      <w:r>
        <w:rPr>
          <w:noProof/>
        </w:rPr>
      </w:r>
      <w:r>
        <w:rPr>
          <w:noProof/>
        </w:rPr>
        <w:fldChar w:fldCharType="separate"/>
      </w:r>
      <w:r>
        <w:rPr>
          <w:noProof/>
        </w:rPr>
        <w:t>58</w:t>
      </w:r>
      <w:r>
        <w:rPr>
          <w:noProof/>
        </w:rPr>
        <w:fldChar w:fldCharType="end"/>
      </w:r>
    </w:p>
    <w:p w14:paraId="39909DD1" w14:textId="2478E6A5"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6.8.25</w:t>
      </w:r>
      <w:r>
        <w:rPr>
          <w:rFonts w:asciiTheme="minorHAnsi" w:eastAsiaTheme="minorEastAsia" w:hAnsiTheme="minorHAnsi" w:cstheme="minorBidi"/>
          <w:noProof/>
          <w:kern w:val="2"/>
          <w:sz w:val="24"/>
          <w:szCs w:val="24"/>
          <w:lang w:eastAsia="en-GB"/>
          <w14:ligatures w14:val="standardContextual"/>
        </w:rPr>
        <w:tab/>
      </w:r>
      <w:r>
        <w:rPr>
          <w:noProof/>
        </w:rPr>
        <w:t>Other address (local address)</w:t>
      </w:r>
      <w:r>
        <w:rPr>
          <w:noProof/>
        </w:rPr>
        <w:tab/>
      </w:r>
      <w:r>
        <w:rPr>
          <w:noProof/>
        </w:rPr>
        <w:fldChar w:fldCharType="begin" w:fldLock="1"/>
      </w:r>
      <w:r>
        <w:rPr>
          <w:noProof/>
        </w:rPr>
        <w:instrText xml:space="preserve"> PAGEREF _Toc193087985 \h </w:instrText>
      </w:r>
      <w:r>
        <w:rPr>
          <w:noProof/>
        </w:rPr>
      </w:r>
      <w:r>
        <w:rPr>
          <w:noProof/>
        </w:rPr>
        <w:fldChar w:fldCharType="separate"/>
      </w:r>
      <w:r>
        <w:rPr>
          <w:noProof/>
        </w:rPr>
        <w:t>58</w:t>
      </w:r>
      <w:r>
        <w:rPr>
          <w:noProof/>
        </w:rPr>
        <w:fldChar w:fldCharType="end"/>
      </w:r>
    </w:p>
    <w:p w14:paraId="7C033BA8" w14:textId="52ADA27B"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6.8.26</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_Toc193087986 \h </w:instrText>
      </w:r>
      <w:r>
        <w:rPr>
          <w:noProof/>
        </w:rPr>
      </w:r>
      <w:r>
        <w:rPr>
          <w:noProof/>
        </w:rPr>
        <w:fldChar w:fldCharType="separate"/>
      </w:r>
      <w:r>
        <w:rPr>
          <w:noProof/>
        </w:rPr>
        <w:t>58</w:t>
      </w:r>
      <w:r>
        <w:rPr>
          <w:noProof/>
        </w:rPr>
        <w:fldChar w:fldCharType="end"/>
      </w:r>
    </w:p>
    <w:p w14:paraId="231488FB" w14:textId="2DEBC6EF"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Proactive UICC session and ME display interaction</w:t>
      </w:r>
      <w:r>
        <w:rPr>
          <w:noProof/>
        </w:rPr>
        <w:tab/>
      </w:r>
      <w:r>
        <w:rPr>
          <w:noProof/>
        </w:rPr>
        <w:fldChar w:fldCharType="begin" w:fldLock="1"/>
      </w:r>
      <w:r>
        <w:rPr>
          <w:noProof/>
        </w:rPr>
        <w:instrText xml:space="preserve"> PAGEREF _Toc193087987 \h </w:instrText>
      </w:r>
      <w:r>
        <w:rPr>
          <w:noProof/>
        </w:rPr>
      </w:r>
      <w:r>
        <w:rPr>
          <w:noProof/>
        </w:rPr>
        <w:fldChar w:fldCharType="separate"/>
      </w:r>
      <w:r>
        <w:rPr>
          <w:noProof/>
        </w:rPr>
        <w:t>58</w:t>
      </w:r>
      <w:r>
        <w:rPr>
          <w:noProof/>
        </w:rPr>
        <w:fldChar w:fldCharType="end"/>
      </w:r>
    </w:p>
    <w:p w14:paraId="65D7BCDA" w14:textId="6CFBFB84"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messages</w:t>
      </w:r>
      <w:r>
        <w:rPr>
          <w:noProof/>
        </w:rPr>
        <w:tab/>
      </w:r>
      <w:r>
        <w:rPr>
          <w:noProof/>
        </w:rPr>
        <w:fldChar w:fldCharType="begin" w:fldLock="1"/>
      </w:r>
      <w:r>
        <w:rPr>
          <w:noProof/>
        </w:rPr>
        <w:instrText xml:space="preserve"> PAGEREF _Toc193087988 \h </w:instrText>
      </w:r>
      <w:r>
        <w:rPr>
          <w:noProof/>
        </w:rPr>
      </w:r>
      <w:r>
        <w:rPr>
          <w:noProof/>
        </w:rPr>
        <w:fldChar w:fldCharType="separate"/>
      </w:r>
      <w:r>
        <w:rPr>
          <w:noProof/>
        </w:rPr>
        <w:t>58</w:t>
      </w:r>
      <w:r>
        <w:rPr>
          <w:noProof/>
        </w:rPr>
        <w:fldChar w:fldCharType="end"/>
      </w:r>
    </w:p>
    <w:p w14:paraId="2074F5D4" w14:textId="747CF9F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Proactive commands versus possible Terminal response</w:t>
      </w:r>
      <w:r>
        <w:rPr>
          <w:noProof/>
        </w:rPr>
        <w:tab/>
      </w:r>
      <w:r>
        <w:rPr>
          <w:noProof/>
        </w:rPr>
        <w:fldChar w:fldCharType="begin" w:fldLock="1"/>
      </w:r>
      <w:r>
        <w:rPr>
          <w:noProof/>
        </w:rPr>
        <w:instrText xml:space="preserve"> PAGEREF _Toc193087989 \h </w:instrText>
      </w:r>
      <w:r>
        <w:rPr>
          <w:noProof/>
        </w:rPr>
      </w:r>
      <w:r>
        <w:rPr>
          <w:noProof/>
        </w:rPr>
        <w:fldChar w:fldCharType="separate"/>
      </w:r>
      <w:r>
        <w:rPr>
          <w:noProof/>
        </w:rPr>
        <w:t>59</w:t>
      </w:r>
      <w:r>
        <w:rPr>
          <w:noProof/>
        </w:rPr>
        <w:fldChar w:fldCharType="end"/>
      </w:r>
    </w:p>
    <w:p w14:paraId="42077871" w14:textId="041A0066"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ENVELOPE Commands</w:t>
      </w:r>
      <w:r>
        <w:rPr>
          <w:noProof/>
        </w:rPr>
        <w:tab/>
      </w:r>
      <w:r>
        <w:rPr>
          <w:noProof/>
        </w:rPr>
        <w:fldChar w:fldCharType="begin" w:fldLock="1"/>
      </w:r>
      <w:r>
        <w:rPr>
          <w:noProof/>
        </w:rPr>
        <w:instrText xml:space="preserve"> PAGEREF _Toc193087990 \h </w:instrText>
      </w:r>
      <w:r>
        <w:rPr>
          <w:noProof/>
        </w:rPr>
      </w:r>
      <w:r>
        <w:rPr>
          <w:noProof/>
        </w:rPr>
        <w:fldChar w:fldCharType="separate"/>
      </w:r>
      <w:r>
        <w:rPr>
          <w:noProof/>
        </w:rPr>
        <w:t>60</w:t>
      </w:r>
      <w:r>
        <w:rPr>
          <w:noProof/>
        </w:rPr>
        <w:fldChar w:fldCharType="end"/>
      </w:r>
    </w:p>
    <w:p w14:paraId="33A46A42" w14:textId="0B3097AF"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_Toc193087991 \h </w:instrText>
      </w:r>
      <w:r>
        <w:rPr>
          <w:noProof/>
        </w:rPr>
      </w:r>
      <w:r>
        <w:rPr>
          <w:noProof/>
        </w:rPr>
        <w:fldChar w:fldCharType="separate"/>
      </w:r>
      <w:r>
        <w:rPr>
          <w:noProof/>
        </w:rPr>
        <w:t>60</w:t>
      </w:r>
      <w:r>
        <w:rPr>
          <w:noProof/>
        </w:rPr>
        <w:fldChar w:fldCharType="end"/>
      </w:r>
    </w:p>
    <w:p w14:paraId="458D2C56" w14:textId="7DA526A0"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r>
      <w:r>
        <w:rPr>
          <w:noProof/>
        </w:rPr>
        <w:fldChar w:fldCharType="begin" w:fldLock="1"/>
      </w:r>
      <w:r>
        <w:rPr>
          <w:noProof/>
        </w:rPr>
        <w:instrText xml:space="preserve"> PAGEREF _Toc193087992 \h </w:instrText>
      </w:r>
      <w:r>
        <w:rPr>
          <w:noProof/>
        </w:rPr>
      </w:r>
      <w:r>
        <w:rPr>
          <w:noProof/>
        </w:rPr>
        <w:fldChar w:fldCharType="separate"/>
      </w:r>
      <w:r>
        <w:rPr>
          <w:noProof/>
        </w:rPr>
        <w:t>60</w:t>
      </w:r>
      <w:r>
        <w:rPr>
          <w:noProof/>
        </w:rPr>
        <w:fldChar w:fldCharType="end"/>
      </w:r>
    </w:p>
    <w:p w14:paraId="53EAA839" w14:textId="1DC34661"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_Toc193087993 \h </w:instrText>
      </w:r>
      <w:r>
        <w:rPr>
          <w:noProof/>
        </w:rPr>
      </w:r>
      <w:r>
        <w:rPr>
          <w:noProof/>
        </w:rPr>
        <w:fldChar w:fldCharType="separate"/>
      </w:r>
      <w:r>
        <w:rPr>
          <w:noProof/>
        </w:rPr>
        <w:t>60</w:t>
      </w:r>
      <w:r>
        <w:rPr>
          <w:noProof/>
        </w:rPr>
        <w:fldChar w:fldCharType="end"/>
      </w:r>
    </w:p>
    <w:p w14:paraId="6C446966" w14:textId="703FE6FA"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7.1.1.1a</w:t>
      </w:r>
      <w:r>
        <w:rPr>
          <w:rFonts w:asciiTheme="minorHAnsi" w:eastAsiaTheme="minorEastAsia" w:hAnsiTheme="minorHAnsi" w:cstheme="minorBidi"/>
          <w:noProof/>
          <w:kern w:val="2"/>
          <w:sz w:val="24"/>
          <w:szCs w:val="24"/>
          <w:lang w:eastAsia="en-GB"/>
          <w14:ligatures w14:val="standardContextual"/>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_Toc193087994 \h </w:instrText>
      </w:r>
      <w:r>
        <w:rPr>
          <w:noProof/>
        </w:rPr>
      </w:r>
      <w:r>
        <w:rPr>
          <w:noProof/>
        </w:rPr>
        <w:fldChar w:fldCharType="separate"/>
      </w:r>
      <w:r>
        <w:rPr>
          <w:noProof/>
        </w:rPr>
        <w:t>60</w:t>
      </w:r>
      <w:r>
        <w:rPr>
          <w:noProof/>
        </w:rPr>
        <w:fldChar w:fldCharType="end"/>
      </w:r>
    </w:p>
    <w:p w14:paraId="178C4DF7" w14:textId="1AAE7A4F"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Structure of ENVELOPE (SMS-PP DOWNLOAD)</w:t>
      </w:r>
      <w:r>
        <w:rPr>
          <w:noProof/>
        </w:rPr>
        <w:tab/>
      </w:r>
      <w:r>
        <w:rPr>
          <w:noProof/>
        </w:rPr>
        <w:fldChar w:fldCharType="begin" w:fldLock="1"/>
      </w:r>
      <w:r>
        <w:rPr>
          <w:noProof/>
        </w:rPr>
        <w:instrText xml:space="preserve"> PAGEREF _Toc193087995 \h </w:instrText>
      </w:r>
      <w:r>
        <w:rPr>
          <w:noProof/>
        </w:rPr>
      </w:r>
      <w:r>
        <w:rPr>
          <w:noProof/>
        </w:rPr>
        <w:fldChar w:fldCharType="separate"/>
      </w:r>
      <w:r>
        <w:rPr>
          <w:noProof/>
        </w:rPr>
        <w:t>61</w:t>
      </w:r>
      <w:r>
        <w:rPr>
          <w:noProof/>
        </w:rPr>
        <w:fldChar w:fldCharType="end"/>
      </w:r>
    </w:p>
    <w:p w14:paraId="7C97C362" w14:textId="4DC69E20"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r>
      <w:r>
        <w:rPr>
          <w:noProof/>
        </w:rPr>
        <w:fldChar w:fldCharType="begin" w:fldLock="1"/>
      </w:r>
      <w:r>
        <w:rPr>
          <w:noProof/>
        </w:rPr>
        <w:instrText xml:space="preserve"> PAGEREF _Toc193087996 \h </w:instrText>
      </w:r>
      <w:r>
        <w:rPr>
          <w:noProof/>
        </w:rPr>
      </w:r>
      <w:r>
        <w:rPr>
          <w:noProof/>
        </w:rPr>
        <w:fldChar w:fldCharType="separate"/>
      </w:r>
      <w:r>
        <w:rPr>
          <w:noProof/>
        </w:rPr>
        <w:t>62</w:t>
      </w:r>
      <w:r>
        <w:rPr>
          <w:noProof/>
        </w:rPr>
        <w:fldChar w:fldCharType="end"/>
      </w:r>
    </w:p>
    <w:p w14:paraId="652F91D1" w14:textId="7DAFCFCD"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_Toc193087997 \h </w:instrText>
      </w:r>
      <w:r>
        <w:rPr>
          <w:noProof/>
        </w:rPr>
      </w:r>
      <w:r>
        <w:rPr>
          <w:noProof/>
        </w:rPr>
        <w:fldChar w:fldCharType="separate"/>
      </w:r>
      <w:r>
        <w:rPr>
          <w:noProof/>
        </w:rPr>
        <w:t>62</w:t>
      </w:r>
      <w:r>
        <w:rPr>
          <w:noProof/>
        </w:rPr>
        <w:fldChar w:fldCharType="end"/>
      </w:r>
    </w:p>
    <w:p w14:paraId="6CF9EBA5" w14:textId="0652C0F2"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(CELL BROADCAST DOWNLOAD)</w:t>
      </w:r>
      <w:r>
        <w:rPr>
          <w:noProof/>
        </w:rPr>
        <w:tab/>
      </w:r>
      <w:r>
        <w:rPr>
          <w:noProof/>
        </w:rPr>
        <w:fldChar w:fldCharType="begin" w:fldLock="1"/>
      </w:r>
      <w:r>
        <w:rPr>
          <w:noProof/>
        </w:rPr>
        <w:instrText xml:space="preserve"> PAGEREF _Toc193087998 \h </w:instrText>
      </w:r>
      <w:r>
        <w:rPr>
          <w:noProof/>
        </w:rPr>
      </w:r>
      <w:r>
        <w:rPr>
          <w:noProof/>
        </w:rPr>
        <w:fldChar w:fldCharType="separate"/>
      </w:r>
      <w:r>
        <w:rPr>
          <w:noProof/>
        </w:rPr>
        <w:t>63</w:t>
      </w:r>
      <w:r>
        <w:rPr>
          <w:noProof/>
        </w:rPr>
        <w:fldChar w:fldCharType="end"/>
      </w:r>
    </w:p>
    <w:p w14:paraId="4AD20849" w14:textId="0CC9AB3B"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_Toc193087999 \h </w:instrText>
      </w:r>
      <w:r>
        <w:rPr>
          <w:noProof/>
        </w:rPr>
      </w:r>
      <w:r>
        <w:rPr>
          <w:noProof/>
        </w:rPr>
        <w:fldChar w:fldCharType="separate"/>
      </w:r>
      <w:r>
        <w:rPr>
          <w:noProof/>
        </w:rPr>
        <w:t>63</w:t>
      </w:r>
      <w:r>
        <w:rPr>
          <w:noProof/>
        </w:rPr>
        <w:fldChar w:fldCharType="end"/>
      </w:r>
    </w:p>
    <w:p w14:paraId="7694AF5C" w14:textId="15E6ECFE"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Call Control and MO SMS control by USIM</w:t>
      </w:r>
      <w:r>
        <w:rPr>
          <w:noProof/>
        </w:rPr>
        <w:tab/>
      </w:r>
      <w:r>
        <w:rPr>
          <w:noProof/>
        </w:rPr>
        <w:fldChar w:fldCharType="begin" w:fldLock="1"/>
      </w:r>
      <w:r>
        <w:rPr>
          <w:noProof/>
        </w:rPr>
        <w:instrText xml:space="preserve"> PAGEREF _Toc193088000 \h </w:instrText>
      </w:r>
      <w:r>
        <w:rPr>
          <w:noProof/>
        </w:rPr>
      </w:r>
      <w:r>
        <w:rPr>
          <w:noProof/>
        </w:rPr>
        <w:fldChar w:fldCharType="separate"/>
      </w:r>
      <w:r>
        <w:rPr>
          <w:noProof/>
        </w:rPr>
        <w:t>63</w:t>
      </w:r>
      <w:r>
        <w:rPr>
          <w:noProof/>
        </w:rPr>
        <w:fldChar w:fldCharType="end"/>
      </w:r>
    </w:p>
    <w:p w14:paraId="41184A44" w14:textId="46DC3D73"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_Toc193088001 \h </w:instrText>
      </w:r>
      <w:r>
        <w:rPr>
          <w:noProof/>
        </w:rPr>
      </w:r>
      <w:r>
        <w:rPr>
          <w:noProof/>
        </w:rPr>
        <w:fldChar w:fldCharType="separate"/>
      </w:r>
      <w:r>
        <w:rPr>
          <w:noProof/>
        </w:rPr>
        <w:t>63</w:t>
      </w:r>
      <w:r>
        <w:rPr>
          <w:noProof/>
        </w:rPr>
        <w:fldChar w:fldCharType="end"/>
      </w:r>
    </w:p>
    <w:p w14:paraId="5BE5F7A1" w14:textId="26BA15F2"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r>
      <w:r>
        <w:rPr>
          <w:noProof/>
        </w:rPr>
        <w:fldChar w:fldCharType="begin" w:fldLock="1"/>
      </w:r>
      <w:r>
        <w:rPr>
          <w:noProof/>
        </w:rPr>
        <w:instrText xml:space="preserve"> PAGEREF _Toc193088002 \h </w:instrText>
      </w:r>
      <w:r>
        <w:rPr>
          <w:noProof/>
        </w:rPr>
      </w:r>
      <w:r>
        <w:rPr>
          <w:noProof/>
        </w:rPr>
        <w:fldChar w:fldCharType="separate"/>
      </w:r>
      <w:r>
        <w:rPr>
          <w:noProof/>
        </w:rPr>
        <w:t>63</w:t>
      </w:r>
      <w:r>
        <w:rPr>
          <w:noProof/>
        </w:rPr>
        <w:fldChar w:fldCharType="end"/>
      </w:r>
    </w:p>
    <w:p w14:paraId="2059CF08" w14:textId="79244F6F"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Services and USSD</w:t>
      </w:r>
      <w:r>
        <w:rPr>
          <w:noProof/>
        </w:rPr>
        <w:tab/>
      </w:r>
      <w:r>
        <w:rPr>
          <w:noProof/>
        </w:rPr>
        <w:fldChar w:fldCharType="begin" w:fldLock="1"/>
      </w:r>
      <w:r>
        <w:rPr>
          <w:noProof/>
        </w:rPr>
        <w:instrText xml:space="preserve"> PAGEREF _Toc193088003 \h </w:instrText>
      </w:r>
      <w:r>
        <w:rPr>
          <w:noProof/>
        </w:rPr>
      </w:r>
      <w:r>
        <w:rPr>
          <w:noProof/>
        </w:rPr>
        <w:fldChar w:fldCharType="separate"/>
      </w:r>
      <w:r>
        <w:rPr>
          <w:noProof/>
        </w:rPr>
        <w:t>65</w:t>
      </w:r>
      <w:r>
        <w:rPr>
          <w:noProof/>
        </w:rPr>
        <w:fldChar w:fldCharType="end"/>
      </w:r>
    </w:p>
    <w:p w14:paraId="30681CD4" w14:textId="1C2D49B8"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_Toc193088004 \h </w:instrText>
      </w:r>
      <w:r>
        <w:rPr>
          <w:noProof/>
        </w:rPr>
      </w:r>
      <w:r>
        <w:rPr>
          <w:noProof/>
        </w:rPr>
        <w:fldChar w:fldCharType="separate"/>
      </w:r>
      <w:r>
        <w:rPr>
          <w:noProof/>
        </w:rPr>
        <w:t>65</w:t>
      </w:r>
      <w:r>
        <w:rPr>
          <w:noProof/>
        </w:rPr>
        <w:fldChar w:fldCharType="end"/>
      </w:r>
    </w:p>
    <w:p w14:paraId="2526D054" w14:textId="39E2CE0D"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_Toc193088005 \h </w:instrText>
      </w:r>
      <w:r>
        <w:rPr>
          <w:noProof/>
        </w:rPr>
      </w:r>
      <w:r>
        <w:rPr>
          <w:noProof/>
        </w:rPr>
        <w:fldChar w:fldCharType="separate"/>
      </w:r>
      <w:r>
        <w:rPr>
          <w:noProof/>
        </w:rPr>
        <w:t>66</w:t>
      </w:r>
      <w:r>
        <w:rPr>
          <w:noProof/>
        </w:rPr>
        <w:fldChar w:fldCharType="end"/>
      </w:r>
    </w:p>
    <w:p w14:paraId="5D12DBCA" w14:textId="2E958DE1"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r>
      <w:r>
        <w:rPr>
          <w:noProof/>
        </w:rPr>
        <w:fldChar w:fldCharType="begin" w:fldLock="1"/>
      </w:r>
      <w:r>
        <w:rPr>
          <w:noProof/>
        </w:rPr>
        <w:instrText xml:space="preserve"> PAGEREF _Toc193088006 \h </w:instrText>
      </w:r>
      <w:r>
        <w:rPr>
          <w:noProof/>
        </w:rPr>
      </w:r>
      <w:r>
        <w:rPr>
          <w:noProof/>
        </w:rPr>
        <w:fldChar w:fldCharType="separate"/>
      </w:r>
      <w:r>
        <w:rPr>
          <w:noProof/>
        </w:rPr>
        <w:t>67</w:t>
      </w:r>
      <w:r>
        <w:rPr>
          <w:noProof/>
        </w:rPr>
        <w:fldChar w:fldCharType="end"/>
      </w:r>
    </w:p>
    <w:p w14:paraId="3786B3D8" w14:textId="5B6F3FB5"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Structure of ENVELOPE (CALL CONTROL)</w:t>
      </w:r>
      <w:r>
        <w:rPr>
          <w:noProof/>
        </w:rPr>
        <w:tab/>
      </w:r>
      <w:r>
        <w:rPr>
          <w:noProof/>
        </w:rPr>
        <w:fldChar w:fldCharType="begin" w:fldLock="1"/>
      </w:r>
      <w:r>
        <w:rPr>
          <w:noProof/>
        </w:rPr>
        <w:instrText xml:space="preserve"> PAGEREF _Toc193088007 \h </w:instrText>
      </w:r>
      <w:r>
        <w:rPr>
          <w:noProof/>
        </w:rPr>
      </w:r>
      <w:r>
        <w:rPr>
          <w:noProof/>
        </w:rPr>
        <w:fldChar w:fldCharType="separate"/>
      </w:r>
      <w:r>
        <w:rPr>
          <w:noProof/>
        </w:rPr>
        <w:t>67</w:t>
      </w:r>
      <w:r>
        <w:rPr>
          <w:noProof/>
        </w:rPr>
        <w:fldChar w:fldCharType="end"/>
      </w:r>
    </w:p>
    <w:p w14:paraId="45AE28AE" w14:textId="06741664"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Procedure for PDP Context Activation</w:t>
      </w:r>
      <w:r>
        <w:rPr>
          <w:noProof/>
        </w:rPr>
        <w:tab/>
      </w:r>
      <w:r>
        <w:rPr>
          <w:noProof/>
        </w:rPr>
        <w:fldChar w:fldCharType="begin" w:fldLock="1"/>
      </w:r>
      <w:r>
        <w:rPr>
          <w:noProof/>
        </w:rPr>
        <w:instrText xml:space="preserve"> PAGEREF _Toc193088008 \h </w:instrText>
      </w:r>
      <w:r>
        <w:rPr>
          <w:noProof/>
        </w:rPr>
      </w:r>
      <w:r>
        <w:rPr>
          <w:noProof/>
        </w:rPr>
        <w:fldChar w:fldCharType="separate"/>
      </w:r>
      <w:r>
        <w:rPr>
          <w:noProof/>
        </w:rPr>
        <w:t>70</w:t>
      </w:r>
      <w:r>
        <w:rPr>
          <w:noProof/>
        </w:rPr>
        <w:fldChar w:fldCharType="end"/>
      </w:r>
    </w:p>
    <w:p w14:paraId="455B726D" w14:textId="003D3B5B"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7.3.1.8</w:t>
      </w:r>
      <w:r>
        <w:rPr>
          <w:rFonts w:asciiTheme="minorHAnsi" w:eastAsiaTheme="minorEastAsia" w:hAnsiTheme="minorHAnsi" w:cstheme="minorBidi"/>
          <w:noProof/>
          <w:kern w:val="2"/>
          <w:sz w:val="24"/>
          <w:szCs w:val="24"/>
          <w:lang w:eastAsia="en-GB"/>
          <w14:ligatures w14:val="standardContextual"/>
        </w:rPr>
        <w:tab/>
      </w:r>
      <w:r>
        <w:rPr>
          <w:noProof/>
        </w:rPr>
        <w:t>Procedure for EPS PDN connection Activation</w:t>
      </w:r>
      <w:r>
        <w:rPr>
          <w:noProof/>
        </w:rPr>
        <w:tab/>
      </w:r>
      <w:r>
        <w:rPr>
          <w:noProof/>
        </w:rPr>
        <w:fldChar w:fldCharType="begin" w:fldLock="1"/>
      </w:r>
      <w:r>
        <w:rPr>
          <w:noProof/>
        </w:rPr>
        <w:instrText xml:space="preserve"> PAGEREF _Toc193088009 \h </w:instrText>
      </w:r>
      <w:r>
        <w:rPr>
          <w:noProof/>
        </w:rPr>
      </w:r>
      <w:r>
        <w:rPr>
          <w:noProof/>
        </w:rPr>
        <w:fldChar w:fldCharType="separate"/>
      </w:r>
      <w:r>
        <w:rPr>
          <w:noProof/>
        </w:rPr>
        <w:t>71</w:t>
      </w:r>
      <w:r>
        <w:rPr>
          <w:noProof/>
        </w:rPr>
        <w:fldChar w:fldCharType="end"/>
      </w:r>
    </w:p>
    <w:p w14:paraId="6041A9EB" w14:textId="7FE76473"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7.3.1.9</w:t>
      </w:r>
      <w:r>
        <w:rPr>
          <w:rFonts w:asciiTheme="minorHAnsi" w:eastAsiaTheme="minorEastAsia" w:hAnsiTheme="minorHAnsi" w:cstheme="minorBidi"/>
          <w:noProof/>
          <w:kern w:val="2"/>
          <w:sz w:val="24"/>
          <w:szCs w:val="24"/>
          <w:lang w:eastAsia="en-GB"/>
          <w14:ligatures w14:val="standardContextual"/>
        </w:rPr>
        <w:tab/>
      </w:r>
      <w:r>
        <w:rPr>
          <w:noProof/>
        </w:rPr>
        <w:t>Procedure for IMS communications establishment</w:t>
      </w:r>
      <w:r>
        <w:rPr>
          <w:noProof/>
        </w:rPr>
        <w:tab/>
      </w:r>
      <w:r>
        <w:rPr>
          <w:noProof/>
        </w:rPr>
        <w:fldChar w:fldCharType="begin" w:fldLock="1"/>
      </w:r>
      <w:r>
        <w:rPr>
          <w:noProof/>
        </w:rPr>
        <w:instrText xml:space="preserve"> PAGEREF _Toc193088010 \h </w:instrText>
      </w:r>
      <w:r>
        <w:rPr>
          <w:noProof/>
        </w:rPr>
      </w:r>
      <w:r>
        <w:rPr>
          <w:noProof/>
        </w:rPr>
        <w:fldChar w:fldCharType="separate"/>
      </w:r>
      <w:r>
        <w:rPr>
          <w:noProof/>
        </w:rPr>
        <w:t>71</w:t>
      </w:r>
      <w:r>
        <w:rPr>
          <w:noProof/>
        </w:rPr>
        <w:fldChar w:fldCharType="end"/>
      </w:r>
    </w:p>
    <w:p w14:paraId="522092E8" w14:textId="1C8A0C1A"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7.3.1.10</w:t>
      </w:r>
      <w:r>
        <w:rPr>
          <w:rFonts w:asciiTheme="minorHAnsi" w:eastAsiaTheme="minorEastAsia" w:hAnsiTheme="minorHAnsi" w:cstheme="minorBidi"/>
          <w:noProof/>
          <w:kern w:val="2"/>
          <w:sz w:val="24"/>
          <w:szCs w:val="24"/>
          <w:lang w:eastAsia="en-GB"/>
          <w14:ligatures w14:val="standardContextual"/>
        </w:rPr>
        <w:tab/>
      </w:r>
      <w:r>
        <w:rPr>
          <w:noProof/>
        </w:rPr>
        <w:t>Procedure for PDU session establishment</w:t>
      </w:r>
      <w:r>
        <w:rPr>
          <w:noProof/>
        </w:rPr>
        <w:tab/>
      </w:r>
      <w:r>
        <w:rPr>
          <w:noProof/>
        </w:rPr>
        <w:fldChar w:fldCharType="begin" w:fldLock="1"/>
      </w:r>
      <w:r>
        <w:rPr>
          <w:noProof/>
        </w:rPr>
        <w:instrText xml:space="preserve"> PAGEREF _Toc193088011 \h </w:instrText>
      </w:r>
      <w:r>
        <w:rPr>
          <w:noProof/>
        </w:rPr>
      </w:r>
      <w:r>
        <w:rPr>
          <w:noProof/>
        </w:rPr>
        <w:fldChar w:fldCharType="separate"/>
      </w:r>
      <w:r>
        <w:rPr>
          <w:noProof/>
        </w:rPr>
        <w:t>72</w:t>
      </w:r>
      <w:r>
        <w:rPr>
          <w:noProof/>
        </w:rPr>
        <w:fldChar w:fldCharType="end"/>
      </w:r>
    </w:p>
    <w:p w14:paraId="46B0B5C2" w14:textId="428DED6E"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_Toc193088012 \h </w:instrText>
      </w:r>
      <w:r>
        <w:rPr>
          <w:noProof/>
        </w:rPr>
      </w:r>
      <w:r>
        <w:rPr>
          <w:noProof/>
        </w:rPr>
        <w:fldChar w:fldCharType="separate"/>
      </w:r>
      <w:r>
        <w:rPr>
          <w:noProof/>
        </w:rPr>
        <w:t>72</w:t>
      </w:r>
      <w:r>
        <w:rPr>
          <w:noProof/>
        </w:rPr>
        <w:fldChar w:fldCharType="end"/>
      </w:r>
    </w:p>
    <w:p w14:paraId="0439A766" w14:textId="10C51B7B"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_Toc193088013 \h </w:instrText>
      </w:r>
      <w:r>
        <w:rPr>
          <w:noProof/>
        </w:rPr>
      </w:r>
      <w:r>
        <w:rPr>
          <w:noProof/>
        </w:rPr>
        <w:fldChar w:fldCharType="separate"/>
      </w:r>
      <w:r>
        <w:rPr>
          <w:noProof/>
        </w:rPr>
        <w:t>72</w:t>
      </w:r>
      <w:r>
        <w:rPr>
          <w:noProof/>
        </w:rPr>
        <w:fldChar w:fldCharType="end"/>
      </w:r>
    </w:p>
    <w:p w14:paraId="32D7B851" w14:textId="60FD573A"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Structure of ENVELOPE (MO SHORT MESSAGE CONTROL)</w:t>
      </w:r>
      <w:r>
        <w:rPr>
          <w:noProof/>
        </w:rPr>
        <w:tab/>
      </w:r>
      <w:r>
        <w:rPr>
          <w:noProof/>
        </w:rPr>
        <w:fldChar w:fldCharType="begin" w:fldLock="1"/>
      </w:r>
      <w:r>
        <w:rPr>
          <w:noProof/>
        </w:rPr>
        <w:instrText xml:space="preserve"> PAGEREF _Toc193088014 \h </w:instrText>
      </w:r>
      <w:r>
        <w:rPr>
          <w:noProof/>
        </w:rPr>
      </w:r>
      <w:r>
        <w:rPr>
          <w:noProof/>
        </w:rPr>
        <w:fldChar w:fldCharType="separate"/>
      </w:r>
      <w:r>
        <w:rPr>
          <w:noProof/>
        </w:rPr>
        <w:t>73</w:t>
      </w:r>
      <w:r>
        <w:rPr>
          <w:noProof/>
        </w:rPr>
        <w:fldChar w:fldCharType="end"/>
      </w:r>
    </w:p>
    <w:p w14:paraId="18C6C11D" w14:textId="5CADB79B"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_Toc193088015 \h </w:instrText>
      </w:r>
      <w:r>
        <w:rPr>
          <w:noProof/>
        </w:rPr>
      </w:r>
      <w:r>
        <w:rPr>
          <w:noProof/>
        </w:rPr>
        <w:fldChar w:fldCharType="separate"/>
      </w:r>
      <w:r>
        <w:rPr>
          <w:noProof/>
        </w:rPr>
        <w:t>74</w:t>
      </w:r>
      <w:r>
        <w:rPr>
          <w:noProof/>
        </w:rPr>
        <w:fldChar w:fldCharType="end"/>
      </w:r>
    </w:p>
    <w:p w14:paraId="1BEB262B" w14:textId="48139A73"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_Toc193088016 \h </w:instrText>
      </w:r>
      <w:r>
        <w:rPr>
          <w:noProof/>
        </w:rPr>
      </w:r>
      <w:r>
        <w:rPr>
          <w:noProof/>
        </w:rPr>
        <w:fldChar w:fldCharType="separate"/>
      </w:r>
      <w:r>
        <w:rPr>
          <w:noProof/>
        </w:rPr>
        <w:t>74</w:t>
      </w:r>
      <w:r>
        <w:rPr>
          <w:noProof/>
        </w:rPr>
        <w:fldChar w:fldCharType="end"/>
      </w:r>
    </w:p>
    <w:p w14:paraId="2723EEAE" w14:textId="3A2E4E8C"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_Toc193088017 \h </w:instrText>
      </w:r>
      <w:r>
        <w:rPr>
          <w:noProof/>
        </w:rPr>
      </w:r>
      <w:r>
        <w:rPr>
          <w:noProof/>
        </w:rPr>
        <w:fldChar w:fldCharType="separate"/>
      </w:r>
      <w:r>
        <w:rPr>
          <w:noProof/>
        </w:rPr>
        <w:t>74</w:t>
      </w:r>
      <w:r>
        <w:rPr>
          <w:noProof/>
        </w:rPr>
        <w:fldChar w:fldCharType="end"/>
      </w:r>
    </w:p>
    <w:p w14:paraId="28883F63" w14:textId="5BCC507F"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_Toc193088018 \h </w:instrText>
      </w:r>
      <w:r>
        <w:rPr>
          <w:noProof/>
        </w:rPr>
      </w:r>
      <w:r>
        <w:rPr>
          <w:noProof/>
        </w:rPr>
        <w:fldChar w:fldCharType="separate"/>
      </w:r>
      <w:r>
        <w:rPr>
          <w:noProof/>
        </w:rPr>
        <w:t>74</w:t>
      </w:r>
      <w:r>
        <w:rPr>
          <w:noProof/>
        </w:rPr>
        <w:fldChar w:fldCharType="end"/>
      </w:r>
    </w:p>
    <w:p w14:paraId="0DF478F5" w14:textId="7FFB6D85"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(I-)WLAN Access status event</w:t>
      </w:r>
      <w:r>
        <w:rPr>
          <w:noProof/>
        </w:rPr>
        <w:tab/>
      </w:r>
      <w:r>
        <w:rPr>
          <w:noProof/>
        </w:rPr>
        <w:fldChar w:fldCharType="begin" w:fldLock="1"/>
      </w:r>
      <w:r>
        <w:rPr>
          <w:noProof/>
        </w:rPr>
        <w:instrText xml:space="preserve"> PAGEREF _Toc193088019 \h </w:instrText>
      </w:r>
      <w:r>
        <w:rPr>
          <w:noProof/>
        </w:rPr>
      </w:r>
      <w:r>
        <w:rPr>
          <w:noProof/>
        </w:rPr>
        <w:fldChar w:fldCharType="separate"/>
      </w:r>
      <w:r>
        <w:rPr>
          <w:noProof/>
        </w:rPr>
        <w:t>75</w:t>
      </w:r>
      <w:r>
        <w:rPr>
          <w:noProof/>
        </w:rPr>
        <w:fldChar w:fldCharType="end"/>
      </w:r>
    </w:p>
    <w:p w14:paraId="76D1071F" w14:textId="49833EC7"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_Toc193088020 \h </w:instrText>
      </w:r>
      <w:r>
        <w:rPr>
          <w:noProof/>
        </w:rPr>
      </w:r>
      <w:r>
        <w:rPr>
          <w:noProof/>
        </w:rPr>
        <w:fldChar w:fldCharType="separate"/>
      </w:r>
      <w:r>
        <w:rPr>
          <w:noProof/>
        </w:rPr>
        <w:t>75</w:t>
      </w:r>
      <w:r>
        <w:rPr>
          <w:noProof/>
        </w:rPr>
        <w:fldChar w:fldCharType="end"/>
      </w:r>
    </w:p>
    <w:p w14:paraId="4C0B3256" w14:textId="7A03F6BE"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(I-)WLAN Access Status)</w:t>
      </w:r>
      <w:r>
        <w:rPr>
          <w:noProof/>
        </w:rPr>
        <w:tab/>
      </w:r>
      <w:r>
        <w:rPr>
          <w:noProof/>
        </w:rPr>
        <w:fldChar w:fldCharType="begin" w:fldLock="1"/>
      </w:r>
      <w:r>
        <w:rPr>
          <w:noProof/>
        </w:rPr>
        <w:instrText xml:space="preserve"> PAGEREF _Toc193088021 \h </w:instrText>
      </w:r>
      <w:r>
        <w:rPr>
          <w:noProof/>
        </w:rPr>
      </w:r>
      <w:r>
        <w:rPr>
          <w:noProof/>
        </w:rPr>
        <w:fldChar w:fldCharType="separate"/>
      </w:r>
      <w:r>
        <w:rPr>
          <w:noProof/>
        </w:rPr>
        <w:t>75</w:t>
      </w:r>
      <w:r>
        <w:rPr>
          <w:noProof/>
        </w:rPr>
        <w:fldChar w:fldCharType="end"/>
      </w:r>
    </w:p>
    <w:p w14:paraId="6496F3AB" w14:textId="01221618"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7.5.1A</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r>
      <w:r>
        <w:rPr>
          <w:noProof/>
        </w:rPr>
        <w:fldChar w:fldCharType="begin" w:fldLock="1"/>
      </w:r>
      <w:r>
        <w:rPr>
          <w:noProof/>
        </w:rPr>
        <w:instrText xml:space="preserve"> PAGEREF _Toc193088022 \h </w:instrText>
      </w:r>
      <w:r>
        <w:rPr>
          <w:noProof/>
        </w:rPr>
      </w:r>
      <w:r>
        <w:rPr>
          <w:noProof/>
        </w:rPr>
        <w:fldChar w:fldCharType="separate"/>
      </w:r>
      <w:r>
        <w:rPr>
          <w:noProof/>
        </w:rPr>
        <w:t>75</w:t>
      </w:r>
      <w:r>
        <w:rPr>
          <w:noProof/>
        </w:rPr>
        <w:fldChar w:fldCharType="end"/>
      </w:r>
    </w:p>
    <w:p w14:paraId="0E0ECC94" w14:textId="6962BCA9"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7.5.1A.1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_Toc193088023 \h </w:instrText>
      </w:r>
      <w:r>
        <w:rPr>
          <w:noProof/>
        </w:rPr>
      </w:r>
      <w:r>
        <w:rPr>
          <w:noProof/>
        </w:rPr>
        <w:fldChar w:fldCharType="separate"/>
      </w:r>
      <w:r>
        <w:rPr>
          <w:noProof/>
        </w:rPr>
        <w:t>75</w:t>
      </w:r>
      <w:r>
        <w:rPr>
          <w:noProof/>
        </w:rPr>
        <w:fldChar w:fldCharType="end"/>
      </w:r>
    </w:p>
    <w:p w14:paraId="68CAFAFE" w14:textId="0A9CA3AC"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7.5.1A.2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MT call)</w:t>
      </w:r>
      <w:r>
        <w:rPr>
          <w:noProof/>
        </w:rPr>
        <w:tab/>
      </w:r>
      <w:r>
        <w:rPr>
          <w:noProof/>
        </w:rPr>
        <w:fldChar w:fldCharType="begin" w:fldLock="1"/>
      </w:r>
      <w:r>
        <w:rPr>
          <w:noProof/>
        </w:rPr>
        <w:instrText xml:space="preserve"> PAGEREF _Toc193088024 \h </w:instrText>
      </w:r>
      <w:r>
        <w:rPr>
          <w:noProof/>
        </w:rPr>
      </w:r>
      <w:r>
        <w:rPr>
          <w:noProof/>
        </w:rPr>
        <w:fldChar w:fldCharType="separate"/>
      </w:r>
      <w:r>
        <w:rPr>
          <w:noProof/>
        </w:rPr>
        <w:t>75</w:t>
      </w:r>
      <w:r>
        <w:rPr>
          <w:noProof/>
        </w:rPr>
        <w:fldChar w:fldCharType="end"/>
      </w:r>
    </w:p>
    <w:p w14:paraId="4E0BC913" w14:textId="0C1EAC56"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r>
      <w:r>
        <w:rPr>
          <w:noProof/>
        </w:rPr>
        <w:fldChar w:fldCharType="begin" w:fldLock="1"/>
      </w:r>
      <w:r>
        <w:rPr>
          <w:noProof/>
        </w:rPr>
        <w:instrText xml:space="preserve"> PAGEREF _Toc193088025 \h </w:instrText>
      </w:r>
      <w:r>
        <w:rPr>
          <w:noProof/>
        </w:rPr>
      </w:r>
      <w:r>
        <w:rPr>
          <w:noProof/>
        </w:rPr>
        <w:fldChar w:fldCharType="separate"/>
      </w:r>
      <w:r>
        <w:rPr>
          <w:noProof/>
        </w:rPr>
        <w:t>77</w:t>
      </w:r>
      <w:r>
        <w:rPr>
          <w:noProof/>
        </w:rPr>
        <w:fldChar w:fldCharType="end"/>
      </w:r>
    </w:p>
    <w:p w14:paraId="352DBFD6" w14:textId="1B1F93DC"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_Toc193088026 \h </w:instrText>
      </w:r>
      <w:r>
        <w:rPr>
          <w:noProof/>
        </w:rPr>
      </w:r>
      <w:r>
        <w:rPr>
          <w:noProof/>
        </w:rPr>
        <w:fldChar w:fldCharType="separate"/>
      </w:r>
      <w:r>
        <w:rPr>
          <w:noProof/>
        </w:rPr>
        <w:t>77</w:t>
      </w:r>
      <w:r>
        <w:rPr>
          <w:noProof/>
        </w:rPr>
        <w:fldChar w:fldCharType="end"/>
      </w:r>
    </w:p>
    <w:p w14:paraId="372537BB" w14:textId="5D5A6680"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Network Rejection)</w:t>
      </w:r>
      <w:r>
        <w:rPr>
          <w:noProof/>
        </w:rPr>
        <w:tab/>
      </w:r>
      <w:r>
        <w:rPr>
          <w:noProof/>
        </w:rPr>
        <w:fldChar w:fldCharType="begin" w:fldLock="1"/>
      </w:r>
      <w:r>
        <w:rPr>
          <w:noProof/>
        </w:rPr>
        <w:instrText xml:space="preserve"> PAGEREF _Toc193088027 \h </w:instrText>
      </w:r>
      <w:r>
        <w:rPr>
          <w:noProof/>
        </w:rPr>
      </w:r>
      <w:r>
        <w:rPr>
          <w:noProof/>
        </w:rPr>
        <w:fldChar w:fldCharType="separate"/>
      </w:r>
      <w:r>
        <w:rPr>
          <w:noProof/>
        </w:rPr>
        <w:t>77</w:t>
      </w:r>
      <w:r>
        <w:rPr>
          <w:noProof/>
        </w:rPr>
        <w:fldChar w:fldCharType="end"/>
      </w:r>
    </w:p>
    <w:p w14:paraId="29D7C33F" w14:textId="130724DF"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7.5.2A</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r>
      <w:r>
        <w:rPr>
          <w:noProof/>
        </w:rPr>
        <w:fldChar w:fldCharType="begin" w:fldLock="1"/>
      </w:r>
      <w:r>
        <w:rPr>
          <w:noProof/>
        </w:rPr>
        <w:instrText xml:space="preserve"> PAGEREF _Toc193088028 \h </w:instrText>
      </w:r>
      <w:r>
        <w:rPr>
          <w:noProof/>
        </w:rPr>
      </w:r>
      <w:r>
        <w:rPr>
          <w:noProof/>
        </w:rPr>
        <w:fldChar w:fldCharType="separate"/>
      </w:r>
      <w:r>
        <w:rPr>
          <w:noProof/>
        </w:rPr>
        <w:t>78</w:t>
      </w:r>
      <w:r>
        <w:rPr>
          <w:noProof/>
        </w:rPr>
        <w:fldChar w:fldCharType="end"/>
      </w:r>
    </w:p>
    <w:p w14:paraId="556A1835" w14:textId="18A7F1DA"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7.5.2A.1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_Toc193088029 \h </w:instrText>
      </w:r>
      <w:r>
        <w:rPr>
          <w:noProof/>
        </w:rPr>
      </w:r>
      <w:r>
        <w:rPr>
          <w:noProof/>
        </w:rPr>
        <w:fldChar w:fldCharType="separate"/>
      </w:r>
      <w:r>
        <w:rPr>
          <w:noProof/>
        </w:rPr>
        <w:t>78</w:t>
      </w:r>
      <w:r>
        <w:rPr>
          <w:noProof/>
        </w:rPr>
        <w:fldChar w:fldCharType="end"/>
      </w:r>
    </w:p>
    <w:p w14:paraId="622F9EAA" w14:textId="0580CD08"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7.5.2A.2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connected)</w:t>
      </w:r>
      <w:r>
        <w:rPr>
          <w:noProof/>
        </w:rPr>
        <w:tab/>
      </w:r>
      <w:r>
        <w:rPr>
          <w:noProof/>
        </w:rPr>
        <w:fldChar w:fldCharType="begin" w:fldLock="1"/>
      </w:r>
      <w:r>
        <w:rPr>
          <w:noProof/>
        </w:rPr>
        <w:instrText xml:space="preserve"> PAGEREF _Toc193088030 \h </w:instrText>
      </w:r>
      <w:r>
        <w:rPr>
          <w:noProof/>
        </w:rPr>
      </w:r>
      <w:r>
        <w:rPr>
          <w:noProof/>
        </w:rPr>
        <w:fldChar w:fldCharType="separate"/>
      </w:r>
      <w:r>
        <w:rPr>
          <w:noProof/>
        </w:rPr>
        <w:t>78</w:t>
      </w:r>
      <w:r>
        <w:rPr>
          <w:noProof/>
        </w:rPr>
        <w:fldChar w:fldCharType="end"/>
      </w:r>
    </w:p>
    <w:p w14:paraId="57E6D1CC" w14:textId="19D6783D"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r>
      <w:r>
        <w:rPr>
          <w:noProof/>
        </w:rPr>
        <w:fldChar w:fldCharType="begin" w:fldLock="1"/>
      </w:r>
      <w:r>
        <w:rPr>
          <w:noProof/>
        </w:rPr>
        <w:instrText xml:space="preserve"> PAGEREF _Toc193088031 \h </w:instrText>
      </w:r>
      <w:r>
        <w:rPr>
          <w:noProof/>
        </w:rPr>
      </w:r>
      <w:r>
        <w:rPr>
          <w:noProof/>
        </w:rPr>
        <w:fldChar w:fldCharType="separate"/>
      </w:r>
      <w:r>
        <w:rPr>
          <w:noProof/>
        </w:rPr>
        <w:t>79</w:t>
      </w:r>
      <w:r>
        <w:rPr>
          <w:noProof/>
        </w:rPr>
        <w:fldChar w:fldCharType="end"/>
      </w:r>
    </w:p>
    <w:p w14:paraId="4D0B6A7B" w14:textId="67D760EC"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_Toc193088032 \h </w:instrText>
      </w:r>
      <w:r>
        <w:rPr>
          <w:noProof/>
        </w:rPr>
      </w:r>
      <w:r>
        <w:rPr>
          <w:noProof/>
        </w:rPr>
        <w:fldChar w:fldCharType="separate"/>
      </w:r>
      <w:r>
        <w:rPr>
          <w:noProof/>
        </w:rPr>
        <w:t>79</w:t>
      </w:r>
      <w:r>
        <w:rPr>
          <w:noProof/>
        </w:rPr>
        <w:fldChar w:fldCharType="end"/>
      </w:r>
    </w:p>
    <w:p w14:paraId="4A00D5B0" w14:textId="6FAEDF90"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7.5.3.2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CSG Cell Selection)</w:t>
      </w:r>
      <w:r>
        <w:rPr>
          <w:noProof/>
        </w:rPr>
        <w:tab/>
      </w:r>
      <w:r>
        <w:rPr>
          <w:noProof/>
        </w:rPr>
        <w:fldChar w:fldCharType="begin" w:fldLock="1"/>
      </w:r>
      <w:r>
        <w:rPr>
          <w:noProof/>
        </w:rPr>
        <w:instrText xml:space="preserve"> PAGEREF _Toc193088033 \h </w:instrText>
      </w:r>
      <w:r>
        <w:rPr>
          <w:noProof/>
        </w:rPr>
      </w:r>
      <w:r>
        <w:rPr>
          <w:noProof/>
        </w:rPr>
        <w:fldChar w:fldCharType="separate"/>
      </w:r>
      <w:r>
        <w:rPr>
          <w:noProof/>
        </w:rPr>
        <w:t>79</w:t>
      </w:r>
      <w:r>
        <w:rPr>
          <w:noProof/>
        </w:rPr>
        <w:fldChar w:fldCharType="end"/>
      </w:r>
    </w:p>
    <w:p w14:paraId="1D129516" w14:textId="51E298A6"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7.5.3A</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r>
      <w:r>
        <w:rPr>
          <w:noProof/>
        </w:rPr>
        <w:fldChar w:fldCharType="begin" w:fldLock="1"/>
      </w:r>
      <w:r>
        <w:rPr>
          <w:noProof/>
        </w:rPr>
        <w:instrText xml:space="preserve"> PAGEREF _Toc193088034 \h </w:instrText>
      </w:r>
      <w:r>
        <w:rPr>
          <w:noProof/>
        </w:rPr>
      </w:r>
      <w:r>
        <w:rPr>
          <w:noProof/>
        </w:rPr>
        <w:fldChar w:fldCharType="separate"/>
      </w:r>
      <w:r>
        <w:rPr>
          <w:noProof/>
        </w:rPr>
        <w:t>80</w:t>
      </w:r>
      <w:r>
        <w:rPr>
          <w:noProof/>
        </w:rPr>
        <w:fldChar w:fldCharType="end"/>
      </w:r>
    </w:p>
    <w:p w14:paraId="6CEE1FCB" w14:textId="20ACCE76"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7.5.3A.1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_Toc193088035 \h </w:instrText>
      </w:r>
      <w:r>
        <w:rPr>
          <w:noProof/>
        </w:rPr>
      </w:r>
      <w:r>
        <w:rPr>
          <w:noProof/>
        </w:rPr>
        <w:fldChar w:fldCharType="separate"/>
      </w:r>
      <w:r>
        <w:rPr>
          <w:noProof/>
        </w:rPr>
        <w:t>80</w:t>
      </w:r>
      <w:r>
        <w:rPr>
          <w:noProof/>
        </w:rPr>
        <w:fldChar w:fldCharType="end"/>
      </w:r>
    </w:p>
    <w:p w14:paraId="06468E6F" w14:textId="67351B77"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7.5.3A.2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disconnected)</w:t>
      </w:r>
      <w:r>
        <w:rPr>
          <w:noProof/>
        </w:rPr>
        <w:tab/>
      </w:r>
      <w:r>
        <w:rPr>
          <w:noProof/>
        </w:rPr>
        <w:fldChar w:fldCharType="begin" w:fldLock="1"/>
      </w:r>
      <w:r>
        <w:rPr>
          <w:noProof/>
        </w:rPr>
        <w:instrText xml:space="preserve"> PAGEREF _Toc193088036 \h </w:instrText>
      </w:r>
      <w:r>
        <w:rPr>
          <w:noProof/>
        </w:rPr>
      </w:r>
      <w:r>
        <w:rPr>
          <w:noProof/>
        </w:rPr>
        <w:fldChar w:fldCharType="separate"/>
      </w:r>
      <w:r>
        <w:rPr>
          <w:noProof/>
        </w:rPr>
        <w:t>80</w:t>
      </w:r>
      <w:r>
        <w:rPr>
          <w:noProof/>
        </w:rPr>
        <w:fldChar w:fldCharType="end"/>
      </w:r>
    </w:p>
    <w:p w14:paraId="5BD2EA26" w14:textId="315A1D8C"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r>
      <w:r>
        <w:rPr>
          <w:noProof/>
        </w:rPr>
        <w:fldChar w:fldCharType="begin" w:fldLock="1"/>
      </w:r>
      <w:r>
        <w:rPr>
          <w:noProof/>
        </w:rPr>
        <w:instrText xml:space="preserve"> PAGEREF _Toc193088037 \h </w:instrText>
      </w:r>
      <w:r>
        <w:rPr>
          <w:noProof/>
        </w:rPr>
      </w:r>
      <w:r>
        <w:rPr>
          <w:noProof/>
        </w:rPr>
        <w:fldChar w:fldCharType="separate"/>
      </w:r>
      <w:r>
        <w:rPr>
          <w:noProof/>
        </w:rPr>
        <w:t>81</w:t>
      </w:r>
      <w:r>
        <w:rPr>
          <w:noProof/>
        </w:rPr>
        <w:fldChar w:fldCharType="end"/>
      </w:r>
    </w:p>
    <w:p w14:paraId="456DABFD" w14:textId="22B36BE4"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7.5.5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r>
      <w:r>
        <w:rPr>
          <w:noProof/>
        </w:rPr>
        <w:fldChar w:fldCharType="begin" w:fldLock="1"/>
      </w:r>
      <w:r>
        <w:rPr>
          <w:noProof/>
        </w:rPr>
        <w:instrText xml:space="preserve"> PAGEREF _Toc193088038 \h </w:instrText>
      </w:r>
      <w:r>
        <w:rPr>
          <w:noProof/>
        </w:rPr>
      </w:r>
      <w:r>
        <w:rPr>
          <w:noProof/>
        </w:rPr>
        <w:fldChar w:fldCharType="separate"/>
      </w:r>
      <w:r>
        <w:rPr>
          <w:noProof/>
        </w:rPr>
        <w:t>81</w:t>
      </w:r>
      <w:r>
        <w:rPr>
          <w:noProof/>
        </w:rPr>
        <w:fldChar w:fldCharType="end"/>
      </w:r>
    </w:p>
    <w:p w14:paraId="1B6BF03D" w14:textId="74448881"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r>
      <w:r>
        <w:rPr>
          <w:noProof/>
        </w:rPr>
        <w:fldChar w:fldCharType="begin" w:fldLock="1"/>
      </w:r>
      <w:r>
        <w:rPr>
          <w:noProof/>
        </w:rPr>
        <w:instrText xml:space="preserve"> PAGEREF _Toc193088039 \h </w:instrText>
      </w:r>
      <w:r>
        <w:rPr>
          <w:noProof/>
        </w:rPr>
      </w:r>
      <w:r>
        <w:rPr>
          <w:noProof/>
        </w:rPr>
        <w:fldChar w:fldCharType="separate"/>
      </w:r>
      <w:r>
        <w:rPr>
          <w:noProof/>
        </w:rPr>
        <w:t>81</w:t>
      </w:r>
      <w:r>
        <w:rPr>
          <w:noProof/>
        </w:rPr>
        <w:fldChar w:fldCharType="end"/>
      </w:r>
    </w:p>
    <w:p w14:paraId="16EC1A25" w14:textId="6CBE69CD"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r>
      <w:r>
        <w:rPr>
          <w:noProof/>
        </w:rPr>
        <w:fldChar w:fldCharType="begin" w:fldLock="1"/>
      </w:r>
      <w:r>
        <w:rPr>
          <w:noProof/>
        </w:rPr>
        <w:instrText xml:space="preserve"> PAGEREF _Toc193088040 \h </w:instrText>
      </w:r>
      <w:r>
        <w:rPr>
          <w:noProof/>
        </w:rPr>
      </w:r>
      <w:r>
        <w:rPr>
          <w:noProof/>
        </w:rPr>
        <w:fldChar w:fldCharType="separate"/>
      </w:r>
      <w:r>
        <w:rPr>
          <w:noProof/>
        </w:rPr>
        <w:t>81</w:t>
      </w:r>
      <w:r>
        <w:rPr>
          <w:noProof/>
        </w:rPr>
        <w:fldChar w:fldCharType="end"/>
      </w:r>
    </w:p>
    <w:p w14:paraId="7AB3C9F1" w14:textId="426FDA24"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r>
      <w:r>
        <w:rPr>
          <w:noProof/>
        </w:rPr>
        <w:fldChar w:fldCharType="begin" w:fldLock="1"/>
      </w:r>
      <w:r>
        <w:rPr>
          <w:noProof/>
        </w:rPr>
        <w:instrText xml:space="preserve"> PAGEREF _Toc193088041 \h </w:instrText>
      </w:r>
      <w:r>
        <w:rPr>
          <w:noProof/>
        </w:rPr>
      </w:r>
      <w:r>
        <w:rPr>
          <w:noProof/>
        </w:rPr>
        <w:fldChar w:fldCharType="separate"/>
      </w:r>
      <w:r>
        <w:rPr>
          <w:noProof/>
        </w:rPr>
        <w:t>81</w:t>
      </w:r>
      <w:r>
        <w:rPr>
          <w:noProof/>
        </w:rPr>
        <w:fldChar w:fldCharType="end"/>
      </w:r>
    </w:p>
    <w:p w14:paraId="5E570DD9" w14:textId="1C2D1D29"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r>
      <w:r>
        <w:rPr>
          <w:noProof/>
        </w:rPr>
        <w:fldChar w:fldCharType="begin" w:fldLock="1"/>
      </w:r>
      <w:r>
        <w:rPr>
          <w:noProof/>
        </w:rPr>
        <w:instrText xml:space="preserve"> PAGEREF _Toc193088042 \h </w:instrText>
      </w:r>
      <w:r>
        <w:rPr>
          <w:noProof/>
        </w:rPr>
      </w:r>
      <w:r>
        <w:rPr>
          <w:noProof/>
        </w:rPr>
        <w:fldChar w:fldCharType="separate"/>
      </w:r>
      <w:r>
        <w:rPr>
          <w:noProof/>
        </w:rPr>
        <w:t>81</w:t>
      </w:r>
      <w:r>
        <w:rPr>
          <w:noProof/>
        </w:rPr>
        <w:fldChar w:fldCharType="end"/>
      </w:r>
    </w:p>
    <w:p w14:paraId="4CBB1BDE" w14:textId="26556A57"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r>
      <w:r>
        <w:rPr>
          <w:noProof/>
        </w:rPr>
        <w:fldChar w:fldCharType="begin" w:fldLock="1"/>
      </w:r>
      <w:r>
        <w:rPr>
          <w:noProof/>
        </w:rPr>
        <w:instrText xml:space="preserve"> PAGEREF _Toc193088043 \h </w:instrText>
      </w:r>
      <w:r>
        <w:rPr>
          <w:noProof/>
        </w:rPr>
      </w:r>
      <w:r>
        <w:rPr>
          <w:noProof/>
        </w:rPr>
        <w:fldChar w:fldCharType="separate"/>
      </w:r>
      <w:r>
        <w:rPr>
          <w:noProof/>
        </w:rPr>
        <w:t>81</w:t>
      </w:r>
      <w:r>
        <w:rPr>
          <w:noProof/>
        </w:rPr>
        <w:fldChar w:fldCharType="end"/>
      </w:r>
    </w:p>
    <w:p w14:paraId="4128EBEA" w14:textId="516882A1"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r>
      <w:r>
        <w:rPr>
          <w:noProof/>
        </w:rPr>
        <w:fldChar w:fldCharType="begin" w:fldLock="1"/>
      </w:r>
      <w:r>
        <w:rPr>
          <w:noProof/>
        </w:rPr>
        <w:instrText xml:space="preserve"> PAGEREF _Toc193088044 \h </w:instrText>
      </w:r>
      <w:r>
        <w:rPr>
          <w:noProof/>
        </w:rPr>
      </w:r>
      <w:r>
        <w:rPr>
          <w:noProof/>
        </w:rPr>
        <w:fldChar w:fldCharType="separate"/>
      </w:r>
      <w:r>
        <w:rPr>
          <w:noProof/>
        </w:rPr>
        <w:t>81</w:t>
      </w:r>
      <w:r>
        <w:rPr>
          <w:noProof/>
        </w:rPr>
        <w:fldChar w:fldCharType="end"/>
      </w:r>
    </w:p>
    <w:p w14:paraId="59EF48CC" w14:textId="24220C09"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r>
      <w:r>
        <w:rPr>
          <w:noProof/>
        </w:rPr>
        <w:fldChar w:fldCharType="begin" w:fldLock="1"/>
      </w:r>
      <w:r>
        <w:rPr>
          <w:noProof/>
        </w:rPr>
        <w:instrText xml:space="preserve"> PAGEREF _Toc193088045 \h </w:instrText>
      </w:r>
      <w:r>
        <w:rPr>
          <w:noProof/>
        </w:rPr>
      </w:r>
      <w:r>
        <w:rPr>
          <w:noProof/>
        </w:rPr>
        <w:fldChar w:fldCharType="separate"/>
      </w:r>
      <w:r>
        <w:rPr>
          <w:noProof/>
        </w:rPr>
        <w:t>81</w:t>
      </w:r>
      <w:r>
        <w:rPr>
          <w:noProof/>
        </w:rPr>
        <w:fldChar w:fldCharType="end"/>
      </w:r>
    </w:p>
    <w:p w14:paraId="4BC89D50" w14:textId="1D16AAD4"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7.5.13</w:t>
      </w:r>
      <w:r>
        <w:rPr>
          <w:rFonts w:asciiTheme="minorHAnsi" w:eastAsiaTheme="minorEastAsia" w:hAnsiTheme="minorHAnsi" w:cstheme="minorBidi"/>
          <w:noProof/>
          <w:kern w:val="2"/>
          <w:sz w:val="24"/>
          <w:szCs w:val="24"/>
          <w:lang w:eastAsia="en-GB"/>
          <w14:ligatures w14:val="standardContextual"/>
        </w:rPr>
        <w:tab/>
      </w:r>
      <w:r>
        <w:rPr>
          <w:noProof/>
        </w:rPr>
        <w:t>Display parameters changed event</w:t>
      </w:r>
      <w:r>
        <w:rPr>
          <w:noProof/>
        </w:rPr>
        <w:tab/>
      </w:r>
      <w:r>
        <w:rPr>
          <w:noProof/>
        </w:rPr>
        <w:fldChar w:fldCharType="begin" w:fldLock="1"/>
      </w:r>
      <w:r>
        <w:rPr>
          <w:noProof/>
        </w:rPr>
        <w:instrText xml:space="preserve"> PAGEREF _Toc193088046 \h </w:instrText>
      </w:r>
      <w:r>
        <w:rPr>
          <w:noProof/>
        </w:rPr>
      </w:r>
      <w:r>
        <w:rPr>
          <w:noProof/>
        </w:rPr>
        <w:fldChar w:fldCharType="separate"/>
      </w:r>
      <w:r>
        <w:rPr>
          <w:noProof/>
        </w:rPr>
        <w:t>81</w:t>
      </w:r>
      <w:r>
        <w:rPr>
          <w:noProof/>
        </w:rPr>
        <w:fldChar w:fldCharType="end"/>
      </w:r>
    </w:p>
    <w:p w14:paraId="6A47F2C8" w14:textId="5AA9FD7D"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r>
      <w:r>
        <w:rPr>
          <w:noProof/>
        </w:rPr>
        <w:fldChar w:fldCharType="begin" w:fldLock="1"/>
      </w:r>
      <w:r>
        <w:rPr>
          <w:noProof/>
        </w:rPr>
        <w:instrText xml:space="preserve"> PAGEREF _Toc193088047 \h </w:instrText>
      </w:r>
      <w:r>
        <w:rPr>
          <w:noProof/>
        </w:rPr>
      </w:r>
      <w:r>
        <w:rPr>
          <w:noProof/>
        </w:rPr>
        <w:fldChar w:fldCharType="separate"/>
      </w:r>
      <w:r>
        <w:rPr>
          <w:noProof/>
        </w:rPr>
        <w:t>81</w:t>
      </w:r>
      <w:r>
        <w:rPr>
          <w:noProof/>
        </w:rPr>
        <w:fldChar w:fldCharType="end"/>
      </w:r>
    </w:p>
    <w:p w14:paraId="6539D1FF" w14:textId="5E7F7668"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r>
      <w:r>
        <w:rPr>
          <w:noProof/>
        </w:rPr>
        <w:fldChar w:fldCharType="begin" w:fldLock="1"/>
      </w:r>
      <w:r>
        <w:rPr>
          <w:noProof/>
        </w:rPr>
        <w:instrText xml:space="preserve"> PAGEREF _Toc193088048 \h </w:instrText>
      </w:r>
      <w:r>
        <w:rPr>
          <w:noProof/>
        </w:rPr>
      </w:r>
      <w:r>
        <w:rPr>
          <w:noProof/>
        </w:rPr>
        <w:fldChar w:fldCharType="separate"/>
      </w:r>
      <w:r>
        <w:rPr>
          <w:noProof/>
        </w:rPr>
        <w:t>81</w:t>
      </w:r>
      <w:r>
        <w:rPr>
          <w:noProof/>
        </w:rPr>
        <w:fldChar w:fldCharType="end"/>
      </w:r>
    </w:p>
    <w:p w14:paraId="763A20B0" w14:textId="7D037315"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r>
      <w:r>
        <w:rPr>
          <w:noProof/>
        </w:rPr>
        <w:fldChar w:fldCharType="begin" w:fldLock="1"/>
      </w:r>
      <w:r>
        <w:rPr>
          <w:noProof/>
        </w:rPr>
        <w:instrText xml:space="preserve"> PAGEREF _Toc193088049 \h </w:instrText>
      </w:r>
      <w:r>
        <w:rPr>
          <w:noProof/>
        </w:rPr>
      </w:r>
      <w:r>
        <w:rPr>
          <w:noProof/>
        </w:rPr>
        <w:fldChar w:fldCharType="separate"/>
      </w:r>
      <w:r>
        <w:rPr>
          <w:noProof/>
        </w:rPr>
        <w:t>82</w:t>
      </w:r>
      <w:r>
        <w:rPr>
          <w:noProof/>
        </w:rPr>
        <w:fldChar w:fldCharType="end"/>
      </w:r>
    </w:p>
    <w:p w14:paraId="2F050636" w14:textId="6BE102BB"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7.5.17</w:t>
      </w:r>
      <w:r>
        <w:rPr>
          <w:rFonts w:asciiTheme="minorHAnsi" w:eastAsiaTheme="minorEastAsia" w:hAnsiTheme="minorHAnsi" w:cstheme="minorBidi"/>
          <w:noProof/>
          <w:kern w:val="2"/>
          <w:sz w:val="24"/>
          <w:szCs w:val="24"/>
          <w:lang w:eastAsia="en-GB"/>
          <w14:ligatures w14:val="standardContextual"/>
        </w:rPr>
        <w:tab/>
      </w:r>
      <w:r>
        <w:rPr>
          <w:noProof/>
        </w:rPr>
        <w:t>Frames Information changed event</w:t>
      </w:r>
      <w:r>
        <w:rPr>
          <w:noProof/>
        </w:rPr>
        <w:tab/>
      </w:r>
      <w:r>
        <w:rPr>
          <w:noProof/>
        </w:rPr>
        <w:fldChar w:fldCharType="begin" w:fldLock="1"/>
      </w:r>
      <w:r>
        <w:rPr>
          <w:noProof/>
        </w:rPr>
        <w:instrText xml:space="preserve"> PAGEREF _Toc193088050 \h </w:instrText>
      </w:r>
      <w:r>
        <w:rPr>
          <w:noProof/>
        </w:rPr>
      </w:r>
      <w:r>
        <w:rPr>
          <w:noProof/>
        </w:rPr>
        <w:fldChar w:fldCharType="separate"/>
      </w:r>
      <w:r>
        <w:rPr>
          <w:noProof/>
        </w:rPr>
        <w:t>82</w:t>
      </w:r>
      <w:r>
        <w:rPr>
          <w:noProof/>
        </w:rPr>
        <w:fldChar w:fldCharType="end"/>
      </w:r>
    </w:p>
    <w:p w14:paraId="6ECC0C46" w14:textId="54E32AEF"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7.5.18</w:t>
      </w:r>
      <w:r>
        <w:rPr>
          <w:rFonts w:asciiTheme="minorHAnsi" w:eastAsiaTheme="minorEastAsia" w:hAnsiTheme="minorHAnsi" w:cstheme="minorBidi"/>
          <w:noProof/>
          <w:kern w:val="2"/>
          <w:sz w:val="24"/>
          <w:szCs w:val="24"/>
          <w:lang w:eastAsia="en-GB"/>
          <w14:ligatures w14:val="standardContextual"/>
        </w:rPr>
        <w:tab/>
      </w:r>
      <w:r>
        <w:rPr>
          <w:noProof/>
        </w:rPr>
        <w:t>HCI connectivity event</w:t>
      </w:r>
      <w:r>
        <w:rPr>
          <w:noProof/>
        </w:rPr>
        <w:tab/>
      </w:r>
      <w:r>
        <w:rPr>
          <w:noProof/>
        </w:rPr>
        <w:fldChar w:fldCharType="begin" w:fldLock="1"/>
      </w:r>
      <w:r>
        <w:rPr>
          <w:noProof/>
        </w:rPr>
        <w:instrText xml:space="preserve"> PAGEREF _Toc193088051 \h </w:instrText>
      </w:r>
      <w:r>
        <w:rPr>
          <w:noProof/>
        </w:rPr>
      </w:r>
      <w:r>
        <w:rPr>
          <w:noProof/>
        </w:rPr>
        <w:fldChar w:fldCharType="separate"/>
      </w:r>
      <w:r>
        <w:rPr>
          <w:noProof/>
        </w:rPr>
        <w:t>82</w:t>
      </w:r>
      <w:r>
        <w:rPr>
          <w:noProof/>
        </w:rPr>
        <w:fldChar w:fldCharType="end"/>
      </w:r>
    </w:p>
    <w:p w14:paraId="24FFBE49" w14:textId="190495E9"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7.5.19</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_Toc193088052 \h </w:instrText>
      </w:r>
      <w:r>
        <w:rPr>
          <w:noProof/>
        </w:rPr>
      </w:r>
      <w:r>
        <w:rPr>
          <w:noProof/>
        </w:rPr>
        <w:fldChar w:fldCharType="separate"/>
      </w:r>
      <w:r>
        <w:rPr>
          <w:noProof/>
        </w:rPr>
        <w:t>82</w:t>
      </w:r>
      <w:r>
        <w:rPr>
          <w:noProof/>
        </w:rPr>
        <w:fldChar w:fldCharType="end"/>
      </w:r>
    </w:p>
    <w:p w14:paraId="0233BCE2" w14:textId="0D117DFE"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r>
      <w:r>
        <w:rPr>
          <w:noProof/>
        </w:rPr>
        <w:fldChar w:fldCharType="begin" w:fldLock="1"/>
      </w:r>
      <w:r>
        <w:rPr>
          <w:noProof/>
        </w:rPr>
        <w:instrText xml:space="preserve"> PAGEREF _Toc193088053 \h </w:instrText>
      </w:r>
      <w:r>
        <w:rPr>
          <w:noProof/>
        </w:rPr>
      </w:r>
      <w:r>
        <w:rPr>
          <w:noProof/>
        </w:rPr>
        <w:fldChar w:fldCharType="separate"/>
      </w:r>
      <w:r>
        <w:rPr>
          <w:noProof/>
        </w:rPr>
        <w:t>82</w:t>
      </w:r>
      <w:r>
        <w:rPr>
          <w:noProof/>
        </w:rPr>
        <w:fldChar w:fldCharType="end"/>
      </w:r>
    </w:p>
    <w:p w14:paraId="15E1CCB9" w14:textId="579BBC68"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7.5.20.1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_Toc193088054 \h </w:instrText>
      </w:r>
      <w:r>
        <w:rPr>
          <w:noProof/>
        </w:rPr>
      </w:r>
      <w:r>
        <w:rPr>
          <w:noProof/>
        </w:rPr>
        <w:fldChar w:fldCharType="separate"/>
      </w:r>
      <w:r>
        <w:rPr>
          <w:noProof/>
        </w:rPr>
        <w:t>82</w:t>
      </w:r>
      <w:r>
        <w:rPr>
          <w:noProof/>
        </w:rPr>
        <w:fldChar w:fldCharType="end"/>
      </w:r>
    </w:p>
    <w:p w14:paraId="1277858B" w14:textId="25850C79"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7.5.20.2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Incoming IMS Data)</w:t>
      </w:r>
      <w:r>
        <w:rPr>
          <w:noProof/>
        </w:rPr>
        <w:tab/>
      </w:r>
      <w:r>
        <w:rPr>
          <w:noProof/>
        </w:rPr>
        <w:fldChar w:fldCharType="begin" w:fldLock="1"/>
      </w:r>
      <w:r>
        <w:rPr>
          <w:noProof/>
        </w:rPr>
        <w:instrText xml:space="preserve"> PAGEREF _Toc193088055 \h </w:instrText>
      </w:r>
      <w:r>
        <w:rPr>
          <w:noProof/>
        </w:rPr>
      </w:r>
      <w:r>
        <w:rPr>
          <w:noProof/>
        </w:rPr>
        <w:fldChar w:fldCharType="separate"/>
      </w:r>
      <w:r>
        <w:rPr>
          <w:noProof/>
        </w:rPr>
        <w:t>82</w:t>
      </w:r>
      <w:r>
        <w:rPr>
          <w:noProof/>
        </w:rPr>
        <w:fldChar w:fldCharType="end"/>
      </w:r>
    </w:p>
    <w:p w14:paraId="0E4ACFAF" w14:textId="1EFD6AD1"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sidRPr="004A2F68">
        <w:rPr>
          <w:noProof/>
          <w:color w:val="000000"/>
        </w:rPr>
        <w:t>IMS Registration Event</w:t>
      </w:r>
      <w:r>
        <w:rPr>
          <w:noProof/>
        </w:rPr>
        <w:tab/>
      </w:r>
      <w:r>
        <w:rPr>
          <w:noProof/>
        </w:rPr>
        <w:fldChar w:fldCharType="begin" w:fldLock="1"/>
      </w:r>
      <w:r>
        <w:rPr>
          <w:noProof/>
        </w:rPr>
        <w:instrText xml:space="preserve"> PAGEREF _Toc193088056 \h </w:instrText>
      </w:r>
      <w:r>
        <w:rPr>
          <w:noProof/>
        </w:rPr>
      </w:r>
      <w:r>
        <w:rPr>
          <w:noProof/>
        </w:rPr>
        <w:fldChar w:fldCharType="separate"/>
      </w:r>
      <w:r>
        <w:rPr>
          <w:noProof/>
        </w:rPr>
        <w:t>83</w:t>
      </w:r>
      <w:r>
        <w:rPr>
          <w:noProof/>
        </w:rPr>
        <w:fldChar w:fldCharType="end"/>
      </w:r>
    </w:p>
    <w:p w14:paraId="670E2A2A" w14:textId="1E37381E"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7.5.21.1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_Toc193088057 \h </w:instrText>
      </w:r>
      <w:r>
        <w:rPr>
          <w:noProof/>
        </w:rPr>
      </w:r>
      <w:r>
        <w:rPr>
          <w:noProof/>
        </w:rPr>
        <w:fldChar w:fldCharType="separate"/>
      </w:r>
      <w:r>
        <w:rPr>
          <w:noProof/>
        </w:rPr>
        <w:t>83</w:t>
      </w:r>
      <w:r>
        <w:rPr>
          <w:noProof/>
        </w:rPr>
        <w:fldChar w:fldCharType="end"/>
      </w:r>
    </w:p>
    <w:p w14:paraId="257472F0" w14:textId="3DDEC687"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7.5.21.2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IMS Registration)</w:t>
      </w:r>
      <w:r>
        <w:rPr>
          <w:noProof/>
        </w:rPr>
        <w:tab/>
      </w:r>
      <w:r>
        <w:rPr>
          <w:noProof/>
        </w:rPr>
        <w:fldChar w:fldCharType="begin" w:fldLock="1"/>
      </w:r>
      <w:r>
        <w:rPr>
          <w:noProof/>
        </w:rPr>
        <w:instrText xml:space="preserve"> PAGEREF _Toc193088058 \h </w:instrText>
      </w:r>
      <w:r>
        <w:rPr>
          <w:noProof/>
        </w:rPr>
      </w:r>
      <w:r>
        <w:rPr>
          <w:noProof/>
        </w:rPr>
        <w:fldChar w:fldCharType="separate"/>
      </w:r>
      <w:r>
        <w:rPr>
          <w:noProof/>
        </w:rPr>
        <w:t>83</w:t>
      </w:r>
      <w:r>
        <w:rPr>
          <w:noProof/>
        </w:rPr>
        <w:fldChar w:fldCharType="end"/>
      </w:r>
    </w:p>
    <w:p w14:paraId="7F6A2751" w14:textId="253ABA9B"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Profile Container</w:t>
      </w:r>
      <w:r>
        <w:rPr>
          <w:noProof/>
        </w:rPr>
        <w:tab/>
      </w:r>
      <w:r>
        <w:rPr>
          <w:noProof/>
        </w:rPr>
        <w:fldChar w:fldCharType="begin" w:fldLock="1"/>
      </w:r>
      <w:r>
        <w:rPr>
          <w:noProof/>
        </w:rPr>
        <w:instrText xml:space="preserve"> PAGEREF _Toc193088059 \h </w:instrText>
      </w:r>
      <w:r>
        <w:rPr>
          <w:noProof/>
        </w:rPr>
      </w:r>
      <w:r>
        <w:rPr>
          <w:noProof/>
        </w:rPr>
        <w:fldChar w:fldCharType="separate"/>
      </w:r>
      <w:r>
        <w:rPr>
          <w:noProof/>
        </w:rPr>
        <w:t>83</w:t>
      </w:r>
      <w:r>
        <w:rPr>
          <w:noProof/>
        </w:rPr>
        <w:fldChar w:fldCharType="end"/>
      </w:r>
    </w:p>
    <w:p w14:paraId="26734F3B" w14:textId="61247B0C"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7.5.23</w:t>
      </w:r>
      <w:r>
        <w:rPr>
          <w:rFonts w:asciiTheme="minorHAnsi" w:eastAsiaTheme="minorEastAsia" w:hAnsiTheme="minorHAnsi" w:cstheme="minorBidi"/>
          <w:noProof/>
          <w:kern w:val="2"/>
          <w:sz w:val="24"/>
          <w:szCs w:val="24"/>
          <w:lang w:eastAsia="en-GB"/>
          <w14:ligatures w14:val="standardContextual"/>
        </w:rPr>
        <w:tab/>
      </w:r>
      <w:r>
        <w:rPr>
          <w:noProof/>
        </w:rPr>
        <w:t>Envelope Container</w:t>
      </w:r>
      <w:r>
        <w:rPr>
          <w:noProof/>
        </w:rPr>
        <w:tab/>
      </w:r>
      <w:r>
        <w:rPr>
          <w:noProof/>
        </w:rPr>
        <w:fldChar w:fldCharType="begin" w:fldLock="1"/>
      </w:r>
      <w:r>
        <w:rPr>
          <w:noProof/>
        </w:rPr>
        <w:instrText xml:space="preserve"> PAGEREF _Toc193088060 \h </w:instrText>
      </w:r>
      <w:r>
        <w:rPr>
          <w:noProof/>
        </w:rPr>
      </w:r>
      <w:r>
        <w:rPr>
          <w:noProof/>
        </w:rPr>
        <w:fldChar w:fldCharType="separate"/>
      </w:r>
      <w:r>
        <w:rPr>
          <w:noProof/>
        </w:rPr>
        <w:t>83</w:t>
      </w:r>
      <w:r>
        <w:rPr>
          <w:noProof/>
        </w:rPr>
        <w:fldChar w:fldCharType="end"/>
      </w:r>
    </w:p>
    <w:p w14:paraId="30B34734" w14:textId="41B6C9AF"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7.5.24</w:t>
      </w:r>
      <w:r>
        <w:rPr>
          <w:rFonts w:asciiTheme="minorHAnsi" w:eastAsiaTheme="minorEastAsia" w:hAnsiTheme="minorHAnsi" w:cstheme="minorBidi"/>
          <w:noProof/>
          <w:kern w:val="2"/>
          <w:sz w:val="24"/>
          <w:szCs w:val="24"/>
          <w:lang w:eastAsia="en-GB"/>
          <w14:ligatures w14:val="standardContextual"/>
        </w:rPr>
        <w:tab/>
      </w:r>
      <w:r>
        <w:rPr>
          <w:noProof/>
        </w:rPr>
        <w:t>Poll Interval Negotiation</w:t>
      </w:r>
      <w:r>
        <w:rPr>
          <w:noProof/>
        </w:rPr>
        <w:tab/>
      </w:r>
      <w:r>
        <w:rPr>
          <w:noProof/>
        </w:rPr>
        <w:fldChar w:fldCharType="begin" w:fldLock="1"/>
      </w:r>
      <w:r>
        <w:rPr>
          <w:noProof/>
        </w:rPr>
        <w:instrText xml:space="preserve"> PAGEREF _Toc193088061 \h </w:instrText>
      </w:r>
      <w:r>
        <w:rPr>
          <w:noProof/>
        </w:rPr>
      </w:r>
      <w:r>
        <w:rPr>
          <w:noProof/>
        </w:rPr>
        <w:fldChar w:fldCharType="separate"/>
      </w:r>
      <w:r>
        <w:rPr>
          <w:noProof/>
        </w:rPr>
        <w:t>84</w:t>
      </w:r>
      <w:r>
        <w:rPr>
          <w:noProof/>
        </w:rPr>
        <w:fldChar w:fldCharType="end"/>
      </w:r>
    </w:p>
    <w:p w14:paraId="68BF5547" w14:textId="49B430CD"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7.5.25</w:t>
      </w:r>
      <w:r>
        <w:rPr>
          <w:rFonts w:asciiTheme="minorHAnsi" w:eastAsiaTheme="minorEastAsia" w:hAnsiTheme="minorHAnsi" w:cstheme="minorBidi"/>
          <w:noProof/>
          <w:kern w:val="2"/>
          <w:sz w:val="24"/>
          <w:szCs w:val="24"/>
          <w:lang w:eastAsia="en-GB"/>
          <w14:ligatures w14:val="standardContextual"/>
        </w:rPr>
        <w:tab/>
      </w:r>
      <w:r w:rsidRPr="004A2F68">
        <w:rPr>
          <w:noProof/>
          <w:color w:val="000000"/>
        </w:rPr>
        <w:t>Data Connection Status Change Event</w:t>
      </w:r>
      <w:r>
        <w:rPr>
          <w:noProof/>
        </w:rPr>
        <w:tab/>
      </w:r>
      <w:r>
        <w:rPr>
          <w:noProof/>
        </w:rPr>
        <w:fldChar w:fldCharType="begin" w:fldLock="1"/>
      </w:r>
      <w:r>
        <w:rPr>
          <w:noProof/>
        </w:rPr>
        <w:instrText xml:space="preserve"> PAGEREF _Toc193088062 \h </w:instrText>
      </w:r>
      <w:r>
        <w:rPr>
          <w:noProof/>
        </w:rPr>
      </w:r>
      <w:r>
        <w:rPr>
          <w:noProof/>
        </w:rPr>
        <w:fldChar w:fldCharType="separate"/>
      </w:r>
      <w:r>
        <w:rPr>
          <w:noProof/>
        </w:rPr>
        <w:t>84</w:t>
      </w:r>
      <w:r>
        <w:rPr>
          <w:noProof/>
        </w:rPr>
        <w:fldChar w:fldCharType="end"/>
      </w:r>
    </w:p>
    <w:p w14:paraId="0F377843" w14:textId="00D32A2A"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7.5.25.1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_Toc193088063 \h </w:instrText>
      </w:r>
      <w:r>
        <w:rPr>
          <w:noProof/>
        </w:rPr>
      </w:r>
      <w:r>
        <w:rPr>
          <w:noProof/>
        </w:rPr>
        <w:fldChar w:fldCharType="separate"/>
      </w:r>
      <w:r>
        <w:rPr>
          <w:noProof/>
        </w:rPr>
        <w:t>84</w:t>
      </w:r>
      <w:r>
        <w:rPr>
          <w:noProof/>
        </w:rPr>
        <w:fldChar w:fldCharType="end"/>
      </w:r>
    </w:p>
    <w:p w14:paraId="5E0D524B" w14:textId="78D7013E"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7.5.25.2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Data Connection Status Change)</w:t>
      </w:r>
      <w:r>
        <w:rPr>
          <w:noProof/>
        </w:rPr>
        <w:tab/>
      </w:r>
      <w:r>
        <w:rPr>
          <w:noProof/>
        </w:rPr>
        <w:fldChar w:fldCharType="begin" w:fldLock="1"/>
      </w:r>
      <w:r>
        <w:rPr>
          <w:noProof/>
        </w:rPr>
        <w:instrText xml:space="preserve"> PAGEREF _Toc193088064 \h </w:instrText>
      </w:r>
      <w:r>
        <w:rPr>
          <w:noProof/>
        </w:rPr>
      </w:r>
      <w:r>
        <w:rPr>
          <w:noProof/>
        </w:rPr>
        <w:fldChar w:fldCharType="separate"/>
      </w:r>
      <w:r>
        <w:rPr>
          <w:noProof/>
        </w:rPr>
        <w:t>84</w:t>
      </w:r>
      <w:r>
        <w:rPr>
          <w:noProof/>
        </w:rPr>
        <w:fldChar w:fldCharType="end"/>
      </w:r>
    </w:p>
    <w:p w14:paraId="401AEAAD" w14:textId="5B541F20"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7.5.26</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r>
      <w:r>
        <w:rPr>
          <w:noProof/>
        </w:rPr>
        <w:fldChar w:fldCharType="begin" w:fldLock="1"/>
      </w:r>
      <w:r>
        <w:rPr>
          <w:noProof/>
        </w:rPr>
        <w:instrText xml:space="preserve"> PAGEREF _Toc193088065 \h </w:instrText>
      </w:r>
      <w:r>
        <w:rPr>
          <w:noProof/>
        </w:rPr>
      </w:r>
      <w:r>
        <w:rPr>
          <w:noProof/>
        </w:rPr>
        <w:fldChar w:fldCharType="separate"/>
      </w:r>
      <w:r>
        <w:rPr>
          <w:noProof/>
        </w:rPr>
        <w:t>85</w:t>
      </w:r>
      <w:r>
        <w:rPr>
          <w:noProof/>
        </w:rPr>
        <w:fldChar w:fldCharType="end"/>
      </w:r>
    </w:p>
    <w:p w14:paraId="63A9CA1C" w14:textId="0FA0DBCE"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7.5.26.1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_Toc193088066 \h </w:instrText>
      </w:r>
      <w:r>
        <w:rPr>
          <w:noProof/>
        </w:rPr>
      </w:r>
      <w:r>
        <w:rPr>
          <w:noProof/>
        </w:rPr>
        <w:fldChar w:fldCharType="separate"/>
      </w:r>
      <w:r>
        <w:rPr>
          <w:noProof/>
        </w:rPr>
        <w:t>85</w:t>
      </w:r>
      <w:r>
        <w:rPr>
          <w:noProof/>
        </w:rPr>
        <w:fldChar w:fldCharType="end"/>
      </w:r>
    </w:p>
    <w:p w14:paraId="03BB7728" w14:textId="40D3385B"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7.5.26.2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CAG Cell Selection)</w:t>
      </w:r>
      <w:r>
        <w:rPr>
          <w:noProof/>
        </w:rPr>
        <w:tab/>
      </w:r>
      <w:r>
        <w:rPr>
          <w:noProof/>
        </w:rPr>
        <w:fldChar w:fldCharType="begin" w:fldLock="1"/>
      </w:r>
      <w:r>
        <w:rPr>
          <w:noProof/>
        </w:rPr>
        <w:instrText xml:space="preserve"> PAGEREF _Toc193088067 \h </w:instrText>
      </w:r>
      <w:r>
        <w:rPr>
          <w:noProof/>
        </w:rPr>
      </w:r>
      <w:r>
        <w:rPr>
          <w:noProof/>
        </w:rPr>
        <w:fldChar w:fldCharType="separate"/>
      </w:r>
      <w:r>
        <w:rPr>
          <w:noProof/>
        </w:rPr>
        <w:t>85</w:t>
      </w:r>
      <w:r>
        <w:rPr>
          <w:noProof/>
        </w:rPr>
        <w:fldChar w:fldCharType="end"/>
      </w:r>
    </w:p>
    <w:p w14:paraId="49D6EAFC" w14:textId="4F81A415"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7.5.27</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r>
      <w:r>
        <w:rPr>
          <w:noProof/>
        </w:rPr>
        <w:fldChar w:fldCharType="begin" w:fldLock="1"/>
      </w:r>
      <w:r>
        <w:rPr>
          <w:noProof/>
        </w:rPr>
        <w:instrText xml:space="preserve"> PAGEREF _Toc193088068 \h </w:instrText>
      </w:r>
      <w:r>
        <w:rPr>
          <w:noProof/>
        </w:rPr>
      </w:r>
      <w:r>
        <w:rPr>
          <w:noProof/>
        </w:rPr>
        <w:fldChar w:fldCharType="separate"/>
      </w:r>
      <w:r>
        <w:rPr>
          <w:noProof/>
        </w:rPr>
        <w:t>86</w:t>
      </w:r>
      <w:r>
        <w:rPr>
          <w:noProof/>
        </w:rPr>
        <w:fldChar w:fldCharType="end"/>
      </w:r>
    </w:p>
    <w:p w14:paraId="55019AE4" w14:textId="7EC83896"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7.5.27.1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_Toc193088069 \h </w:instrText>
      </w:r>
      <w:r>
        <w:rPr>
          <w:noProof/>
        </w:rPr>
      </w:r>
      <w:r>
        <w:rPr>
          <w:noProof/>
        </w:rPr>
        <w:fldChar w:fldCharType="separate"/>
      </w:r>
      <w:r>
        <w:rPr>
          <w:noProof/>
        </w:rPr>
        <w:t>86</w:t>
      </w:r>
      <w:r>
        <w:rPr>
          <w:noProof/>
        </w:rPr>
        <w:fldChar w:fldCharType="end"/>
      </w:r>
    </w:p>
    <w:p w14:paraId="399FF266" w14:textId="6CE78414" w:rsidR="00007129" w:rsidRDefault="00007129">
      <w:pPr>
        <w:pStyle w:val="TOC4"/>
        <w:rPr>
          <w:rFonts w:asciiTheme="minorHAnsi" w:eastAsiaTheme="minorEastAsia" w:hAnsiTheme="minorHAnsi" w:cstheme="minorBidi"/>
          <w:noProof/>
          <w:kern w:val="2"/>
          <w:sz w:val="24"/>
          <w:szCs w:val="24"/>
          <w:lang w:eastAsia="en-GB"/>
          <w14:ligatures w14:val="standardContextual"/>
        </w:rPr>
      </w:pPr>
      <w:r>
        <w:rPr>
          <w:noProof/>
        </w:rPr>
        <w:t>7.5.27.2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Slices status)</w:t>
      </w:r>
      <w:r>
        <w:rPr>
          <w:noProof/>
        </w:rPr>
        <w:tab/>
      </w:r>
      <w:r>
        <w:rPr>
          <w:noProof/>
        </w:rPr>
        <w:fldChar w:fldCharType="begin" w:fldLock="1"/>
      </w:r>
      <w:r>
        <w:rPr>
          <w:noProof/>
        </w:rPr>
        <w:instrText xml:space="preserve"> PAGEREF _Toc193088070 \h </w:instrText>
      </w:r>
      <w:r>
        <w:rPr>
          <w:noProof/>
        </w:rPr>
      </w:r>
      <w:r>
        <w:rPr>
          <w:noProof/>
        </w:rPr>
        <w:fldChar w:fldCharType="separate"/>
      </w:r>
      <w:r>
        <w:rPr>
          <w:noProof/>
        </w:rPr>
        <w:t>86</w:t>
      </w:r>
      <w:r>
        <w:rPr>
          <w:noProof/>
        </w:rPr>
        <w:fldChar w:fldCharType="end"/>
      </w:r>
    </w:p>
    <w:p w14:paraId="4822F72A" w14:textId="0039762D"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_Toc193088071 \h </w:instrText>
      </w:r>
      <w:r>
        <w:rPr>
          <w:noProof/>
        </w:rPr>
      </w:r>
      <w:r>
        <w:rPr>
          <w:noProof/>
        </w:rPr>
        <w:fldChar w:fldCharType="separate"/>
      </w:r>
      <w:r>
        <w:rPr>
          <w:noProof/>
        </w:rPr>
        <w:t>88</w:t>
      </w:r>
      <w:r>
        <w:rPr>
          <w:noProof/>
        </w:rPr>
        <w:fldChar w:fldCharType="end"/>
      </w:r>
    </w:p>
    <w:p w14:paraId="0070E45F" w14:textId="27C4F2FE"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_Toc193088072 \h </w:instrText>
      </w:r>
      <w:r>
        <w:rPr>
          <w:noProof/>
        </w:rPr>
      </w:r>
      <w:r>
        <w:rPr>
          <w:noProof/>
        </w:rPr>
        <w:fldChar w:fldCharType="separate"/>
      </w:r>
      <w:r>
        <w:rPr>
          <w:noProof/>
        </w:rPr>
        <w:t>88</w:t>
      </w:r>
      <w:r>
        <w:rPr>
          <w:noProof/>
        </w:rPr>
        <w:fldChar w:fldCharType="end"/>
      </w:r>
    </w:p>
    <w:p w14:paraId="05F5C963" w14:textId="3FBDC8CC"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Structure of ENVELOPE (USSD Data Download)</w:t>
      </w:r>
      <w:r>
        <w:rPr>
          <w:noProof/>
        </w:rPr>
        <w:tab/>
      </w:r>
      <w:r>
        <w:rPr>
          <w:noProof/>
        </w:rPr>
        <w:fldChar w:fldCharType="begin" w:fldLock="1"/>
      </w:r>
      <w:r>
        <w:rPr>
          <w:noProof/>
        </w:rPr>
        <w:instrText xml:space="preserve"> PAGEREF _Toc193088073 \h </w:instrText>
      </w:r>
      <w:r>
        <w:rPr>
          <w:noProof/>
        </w:rPr>
      </w:r>
      <w:r>
        <w:rPr>
          <w:noProof/>
        </w:rPr>
        <w:fldChar w:fldCharType="separate"/>
      </w:r>
      <w:r>
        <w:rPr>
          <w:noProof/>
        </w:rPr>
        <w:t>89</w:t>
      </w:r>
      <w:r>
        <w:rPr>
          <w:noProof/>
        </w:rPr>
        <w:fldChar w:fldCharType="end"/>
      </w:r>
    </w:p>
    <w:p w14:paraId="413B8946" w14:textId="4DCFB17B"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MMS </w:t>
      </w:r>
      <w:r w:rsidRPr="004A2F68">
        <w:rPr>
          <w:noProof/>
          <w:lang w:val="en-US"/>
        </w:rPr>
        <w:t>Transfer</w:t>
      </w:r>
      <w:r w:rsidRPr="004A2F68">
        <w:rPr>
          <w:noProof/>
          <w:lang w:val="fr-FR"/>
        </w:rPr>
        <w:t xml:space="preserve"> </w:t>
      </w:r>
      <w:r>
        <w:rPr>
          <w:noProof/>
        </w:rPr>
        <w:t>Status</w:t>
      </w:r>
      <w:r>
        <w:rPr>
          <w:noProof/>
        </w:rPr>
        <w:tab/>
      </w:r>
      <w:r>
        <w:rPr>
          <w:noProof/>
        </w:rPr>
        <w:fldChar w:fldCharType="begin" w:fldLock="1"/>
      </w:r>
      <w:r>
        <w:rPr>
          <w:noProof/>
        </w:rPr>
        <w:instrText xml:space="preserve"> PAGEREF _Toc193088074 \h </w:instrText>
      </w:r>
      <w:r>
        <w:rPr>
          <w:noProof/>
        </w:rPr>
      </w:r>
      <w:r>
        <w:rPr>
          <w:noProof/>
        </w:rPr>
        <w:fldChar w:fldCharType="separate"/>
      </w:r>
      <w:r>
        <w:rPr>
          <w:noProof/>
        </w:rPr>
        <w:t>89</w:t>
      </w:r>
      <w:r>
        <w:rPr>
          <w:noProof/>
        </w:rPr>
        <w:fldChar w:fldCharType="end"/>
      </w:r>
    </w:p>
    <w:p w14:paraId="240E0B25" w14:textId="0C09D68D"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MMS notification download</w:t>
      </w:r>
      <w:r>
        <w:rPr>
          <w:noProof/>
        </w:rPr>
        <w:tab/>
      </w:r>
      <w:r>
        <w:rPr>
          <w:noProof/>
        </w:rPr>
        <w:fldChar w:fldCharType="begin" w:fldLock="1"/>
      </w:r>
      <w:r>
        <w:rPr>
          <w:noProof/>
        </w:rPr>
        <w:instrText xml:space="preserve"> PAGEREF _Toc193088075 \h </w:instrText>
      </w:r>
      <w:r>
        <w:rPr>
          <w:noProof/>
        </w:rPr>
      </w:r>
      <w:r>
        <w:rPr>
          <w:noProof/>
        </w:rPr>
        <w:fldChar w:fldCharType="separate"/>
      </w:r>
      <w:r>
        <w:rPr>
          <w:noProof/>
        </w:rPr>
        <w:t>89</w:t>
      </w:r>
      <w:r>
        <w:rPr>
          <w:noProof/>
        </w:rPr>
        <w:fldChar w:fldCharType="end"/>
      </w:r>
    </w:p>
    <w:p w14:paraId="49CE5452" w14:textId="620300A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Terminal Applications</w:t>
      </w:r>
      <w:r>
        <w:rPr>
          <w:noProof/>
        </w:rPr>
        <w:tab/>
      </w:r>
      <w:r>
        <w:rPr>
          <w:noProof/>
        </w:rPr>
        <w:fldChar w:fldCharType="begin" w:fldLock="1"/>
      </w:r>
      <w:r>
        <w:rPr>
          <w:noProof/>
        </w:rPr>
        <w:instrText xml:space="preserve"> PAGEREF _Toc193088076 \h </w:instrText>
      </w:r>
      <w:r>
        <w:rPr>
          <w:noProof/>
        </w:rPr>
      </w:r>
      <w:r>
        <w:rPr>
          <w:noProof/>
        </w:rPr>
        <w:fldChar w:fldCharType="separate"/>
      </w:r>
      <w:r>
        <w:rPr>
          <w:noProof/>
        </w:rPr>
        <w:t>89</w:t>
      </w:r>
      <w:r>
        <w:rPr>
          <w:noProof/>
        </w:rPr>
        <w:fldChar w:fldCharType="end"/>
      </w:r>
    </w:p>
    <w:p w14:paraId="0B85AB61" w14:textId="53B626EE"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Geographical Location Reporting</w:t>
      </w:r>
      <w:r>
        <w:rPr>
          <w:noProof/>
        </w:rPr>
        <w:tab/>
      </w:r>
      <w:r>
        <w:rPr>
          <w:noProof/>
        </w:rPr>
        <w:fldChar w:fldCharType="begin" w:fldLock="1"/>
      </w:r>
      <w:r>
        <w:rPr>
          <w:noProof/>
        </w:rPr>
        <w:instrText xml:space="preserve"> PAGEREF _Toc193088077 \h </w:instrText>
      </w:r>
      <w:r>
        <w:rPr>
          <w:noProof/>
        </w:rPr>
      </w:r>
      <w:r>
        <w:rPr>
          <w:noProof/>
        </w:rPr>
        <w:fldChar w:fldCharType="separate"/>
      </w:r>
      <w:r>
        <w:rPr>
          <w:noProof/>
        </w:rPr>
        <w:t>89</w:t>
      </w:r>
      <w:r>
        <w:rPr>
          <w:noProof/>
        </w:rPr>
        <w:fldChar w:fldCharType="end"/>
      </w:r>
    </w:p>
    <w:p w14:paraId="220C56B2" w14:textId="109A2987"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7.10.1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_Toc193088078 \h </w:instrText>
      </w:r>
      <w:r>
        <w:rPr>
          <w:noProof/>
        </w:rPr>
      </w:r>
      <w:r>
        <w:rPr>
          <w:noProof/>
        </w:rPr>
        <w:fldChar w:fldCharType="separate"/>
      </w:r>
      <w:r>
        <w:rPr>
          <w:noProof/>
        </w:rPr>
        <w:t>89</w:t>
      </w:r>
      <w:r>
        <w:rPr>
          <w:noProof/>
        </w:rPr>
        <w:fldChar w:fldCharType="end"/>
      </w:r>
    </w:p>
    <w:p w14:paraId="4E66B5D1" w14:textId="3223A633"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7.10.2</w:t>
      </w:r>
      <w:r>
        <w:rPr>
          <w:rFonts w:asciiTheme="minorHAnsi" w:eastAsiaTheme="minorEastAsia" w:hAnsiTheme="minorHAnsi" w:cstheme="minorBidi"/>
          <w:noProof/>
          <w:kern w:val="2"/>
          <w:sz w:val="24"/>
          <w:szCs w:val="24"/>
          <w:lang w:eastAsia="en-GB"/>
          <w14:ligatures w14:val="standardContextual"/>
        </w:rPr>
        <w:tab/>
      </w:r>
      <w:r>
        <w:rPr>
          <w:noProof/>
        </w:rPr>
        <w:t>Structure of ENVELOPE (Geographical Location Reporting)</w:t>
      </w:r>
      <w:r>
        <w:rPr>
          <w:noProof/>
        </w:rPr>
        <w:tab/>
      </w:r>
      <w:r>
        <w:rPr>
          <w:noProof/>
        </w:rPr>
        <w:fldChar w:fldCharType="begin" w:fldLock="1"/>
      </w:r>
      <w:r>
        <w:rPr>
          <w:noProof/>
        </w:rPr>
        <w:instrText xml:space="preserve"> PAGEREF _Toc193088079 \h </w:instrText>
      </w:r>
      <w:r>
        <w:rPr>
          <w:noProof/>
        </w:rPr>
      </w:r>
      <w:r>
        <w:rPr>
          <w:noProof/>
        </w:rPr>
        <w:fldChar w:fldCharType="separate"/>
      </w:r>
      <w:r>
        <w:rPr>
          <w:noProof/>
        </w:rPr>
        <w:t>90</w:t>
      </w:r>
      <w:r>
        <w:rPr>
          <w:noProof/>
        </w:rPr>
        <w:fldChar w:fldCharType="end"/>
      </w:r>
    </w:p>
    <w:p w14:paraId="5559F3E2" w14:textId="4FDEE41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_Toc193088080 \h </w:instrText>
      </w:r>
      <w:r>
        <w:rPr>
          <w:noProof/>
        </w:rPr>
      </w:r>
      <w:r>
        <w:rPr>
          <w:noProof/>
        </w:rPr>
        <w:fldChar w:fldCharType="separate"/>
      </w:r>
      <w:r>
        <w:rPr>
          <w:noProof/>
        </w:rPr>
        <w:t>91</w:t>
      </w:r>
      <w:r>
        <w:rPr>
          <w:noProof/>
        </w:rPr>
        <w:fldChar w:fldCharType="end"/>
      </w:r>
    </w:p>
    <w:p w14:paraId="76EE0096" w14:textId="52E5420D"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_Toc193088081 \h </w:instrText>
      </w:r>
      <w:r>
        <w:rPr>
          <w:noProof/>
        </w:rPr>
      </w:r>
      <w:r>
        <w:rPr>
          <w:noProof/>
        </w:rPr>
        <w:fldChar w:fldCharType="separate"/>
      </w:r>
      <w:r>
        <w:rPr>
          <w:noProof/>
        </w:rPr>
        <w:t>91</w:t>
      </w:r>
      <w:r>
        <w:rPr>
          <w:noProof/>
        </w:rPr>
        <w:fldChar w:fldCharType="end"/>
      </w:r>
    </w:p>
    <w:p w14:paraId="23997261" w14:textId="7B8B82CE"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_Toc193088082 \h </w:instrText>
      </w:r>
      <w:r>
        <w:rPr>
          <w:noProof/>
        </w:rPr>
      </w:r>
      <w:r>
        <w:rPr>
          <w:noProof/>
        </w:rPr>
        <w:fldChar w:fldCharType="separate"/>
      </w:r>
      <w:r>
        <w:rPr>
          <w:noProof/>
        </w:rPr>
        <w:t>91</w:t>
      </w:r>
      <w:r>
        <w:rPr>
          <w:noProof/>
        </w:rPr>
        <w:fldChar w:fldCharType="end"/>
      </w:r>
    </w:p>
    <w:p w14:paraId="50C5BEB1" w14:textId="13D8FD0B"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(ProSe Report)</w:t>
      </w:r>
      <w:r>
        <w:rPr>
          <w:noProof/>
        </w:rPr>
        <w:tab/>
      </w:r>
      <w:r>
        <w:rPr>
          <w:noProof/>
        </w:rPr>
        <w:fldChar w:fldCharType="begin" w:fldLock="1"/>
      </w:r>
      <w:r>
        <w:rPr>
          <w:noProof/>
        </w:rPr>
        <w:instrText xml:space="preserve"> PAGEREF _Toc193088083 \h </w:instrText>
      </w:r>
      <w:r>
        <w:rPr>
          <w:noProof/>
        </w:rPr>
      </w:r>
      <w:r>
        <w:rPr>
          <w:noProof/>
        </w:rPr>
        <w:fldChar w:fldCharType="separate"/>
      </w:r>
      <w:r>
        <w:rPr>
          <w:noProof/>
        </w:rPr>
        <w:t>91</w:t>
      </w:r>
      <w:r>
        <w:rPr>
          <w:noProof/>
        </w:rPr>
        <w:fldChar w:fldCharType="end"/>
      </w:r>
    </w:p>
    <w:p w14:paraId="4D3162C4" w14:textId="5756E44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_Toc193088084 \h </w:instrText>
      </w:r>
      <w:r>
        <w:rPr>
          <w:noProof/>
        </w:rPr>
      </w:r>
      <w:r>
        <w:rPr>
          <w:noProof/>
        </w:rPr>
        <w:fldChar w:fldCharType="separate"/>
      </w:r>
      <w:r>
        <w:rPr>
          <w:noProof/>
        </w:rPr>
        <w:t>92</w:t>
      </w:r>
      <w:r>
        <w:rPr>
          <w:noProof/>
        </w:rPr>
        <w:fldChar w:fldCharType="end"/>
      </w:r>
    </w:p>
    <w:p w14:paraId="7AA6EA91" w14:textId="5B3188D4"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_Toc193088085 \h </w:instrText>
      </w:r>
      <w:r>
        <w:rPr>
          <w:noProof/>
        </w:rPr>
      </w:r>
      <w:r>
        <w:rPr>
          <w:noProof/>
        </w:rPr>
        <w:fldChar w:fldCharType="separate"/>
      </w:r>
      <w:r>
        <w:rPr>
          <w:noProof/>
        </w:rPr>
        <w:t>92</w:t>
      </w:r>
      <w:r>
        <w:rPr>
          <w:noProof/>
        </w:rPr>
        <w:fldChar w:fldCharType="end"/>
      </w:r>
    </w:p>
    <w:p w14:paraId="7081B60F" w14:textId="1B6701EB"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Structure of ENVELOPE (</w:t>
      </w:r>
      <w:r>
        <w:rPr>
          <w:noProof/>
          <w:lang w:eastAsia="zh-CN"/>
        </w:rPr>
        <w:t xml:space="preserve">5G </w:t>
      </w:r>
      <w:r>
        <w:rPr>
          <w:noProof/>
        </w:rPr>
        <w:t>ProSe Report)</w:t>
      </w:r>
      <w:r>
        <w:rPr>
          <w:noProof/>
        </w:rPr>
        <w:tab/>
      </w:r>
      <w:r>
        <w:rPr>
          <w:noProof/>
        </w:rPr>
        <w:fldChar w:fldCharType="begin" w:fldLock="1"/>
      </w:r>
      <w:r>
        <w:rPr>
          <w:noProof/>
        </w:rPr>
        <w:instrText xml:space="preserve"> PAGEREF _Toc193088086 \h </w:instrText>
      </w:r>
      <w:r>
        <w:rPr>
          <w:noProof/>
        </w:rPr>
      </w:r>
      <w:r>
        <w:rPr>
          <w:noProof/>
        </w:rPr>
        <w:fldChar w:fldCharType="separate"/>
      </w:r>
      <w:r>
        <w:rPr>
          <w:noProof/>
        </w:rPr>
        <w:t>92</w:t>
      </w:r>
      <w:r>
        <w:rPr>
          <w:noProof/>
        </w:rPr>
        <w:fldChar w:fldCharType="end"/>
      </w:r>
    </w:p>
    <w:p w14:paraId="3B32412E" w14:textId="3EF4CAAD"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COMPREHENSION-TLV data objects</w:t>
      </w:r>
      <w:r>
        <w:rPr>
          <w:noProof/>
        </w:rPr>
        <w:tab/>
      </w:r>
      <w:r>
        <w:rPr>
          <w:noProof/>
        </w:rPr>
        <w:fldChar w:fldCharType="begin" w:fldLock="1"/>
      </w:r>
      <w:r>
        <w:rPr>
          <w:noProof/>
        </w:rPr>
        <w:instrText xml:space="preserve"> PAGEREF _Toc193088087 \h </w:instrText>
      </w:r>
      <w:r>
        <w:rPr>
          <w:noProof/>
        </w:rPr>
      </w:r>
      <w:r>
        <w:rPr>
          <w:noProof/>
        </w:rPr>
        <w:fldChar w:fldCharType="separate"/>
      </w:r>
      <w:r>
        <w:rPr>
          <w:noProof/>
        </w:rPr>
        <w:t>93</w:t>
      </w:r>
      <w:r>
        <w:rPr>
          <w:noProof/>
        </w:rPr>
        <w:fldChar w:fldCharType="end"/>
      </w:r>
    </w:p>
    <w:p w14:paraId="11FB5290" w14:textId="275B6F1E"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Address</w:t>
      </w:r>
      <w:r>
        <w:rPr>
          <w:noProof/>
        </w:rPr>
        <w:tab/>
      </w:r>
      <w:r>
        <w:rPr>
          <w:noProof/>
        </w:rPr>
        <w:fldChar w:fldCharType="begin" w:fldLock="1"/>
      </w:r>
      <w:r>
        <w:rPr>
          <w:noProof/>
        </w:rPr>
        <w:instrText xml:space="preserve"> PAGEREF _Toc193088088 \h </w:instrText>
      </w:r>
      <w:r>
        <w:rPr>
          <w:noProof/>
        </w:rPr>
      </w:r>
      <w:r>
        <w:rPr>
          <w:noProof/>
        </w:rPr>
        <w:fldChar w:fldCharType="separate"/>
      </w:r>
      <w:r>
        <w:rPr>
          <w:noProof/>
        </w:rPr>
        <w:t>93</w:t>
      </w:r>
      <w:r>
        <w:rPr>
          <w:noProof/>
        </w:rPr>
        <w:fldChar w:fldCharType="end"/>
      </w:r>
    </w:p>
    <w:p w14:paraId="719B1169" w14:textId="79F16099"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_Toc193088089 \h </w:instrText>
      </w:r>
      <w:r>
        <w:rPr>
          <w:noProof/>
        </w:rPr>
      </w:r>
      <w:r>
        <w:rPr>
          <w:noProof/>
        </w:rPr>
        <w:fldChar w:fldCharType="separate"/>
      </w:r>
      <w:r>
        <w:rPr>
          <w:noProof/>
        </w:rPr>
        <w:t>93</w:t>
      </w:r>
      <w:r>
        <w:rPr>
          <w:noProof/>
        </w:rPr>
        <w:fldChar w:fldCharType="end"/>
      </w:r>
    </w:p>
    <w:p w14:paraId="64F7E4B3" w14:textId="73356F88"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Subaddress</w:t>
      </w:r>
      <w:r>
        <w:rPr>
          <w:noProof/>
        </w:rPr>
        <w:tab/>
      </w:r>
      <w:r>
        <w:rPr>
          <w:noProof/>
        </w:rPr>
        <w:fldChar w:fldCharType="begin" w:fldLock="1"/>
      </w:r>
      <w:r>
        <w:rPr>
          <w:noProof/>
        </w:rPr>
        <w:instrText xml:space="preserve"> PAGEREF _Toc193088090 \h </w:instrText>
      </w:r>
      <w:r>
        <w:rPr>
          <w:noProof/>
        </w:rPr>
      </w:r>
      <w:r>
        <w:rPr>
          <w:noProof/>
        </w:rPr>
        <w:fldChar w:fldCharType="separate"/>
      </w:r>
      <w:r>
        <w:rPr>
          <w:noProof/>
        </w:rPr>
        <w:t>93</w:t>
      </w:r>
      <w:r>
        <w:rPr>
          <w:noProof/>
        </w:rPr>
        <w:fldChar w:fldCharType="end"/>
      </w:r>
    </w:p>
    <w:p w14:paraId="150D951A" w14:textId="669B31C0"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Capability configuration parameters</w:t>
      </w:r>
      <w:r>
        <w:rPr>
          <w:noProof/>
        </w:rPr>
        <w:tab/>
      </w:r>
      <w:r>
        <w:rPr>
          <w:noProof/>
        </w:rPr>
        <w:fldChar w:fldCharType="begin" w:fldLock="1"/>
      </w:r>
      <w:r>
        <w:rPr>
          <w:noProof/>
        </w:rPr>
        <w:instrText xml:space="preserve"> PAGEREF _Toc193088091 \h </w:instrText>
      </w:r>
      <w:r>
        <w:rPr>
          <w:noProof/>
        </w:rPr>
      </w:r>
      <w:r>
        <w:rPr>
          <w:noProof/>
        </w:rPr>
        <w:fldChar w:fldCharType="separate"/>
      </w:r>
      <w:r>
        <w:rPr>
          <w:noProof/>
        </w:rPr>
        <w:t>93</w:t>
      </w:r>
      <w:r>
        <w:rPr>
          <w:noProof/>
        </w:rPr>
        <w:fldChar w:fldCharType="end"/>
      </w:r>
    </w:p>
    <w:p w14:paraId="451DB367" w14:textId="0CB8BA39"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Cell Broadcast Page</w:t>
      </w:r>
      <w:r>
        <w:rPr>
          <w:noProof/>
        </w:rPr>
        <w:tab/>
      </w:r>
      <w:r>
        <w:rPr>
          <w:noProof/>
        </w:rPr>
        <w:fldChar w:fldCharType="begin" w:fldLock="1"/>
      </w:r>
      <w:r>
        <w:rPr>
          <w:noProof/>
        </w:rPr>
        <w:instrText xml:space="preserve"> PAGEREF _Toc193088092 \h </w:instrText>
      </w:r>
      <w:r>
        <w:rPr>
          <w:noProof/>
        </w:rPr>
      </w:r>
      <w:r>
        <w:rPr>
          <w:noProof/>
        </w:rPr>
        <w:fldChar w:fldCharType="separate"/>
      </w:r>
      <w:r>
        <w:rPr>
          <w:noProof/>
        </w:rPr>
        <w:t>93</w:t>
      </w:r>
      <w:r>
        <w:rPr>
          <w:noProof/>
        </w:rPr>
        <w:fldChar w:fldCharType="end"/>
      </w:r>
    </w:p>
    <w:p w14:paraId="1F784FA9" w14:textId="32875D8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_Toc193088093 \h </w:instrText>
      </w:r>
      <w:r>
        <w:rPr>
          <w:noProof/>
        </w:rPr>
      </w:r>
      <w:r>
        <w:rPr>
          <w:noProof/>
        </w:rPr>
        <w:fldChar w:fldCharType="separate"/>
      </w:r>
      <w:r>
        <w:rPr>
          <w:noProof/>
        </w:rPr>
        <w:t>93</w:t>
      </w:r>
      <w:r>
        <w:rPr>
          <w:noProof/>
        </w:rPr>
        <w:fldChar w:fldCharType="end"/>
      </w:r>
    </w:p>
    <w:p w14:paraId="6594C6AE" w14:textId="21D0ABDC"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sidRPr="004A2F68">
        <w:rPr>
          <w:noProof/>
          <w:lang w:val="fr-FR"/>
        </w:rPr>
        <w:t>8.7</w:t>
      </w:r>
      <w:r>
        <w:rPr>
          <w:rFonts w:asciiTheme="minorHAnsi" w:eastAsiaTheme="minorEastAsia" w:hAnsiTheme="minorHAnsi" w:cstheme="minorBidi"/>
          <w:noProof/>
          <w:kern w:val="2"/>
          <w:sz w:val="24"/>
          <w:szCs w:val="24"/>
          <w:lang w:eastAsia="en-GB"/>
          <w14:ligatures w14:val="standardContextual"/>
        </w:rPr>
        <w:tab/>
      </w:r>
      <w:r w:rsidRPr="004A2F68">
        <w:rPr>
          <w:noProof/>
          <w:lang w:val="fr-FR"/>
        </w:rPr>
        <w:t>Device identities</w:t>
      </w:r>
      <w:r>
        <w:rPr>
          <w:noProof/>
        </w:rPr>
        <w:tab/>
      </w:r>
      <w:r>
        <w:rPr>
          <w:noProof/>
        </w:rPr>
        <w:fldChar w:fldCharType="begin" w:fldLock="1"/>
      </w:r>
      <w:r>
        <w:rPr>
          <w:noProof/>
        </w:rPr>
        <w:instrText xml:space="preserve"> PAGEREF _Toc193088094 \h </w:instrText>
      </w:r>
      <w:r>
        <w:rPr>
          <w:noProof/>
        </w:rPr>
      </w:r>
      <w:r>
        <w:rPr>
          <w:noProof/>
        </w:rPr>
        <w:fldChar w:fldCharType="separate"/>
      </w:r>
      <w:r>
        <w:rPr>
          <w:noProof/>
        </w:rPr>
        <w:t>94</w:t>
      </w:r>
      <w:r>
        <w:rPr>
          <w:noProof/>
        </w:rPr>
        <w:fldChar w:fldCharType="end"/>
      </w:r>
    </w:p>
    <w:p w14:paraId="1796FB92" w14:textId="33C5E90A"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sidRPr="004A2F68">
        <w:rPr>
          <w:noProof/>
          <w:lang w:val="fr-FR"/>
        </w:rPr>
        <w:t>8.8</w:t>
      </w:r>
      <w:r>
        <w:rPr>
          <w:rFonts w:asciiTheme="minorHAnsi" w:eastAsiaTheme="minorEastAsia" w:hAnsiTheme="minorHAnsi" w:cstheme="minorBidi"/>
          <w:noProof/>
          <w:kern w:val="2"/>
          <w:sz w:val="24"/>
          <w:szCs w:val="24"/>
          <w:lang w:eastAsia="en-GB"/>
          <w14:ligatures w14:val="standardContextual"/>
        </w:rPr>
        <w:tab/>
      </w:r>
      <w:r w:rsidRPr="004A2F68">
        <w:rPr>
          <w:noProof/>
          <w:lang w:val="fr-FR"/>
        </w:rPr>
        <w:t>Duration</w:t>
      </w:r>
      <w:r>
        <w:rPr>
          <w:noProof/>
        </w:rPr>
        <w:tab/>
      </w:r>
      <w:r>
        <w:rPr>
          <w:noProof/>
        </w:rPr>
        <w:fldChar w:fldCharType="begin" w:fldLock="1"/>
      </w:r>
      <w:r>
        <w:rPr>
          <w:noProof/>
        </w:rPr>
        <w:instrText xml:space="preserve"> PAGEREF _Toc193088095 \h </w:instrText>
      </w:r>
      <w:r>
        <w:rPr>
          <w:noProof/>
        </w:rPr>
      </w:r>
      <w:r>
        <w:rPr>
          <w:noProof/>
        </w:rPr>
        <w:fldChar w:fldCharType="separate"/>
      </w:r>
      <w:r>
        <w:rPr>
          <w:noProof/>
        </w:rPr>
        <w:t>95</w:t>
      </w:r>
      <w:r>
        <w:rPr>
          <w:noProof/>
        </w:rPr>
        <w:fldChar w:fldCharType="end"/>
      </w:r>
    </w:p>
    <w:p w14:paraId="163DDB45" w14:textId="221D19FF"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Item</w:t>
      </w:r>
      <w:r>
        <w:rPr>
          <w:noProof/>
        </w:rPr>
        <w:tab/>
      </w:r>
      <w:r>
        <w:rPr>
          <w:noProof/>
        </w:rPr>
        <w:fldChar w:fldCharType="begin" w:fldLock="1"/>
      </w:r>
      <w:r>
        <w:rPr>
          <w:noProof/>
        </w:rPr>
        <w:instrText xml:space="preserve"> PAGEREF _Toc193088096 \h </w:instrText>
      </w:r>
      <w:r>
        <w:rPr>
          <w:noProof/>
        </w:rPr>
      </w:r>
      <w:r>
        <w:rPr>
          <w:noProof/>
        </w:rPr>
        <w:fldChar w:fldCharType="separate"/>
      </w:r>
      <w:r>
        <w:rPr>
          <w:noProof/>
        </w:rPr>
        <w:t>95</w:t>
      </w:r>
      <w:r>
        <w:rPr>
          <w:noProof/>
        </w:rPr>
        <w:fldChar w:fldCharType="end"/>
      </w:r>
    </w:p>
    <w:p w14:paraId="5E11A7A1" w14:textId="422A963A"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_Toc193088097 \h </w:instrText>
      </w:r>
      <w:r>
        <w:rPr>
          <w:noProof/>
        </w:rPr>
      </w:r>
      <w:r>
        <w:rPr>
          <w:noProof/>
        </w:rPr>
        <w:fldChar w:fldCharType="separate"/>
      </w:r>
      <w:r>
        <w:rPr>
          <w:noProof/>
        </w:rPr>
        <w:t>95</w:t>
      </w:r>
      <w:r>
        <w:rPr>
          <w:noProof/>
        </w:rPr>
        <w:fldChar w:fldCharType="end"/>
      </w:r>
    </w:p>
    <w:p w14:paraId="6658A2DA" w14:textId="1F291C98"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Response length</w:t>
      </w:r>
      <w:r>
        <w:rPr>
          <w:noProof/>
        </w:rPr>
        <w:tab/>
      </w:r>
      <w:r>
        <w:rPr>
          <w:noProof/>
        </w:rPr>
        <w:fldChar w:fldCharType="begin" w:fldLock="1"/>
      </w:r>
      <w:r>
        <w:rPr>
          <w:noProof/>
        </w:rPr>
        <w:instrText xml:space="preserve"> PAGEREF _Toc193088098 \h </w:instrText>
      </w:r>
      <w:r>
        <w:rPr>
          <w:noProof/>
        </w:rPr>
      </w:r>
      <w:r>
        <w:rPr>
          <w:noProof/>
        </w:rPr>
        <w:fldChar w:fldCharType="separate"/>
      </w:r>
      <w:r>
        <w:rPr>
          <w:noProof/>
        </w:rPr>
        <w:t>95</w:t>
      </w:r>
      <w:r>
        <w:rPr>
          <w:noProof/>
        </w:rPr>
        <w:fldChar w:fldCharType="end"/>
      </w:r>
    </w:p>
    <w:p w14:paraId="716C7D74" w14:textId="1890CF4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8.12</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_Toc193088099 \h </w:instrText>
      </w:r>
      <w:r>
        <w:rPr>
          <w:noProof/>
        </w:rPr>
      </w:r>
      <w:r>
        <w:rPr>
          <w:noProof/>
        </w:rPr>
        <w:fldChar w:fldCharType="separate"/>
      </w:r>
      <w:r>
        <w:rPr>
          <w:noProof/>
        </w:rPr>
        <w:t>95</w:t>
      </w:r>
      <w:r>
        <w:rPr>
          <w:noProof/>
        </w:rPr>
        <w:fldChar w:fldCharType="end"/>
      </w:r>
    </w:p>
    <w:p w14:paraId="6A15B96F" w14:textId="2B020BFB"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SEND SS</w:t>
      </w:r>
      <w:r>
        <w:rPr>
          <w:noProof/>
        </w:rPr>
        <w:tab/>
      </w:r>
      <w:r>
        <w:rPr>
          <w:noProof/>
        </w:rPr>
        <w:fldChar w:fldCharType="begin" w:fldLock="1"/>
      </w:r>
      <w:r>
        <w:rPr>
          <w:noProof/>
        </w:rPr>
        <w:instrText xml:space="preserve"> PAGEREF _Toc193088100 \h </w:instrText>
      </w:r>
      <w:r>
        <w:rPr>
          <w:noProof/>
        </w:rPr>
      </w:r>
      <w:r>
        <w:rPr>
          <w:noProof/>
        </w:rPr>
        <w:fldChar w:fldCharType="separate"/>
      </w:r>
      <w:r>
        <w:rPr>
          <w:noProof/>
        </w:rPr>
        <w:t>96</w:t>
      </w:r>
      <w:r>
        <w:rPr>
          <w:noProof/>
        </w:rPr>
        <w:fldChar w:fldCharType="end"/>
      </w:r>
    </w:p>
    <w:p w14:paraId="5E77BF8C" w14:textId="56C58A85"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ME problem</w:t>
      </w:r>
      <w:r>
        <w:rPr>
          <w:noProof/>
        </w:rPr>
        <w:tab/>
      </w:r>
      <w:r>
        <w:rPr>
          <w:noProof/>
        </w:rPr>
        <w:fldChar w:fldCharType="begin" w:fldLock="1"/>
      </w:r>
      <w:r>
        <w:rPr>
          <w:noProof/>
        </w:rPr>
        <w:instrText xml:space="preserve"> PAGEREF _Toc193088101 \h </w:instrText>
      </w:r>
      <w:r>
        <w:rPr>
          <w:noProof/>
        </w:rPr>
      </w:r>
      <w:r>
        <w:rPr>
          <w:noProof/>
        </w:rPr>
        <w:fldChar w:fldCharType="separate"/>
      </w:r>
      <w:r>
        <w:rPr>
          <w:noProof/>
        </w:rPr>
        <w:t>96</w:t>
      </w:r>
      <w:r>
        <w:rPr>
          <w:noProof/>
        </w:rPr>
        <w:fldChar w:fldCharType="end"/>
      </w:r>
    </w:p>
    <w:p w14:paraId="32FC511A" w14:textId="0069F092"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network problem</w:t>
      </w:r>
      <w:r>
        <w:rPr>
          <w:noProof/>
        </w:rPr>
        <w:tab/>
      </w:r>
      <w:r>
        <w:rPr>
          <w:noProof/>
        </w:rPr>
        <w:fldChar w:fldCharType="begin" w:fldLock="1"/>
      </w:r>
      <w:r>
        <w:rPr>
          <w:noProof/>
        </w:rPr>
        <w:instrText xml:space="preserve"> PAGEREF _Toc193088102 \h </w:instrText>
      </w:r>
      <w:r>
        <w:rPr>
          <w:noProof/>
        </w:rPr>
      </w:r>
      <w:r>
        <w:rPr>
          <w:noProof/>
        </w:rPr>
        <w:fldChar w:fldCharType="separate"/>
      </w:r>
      <w:r>
        <w:rPr>
          <w:noProof/>
        </w:rPr>
        <w:t>96</w:t>
      </w:r>
      <w:r>
        <w:rPr>
          <w:noProof/>
        </w:rPr>
        <w:fldChar w:fldCharType="end"/>
      </w:r>
    </w:p>
    <w:p w14:paraId="14C013DC" w14:textId="3D038157"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SS problem</w:t>
      </w:r>
      <w:r>
        <w:rPr>
          <w:noProof/>
        </w:rPr>
        <w:tab/>
      </w:r>
      <w:r>
        <w:rPr>
          <w:noProof/>
        </w:rPr>
        <w:fldChar w:fldCharType="begin" w:fldLock="1"/>
      </w:r>
      <w:r>
        <w:rPr>
          <w:noProof/>
        </w:rPr>
        <w:instrText xml:space="preserve"> PAGEREF _Toc193088103 \h </w:instrText>
      </w:r>
      <w:r>
        <w:rPr>
          <w:noProof/>
        </w:rPr>
      </w:r>
      <w:r>
        <w:rPr>
          <w:noProof/>
        </w:rPr>
        <w:fldChar w:fldCharType="separate"/>
      </w:r>
      <w:r>
        <w:rPr>
          <w:noProof/>
        </w:rPr>
        <w:t>96</w:t>
      </w:r>
      <w:r>
        <w:rPr>
          <w:noProof/>
        </w:rPr>
        <w:fldChar w:fldCharType="end"/>
      </w:r>
    </w:p>
    <w:p w14:paraId="27C6A85A" w14:textId="1228A9F7"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SMS problem</w:t>
      </w:r>
      <w:r>
        <w:rPr>
          <w:noProof/>
        </w:rPr>
        <w:tab/>
      </w:r>
      <w:r>
        <w:rPr>
          <w:noProof/>
        </w:rPr>
        <w:fldChar w:fldCharType="begin" w:fldLock="1"/>
      </w:r>
      <w:r>
        <w:rPr>
          <w:noProof/>
        </w:rPr>
        <w:instrText xml:space="preserve"> PAGEREF _Toc193088104 \h </w:instrText>
      </w:r>
      <w:r>
        <w:rPr>
          <w:noProof/>
        </w:rPr>
      </w:r>
      <w:r>
        <w:rPr>
          <w:noProof/>
        </w:rPr>
        <w:fldChar w:fldCharType="separate"/>
      </w:r>
      <w:r>
        <w:rPr>
          <w:noProof/>
        </w:rPr>
        <w:t>96</w:t>
      </w:r>
      <w:r>
        <w:rPr>
          <w:noProof/>
        </w:rPr>
        <w:fldChar w:fldCharType="end"/>
      </w:r>
    </w:p>
    <w:p w14:paraId="0B355ED6" w14:textId="1AC0F658"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r>
      <w:r>
        <w:rPr>
          <w:noProof/>
        </w:rPr>
        <w:fldChar w:fldCharType="begin" w:fldLock="1"/>
      </w:r>
      <w:r>
        <w:rPr>
          <w:noProof/>
        </w:rPr>
        <w:instrText xml:space="preserve"> PAGEREF _Toc193088105 \h </w:instrText>
      </w:r>
      <w:r>
        <w:rPr>
          <w:noProof/>
        </w:rPr>
      </w:r>
      <w:r>
        <w:rPr>
          <w:noProof/>
        </w:rPr>
        <w:fldChar w:fldCharType="separate"/>
      </w:r>
      <w:r>
        <w:rPr>
          <w:noProof/>
        </w:rPr>
        <w:t>96</w:t>
      </w:r>
      <w:r>
        <w:rPr>
          <w:noProof/>
        </w:rPr>
        <w:fldChar w:fldCharType="end"/>
      </w:r>
    </w:p>
    <w:p w14:paraId="1983FEED" w14:textId="301C1AA1"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Additional information for USSD problem</w:t>
      </w:r>
      <w:r>
        <w:rPr>
          <w:noProof/>
        </w:rPr>
        <w:tab/>
      </w:r>
      <w:r>
        <w:rPr>
          <w:noProof/>
        </w:rPr>
        <w:fldChar w:fldCharType="begin" w:fldLock="1"/>
      </w:r>
      <w:r>
        <w:rPr>
          <w:noProof/>
        </w:rPr>
        <w:instrText xml:space="preserve"> PAGEREF _Toc193088106 \h </w:instrText>
      </w:r>
      <w:r>
        <w:rPr>
          <w:noProof/>
        </w:rPr>
      </w:r>
      <w:r>
        <w:rPr>
          <w:noProof/>
        </w:rPr>
        <w:fldChar w:fldCharType="separate"/>
      </w:r>
      <w:r>
        <w:rPr>
          <w:noProof/>
        </w:rPr>
        <w:t>96</w:t>
      </w:r>
      <w:r>
        <w:rPr>
          <w:noProof/>
        </w:rPr>
        <w:fldChar w:fldCharType="end"/>
      </w:r>
    </w:p>
    <w:p w14:paraId="77D79300" w14:textId="0345FF77"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Additional information for interaction with call control or MO SM control</w:t>
      </w:r>
      <w:r>
        <w:rPr>
          <w:noProof/>
        </w:rPr>
        <w:tab/>
      </w:r>
      <w:r>
        <w:rPr>
          <w:noProof/>
        </w:rPr>
        <w:fldChar w:fldCharType="begin" w:fldLock="1"/>
      </w:r>
      <w:r>
        <w:rPr>
          <w:noProof/>
        </w:rPr>
        <w:instrText xml:space="preserve"> PAGEREF _Toc193088107 \h </w:instrText>
      </w:r>
      <w:r>
        <w:rPr>
          <w:noProof/>
        </w:rPr>
      </w:r>
      <w:r>
        <w:rPr>
          <w:noProof/>
        </w:rPr>
        <w:fldChar w:fldCharType="separate"/>
      </w:r>
      <w:r>
        <w:rPr>
          <w:noProof/>
        </w:rPr>
        <w:t>97</w:t>
      </w:r>
      <w:r>
        <w:rPr>
          <w:noProof/>
        </w:rPr>
        <w:fldChar w:fldCharType="end"/>
      </w:r>
    </w:p>
    <w:p w14:paraId="242F5D17" w14:textId="1EB3EC24"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MultipleCard commands</w:t>
      </w:r>
      <w:r>
        <w:rPr>
          <w:noProof/>
        </w:rPr>
        <w:tab/>
      </w:r>
      <w:r>
        <w:rPr>
          <w:noProof/>
        </w:rPr>
        <w:fldChar w:fldCharType="begin" w:fldLock="1"/>
      </w:r>
      <w:r>
        <w:rPr>
          <w:noProof/>
        </w:rPr>
        <w:instrText xml:space="preserve"> PAGEREF _Toc193088108 \h </w:instrText>
      </w:r>
      <w:r>
        <w:rPr>
          <w:noProof/>
        </w:rPr>
      </w:r>
      <w:r>
        <w:rPr>
          <w:noProof/>
        </w:rPr>
        <w:fldChar w:fldCharType="separate"/>
      </w:r>
      <w:r>
        <w:rPr>
          <w:noProof/>
        </w:rPr>
        <w:t>97</w:t>
      </w:r>
      <w:r>
        <w:rPr>
          <w:noProof/>
        </w:rPr>
        <w:fldChar w:fldCharType="end"/>
      </w:r>
    </w:p>
    <w:p w14:paraId="4812F905" w14:textId="4FD2F748"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8.12.10</w:t>
      </w:r>
      <w:r>
        <w:rPr>
          <w:rFonts w:asciiTheme="minorHAnsi" w:eastAsiaTheme="minorEastAsia" w:hAnsiTheme="minorHAnsi" w:cstheme="minorBidi"/>
          <w:noProof/>
          <w:kern w:val="2"/>
          <w:sz w:val="24"/>
          <w:szCs w:val="24"/>
          <w:lang w:eastAsia="en-GB"/>
          <w14:ligatures w14:val="standardContextual"/>
        </w:rPr>
        <w:tab/>
      </w:r>
      <w:r>
        <w:rPr>
          <w:noProof/>
        </w:rPr>
        <w:t>Additional information for launch browser problem</w:t>
      </w:r>
      <w:r>
        <w:rPr>
          <w:noProof/>
        </w:rPr>
        <w:tab/>
      </w:r>
      <w:r>
        <w:rPr>
          <w:noProof/>
        </w:rPr>
        <w:fldChar w:fldCharType="begin" w:fldLock="1"/>
      </w:r>
      <w:r>
        <w:rPr>
          <w:noProof/>
        </w:rPr>
        <w:instrText xml:space="preserve"> PAGEREF _Toc193088109 \h </w:instrText>
      </w:r>
      <w:r>
        <w:rPr>
          <w:noProof/>
        </w:rPr>
      </w:r>
      <w:r>
        <w:rPr>
          <w:noProof/>
        </w:rPr>
        <w:fldChar w:fldCharType="separate"/>
      </w:r>
      <w:r>
        <w:rPr>
          <w:noProof/>
        </w:rPr>
        <w:t>97</w:t>
      </w:r>
      <w:r>
        <w:rPr>
          <w:noProof/>
        </w:rPr>
        <w:fldChar w:fldCharType="end"/>
      </w:r>
    </w:p>
    <w:p w14:paraId="1AE82177" w14:textId="74248C87"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8.12.11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Bearer Independent Protocol</w:t>
      </w:r>
      <w:r>
        <w:rPr>
          <w:noProof/>
        </w:rPr>
        <w:tab/>
      </w:r>
      <w:r>
        <w:rPr>
          <w:noProof/>
        </w:rPr>
        <w:fldChar w:fldCharType="begin" w:fldLock="1"/>
      </w:r>
      <w:r>
        <w:rPr>
          <w:noProof/>
        </w:rPr>
        <w:instrText xml:space="preserve"> PAGEREF _Toc193088110 \h </w:instrText>
      </w:r>
      <w:r>
        <w:rPr>
          <w:noProof/>
        </w:rPr>
      </w:r>
      <w:r>
        <w:rPr>
          <w:noProof/>
        </w:rPr>
        <w:fldChar w:fldCharType="separate"/>
      </w:r>
      <w:r>
        <w:rPr>
          <w:noProof/>
        </w:rPr>
        <w:t>97</w:t>
      </w:r>
      <w:r>
        <w:rPr>
          <w:noProof/>
        </w:rPr>
        <w:fldChar w:fldCharType="end"/>
      </w:r>
    </w:p>
    <w:p w14:paraId="5658943E" w14:textId="00B5DAE8"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8.12.12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Frames commands</w:t>
      </w:r>
      <w:r>
        <w:rPr>
          <w:noProof/>
        </w:rPr>
        <w:tab/>
      </w:r>
      <w:r>
        <w:rPr>
          <w:noProof/>
        </w:rPr>
        <w:fldChar w:fldCharType="begin" w:fldLock="1"/>
      </w:r>
      <w:r>
        <w:rPr>
          <w:noProof/>
        </w:rPr>
        <w:instrText xml:space="preserve"> PAGEREF _Toc193088111 \h </w:instrText>
      </w:r>
      <w:r>
        <w:rPr>
          <w:noProof/>
        </w:rPr>
      </w:r>
      <w:r>
        <w:rPr>
          <w:noProof/>
        </w:rPr>
        <w:fldChar w:fldCharType="separate"/>
      </w:r>
      <w:r>
        <w:rPr>
          <w:noProof/>
        </w:rPr>
        <w:t>97</w:t>
      </w:r>
      <w:r>
        <w:rPr>
          <w:noProof/>
        </w:rPr>
        <w:fldChar w:fldCharType="end"/>
      </w:r>
    </w:p>
    <w:p w14:paraId="1F3BE957" w14:textId="014BED3A"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8.12.13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SUBMIT and RETRIEVE MULTIMEDIA MESSAGE</w:t>
      </w:r>
      <w:r>
        <w:rPr>
          <w:noProof/>
        </w:rPr>
        <w:tab/>
      </w:r>
      <w:r>
        <w:rPr>
          <w:noProof/>
        </w:rPr>
        <w:fldChar w:fldCharType="begin" w:fldLock="1"/>
      </w:r>
      <w:r>
        <w:rPr>
          <w:noProof/>
        </w:rPr>
        <w:instrText xml:space="preserve"> PAGEREF _Toc193088112 \h </w:instrText>
      </w:r>
      <w:r>
        <w:rPr>
          <w:noProof/>
        </w:rPr>
      </w:r>
      <w:r>
        <w:rPr>
          <w:noProof/>
        </w:rPr>
        <w:fldChar w:fldCharType="separate"/>
      </w:r>
      <w:r>
        <w:rPr>
          <w:noProof/>
        </w:rPr>
        <w:t>97</w:t>
      </w:r>
      <w:r>
        <w:rPr>
          <w:noProof/>
        </w:rPr>
        <w:fldChar w:fldCharType="end"/>
      </w:r>
    </w:p>
    <w:p w14:paraId="587367C6" w14:textId="26BFAC83"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8.12.14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More Data request problem</w:t>
      </w:r>
      <w:r>
        <w:rPr>
          <w:noProof/>
        </w:rPr>
        <w:tab/>
      </w:r>
      <w:r>
        <w:rPr>
          <w:noProof/>
        </w:rPr>
        <w:fldChar w:fldCharType="begin" w:fldLock="1"/>
      </w:r>
      <w:r>
        <w:rPr>
          <w:noProof/>
        </w:rPr>
        <w:instrText xml:space="preserve"> PAGEREF _Toc193088113 \h </w:instrText>
      </w:r>
      <w:r>
        <w:rPr>
          <w:noProof/>
        </w:rPr>
      </w:r>
      <w:r>
        <w:rPr>
          <w:noProof/>
        </w:rPr>
        <w:fldChar w:fldCharType="separate"/>
      </w:r>
      <w:r>
        <w:rPr>
          <w:noProof/>
        </w:rPr>
        <w:t>98</w:t>
      </w:r>
      <w:r>
        <w:rPr>
          <w:noProof/>
        </w:rPr>
        <w:fldChar w:fldCharType="end"/>
      </w:r>
    </w:p>
    <w:p w14:paraId="5E610778" w14:textId="60926320"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SMS TPDU</w:t>
      </w:r>
      <w:r>
        <w:rPr>
          <w:noProof/>
        </w:rPr>
        <w:tab/>
      </w:r>
      <w:r>
        <w:rPr>
          <w:noProof/>
        </w:rPr>
        <w:fldChar w:fldCharType="begin" w:fldLock="1"/>
      </w:r>
      <w:r>
        <w:rPr>
          <w:noProof/>
        </w:rPr>
        <w:instrText xml:space="preserve"> PAGEREF _Toc193088114 \h </w:instrText>
      </w:r>
      <w:r>
        <w:rPr>
          <w:noProof/>
        </w:rPr>
      </w:r>
      <w:r>
        <w:rPr>
          <w:noProof/>
        </w:rPr>
        <w:fldChar w:fldCharType="separate"/>
      </w:r>
      <w:r>
        <w:rPr>
          <w:noProof/>
        </w:rPr>
        <w:t>98</w:t>
      </w:r>
      <w:r>
        <w:rPr>
          <w:noProof/>
        </w:rPr>
        <w:fldChar w:fldCharType="end"/>
      </w:r>
    </w:p>
    <w:p w14:paraId="4B68800D" w14:textId="0FC79AE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SS string</w:t>
      </w:r>
      <w:r>
        <w:rPr>
          <w:noProof/>
        </w:rPr>
        <w:tab/>
      </w:r>
      <w:r>
        <w:rPr>
          <w:noProof/>
        </w:rPr>
        <w:fldChar w:fldCharType="begin" w:fldLock="1"/>
      </w:r>
      <w:r>
        <w:rPr>
          <w:noProof/>
        </w:rPr>
        <w:instrText xml:space="preserve"> PAGEREF _Toc193088115 \h </w:instrText>
      </w:r>
      <w:r>
        <w:rPr>
          <w:noProof/>
        </w:rPr>
      </w:r>
      <w:r>
        <w:rPr>
          <w:noProof/>
        </w:rPr>
        <w:fldChar w:fldCharType="separate"/>
      </w:r>
      <w:r>
        <w:rPr>
          <w:noProof/>
        </w:rPr>
        <w:t>98</w:t>
      </w:r>
      <w:r>
        <w:rPr>
          <w:noProof/>
        </w:rPr>
        <w:fldChar w:fldCharType="end"/>
      </w:r>
    </w:p>
    <w:p w14:paraId="03055D6D" w14:textId="7BB3E25E"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_Toc193088116 \h </w:instrText>
      </w:r>
      <w:r>
        <w:rPr>
          <w:noProof/>
        </w:rPr>
      </w:r>
      <w:r>
        <w:rPr>
          <w:noProof/>
        </w:rPr>
        <w:fldChar w:fldCharType="separate"/>
      </w:r>
      <w:r>
        <w:rPr>
          <w:noProof/>
        </w:rPr>
        <w:t>98</w:t>
      </w:r>
      <w:r>
        <w:rPr>
          <w:noProof/>
        </w:rPr>
        <w:fldChar w:fldCharType="end"/>
      </w:r>
    </w:p>
    <w:p w14:paraId="7FDDC4E2" w14:textId="1479BB1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Tone</w:t>
      </w:r>
      <w:r>
        <w:rPr>
          <w:noProof/>
        </w:rPr>
        <w:tab/>
      </w:r>
      <w:r>
        <w:rPr>
          <w:noProof/>
        </w:rPr>
        <w:fldChar w:fldCharType="begin" w:fldLock="1"/>
      </w:r>
      <w:r>
        <w:rPr>
          <w:noProof/>
        </w:rPr>
        <w:instrText xml:space="preserve"> PAGEREF _Toc193088117 \h </w:instrText>
      </w:r>
      <w:r>
        <w:rPr>
          <w:noProof/>
        </w:rPr>
      </w:r>
      <w:r>
        <w:rPr>
          <w:noProof/>
        </w:rPr>
        <w:fldChar w:fldCharType="separate"/>
      </w:r>
      <w:r>
        <w:rPr>
          <w:noProof/>
        </w:rPr>
        <w:t>98</w:t>
      </w:r>
      <w:r>
        <w:rPr>
          <w:noProof/>
        </w:rPr>
        <w:fldChar w:fldCharType="end"/>
      </w:r>
    </w:p>
    <w:p w14:paraId="79D70B56" w14:textId="4E6E190C"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USSD string</w:t>
      </w:r>
      <w:r>
        <w:rPr>
          <w:noProof/>
        </w:rPr>
        <w:tab/>
      </w:r>
      <w:r>
        <w:rPr>
          <w:noProof/>
        </w:rPr>
        <w:fldChar w:fldCharType="begin" w:fldLock="1"/>
      </w:r>
      <w:r>
        <w:rPr>
          <w:noProof/>
        </w:rPr>
        <w:instrText xml:space="preserve"> PAGEREF _Toc193088118 \h </w:instrText>
      </w:r>
      <w:r>
        <w:rPr>
          <w:noProof/>
        </w:rPr>
      </w:r>
      <w:r>
        <w:rPr>
          <w:noProof/>
        </w:rPr>
        <w:fldChar w:fldCharType="separate"/>
      </w:r>
      <w:r>
        <w:rPr>
          <w:noProof/>
        </w:rPr>
        <w:t>99</w:t>
      </w:r>
      <w:r>
        <w:rPr>
          <w:noProof/>
        </w:rPr>
        <w:fldChar w:fldCharType="end"/>
      </w:r>
    </w:p>
    <w:p w14:paraId="49DACF1D" w14:textId="2495C9C9"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8.18</w:t>
      </w:r>
      <w:r>
        <w:rPr>
          <w:rFonts w:asciiTheme="minorHAnsi" w:eastAsiaTheme="minorEastAsia" w:hAnsiTheme="minorHAnsi" w:cstheme="minorBidi"/>
          <w:noProof/>
          <w:kern w:val="2"/>
          <w:sz w:val="24"/>
          <w:szCs w:val="24"/>
          <w:lang w:eastAsia="en-GB"/>
          <w14:ligatures w14:val="standardContextual"/>
        </w:rPr>
        <w:tab/>
      </w:r>
      <w:r>
        <w:rPr>
          <w:noProof/>
        </w:rPr>
        <w:t>File List</w:t>
      </w:r>
      <w:r>
        <w:rPr>
          <w:noProof/>
        </w:rPr>
        <w:tab/>
      </w:r>
      <w:r>
        <w:rPr>
          <w:noProof/>
        </w:rPr>
        <w:fldChar w:fldCharType="begin" w:fldLock="1"/>
      </w:r>
      <w:r>
        <w:rPr>
          <w:noProof/>
        </w:rPr>
        <w:instrText xml:space="preserve"> PAGEREF _Toc193088119 \h </w:instrText>
      </w:r>
      <w:r>
        <w:rPr>
          <w:noProof/>
        </w:rPr>
      </w:r>
      <w:r>
        <w:rPr>
          <w:noProof/>
        </w:rPr>
        <w:fldChar w:fldCharType="separate"/>
      </w:r>
      <w:r>
        <w:rPr>
          <w:noProof/>
        </w:rPr>
        <w:t>99</w:t>
      </w:r>
      <w:r>
        <w:rPr>
          <w:noProof/>
        </w:rPr>
        <w:fldChar w:fldCharType="end"/>
      </w:r>
    </w:p>
    <w:p w14:paraId="6A486286" w14:textId="1C43735F"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8.19</w:t>
      </w:r>
      <w:r>
        <w:rPr>
          <w:rFonts w:asciiTheme="minorHAnsi" w:eastAsiaTheme="minorEastAsia" w:hAnsiTheme="minorHAnsi" w:cstheme="minorBidi"/>
          <w:noProof/>
          <w:kern w:val="2"/>
          <w:sz w:val="24"/>
          <w:szCs w:val="24"/>
          <w:lang w:eastAsia="en-GB"/>
          <w14:ligatures w14:val="standardContextual"/>
        </w:rPr>
        <w:tab/>
      </w:r>
      <w:r>
        <w:rPr>
          <w:noProof/>
        </w:rPr>
        <w:t>Location Information</w:t>
      </w:r>
      <w:r>
        <w:rPr>
          <w:noProof/>
        </w:rPr>
        <w:tab/>
      </w:r>
      <w:r>
        <w:rPr>
          <w:noProof/>
        </w:rPr>
        <w:fldChar w:fldCharType="begin" w:fldLock="1"/>
      </w:r>
      <w:r>
        <w:rPr>
          <w:noProof/>
        </w:rPr>
        <w:instrText xml:space="preserve"> PAGEREF _Toc193088120 \h </w:instrText>
      </w:r>
      <w:r>
        <w:rPr>
          <w:noProof/>
        </w:rPr>
      </w:r>
      <w:r>
        <w:rPr>
          <w:noProof/>
        </w:rPr>
        <w:fldChar w:fldCharType="separate"/>
      </w:r>
      <w:r>
        <w:rPr>
          <w:noProof/>
        </w:rPr>
        <w:t>99</w:t>
      </w:r>
      <w:r>
        <w:rPr>
          <w:noProof/>
        </w:rPr>
        <w:fldChar w:fldCharType="end"/>
      </w:r>
    </w:p>
    <w:p w14:paraId="75F8AA75" w14:textId="1971414F"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8.19.1</w:t>
      </w:r>
      <w:r>
        <w:rPr>
          <w:rFonts w:asciiTheme="minorHAnsi" w:eastAsiaTheme="minorEastAsia" w:hAnsiTheme="minorHAnsi" w:cstheme="minorBidi"/>
          <w:noProof/>
          <w:kern w:val="2"/>
          <w:sz w:val="24"/>
          <w:szCs w:val="24"/>
          <w:lang w:eastAsia="en-GB"/>
          <w14:ligatures w14:val="standardContextual"/>
        </w:rPr>
        <w:tab/>
      </w:r>
      <w:r>
        <w:rPr>
          <w:noProof/>
        </w:rPr>
        <w:t>Location Information for GERAN</w:t>
      </w:r>
      <w:r>
        <w:rPr>
          <w:noProof/>
        </w:rPr>
        <w:tab/>
      </w:r>
      <w:r>
        <w:rPr>
          <w:noProof/>
        </w:rPr>
        <w:fldChar w:fldCharType="begin" w:fldLock="1"/>
      </w:r>
      <w:r>
        <w:rPr>
          <w:noProof/>
        </w:rPr>
        <w:instrText xml:space="preserve"> PAGEREF _Toc193088121 \h </w:instrText>
      </w:r>
      <w:r>
        <w:rPr>
          <w:noProof/>
        </w:rPr>
      </w:r>
      <w:r>
        <w:rPr>
          <w:noProof/>
        </w:rPr>
        <w:fldChar w:fldCharType="separate"/>
      </w:r>
      <w:r>
        <w:rPr>
          <w:noProof/>
        </w:rPr>
        <w:t>99</w:t>
      </w:r>
      <w:r>
        <w:rPr>
          <w:noProof/>
        </w:rPr>
        <w:fldChar w:fldCharType="end"/>
      </w:r>
    </w:p>
    <w:p w14:paraId="5FB04D67" w14:textId="4504DD14"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8.19.2</w:t>
      </w:r>
      <w:r>
        <w:rPr>
          <w:rFonts w:asciiTheme="minorHAnsi" w:eastAsiaTheme="minorEastAsia" w:hAnsiTheme="minorHAnsi" w:cstheme="minorBidi"/>
          <w:noProof/>
          <w:kern w:val="2"/>
          <w:sz w:val="24"/>
          <w:szCs w:val="24"/>
          <w:lang w:eastAsia="en-GB"/>
          <w14:ligatures w14:val="standardContextual"/>
        </w:rPr>
        <w:tab/>
      </w:r>
      <w:r>
        <w:rPr>
          <w:noProof/>
        </w:rPr>
        <w:t>Location Information for UTRAN</w:t>
      </w:r>
      <w:r>
        <w:rPr>
          <w:noProof/>
        </w:rPr>
        <w:tab/>
      </w:r>
      <w:r>
        <w:rPr>
          <w:noProof/>
        </w:rPr>
        <w:fldChar w:fldCharType="begin" w:fldLock="1"/>
      </w:r>
      <w:r>
        <w:rPr>
          <w:noProof/>
        </w:rPr>
        <w:instrText xml:space="preserve"> PAGEREF _Toc193088122 \h </w:instrText>
      </w:r>
      <w:r>
        <w:rPr>
          <w:noProof/>
        </w:rPr>
      </w:r>
      <w:r>
        <w:rPr>
          <w:noProof/>
        </w:rPr>
        <w:fldChar w:fldCharType="separate"/>
      </w:r>
      <w:r>
        <w:rPr>
          <w:noProof/>
        </w:rPr>
        <w:t>99</w:t>
      </w:r>
      <w:r>
        <w:rPr>
          <w:noProof/>
        </w:rPr>
        <w:fldChar w:fldCharType="end"/>
      </w:r>
    </w:p>
    <w:p w14:paraId="09964ED9" w14:textId="470B7651"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8.19.3</w:t>
      </w:r>
      <w:r>
        <w:rPr>
          <w:rFonts w:asciiTheme="minorHAnsi" w:eastAsiaTheme="minorEastAsia" w:hAnsiTheme="minorHAnsi" w:cstheme="minorBidi"/>
          <w:noProof/>
          <w:kern w:val="2"/>
          <w:sz w:val="24"/>
          <w:szCs w:val="24"/>
          <w:lang w:eastAsia="en-GB"/>
          <w14:ligatures w14:val="standardContextual"/>
        </w:rPr>
        <w:tab/>
      </w:r>
      <w:r>
        <w:rPr>
          <w:noProof/>
        </w:rPr>
        <w:t>Location Information for E-UTRAN and Satellite E-UTRAN</w:t>
      </w:r>
      <w:r>
        <w:rPr>
          <w:noProof/>
        </w:rPr>
        <w:tab/>
      </w:r>
      <w:r>
        <w:rPr>
          <w:noProof/>
        </w:rPr>
        <w:fldChar w:fldCharType="begin" w:fldLock="1"/>
      </w:r>
      <w:r>
        <w:rPr>
          <w:noProof/>
        </w:rPr>
        <w:instrText xml:space="preserve"> PAGEREF _Toc193088123 \h </w:instrText>
      </w:r>
      <w:r>
        <w:rPr>
          <w:noProof/>
        </w:rPr>
      </w:r>
      <w:r>
        <w:rPr>
          <w:noProof/>
        </w:rPr>
        <w:fldChar w:fldCharType="separate"/>
      </w:r>
      <w:r>
        <w:rPr>
          <w:noProof/>
        </w:rPr>
        <w:t>100</w:t>
      </w:r>
      <w:r>
        <w:rPr>
          <w:noProof/>
        </w:rPr>
        <w:fldChar w:fldCharType="end"/>
      </w:r>
    </w:p>
    <w:p w14:paraId="665B99EB" w14:textId="23D3C65C"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8.19.4</w:t>
      </w:r>
      <w:r>
        <w:rPr>
          <w:rFonts w:asciiTheme="minorHAnsi" w:eastAsiaTheme="minorEastAsia" w:hAnsiTheme="minorHAnsi" w:cstheme="minorBidi"/>
          <w:noProof/>
          <w:kern w:val="2"/>
          <w:sz w:val="24"/>
          <w:szCs w:val="24"/>
          <w:lang w:eastAsia="en-GB"/>
          <w14:ligatures w14:val="standardContextual"/>
        </w:rPr>
        <w:tab/>
      </w:r>
      <w:r>
        <w:rPr>
          <w:noProof/>
        </w:rPr>
        <w:t>Location Information for NG-RAN and Satellite NG-RAN</w:t>
      </w:r>
      <w:r>
        <w:rPr>
          <w:noProof/>
        </w:rPr>
        <w:tab/>
      </w:r>
      <w:r>
        <w:rPr>
          <w:noProof/>
        </w:rPr>
        <w:fldChar w:fldCharType="begin" w:fldLock="1"/>
      </w:r>
      <w:r>
        <w:rPr>
          <w:noProof/>
        </w:rPr>
        <w:instrText xml:space="preserve"> PAGEREF _Toc193088124 \h </w:instrText>
      </w:r>
      <w:r>
        <w:rPr>
          <w:noProof/>
        </w:rPr>
      </w:r>
      <w:r>
        <w:rPr>
          <w:noProof/>
        </w:rPr>
        <w:fldChar w:fldCharType="separate"/>
      </w:r>
      <w:r>
        <w:rPr>
          <w:noProof/>
        </w:rPr>
        <w:t>101</w:t>
      </w:r>
      <w:r>
        <w:rPr>
          <w:noProof/>
        </w:rPr>
        <w:fldChar w:fldCharType="end"/>
      </w:r>
    </w:p>
    <w:p w14:paraId="632CCA53" w14:textId="5DFAAFC8"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8.19.5</w:t>
      </w:r>
      <w:r>
        <w:rPr>
          <w:rFonts w:asciiTheme="minorHAnsi" w:eastAsiaTheme="minorEastAsia" w:hAnsiTheme="minorHAnsi" w:cstheme="minorBidi"/>
          <w:noProof/>
          <w:kern w:val="2"/>
          <w:sz w:val="24"/>
          <w:szCs w:val="24"/>
          <w:lang w:eastAsia="en-GB"/>
          <w14:ligatures w14:val="standardContextual"/>
        </w:rPr>
        <w:tab/>
      </w:r>
      <w:r>
        <w:rPr>
          <w:noProof/>
        </w:rPr>
        <w:t>Location Information when no surrounding macrocell is detected</w:t>
      </w:r>
      <w:r>
        <w:rPr>
          <w:noProof/>
        </w:rPr>
        <w:tab/>
      </w:r>
      <w:r>
        <w:rPr>
          <w:noProof/>
        </w:rPr>
        <w:fldChar w:fldCharType="begin" w:fldLock="1"/>
      </w:r>
      <w:r>
        <w:rPr>
          <w:noProof/>
        </w:rPr>
        <w:instrText xml:space="preserve"> PAGEREF _Toc193088125 \h </w:instrText>
      </w:r>
      <w:r>
        <w:rPr>
          <w:noProof/>
        </w:rPr>
      </w:r>
      <w:r>
        <w:rPr>
          <w:noProof/>
        </w:rPr>
        <w:fldChar w:fldCharType="separate"/>
      </w:r>
      <w:r>
        <w:rPr>
          <w:noProof/>
        </w:rPr>
        <w:t>101</w:t>
      </w:r>
      <w:r>
        <w:rPr>
          <w:noProof/>
        </w:rPr>
        <w:fldChar w:fldCharType="end"/>
      </w:r>
    </w:p>
    <w:p w14:paraId="485AB8F4" w14:textId="3C85533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8.20</w:t>
      </w:r>
      <w:r>
        <w:rPr>
          <w:rFonts w:asciiTheme="minorHAnsi" w:eastAsiaTheme="minorEastAsia" w:hAnsiTheme="minorHAnsi" w:cstheme="minorBidi"/>
          <w:noProof/>
          <w:kern w:val="2"/>
          <w:sz w:val="24"/>
          <w:szCs w:val="24"/>
          <w:lang w:eastAsia="en-GB"/>
          <w14:ligatures w14:val="standardContextual"/>
        </w:rPr>
        <w:tab/>
      </w:r>
      <w:r>
        <w:rPr>
          <w:noProof/>
        </w:rPr>
        <w:t>IMEI</w:t>
      </w:r>
      <w:r>
        <w:rPr>
          <w:noProof/>
        </w:rPr>
        <w:tab/>
      </w:r>
      <w:r>
        <w:rPr>
          <w:noProof/>
        </w:rPr>
        <w:fldChar w:fldCharType="begin" w:fldLock="1"/>
      </w:r>
      <w:r>
        <w:rPr>
          <w:noProof/>
        </w:rPr>
        <w:instrText xml:space="preserve"> PAGEREF _Toc193088126 \h </w:instrText>
      </w:r>
      <w:r>
        <w:rPr>
          <w:noProof/>
        </w:rPr>
      </w:r>
      <w:r>
        <w:rPr>
          <w:noProof/>
        </w:rPr>
        <w:fldChar w:fldCharType="separate"/>
      </w:r>
      <w:r>
        <w:rPr>
          <w:noProof/>
        </w:rPr>
        <w:t>102</w:t>
      </w:r>
      <w:r>
        <w:rPr>
          <w:noProof/>
        </w:rPr>
        <w:fldChar w:fldCharType="end"/>
      </w:r>
    </w:p>
    <w:p w14:paraId="5B764A92" w14:textId="2A13D90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Help Request</w:t>
      </w:r>
      <w:r>
        <w:rPr>
          <w:noProof/>
        </w:rPr>
        <w:tab/>
      </w:r>
      <w:r>
        <w:rPr>
          <w:noProof/>
        </w:rPr>
        <w:fldChar w:fldCharType="begin" w:fldLock="1"/>
      </w:r>
      <w:r>
        <w:rPr>
          <w:noProof/>
        </w:rPr>
        <w:instrText xml:space="preserve"> PAGEREF _Toc193088127 \h </w:instrText>
      </w:r>
      <w:r>
        <w:rPr>
          <w:noProof/>
        </w:rPr>
      </w:r>
      <w:r>
        <w:rPr>
          <w:noProof/>
        </w:rPr>
        <w:fldChar w:fldCharType="separate"/>
      </w:r>
      <w:r>
        <w:rPr>
          <w:noProof/>
        </w:rPr>
        <w:t>102</w:t>
      </w:r>
      <w:r>
        <w:rPr>
          <w:noProof/>
        </w:rPr>
        <w:fldChar w:fldCharType="end"/>
      </w:r>
    </w:p>
    <w:p w14:paraId="6417AC63" w14:textId="0B1F8E78"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Network Measurement Results</w:t>
      </w:r>
      <w:r>
        <w:rPr>
          <w:noProof/>
        </w:rPr>
        <w:tab/>
      </w:r>
      <w:r>
        <w:rPr>
          <w:noProof/>
        </w:rPr>
        <w:fldChar w:fldCharType="begin" w:fldLock="1"/>
      </w:r>
      <w:r>
        <w:rPr>
          <w:noProof/>
        </w:rPr>
        <w:instrText xml:space="preserve"> PAGEREF _Toc193088128 \h </w:instrText>
      </w:r>
      <w:r>
        <w:rPr>
          <w:noProof/>
        </w:rPr>
      </w:r>
      <w:r>
        <w:rPr>
          <w:noProof/>
        </w:rPr>
        <w:fldChar w:fldCharType="separate"/>
      </w:r>
      <w:r>
        <w:rPr>
          <w:noProof/>
        </w:rPr>
        <w:t>102</w:t>
      </w:r>
      <w:r>
        <w:rPr>
          <w:noProof/>
        </w:rPr>
        <w:fldChar w:fldCharType="end"/>
      </w:r>
    </w:p>
    <w:p w14:paraId="7B3D3AA3" w14:textId="466A1D9B"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Default Text</w:t>
      </w:r>
      <w:r>
        <w:rPr>
          <w:noProof/>
        </w:rPr>
        <w:tab/>
      </w:r>
      <w:r>
        <w:rPr>
          <w:noProof/>
        </w:rPr>
        <w:fldChar w:fldCharType="begin" w:fldLock="1"/>
      </w:r>
      <w:r>
        <w:rPr>
          <w:noProof/>
        </w:rPr>
        <w:instrText xml:space="preserve"> PAGEREF _Toc193088129 \h </w:instrText>
      </w:r>
      <w:r>
        <w:rPr>
          <w:noProof/>
        </w:rPr>
      </w:r>
      <w:r>
        <w:rPr>
          <w:noProof/>
        </w:rPr>
        <w:fldChar w:fldCharType="separate"/>
      </w:r>
      <w:r>
        <w:rPr>
          <w:noProof/>
        </w:rPr>
        <w:t>104</w:t>
      </w:r>
      <w:r>
        <w:rPr>
          <w:noProof/>
        </w:rPr>
        <w:fldChar w:fldCharType="end"/>
      </w:r>
    </w:p>
    <w:p w14:paraId="76FF75E6" w14:textId="6B37BCAC"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Items Next Action Indicator</w:t>
      </w:r>
      <w:r>
        <w:rPr>
          <w:noProof/>
        </w:rPr>
        <w:tab/>
      </w:r>
      <w:r>
        <w:rPr>
          <w:noProof/>
        </w:rPr>
        <w:fldChar w:fldCharType="begin" w:fldLock="1"/>
      </w:r>
      <w:r>
        <w:rPr>
          <w:noProof/>
        </w:rPr>
        <w:instrText xml:space="preserve"> PAGEREF _Toc193088130 \h </w:instrText>
      </w:r>
      <w:r>
        <w:rPr>
          <w:noProof/>
        </w:rPr>
      </w:r>
      <w:r>
        <w:rPr>
          <w:noProof/>
        </w:rPr>
        <w:fldChar w:fldCharType="separate"/>
      </w:r>
      <w:r>
        <w:rPr>
          <w:noProof/>
        </w:rPr>
        <w:t>104</w:t>
      </w:r>
      <w:r>
        <w:rPr>
          <w:noProof/>
        </w:rPr>
        <w:fldChar w:fldCharType="end"/>
      </w:r>
    </w:p>
    <w:p w14:paraId="415AEDF8" w14:textId="457BAD79"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Event list</w:t>
      </w:r>
      <w:r>
        <w:rPr>
          <w:noProof/>
        </w:rPr>
        <w:tab/>
      </w:r>
      <w:r>
        <w:rPr>
          <w:noProof/>
        </w:rPr>
        <w:fldChar w:fldCharType="begin" w:fldLock="1"/>
      </w:r>
      <w:r>
        <w:rPr>
          <w:noProof/>
        </w:rPr>
        <w:instrText xml:space="preserve"> PAGEREF _Toc193088131 \h </w:instrText>
      </w:r>
      <w:r>
        <w:rPr>
          <w:noProof/>
        </w:rPr>
      </w:r>
      <w:r>
        <w:rPr>
          <w:noProof/>
        </w:rPr>
        <w:fldChar w:fldCharType="separate"/>
      </w:r>
      <w:r>
        <w:rPr>
          <w:noProof/>
        </w:rPr>
        <w:t>105</w:t>
      </w:r>
      <w:r>
        <w:rPr>
          <w:noProof/>
        </w:rPr>
        <w:fldChar w:fldCharType="end"/>
      </w:r>
    </w:p>
    <w:p w14:paraId="58680ED8" w14:textId="6FE03F6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_Toc193088132 \h </w:instrText>
      </w:r>
      <w:r>
        <w:rPr>
          <w:noProof/>
        </w:rPr>
      </w:r>
      <w:r>
        <w:rPr>
          <w:noProof/>
        </w:rPr>
        <w:fldChar w:fldCharType="separate"/>
      </w:r>
      <w:r>
        <w:rPr>
          <w:noProof/>
        </w:rPr>
        <w:t>105</w:t>
      </w:r>
      <w:r>
        <w:rPr>
          <w:noProof/>
        </w:rPr>
        <w:fldChar w:fldCharType="end"/>
      </w:r>
    </w:p>
    <w:p w14:paraId="2B0E66D0" w14:textId="585EE70D"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Location status</w:t>
      </w:r>
      <w:r>
        <w:rPr>
          <w:noProof/>
        </w:rPr>
        <w:tab/>
      </w:r>
      <w:r>
        <w:rPr>
          <w:noProof/>
        </w:rPr>
        <w:fldChar w:fldCharType="begin" w:fldLock="1"/>
      </w:r>
      <w:r>
        <w:rPr>
          <w:noProof/>
        </w:rPr>
        <w:instrText xml:space="preserve"> PAGEREF _Toc193088133 \h </w:instrText>
      </w:r>
      <w:r>
        <w:rPr>
          <w:noProof/>
        </w:rPr>
      </w:r>
      <w:r>
        <w:rPr>
          <w:noProof/>
        </w:rPr>
        <w:fldChar w:fldCharType="separate"/>
      </w:r>
      <w:r>
        <w:rPr>
          <w:noProof/>
        </w:rPr>
        <w:t>105</w:t>
      </w:r>
      <w:r>
        <w:rPr>
          <w:noProof/>
        </w:rPr>
        <w:fldChar w:fldCharType="end"/>
      </w:r>
    </w:p>
    <w:p w14:paraId="628AF414" w14:textId="108A968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8.28</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fldLock="1"/>
      </w:r>
      <w:r>
        <w:rPr>
          <w:noProof/>
        </w:rPr>
        <w:instrText xml:space="preserve"> PAGEREF _Toc193088134 \h </w:instrText>
      </w:r>
      <w:r>
        <w:rPr>
          <w:noProof/>
        </w:rPr>
      </w:r>
      <w:r>
        <w:rPr>
          <w:noProof/>
        </w:rPr>
        <w:fldChar w:fldCharType="separate"/>
      </w:r>
      <w:r>
        <w:rPr>
          <w:noProof/>
        </w:rPr>
        <w:t>105</w:t>
      </w:r>
      <w:r>
        <w:rPr>
          <w:noProof/>
        </w:rPr>
        <w:fldChar w:fldCharType="end"/>
      </w:r>
    </w:p>
    <w:p w14:paraId="07C29E27" w14:textId="651E8EDB"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8.29</w:t>
      </w:r>
      <w:r>
        <w:rPr>
          <w:rFonts w:asciiTheme="minorHAnsi" w:eastAsiaTheme="minorEastAsia" w:hAnsiTheme="minorHAnsi" w:cstheme="minorBidi"/>
          <w:noProof/>
          <w:kern w:val="2"/>
          <w:sz w:val="24"/>
          <w:szCs w:val="24"/>
          <w:lang w:eastAsia="en-GB"/>
          <w14:ligatures w14:val="standardContextual"/>
        </w:rPr>
        <w:tab/>
      </w:r>
      <w:r>
        <w:rPr>
          <w:noProof/>
        </w:rPr>
        <w:t>BCCH channel list</w:t>
      </w:r>
      <w:r>
        <w:rPr>
          <w:noProof/>
        </w:rPr>
        <w:tab/>
      </w:r>
      <w:r>
        <w:rPr>
          <w:noProof/>
        </w:rPr>
        <w:fldChar w:fldCharType="begin" w:fldLock="1"/>
      </w:r>
      <w:r>
        <w:rPr>
          <w:noProof/>
        </w:rPr>
        <w:instrText xml:space="preserve"> PAGEREF _Toc193088135 \h </w:instrText>
      </w:r>
      <w:r>
        <w:rPr>
          <w:noProof/>
        </w:rPr>
      </w:r>
      <w:r>
        <w:rPr>
          <w:noProof/>
        </w:rPr>
        <w:fldChar w:fldCharType="separate"/>
      </w:r>
      <w:r>
        <w:rPr>
          <w:noProof/>
        </w:rPr>
        <w:t>106</w:t>
      </w:r>
      <w:r>
        <w:rPr>
          <w:noProof/>
        </w:rPr>
        <w:fldChar w:fldCharType="end"/>
      </w:r>
    </w:p>
    <w:p w14:paraId="5039ED72" w14:textId="7014E018"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8.30</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_Toc193088136 \h </w:instrText>
      </w:r>
      <w:r>
        <w:rPr>
          <w:noProof/>
        </w:rPr>
      </w:r>
      <w:r>
        <w:rPr>
          <w:noProof/>
        </w:rPr>
        <w:fldChar w:fldCharType="separate"/>
      </w:r>
      <w:r>
        <w:rPr>
          <w:noProof/>
        </w:rPr>
        <w:t>107</w:t>
      </w:r>
      <w:r>
        <w:rPr>
          <w:noProof/>
        </w:rPr>
        <w:fldChar w:fldCharType="end"/>
      </w:r>
    </w:p>
    <w:p w14:paraId="59571FDB" w14:textId="323821D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Icon Identifier</w:t>
      </w:r>
      <w:r>
        <w:rPr>
          <w:noProof/>
        </w:rPr>
        <w:tab/>
      </w:r>
      <w:r>
        <w:rPr>
          <w:noProof/>
        </w:rPr>
        <w:fldChar w:fldCharType="begin" w:fldLock="1"/>
      </w:r>
      <w:r>
        <w:rPr>
          <w:noProof/>
        </w:rPr>
        <w:instrText xml:space="preserve"> PAGEREF _Toc193088137 \h </w:instrText>
      </w:r>
      <w:r>
        <w:rPr>
          <w:noProof/>
        </w:rPr>
      </w:r>
      <w:r>
        <w:rPr>
          <w:noProof/>
        </w:rPr>
        <w:fldChar w:fldCharType="separate"/>
      </w:r>
      <w:r>
        <w:rPr>
          <w:noProof/>
        </w:rPr>
        <w:t>107</w:t>
      </w:r>
      <w:r>
        <w:rPr>
          <w:noProof/>
        </w:rPr>
        <w:fldChar w:fldCharType="end"/>
      </w:r>
    </w:p>
    <w:p w14:paraId="7E6DEE8B" w14:textId="45AC1D5B"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Item Icon Identifier list</w:t>
      </w:r>
      <w:r>
        <w:rPr>
          <w:noProof/>
        </w:rPr>
        <w:tab/>
      </w:r>
      <w:r>
        <w:rPr>
          <w:noProof/>
        </w:rPr>
        <w:fldChar w:fldCharType="begin" w:fldLock="1"/>
      </w:r>
      <w:r>
        <w:rPr>
          <w:noProof/>
        </w:rPr>
        <w:instrText xml:space="preserve"> PAGEREF _Toc193088138 \h </w:instrText>
      </w:r>
      <w:r>
        <w:rPr>
          <w:noProof/>
        </w:rPr>
      </w:r>
      <w:r>
        <w:rPr>
          <w:noProof/>
        </w:rPr>
        <w:fldChar w:fldCharType="separate"/>
      </w:r>
      <w:r>
        <w:rPr>
          <w:noProof/>
        </w:rPr>
        <w:t>107</w:t>
      </w:r>
      <w:r>
        <w:rPr>
          <w:noProof/>
        </w:rPr>
        <w:fldChar w:fldCharType="end"/>
      </w:r>
    </w:p>
    <w:p w14:paraId="5A655077" w14:textId="5AB8AC4B"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_Toc193088139 \h </w:instrText>
      </w:r>
      <w:r>
        <w:rPr>
          <w:noProof/>
        </w:rPr>
      </w:r>
      <w:r>
        <w:rPr>
          <w:noProof/>
        </w:rPr>
        <w:fldChar w:fldCharType="separate"/>
      </w:r>
      <w:r>
        <w:rPr>
          <w:noProof/>
        </w:rPr>
        <w:t>107</w:t>
      </w:r>
      <w:r>
        <w:rPr>
          <w:noProof/>
        </w:rPr>
        <w:fldChar w:fldCharType="end"/>
      </w:r>
    </w:p>
    <w:p w14:paraId="7BCCDCBD" w14:textId="251BA0D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_Toc193088140 \h </w:instrText>
      </w:r>
      <w:r>
        <w:rPr>
          <w:noProof/>
        </w:rPr>
      </w:r>
      <w:r>
        <w:rPr>
          <w:noProof/>
        </w:rPr>
        <w:fldChar w:fldCharType="separate"/>
      </w:r>
      <w:r>
        <w:rPr>
          <w:noProof/>
        </w:rPr>
        <w:t>107</w:t>
      </w:r>
      <w:r>
        <w:rPr>
          <w:noProof/>
        </w:rPr>
        <w:fldChar w:fldCharType="end"/>
      </w:r>
    </w:p>
    <w:p w14:paraId="7D3D33FF" w14:textId="4ABE628D"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C-APDU</w:t>
      </w:r>
      <w:r>
        <w:rPr>
          <w:noProof/>
        </w:rPr>
        <w:tab/>
      </w:r>
      <w:r>
        <w:rPr>
          <w:noProof/>
        </w:rPr>
        <w:fldChar w:fldCharType="begin" w:fldLock="1"/>
      </w:r>
      <w:r>
        <w:rPr>
          <w:noProof/>
        </w:rPr>
        <w:instrText xml:space="preserve"> PAGEREF _Toc193088141 \h </w:instrText>
      </w:r>
      <w:r>
        <w:rPr>
          <w:noProof/>
        </w:rPr>
      </w:r>
      <w:r>
        <w:rPr>
          <w:noProof/>
        </w:rPr>
        <w:fldChar w:fldCharType="separate"/>
      </w:r>
      <w:r>
        <w:rPr>
          <w:noProof/>
        </w:rPr>
        <w:t>108</w:t>
      </w:r>
      <w:r>
        <w:rPr>
          <w:noProof/>
        </w:rPr>
        <w:fldChar w:fldCharType="end"/>
      </w:r>
    </w:p>
    <w:p w14:paraId="3000A8DC" w14:textId="721F38FD"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_Toc193088142 \h </w:instrText>
      </w:r>
      <w:r>
        <w:rPr>
          <w:noProof/>
        </w:rPr>
      </w:r>
      <w:r>
        <w:rPr>
          <w:noProof/>
        </w:rPr>
        <w:fldChar w:fldCharType="separate"/>
      </w:r>
      <w:r>
        <w:rPr>
          <w:noProof/>
        </w:rPr>
        <w:t>108</w:t>
      </w:r>
      <w:r>
        <w:rPr>
          <w:noProof/>
        </w:rPr>
        <w:fldChar w:fldCharType="end"/>
      </w:r>
    </w:p>
    <w:p w14:paraId="245AD711" w14:textId="078F2E3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8.37</w:t>
      </w:r>
      <w:r>
        <w:rPr>
          <w:rFonts w:asciiTheme="minorHAnsi" w:eastAsiaTheme="minorEastAsia" w:hAnsiTheme="minorHAnsi" w:cstheme="minorBidi"/>
          <w:noProof/>
          <w:kern w:val="2"/>
          <w:sz w:val="24"/>
          <w:szCs w:val="24"/>
          <w:lang w:eastAsia="en-GB"/>
          <w14:ligatures w14:val="standardContextual"/>
        </w:rPr>
        <w:tab/>
      </w:r>
      <w:r>
        <w:rPr>
          <w:noProof/>
        </w:rPr>
        <w:t>Timer identifier</w:t>
      </w:r>
      <w:r>
        <w:rPr>
          <w:noProof/>
        </w:rPr>
        <w:tab/>
      </w:r>
      <w:r>
        <w:rPr>
          <w:noProof/>
        </w:rPr>
        <w:fldChar w:fldCharType="begin" w:fldLock="1"/>
      </w:r>
      <w:r>
        <w:rPr>
          <w:noProof/>
        </w:rPr>
        <w:instrText xml:space="preserve"> PAGEREF _Toc193088143 \h </w:instrText>
      </w:r>
      <w:r>
        <w:rPr>
          <w:noProof/>
        </w:rPr>
      </w:r>
      <w:r>
        <w:rPr>
          <w:noProof/>
        </w:rPr>
        <w:fldChar w:fldCharType="separate"/>
      </w:r>
      <w:r>
        <w:rPr>
          <w:noProof/>
        </w:rPr>
        <w:t>108</w:t>
      </w:r>
      <w:r>
        <w:rPr>
          <w:noProof/>
        </w:rPr>
        <w:fldChar w:fldCharType="end"/>
      </w:r>
    </w:p>
    <w:p w14:paraId="4BF9642B" w14:textId="6837FDE4"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8.38</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_Toc193088144 \h </w:instrText>
      </w:r>
      <w:r>
        <w:rPr>
          <w:noProof/>
        </w:rPr>
      </w:r>
      <w:r>
        <w:rPr>
          <w:noProof/>
        </w:rPr>
        <w:fldChar w:fldCharType="separate"/>
      </w:r>
      <w:r>
        <w:rPr>
          <w:noProof/>
        </w:rPr>
        <w:t>108</w:t>
      </w:r>
      <w:r>
        <w:rPr>
          <w:noProof/>
        </w:rPr>
        <w:fldChar w:fldCharType="end"/>
      </w:r>
    </w:p>
    <w:p w14:paraId="398499EB" w14:textId="15E2A5ED"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8.39</w:t>
      </w:r>
      <w:r>
        <w:rPr>
          <w:rFonts w:asciiTheme="minorHAnsi" w:eastAsiaTheme="minorEastAsia" w:hAnsiTheme="minorHAnsi" w:cstheme="minorBidi"/>
          <w:noProof/>
          <w:kern w:val="2"/>
          <w:sz w:val="24"/>
          <w:szCs w:val="24"/>
          <w:lang w:eastAsia="en-GB"/>
          <w14:ligatures w14:val="standardContextual"/>
        </w:rPr>
        <w:tab/>
      </w:r>
      <w:r>
        <w:rPr>
          <w:noProof/>
        </w:rPr>
        <w:t>Date-Time and Time zone</w:t>
      </w:r>
      <w:r>
        <w:rPr>
          <w:noProof/>
        </w:rPr>
        <w:tab/>
      </w:r>
      <w:r>
        <w:rPr>
          <w:noProof/>
        </w:rPr>
        <w:fldChar w:fldCharType="begin" w:fldLock="1"/>
      </w:r>
      <w:r>
        <w:rPr>
          <w:noProof/>
        </w:rPr>
        <w:instrText xml:space="preserve"> PAGEREF _Toc193088145 \h </w:instrText>
      </w:r>
      <w:r>
        <w:rPr>
          <w:noProof/>
        </w:rPr>
      </w:r>
      <w:r>
        <w:rPr>
          <w:noProof/>
        </w:rPr>
        <w:fldChar w:fldCharType="separate"/>
      </w:r>
      <w:r>
        <w:rPr>
          <w:noProof/>
        </w:rPr>
        <w:t>108</w:t>
      </w:r>
      <w:r>
        <w:rPr>
          <w:noProof/>
        </w:rPr>
        <w:fldChar w:fldCharType="end"/>
      </w:r>
    </w:p>
    <w:p w14:paraId="2F118D1C" w14:textId="2011442A"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8.40</w:t>
      </w:r>
      <w:r>
        <w:rPr>
          <w:rFonts w:asciiTheme="minorHAnsi" w:eastAsiaTheme="minorEastAsia" w:hAnsiTheme="minorHAnsi" w:cstheme="minorBidi"/>
          <w:noProof/>
          <w:kern w:val="2"/>
          <w:sz w:val="24"/>
          <w:szCs w:val="24"/>
          <w:lang w:eastAsia="en-GB"/>
          <w14:ligatures w14:val="standardContextual"/>
        </w:rPr>
        <w:tab/>
      </w:r>
      <w:r>
        <w:rPr>
          <w:noProof/>
        </w:rPr>
        <w:t>AT Command</w:t>
      </w:r>
      <w:r>
        <w:rPr>
          <w:noProof/>
        </w:rPr>
        <w:tab/>
      </w:r>
      <w:r>
        <w:rPr>
          <w:noProof/>
        </w:rPr>
        <w:fldChar w:fldCharType="begin" w:fldLock="1"/>
      </w:r>
      <w:r>
        <w:rPr>
          <w:noProof/>
        </w:rPr>
        <w:instrText xml:space="preserve"> PAGEREF _Toc193088146 \h </w:instrText>
      </w:r>
      <w:r>
        <w:rPr>
          <w:noProof/>
        </w:rPr>
      </w:r>
      <w:r>
        <w:rPr>
          <w:noProof/>
        </w:rPr>
        <w:fldChar w:fldCharType="separate"/>
      </w:r>
      <w:r>
        <w:rPr>
          <w:noProof/>
        </w:rPr>
        <w:t>108</w:t>
      </w:r>
      <w:r>
        <w:rPr>
          <w:noProof/>
        </w:rPr>
        <w:fldChar w:fldCharType="end"/>
      </w:r>
    </w:p>
    <w:p w14:paraId="4F5F429D" w14:textId="3DF4A9BF"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_Toc193088147 \h </w:instrText>
      </w:r>
      <w:r>
        <w:rPr>
          <w:noProof/>
        </w:rPr>
      </w:r>
      <w:r>
        <w:rPr>
          <w:noProof/>
        </w:rPr>
        <w:fldChar w:fldCharType="separate"/>
      </w:r>
      <w:r>
        <w:rPr>
          <w:noProof/>
        </w:rPr>
        <w:t>108</w:t>
      </w:r>
      <w:r>
        <w:rPr>
          <w:noProof/>
        </w:rPr>
        <w:fldChar w:fldCharType="end"/>
      </w:r>
    </w:p>
    <w:p w14:paraId="148B59E7" w14:textId="3239B78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BC Repeat indicator</w:t>
      </w:r>
      <w:r>
        <w:rPr>
          <w:noProof/>
        </w:rPr>
        <w:tab/>
      </w:r>
      <w:r>
        <w:rPr>
          <w:noProof/>
        </w:rPr>
        <w:fldChar w:fldCharType="begin" w:fldLock="1"/>
      </w:r>
      <w:r>
        <w:rPr>
          <w:noProof/>
        </w:rPr>
        <w:instrText xml:space="preserve"> PAGEREF _Toc193088148 \h </w:instrText>
      </w:r>
      <w:r>
        <w:rPr>
          <w:noProof/>
        </w:rPr>
      </w:r>
      <w:r>
        <w:rPr>
          <w:noProof/>
        </w:rPr>
        <w:fldChar w:fldCharType="separate"/>
      </w:r>
      <w:r>
        <w:rPr>
          <w:noProof/>
        </w:rPr>
        <w:t>109</w:t>
      </w:r>
      <w:r>
        <w:rPr>
          <w:noProof/>
        </w:rPr>
        <w:fldChar w:fldCharType="end"/>
      </w:r>
    </w:p>
    <w:p w14:paraId="4104B6BA" w14:textId="54B015AD"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Immediate response</w:t>
      </w:r>
      <w:r>
        <w:rPr>
          <w:noProof/>
        </w:rPr>
        <w:tab/>
      </w:r>
      <w:r>
        <w:rPr>
          <w:noProof/>
        </w:rPr>
        <w:fldChar w:fldCharType="begin" w:fldLock="1"/>
      </w:r>
      <w:r>
        <w:rPr>
          <w:noProof/>
        </w:rPr>
        <w:instrText xml:space="preserve"> PAGEREF _Toc193088149 \h </w:instrText>
      </w:r>
      <w:r>
        <w:rPr>
          <w:noProof/>
        </w:rPr>
      </w:r>
      <w:r>
        <w:rPr>
          <w:noProof/>
        </w:rPr>
        <w:fldChar w:fldCharType="separate"/>
      </w:r>
      <w:r>
        <w:rPr>
          <w:noProof/>
        </w:rPr>
        <w:t>109</w:t>
      </w:r>
      <w:r>
        <w:rPr>
          <w:noProof/>
        </w:rPr>
        <w:fldChar w:fldCharType="end"/>
      </w:r>
    </w:p>
    <w:p w14:paraId="6CE2E62B" w14:textId="0FBF603D"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DTMF string</w:t>
      </w:r>
      <w:r>
        <w:rPr>
          <w:noProof/>
        </w:rPr>
        <w:tab/>
      </w:r>
      <w:r>
        <w:rPr>
          <w:noProof/>
        </w:rPr>
        <w:fldChar w:fldCharType="begin" w:fldLock="1"/>
      </w:r>
      <w:r>
        <w:rPr>
          <w:noProof/>
        </w:rPr>
        <w:instrText xml:space="preserve"> PAGEREF _Toc193088150 \h </w:instrText>
      </w:r>
      <w:r>
        <w:rPr>
          <w:noProof/>
        </w:rPr>
      </w:r>
      <w:r>
        <w:rPr>
          <w:noProof/>
        </w:rPr>
        <w:fldChar w:fldCharType="separate"/>
      </w:r>
      <w:r>
        <w:rPr>
          <w:noProof/>
        </w:rPr>
        <w:t>109</w:t>
      </w:r>
      <w:r>
        <w:rPr>
          <w:noProof/>
        </w:rPr>
        <w:fldChar w:fldCharType="end"/>
      </w:r>
    </w:p>
    <w:p w14:paraId="57A4EF57" w14:textId="1979551B"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Language</w:t>
      </w:r>
      <w:r>
        <w:rPr>
          <w:noProof/>
        </w:rPr>
        <w:tab/>
      </w:r>
      <w:r>
        <w:rPr>
          <w:noProof/>
        </w:rPr>
        <w:fldChar w:fldCharType="begin" w:fldLock="1"/>
      </w:r>
      <w:r>
        <w:rPr>
          <w:noProof/>
        </w:rPr>
        <w:instrText xml:space="preserve"> PAGEREF _Toc193088151 \h </w:instrText>
      </w:r>
      <w:r>
        <w:rPr>
          <w:noProof/>
        </w:rPr>
      </w:r>
      <w:r>
        <w:rPr>
          <w:noProof/>
        </w:rPr>
        <w:fldChar w:fldCharType="separate"/>
      </w:r>
      <w:r>
        <w:rPr>
          <w:noProof/>
        </w:rPr>
        <w:t>109</w:t>
      </w:r>
      <w:r>
        <w:rPr>
          <w:noProof/>
        </w:rPr>
        <w:fldChar w:fldCharType="end"/>
      </w:r>
    </w:p>
    <w:p w14:paraId="6D7EAFD9" w14:textId="510A2150"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8.46</w:t>
      </w:r>
      <w:r>
        <w:rPr>
          <w:rFonts w:asciiTheme="minorHAnsi" w:eastAsiaTheme="minorEastAsia" w:hAnsiTheme="minorHAnsi" w:cstheme="minorBidi"/>
          <w:noProof/>
          <w:kern w:val="2"/>
          <w:sz w:val="24"/>
          <w:szCs w:val="24"/>
          <w:lang w:eastAsia="en-GB"/>
          <w14:ligatures w14:val="standardContextual"/>
        </w:rPr>
        <w:tab/>
      </w:r>
      <w:r>
        <w:rPr>
          <w:noProof/>
        </w:rPr>
        <w:t>Timing Advance</w:t>
      </w:r>
      <w:r>
        <w:rPr>
          <w:noProof/>
        </w:rPr>
        <w:tab/>
      </w:r>
      <w:r>
        <w:rPr>
          <w:noProof/>
        </w:rPr>
        <w:fldChar w:fldCharType="begin" w:fldLock="1"/>
      </w:r>
      <w:r>
        <w:rPr>
          <w:noProof/>
        </w:rPr>
        <w:instrText xml:space="preserve"> PAGEREF _Toc193088152 \h </w:instrText>
      </w:r>
      <w:r>
        <w:rPr>
          <w:noProof/>
        </w:rPr>
      </w:r>
      <w:r>
        <w:rPr>
          <w:noProof/>
        </w:rPr>
        <w:fldChar w:fldCharType="separate"/>
      </w:r>
      <w:r>
        <w:rPr>
          <w:noProof/>
        </w:rPr>
        <w:t>109</w:t>
      </w:r>
      <w:r>
        <w:rPr>
          <w:noProof/>
        </w:rPr>
        <w:fldChar w:fldCharType="end"/>
      </w:r>
    </w:p>
    <w:p w14:paraId="302D1078" w14:textId="17C5BBB8"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8.47</w:t>
      </w:r>
      <w:r>
        <w:rPr>
          <w:rFonts w:asciiTheme="minorHAnsi" w:eastAsiaTheme="minorEastAsia" w:hAnsiTheme="minorHAnsi" w:cstheme="minorBidi"/>
          <w:noProof/>
          <w:kern w:val="2"/>
          <w:sz w:val="24"/>
          <w:szCs w:val="24"/>
          <w:lang w:eastAsia="en-GB"/>
          <w14:ligatures w14:val="standardContextual"/>
        </w:rPr>
        <w:tab/>
      </w:r>
      <w:r>
        <w:rPr>
          <w:noProof/>
        </w:rPr>
        <w:t>Browser Identity</w:t>
      </w:r>
      <w:r>
        <w:rPr>
          <w:noProof/>
        </w:rPr>
        <w:tab/>
      </w:r>
      <w:r>
        <w:rPr>
          <w:noProof/>
        </w:rPr>
        <w:fldChar w:fldCharType="begin" w:fldLock="1"/>
      </w:r>
      <w:r>
        <w:rPr>
          <w:noProof/>
        </w:rPr>
        <w:instrText xml:space="preserve"> PAGEREF _Toc193088153 \h </w:instrText>
      </w:r>
      <w:r>
        <w:rPr>
          <w:noProof/>
        </w:rPr>
      </w:r>
      <w:r>
        <w:rPr>
          <w:noProof/>
        </w:rPr>
        <w:fldChar w:fldCharType="separate"/>
      </w:r>
      <w:r>
        <w:rPr>
          <w:noProof/>
        </w:rPr>
        <w:t>109</w:t>
      </w:r>
      <w:r>
        <w:rPr>
          <w:noProof/>
        </w:rPr>
        <w:fldChar w:fldCharType="end"/>
      </w:r>
    </w:p>
    <w:p w14:paraId="4BDD9027" w14:textId="42242890"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8.48</w:t>
      </w:r>
      <w:r>
        <w:rPr>
          <w:rFonts w:asciiTheme="minorHAnsi" w:eastAsiaTheme="minorEastAsia" w:hAnsiTheme="minorHAnsi" w:cstheme="minorBidi"/>
          <w:noProof/>
          <w:kern w:val="2"/>
          <w:sz w:val="24"/>
          <w:szCs w:val="24"/>
          <w:lang w:eastAsia="en-GB"/>
          <w14:ligatures w14:val="standardContextual"/>
        </w:rPr>
        <w:tab/>
      </w:r>
      <w:r>
        <w:rPr>
          <w:noProof/>
        </w:rPr>
        <w:t>URL</w:t>
      </w:r>
      <w:r>
        <w:rPr>
          <w:noProof/>
        </w:rPr>
        <w:tab/>
      </w:r>
      <w:r>
        <w:rPr>
          <w:noProof/>
        </w:rPr>
        <w:fldChar w:fldCharType="begin" w:fldLock="1"/>
      </w:r>
      <w:r>
        <w:rPr>
          <w:noProof/>
        </w:rPr>
        <w:instrText xml:space="preserve"> PAGEREF _Toc193088154 \h </w:instrText>
      </w:r>
      <w:r>
        <w:rPr>
          <w:noProof/>
        </w:rPr>
      </w:r>
      <w:r>
        <w:rPr>
          <w:noProof/>
        </w:rPr>
        <w:fldChar w:fldCharType="separate"/>
      </w:r>
      <w:r>
        <w:rPr>
          <w:noProof/>
        </w:rPr>
        <w:t>109</w:t>
      </w:r>
      <w:r>
        <w:rPr>
          <w:noProof/>
        </w:rPr>
        <w:fldChar w:fldCharType="end"/>
      </w:r>
    </w:p>
    <w:p w14:paraId="0DF009BA" w14:textId="4A23F4EF"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8.49</w:t>
      </w:r>
      <w:r>
        <w:rPr>
          <w:rFonts w:asciiTheme="minorHAnsi" w:eastAsiaTheme="minorEastAsia" w:hAnsiTheme="minorHAnsi" w:cstheme="minorBidi"/>
          <w:noProof/>
          <w:kern w:val="2"/>
          <w:sz w:val="24"/>
          <w:szCs w:val="24"/>
          <w:lang w:eastAsia="en-GB"/>
          <w14:ligatures w14:val="standardContextual"/>
        </w:rPr>
        <w:tab/>
      </w:r>
      <w:r>
        <w:rPr>
          <w:noProof/>
        </w:rPr>
        <w:t>Bearer</w:t>
      </w:r>
      <w:r>
        <w:rPr>
          <w:noProof/>
        </w:rPr>
        <w:tab/>
      </w:r>
      <w:r>
        <w:rPr>
          <w:noProof/>
        </w:rPr>
        <w:fldChar w:fldCharType="begin" w:fldLock="1"/>
      </w:r>
      <w:r>
        <w:rPr>
          <w:noProof/>
        </w:rPr>
        <w:instrText xml:space="preserve"> PAGEREF _Toc193088155 \h </w:instrText>
      </w:r>
      <w:r>
        <w:rPr>
          <w:noProof/>
        </w:rPr>
      </w:r>
      <w:r>
        <w:rPr>
          <w:noProof/>
        </w:rPr>
        <w:fldChar w:fldCharType="separate"/>
      </w:r>
      <w:r>
        <w:rPr>
          <w:noProof/>
        </w:rPr>
        <w:t>110</w:t>
      </w:r>
      <w:r>
        <w:rPr>
          <w:noProof/>
        </w:rPr>
        <w:fldChar w:fldCharType="end"/>
      </w:r>
    </w:p>
    <w:p w14:paraId="4CB1EB14" w14:textId="2E16F94E"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8.50</w:t>
      </w:r>
      <w:r>
        <w:rPr>
          <w:rFonts w:asciiTheme="minorHAnsi" w:eastAsiaTheme="minorEastAsia" w:hAnsiTheme="minorHAnsi" w:cstheme="minorBidi"/>
          <w:noProof/>
          <w:kern w:val="2"/>
          <w:sz w:val="24"/>
          <w:szCs w:val="24"/>
          <w:lang w:eastAsia="en-GB"/>
          <w14:ligatures w14:val="standardContextual"/>
        </w:rPr>
        <w:tab/>
      </w:r>
      <w:r>
        <w:rPr>
          <w:noProof/>
        </w:rPr>
        <w:t>Provisioning File Reference</w:t>
      </w:r>
      <w:r>
        <w:rPr>
          <w:noProof/>
        </w:rPr>
        <w:tab/>
      </w:r>
      <w:r>
        <w:rPr>
          <w:noProof/>
        </w:rPr>
        <w:fldChar w:fldCharType="begin" w:fldLock="1"/>
      </w:r>
      <w:r>
        <w:rPr>
          <w:noProof/>
        </w:rPr>
        <w:instrText xml:space="preserve"> PAGEREF _Toc193088156 \h </w:instrText>
      </w:r>
      <w:r>
        <w:rPr>
          <w:noProof/>
        </w:rPr>
      </w:r>
      <w:r>
        <w:rPr>
          <w:noProof/>
        </w:rPr>
        <w:fldChar w:fldCharType="separate"/>
      </w:r>
      <w:r>
        <w:rPr>
          <w:noProof/>
        </w:rPr>
        <w:t>110</w:t>
      </w:r>
      <w:r>
        <w:rPr>
          <w:noProof/>
        </w:rPr>
        <w:fldChar w:fldCharType="end"/>
      </w:r>
    </w:p>
    <w:p w14:paraId="6094352E" w14:textId="2EC170F8"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sidRPr="004A2F68">
        <w:rPr>
          <w:noProof/>
          <w:lang w:val="fr-FR"/>
        </w:rPr>
        <w:t>8.51</w:t>
      </w:r>
      <w:r>
        <w:rPr>
          <w:rFonts w:asciiTheme="minorHAnsi" w:eastAsiaTheme="minorEastAsia" w:hAnsiTheme="minorHAnsi" w:cstheme="minorBidi"/>
          <w:noProof/>
          <w:kern w:val="2"/>
          <w:sz w:val="24"/>
          <w:szCs w:val="24"/>
          <w:lang w:eastAsia="en-GB"/>
          <w14:ligatures w14:val="standardContextual"/>
        </w:rPr>
        <w:tab/>
      </w:r>
      <w:r w:rsidRPr="004A2F68">
        <w:rPr>
          <w:noProof/>
          <w:lang w:val="fr-FR"/>
        </w:rPr>
        <w:t>Browser Termination Cause</w:t>
      </w:r>
      <w:r>
        <w:rPr>
          <w:noProof/>
        </w:rPr>
        <w:tab/>
      </w:r>
      <w:r>
        <w:rPr>
          <w:noProof/>
        </w:rPr>
        <w:fldChar w:fldCharType="begin" w:fldLock="1"/>
      </w:r>
      <w:r>
        <w:rPr>
          <w:noProof/>
        </w:rPr>
        <w:instrText xml:space="preserve"> PAGEREF _Toc193088157 \h </w:instrText>
      </w:r>
      <w:r>
        <w:rPr>
          <w:noProof/>
        </w:rPr>
      </w:r>
      <w:r>
        <w:rPr>
          <w:noProof/>
        </w:rPr>
        <w:fldChar w:fldCharType="separate"/>
      </w:r>
      <w:r>
        <w:rPr>
          <w:noProof/>
        </w:rPr>
        <w:t>110</w:t>
      </w:r>
      <w:r>
        <w:rPr>
          <w:noProof/>
        </w:rPr>
        <w:fldChar w:fldCharType="end"/>
      </w:r>
    </w:p>
    <w:p w14:paraId="30C91A87" w14:textId="107C30EA"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sidRPr="004A2F68">
        <w:rPr>
          <w:noProof/>
          <w:lang w:val="fr-FR"/>
        </w:rPr>
        <w:t>8.52</w:t>
      </w:r>
      <w:r>
        <w:rPr>
          <w:rFonts w:asciiTheme="minorHAnsi" w:eastAsiaTheme="minorEastAsia" w:hAnsiTheme="minorHAnsi" w:cstheme="minorBidi"/>
          <w:noProof/>
          <w:kern w:val="2"/>
          <w:sz w:val="24"/>
          <w:szCs w:val="24"/>
          <w:lang w:eastAsia="en-GB"/>
          <w14:ligatures w14:val="standardContextual"/>
        </w:rPr>
        <w:tab/>
      </w:r>
      <w:r w:rsidRPr="004A2F68">
        <w:rPr>
          <w:noProof/>
          <w:lang w:val="fr-FR"/>
        </w:rPr>
        <w:t>Bearer description</w:t>
      </w:r>
      <w:r>
        <w:rPr>
          <w:noProof/>
        </w:rPr>
        <w:tab/>
      </w:r>
      <w:r>
        <w:rPr>
          <w:noProof/>
        </w:rPr>
        <w:fldChar w:fldCharType="begin" w:fldLock="1"/>
      </w:r>
      <w:r>
        <w:rPr>
          <w:noProof/>
        </w:rPr>
        <w:instrText xml:space="preserve"> PAGEREF _Toc193088158 \h </w:instrText>
      </w:r>
      <w:r>
        <w:rPr>
          <w:noProof/>
        </w:rPr>
      </w:r>
      <w:r>
        <w:rPr>
          <w:noProof/>
        </w:rPr>
        <w:fldChar w:fldCharType="separate"/>
      </w:r>
      <w:r>
        <w:rPr>
          <w:noProof/>
        </w:rPr>
        <w:t>110</w:t>
      </w:r>
      <w:r>
        <w:rPr>
          <w:noProof/>
        </w:rPr>
        <w:fldChar w:fldCharType="end"/>
      </w:r>
    </w:p>
    <w:p w14:paraId="2E0B6757" w14:textId="3BA15C3B"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8.52.0</w:t>
      </w:r>
      <w:r>
        <w:rPr>
          <w:rFonts w:asciiTheme="minorHAnsi" w:eastAsiaTheme="minorEastAsia" w:hAnsiTheme="minorHAnsi" w:cstheme="minorBidi"/>
          <w:noProof/>
          <w:kern w:val="2"/>
          <w:sz w:val="24"/>
          <w:szCs w:val="24"/>
          <w:lang w:eastAsia="en-GB"/>
          <w14:ligatures w14:val="standardContextual"/>
        </w:rPr>
        <w:tab/>
      </w:r>
      <w:r>
        <w:rPr>
          <w:noProof/>
        </w:rPr>
        <w:t>Structure of Bearer description</w:t>
      </w:r>
      <w:r>
        <w:rPr>
          <w:noProof/>
        </w:rPr>
        <w:tab/>
      </w:r>
      <w:r>
        <w:rPr>
          <w:noProof/>
        </w:rPr>
        <w:fldChar w:fldCharType="begin" w:fldLock="1"/>
      </w:r>
      <w:r>
        <w:rPr>
          <w:noProof/>
        </w:rPr>
        <w:instrText xml:space="preserve"> PAGEREF _Toc193088159 \h </w:instrText>
      </w:r>
      <w:r>
        <w:rPr>
          <w:noProof/>
        </w:rPr>
      </w:r>
      <w:r>
        <w:rPr>
          <w:noProof/>
        </w:rPr>
        <w:fldChar w:fldCharType="separate"/>
      </w:r>
      <w:r>
        <w:rPr>
          <w:noProof/>
        </w:rPr>
        <w:t>110</w:t>
      </w:r>
      <w:r>
        <w:rPr>
          <w:noProof/>
        </w:rPr>
        <w:fldChar w:fldCharType="end"/>
      </w:r>
    </w:p>
    <w:p w14:paraId="06883439" w14:textId="6899A012"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Bearer parameters for CSD</w:t>
      </w:r>
      <w:r>
        <w:rPr>
          <w:noProof/>
        </w:rPr>
        <w:tab/>
      </w:r>
      <w:r>
        <w:rPr>
          <w:noProof/>
        </w:rPr>
        <w:fldChar w:fldCharType="begin" w:fldLock="1"/>
      </w:r>
      <w:r>
        <w:rPr>
          <w:noProof/>
        </w:rPr>
        <w:instrText xml:space="preserve"> PAGEREF _Toc193088160 \h </w:instrText>
      </w:r>
      <w:r>
        <w:rPr>
          <w:noProof/>
        </w:rPr>
      </w:r>
      <w:r>
        <w:rPr>
          <w:noProof/>
        </w:rPr>
        <w:fldChar w:fldCharType="separate"/>
      </w:r>
      <w:r>
        <w:rPr>
          <w:noProof/>
        </w:rPr>
        <w:t>111</w:t>
      </w:r>
      <w:r>
        <w:rPr>
          <w:noProof/>
        </w:rPr>
        <w:fldChar w:fldCharType="end"/>
      </w:r>
    </w:p>
    <w:p w14:paraId="32482A5A" w14:textId="458CC691"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8.52.2</w:t>
      </w:r>
      <w:r>
        <w:rPr>
          <w:rFonts w:asciiTheme="minorHAnsi" w:eastAsiaTheme="minorEastAsia" w:hAnsiTheme="minorHAnsi" w:cstheme="minorBidi"/>
          <w:noProof/>
          <w:kern w:val="2"/>
          <w:sz w:val="24"/>
          <w:szCs w:val="24"/>
          <w:lang w:eastAsia="en-GB"/>
          <w14:ligatures w14:val="standardContextual"/>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_Toc193088161 \h </w:instrText>
      </w:r>
      <w:r>
        <w:rPr>
          <w:noProof/>
        </w:rPr>
      </w:r>
      <w:r>
        <w:rPr>
          <w:noProof/>
        </w:rPr>
        <w:fldChar w:fldCharType="separate"/>
      </w:r>
      <w:r>
        <w:rPr>
          <w:noProof/>
        </w:rPr>
        <w:t>111</w:t>
      </w:r>
      <w:r>
        <w:rPr>
          <w:noProof/>
        </w:rPr>
        <w:fldChar w:fldCharType="end"/>
      </w:r>
    </w:p>
    <w:p w14:paraId="158D88A7" w14:textId="551C940E"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_Toc193088162 \h </w:instrText>
      </w:r>
      <w:r>
        <w:rPr>
          <w:noProof/>
        </w:rPr>
      </w:r>
      <w:r>
        <w:rPr>
          <w:noProof/>
        </w:rPr>
        <w:fldChar w:fldCharType="separate"/>
      </w:r>
      <w:r>
        <w:rPr>
          <w:noProof/>
        </w:rPr>
        <w:t>112</w:t>
      </w:r>
      <w:r>
        <w:rPr>
          <w:noProof/>
        </w:rPr>
        <w:fldChar w:fldCharType="end"/>
      </w:r>
    </w:p>
    <w:p w14:paraId="71C02CDB" w14:textId="5172F891"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Bearer parameters for (I-)WLAN</w:t>
      </w:r>
      <w:r>
        <w:rPr>
          <w:noProof/>
        </w:rPr>
        <w:tab/>
      </w:r>
      <w:r>
        <w:rPr>
          <w:noProof/>
        </w:rPr>
        <w:fldChar w:fldCharType="begin" w:fldLock="1"/>
      </w:r>
      <w:r>
        <w:rPr>
          <w:noProof/>
        </w:rPr>
        <w:instrText xml:space="preserve"> PAGEREF _Toc193088163 \h </w:instrText>
      </w:r>
      <w:r>
        <w:rPr>
          <w:noProof/>
        </w:rPr>
      </w:r>
      <w:r>
        <w:rPr>
          <w:noProof/>
        </w:rPr>
        <w:fldChar w:fldCharType="separate"/>
      </w:r>
      <w:r>
        <w:rPr>
          <w:noProof/>
        </w:rPr>
        <w:t>113</w:t>
      </w:r>
      <w:r>
        <w:rPr>
          <w:noProof/>
        </w:rPr>
        <w:fldChar w:fldCharType="end"/>
      </w:r>
    </w:p>
    <w:p w14:paraId="7485C49E" w14:textId="60D340BA"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_Toc193088164 \h </w:instrText>
      </w:r>
      <w:r>
        <w:rPr>
          <w:noProof/>
        </w:rPr>
      </w:r>
      <w:r>
        <w:rPr>
          <w:noProof/>
        </w:rPr>
        <w:fldChar w:fldCharType="separate"/>
      </w:r>
      <w:r>
        <w:rPr>
          <w:noProof/>
        </w:rPr>
        <w:t>113</w:t>
      </w:r>
      <w:r>
        <w:rPr>
          <w:noProof/>
        </w:rPr>
        <w:fldChar w:fldCharType="end"/>
      </w:r>
    </w:p>
    <w:p w14:paraId="4AD4D35D" w14:textId="5F902672" w:rsidR="00007129" w:rsidRDefault="00007129">
      <w:pPr>
        <w:pStyle w:val="TOC3"/>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Bearer parameters for NG-RAN / Satellite NG-RAN</w:t>
      </w:r>
      <w:r>
        <w:rPr>
          <w:noProof/>
        </w:rPr>
        <w:tab/>
      </w:r>
      <w:r>
        <w:rPr>
          <w:noProof/>
        </w:rPr>
        <w:fldChar w:fldCharType="begin" w:fldLock="1"/>
      </w:r>
      <w:r>
        <w:rPr>
          <w:noProof/>
        </w:rPr>
        <w:instrText xml:space="preserve"> PAGEREF _Toc193088165 \h </w:instrText>
      </w:r>
      <w:r>
        <w:rPr>
          <w:noProof/>
        </w:rPr>
      </w:r>
      <w:r>
        <w:rPr>
          <w:noProof/>
        </w:rPr>
        <w:fldChar w:fldCharType="separate"/>
      </w:r>
      <w:r>
        <w:rPr>
          <w:noProof/>
        </w:rPr>
        <w:t>113</w:t>
      </w:r>
      <w:r>
        <w:rPr>
          <w:noProof/>
        </w:rPr>
        <w:fldChar w:fldCharType="end"/>
      </w:r>
    </w:p>
    <w:p w14:paraId="61BD7B43" w14:textId="678B827C"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_Toc193088166 \h </w:instrText>
      </w:r>
      <w:r>
        <w:rPr>
          <w:noProof/>
        </w:rPr>
      </w:r>
      <w:r>
        <w:rPr>
          <w:noProof/>
        </w:rPr>
        <w:fldChar w:fldCharType="separate"/>
      </w:r>
      <w:r>
        <w:rPr>
          <w:noProof/>
        </w:rPr>
        <w:t>114</w:t>
      </w:r>
      <w:r>
        <w:rPr>
          <w:noProof/>
        </w:rPr>
        <w:fldChar w:fldCharType="end"/>
      </w:r>
    </w:p>
    <w:p w14:paraId="3D2EA96F" w14:textId="72194BF6"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_Toc193088167 \h </w:instrText>
      </w:r>
      <w:r>
        <w:rPr>
          <w:noProof/>
        </w:rPr>
      </w:r>
      <w:r>
        <w:rPr>
          <w:noProof/>
        </w:rPr>
        <w:fldChar w:fldCharType="separate"/>
      </w:r>
      <w:r>
        <w:rPr>
          <w:noProof/>
        </w:rPr>
        <w:t>114</w:t>
      </w:r>
      <w:r>
        <w:rPr>
          <w:noProof/>
        </w:rPr>
        <w:fldChar w:fldCharType="end"/>
      </w:r>
    </w:p>
    <w:p w14:paraId="4226D6F9" w14:textId="5749976F"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_Toc193088168 \h </w:instrText>
      </w:r>
      <w:r>
        <w:rPr>
          <w:noProof/>
        </w:rPr>
      </w:r>
      <w:r>
        <w:rPr>
          <w:noProof/>
        </w:rPr>
        <w:fldChar w:fldCharType="separate"/>
      </w:r>
      <w:r>
        <w:rPr>
          <w:noProof/>
        </w:rPr>
        <w:t>114</w:t>
      </w:r>
      <w:r>
        <w:rPr>
          <w:noProof/>
        </w:rPr>
        <w:fldChar w:fldCharType="end"/>
      </w:r>
    </w:p>
    <w:p w14:paraId="6711EB84" w14:textId="7EC26C24"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8.56</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_Toc193088169 \h </w:instrText>
      </w:r>
      <w:r>
        <w:rPr>
          <w:noProof/>
        </w:rPr>
      </w:r>
      <w:r>
        <w:rPr>
          <w:noProof/>
        </w:rPr>
        <w:fldChar w:fldCharType="separate"/>
      </w:r>
      <w:r>
        <w:rPr>
          <w:noProof/>
        </w:rPr>
        <w:t>114</w:t>
      </w:r>
      <w:r>
        <w:rPr>
          <w:noProof/>
        </w:rPr>
        <w:fldChar w:fldCharType="end"/>
      </w:r>
    </w:p>
    <w:p w14:paraId="358517B9" w14:textId="0EB0C38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8.57</w:t>
      </w:r>
      <w:r>
        <w:rPr>
          <w:rFonts w:asciiTheme="minorHAnsi" w:eastAsiaTheme="minorEastAsia" w:hAnsiTheme="minorHAnsi" w:cstheme="minorBidi"/>
          <w:noProof/>
          <w:kern w:val="2"/>
          <w:sz w:val="24"/>
          <w:szCs w:val="24"/>
          <w:lang w:eastAsia="en-GB"/>
          <w14:ligatures w14:val="standardContextual"/>
        </w:rPr>
        <w:tab/>
      </w:r>
      <w:r>
        <w:rPr>
          <w:noProof/>
        </w:rPr>
        <w:t>Card reader identifier</w:t>
      </w:r>
      <w:r>
        <w:rPr>
          <w:noProof/>
        </w:rPr>
        <w:tab/>
      </w:r>
      <w:r>
        <w:rPr>
          <w:noProof/>
        </w:rPr>
        <w:fldChar w:fldCharType="begin" w:fldLock="1"/>
      </w:r>
      <w:r>
        <w:rPr>
          <w:noProof/>
        </w:rPr>
        <w:instrText xml:space="preserve"> PAGEREF _Toc193088170 \h </w:instrText>
      </w:r>
      <w:r>
        <w:rPr>
          <w:noProof/>
        </w:rPr>
      </w:r>
      <w:r>
        <w:rPr>
          <w:noProof/>
        </w:rPr>
        <w:fldChar w:fldCharType="separate"/>
      </w:r>
      <w:r>
        <w:rPr>
          <w:noProof/>
        </w:rPr>
        <w:t>115</w:t>
      </w:r>
      <w:r>
        <w:rPr>
          <w:noProof/>
        </w:rPr>
        <w:fldChar w:fldCharType="end"/>
      </w:r>
    </w:p>
    <w:p w14:paraId="4DEBD5D8" w14:textId="68417901"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8.58</w:t>
      </w:r>
      <w:r>
        <w:rPr>
          <w:rFonts w:asciiTheme="minorHAnsi" w:eastAsiaTheme="minorEastAsia" w:hAnsiTheme="minorHAnsi" w:cstheme="minorBidi"/>
          <w:noProof/>
          <w:kern w:val="2"/>
          <w:sz w:val="24"/>
          <w:szCs w:val="24"/>
          <w:lang w:eastAsia="en-GB"/>
          <w14:ligatures w14:val="standardContextual"/>
        </w:rPr>
        <w:tab/>
      </w:r>
      <w:r>
        <w:rPr>
          <w:noProof/>
        </w:rPr>
        <w:t>Other Address</w:t>
      </w:r>
      <w:r>
        <w:rPr>
          <w:noProof/>
        </w:rPr>
        <w:tab/>
      </w:r>
      <w:r>
        <w:rPr>
          <w:noProof/>
        </w:rPr>
        <w:fldChar w:fldCharType="begin" w:fldLock="1"/>
      </w:r>
      <w:r>
        <w:rPr>
          <w:noProof/>
        </w:rPr>
        <w:instrText xml:space="preserve"> PAGEREF _Toc193088171 \h </w:instrText>
      </w:r>
      <w:r>
        <w:rPr>
          <w:noProof/>
        </w:rPr>
      </w:r>
      <w:r>
        <w:rPr>
          <w:noProof/>
        </w:rPr>
        <w:fldChar w:fldCharType="separate"/>
      </w:r>
      <w:r>
        <w:rPr>
          <w:noProof/>
        </w:rPr>
        <w:t>115</w:t>
      </w:r>
      <w:r>
        <w:rPr>
          <w:noProof/>
        </w:rPr>
        <w:fldChar w:fldCharType="end"/>
      </w:r>
    </w:p>
    <w:p w14:paraId="6B779DCD" w14:textId="7BF23694"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8.59</w:t>
      </w:r>
      <w:r>
        <w:rPr>
          <w:rFonts w:asciiTheme="minorHAnsi" w:eastAsiaTheme="minorEastAsia" w:hAnsiTheme="minorHAnsi" w:cstheme="minorBidi"/>
          <w:noProof/>
          <w:kern w:val="2"/>
          <w:sz w:val="24"/>
          <w:szCs w:val="24"/>
          <w:lang w:eastAsia="en-GB"/>
          <w14:ligatures w14:val="standardContextual"/>
        </w:rPr>
        <w:tab/>
      </w:r>
      <w:r>
        <w:rPr>
          <w:noProof/>
        </w:rPr>
        <w:t>UICC/ME interface transport level</w:t>
      </w:r>
      <w:r>
        <w:rPr>
          <w:noProof/>
        </w:rPr>
        <w:tab/>
      </w:r>
      <w:r>
        <w:rPr>
          <w:noProof/>
        </w:rPr>
        <w:fldChar w:fldCharType="begin" w:fldLock="1"/>
      </w:r>
      <w:r>
        <w:rPr>
          <w:noProof/>
        </w:rPr>
        <w:instrText xml:space="preserve"> PAGEREF _Toc193088172 \h </w:instrText>
      </w:r>
      <w:r>
        <w:rPr>
          <w:noProof/>
        </w:rPr>
      </w:r>
      <w:r>
        <w:rPr>
          <w:noProof/>
        </w:rPr>
        <w:fldChar w:fldCharType="separate"/>
      </w:r>
      <w:r>
        <w:rPr>
          <w:noProof/>
        </w:rPr>
        <w:t>115</w:t>
      </w:r>
      <w:r>
        <w:rPr>
          <w:noProof/>
        </w:rPr>
        <w:fldChar w:fldCharType="end"/>
      </w:r>
    </w:p>
    <w:p w14:paraId="66EDB59C" w14:textId="075664B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8.60</w:t>
      </w:r>
      <w:r>
        <w:rPr>
          <w:rFonts w:asciiTheme="minorHAnsi" w:eastAsiaTheme="minorEastAsia" w:hAnsiTheme="minorHAnsi" w:cstheme="minorBidi"/>
          <w:noProof/>
          <w:kern w:val="2"/>
          <w:sz w:val="24"/>
          <w:szCs w:val="24"/>
          <w:lang w:eastAsia="en-GB"/>
          <w14:ligatures w14:val="standardContextual"/>
        </w:rPr>
        <w:tab/>
      </w:r>
      <w:r>
        <w:rPr>
          <w:noProof/>
        </w:rPr>
        <w:t>AID</w:t>
      </w:r>
      <w:r>
        <w:rPr>
          <w:noProof/>
        </w:rPr>
        <w:tab/>
      </w:r>
      <w:r>
        <w:rPr>
          <w:noProof/>
        </w:rPr>
        <w:fldChar w:fldCharType="begin" w:fldLock="1"/>
      </w:r>
      <w:r>
        <w:rPr>
          <w:noProof/>
        </w:rPr>
        <w:instrText xml:space="preserve"> PAGEREF _Toc193088173 \h </w:instrText>
      </w:r>
      <w:r>
        <w:rPr>
          <w:noProof/>
        </w:rPr>
      </w:r>
      <w:r>
        <w:rPr>
          <w:noProof/>
        </w:rPr>
        <w:fldChar w:fldCharType="separate"/>
      </w:r>
      <w:r>
        <w:rPr>
          <w:noProof/>
        </w:rPr>
        <w:t>115</w:t>
      </w:r>
      <w:r>
        <w:rPr>
          <w:noProof/>
        </w:rPr>
        <w:fldChar w:fldCharType="end"/>
      </w:r>
    </w:p>
    <w:p w14:paraId="485D107E" w14:textId="2489076C"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Network Access Name</w:t>
      </w:r>
      <w:r>
        <w:rPr>
          <w:noProof/>
        </w:rPr>
        <w:tab/>
      </w:r>
      <w:r>
        <w:rPr>
          <w:noProof/>
        </w:rPr>
        <w:fldChar w:fldCharType="begin" w:fldLock="1"/>
      </w:r>
      <w:r>
        <w:rPr>
          <w:noProof/>
        </w:rPr>
        <w:instrText xml:space="preserve"> PAGEREF _Toc193088174 \h </w:instrText>
      </w:r>
      <w:r>
        <w:rPr>
          <w:noProof/>
        </w:rPr>
      </w:r>
      <w:r>
        <w:rPr>
          <w:noProof/>
        </w:rPr>
        <w:fldChar w:fldCharType="separate"/>
      </w:r>
      <w:r>
        <w:rPr>
          <w:noProof/>
        </w:rPr>
        <w:t>115</w:t>
      </w:r>
      <w:r>
        <w:rPr>
          <w:noProof/>
        </w:rPr>
        <w:fldChar w:fldCharType="end"/>
      </w:r>
    </w:p>
    <w:p w14:paraId="354E7E0D" w14:textId="4C7888D6"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Access Technology</w:t>
      </w:r>
      <w:r>
        <w:rPr>
          <w:noProof/>
        </w:rPr>
        <w:tab/>
      </w:r>
      <w:r>
        <w:rPr>
          <w:noProof/>
        </w:rPr>
        <w:fldChar w:fldCharType="begin" w:fldLock="1"/>
      </w:r>
      <w:r>
        <w:rPr>
          <w:noProof/>
        </w:rPr>
        <w:instrText xml:space="preserve"> PAGEREF _Toc193088175 \h </w:instrText>
      </w:r>
      <w:r>
        <w:rPr>
          <w:noProof/>
        </w:rPr>
      </w:r>
      <w:r>
        <w:rPr>
          <w:noProof/>
        </w:rPr>
        <w:fldChar w:fldCharType="separate"/>
      </w:r>
      <w:r>
        <w:rPr>
          <w:noProof/>
        </w:rPr>
        <w:t>115</w:t>
      </w:r>
      <w:r>
        <w:rPr>
          <w:noProof/>
        </w:rPr>
        <w:fldChar w:fldCharType="end"/>
      </w:r>
    </w:p>
    <w:p w14:paraId="1F468F1E" w14:textId="5B1B530E"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Display parameters</w:t>
      </w:r>
      <w:r>
        <w:rPr>
          <w:noProof/>
        </w:rPr>
        <w:tab/>
      </w:r>
      <w:r>
        <w:rPr>
          <w:noProof/>
        </w:rPr>
        <w:fldChar w:fldCharType="begin" w:fldLock="1"/>
      </w:r>
      <w:r>
        <w:rPr>
          <w:noProof/>
        </w:rPr>
        <w:instrText xml:space="preserve"> PAGEREF _Toc193088176 \h </w:instrText>
      </w:r>
      <w:r>
        <w:rPr>
          <w:noProof/>
        </w:rPr>
      </w:r>
      <w:r>
        <w:rPr>
          <w:noProof/>
        </w:rPr>
        <w:fldChar w:fldCharType="separate"/>
      </w:r>
      <w:r>
        <w:rPr>
          <w:noProof/>
        </w:rPr>
        <w:t>115</w:t>
      </w:r>
      <w:r>
        <w:rPr>
          <w:noProof/>
        </w:rPr>
        <w:fldChar w:fldCharType="end"/>
      </w:r>
    </w:p>
    <w:p w14:paraId="70ED35EE" w14:textId="2A33B5DB"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8.64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_Toc193088177 \h </w:instrText>
      </w:r>
      <w:r>
        <w:rPr>
          <w:noProof/>
        </w:rPr>
      </w:r>
      <w:r>
        <w:rPr>
          <w:noProof/>
        </w:rPr>
        <w:fldChar w:fldCharType="separate"/>
      </w:r>
      <w:r>
        <w:rPr>
          <w:noProof/>
        </w:rPr>
        <w:t>115</w:t>
      </w:r>
      <w:r>
        <w:rPr>
          <w:noProof/>
        </w:rPr>
        <w:fldChar w:fldCharType="end"/>
      </w:r>
    </w:p>
    <w:p w14:paraId="573AE8F7" w14:textId="7BE2725B"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8.65</w:t>
      </w:r>
      <w:r>
        <w:rPr>
          <w:rFonts w:asciiTheme="minorHAnsi" w:eastAsiaTheme="minorEastAsia" w:hAnsiTheme="minorHAnsi" w:cstheme="minorBidi"/>
          <w:noProof/>
          <w:kern w:val="2"/>
          <w:sz w:val="24"/>
          <w:szCs w:val="24"/>
          <w:lang w:eastAsia="en-GB"/>
          <w14:ligatures w14:val="standardContextual"/>
        </w:rPr>
        <w:tab/>
      </w:r>
      <w:r>
        <w:rPr>
          <w:noProof/>
        </w:rPr>
        <w:t>Device Filter</w:t>
      </w:r>
      <w:r>
        <w:rPr>
          <w:noProof/>
        </w:rPr>
        <w:tab/>
      </w:r>
      <w:r>
        <w:rPr>
          <w:noProof/>
        </w:rPr>
        <w:fldChar w:fldCharType="begin" w:fldLock="1"/>
      </w:r>
      <w:r>
        <w:rPr>
          <w:noProof/>
        </w:rPr>
        <w:instrText xml:space="preserve"> PAGEREF _Toc193088178 \h </w:instrText>
      </w:r>
      <w:r>
        <w:rPr>
          <w:noProof/>
        </w:rPr>
      </w:r>
      <w:r>
        <w:rPr>
          <w:noProof/>
        </w:rPr>
        <w:fldChar w:fldCharType="separate"/>
      </w:r>
      <w:r>
        <w:rPr>
          <w:noProof/>
        </w:rPr>
        <w:t>115</w:t>
      </w:r>
      <w:r>
        <w:rPr>
          <w:noProof/>
        </w:rPr>
        <w:fldChar w:fldCharType="end"/>
      </w:r>
    </w:p>
    <w:p w14:paraId="0A082F2A" w14:textId="1B7D093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8.66</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_Toc193088179 \h </w:instrText>
      </w:r>
      <w:r>
        <w:rPr>
          <w:noProof/>
        </w:rPr>
      </w:r>
      <w:r>
        <w:rPr>
          <w:noProof/>
        </w:rPr>
        <w:fldChar w:fldCharType="separate"/>
      </w:r>
      <w:r>
        <w:rPr>
          <w:noProof/>
        </w:rPr>
        <w:t>116</w:t>
      </w:r>
      <w:r>
        <w:rPr>
          <w:noProof/>
        </w:rPr>
        <w:fldChar w:fldCharType="end"/>
      </w:r>
    </w:p>
    <w:p w14:paraId="77061327" w14:textId="04289694"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8.67</w:t>
      </w:r>
      <w:r>
        <w:rPr>
          <w:rFonts w:asciiTheme="minorHAnsi" w:eastAsiaTheme="minorEastAsia" w:hAnsiTheme="minorHAnsi" w:cstheme="minorBidi"/>
          <w:noProof/>
          <w:kern w:val="2"/>
          <w:sz w:val="24"/>
          <w:szCs w:val="24"/>
          <w:lang w:eastAsia="en-GB"/>
          <w14:ligatures w14:val="standardContextual"/>
        </w:rPr>
        <w:tab/>
      </w:r>
      <w:r>
        <w:rPr>
          <w:noProof/>
        </w:rPr>
        <w:t>Attribute Information</w:t>
      </w:r>
      <w:r>
        <w:rPr>
          <w:noProof/>
        </w:rPr>
        <w:tab/>
      </w:r>
      <w:r>
        <w:rPr>
          <w:noProof/>
        </w:rPr>
        <w:fldChar w:fldCharType="begin" w:fldLock="1"/>
      </w:r>
      <w:r>
        <w:rPr>
          <w:noProof/>
        </w:rPr>
        <w:instrText xml:space="preserve"> PAGEREF _Toc193088180 \h </w:instrText>
      </w:r>
      <w:r>
        <w:rPr>
          <w:noProof/>
        </w:rPr>
      </w:r>
      <w:r>
        <w:rPr>
          <w:noProof/>
        </w:rPr>
        <w:fldChar w:fldCharType="separate"/>
      </w:r>
      <w:r>
        <w:rPr>
          <w:noProof/>
        </w:rPr>
        <w:t>116</w:t>
      </w:r>
      <w:r>
        <w:rPr>
          <w:noProof/>
        </w:rPr>
        <w:fldChar w:fldCharType="end"/>
      </w:r>
    </w:p>
    <w:p w14:paraId="3F19C883" w14:textId="1F47900C"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8.68</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_Toc193088181 \h </w:instrText>
      </w:r>
      <w:r>
        <w:rPr>
          <w:noProof/>
        </w:rPr>
      </w:r>
      <w:r>
        <w:rPr>
          <w:noProof/>
        </w:rPr>
        <w:fldChar w:fldCharType="separate"/>
      </w:r>
      <w:r>
        <w:rPr>
          <w:noProof/>
        </w:rPr>
        <w:t>116</w:t>
      </w:r>
      <w:r>
        <w:rPr>
          <w:noProof/>
        </w:rPr>
        <w:fldChar w:fldCharType="end"/>
      </w:r>
    </w:p>
    <w:p w14:paraId="5B2E217B" w14:textId="745C2046"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8.69</w:t>
      </w:r>
      <w:r>
        <w:rPr>
          <w:rFonts w:asciiTheme="minorHAnsi" w:eastAsiaTheme="minorEastAsia" w:hAnsiTheme="minorHAnsi" w:cstheme="minorBidi"/>
          <w:noProof/>
          <w:kern w:val="2"/>
          <w:sz w:val="24"/>
          <w:szCs w:val="24"/>
          <w:lang w:eastAsia="en-GB"/>
          <w14:ligatures w14:val="standardContextual"/>
        </w:rPr>
        <w:tab/>
      </w:r>
      <w:r>
        <w:rPr>
          <w:noProof/>
        </w:rPr>
        <w:t>Remote Entity Address</w:t>
      </w:r>
      <w:r>
        <w:rPr>
          <w:noProof/>
        </w:rPr>
        <w:tab/>
      </w:r>
      <w:r>
        <w:rPr>
          <w:noProof/>
        </w:rPr>
        <w:fldChar w:fldCharType="begin" w:fldLock="1"/>
      </w:r>
      <w:r>
        <w:rPr>
          <w:noProof/>
        </w:rPr>
        <w:instrText xml:space="preserve"> PAGEREF _Toc193088182 \h </w:instrText>
      </w:r>
      <w:r>
        <w:rPr>
          <w:noProof/>
        </w:rPr>
      </w:r>
      <w:r>
        <w:rPr>
          <w:noProof/>
        </w:rPr>
        <w:fldChar w:fldCharType="separate"/>
      </w:r>
      <w:r>
        <w:rPr>
          <w:noProof/>
        </w:rPr>
        <w:t>116</w:t>
      </w:r>
      <w:r>
        <w:rPr>
          <w:noProof/>
        </w:rPr>
        <w:fldChar w:fldCharType="end"/>
      </w:r>
    </w:p>
    <w:p w14:paraId="13C74800" w14:textId="1D8ACFA7"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8.70</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_Toc193088183 \h </w:instrText>
      </w:r>
      <w:r>
        <w:rPr>
          <w:noProof/>
        </w:rPr>
      </w:r>
      <w:r>
        <w:rPr>
          <w:noProof/>
        </w:rPr>
        <w:fldChar w:fldCharType="separate"/>
      </w:r>
      <w:r>
        <w:rPr>
          <w:noProof/>
        </w:rPr>
        <w:t>116</w:t>
      </w:r>
      <w:r>
        <w:rPr>
          <w:noProof/>
        </w:rPr>
        <w:fldChar w:fldCharType="end"/>
      </w:r>
    </w:p>
    <w:p w14:paraId="5F21D315" w14:textId="2BD322A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Item Text Attribute List</w:t>
      </w:r>
      <w:r>
        <w:rPr>
          <w:noProof/>
        </w:rPr>
        <w:tab/>
      </w:r>
      <w:r>
        <w:rPr>
          <w:noProof/>
        </w:rPr>
        <w:fldChar w:fldCharType="begin" w:fldLock="1"/>
      </w:r>
      <w:r>
        <w:rPr>
          <w:noProof/>
        </w:rPr>
        <w:instrText xml:space="preserve"> PAGEREF _Toc193088184 \h </w:instrText>
      </w:r>
      <w:r>
        <w:rPr>
          <w:noProof/>
        </w:rPr>
      </w:r>
      <w:r>
        <w:rPr>
          <w:noProof/>
        </w:rPr>
        <w:fldChar w:fldCharType="separate"/>
      </w:r>
      <w:r>
        <w:rPr>
          <w:noProof/>
        </w:rPr>
        <w:t>116</w:t>
      </w:r>
      <w:r>
        <w:rPr>
          <w:noProof/>
        </w:rPr>
        <w:fldChar w:fldCharType="end"/>
      </w:r>
    </w:p>
    <w:p w14:paraId="2FABB77A" w14:textId="48C48654"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PDP context Activation parameters</w:t>
      </w:r>
      <w:r>
        <w:rPr>
          <w:noProof/>
        </w:rPr>
        <w:tab/>
      </w:r>
      <w:r>
        <w:rPr>
          <w:noProof/>
        </w:rPr>
        <w:fldChar w:fldCharType="begin" w:fldLock="1"/>
      </w:r>
      <w:r>
        <w:rPr>
          <w:noProof/>
        </w:rPr>
        <w:instrText xml:space="preserve"> PAGEREF _Toc193088185 \h </w:instrText>
      </w:r>
      <w:r>
        <w:rPr>
          <w:noProof/>
        </w:rPr>
      </w:r>
      <w:r>
        <w:rPr>
          <w:noProof/>
        </w:rPr>
        <w:fldChar w:fldCharType="separate"/>
      </w:r>
      <w:r>
        <w:rPr>
          <w:noProof/>
        </w:rPr>
        <w:t>116</w:t>
      </w:r>
      <w:r>
        <w:rPr>
          <w:noProof/>
        </w:rPr>
        <w:fldChar w:fldCharType="end"/>
      </w:r>
    </w:p>
    <w:p w14:paraId="69AA9DE8" w14:textId="21A99161"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8.73</w:t>
      </w:r>
      <w:r>
        <w:rPr>
          <w:rFonts w:asciiTheme="minorHAnsi" w:eastAsiaTheme="minorEastAsia" w:hAnsiTheme="minorHAnsi" w:cstheme="minorBidi"/>
          <w:noProof/>
          <w:kern w:val="2"/>
          <w:sz w:val="24"/>
          <w:szCs w:val="24"/>
          <w:lang w:eastAsia="en-GB"/>
          <w14:ligatures w14:val="standardContextual"/>
        </w:rPr>
        <w:tab/>
      </w:r>
      <w:r>
        <w:rPr>
          <w:noProof/>
        </w:rPr>
        <w:t>UTRAN/E-UTRAN/Satellite E-UTRAN/NG-RAN/Satellite NG-RAN Measurement Qualifier</w:t>
      </w:r>
      <w:r>
        <w:rPr>
          <w:noProof/>
        </w:rPr>
        <w:tab/>
      </w:r>
      <w:r>
        <w:rPr>
          <w:noProof/>
        </w:rPr>
        <w:fldChar w:fldCharType="begin" w:fldLock="1"/>
      </w:r>
      <w:r>
        <w:rPr>
          <w:noProof/>
        </w:rPr>
        <w:instrText xml:space="preserve"> PAGEREF _Toc193088186 \h </w:instrText>
      </w:r>
      <w:r>
        <w:rPr>
          <w:noProof/>
        </w:rPr>
      </w:r>
      <w:r>
        <w:rPr>
          <w:noProof/>
        </w:rPr>
        <w:fldChar w:fldCharType="separate"/>
      </w:r>
      <w:r>
        <w:rPr>
          <w:noProof/>
        </w:rPr>
        <w:t>116</w:t>
      </w:r>
      <w:r>
        <w:rPr>
          <w:noProof/>
        </w:rPr>
        <w:fldChar w:fldCharType="end"/>
      </w:r>
    </w:p>
    <w:p w14:paraId="5178BE46" w14:textId="497563D6"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8.74</w:t>
      </w:r>
      <w:r>
        <w:rPr>
          <w:rFonts w:asciiTheme="minorHAnsi" w:eastAsiaTheme="minorEastAsia" w:hAnsiTheme="minorHAnsi" w:cstheme="minorBidi"/>
          <w:noProof/>
          <w:kern w:val="2"/>
          <w:sz w:val="24"/>
          <w:szCs w:val="24"/>
          <w:lang w:eastAsia="en-GB"/>
          <w14:ligatures w14:val="standardContextual"/>
        </w:rPr>
        <w:tab/>
      </w:r>
      <w:r>
        <w:rPr>
          <w:noProof/>
        </w:rPr>
        <w:t>Multimedia Message Reference</w:t>
      </w:r>
      <w:r>
        <w:rPr>
          <w:noProof/>
        </w:rPr>
        <w:tab/>
      </w:r>
      <w:r>
        <w:rPr>
          <w:noProof/>
        </w:rPr>
        <w:fldChar w:fldCharType="begin" w:fldLock="1"/>
      </w:r>
      <w:r>
        <w:rPr>
          <w:noProof/>
        </w:rPr>
        <w:instrText xml:space="preserve"> PAGEREF _Toc193088187 \h </w:instrText>
      </w:r>
      <w:r>
        <w:rPr>
          <w:noProof/>
        </w:rPr>
      </w:r>
      <w:r>
        <w:rPr>
          <w:noProof/>
        </w:rPr>
        <w:fldChar w:fldCharType="separate"/>
      </w:r>
      <w:r>
        <w:rPr>
          <w:noProof/>
        </w:rPr>
        <w:t>117</w:t>
      </w:r>
      <w:r>
        <w:rPr>
          <w:noProof/>
        </w:rPr>
        <w:fldChar w:fldCharType="end"/>
      </w:r>
    </w:p>
    <w:p w14:paraId="202859F9" w14:textId="763F7167"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8.75</w:t>
      </w:r>
      <w:r>
        <w:rPr>
          <w:rFonts w:asciiTheme="minorHAnsi" w:eastAsiaTheme="minorEastAsia" w:hAnsiTheme="minorHAnsi" w:cstheme="minorBidi"/>
          <w:noProof/>
          <w:kern w:val="2"/>
          <w:sz w:val="24"/>
          <w:szCs w:val="24"/>
          <w:lang w:eastAsia="en-GB"/>
          <w14:ligatures w14:val="standardContextual"/>
        </w:rPr>
        <w:tab/>
      </w:r>
      <w:r>
        <w:rPr>
          <w:noProof/>
        </w:rPr>
        <w:t>Multimedia Message Identifier</w:t>
      </w:r>
      <w:r>
        <w:rPr>
          <w:noProof/>
        </w:rPr>
        <w:tab/>
      </w:r>
      <w:r>
        <w:rPr>
          <w:noProof/>
        </w:rPr>
        <w:fldChar w:fldCharType="begin" w:fldLock="1"/>
      </w:r>
      <w:r>
        <w:rPr>
          <w:noProof/>
        </w:rPr>
        <w:instrText xml:space="preserve"> PAGEREF _Toc193088188 \h </w:instrText>
      </w:r>
      <w:r>
        <w:rPr>
          <w:noProof/>
        </w:rPr>
      </w:r>
      <w:r>
        <w:rPr>
          <w:noProof/>
        </w:rPr>
        <w:fldChar w:fldCharType="separate"/>
      </w:r>
      <w:r>
        <w:rPr>
          <w:noProof/>
        </w:rPr>
        <w:t>117</w:t>
      </w:r>
      <w:r>
        <w:rPr>
          <w:noProof/>
        </w:rPr>
        <w:fldChar w:fldCharType="end"/>
      </w:r>
    </w:p>
    <w:p w14:paraId="4710776E" w14:textId="56024256"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8.76</w:t>
      </w:r>
      <w:r>
        <w:rPr>
          <w:rFonts w:asciiTheme="minorHAnsi" w:eastAsiaTheme="minorEastAsia" w:hAnsiTheme="minorHAnsi" w:cstheme="minorBidi"/>
          <w:noProof/>
          <w:kern w:val="2"/>
          <w:sz w:val="24"/>
          <w:szCs w:val="24"/>
          <w:lang w:eastAsia="en-GB"/>
          <w14:ligatures w14:val="standardContextual"/>
        </w:rPr>
        <w:tab/>
      </w:r>
      <w:r>
        <w:rPr>
          <w:noProof/>
        </w:rPr>
        <w:t xml:space="preserve">Multimedia Message </w:t>
      </w:r>
      <w:r w:rsidRPr="004A2F68">
        <w:rPr>
          <w:noProof/>
          <w:lang w:val="en-US"/>
        </w:rPr>
        <w:t>Transfer</w:t>
      </w:r>
      <w:r>
        <w:rPr>
          <w:noProof/>
        </w:rPr>
        <w:t xml:space="preserve"> status</w:t>
      </w:r>
      <w:r>
        <w:rPr>
          <w:noProof/>
        </w:rPr>
        <w:tab/>
      </w:r>
      <w:r>
        <w:rPr>
          <w:noProof/>
        </w:rPr>
        <w:fldChar w:fldCharType="begin" w:fldLock="1"/>
      </w:r>
      <w:r>
        <w:rPr>
          <w:noProof/>
        </w:rPr>
        <w:instrText xml:space="preserve"> PAGEREF _Toc193088189 \h </w:instrText>
      </w:r>
      <w:r>
        <w:rPr>
          <w:noProof/>
        </w:rPr>
      </w:r>
      <w:r>
        <w:rPr>
          <w:noProof/>
        </w:rPr>
        <w:fldChar w:fldCharType="separate"/>
      </w:r>
      <w:r>
        <w:rPr>
          <w:noProof/>
        </w:rPr>
        <w:t>117</w:t>
      </w:r>
      <w:r>
        <w:rPr>
          <w:noProof/>
        </w:rPr>
        <w:fldChar w:fldCharType="end"/>
      </w:r>
    </w:p>
    <w:p w14:paraId="5DC285DC" w14:textId="51A0C097"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8.77</w:t>
      </w:r>
      <w:r>
        <w:rPr>
          <w:rFonts w:asciiTheme="minorHAnsi" w:eastAsiaTheme="minorEastAsia" w:hAnsiTheme="minorHAnsi" w:cstheme="minorBidi"/>
          <w:noProof/>
          <w:kern w:val="2"/>
          <w:sz w:val="24"/>
          <w:szCs w:val="24"/>
          <w:lang w:eastAsia="en-GB"/>
          <w14:ligatures w14:val="standardContextual"/>
        </w:rPr>
        <w:tab/>
      </w:r>
      <w:r>
        <w:rPr>
          <w:noProof/>
        </w:rPr>
        <w:t>MM Content Identifier</w:t>
      </w:r>
      <w:r>
        <w:rPr>
          <w:noProof/>
        </w:rPr>
        <w:tab/>
      </w:r>
      <w:r>
        <w:rPr>
          <w:noProof/>
        </w:rPr>
        <w:fldChar w:fldCharType="begin" w:fldLock="1"/>
      </w:r>
      <w:r>
        <w:rPr>
          <w:noProof/>
        </w:rPr>
        <w:instrText xml:space="preserve"> PAGEREF _Toc193088190 \h </w:instrText>
      </w:r>
      <w:r>
        <w:rPr>
          <w:noProof/>
        </w:rPr>
      </w:r>
      <w:r>
        <w:rPr>
          <w:noProof/>
        </w:rPr>
        <w:fldChar w:fldCharType="separate"/>
      </w:r>
      <w:r>
        <w:rPr>
          <w:noProof/>
        </w:rPr>
        <w:t>117</w:t>
      </w:r>
      <w:r>
        <w:rPr>
          <w:noProof/>
        </w:rPr>
        <w:fldChar w:fldCharType="end"/>
      </w:r>
    </w:p>
    <w:p w14:paraId="0A962D08" w14:textId="01D43FC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8.78</w:t>
      </w:r>
      <w:r>
        <w:rPr>
          <w:rFonts w:asciiTheme="minorHAnsi" w:eastAsiaTheme="minorEastAsia" w:hAnsiTheme="minorHAnsi" w:cstheme="minorBidi"/>
          <w:noProof/>
          <w:kern w:val="2"/>
          <w:sz w:val="24"/>
          <w:szCs w:val="24"/>
          <w:lang w:eastAsia="en-GB"/>
          <w14:ligatures w14:val="standardContextual"/>
        </w:rPr>
        <w:tab/>
      </w:r>
      <w:r>
        <w:rPr>
          <w:noProof/>
        </w:rPr>
        <w:t>Multimedia Message Notification</w:t>
      </w:r>
      <w:r>
        <w:rPr>
          <w:noProof/>
        </w:rPr>
        <w:tab/>
      </w:r>
      <w:r>
        <w:rPr>
          <w:noProof/>
        </w:rPr>
        <w:fldChar w:fldCharType="begin" w:fldLock="1"/>
      </w:r>
      <w:r>
        <w:rPr>
          <w:noProof/>
        </w:rPr>
        <w:instrText xml:space="preserve"> PAGEREF _Toc193088191 \h </w:instrText>
      </w:r>
      <w:r>
        <w:rPr>
          <w:noProof/>
        </w:rPr>
      </w:r>
      <w:r>
        <w:rPr>
          <w:noProof/>
        </w:rPr>
        <w:fldChar w:fldCharType="separate"/>
      </w:r>
      <w:r>
        <w:rPr>
          <w:noProof/>
        </w:rPr>
        <w:t>117</w:t>
      </w:r>
      <w:r>
        <w:rPr>
          <w:noProof/>
        </w:rPr>
        <w:fldChar w:fldCharType="end"/>
      </w:r>
    </w:p>
    <w:p w14:paraId="3E4A32CB" w14:textId="20731A19"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8.79</w:t>
      </w:r>
      <w:r>
        <w:rPr>
          <w:rFonts w:asciiTheme="minorHAnsi" w:eastAsiaTheme="minorEastAsia" w:hAnsiTheme="minorHAnsi" w:cstheme="minorBidi"/>
          <w:noProof/>
          <w:kern w:val="2"/>
          <w:sz w:val="24"/>
          <w:szCs w:val="24"/>
          <w:lang w:eastAsia="en-GB"/>
          <w14:ligatures w14:val="standardContextual"/>
        </w:rPr>
        <w:tab/>
      </w:r>
      <w:r>
        <w:rPr>
          <w:noProof/>
        </w:rPr>
        <w:t>Last Envelope</w:t>
      </w:r>
      <w:r>
        <w:rPr>
          <w:noProof/>
        </w:rPr>
        <w:tab/>
      </w:r>
      <w:r>
        <w:rPr>
          <w:noProof/>
        </w:rPr>
        <w:fldChar w:fldCharType="begin" w:fldLock="1"/>
      </w:r>
      <w:r>
        <w:rPr>
          <w:noProof/>
        </w:rPr>
        <w:instrText xml:space="preserve"> PAGEREF _Toc193088192 \h </w:instrText>
      </w:r>
      <w:r>
        <w:rPr>
          <w:noProof/>
        </w:rPr>
      </w:r>
      <w:r>
        <w:rPr>
          <w:noProof/>
        </w:rPr>
        <w:fldChar w:fldCharType="separate"/>
      </w:r>
      <w:r>
        <w:rPr>
          <w:noProof/>
        </w:rPr>
        <w:t>117</w:t>
      </w:r>
      <w:r>
        <w:rPr>
          <w:noProof/>
        </w:rPr>
        <w:fldChar w:fldCharType="end"/>
      </w:r>
    </w:p>
    <w:p w14:paraId="3F8B7A00" w14:textId="4692075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sidRPr="004A2F68">
        <w:rPr>
          <w:noProof/>
          <w:lang w:val="en-US"/>
        </w:rPr>
        <w:t>8.80</w:t>
      </w:r>
      <w:r>
        <w:rPr>
          <w:rFonts w:asciiTheme="minorHAnsi" w:eastAsiaTheme="minorEastAsia" w:hAnsiTheme="minorHAnsi" w:cstheme="minorBidi"/>
          <w:noProof/>
          <w:kern w:val="2"/>
          <w:sz w:val="24"/>
          <w:szCs w:val="24"/>
          <w:lang w:eastAsia="en-GB"/>
          <w14:ligatures w14:val="standardContextual"/>
        </w:rPr>
        <w:tab/>
      </w:r>
      <w:r w:rsidRPr="004A2F68">
        <w:rPr>
          <w:noProof/>
          <w:lang w:val="en-US"/>
        </w:rPr>
        <w:t>Frames Layout</w:t>
      </w:r>
      <w:r>
        <w:rPr>
          <w:noProof/>
        </w:rPr>
        <w:tab/>
      </w:r>
      <w:r>
        <w:rPr>
          <w:noProof/>
        </w:rPr>
        <w:fldChar w:fldCharType="begin" w:fldLock="1"/>
      </w:r>
      <w:r>
        <w:rPr>
          <w:noProof/>
        </w:rPr>
        <w:instrText xml:space="preserve"> PAGEREF _Toc193088193 \h </w:instrText>
      </w:r>
      <w:r>
        <w:rPr>
          <w:noProof/>
        </w:rPr>
      </w:r>
      <w:r>
        <w:rPr>
          <w:noProof/>
        </w:rPr>
        <w:fldChar w:fldCharType="separate"/>
      </w:r>
      <w:r>
        <w:rPr>
          <w:noProof/>
        </w:rPr>
        <w:t>118</w:t>
      </w:r>
      <w:r>
        <w:rPr>
          <w:noProof/>
        </w:rPr>
        <w:fldChar w:fldCharType="end"/>
      </w:r>
    </w:p>
    <w:p w14:paraId="64D42D30" w14:textId="34F10088"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8.81</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_Toc193088194 \h </w:instrText>
      </w:r>
      <w:r>
        <w:rPr>
          <w:noProof/>
        </w:rPr>
      </w:r>
      <w:r>
        <w:rPr>
          <w:noProof/>
        </w:rPr>
        <w:fldChar w:fldCharType="separate"/>
      </w:r>
      <w:r>
        <w:rPr>
          <w:noProof/>
        </w:rPr>
        <w:t>118</w:t>
      </w:r>
      <w:r>
        <w:rPr>
          <w:noProof/>
        </w:rPr>
        <w:fldChar w:fldCharType="end"/>
      </w:r>
    </w:p>
    <w:p w14:paraId="3AD66673" w14:textId="187451FD"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sidRPr="004A2F68">
        <w:rPr>
          <w:noProof/>
          <w:lang w:val="fr-FR"/>
        </w:rPr>
        <w:t>8.82</w:t>
      </w:r>
      <w:r>
        <w:rPr>
          <w:rFonts w:asciiTheme="minorHAnsi" w:eastAsiaTheme="minorEastAsia" w:hAnsiTheme="minorHAnsi" w:cstheme="minorBidi"/>
          <w:noProof/>
          <w:kern w:val="2"/>
          <w:sz w:val="24"/>
          <w:szCs w:val="24"/>
          <w:lang w:eastAsia="en-GB"/>
          <w14:ligatures w14:val="standardContextual"/>
        </w:rPr>
        <w:tab/>
      </w:r>
      <w:r w:rsidRPr="004A2F68">
        <w:rPr>
          <w:noProof/>
          <w:lang w:val="fr-FR"/>
        </w:rPr>
        <w:t>Frames identifier</w:t>
      </w:r>
      <w:r>
        <w:rPr>
          <w:noProof/>
        </w:rPr>
        <w:tab/>
      </w:r>
      <w:r>
        <w:rPr>
          <w:noProof/>
        </w:rPr>
        <w:fldChar w:fldCharType="begin" w:fldLock="1"/>
      </w:r>
      <w:r>
        <w:rPr>
          <w:noProof/>
        </w:rPr>
        <w:instrText xml:space="preserve"> PAGEREF _Toc193088195 \h </w:instrText>
      </w:r>
      <w:r>
        <w:rPr>
          <w:noProof/>
        </w:rPr>
      </w:r>
      <w:r>
        <w:rPr>
          <w:noProof/>
        </w:rPr>
        <w:fldChar w:fldCharType="separate"/>
      </w:r>
      <w:r>
        <w:rPr>
          <w:noProof/>
        </w:rPr>
        <w:t>118</w:t>
      </w:r>
      <w:r>
        <w:rPr>
          <w:noProof/>
        </w:rPr>
        <w:fldChar w:fldCharType="end"/>
      </w:r>
    </w:p>
    <w:p w14:paraId="4E2525B7" w14:textId="17209AC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8.83</w:t>
      </w:r>
      <w:r>
        <w:rPr>
          <w:rFonts w:asciiTheme="minorHAnsi" w:eastAsiaTheme="minorEastAsia" w:hAnsiTheme="minorHAnsi" w:cstheme="minorBidi"/>
          <w:noProof/>
          <w:kern w:val="2"/>
          <w:sz w:val="24"/>
          <w:szCs w:val="24"/>
          <w:lang w:eastAsia="en-GB"/>
          <w14:ligatures w14:val="standardContextual"/>
        </w:rPr>
        <w:tab/>
      </w:r>
      <w:r>
        <w:rPr>
          <w:noProof/>
        </w:rPr>
        <w:t>I-WLAN Identifier</w:t>
      </w:r>
      <w:r>
        <w:rPr>
          <w:noProof/>
        </w:rPr>
        <w:tab/>
      </w:r>
      <w:r>
        <w:rPr>
          <w:noProof/>
        </w:rPr>
        <w:fldChar w:fldCharType="begin" w:fldLock="1"/>
      </w:r>
      <w:r>
        <w:rPr>
          <w:noProof/>
        </w:rPr>
        <w:instrText xml:space="preserve"> PAGEREF _Toc193088196 \h </w:instrText>
      </w:r>
      <w:r>
        <w:rPr>
          <w:noProof/>
        </w:rPr>
      </w:r>
      <w:r>
        <w:rPr>
          <w:noProof/>
        </w:rPr>
        <w:fldChar w:fldCharType="separate"/>
      </w:r>
      <w:r>
        <w:rPr>
          <w:noProof/>
        </w:rPr>
        <w:t>118</w:t>
      </w:r>
      <w:r>
        <w:rPr>
          <w:noProof/>
        </w:rPr>
        <w:fldChar w:fldCharType="end"/>
      </w:r>
    </w:p>
    <w:p w14:paraId="0224B274" w14:textId="763CDA6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rPr>
        <w:t>(I-)WLAN Access Status</w:t>
      </w:r>
      <w:r>
        <w:rPr>
          <w:noProof/>
        </w:rPr>
        <w:tab/>
      </w:r>
      <w:r>
        <w:rPr>
          <w:noProof/>
        </w:rPr>
        <w:fldChar w:fldCharType="begin" w:fldLock="1"/>
      </w:r>
      <w:r>
        <w:rPr>
          <w:noProof/>
        </w:rPr>
        <w:instrText xml:space="preserve"> PAGEREF _Toc193088197 \h </w:instrText>
      </w:r>
      <w:r>
        <w:rPr>
          <w:noProof/>
        </w:rPr>
      </w:r>
      <w:r>
        <w:rPr>
          <w:noProof/>
        </w:rPr>
        <w:fldChar w:fldCharType="separate"/>
      </w:r>
      <w:r>
        <w:rPr>
          <w:noProof/>
        </w:rPr>
        <w:t>118</w:t>
      </w:r>
      <w:r>
        <w:rPr>
          <w:noProof/>
        </w:rPr>
        <w:fldChar w:fldCharType="end"/>
      </w:r>
    </w:p>
    <w:p w14:paraId="54DEBEDE" w14:textId="3410706C"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8.85</w:t>
      </w:r>
      <w:r>
        <w:rPr>
          <w:rFonts w:asciiTheme="minorHAnsi" w:eastAsiaTheme="minorEastAsia" w:hAnsiTheme="minorHAnsi" w:cstheme="minorBidi"/>
          <w:noProof/>
          <w:kern w:val="2"/>
          <w:sz w:val="24"/>
          <w:szCs w:val="24"/>
          <w:lang w:eastAsia="en-GB"/>
          <w14:ligatures w14:val="standardContextual"/>
        </w:rPr>
        <w:tab/>
      </w:r>
      <w:r>
        <w:rPr>
          <w:noProof/>
        </w:rPr>
        <w:t>IMEISV</w:t>
      </w:r>
      <w:r>
        <w:rPr>
          <w:noProof/>
        </w:rPr>
        <w:tab/>
      </w:r>
      <w:r>
        <w:rPr>
          <w:noProof/>
        </w:rPr>
        <w:fldChar w:fldCharType="begin" w:fldLock="1"/>
      </w:r>
      <w:r>
        <w:rPr>
          <w:noProof/>
        </w:rPr>
        <w:instrText xml:space="preserve"> PAGEREF _Toc193088198 \h </w:instrText>
      </w:r>
      <w:r>
        <w:rPr>
          <w:noProof/>
        </w:rPr>
      </w:r>
      <w:r>
        <w:rPr>
          <w:noProof/>
        </w:rPr>
        <w:fldChar w:fldCharType="separate"/>
      </w:r>
      <w:r>
        <w:rPr>
          <w:noProof/>
        </w:rPr>
        <w:t>118</w:t>
      </w:r>
      <w:r>
        <w:rPr>
          <w:noProof/>
        </w:rPr>
        <w:fldChar w:fldCharType="end"/>
      </w:r>
    </w:p>
    <w:p w14:paraId="004D235F" w14:textId="7169D15E"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8.86</w:t>
      </w:r>
      <w:r>
        <w:rPr>
          <w:rFonts w:asciiTheme="minorHAnsi" w:eastAsiaTheme="minorEastAsia" w:hAnsiTheme="minorHAnsi" w:cstheme="minorBidi"/>
          <w:noProof/>
          <w:kern w:val="2"/>
          <w:sz w:val="24"/>
          <w:szCs w:val="24"/>
          <w:lang w:eastAsia="en-GB"/>
          <w14:ligatures w14:val="standardContextual"/>
        </w:rPr>
        <w:tab/>
      </w:r>
      <w:r>
        <w:rPr>
          <w:noProof/>
        </w:rPr>
        <w:t>Network search mode</w:t>
      </w:r>
      <w:r>
        <w:rPr>
          <w:noProof/>
        </w:rPr>
        <w:tab/>
      </w:r>
      <w:r>
        <w:rPr>
          <w:noProof/>
        </w:rPr>
        <w:fldChar w:fldCharType="begin" w:fldLock="1"/>
      </w:r>
      <w:r>
        <w:rPr>
          <w:noProof/>
        </w:rPr>
        <w:instrText xml:space="preserve"> PAGEREF _Toc193088199 \h </w:instrText>
      </w:r>
      <w:r>
        <w:rPr>
          <w:noProof/>
        </w:rPr>
      </w:r>
      <w:r>
        <w:rPr>
          <w:noProof/>
        </w:rPr>
        <w:fldChar w:fldCharType="separate"/>
      </w:r>
      <w:r>
        <w:rPr>
          <w:noProof/>
        </w:rPr>
        <w:t>118</w:t>
      </w:r>
      <w:r>
        <w:rPr>
          <w:noProof/>
        </w:rPr>
        <w:fldChar w:fldCharType="end"/>
      </w:r>
    </w:p>
    <w:p w14:paraId="2A529A07" w14:textId="00BF661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8.87</w:t>
      </w:r>
      <w:r>
        <w:rPr>
          <w:rFonts w:asciiTheme="minorHAnsi" w:eastAsiaTheme="minorEastAsia" w:hAnsiTheme="minorHAnsi" w:cstheme="minorBidi"/>
          <w:noProof/>
          <w:kern w:val="2"/>
          <w:sz w:val="24"/>
          <w:szCs w:val="24"/>
          <w:lang w:eastAsia="en-GB"/>
          <w14:ligatures w14:val="standardContextual"/>
        </w:rPr>
        <w:tab/>
      </w:r>
      <w:r>
        <w:rPr>
          <w:noProof/>
        </w:rPr>
        <w:t>Battery State</w:t>
      </w:r>
      <w:r>
        <w:rPr>
          <w:noProof/>
        </w:rPr>
        <w:tab/>
      </w:r>
      <w:r>
        <w:rPr>
          <w:noProof/>
        </w:rPr>
        <w:fldChar w:fldCharType="begin" w:fldLock="1"/>
      </w:r>
      <w:r>
        <w:rPr>
          <w:noProof/>
        </w:rPr>
        <w:instrText xml:space="preserve"> PAGEREF _Toc193088200 \h </w:instrText>
      </w:r>
      <w:r>
        <w:rPr>
          <w:noProof/>
        </w:rPr>
      </w:r>
      <w:r>
        <w:rPr>
          <w:noProof/>
        </w:rPr>
        <w:fldChar w:fldCharType="separate"/>
      </w:r>
      <w:r>
        <w:rPr>
          <w:noProof/>
        </w:rPr>
        <w:t>118</w:t>
      </w:r>
      <w:r>
        <w:rPr>
          <w:noProof/>
        </w:rPr>
        <w:fldChar w:fldCharType="end"/>
      </w:r>
    </w:p>
    <w:p w14:paraId="3DEBBFF5" w14:textId="4A627B8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8.88</w:t>
      </w:r>
      <w:r>
        <w:rPr>
          <w:rFonts w:asciiTheme="minorHAnsi" w:eastAsiaTheme="minorEastAsia" w:hAnsiTheme="minorHAnsi" w:cstheme="minorBidi"/>
          <w:noProof/>
          <w:kern w:val="2"/>
          <w:sz w:val="24"/>
          <w:szCs w:val="24"/>
          <w:lang w:eastAsia="en-GB"/>
          <w14:ligatures w14:val="standardContextual"/>
        </w:rPr>
        <w:tab/>
      </w:r>
      <w:r>
        <w:rPr>
          <w:noProof/>
        </w:rPr>
        <w:t>Browsing status</w:t>
      </w:r>
      <w:r>
        <w:rPr>
          <w:noProof/>
        </w:rPr>
        <w:tab/>
      </w:r>
      <w:r>
        <w:rPr>
          <w:noProof/>
        </w:rPr>
        <w:fldChar w:fldCharType="begin" w:fldLock="1"/>
      </w:r>
      <w:r>
        <w:rPr>
          <w:noProof/>
        </w:rPr>
        <w:instrText xml:space="preserve"> PAGEREF _Toc193088201 \h </w:instrText>
      </w:r>
      <w:r>
        <w:rPr>
          <w:noProof/>
        </w:rPr>
      </w:r>
      <w:r>
        <w:rPr>
          <w:noProof/>
        </w:rPr>
        <w:fldChar w:fldCharType="separate"/>
      </w:r>
      <w:r>
        <w:rPr>
          <w:noProof/>
        </w:rPr>
        <w:t>119</w:t>
      </w:r>
      <w:r>
        <w:rPr>
          <w:noProof/>
        </w:rPr>
        <w:fldChar w:fldCharType="end"/>
      </w:r>
    </w:p>
    <w:p w14:paraId="182FF1D3" w14:textId="21EF6BBC"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8.89</w:t>
      </w:r>
      <w:r>
        <w:rPr>
          <w:rFonts w:asciiTheme="minorHAnsi" w:eastAsiaTheme="minorEastAsia" w:hAnsiTheme="minorHAnsi" w:cstheme="minorBidi"/>
          <w:noProof/>
          <w:kern w:val="2"/>
          <w:sz w:val="24"/>
          <w:szCs w:val="24"/>
          <w:lang w:eastAsia="en-GB"/>
          <w14:ligatures w14:val="standardContextual"/>
        </w:rPr>
        <w:tab/>
      </w:r>
      <w:r>
        <w:rPr>
          <w:noProof/>
        </w:rPr>
        <w:t>Registry application data</w:t>
      </w:r>
      <w:r>
        <w:rPr>
          <w:noProof/>
        </w:rPr>
        <w:tab/>
      </w:r>
      <w:r>
        <w:rPr>
          <w:noProof/>
        </w:rPr>
        <w:fldChar w:fldCharType="begin" w:fldLock="1"/>
      </w:r>
      <w:r>
        <w:rPr>
          <w:noProof/>
        </w:rPr>
        <w:instrText xml:space="preserve"> PAGEREF _Toc193088202 \h </w:instrText>
      </w:r>
      <w:r>
        <w:rPr>
          <w:noProof/>
        </w:rPr>
      </w:r>
      <w:r>
        <w:rPr>
          <w:noProof/>
        </w:rPr>
        <w:fldChar w:fldCharType="separate"/>
      </w:r>
      <w:r>
        <w:rPr>
          <w:noProof/>
        </w:rPr>
        <w:t>119</w:t>
      </w:r>
      <w:r>
        <w:rPr>
          <w:noProof/>
        </w:rPr>
        <w:fldChar w:fldCharType="end"/>
      </w:r>
    </w:p>
    <w:p w14:paraId="025CDAA3" w14:textId="7CEA79DF"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8.90</w:t>
      </w:r>
      <w:r>
        <w:rPr>
          <w:rFonts w:asciiTheme="minorHAnsi" w:eastAsiaTheme="minorEastAsia" w:hAnsiTheme="minorHAnsi" w:cstheme="minorBidi"/>
          <w:noProof/>
          <w:kern w:val="2"/>
          <w:sz w:val="24"/>
          <w:szCs w:val="24"/>
          <w:lang w:eastAsia="en-GB"/>
          <w14:ligatures w14:val="standardContextual"/>
        </w:rPr>
        <w:tab/>
      </w:r>
      <w:r>
        <w:rPr>
          <w:noProof/>
        </w:rPr>
        <w:t>PLMNwAcT List</w:t>
      </w:r>
      <w:r>
        <w:rPr>
          <w:noProof/>
        </w:rPr>
        <w:tab/>
      </w:r>
      <w:r>
        <w:rPr>
          <w:noProof/>
        </w:rPr>
        <w:fldChar w:fldCharType="begin" w:fldLock="1"/>
      </w:r>
      <w:r>
        <w:rPr>
          <w:noProof/>
        </w:rPr>
        <w:instrText xml:space="preserve"> PAGEREF _Toc193088203 \h </w:instrText>
      </w:r>
      <w:r>
        <w:rPr>
          <w:noProof/>
        </w:rPr>
      </w:r>
      <w:r>
        <w:rPr>
          <w:noProof/>
        </w:rPr>
        <w:fldChar w:fldCharType="separate"/>
      </w:r>
      <w:r>
        <w:rPr>
          <w:noProof/>
        </w:rPr>
        <w:t>119</w:t>
      </w:r>
      <w:r>
        <w:rPr>
          <w:noProof/>
        </w:rPr>
        <w:fldChar w:fldCharType="end"/>
      </w:r>
    </w:p>
    <w:p w14:paraId="3F3C4E6C" w14:textId="270240D6"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rPr>
        <w:t>Routing Area Identification</w:t>
      </w:r>
      <w:r>
        <w:rPr>
          <w:noProof/>
        </w:rPr>
        <w:tab/>
      </w:r>
      <w:r>
        <w:rPr>
          <w:noProof/>
        </w:rPr>
        <w:fldChar w:fldCharType="begin" w:fldLock="1"/>
      </w:r>
      <w:r>
        <w:rPr>
          <w:noProof/>
        </w:rPr>
        <w:instrText xml:space="preserve"> PAGEREF _Toc193088204 \h </w:instrText>
      </w:r>
      <w:r>
        <w:rPr>
          <w:noProof/>
        </w:rPr>
      </w:r>
      <w:r>
        <w:rPr>
          <w:noProof/>
        </w:rPr>
        <w:fldChar w:fldCharType="separate"/>
      </w:r>
      <w:r>
        <w:rPr>
          <w:noProof/>
        </w:rPr>
        <w:t>119</w:t>
      </w:r>
      <w:r>
        <w:rPr>
          <w:noProof/>
        </w:rPr>
        <w:fldChar w:fldCharType="end"/>
      </w:r>
    </w:p>
    <w:p w14:paraId="0799495A" w14:textId="36E0871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8.92</w:t>
      </w:r>
      <w:r>
        <w:rPr>
          <w:rFonts w:asciiTheme="minorHAnsi" w:eastAsiaTheme="minorEastAsia" w:hAnsiTheme="minorHAnsi" w:cstheme="minorBidi"/>
          <w:noProof/>
          <w:kern w:val="2"/>
          <w:sz w:val="24"/>
          <w:szCs w:val="24"/>
          <w:lang w:eastAsia="en-GB"/>
          <w14:ligatures w14:val="standardContextual"/>
        </w:rPr>
        <w:tab/>
      </w:r>
      <w:r>
        <w:rPr>
          <w:noProof/>
        </w:rPr>
        <w:t>Update/Attach/Registration Type</w:t>
      </w:r>
      <w:r>
        <w:rPr>
          <w:noProof/>
        </w:rPr>
        <w:tab/>
      </w:r>
      <w:r>
        <w:rPr>
          <w:noProof/>
        </w:rPr>
        <w:fldChar w:fldCharType="begin" w:fldLock="1"/>
      </w:r>
      <w:r>
        <w:rPr>
          <w:noProof/>
        </w:rPr>
        <w:instrText xml:space="preserve"> PAGEREF _Toc193088205 \h </w:instrText>
      </w:r>
      <w:r>
        <w:rPr>
          <w:noProof/>
        </w:rPr>
      </w:r>
      <w:r>
        <w:rPr>
          <w:noProof/>
        </w:rPr>
        <w:fldChar w:fldCharType="separate"/>
      </w:r>
      <w:r>
        <w:rPr>
          <w:noProof/>
        </w:rPr>
        <w:t>119</w:t>
      </w:r>
      <w:r>
        <w:rPr>
          <w:noProof/>
        </w:rPr>
        <w:fldChar w:fldCharType="end"/>
      </w:r>
    </w:p>
    <w:p w14:paraId="1E9FAA16" w14:textId="7CF30618"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8.93</w:t>
      </w:r>
      <w:r>
        <w:rPr>
          <w:rFonts w:asciiTheme="minorHAnsi" w:eastAsiaTheme="minorEastAsia" w:hAnsiTheme="minorHAnsi" w:cstheme="minorBidi"/>
          <w:noProof/>
          <w:kern w:val="2"/>
          <w:sz w:val="24"/>
          <w:szCs w:val="24"/>
          <w:lang w:eastAsia="en-GB"/>
          <w14:ligatures w14:val="standardContextual"/>
        </w:rPr>
        <w:tab/>
      </w:r>
      <w:r>
        <w:rPr>
          <w:noProof/>
        </w:rPr>
        <w:t>Rejection Cause Code</w:t>
      </w:r>
      <w:r>
        <w:rPr>
          <w:noProof/>
        </w:rPr>
        <w:tab/>
      </w:r>
      <w:r>
        <w:rPr>
          <w:noProof/>
        </w:rPr>
        <w:fldChar w:fldCharType="begin" w:fldLock="1"/>
      </w:r>
      <w:r>
        <w:rPr>
          <w:noProof/>
        </w:rPr>
        <w:instrText xml:space="preserve"> PAGEREF _Toc193088206 \h </w:instrText>
      </w:r>
      <w:r>
        <w:rPr>
          <w:noProof/>
        </w:rPr>
      </w:r>
      <w:r>
        <w:rPr>
          <w:noProof/>
        </w:rPr>
        <w:fldChar w:fldCharType="separate"/>
      </w:r>
      <w:r>
        <w:rPr>
          <w:noProof/>
        </w:rPr>
        <w:t>120</w:t>
      </w:r>
      <w:r>
        <w:rPr>
          <w:noProof/>
        </w:rPr>
        <w:fldChar w:fldCharType="end"/>
      </w:r>
    </w:p>
    <w:p w14:paraId="6E4CBDCB" w14:textId="0993A03A"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8.94</w:t>
      </w:r>
      <w:r>
        <w:rPr>
          <w:rFonts w:asciiTheme="minorHAnsi" w:eastAsiaTheme="minorEastAsia" w:hAnsiTheme="minorHAnsi" w:cstheme="minorBidi"/>
          <w:noProof/>
          <w:kern w:val="2"/>
          <w:sz w:val="24"/>
          <w:szCs w:val="24"/>
          <w:lang w:eastAsia="en-GB"/>
          <w14:ligatures w14:val="standardContextual"/>
        </w:rPr>
        <w:tab/>
      </w:r>
      <w:r>
        <w:rPr>
          <w:noProof/>
        </w:rPr>
        <w:t>Geographical Location Parameters</w:t>
      </w:r>
      <w:r>
        <w:rPr>
          <w:noProof/>
        </w:rPr>
        <w:tab/>
      </w:r>
      <w:r>
        <w:rPr>
          <w:noProof/>
        </w:rPr>
        <w:fldChar w:fldCharType="begin" w:fldLock="1"/>
      </w:r>
      <w:r>
        <w:rPr>
          <w:noProof/>
        </w:rPr>
        <w:instrText xml:space="preserve"> PAGEREF _Toc193088207 \h </w:instrText>
      </w:r>
      <w:r>
        <w:rPr>
          <w:noProof/>
        </w:rPr>
      </w:r>
      <w:r>
        <w:rPr>
          <w:noProof/>
        </w:rPr>
        <w:fldChar w:fldCharType="separate"/>
      </w:r>
      <w:r>
        <w:rPr>
          <w:noProof/>
        </w:rPr>
        <w:t>121</w:t>
      </w:r>
      <w:r>
        <w:rPr>
          <w:noProof/>
        </w:rPr>
        <w:fldChar w:fldCharType="end"/>
      </w:r>
    </w:p>
    <w:p w14:paraId="111A109B" w14:textId="6A8C96B4"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8.95</w:t>
      </w:r>
      <w:r>
        <w:rPr>
          <w:rFonts w:asciiTheme="minorHAnsi" w:eastAsiaTheme="minorEastAsia" w:hAnsiTheme="minorHAnsi" w:cstheme="minorBidi"/>
          <w:noProof/>
          <w:kern w:val="2"/>
          <w:sz w:val="24"/>
          <w:szCs w:val="24"/>
          <w:lang w:eastAsia="en-GB"/>
          <w14:ligatures w14:val="standardContextual"/>
        </w:rPr>
        <w:tab/>
      </w:r>
      <w:r>
        <w:rPr>
          <w:noProof/>
        </w:rPr>
        <w:t>GAD shapes</w:t>
      </w:r>
      <w:r>
        <w:rPr>
          <w:noProof/>
        </w:rPr>
        <w:tab/>
      </w:r>
      <w:r>
        <w:rPr>
          <w:noProof/>
        </w:rPr>
        <w:fldChar w:fldCharType="begin" w:fldLock="1"/>
      </w:r>
      <w:r>
        <w:rPr>
          <w:noProof/>
        </w:rPr>
        <w:instrText xml:space="preserve"> PAGEREF _Toc193088208 \h </w:instrText>
      </w:r>
      <w:r>
        <w:rPr>
          <w:noProof/>
        </w:rPr>
      </w:r>
      <w:r>
        <w:rPr>
          <w:noProof/>
        </w:rPr>
        <w:fldChar w:fldCharType="separate"/>
      </w:r>
      <w:r>
        <w:rPr>
          <w:noProof/>
        </w:rPr>
        <w:t>123</w:t>
      </w:r>
      <w:r>
        <w:rPr>
          <w:noProof/>
        </w:rPr>
        <w:fldChar w:fldCharType="end"/>
      </w:r>
    </w:p>
    <w:p w14:paraId="2FFBC787" w14:textId="79DA9DE7"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8.96</w:t>
      </w:r>
      <w:r>
        <w:rPr>
          <w:rFonts w:asciiTheme="minorHAnsi" w:eastAsiaTheme="minorEastAsia" w:hAnsiTheme="minorHAnsi" w:cstheme="minorBidi"/>
          <w:noProof/>
          <w:kern w:val="2"/>
          <w:sz w:val="24"/>
          <w:szCs w:val="24"/>
          <w:lang w:eastAsia="en-GB"/>
          <w14:ligatures w14:val="standardContextual"/>
        </w:rPr>
        <w:tab/>
      </w:r>
      <w:r>
        <w:rPr>
          <w:noProof/>
        </w:rPr>
        <w:t>NMEA sentence</w:t>
      </w:r>
      <w:r>
        <w:rPr>
          <w:noProof/>
        </w:rPr>
        <w:tab/>
      </w:r>
      <w:r>
        <w:rPr>
          <w:noProof/>
        </w:rPr>
        <w:fldChar w:fldCharType="begin" w:fldLock="1"/>
      </w:r>
      <w:r>
        <w:rPr>
          <w:noProof/>
        </w:rPr>
        <w:instrText xml:space="preserve"> PAGEREF _Toc193088209 \h </w:instrText>
      </w:r>
      <w:r>
        <w:rPr>
          <w:noProof/>
        </w:rPr>
      </w:r>
      <w:r>
        <w:rPr>
          <w:noProof/>
        </w:rPr>
        <w:fldChar w:fldCharType="separate"/>
      </w:r>
      <w:r>
        <w:rPr>
          <w:noProof/>
        </w:rPr>
        <w:t>123</w:t>
      </w:r>
      <w:r>
        <w:rPr>
          <w:noProof/>
        </w:rPr>
        <w:fldChar w:fldCharType="end"/>
      </w:r>
    </w:p>
    <w:p w14:paraId="692248E0" w14:textId="211164F8"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8.97</w:t>
      </w:r>
      <w:r>
        <w:rPr>
          <w:rFonts w:asciiTheme="minorHAnsi" w:eastAsiaTheme="minorEastAsia" w:hAnsiTheme="minorHAnsi" w:cstheme="minorBidi"/>
          <w:noProof/>
          <w:kern w:val="2"/>
          <w:sz w:val="24"/>
          <w:szCs w:val="24"/>
          <w:lang w:eastAsia="en-GB"/>
          <w14:ligatures w14:val="standardContextual"/>
        </w:rPr>
        <w:tab/>
      </w:r>
      <w:r>
        <w:rPr>
          <w:noProof/>
        </w:rPr>
        <w:t>PLMN List</w:t>
      </w:r>
      <w:r>
        <w:rPr>
          <w:noProof/>
        </w:rPr>
        <w:tab/>
      </w:r>
      <w:r>
        <w:rPr>
          <w:noProof/>
        </w:rPr>
        <w:fldChar w:fldCharType="begin" w:fldLock="1"/>
      </w:r>
      <w:r>
        <w:rPr>
          <w:noProof/>
        </w:rPr>
        <w:instrText xml:space="preserve"> PAGEREF _Toc193088210 \h </w:instrText>
      </w:r>
      <w:r>
        <w:rPr>
          <w:noProof/>
        </w:rPr>
      </w:r>
      <w:r>
        <w:rPr>
          <w:noProof/>
        </w:rPr>
        <w:fldChar w:fldCharType="separate"/>
      </w:r>
      <w:r>
        <w:rPr>
          <w:noProof/>
        </w:rPr>
        <w:t>124</w:t>
      </w:r>
      <w:r>
        <w:rPr>
          <w:noProof/>
        </w:rPr>
        <w:fldChar w:fldCharType="end"/>
      </w:r>
    </w:p>
    <w:p w14:paraId="6352BA7A" w14:textId="74EBFA4B"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8.98</w:t>
      </w:r>
      <w:r>
        <w:rPr>
          <w:rFonts w:asciiTheme="minorHAnsi" w:eastAsiaTheme="minorEastAsia" w:hAnsiTheme="minorHAnsi" w:cstheme="minorBidi"/>
          <w:noProof/>
          <w:kern w:val="2"/>
          <w:sz w:val="24"/>
          <w:szCs w:val="24"/>
          <w:lang w:eastAsia="en-GB"/>
          <w14:ligatures w14:val="standardContextual"/>
        </w:rPr>
        <w:tab/>
      </w:r>
      <w:r>
        <w:rPr>
          <w:noProof/>
        </w:rPr>
        <w:t>EPS PDN connection activation parameters</w:t>
      </w:r>
      <w:r>
        <w:rPr>
          <w:noProof/>
        </w:rPr>
        <w:tab/>
      </w:r>
      <w:r>
        <w:rPr>
          <w:noProof/>
        </w:rPr>
        <w:fldChar w:fldCharType="begin" w:fldLock="1"/>
      </w:r>
      <w:r>
        <w:rPr>
          <w:noProof/>
        </w:rPr>
        <w:instrText xml:space="preserve"> PAGEREF _Toc193088211 \h </w:instrText>
      </w:r>
      <w:r>
        <w:rPr>
          <w:noProof/>
        </w:rPr>
      </w:r>
      <w:r>
        <w:rPr>
          <w:noProof/>
        </w:rPr>
        <w:fldChar w:fldCharType="separate"/>
      </w:r>
      <w:r>
        <w:rPr>
          <w:noProof/>
        </w:rPr>
        <w:t>124</w:t>
      </w:r>
      <w:r>
        <w:rPr>
          <w:noProof/>
        </w:rPr>
        <w:fldChar w:fldCharType="end"/>
      </w:r>
    </w:p>
    <w:p w14:paraId="77C8B2E2" w14:textId="1B813EC6"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8.99</w:t>
      </w:r>
      <w:r>
        <w:rPr>
          <w:rFonts w:asciiTheme="minorHAnsi" w:eastAsiaTheme="minorEastAsia" w:hAnsiTheme="minorHAnsi" w:cstheme="minorBidi"/>
          <w:noProof/>
          <w:kern w:val="2"/>
          <w:sz w:val="24"/>
          <w:szCs w:val="24"/>
          <w:lang w:eastAsia="en-GB"/>
          <w14:ligatures w14:val="standardContextual"/>
        </w:rPr>
        <w:tab/>
      </w:r>
      <w:r>
        <w:rPr>
          <w:noProof/>
        </w:rPr>
        <w:t>Tracking Area Identification</w:t>
      </w:r>
      <w:r>
        <w:rPr>
          <w:noProof/>
        </w:rPr>
        <w:tab/>
      </w:r>
      <w:r>
        <w:rPr>
          <w:noProof/>
        </w:rPr>
        <w:fldChar w:fldCharType="begin" w:fldLock="1"/>
      </w:r>
      <w:r>
        <w:rPr>
          <w:noProof/>
        </w:rPr>
        <w:instrText xml:space="preserve"> PAGEREF _Toc193088212 \h </w:instrText>
      </w:r>
      <w:r>
        <w:rPr>
          <w:noProof/>
        </w:rPr>
      </w:r>
      <w:r>
        <w:rPr>
          <w:noProof/>
        </w:rPr>
        <w:fldChar w:fldCharType="separate"/>
      </w:r>
      <w:r>
        <w:rPr>
          <w:noProof/>
        </w:rPr>
        <w:t>124</w:t>
      </w:r>
      <w:r>
        <w:rPr>
          <w:noProof/>
        </w:rPr>
        <w:fldChar w:fldCharType="end"/>
      </w:r>
    </w:p>
    <w:p w14:paraId="69837CC3" w14:textId="30DB67D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8.100</w:t>
      </w:r>
      <w:r>
        <w:rPr>
          <w:rFonts w:asciiTheme="minorHAnsi" w:eastAsiaTheme="minorEastAsia" w:hAnsiTheme="minorHAnsi" w:cstheme="minorBidi"/>
          <w:noProof/>
          <w:kern w:val="2"/>
          <w:sz w:val="24"/>
          <w:szCs w:val="24"/>
          <w:lang w:eastAsia="en-GB"/>
          <w14:ligatures w14:val="standardContextual"/>
        </w:rPr>
        <w:tab/>
      </w:r>
      <w:r>
        <w:rPr>
          <w:noProof/>
        </w:rPr>
        <w:t>CSG ID list identifier</w:t>
      </w:r>
      <w:r>
        <w:rPr>
          <w:noProof/>
        </w:rPr>
        <w:tab/>
      </w:r>
      <w:r>
        <w:rPr>
          <w:noProof/>
        </w:rPr>
        <w:fldChar w:fldCharType="begin" w:fldLock="1"/>
      </w:r>
      <w:r>
        <w:rPr>
          <w:noProof/>
        </w:rPr>
        <w:instrText xml:space="preserve"> PAGEREF _Toc193088213 \h </w:instrText>
      </w:r>
      <w:r>
        <w:rPr>
          <w:noProof/>
        </w:rPr>
      </w:r>
      <w:r>
        <w:rPr>
          <w:noProof/>
        </w:rPr>
        <w:fldChar w:fldCharType="separate"/>
      </w:r>
      <w:r>
        <w:rPr>
          <w:noProof/>
        </w:rPr>
        <w:t>125</w:t>
      </w:r>
      <w:r>
        <w:rPr>
          <w:noProof/>
        </w:rPr>
        <w:fldChar w:fldCharType="end"/>
      </w:r>
    </w:p>
    <w:p w14:paraId="74563DFF" w14:textId="4E2D813A"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8.101</w:t>
      </w:r>
      <w:r>
        <w:rPr>
          <w:rFonts w:asciiTheme="minorHAnsi" w:eastAsiaTheme="minorEastAsia" w:hAnsiTheme="minorHAnsi" w:cstheme="minorBidi"/>
          <w:noProof/>
          <w:kern w:val="2"/>
          <w:sz w:val="24"/>
          <w:szCs w:val="24"/>
          <w:lang w:eastAsia="en-GB"/>
          <w14:ligatures w14:val="standardContextual"/>
        </w:rPr>
        <w:tab/>
      </w:r>
      <w:r>
        <w:rPr>
          <w:noProof/>
        </w:rPr>
        <w:t>CSG cell selection status</w:t>
      </w:r>
      <w:r>
        <w:rPr>
          <w:noProof/>
        </w:rPr>
        <w:tab/>
      </w:r>
      <w:r>
        <w:rPr>
          <w:noProof/>
        </w:rPr>
        <w:fldChar w:fldCharType="begin" w:fldLock="1"/>
      </w:r>
      <w:r>
        <w:rPr>
          <w:noProof/>
        </w:rPr>
        <w:instrText xml:space="preserve"> PAGEREF _Toc193088214 \h </w:instrText>
      </w:r>
      <w:r>
        <w:rPr>
          <w:noProof/>
        </w:rPr>
      </w:r>
      <w:r>
        <w:rPr>
          <w:noProof/>
        </w:rPr>
        <w:fldChar w:fldCharType="separate"/>
      </w:r>
      <w:r>
        <w:rPr>
          <w:noProof/>
        </w:rPr>
        <w:t>125</w:t>
      </w:r>
      <w:r>
        <w:rPr>
          <w:noProof/>
        </w:rPr>
        <w:fldChar w:fldCharType="end"/>
      </w:r>
    </w:p>
    <w:p w14:paraId="2B9554D3" w14:textId="78CC6C67"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8.102</w:t>
      </w:r>
      <w:r>
        <w:rPr>
          <w:rFonts w:asciiTheme="minorHAnsi" w:eastAsiaTheme="minorEastAsia" w:hAnsiTheme="minorHAnsi" w:cstheme="minorBidi"/>
          <w:noProof/>
          <w:kern w:val="2"/>
          <w:sz w:val="24"/>
          <w:szCs w:val="24"/>
          <w:lang w:eastAsia="en-GB"/>
          <w14:ligatures w14:val="standardContextual"/>
        </w:rPr>
        <w:tab/>
      </w:r>
      <w:r>
        <w:rPr>
          <w:noProof/>
        </w:rPr>
        <w:t>CSG ID</w:t>
      </w:r>
      <w:r>
        <w:rPr>
          <w:noProof/>
        </w:rPr>
        <w:tab/>
      </w:r>
      <w:r>
        <w:rPr>
          <w:noProof/>
        </w:rPr>
        <w:fldChar w:fldCharType="begin" w:fldLock="1"/>
      </w:r>
      <w:r>
        <w:rPr>
          <w:noProof/>
        </w:rPr>
        <w:instrText xml:space="preserve"> PAGEREF _Toc193088215 \h </w:instrText>
      </w:r>
      <w:r>
        <w:rPr>
          <w:noProof/>
        </w:rPr>
      </w:r>
      <w:r>
        <w:rPr>
          <w:noProof/>
        </w:rPr>
        <w:fldChar w:fldCharType="separate"/>
      </w:r>
      <w:r>
        <w:rPr>
          <w:noProof/>
        </w:rPr>
        <w:t>126</w:t>
      </w:r>
      <w:r>
        <w:rPr>
          <w:noProof/>
        </w:rPr>
        <w:fldChar w:fldCharType="end"/>
      </w:r>
    </w:p>
    <w:p w14:paraId="1AE3FFCA" w14:textId="0967716B"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sidRPr="004A2F68">
        <w:rPr>
          <w:noProof/>
          <w:lang w:val="pt-BR"/>
        </w:rPr>
        <w:t>8.103</w:t>
      </w:r>
      <w:r>
        <w:rPr>
          <w:rFonts w:asciiTheme="minorHAnsi" w:eastAsiaTheme="minorEastAsia" w:hAnsiTheme="minorHAnsi" w:cstheme="minorBidi"/>
          <w:noProof/>
          <w:kern w:val="2"/>
          <w:sz w:val="24"/>
          <w:szCs w:val="24"/>
          <w:lang w:eastAsia="en-GB"/>
          <w14:ligatures w14:val="standardContextual"/>
        </w:rPr>
        <w:tab/>
      </w:r>
      <w:r w:rsidRPr="004A2F68">
        <w:rPr>
          <w:noProof/>
          <w:lang w:val="pt-BR"/>
        </w:rPr>
        <w:t>HNB name</w:t>
      </w:r>
      <w:r>
        <w:rPr>
          <w:noProof/>
        </w:rPr>
        <w:tab/>
      </w:r>
      <w:r>
        <w:rPr>
          <w:noProof/>
        </w:rPr>
        <w:fldChar w:fldCharType="begin" w:fldLock="1"/>
      </w:r>
      <w:r>
        <w:rPr>
          <w:noProof/>
        </w:rPr>
        <w:instrText xml:space="preserve"> PAGEREF _Toc193088216 \h </w:instrText>
      </w:r>
      <w:r>
        <w:rPr>
          <w:noProof/>
        </w:rPr>
      </w:r>
      <w:r>
        <w:rPr>
          <w:noProof/>
        </w:rPr>
        <w:fldChar w:fldCharType="separate"/>
      </w:r>
      <w:r>
        <w:rPr>
          <w:noProof/>
        </w:rPr>
        <w:t>126</w:t>
      </w:r>
      <w:r>
        <w:rPr>
          <w:noProof/>
        </w:rPr>
        <w:fldChar w:fldCharType="end"/>
      </w:r>
    </w:p>
    <w:p w14:paraId="37D8B9C1" w14:textId="4394410E"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8.104</w:t>
      </w:r>
      <w:r>
        <w:rPr>
          <w:rFonts w:asciiTheme="minorHAnsi" w:eastAsiaTheme="minorEastAsia" w:hAnsiTheme="minorHAnsi" w:cstheme="minorBidi"/>
          <w:noProof/>
          <w:kern w:val="2"/>
          <w:sz w:val="24"/>
          <w:szCs w:val="24"/>
          <w:lang w:eastAsia="en-GB"/>
          <w14:ligatures w14:val="standardContextual"/>
        </w:rPr>
        <w:tab/>
      </w:r>
      <w:r>
        <w:rPr>
          <w:noProof/>
        </w:rPr>
        <w:t>Activate descriptor</w:t>
      </w:r>
      <w:r>
        <w:rPr>
          <w:noProof/>
        </w:rPr>
        <w:tab/>
      </w:r>
      <w:r>
        <w:rPr>
          <w:noProof/>
        </w:rPr>
        <w:fldChar w:fldCharType="begin" w:fldLock="1"/>
      </w:r>
      <w:r>
        <w:rPr>
          <w:noProof/>
        </w:rPr>
        <w:instrText xml:space="preserve"> PAGEREF _Toc193088217 \h </w:instrText>
      </w:r>
      <w:r>
        <w:rPr>
          <w:noProof/>
        </w:rPr>
      </w:r>
      <w:r>
        <w:rPr>
          <w:noProof/>
        </w:rPr>
        <w:fldChar w:fldCharType="separate"/>
      </w:r>
      <w:r>
        <w:rPr>
          <w:noProof/>
        </w:rPr>
        <w:t>126</w:t>
      </w:r>
      <w:r>
        <w:rPr>
          <w:noProof/>
        </w:rPr>
        <w:fldChar w:fldCharType="end"/>
      </w:r>
    </w:p>
    <w:p w14:paraId="105B04FF" w14:textId="1D9EED56"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8.105</w:t>
      </w:r>
      <w:r>
        <w:rPr>
          <w:rFonts w:asciiTheme="minorHAnsi" w:eastAsiaTheme="minorEastAsia" w:hAnsiTheme="minorHAnsi" w:cstheme="minorBidi"/>
          <w:noProof/>
          <w:kern w:val="2"/>
          <w:sz w:val="24"/>
          <w:szCs w:val="24"/>
          <w:lang w:eastAsia="en-GB"/>
          <w14:ligatures w14:val="standardContextual"/>
        </w:rPr>
        <w:tab/>
      </w:r>
      <w:r>
        <w:rPr>
          <w:noProof/>
        </w:rPr>
        <w:t>Broadcast Network information</w:t>
      </w:r>
      <w:r>
        <w:rPr>
          <w:noProof/>
        </w:rPr>
        <w:tab/>
      </w:r>
      <w:r>
        <w:rPr>
          <w:noProof/>
        </w:rPr>
        <w:fldChar w:fldCharType="begin" w:fldLock="1"/>
      </w:r>
      <w:r>
        <w:rPr>
          <w:noProof/>
        </w:rPr>
        <w:instrText xml:space="preserve"> PAGEREF _Toc193088218 \h </w:instrText>
      </w:r>
      <w:r>
        <w:rPr>
          <w:noProof/>
        </w:rPr>
      </w:r>
      <w:r>
        <w:rPr>
          <w:noProof/>
        </w:rPr>
        <w:fldChar w:fldCharType="separate"/>
      </w:r>
      <w:r>
        <w:rPr>
          <w:noProof/>
        </w:rPr>
        <w:t>126</w:t>
      </w:r>
      <w:r>
        <w:rPr>
          <w:noProof/>
        </w:rPr>
        <w:fldChar w:fldCharType="end"/>
      </w:r>
    </w:p>
    <w:p w14:paraId="0EDB62FC" w14:textId="65203F41"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8.106</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_Toc193088219 \h </w:instrText>
      </w:r>
      <w:r>
        <w:rPr>
          <w:noProof/>
        </w:rPr>
      </w:r>
      <w:r>
        <w:rPr>
          <w:noProof/>
        </w:rPr>
        <w:fldChar w:fldCharType="separate"/>
      </w:r>
      <w:r>
        <w:rPr>
          <w:noProof/>
        </w:rPr>
        <w:t>127</w:t>
      </w:r>
      <w:r>
        <w:rPr>
          <w:noProof/>
        </w:rPr>
        <w:fldChar w:fldCharType="end"/>
      </w:r>
    </w:p>
    <w:p w14:paraId="117127CE" w14:textId="2B058EE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8.107</w:t>
      </w:r>
      <w:r>
        <w:rPr>
          <w:rFonts w:asciiTheme="minorHAnsi" w:eastAsiaTheme="minorEastAsia" w:hAnsiTheme="minorHAnsi" w:cstheme="minorBidi"/>
          <w:noProof/>
          <w:kern w:val="2"/>
          <w:sz w:val="24"/>
          <w:szCs w:val="24"/>
          <w:lang w:eastAsia="en-GB"/>
          <w14:ligatures w14:val="standardContextual"/>
        </w:rPr>
        <w:tab/>
      </w:r>
      <w:r>
        <w:rPr>
          <w:noProof/>
        </w:rPr>
        <w:t>Contactless functionality state</w:t>
      </w:r>
      <w:r>
        <w:rPr>
          <w:noProof/>
        </w:rPr>
        <w:tab/>
      </w:r>
      <w:r>
        <w:rPr>
          <w:noProof/>
        </w:rPr>
        <w:fldChar w:fldCharType="begin" w:fldLock="1"/>
      </w:r>
      <w:r>
        <w:rPr>
          <w:noProof/>
        </w:rPr>
        <w:instrText xml:space="preserve"> PAGEREF _Toc193088220 \h </w:instrText>
      </w:r>
      <w:r>
        <w:rPr>
          <w:noProof/>
        </w:rPr>
      </w:r>
      <w:r>
        <w:rPr>
          <w:noProof/>
        </w:rPr>
        <w:fldChar w:fldCharType="separate"/>
      </w:r>
      <w:r>
        <w:rPr>
          <w:noProof/>
        </w:rPr>
        <w:t>127</w:t>
      </w:r>
      <w:r>
        <w:rPr>
          <w:noProof/>
        </w:rPr>
        <w:fldChar w:fldCharType="end"/>
      </w:r>
    </w:p>
    <w:p w14:paraId="3D10BD89" w14:textId="1B181BAE"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8.108</w:t>
      </w:r>
      <w:r>
        <w:rPr>
          <w:rFonts w:asciiTheme="minorHAnsi" w:eastAsiaTheme="minorEastAsia" w:hAnsiTheme="minorHAnsi" w:cstheme="minorBidi"/>
          <w:noProof/>
          <w:kern w:val="2"/>
          <w:sz w:val="24"/>
          <w:szCs w:val="24"/>
          <w:lang w:eastAsia="en-GB"/>
          <w14:ligatures w14:val="standardContextual"/>
        </w:rPr>
        <w:tab/>
      </w:r>
      <w:r>
        <w:rPr>
          <w:noProof/>
        </w:rPr>
        <w:t>IMS URI</w:t>
      </w:r>
      <w:r>
        <w:rPr>
          <w:noProof/>
        </w:rPr>
        <w:tab/>
      </w:r>
      <w:r>
        <w:rPr>
          <w:noProof/>
        </w:rPr>
        <w:fldChar w:fldCharType="begin" w:fldLock="1"/>
      </w:r>
      <w:r>
        <w:rPr>
          <w:noProof/>
        </w:rPr>
        <w:instrText xml:space="preserve"> PAGEREF _Toc193088221 \h </w:instrText>
      </w:r>
      <w:r>
        <w:rPr>
          <w:noProof/>
        </w:rPr>
      </w:r>
      <w:r>
        <w:rPr>
          <w:noProof/>
        </w:rPr>
        <w:fldChar w:fldCharType="separate"/>
      </w:r>
      <w:r>
        <w:rPr>
          <w:noProof/>
        </w:rPr>
        <w:t>127</w:t>
      </w:r>
      <w:r>
        <w:rPr>
          <w:noProof/>
        </w:rPr>
        <w:fldChar w:fldCharType="end"/>
      </w:r>
    </w:p>
    <w:p w14:paraId="46441759" w14:textId="7888F4D7"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8.109</w:t>
      </w:r>
      <w:r>
        <w:rPr>
          <w:rFonts w:asciiTheme="minorHAnsi" w:eastAsiaTheme="minorEastAsia" w:hAnsiTheme="minorHAnsi" w:cstheme="minorBidi"/>
          <w:noProof/>
          <w:kern w:val="2"/>
          <w:sz w:val="24"/>
          <w:szCs w:val="24"/>
          <w:lang w:eastAsia="en-GB"/>
          <w14:ligatures w14:val="standardContextual"/>
        </w:rPr>
        <w:tab/>
      </w:r>
      <w:r>
        <w:rPr>
          <w:noProof/>
        </w:rPr>
        <w:t>Extended registry application data</w:t>
      </w:r>
      <w:r>
        <w:rPr>
          <w:noProof/>
        </w:rPr>
        <w:tab/>
      </w:r>
      <w:r>
        <w:rPr>
          <w:noProof/>
        </w:rPr>
        <w:fldChar w:fldCharType="begin" w:fldLock="1"/>
      </w:r>
      <w:r>
        <w:rPr>
          <w:noProof/>
        </w:rPr>
        <w:instrText xml:space="preserve"> PAGEREF _Toc193088222 \h </w:instrText>
      </w:r>
      <w:r>
        <w:rPr>
          <w:noProof/>
        </w:rPr>
      </w:r>
      <w:r>
        <w:rPr>
          <w:noProof/>
        </w:rPr>
        <w:fldChar w:fldCharType="separate"/>
      </w:r>
      <w:r>
        <w:rPr>
          <w:noProof/>
        </w:rPr>
        <w:t>127</w:t>
      </w:r>
      <w:r>
        <w:rPr>
          <w:noProof/>
        </w:rPr>
        <w:fldChar w:fldCharType="end"/>
      </w:r>
    </w:p>
    <w:p w14:paraId="3D407E5C" w14:textId="733E045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8.110</w:t>
      </w:r>
      <w:r>
        <w:rPr>
          <w:rFonts w:asciiTheme="minorHAnsi" w:eastAsiaTheme="minorEastAsia" w:hAnsiTheme="minorHAnsi" w:cstheme="minorBidi"/>
          <w:noProof/>
          <w:kern w:val="2"/>
          <w:sz w:val="24"/>
          <w:szCs w:val="24"/>
          <w:lang w:eastAsia="en-GB"/>
          <w14:ligatures w14:val="standardContextual"/>
        </w:rPr>
        <w:tab/>
      </w:r>
      <w:r>
        <w:rPr>
          <w:noProof/>
        </w:rPr>
        <w:t>IARI</w:t>
      </w:r>
      <w:r>
        <w:rPr>
          <w:noProof/>
        </w:rPr>
        <w:tab/>
      </w:r>
      <w:r>
        <w:rPr>
          <w:noProof/>
        </w:rPr>
        <w:fldChar w:fldCharType="begin" w:fldLock="1"/>
      </w:r>
      <w:r>
        <w:rPr>
          <w:noProof/>
        </w:rPr>
        <w:instrText xml:space="preserve"> PAGEREF _Toc193088223 \h </w:instrText>
      </w:r>
      <w:r>
        <w:rPr>
          <w:noProof/>
        </w:rPr>
      </w:r>
      <w:r>
        <w:rPr>
          <w:noProof/>
        </w:rPr>
        <w:fldChar w:fldCharType="separate"/>
      </w:r>
      <w:r>
        <w:rPr>
          <w:noProof/>
        </w:rPr>
        <w:t>127</w:t>
      </w:r>
      <w:r>
        <w:rPr>
          <w:noProof/>
        </w:rPr>
        <w:fldChar w:fldCharType="end"/>
      </w:r>
    </w:p>
    <w:p w14:paraId="6E3C5EC5" w14:textId="64DAE2BA"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IMPU List</w:t>
      </w:r>
      <w:r>
        <w:rPr>
          <w:noProof/>
        </w:rPr>
        <w:tab/>
      </w:r>
      <w:r>
        <w:rPr>
          <w:noProof/>
        </w:rPr>
        <w:fldChar w:fldCharType="begin" w:fldLock="1"/>
      </w:r>
      <w:r>
        <w:rPr>
          <w:noProof/>
        </w:rPr>
        <w:instrText xml:space="preserve"> PAGEREF _Toc193088224 \h </w:instrText>
      </w:r>
      <w:r>
        <w:rPr>
          <w:noProof/>
        </w:rPr>
      </w:r>
      <w:r>
        <w:rPr>
          <w:noProof/>
        </w:rPr>
        <w:fldChar w:fldCharType="separate"/>
      </w:r>
      <w:r>
        <w:rPr>
          <w:noProof/>
        </w:rPr>
        <w:t>127</w:t>
      </w:r>
      <w:r>
        <w:rPr>
          <w:noProof/>
        </w:rPr>
        <w:fldChar w:fldCharType="end"/>
      </w:r>
    </w:p>
    <w:p w14:paraId="1D0C931F" w14:textId="25922FE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sidRPr="004A2F68">
        <w:rPr>
          <w:noProof/>
          <w:color w:val="000000"/>
        </w:rPr>
        <w:t>IMS status code</w:t>
      </w:r>
      <w:r>
        <w:rPr>
          <w:noProof/>
        </w:rPr>
        <w:tab/>
      </w:r>
      <w:r>
        <w:rPr>
          <w:noProof/>
        </w:rPr>
        <w:fldChar w:fldCharType="begin" w:fldLock="1"/>
      </w:r>
      <w:r>
        <w:rPr>
          <w:noProof/>
        </w:rPr>
        <w:instrText xml:space="preserve"> PAGEREF _Toc193088225 \h </w:instrText>
      </w:r>
      <w:r>
        <w:rPr>
          <w:noProof/>
        </w:rPr>
      </w:r>
      <w:r>
        <w:rPr>
          <w:noProof/>
        </w:rPr>
        <w:fldChar w:fldCharType="separate"/>
      </w:r>
      <w:r>
        <w:rPr>
          <w:noProof/>
        </w:rPr>
        <w:t>128</w:t>
      </w:r>
      <w:r>
        <w:rPr>
          <w:noProof/>
        </w:rPr>
        <w:fldChar w:fldCharType="end"/>
      </w:r>
    </w:p>
    <w:p w14:paraId="0674C0F1" w14:textId="5D06F8BD"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eCAT client profile</w:t>
      </w:r>
      <w:r>
        <w:rPr>
          <w:noProof/>
        </w:rPr>
        <w:tab/>
      </w:r>
      <w:r>
        <w:rPr>
          <w:noProof/>
        </w:rPr>
        <w:fldChar w:fldCharType="begin" w:fldLock="1"/>
      </w:r>
      <w:r>
        <w:rPr>
          <w:noProof/>
        </w:rPr>
        <w:instrText xml:space="preserve"> PAGEREF _Toc193088226 \h </w:instrText>
      </w:r>
      <w:r>
        <w:rPr>
          <w:noProof/>
        </w:rPr>
      </w:r>
      <w:r>
        <w:rPr>
          <w:noProof/>
        </w:rPr>
        <w:fldChar w:fldCharType="separate"/>
      </w:r>
      <w:r>
        <w:rPr>
          <w:noProof/>
        </w:rPr>
        <w:t>128</w:t>
      </w:r>
      <w:r>
        <w:rPr>
          <w:noProof/>
        </w:rPr>
        <w:fldChar w:fldCharType="end"/>
      </w:r>
    </w:p>
    <w:p w14:paraId="481A8543" w14:textId="37BC9EB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eCAT client identity</w:t>
      </w:r>
      <w:r>
        <w:rPr>
          <w:noProof/>
        </w:rPr>
        <w:tab/>
      </w:r>
      <w:r>
        <w:rPr>
          <w:noProof/>
        </w:rPr>
        <w:fldChar w:fldCharType="begin" w:fldLock="1"/>
      </w:r>
      <w:r>
        <w:rPr>
          <w:noProof/>
        </w:rPr>
        <w:instrText xml:space="preserve"> PAGEREF _Toc193088227 \h </w:instrText>
      </w:r>
      <w:r>
        <w:rPr>
          <w:noProof/>
        </w:rPr>
      </w:r>
      <w:r>
        <w:rPr>
          <w:noProof/>
        </w:rPr>
        <w:fldChar w:fldCharType="separate"/>
      </w:r>
      <w:r>
        <w:rPr>
          <w:noProof/>
        </w:rPr>
        <w:t>128</w:t>
      </w:r>
      <w:r>
        <w:rPr>
          <w:noProof/>
        </w:rPr>
        <w:fldChar w:fldCharType="end"/>
      </w:r>
    </w:p>
    <w:p w14:paraId="3C773F85" w14:textId="79B16C19"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Encapsulated envelope type</w:t>
      </w:r>
      <w:r>
        <w:rPr>
          <w:noProof/>
        </w:rPr>
        <w:tab/>
      </w:r>
      <w:r>
        <w:rPr>
          <w:noProof/>
        </w:rPr>
        <w:fldChar w:fldCharType="begin" w:fldLock="1"/>
      </w:r>
      <w:r>
        <w:rPr>
          <w:noProof/>
        </w:rPr>
        <w:instrText xml:space="preserve"> PAGEREF _Toc193088228 \h </w:instrText>
      </w:r>
      <w:r>
        <w:rPr>
          <w:noProof/>
        </w:rPr>
      </w:r>
      <w:r>
        <w:rPr>
          <w:noProof/>
        </w:rPr>
        <w:fldChar w:fldCharType="separate"/>
      </w:r>
      <w:r>
        <w:rPr>
          <w:noProof/>
        </w:rPr>
        <w:t>128</w:t>
      </w:r>
      <w:r>
        <w:rPr>
          <w:noProof/>
        </w:rPr>
        <w:fldChar w:fldCharType="end"/>
      </w:r>
    </w:p>
    <w:p w14:paraId="45CCA589" w14:textId="732A8DC7"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_Toc193088229 \h </w:instrText>
      </w:r>
      <w:r>
        <w:rPr>
          <w:noProof/>
        </w:rPr>
      </w:r>
      <w:r>
        <w:rPr>
          <w:noProof/>
        </w:rPr>
        <w:fldChar w:fldCharType="separate"/>
      </w:r>
      <w:r>
        <w:rPr>
          <w:noProof/>
        </w:rPr>
        <w:t>128</w:t>
      </w:r>
      <w:r>
        <w:rPr>
          <w:noProof/>
        </w:rPr>
        <w:fldChar w:fldCharType="end"/>
      </w:r>
    </w:p>
    <w:p w14:paraId="56F758E7" w14:textId="5417080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_Toc193088230 \h </w:instrText>
      </w:r>
      <w:r>
        <w:rPr>
          <w:noProof/>
        </w:rPr>
      </w:r>
      <w:r>
        <w:rPr>
          <w:noProof/>
        </w:rPr>
        <w:fldChar w:fldCharType="separate"/>
      </w:r>
      <w:r>
        <w:rPr>
          <w:noProof/>
        </w:rPr>
        <w:t>128</w:t>
      </w:r>
      <w:r>
        <w:rPr>
          <w:noProof/>
        </w:rPr>
        <w:fldChar w:fldCharType="end"/>
      </w:r>
    </w:p>
    <w:p w14:paraId="6A1A717A" w14:textId="69756480"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8.118</w:t>
      </w:r>
      <w:r>
        <w:rPr>
          <w:rFonts w:asciiTheme="minorHAnsi" w:eastAsiaTheme="minorEastAsia" w:hAnsiTheme="minorHAnsi" w:cstheme="minorBidi"/>
          <w:noProof/>
          <w:kern w:val="2"/>
          <w:sz w:val="24"/>
          <w:szCs w:val="24"/>
          <w:lang w:eastAsia="en-GB"/>
          <w14:ligatures w14:val="standardContextual"/>
        </w:rPr>
        <w:tab/>
      </w:r>
      <w:r>
        <w:rPr>
          <w:noProof/>
        </w:rPr>
        <w:t>PLMN ID</w:t>
      </w:r>
      <w:r>
        <w:rPr>
          <w:noProof/>
        </w:rPr>
        <w:tab/>
      </w:r>
      <w:r>
        <w:rPr>
          <w:noProof/>
        </w:rPr>
        <w:fldChar w:fldCharType="begin" w:fldLock="1"/>
      </w:r>
      <w:r>
        <w:rPr>
          <w:noProof/>
        </w:rPr>
        <w:instrText xml:space="preserve"> PAGEREF _Toc193088231 \h </w:instrText>
      </w:r>
      <w:r>
        <w:rPr>
          <w:noProof/>
        </w:rPr>
      </w:r>
      <w:r>
        <w:rPr>
          <w:noProof/>
        </w:rPr>
        <w:fldChar w:fldCharType="separate"/>
      </w:r>
      <w:r>
        <w:rPr>
          <w:noProof/>
        </w:rPr>
        <w:t>128</w:t>
      </w:r>
      <w:r>
        <w:rPr>
          <w:noProof/>
        </w:rPr>
        <w:fldChar w:fldCharType="end"/>
      </w:r>
    </w:p>
    <w:p w14:paraId="1380542D" w14:textId="2464B90C"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8.119</w:t>
      </w:r>
      <w:r>
        <w:rPr>
          <w:rFonts w:asciiTheme="minorHAnsi" w:eastAsiaTheme="minorEastAsia" w:hAnsiTheme="minorHAnsi" w:cstheme="minorBidi"/>
          <w:noProof/>
          <w:kern w:val="2"/>
          <w:sz w:val="24"/>
          <w:szCs w:val="24"/>
          <w:lang w:eastAsia="en-GB"/>
          <w14:ligatures w14:val="standardContextual"/>
        </w:rPr>
        <w:tab/>
      </w:r>
      <w:r>
        <w:rPr>
          <w:noProof/>
        </w:rPr>
        <w:t>E-UTRAN/ Satellite E-UTRAN Inter-frequency Network Measurement Results</w:t>
      </w:r>
      <w:r>
        <w:rPr>
          <w:noProof/>
        </w:rPr>
        <w:tab/>
      </w:r>
      <w:r>
        <w:rPr>
          <w:noProof/>
        </w:rPr>
        <w:fldChar w:fldCharType="begin" w:fldLock="1"/>
      </w:r>
      <w:r>
        <w:rPr>
          <w:noProof/>
        </w:rPr>
        <w:instrText xml:space="preserve"> PAGEREF _Toc193088232 \h </w:instrText>
      </w:r>
      <w:r>
        <w:rPr>
          <w:noProof/>
        </w:rPr>
      </w:r>
      <w:r>
        <w:rPr>
          <w:noProof/>
        </w:rPr>
        <w:fldChar w:fldCharType="separate"/>
      </w:r>
      <w:r>
        <w:rPr>
          <w:noProof/>
        </w:rPr>
        <w:t>128</w:t>
      </w:r>
      <w:r>
        <w:rPr>
          <w:noProof/>
        </w:rPr>
        <w:fldChar w:fldCharType="end"/>
      </w:r>
    </w:p>
    <w:p w14:paraId="3D2A09AE" w14:textId="2EC29E27"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8.120</w:t>
      </w:r>
      <w:r>
        <w:rPr>
          <w:rFonts w:asciiTheme="minorHAnsi" w:eastAsiaTheme="minorEastAsia" w:hAnsiTheme="minorHAnsi" w:cstheme="minorBidi"/>
          <w:noProof/>
          <w:kern w:val="2"/>
          <w:sz w:val="24"/>
          <w:szCs w:val="24"/>
          <w:lang w:eastAsia="en-GB"/>
          <w14:ligatures w14:val="standardContextual"/>
        </w:rPr>
        <w:tab/>
      </w:r>
      <w:r>
        <w:rPr>
          <w:noProof/>
        </w:rPr>
        <w:t>Call control result</w:t>
      </w:r>
      <w:r>
        <w:rPr>
          <w:noProof/>
        </w:rPr>
        <w:tab/>
      </w:r>
      <w:r>
        <w:rPr>
          <w:noProof/>
        </w:rPr>
        <w:fldChar w:fldCharType="begin" w:fldLock="1"/>
      </w:r>
      <w:r>
        <w:rPr>
          <w:noProof/>
        </w:rPr>
        <w:instrText xml:space="preserve"> PAGEREF _Toc193088233 \h </w:instrText>
      </w:r>
      <w:r>
        <w:rPr>
          <w:noProof/>
        </w:rPr>
      </w:r>
      <w:r>
        <w:rPr>
          <w:noProof/>
        </w:rPr>
        <w:fldChar w:fldCharType="separate"/>
      </w:r>
      <w:r>
        <w:rPr>
          <w:noProof/>
        </w:rPr>
        <w:t>129</w:t>
      </w:r>
      <w:r>
        <w:rPr>
          <w:noProof/>
        </w:rPr>
        <w:fldChar w:fldCharType="end"/>
      </w:r>
    </w:p>
    <w:p w14:paraId="10C22F0E" w14:textId="6A386FB6"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eCAT sequence number</w:t>
      </w:r>
      <w:r>
        <w:rPr>
          <w:noProof/>
        </w:rPr>
        <w:tab/>
      </w:r>
      <w:r>
        <w:rPr>
          <w:noProof/>
        </w:rPr>
        <w:fldChar w:fldCharType="begin" w:fldLock="1"/>
      </w:r>
      <w:r>
        <w:rPr>
          <w:noProof/>
        </w:rPr>
        <w:instrText xml:space="preserve"> PAGEREF _Toc193088234 \h </w:instrText>
      </w:r>
      <w:r>
        <w:rPr>
          <w:noProof/>
        </w:rPr>
      </w:r>
      <w:r>
        <w:rPr>
          <w:noProof/>
        </w:rPr>
        <w:fldChar w:fldCharType="separate"/>
      </w:r>
      <w:r>
        <w:rPr>
          <w:noProof/>
        </w:rPr>
        <w:t>129</w:t>
      </w:r>
      <w:r>
        <w:rPr>
          <w:noProof/>
        </w:rPr>
        <w:fldChar w:fldCharType="end"/>
      </w:r>
    </w:p>
    <w:p w14:paraId="0493F392" w14:textId="5E0C98EE"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Encrypted TLV list</w:t>
      </w:r>
      <w:r>
        <w:rPr>
          <w:noProof/>
        </w:rPr>
        <w:tab/>
      </w:r>
      <w:r>
        <w:rPr>
          <w:noProof/>
        </w:rPr>
        <w:fldChar w:fldCharType="begin" w:fldLock="1"/>
      </w:r>
      <w:r>
        <w:rPr>
          <w:noProof/>
        </w:rPr>
        <w:instrText xml:space="preserve"> PAGEREF _Toc193088235 \h </w:instrText>
      </w:r>
      <w:r>
        <w:rPr>
          <w:noProof/>
        </w:rPr>
      </w:r>
      <w:r>
        <w:rPr>
          <w:noProof/>
        </w:rPr>
        <w:fldChar w:fldCharType="separate"/>
      </w:r>
      <w:r>
        <w:rPr>
          <w:noProof/>
        </w:rPr>
        <w:t>129</w:t>
      </w:r>
      <w:r>
        <w:rPr>
          <w:noProof/>
        </w:rPr>
        <w:fldChar w:fldCharType="end"/>
      </w:r>
    </w:p>
    <w:p w14:paraId="3AF3E674" w14:textId="631EE4B9"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MAC</w:t>
      </w:r>
      <w:r>
        <w:rPr>
          <w:noProof/>
        </w:rPr>
        <w:tab/>
      </w:r>
      <w:r>
        <w:rPr>
          <w:noProof/>
        </w:rPr>
        <w:fldChar w:fldCharType="begin" w:fldLock="1"/>
      </w:r>
      <w:r>
        <w:rPr>
          <w:noProof/>
        </w:rPr>
        <w:instrText xml:space="preserve"> PAGEREF _Toc193088236 \h </w:instrText>
      </w:r>
      <w:r>
        <w:rPr>
          <w:noProof/>
        </w:rPr>
      </w:r>
      <w:r>
        <w:rPr>
          <w:noProof/>
        </w:rPr>
        <w:fldChar w:fldCharType="separate"/>
      </w:r>
      <w:r>
        <w:rPr>
          <w:noProof/>
        </w:rPr>
        <w:t>129</w:t>
      </w:r>
      <w:r>
        <w:rPr>
          <w:noProof/>
        </w:rPr>
        <w:fldChar w:fldCharType="end"/>
      </w:r>
    </w:p>
    <w:p w14:paraId="39DCD5BE" w14:textId="5BAE743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SA template</w:t>
      </w:r>
      <w:r>
        <w:rPr>
          <w:noProof/>
        </w:rPr>
        <w:tab/>
      </w:r>
      <w:r>
        <w:rPr>
          <w:noProof/>
        </w:rPr>
        <w:fldChar w:fldCharType="begin" w:fldLock="1"/>
      </w:r>
      <w:r>
        <w:rPr>
          <w:noProof/>
        </w:rPr>
        <w:instrText xml:space="preserve"> PAGEREF _Toc193088237 \h </w:instrText>
      </w:r>
      <w:r>
        <w:rPr>
          <w:noProof/>
        </w:rPr>
      </w:r>
      <w:r>
        <w:rPr>
          <w:noProof/>
        </w:rPr>
        <w:fldChar w:fldCharType="separate"/>
      </w:r>
      <w:r>
        <w:rPr>
          <w:noProof/>
        </w:rPr>
        <w:t>129</w:t>
      </w:r>
      <w:r>
        <w:rPr>
          <w:noProof/>
        </w:rPr>
        <w:fldChar w:fldCharType="end"/>
      </w:r>
    </w:p>
    <w:p w14:paraId="6800BF8D" w14:textId="5B53C82D"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CAT service list</w:t>
      </w:r>
      <w:r>
        <w:rPr>
          <w:noProof/>
        </w:rPr>
        <w:tab/>
      </w:r>
      <w:r>
        <w:rPr>
          <w:noProof/>
        </w:rPr>
        <w:fldChar w:fldCharType="begin" w:fldLock="1"/>
      </w:r>
      <w:r>
        <w:rPr>
          <w:noProof/>
        </w:rPr>
        <w:instrText xml:space="preserve"> PAGEREF _Toc193088238 \h </w:instrText>
      </w:r>
      <w:r>
        <w:rPr>
          <w:noProof/>
        </w:rPr>
      </w:r>
      <w:r>
        <w:rPr>
          <w:noProof/>
        </w:rPr>
        <w:fldChar w:fldCharType="separate"/>
      </w:r>
      <w:r>
        <w:rPr>
          <w:noProof/>
        </w:rPr>
        <w:t>129</w:t>
      </w:r>
      <w:r>
        <w:rPr>
          <w:noProof/>
        </w:rPr>
        <w:fldChar w:fldCharType="end"/>
      </w:r>
    </w:p>
    <w:p w14:paraId="7FC162C7" w14:textId="4EE3ACF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Refresh enforcement policy</w:t>
      </w:r>
      <w:r>
        <w:rPr>
          <w:noProof/>
        </w:rPr>
        <w:tab/>
      </w:r>
      <w:r>
        <w:rPr>
          <w:noProof/>
        </w:rPr>
        <w:fldChar w:fldCharType="begin" w:fldLock="1"/>
      </w:r>
      <w:r>
        <w:rPr>
          <w:noProof/>
        </w:rPr>
        <w:instrText xml:space="preserve"> PAGEREF _Toc193088239 \h </w:instrText>
      </w:r>
      <w:r>
        <w:rPr>
          <w:noProof/>
        </w:rPr>
      </w:r>
      <w:r>
        <w:rPr>
          <w:noProof/>
        </w:rPr>
        <w:fldChar w:fldCharType="separate"/>
      </w:r>
      <w:r>
        <w:rPr>
          <w:noProof/>
        </w:rPr>
        <w:t>129</w:t>
      </w:r>
      <w:r>
        <w:rPr>
          <w:noProof/>
        </w:rPr>
        <w:fldChar w:fldCharType="end"/>
      </w:r>
    </w:p>
    <w:p w14:paraId="38F77556" w14:textId="21FB894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DNS Server Address</w:t>
      </w:r>
      <w:r>
        <w:rPr>
          <w:noProof/>
        </w:rPr>
        <w:tab/>
      </w:r>
      <w:r>
        <w:rPr>
          <w:noProof/>
        </w:rPr>
        <w:fldChar w:fldCharType="begin" w:fldLock="1"/>
      </w:r>
      <w:r>
        <w:rPr>
          <w:noProof/>
        </w:rPr>
        <w:instrText xml:space="preserve"> PAGEREF _Toc193088240 \h </w:instrText>
      </w:r>
      <w:r>
        <w:rPr>
          <w:noProof/>
        </w:rPr>
      </w:r>
      <w:r>
        <w:rPr>
          <w:noProof/>
        </w:rPr>
        <w:fldChar w:fldCharType="separate"/>
      </w:r>
      <w:r>
        <w:rPr>
          <w:noProof/>
        </w:rPr>
        <w:t>130</w:t>
      </w:r>
      <w:r>
        <w:rPr>
          <w:noProof/>
        </w:rPr>
        <w:fldChar w:fldCharType="end"/>
      </w:r>
    </w:p>
    <w:p w14:paraId="085D46A0" w14:textId="61F36D10"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ProSe Report Data</w:t>
      </w:r>
      <w:r>
        <w:rPr>
          <w:noProof/>
        </w:rPr>
        <w:tab/>
      </w:r>
      <w:r>
        <w:rPr>
          <w:noProof/>
        </w:rPr>
        <w:fldChar w:fldCharType="begin" w:fldLock="1"/>
      </w:r>
      <w:r>
        <w:rPr>
          <w:noProof/>
        </w:rPr>
        <w:instrText xml:space="preserve"> PAGEREF _Toc193088241 \h </w:instrText>
      </w:r>
      <w:r>
        <w:rPr>
          <w:noProof/>
        </w:rPr>
      </w:r>
      <w:r>
        <w:rPr>
          <w:noProof/>
        </w:rPr>
        <w:fldChar w:fldCharType="separate"/>
      </w:r>
      <w:r>
        <w:rPr>
          <w:noProof/>
        </w:rPr>
        <w:t>130</w:t>
      </w:r>
      <w:r>
        <w:rPr>
          <w:noProof/>
        </w:rPr>
        <w:fldChar w:fldCharType="end"/>
      </w:r>
    </w:p>
    <w:p w14:paraId="7D6B2E8E" w14:textId="3205595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Report Data</w:t>
      </w:r>
      <w:r>
        <w:rPr>
          <w:noProof/>
        </w:rPr>
        <w:tab/>
      </w:r>
      <w:r>
        <w:rPr>
          <w:noProof/>
        </w:rPr>
        <w:fldChar w:fldCharType="begin" w:fldLock="1"/>
      </w:r>
      <w:r>
        <w:rPr>
          <w:noProof/>
        </w:rPr>
        <w:instrText xml:space="preserve"> PAGEREF _Toc193088242 \h </w:instrText>
      </w:r>
      <w:r>
        <w:rPr>
          <w:noProof/>
        </w:rPr>
      </w:r>
      <w:r>
        <w:rPr>
          <w:noProof/>
        </w:rPr>
        <w:fldChar w:fldCharType="separate"/>
      </w:r>
      <w:r>
        <w:rPr>
          <w:noProof/>
        </w:rPr>
        <w:t>130</w:t>
      </w:r>
      <w:r>
        <w:rPr>
          <w:noProof/>
        </w:rPr>
        <w:fldChar w:fldCharType="end"/>
      </w:r>
    </w:p>
    <w:p w14:paraId="13E5F3E7" w14:textId="5D18AACB"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SSID</w:t>
      </w:r>
      <w:r>
        <w:rPr>
          <w:noProof/>
        </w:rPr>
        <w:tab/>
      </w:r>
      <w:r>
        <w:rPr>
          <w:noProof/>
        </w:rPr>
        <w:fldChar w:fldCharType="begin" w:fldLock="1"/>
      </w:r>
      <w:r>
        <w:rPr>
          <w:noProof/>
        </w:rPr>
        <w:instrText xml:space="preserve"> PAGEREF _Toc193088243 \h </w:instrText>
      </w:r>
      <w:r>
        <w:rPr>
          <w:noProof/>
        </w:rPr>
      </w:r>
      <w:r>
        <w:rPr>
          <w:noProof/>
        </w:rPr>
        <w:fldChar w:fldCharType="separate"/>
      </w:r>
      <w:r>
        <w:rPr>
          <w:noProof/>
        </w:rPr>
        <w:t>130</w:t>
      </w:r>
      <w:r>
        <w:rPr>
          <w:noProof/>
        </w:rPr>
        <w:fldChar w:fldCharType="end"/>
      </w:r>
    </w:p>
    <w:p w14:paraId="77CA9133" w14:textId="45BE672F"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8.130</w:t>
      </w:r>
      <w:r>
        <w:rPr>
          <w:rFonts w:asciiTheme="minorHAnsi" w:eastAsiaTheme="minorEastAsia" w:hAnsiTheme="minorHAnsi" w:cstheme="minorBidi"/>
          <w:noProof/>
          <w:kern w:val="2"/>
          <w:sz w:val="24"/>
          <w:szCs w:val="24"/>
          <w:lang w:eastAsia="en-GB"/>
          <w14:ligatures w14:val="standardContextual"/>
        </w:rPr>
        <w:tab/>
      </w:r>
      <w:r>
        <w:rPr>
          <w:noProof/>
        </w:rPr>
        <w:t>BSSID</w:t>
      </w:r>
      <w:r>
        <w:rPr>
          <w:noProof/>
        </w:rPr>
        <w:tab/>
      </w:r>
      <w:r>
        <w:rPr>
          <w:noProof/>
        </w:rPr>
        <w:fldChar w:fldCharType="begin" w:fldLock="1"/>
      </w:r>
      <w:r>
        <w:rPr>
          <w:noProof/>
        </w:rPr>
        <w:instrText xml:space="preserve"> PAGEREF _Toc193088244 \h </w:instrText>
      </w:r>
      <w:r>
        <w:rPr>
          <w:noProof/>
        </w:rPr>
      </w:r>
      <w:r>
        <w:rPr>
          <w:noProof/>
        </w:rPr>
        <w:fldChar w:fldCharType="separate"/>
      </w:r>
      <w:r>
        <w:rPr>
          <w:noProof/>
        </w:rPr>
        <w:t>130</w:t>
      </w:r>
      <w:r>
        <w:rPr>
          <w:noProof/>
        </w:rPr>
        <w:fldChar w:fldCharType="end"/>
      </w:r>
    </w:p>
    <w:p w14:paraId="313138C8" w14:textId="5E8BEE34"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HESSID</w:t>
      </w:r>
      <w:r>
        <w:rPr>
          <w:noProof/>
        </w:rPr>
        <w:tab/>
      </w:r>
      <w:r>
        <w:rPr>
          <w:noProof/>
        </w:rPr>
        <w:fldChar w:fldCharType="begin" w:fldLock="1"/>
      </w:r>
      <w:r>
        <w:rPr>
          <w:noProof/>
        </w:rPr>
        <w:instrText xml:space="preserve"> PAGEREF _Toc193088245 \h </w:instrText>
      </w:r>
      <w:r>
        <w:rPr>
          <w:noProof/>
        </w:rPr>
      </w:r>
      <w:r>
        <w:rPr>
          <w:noProof/>
        </w:rPr>
        <w:fldChar w:fldCharType="separate"/>
      </w:r>
      <w:r>
        <w:rPr>
          <w:noProof/>
        </w:rPr>
        <w:t>131</w:t>
      </w:r>
      <w:r>
        <w:rPr>
          <w:noProof/>
        </w:rPr>
        <w:fldChar w:fldCharType="end"/>
      </w:r>
    </w:p>
    <w:p w14:paraId="485C0FD2" w14:textId="23776EB7"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_Toc193088246 \h </w:instrText>
      </w:r>
      <w:r>
        <w:rPr>
          <w:noProof/>
        </w:rPr>
      </w:r>
      <w:r>
        <w:rPr>
          <w:noProof/>
        </w:rPr>
        <w:fldChar w:fldCharType="separate"/>
      </w:r>
      <w:r>
        <w:rPr>
          <w:noProof/>
        </w:rPr>
        <w:t>131</w:t>
      </w:r>
      <w:r>
        <w:rPr>
          <w:noProof/>
        </w:rPr>
        <w:fldChar w:fldCharType="end"/>
      </w:r>
    </w:p>
    <w:p w14:paraId="0ED7C9DA" w14:textId="36FA643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8.133</w:t>
      </w:r>
      <w:r>
        <w:rPr>
          <w:rFonts w:asciiTheme="minorHAnsi" w:eastAsiaTheme="minorEastAsia" w:hAnsiTheme="minorHAnsi" w:cstheme="minorBidi"/>
          <w:noProof/>
          <w:kern w:val="2"/>
          <w:sz w:val="24"/>
          <w:szCs w:val="24"/>
          <w:lang w:eastAsia="en-GB"/>
          <w14:ligatures w14:val="standardContextual"/>
        </w:rPr>
        <w:tab/>
      </w:r>
      <w:r>
        <w:rPr>
          <w:noProof/>
        </w:rPr>
        <w:t>IMS call disconnection cause</w:t>
      </w:r>
      <w:r>
        <w:rPr>
          <w:noProof/>
        </w:rPr>
        <w:tab/>
      </w:r>
      <w:r>
        <w:rPr>
          <w:noProof/>
        </w:rPr>
        <w:fldChar w:fldCharType="begin" w:fldLock="1"/>
      </w:r>
      <w:r>
        <w:rPr>
          <w:noProof/>
        </w:rPr>
        <w:instrText xml:space="preserve"> PAGEREF _Toc193088247 \h </w:instrText>
      </w:r>
      <w:r>
        <w:rPr>
          <w:noProof/>
        </w:rPr>
      </w:r>
      <w:r>
        <w:rPr>
          <w:noProof/>
        </w:rPr>
        <w:fldChar w:fldCharType="separate"/>
      </w:r>
      <w:r>
        <w:rPr>
          <w:noProof/>
        </w:rPr>
        <w:t>131</w:t>
      </w:r>
      <w:r>
        <w:rPr>
          <w:noProof/>
        </w:rPr>
        <w:fldChar w:fldCharType="end"/>
      </w:r>
    </w:p>
    <w:p w14:paraId="07676C84" w14:textId="50030E6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8.134</w:t>
      </w:r>
      <w:r>
        <w:rPr>
          <w:rFonts w:asciiTheme="minorHAnsi" w:eastAsiaTheme="minorEastAsia" w:hAnsiTheme="minorHAnsi" w:cstheme="minorBidi"/>
          <w:noProof/>
          <w:kern w:val="2"/>
          <w:sz w:val="24"/>
          <w:szCs w:val="24"/>
          <w:lang w:eastAsia="en-GB"/>
          <w14:ligatures w14:val="standardContextual"/>
        </w:rPr>
        <w:tab/>
      </w:r>
      <w:r>
        <w:rPr>
          <w:noProof/>
        </w:rPr>
        <w:t>E-UTRAN/Satellite E-UTRAN Primary Timing Advance Information</w:t>
      </w:r>
      <w:r>
        <w:rPr>
          <w:noProof/>
        </w:rPr>
        <w:tab/>
      </w:r>
      <w:r>
        <w:rPr>
          <w:noProof/>
        </w:rPr>
        <w:fldChar w:fldCharType="begin" w:fldLock="1"/>
      </w:r>
      <w:r>
        <w:rPr>
          <w:noProof/>
        </w:rPr>
        <w:instrText xml:space="preserve"> PAGEREF _Toc193088248 \h </w:instrText>
      </w:r>
      <w:r>
        <w:rPr>
          <w:noProof/>
        </w:rPr>
      </w:r>
      <w:r>
        <w:rPr>
          <w:noProof/>
        </w:rPr>
        <w:fldChar w:fldCharType="separate"/>
      </w:r>
      <w:r>
        <w:rPr>
          <w:noProof/>
        </w:rPr>
        <w:t>132</w:t>
      </w:r>
      <w:r>
        <w:rPr>
          <w:noProof/>
        </w:rPr>
        <w:fldChar w:fldCharType="end"/>
      </w:r>
    </w:p>
    <w:p w14:paraId="25BABFE6" w14:textId="6424DB3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8.135</w:t>
      </w:r>
      <w:r>
        <w:rPr>
          <w:rFonts w:asciiTheme="minorHAnsi" w:eastAsiaTheme="minorEastAsia" w:hAnsiTheme="minorHAnsi" w:cstheme="minorBidi"/>
          <w:noProof/>
          <w:kern w:val="2"/>
          <w:sz w:val="24"/>
          <w:szCs w:val="24"/>
          <w:lang w:eastAsia="en-GB"/>
          <w14:ligatures w14:val="standardContextual"/>
        </w:rPr>
        <w:tab/>
      </w:r>
      <w:r>
        <w:rPr>
          <w:noProof/>
        </w:rPr>
        <w:t>URI truncated</w:t>
      </w:r>
      <w:r>
        <w:rPr>
          <w:noProof/>
        </w:rPr>
        <w:tab/>
      </w:r>
      <w:r>
        <w:rPr>
          <w:noProof/>
        </w:rPr>
        <w:fldChar w:fldCharType="begin" w:fldLock="1"/>
      </w:r>
      <w:r>
        <w:rPr>
          <w:noProof/>
        </w:rPr>
        <w:instrText xml:space="preserve"> PAGEREF _Toc193088249 \h </w:instrText>
      </w:r>
      <w:r>
        <w:rPr>
          <w:noProof/>
        </w:rPr>
      </w:r>
      <w:r>
        <w:rPr>
          <w:noProof/>
        </w:rPr>
        <w:fldChar w:fldCharType="separate"/>
      </w:r>
      <w:r>
        <w:rPr>
          <w:noProof/>
        </w:rPr>
        <w:t>132</w:t>
      </w:r>
      <w:r>
        <w:rPr>
          <w:noProof/>
        </w:rPr>
        <w:fldChar w:fldCharType="end"/>
      </w:r>
    </w:p>
    <w:p w14:paraId="08609A06" w14:textId="2487DC91"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8.136</w:t>
      </w:r>
      <w:r>
        <w:rPr>
          <w:rFonts w:asciiTheme="minorHAnsi" w:eastAsiaTheme="minorEastAsia" w:hAnsiTheme="minorHAnsi" w:cstheme="minorBidi"/>
          <w:noProof/>
          <w:kern w:val="2"/>
          <w:sz w:val="24"/>
          <w:szCs w:val="24"/>
          <w:lang w:eastAsia="en-GB"/>
          <w14:ligatures w14:val="standardContextual"/>
        </w:rPr>
        <w:tab/>
      </w:r>
      <w:r>
        <w:rPr>
          <w:noProof/>
        </w:rPr>
        <w:t>Extended Rejection Cause Code</w:t>
      </w:r>
      <w:r>
        <w:rPr>
          <w:noProof/>
        </w:rPr>
        <w:tab/>
      </w:r>
      <w:r>
        <w:rPr>
          <w:noProof/>
        </w:rPr>
        <w:fldChar w:fldCharType="begin" w:fldLock="1"/>
      </w:r>
      <w:r>
        <w:rPr>
          <w:noProof/>
        </w:rPr>
        <w:instrText xml:space="preserve"> PAGEREF _Toc193088250 \h </w:instrText>
      </w:r>
      <w:r>
        <w:rPr>
          <w:noProof/>
        </w:rPr>
      </w:r>
      <w:r>
        <w:rPr>
          <w:noProof/>
        </w:rPr>
        <w:fldChar w:fldCharType="separate"/>
      </w:r>
      <w:r>
        <w:rPr>
          <w:noProof/>
        </w:rPr>
        <w:t>132</w:t>
      </w:r>
      <w:r>
        <w:rPr>
          <w:noProof/>
        </w:rPr>
        <w:fldChar w:fldCharType="end"/>
      </w:r>
    </w:p>
    <w:p w14:paraId="7D0185E2" w14:textId="2941A88F"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8.137</w:t>
      </w:r>
      <w:r>
        <w:rPr>
          <w:rFonts w:asciiTheme="minorHAnsi" w:eastAsiaTheme="minorEastAsia" w:hAnsiTheme="minorHAnsi" w:cstheme="minorBidi"/>
          <w:noProof/>
          <w:kern w:val="2"/>
          <w:sz w:val="24"/>
          <w:szCs w:val="24"/>
          <w:lang w:eastAsia="en-GB"/>
          <w14:ligatures w14:val="standardContextual"/>
        </w:rPr>
        <w:tab/>
      </w:r>
      <w:r>
        <w:rPr>
          <w:noProof/>
        </w:rPr>
        <w:t>Data connection status</w:t>
      </w:r>
      <w:r>
        <w:rPr>
          <w:noProof/>
        </w:rPr>
        <w:tab/>
      </w:r>
      <w:r>
        <w:rPr>
          <w:noProof/>
        </w:rPr>
        <w:fldChar w:fldCharType="begin" w:fldLock="1"/>
      </w:r>
      <w:r>
        <w:rPr>
          <w:noProof/>
        </w:rPr>
        <w:instrText xml:space="preserve"> PAGEREF _Toc193088251 \h </w:instrText>
      </w:r>
      <w:r>
        <w:rPr>
          <w:noProof/>
        </w:rPr>
      </w:r>
      <w:r>
        <w:rPr>
          <w:noProof/>
        </w:rPr>
        <w:fldChar w:fldCharType="separate"/>
      </w:r>
      <w:r>
        <w:rPr>
          <w:noProof/>
        </w:rPr>
        <w:t>132</w:t>
      </w:r>
      <w:r>
        <w:rPr>
          <w:noProof/>
        </w:rPr>
        <w:fldChar w:fldCharType="end"/>
      </w:r>
    </w:p>
    <w:p w14:paraId="3E7A27A9" w14:textId="6D43BFA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8.138</w:t>
      </w:r>
      <w:r>
        <w:rPr>
          <w:rFonts w:asciiTheme="minorHAnsi" w:eastAsiaTheme="minorEastAsia" w:hAnsiTheme="minorHAnsi" w:cstheme="minorBidi"/>
          <w:noProof/>
          <w:kern w:val="2"/>
          <w:sz w:val="24"/>
          <w:szCs w:val="24"/>
          <w:lang w:eastAsia="en-GB"/>
          <w14:ligatures w14:val="standardContextual"/>
        </w:rPr>
        <w:tab/>
      </w:r>
      <w:r>
        <w:rPr>
          <w:noProof/>
        </w:rPr>
        <w:t>Data connection type</w:t>
      </w:r>
      <w:r>
        <w:rPr>
          <w:noProof/>
        </w:rPr>
        <w:tab/>
      </w:r>
      <w:r>
        <w:rPr>
          <w:noProof/>
        </w:rPr>
        <w:fldChar w:fldCharType="begin" w:fldLock="1"/>
      </w:r>
      <w:r>
        <w:rPr>
          <w:noProof/>
        </w:rPr>
        <w:instrText xml:space="preserve"> PAGEREF _Toc193088252 \h </w:instrText>
      </w:r>
      <w:r>
        <w:rPr>
          <w:noProof/>
        </w:rPr>
      </w:r>
      <w:r>
        <w:rPr>
          <w:noProof/>
        </w:rPr>
        <w:fldChar w:fldCharType="separate"/>
      </w:r>
      <w:r>
        <w:rPr>
          <w:noProof/>
        </w:rPr>
        <w:t>133</w:t>
      </w:r>
      <w:r>
        <w:rPr>
          <w:noProof/>
        </w:rPr>
        <w:fldChar w:fldCharType="end"/>
      </w:r>
    </w:p>
    <w:p w14:paraId="6F506245" w14:textId="0B13DACD"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8.139</w:t>
      </w:r>
      <w:r>
        <w:rPr>
          <w:rFonts w:asciiTheme="minorHAnsi" w:eastAsiaTheme="minorEastAsia" w:hAnsiTheme="minorHAnsi" w:cstheme="minorBidi"/>
          <w:noProof/>
          <w:kern w:val="2"/>
          <w:sz w:val="24"/>
          <w:szCs w:val="24"/>
          <w:lang w:eastAsia="en-GB"/>
          <w14:ligatures w14:val="standardContextual"/>
        </w:rPr>
        <w:tab/>
      </w:r>
      <w:r>
        <w:rPr>
          <w:noProof/>
        </w:rPr>
        <w:t>(E/5G)SM cause</w:t>
      </w:r>
      <w:r>
        <w:rPr>
          <w:noProof/>
        </w:rPr>
        <w:tab/>
      </w:r>
      <w:r>
        <w:rPr>
          <w:noProof/>
        </w:rPr>
        <w:fldChar w:fldCharType="begin" w:fldLock="1"/>
      </w:r>
      <w:r>
        <w:rPr>
          <w:noProof/>
        </w:rPr>
        <w:instrText xml:space="preserve"> PAGEREF _Toc193088253 \h </w:instrText>
      </w:r>
      <w:r>
        <w:rPr>
          <w:noProof/>
        </w:rPr>
      </w:r>
      <w:r>
        <w:rPr>
          <w:noProof/>
        </w:rPr>
        <w:fldChar w:fldCharType="separate"/>
      </w:r>
      <w:r>
        <w:rPr>
          <w:noProof/>
        </w:rPr>
        <w:t>133</w:t>
      </w:r>
      <w:r>
        <w:rPr>
          <w:noProof/>
        </w:rPr>
        <w:fldChar w:fldCharType="end"/>
      </w:r>
    </w:p>
    <w:p w14:paraId="79D6F623" w14:textId="2561491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8.140</w:t>
      </w:r>
      <w:r>
        <w:rPr>
          <w:rFonts w:asciiTheme="minorHAnsi" w:eastAsiaTheme="minorEastAsia" w:hAnsiTheme="minorHAnsi" w:cstheme="minorBidi"/>
          <w:noProof/>
          <w:kern w:val="2"/>
          <w:sz w:val="24"/>
          <w:szCs w:val="24"/>
          <w:lang w:eastAsia="en-GB"/>
          <w14:ligatures w14:val="standardContextual"/>
        </w:rPr>
        <w:tab/>
      </w:r>
      <w:r>
        <w:rPr>
          <w:noProof/>
        </w:rPr>
        <w:t>IP address list</w:t>
      </w:r>
      <w:r>
        <w:rPr>
          <w:noProof/>
        </w:rPr>
        <w:tab/>
      </w:r>
      <w:r>
        <w:rPr>
          <w:noProof/>
        </w:rPr>
        <w:fldChar w:fldCharType="begin" w:fldLock="1"/>
      </w:r>
      <w:r>
        <w:rPr>
          <w:noProof/>
        </w:rPr>
        <w:instrText xml:space="preserve"> PAGEREF _Toc193088254 \h </w:instrText>
      </w:r>
      <w:r>
        <w:rPr>
          <w:noProof/>
        </w:rPr>
      </w:r>
      <w:r>
        <w:rPr>
          <w:noProof/>
        </w:rPr>
        <w:fldChar w:fldCharType="separate"/>
      </w:r>
      <w:r>
        <w:rPr>
          <w:noProof/>
        </w:rPr>
        <w:t>134</w:t>
      </w:r>
      <w:r>
        <w:rPr>
          <w:noProof/>
        </w:rPr>
        <w:fldChar w:fldCharType="end"/>
      </w:r>
    </w:p>
    <w:p w14:paraId="46AD8D55" w14:textId="743E7AF4"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Surrounding macrocells</w:t>
      </w:r>
      <w:r>
        <w:rPr>
          <w:noProof/>
        </w:rPr>
        <w:tab/>
      </w:r>
      <w:r>
        <w:rPr>
          <w:noProof/>
        </w:rPr>
        <w:fldChar w:fldCharType="begin" w:fldLock="1"/>
      </w:r>
      <w:r>
        <w:rPr>
          <w:noProof/>
        </w:rPr>
        <w:instrText xml:space="preserve"> PAGEREF _Toc193088255 \h </w:instrText>
      </w:r>
      <w:r>
        <w:rPr>
          <w:noProof/>
        </w:rPr>
      </w:r>
      <w:r>
        <w:rPr>
          <w:noProof/>
        </w:rPr>
        <w:fldChar w:fldCharType="separate"/>
      </w:r>
      <w:r>
        <w:rPr>
          <w:noProof/>
        </w:rPr>
        <w:t>134</w:t>
      </w:r>
      <w:r>
        <w:rPr>
          <w:noProof/>
        </w:rPr>
        <w:fldChar w:fldCharType="end"/>
      </w:r>
    </w:p>
    <w:p w14:paraId="0B13D005" w14:textId="106B488D"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PDP/PDN/PDU type</w:t>
      </w:r>
      <w:r>
        <w:rPr>
          <w:noProof/>
        </w:rPr>
        <w:tab/>
      </w:r>
      <w:r>
        <w:rPr>
          <w:noProof/>
        </w:rPr>
        <w:fldChar w:fldCharType="begin" w:fldLock="1"/>
      </w:r>
      <w:r>
        <w:rPr>
          <w:noProof/>
        </w:rPr>
        <w:instrText xml:space="preserve"> PAGEREF _Toc193088256 \h </w:instrText>
      </w:r>
      <w:r>
        <w:rPr>
          <w:noProof/>
        </w:rPr>
      </w:r>
      <w:r>
        <w:rPr>
          <w:noProof/>
        </w:rPr>
        <w:fldChar w:fldCharType="separate"/>
      </w:r>
      <w:r>
        <w:rPr>
          <w:noProof/>
        </w:rPr>
        <w:t>134</w:t>
      </w:r>
      <w:r>
        <w:rPr>
          <w:noProof/>
        </w:rPr>
        <w:fldChar w:fldCharType="end"/>
      </w:r>
    </w:p>
    <w:p w14:paraId="12201700" w14:textId="4A3900A1"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PDU Session Establishment parameters</w:t>
      </w:r>
      <w:r>
        <w:rPr>
          <w:noProof/>
        </w:rPr>
        <w:tab/>
      </w:r>
      <w:r>
        <w:rPr>
          <w:noProof/>
        </w:rPr>
        <w:fldChar w:fldCharType="begin" w:fldLock="1"/>
      </w:r>
      <w:r>
        <w:rPr>
          <w:noProof/>
        </w:rPr>
        <w:instrText xml:space="preserve"> PAGEREF _Toc193088257 \h </w:instrText>
      </w:r>
      <w:r>
        <w:rPr>
          <w:noProof/>
        </w:rPr>
      </w:r>
      <w:r>
        <w:rPr>
          <w:noProof/>
        </w:rPr>
        <w:fldChar w:fldCharType="separate"/>
      </w:r>
      <w:r>
        <w:rPr>
          <w:noProof/>
        </w:rPr>
        <w:t>135</w:t>
      </w:r>
      <w:r>
        <w:rPr>
          <w:noProof/>
        </w:rPr>
        <w:fldChar w:fldCharType="end"/>
      </w:r>
    </w:p>
    <w:p w14:paraId="741F23E7" w14:textId="3A7F63C2"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4A2F68">
        <w:rPr>
          <w:rFonts w:eastAsia="SimSun"/>
          <w:noProof/>
          <w:lang w:val="en-US" w:eastAsia="zh-CN"/>
        </w:rPr>
        <w:t>144</w:t>
      </w:r>
      <w:r>
        <w:rPr>
          <w:rFonts w:asciiTheme="minorHAnsi" w:eastAsiaTheme="minorEastAsia" w:hAnsiTheme="minorHAnsi" w:cstheme="minorBidi"/>
          <w:noProof/>
          <w:kern w:val="2"/>
          <w:sz w:val="24"/>
          <w:szCs w:val="24"/>
          <w:lang w:eastAsia="en-GB"/>
          <w14:ligatures w14:val="standardContextual"/>
        </w:rPr>
        <w:tab/>
      </w:r>
      <w:r w:rsidRPr="004A2F68">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_Toc193088258 \h </w:instrText>
      </w:r>
      <w:r>
        <w:rPr>
          <w:noProof/>
        </w:rPr>
      </w:r>
      <w:r>
        <w:rPr>
          <w:noProof/>
        </w:rPr>
        <w:fldChar w:fldCharType="separate"/>
      </w:r>
      <w:r>
        <w:rPr>
          <w:noProof/>
        </w:rPr>
        <w:t>135</w:t>
      </w:r>
      <w:r>
        <w:rPr>
          <w:noProof/>
        </w:rPr>
        <w:fldChar w:fldCharType="end"/>
      </w:r>
    </w:p>
    <w:p w14:paraId="69B14B01" w14:textId="5B5F8A07"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Slices information (served)</w:t>
      </w:r>
      <w:r>
        <w:rPr>
          <w:noProof/>
        </w:rPr>
        <w:tab/>
      </w:r>
      <w:r>
        <w:rPr>
          <w:noProof/>
        </w:rPr>
        <w:fldChar w:fldCharType="begin" w:fldLock="1"/>
      </w:r>
      <w:r>
        <w:rPr>
          <w:noProof/>
        </w:rPr>
        <w:instrText xml:space="preserve"> PAGEREF _Toc193088259 \h </w:instrText>
      </w:r>
      <w:r>
        <w:rPr>
          <w:noProof/>
        </w:rPr>
      </w:r>
      <w:r>
        <w:rPr>
          <w:noProof/>
        </w:rPr>
        <w:fldChar w:fldCharType="separate"/>
      </w:r>
      <w:r>
        <w:rPr>
          <w:noProof/>
        </w:rPr>
        <w:t>136</w:t>
      </w:r>
      <w:r>
        <w:rPr>
          <w:noProof/>
        </w:rPr>
        <w:fldChar w:fldCharType="end"/>
      </w:r>
    </w:p>
    <w:p w14:paraId="51974964" w14:textId="111D7AAC"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8.146</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r>
      <w:r>
        <w:rPr>
          <w:noProof/>
        </w:rPr>
        <w:fldChar w:fldCharType="begin" w:fldLock="1"/>
      </w:r>
      <w:r>
        <w:rPr>
          <w:noProof/>
        </w:rPr>
        <w:instrText xml:space="preserve"> PAGEREF _Toc193088260 \h </w:instrText>
      </w:r>
      <w:r>
        <w:rPr>
          <w:noProof/>
        </w:rPr>
      </w:r>
      <w:r>
        <w:rPr>
          <w:noProof/>
        </w:rPr>
        <w:fldChar w:fldCharType="separate"/>
      </w:r>
      <w:r>
        <w:rPr>
          <w:noProof/>
        </w:rPr>
        <w:t>136</w:t>
      </w:r>
      <w:r>
        <w:rPr>
          <w:noProof/>
        </w:rPr>
        <w:fldChar w:fldCharType="end"/>
      </w:r>
    </w:p>
    <w:p w14:paraId="33E76DFA" w14:textId="443E13A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8.147</w:t>
      </w:r>
      <w:r>
        <w:rPr>
          <w:rFonts w:asciiTheme="minorHAnsi" w:eastAsiaTheme="minorEastAsia" w:hAnsiTheme="minorHAnsi" w:cstheme="minorBidi"/>
          <w:noProof/>
          <w:kern w:val="2"/>
          <w:sz w:val="24"/>
          <w:szCs w:val="24"/>
          <w:lang w:eastAsia="en-GB"/>
          <w14:ligatures w14:val="standardContextual"/>
        </w:rPr>
        <w:tab/>
      </w:r>
      <w:r>
        <w:rPr>
          <w:noProof/>
        </w:rPr>
        <w:t>CAG cell selection status</w:t>
      </w:r>
      <w:r>
        <w:rPr>
          <w:noProof/>
        </w:rPr>
        <w:tab/>
      </w:r>
      <w:r>
        <w:rPr>
          <w:noProof/>
        </w:rPr>
        <w:fldChar w:fldCharType="begin" w:fldLock="1"/>
      </w:r>
      <w:r>
        <w:rPr>
          <w:noProof/>
        </w:rPr>
        <w:instrText xml:space="preserve"> PAGEREF _Toc193088261 \h </w:instrText>
      </w:r>
      <w:r>
        <w:rPr>
          <w:noProof/>
        </w:rPr>
      </w:r>
      <w:r>
        <w:rPr>
          <w:noProof/>
        </w:rPr>
        <w:fldChar w:fldCharType="separate"/>
      </w:r>
      <w:r>
        <w:rPr>
          <w:noProof/>
        </w:rPr>
        <w:t>137</w:t>
      </w:r>
      <w:r>
        <w:rPr>
          <w:noProof/>
        </w:rPr>
        <w:fldChar w:fldCharType="end"/>
      </w:r>
    </w:p>
    <w:p w14:paraId="5072D1D5" w14:textId="1543FDE0"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8.148</w:t>
      </w:r>
      <w:r>
        <w:rPr>
          <w:rFonts w:asciiTheme="minorHAnsi" w:eastAsiaTheme="minorEastAsia" w:hAnsiTheme="minorHAnsi" w:cstheme="minorBidi"/>
          <w:noProof/>
          <w:kern w:val="2"/>
          <w:sz w:val="24"/>
          <w:szCs w:val="24"/>
          <w:lang w:eastAsia="en-GB"/>
          <w14:ligatures w14:val="standardContextual"/>
        </w:rPr>
        <w:tab/>
      </w:r>
      <w:r>
        <w:rPr>
          <w:noProof/>
        </w:rPr>
        <w:t>CAG information list</w:t>
      </w:r>
      <w:r>
        <w:rPr>
          <w:noProof/>
        </w:rPr>
        <w:tab/>
      </w:r>
      <w:r>
        <w:rPr>
          <w:noProof/>
        </w:rPr>
        <w:fldChar w:fldCharType="begin" w:fldLock="1"/>
      </w:r>
      <w:r>
        <w:rPr>
          <w:noProof/>
        </w:rPr>
        <w:instrText xml:space="preserve"> PAGEREF _Toc193088262 \h </w:instrText>
      </w:r>
      <w:r>
        <w:rPr>
          <w:noProof/>
        </w:rPr>
      </w:r>
      <w:r>
        <w:rPr>
          <w:noProof/>
        </w:rPr>
        <w:fldChar w:fldCharType="separate"/>
      </w:r>
      <w:r>
        <w:rPr>
          <w:noProof/>
        </w:rPr>
        <w:t>137</w:t>
      </w:r>
      <w:r>
        <w:rPr>
          <w:noProof/>
        </w:rPr>
        <w:fldChar w:fldCharType="end"/>
      </w:r>
    </w:p>
    <w:p w14:paraId="5FE8B331" w14:textId="64325410"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8.149</w:t>
      </w:r>
      <w:r>
        <w:rPr>
          <w:rFonts w:asciiTheme="minorHAnsi" w:eastAsiaTheme="minorEastAsia" w:hAnsiTheme="minorHAnsi" w:cstheme="minorBidi"/>
          <w:noProof/>
          <w:kern w:val="2"/>
          <w:sz w:val="24"/>
          <w:szCs w:val="24"/>
          <w:lang w:eastAsia="en-GB"/>
          <w14:ligatures w14:val="standardContextual"/>
        </w:rPr>
        <w:tab/>
      </w:r>
      <w:r>
        <w:rPr>
          <w:noProof/>
        </w:rPr>
        <w:t>CAG Human-readable network name list</w:t>
      </w:r>
      <w:r>
        <w:rPr>
          <w:noProof/>
        </w:rPr>
        <w:tab/>
      </w:r>
      <w:r>
        <w:rPr>
          <w:noProof/>
        </w:rPr>
        <w:fldChar w:fldCharType="begin" w:fldLock="1"/>
      </w:r>
      <w:r>
        <w:rPr>
          <w:noProof/>
        </w:rPr>
        <w:instrText xml:space="preserve"> PAGEREF _Toc193088263 \h </w:instrText>
      </w:r>
      <w:r>
        <w:rPr>
          <w:noProof/>
        </w:rPr>
      </w:r>
      <w:r>
        <w:rPr>
          <w:noProof/>
        </w:rPr>
        <w:fldChar w:fldCharType="separate"/>
      </w:r>
      <w:r>
        <w:rPr>
          <w:noProof/>
        </w:rPr>
        <w:t>138</w:t>
      </w:r>
      <w:r>
        <w:rPr>
          <w:noProof/>
        </w:rPr>
        <w:fldChar w:fldCharType="end"/>
      </w:r>
    </w:p>
    <w:p w14:paraId="7D2F3E55" w14:textId="38EB2B98"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8.150</w:t>
      </w:r>
      <w:r>
        <w:rPr>
          <w:rFonts w:asciiTheme="minorHAnsi" w:eastAsiaTheme="minorEastAsia" w:hAnsiTheme="minorHAnsi" w:cstheme="minorBidi"/>
          <w:noProof/>
          <w:kern w:val="2"/>
          <w:sz w:val="24"/>
          <w:szCs w:val="24"/>
          <w:lang w:eastAsia="en-GB"/>
          <w14:ligatures w14:val="standardContextual"/>
        </w:rPr>
        <w:tab/>
      </w:r>
      <w:r>
        <w:rPr>
          <w:noProof/>
        </w:rPr>
        <w:t>Slices status</w:t>
      </w:r>
      <w:r>
        <w:rPr>
          <w:noProof/>
        </w:rPr>
        <w:tab/>
      </w:r>
      <w:r>
        <w:rPr>
          <w:noProof/>
        </w:rPr>
        <w:fldChar w:fldCharType="begin" w:fldLock="1"/>
      </w:r>
      <w:r>
        <w:rPr>
          <w:noProof/>
        </w:rPr>
        <w:instrText xml:space="preserve"> PAGEREF _Toc193088264 \h </w:instrText>
      </w:r>
      <w:r>
        <w:rPr>
          <w:noProof/>
        </w:rPr>
      </w:r>
      <w:r>
        <w:rPr>
          <w:noProof/>
        </w:rPr>
        <w:fldChar w:fldCharType="separate"/>
      </w:r>
      <w:r>
        <w:rPr>
          <w:noProof/>
        </w:rPr>
        <w:t>138</w:t>
      </w:r>
      <w:r>
        <w:rPr>
          <w:noProof/>
        </w:rPr>
        <w:fldChar w:fldCharType="end"/>
      </w:r>
    </w:p>
    <w:p w14:paraId="1877336D" w14:textId="7DB7F173"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Rejected slices information with S-NSSAI mapping</w:t>
      </w:r>
      <w:r>
        <w:rPr>
          <w:noProof/>
        </w:rPr>
        <w:tab/>
      </w:r>
      <w:r>
        <w:rPr>
          <w:noProof/>
        </w:rPr>
        <w:fldChar w:fldCharType="begin" w:fldLock="1"/>
      </w:r>
      <w:r>
        <w:rPr>
          <w:noProof/>
        </w:rPr>
        <w:instrText xml:space="preserve"> PAGEREF _Toc193088265 \h </w:instrText>
      </w:r>
      <w:r>
        <w:rPr>
          <w:noProof/>
        </w:rPr>
      </w:r>
      <w:r>
        <w:rPr>
          <w:noProof/>
        </w:rPr>
        <w:fldChar w:fldCharType="separate"/>
      </w:r>
      <w:r>
        <w:rPr>
          <w:noProof/>
        </w:rPr>
        <w:t>139</w:t>
      </w:r>
      <w:r>
        <w:rPr>
          <w:noProof/>
        </w:rPr>
        <w:fldChar w:fldCharType="end"/>
      </w:r>
    </w:p>
    <w:p w14:paraId="2FFC897B" w14:textId="1DB0C0BF"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sidRPr="004A2F68">
        <w:rPr>
          <w:noProof/>
          <w:lang w:val="pt-BR"/>
        </w:rPr>
        <w:t>8.152</w:t>
      </w:r>
      <w:r>
        <w:rPr>
          <w:rFonts w:asciiTheme="minorHAnsi" w:eastAsiaTheme="minorEastAsia" w:hAnsiTheme="minorHAnsi" w:cstheme="minorBidi"/>
          <w:noProof/>
          <w:kern w:val="2"/>
          <w:sz w:val="24"/>
          <w:szCs w:val="24"/>
          <w:lang w:eastAsia="en-GB"/>
          <w14:ligatures w14:val="standardContextual"/>
        </w:rPr>
        <w:tab/>
      </w:r>
      <w:r w:rsidRPr="004A2F68">
        <w:rPr>
          <w:noProof/>
          <w:lang w:val="pt-BR"/>
        </w:rPr>
        <w:t xml:space="preserve">Allowed </w:t>
      </w:r>
      <w:r>
        <w:rPr>
          <w:noProof/>
        </w:rPr>
        <w:t>Slices Information with S-NSSAI mapping</w:t>
      </w:r>
      <w:r>
        <w:rPr>
          <w:noProof/>
        </w:rPr>
        <w:tab/>
      </w:r>
      <w:r>
        <w:rPr>
          <w:noProof/>
        </w:rPr>
        <w:fldChar w:fldCharType="begin" w:fldLock="1"/>
      </w:r>
      <w:r>
        <w:rPr>
          <w:noProof/>
        </w:rPr>
        <w:instrText xml:space="preserve"> PAGEREF _Toc193088266 \h </w:instrText>
      </w:r>
      <w:r>
        <w:rPr>
          <w:noProof/>
        </w:rPr>
      </w:r>
      <w:r>
        <w:rPr>
          <w:noProof/>
        </w:rPr>
        <w:fldChar w:fldCharType="separate"/>
      </w:r>
      <w:r>
        <w:rPr>
          <w:noProof/>
        </w:rPr>
        <w:t>140</w:t>
      </w:r>
      <w:r>
        <w:rPr>
          <w:noProof/>
        </w:rPr>
        <w:fldChar w:fldCharType="end"/>
      </w:r>
    </w:p>
    <w:p w14:paraId="063305F5" w14:textId="0DC2E011"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Rejected slices information</w:t>
      </w:r>
      <w:r>
        <w:rPr>
          <w:noProof/>
        </w:rPr>
        <w:tab/>
      </w:r>
      <w:r>
        <w:rPr>
          <w:noProof/>
        </w:rPr>
        <w:fldChar w:fldCharType="begin" w:fldLock="1"/>
      </w:r>
      <w:r>
        <w:rPr>
          <w:noProof/>
        </w:rPr>
        <w:instrText xml:space="preserve"> PAGEREF _Toc193088267 \h </w:instrText>
      </w:r>
      <w:r>
        <w:rPr>
          <w:noProof/>
        </w:rPr>
      </w:r>
      <w:r>
        <w:rPr>
          <w:noProof/>
        </w:rPr>
        <w:fldChar w:fldCharType="separate"/>
      </w:r>
      <w:r>
        <w:rPr>
          <w:noProof/>
        </w:rPr>
        <w:t>140</w:t>
      </w:r>
      <w:r>
        <w:rPr>
          <w:noProof/>
        </w:rPr>
        <w:fldChar w:fldCharType="end"/>
      </w:r>
    </w:p>
    <w:p w14:paraId="6E784C69" w14:textId="73EF823C"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Partial NSSAI</w:t>
      </w:r>
      <w:r>
        <w:rPr>
          <w:noProof/>
        </w:rPr>
        <w:tab/>
      </w:r>
      <w:r>
        <w:rPr>
          <w:noProof/>
        </w:rPr>
        <w:fldChar w:fldCharType="begin" w:fldLock="1"/>
      </w:r>
      <w:r>
        <w:rPr>
          <w:noProof/>
        </w:rPr>
        <w:instrText xml:space="preserve"> PAGEREF _Toc193088268 \h </w:instrText>
      </w:r>
      <w:r>
        <w:rPr>
          <w:noProof/>
        </w:rPr>
      </w:r>
      <w:r>
        <w:rPr>
          <w:noProof/>
        </w:rPr>
        <w:fldChar w:fldCharType="separate"/>
      </w:r>
      <w:r>
        <w:rPr>
          <w:noProof/>
        </w:rPr>
        <w:t>141</w:t>
      </w:r>
      <w:r>
        <w:rPr>
          <w:noProof/>
        </w:rPr>
        <w:fldChar w:fldCharType="end"/>
      </w:r>
    </w:p>
    <w:p w14:paraId="18185221" w14:textId="20B2E14A"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Extended information</w:t>
      </w:r>
      <w:r>
        <w:rPr>
          <w:noProof/>
        </w:rPr>
        <w:tab/>
      </w:r>
      <w:r>
        <w:rPr>
          <w:noProof/>
        </w:rPr>
        <w:fldChar w:fldCharType="begin" w:fldLock="1"/>
      </w:r>
      <w:r>
        <w:rPr>
          <w:noProof/>
        </w:rPr>
        <w:instrText xml:space="preserve"> PAGEREF _Toc193088269 \h </w:instrText>
      </w:r>
      <w:r>
        <w:rPr>
          <w:noProof/>
        </w:rPr>
      </w:r>
      <w:r>
        <w:rPr>
          <w:noProof/>
        </w:rPr>
        <w:fldChar w:fldCharType="separate"/>
      </w:r>
      <w:r>
        <w:rPr>
          <w:noProof/>
        </w:rPr>
        <w:t>141</w:t>
      </w:r>
      <w:r>
        <w:rPr>
          <w:noProof/>
        </w:rPr>
        <w:fldChar w:fldCharType="end"/>
      </w:r>
    </w:p>
    <w:p w14:paraId="78138ABC" w14:textId="1AA5FC81"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8.156</w:t>
      </w:r>
      <w:r>
        <w:rPr>
          <w:rFonts w:asciiTheme="minorHAnsi" w:eastAsiaTheme="minorEastAsia" w:hAnsiTheme="minorHAnsi" w:cstheme="minorBidi"/>
          <w:noProof/>
          <w:kern w:val="2"/>
          <w:sz w:val="24"/>
          <w:szCs w:val="24"/>
          <w:lang w:eastAsia="en-GB"/>
          <w14:ligatures w14:val="standardContextual"/>
        </w:rPr>
        <w:tab/>
      </w:r>
      <w:r>
        <w:rPr>
          <w:noProof/>
        </w:rPr>
        <w:t>Allowed Slices Information</w:t>
      </w:r>
      <w:r>
        <w:rPr>
          <w:noProof/>
        </w:rPr>
        <w:tab/>
      </w:r>
      <w:r>
        <w:rPr>
          <w:noProof/>
        </w:rPr>
        <w:fldChar w:fldCharType="begin" w:fldLock="1"/>
      </w:r>
      <w:r>
        <w:rPr>
          <w:noProof/>
        </w:rPr>
        <w:instrText xml:space="preserve"> PAGEREF _Toc193088270 \h </w:instrText>
      </w:r>
      <w:r>
        <w:rPr>
          <w:noProof/>
        </w:rPr>
      </w:r>
      <w:r>
        <w:rPr>
          <w:noProof/>
        </w:rPr>
        <w:fldChar w:fldCharType="separate"/>
      </w:r>
      <w:r>
        <w:rPr>
          <w:noProof/>
        </w:rPr>
        <w:t>142</w:t>
      </w:r>
      <w:r>
        <w:rPr>
          <w:noProof/>
        </w:rPr>
        <w:fldChar w:fldCharType="end"/>
      </w:r>
    </w:p>
    <w:p w14:paraId="20BE4AD4" w14:textId="3B593118"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8.157</w:t>
      </w:r>
      <w:r>
        <w:rPr>
          <w:rFonts w:asciiTheme="minorHAnsi" w:eastAsiaTheme="minorEastAsia" w:hAnsiTheme="minorHAnsi" w:cstheme="minorBidi"/>
          <w:noProof/>
          <w:kern w:val="2"/>
          <w:sz w:val="24"/>
          <w:szCs w:val="24"/>
          <w:lang w:eastAsia="en-GB"/>
          <w14:ligatures w14:val="standardContextual"/>
        </w:rPr>
        <w:tab/>
      </w:r>
      <w:r>
        <w:rPr>
          <w:noProof/>
        </w:rPr>
        <w:t>LSI numbers</w:t>
      </w:r>
      <w:r>
        <w:rPr>
          <w:noProof/>
        </w:rPr>
        <w:tab/>
      </w:r>
      <w:r>
        <w:rPr>
          <w:noProof/>
        </w:rPr>
        <w:fldChar w:fldCharType="begin" w:fldLock="1"/>
      </w:r>
      <w:r>
        <w:rPr>
          <w:noProof/>
        </w:rPr>
        <w:instrText xml:space="preserve"> PAGEREF _Toc193088271 \h </w:instrText>
      </w:r>
      <w:r>
        <w:rPr>
          <w:noProof/>
        </w:rPr>
      </w:r>
      <w:r>
        <w:rPr>
          <w:noProof/>
        </w:rPr>
        <w:fldChar w:fldCharType="separate"/>
      </w:r>
      <w:r>
        <w:rPr>
          <w:noProof/>
        </w:rPr>
        <w:t>142</w:t>
      </w:r>
      <w:r>
        <w:rPr>
          <w:noProof/>
        </w:rPr>
        <w:fldChar w:fldCharType="end"/>
      </w:r>
    </w:p>
    <w:p w14:paraId="3F497CA9" w14:textId="0F3E8611"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8.158</w:t>
      </w:r>
      <w:r>
        <w:rPr>
          <w:rFonts w:asciiTheme="minorHAnsi" w:eastAsiaTheme="minorEastAsia" w:hAnsiTheme="minorHAnsi" w:cstheme="minorBidi"/>
          <w:noProof/>
          <w:kern w:val="2"/>
          <w:sz w:val="24"/>
          <w:szCs w:val="24"/>
          <w:lang w:eastAsia="en-GB"/>
          <w14:ligatures w14:val="standardContextual"/>
        </w:rPr>
        <w:tab/>
      </w:r>
      <w:r>
        <w:rPr>
          <w:noProof/>
        </w:rPr>
        <w:t>More Data</w:t>
      </w:r>
      <w:r>
        <w:rPr>
          <w:noProof/>
        </w:rPr>
        <w:tab/>
      </w:r>
      <w:r>
        <w:rPr>
          <w:noProof/>
        </w:rPr>
        <w:fldChar w:fldCharType="begin" w:fldLock="1"/>
      </w:r>
      <w:r>
        <w:rPr>
          <w:noProof/>
        </w:rPr>
        <w:instrText xml:space="preserve"> PAGEREF _Toc193088272 \h </w:instrText>
      </w:r>
      <w:r>
        <w:rPr>
          <w:noProof/>
        </w:rPr>
      </w:r>
      <w:r>
        <w:rPr>
          <w:noProof/>
        </w:rPr>
        <w:fldChar w:fldCharType="separate"/>
      </w:r>
      <w:r>
        <w:rPr>
          <w:noProof/>
        </w:rPr>
        <w:t>142</w:t>
      </w:r>
      <w:r>
        <w:rPr>
          <w:noProof/>
        </w:rPr>
        <w:fldChar w:fldCharType="end"/>
      </w:r>
    </w:p>
    <w:p w14:paraId="01402A7A" w14:textId="443225B4"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Tag values</w:t>
      </w:r>
      <w:r>
        <w:rPr>
          <w:noProof/>
        </w:rPr>
        <w:tab/>
      </w:r>
      <w:r>
        <w:rPr>
          <w:noProof/>
        </w:rPr>
        <w:fldChar w:fldCharType="begin" w:fldLock="1"/>
      </w:r>
      <w:r>
        <w:rPr>
          <w:noProof/>
        </w:rPr>
        <w:instrText xml:space="preserve"> PAGEREF _Toc193088273 \h </w:instrText>
      </w:r>
      <w:r>
        <w:rPr>
          <w:noProof/>
        </w:rPr>
      </w:r>
      <w:r>
        <w:rPr>
          <w:noProof/>
        </w:rPr>
        <w:fldChar w:fldCharType="separate"/>
      </w:r>
      <w:r>
        <w:rPr>
          <w:noProof/>
        </w:rPr>
        <w:t>143</w:t>
      </w:r>
      <w:r>
        <w:rPr>
          <w:noProof/>
        </w:rPr>
        <w:fldChar w:fldCharType="end"/>
      </w:r>
    </w:p>
    <w:p w14:paraId="15AA3DF3" w14:textId="24C5D49E"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BER-TLV tags in ME to UICC direction</w:t>
      </w:r>
      <w:r>
        <w:rPr>
          <w:noProof/>
        </w:rPr>
        <w:tab/>
      </w:r>
      <w:r>
        <w:rPr>
          <w:noProof/>
        </w:rPr>
        <w:fldChar w:fldCharType="begin" w:fldLock="1"/>
      </w:r>
      <w:r>
        <w:rPr>
          <w:noProof/>
        </w:rPr>
        <w:instrText xml:space="preserve"> PAGEREF _Toc193088274 \h </w:instrText>
      </w:r>
      <w:r>
        <w:rPr>
          <w:noProof/>
        </w:rPr>
      </w:r>
      <w:r>
        <w:rPr>
          <w:noProof/>
        </w:rPr>
        <w:fldChar w:fldCharType="separate"/>
      </w:r>
      <w:r>
        <w:rPr>
          <w:noProof/>
        </w:rPr>
        <w:t>143</w:t>
      </w:r>
      <w:r>
        <w:rPr>
          <w:noProof/>
        </w:rPr>
        <w:fldChar w:fldCharType="end"/>
      </w:r>
    </w:p>
    <w:p w14:paraId="3F174C86" w14:textId="26A753D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BER-TLV tags in UICC TO ME direction</w:t>
      </w:r>
      <w:r>
        <w:rPr>
          <w:noProof/>
        </w:rPr>
        <w:tab/>
      </w:r>
      <w:r>
        <w:rPr>
          <w:noProof/>
        </w:rPr>
        <w:fldChar w:fldCharType="begin" w:fldLock="1"/>
      </w:r>
      <w:r>
        <w:rPr>
          <w:noProof/>
        </w:rPr>
        <w:instrText xml:space="preserve"> PAGEREF _Toc193088275 \h </w:instrText>
      </w:r>
      <w:r>
        <w:rPr>
          <w:noProof/>
        </w:rPr>
      </w:r>
      <w:r>
        <w:rPr>
          <w:noProof/>
        </w:rPr>
        <w:fldChar w:fldCharType="separate"/>
      </w:r>
      <w:r>
        <w:rPr>
          <w:noProof/>
        </w:rPr>
        <w:t>143</w:t>
      </w:r>
      <w:r>
        <w:rPr>
          <w:noProof/>
        </w:rPr>
        <w:fldChar w:fldCharType="end"/>
      </w:r>
    </w:p>
    <w:p w14:paraId="7BDF8D53" w14:textId="349CC0FD"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COMPREHENSION-TLV tags in both directions</w:t>
      </w:r>
      <w:r>
        <w:rPr>
          <w:noProof/>
        </w:rPr>
        <w:tab/>
      </w:r>
      <w:r>
        <w:rPr>
          <w:noProof/>
        </w:rPr>
        <w:fldChar w:fldCharType="begin" w:fldLock="1"/>
      </w:r>
      <w:r>
        <w:rPr>
          <w:noProof/>
        </w:rPr>
        <w:instrText xml:space="preserve"> PAGEREF _Toc193088276 \h </w:instrText>
      </w:r>
      <w:r>
        <w:rPr>
          <w:noProof/>
        </w:rPr>
      </w:r>
      <w:r>
        <w:rPr>
          <w:noProof/>
        </w:rPr>
        <w:fldChar w:fldCharType="separate"/>
      </w:r>
      <w:r>
        <w:rPr>
          <w:noProof/>
        </w:rPr>
        <w:t>144</w:t>
      </w:r>
      <w:r>
        <w:rPr>
          <w:noProof/>
        </w:rPr>
        <w:fldChar w:fldCharType="end"/>
      </w:r>
    </w:p>
    <w:p w14:paraId="4A3DAD2D" w14:textId="4C505865" w:rsidR="00007129" w:rsidRDefault="00007129">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Type of Command and Next Action Indicator</w:t>
      </w:r>
      <w:r>
        <w:rPr>
          <w:noProof/>
        </w:rPr>
        <w:tab/>
      </w:r>
      <w:r>
        <w:rPr>
          <w:noProof/>
        </w:rPr>
        <w:fldChar w:fldCharType="begin" w:fldLock="1"/>
      </w:r>
      <w:r>
        <w:rPr>
          <w:noProof/>
        </w:rPr>
        <w:instrText xml:space="preserve"> PAGEREF _Toc193088277 \h </w:instrText>
      </w:r>
      <w:r>
        <w:rPr>
          <w:noProof/>
        </w:rPr>
      </w:r>
      <w:r>
        <w:rPr>
          <w:noProof/>
        </w:rPr>
        <w:fldChar w:fldCharType="separate"/>
      </w:r>
      <w:r>
        <w:rPr>
          <w:noProof/>
        </w:rPr>
        <w:t>146</w:t>
      </w:r>
      <w:r>
        <w:rPr>
          <w:noProof/>
        </w:rPr>
        <w:fldChar w:fldCharType="end"/>
      </w:r>
    </w:p>
    <w:p w14:paraId="3B297349" w14:textId="025C8E66"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10</w:t>
      </w:r>
      <w:r>
        <w:rPr>
          <w:rFonts w:asciiTheme="minorHAnsi" w:eastAsiaTheme="minorEastAsia" w:hAnsiTheme="minorHAnsi" w:cstheme="minorBidi"/>
          <w:noProof/>
          <w:kern w:val="2"/>
          <w:sz w:val="24"/>
          <w:szCs w:val="24"/>
          <w:lang w:eastAsia="en-GB"/>
          <w14:ligatures w14:val="standardContextual"/>
        </w:rPr>
        <w:tab/>
      </w:r>
      <w:r>
        <w:rPr>
          <w:noProof/>
        </w:rPr>
        <w:t>Allowed Type of command and Device identity combinations</w:t>
      </w:r>
      <w:r>
        <w:rPr>
          <w:noProof/>
        </w:rPr>
        <w:tab/>
      </w:r>
      <w:r>
        <w:rPr>
          <w:noProof/>
        </w:rPr>
        <w:fldChar w:fldCharType="begin" w:fldLock="1"/>
      </w:r>
      <w:r>
        <w:rPr>
          <w:noProof/>
        </w:rPr>
        <w:instrText xml:space="preserve"> PAGEREF _Toc193088278 \h </w:instrText>
      </w:r>
      <w:r>
        <w:rPr>
          <w:noProof/>
        </w:rPr>
      </w:r>
      <w:r>
        <w:rPr>
          <w:noProof/>
        </w:rPr>
        <w:fldChar w:fldCharType="separate"/>
      </w:r>
      <w:r>
        <w:rPr>
          <w:noProof/>
        </w:rPr>
        <w:t>146</w:t>
      </w:r>
      <w:r>
        <w:rPr>
          <w:noProof/>
        </w:rPr>
        <w:fldChar w:fldCharType="end"/>
      </w:r>
    </w:p>
    <w:p w14:paraId="40388C7D" w14:textId="465F476B"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_Toc193088279 \h </w:instrText>
      </w:r>
      <w:r>
        <w:rPr>
          <w:noProof/>
        </w:rPr>
      </w:r>
      <w:r>
        <w:rPr>
          <w:noProof/>
        </w:rPr>
        <w:fldChar w:fldCharType="separate"/>
      </w:r>
      <w:r>
        <w:rPr>
          <w:noProof/>
        </w:rPr>
        <w:t>147</w:t>
      </w:r>
      <w:r>
        <w:rPr>
          <w:noProof/>
        </w:rPr>
        <w:fldChar w:fldCharType="end"/>
      </w:r>
    </w:p>
    <w:p w14:paraId="54727080" w14:textId="1F41F02B"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_Toc193088280 \h </w:instrText>
      </w:r>
      <w:r>
        <w:rPr>
          <w:noProof/>
        </w:rPr>
      </w:r>
      <w:r>
        <w:rPr>
          <w:noProof/>
        </w:rPr>
        <w:fldChar w:fldCharType="separate"/>
      </w:r>
      <w:r>
        <w:rPr>
          <w:noProof/>
        </w:rPr>
        <w:t>148</w:t>
      </w:r>
      <w:r>
        <w:rPr>
          <w:noProof/>
        </w:rPr>
        <w:fldChar w:fldCharType="end"/>
      </w:r>
    </w:p>
    <w:p w14:paraId="4552B737" w14:textId="11B1EF2C"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_Toc193088281 \h </w:instrText>
      </w:r>
      <w:r>
        <w:rPr>
          <w:noProof/>
        </w:rPr>
      </w:r>
      <w:r>
        <w:rPr>
          <w:noProof/>
        </w:rPr>
        <w:fldChar w:fldCharType="separate"/>
      </w:r>
      <w:r>
        <w:rPr>
          <w:noProof/>
        </w:rPr>
        <w:t>150</w:t>
      </w:r>
      <w:r>
        <w:rPr>
          <w:noProof/>
        </w:rPr>
        <w:fldChar w:fldCharType="end"/>
      </w:r>
    </w:p>
    <w:p w14:paraId="114B9538" w14:textId="607EB124"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_Toc193088282 \h </w:instrText>
      </w:r>
      <w:r>
        <w:rPr>
          <w:noProof/>
        </w:rPr>
      </w:r>
      <w:r>
        <w:rPr>
          <w:noProof/>
        </w:rPr>
        <w:fldChar w:fldCharType="separate"/>
      </w:r>
      <w:r>
        <w:rPr>
          <w:noProof/>
        </w:rPr>
        <w:t>151</w:t>
      </w:r>
      <w:r>
        <w:rPr>
          <w:noProof/>
        </w:rPr>
        <w:fldChar w:fldCharType="end"/>
      </w:r>
    </w:p>
    <w:p w14:paraId="1BA84FD3" w14:textId="05BF5348"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_Toc193088283 \h </w:instrText>
      </w:r>
      <w:r>
        <w:rPr>
          <w:noProof/>
        </w:rPr>
      </w:r>
      <w:r>
        <w:rPr>
          <w:noProof/>
        </w:rPr>
        <w:fldChar w:fldCharType="separate"/>
      </w:r>
      <w:r>
        <w:rPr>
          <w:noProof/>
        </w:rPr>
        <w:t>152</w:t>
      </w:r>
      <w:r>
        <w:rPr>
          <w:noProof/>
        </w:rPr>
        <w:fldChar w:fldCharType="end"/>
      </w:r>
    </w:p>
    <w:p w14:paraId="230B1A43" w14:textId="20AC21AA"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_Toc193088284 \h </w:instrText>
      </w:r>
      <w:r>
        <w:rPr>
          <w:noProof/>
        </w:rPr>
      </w:r>
      <w:r>
        <w:rPr>
          <w:noProof/>
        </w:rPr>
        <w:fldChar w:fldCharType="separate"/>
      </w:r>
      <w:r>
        <w:rPr>
          <w:noProof/>
        </w:rPr>
        <w:t>153</w:t>
      </w:r>
      <w:r>
        <w:rPr>
          <w:noProof/>
        </w:rPr>
        <w:fldChar w:fldCharType="end"/>
      </w:r>
    </w:p>
    <w:p w14:paraId="7BFB3030" w14:textId="7CF153CB"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Monitoring of events</w:t>
      </w:r>
      <w:r>
        <w:rPr>
          <w:noProof/>
        </w:rPr>
        <w:tab/>
      </w:r>
      <w:r>
        <w:rPr>
          <w:noProof/>
        </w:rPr>
        <w:fldChar w:fldCharType="begin" w:fldLock="1"/>
      </w:r>
      <w:r>
        <w:rPr>
          <w:noProof/>
        </w:rPr>
        <w:instrText xml:space="preserve"> PAGEREF _Toc193088285 \h </w:instrText>
      </w:r>
      <w:r>
        <w:rPr>
          <w:noProof/>
        </w:rPr>
      </w:r>
      <w:r>
        <w:rPr>
          <w:noProof/>
        </w:rPr>
        <w:fldChar w:fldCharType="separate"/>
      </w:r>
      <w:r>
        <w:rPr>
          <w:noProof/>
        </w:rPr>
        <w:t>154</w:t>
      </w:r>
      <w:r>
        <w:rPr>
          <w:noProof/>
        </w:rPr>
        <w:fldChar w:fldCharType="end"/>
      </w:r>
    </w:p>
    <w:p w14:paraId="6E7495F3" w14:textId="1C274B33"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_Toc193088286 \h </w:instrText>
      </w:r>
      <w:r>
        <w:rPr>
          <w:noProof/>
        </w:rPr>
      </w:r>
      <w:r>
        <w:rPr>
          <w:noProof/>
        </w:rPr>
        <w:fldChar w:fldCharType="separate"/>
      </w:r>
      <w:r>
        <w:rPr>
          <w:noProof/>
        </w:rPr>
        <w:t>155</w:t>
      </w:r>
      <w:r>
        <w:rPr>
          <w:noProof/>
        </w:rPr>
        <w:fldChar w:fldCharType="end"/>
      </w:r>
    </w:p>
    <w:p w14:paraId="09A97681" w14:textId="0B68D421"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_Toc193088287 \h </w:instrText>
      </w:r>
      <w:r>
        <w:rPr>
          <w:noProof/>
        </w:rPr>
      </w:r>
      <w:r>
        <w:rPr>
          <w:noProof/>
        </w:rPr>
        <w:fldChar w:fldCharType="separate"/>
      </w:r>
      <w:r>
        <w:rPr>
          <w:noProof/>
        </w:rPr>
        <w:t>156</w:t>
      </w:r>
      <w:r>
        <w:rPr>
          <w:noProof/>
        </w:rPr>
        <w:fldChar w:fldCharType="end"/>
      </w:r>
    </w:p>
    <w:p w14:paraId="4533E3A4" w14:textId="16A6D715"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_Toc193088288 \h </w:instrText>
      </w:r>
      <w:r>
        <w:rPr>
          <w:noProof/>
        </w:rPr>
      </w:r>
      <w:r>
        <w:rPr>
          <w:noProof/>
        </w:rPr>
        <w:fldChar w:fldCharType="separate"/>
      </w:r>
      <w:r>
        <w:rPr>
          <w:noProof/>
        </w:rPr>
        <w:t>157</w:t>
      </w:r>
      <w:r>
        <w:rPr>
          <w:noProof/>
        </w:rPr>
        <w:fldChar w:fldCharType="end"/>
      </w:r>
    </w:p>
    <w:p w14:paraId="72B0EDEE" w14:textId="2CBEF392"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(informative):</w:t>
      </w:r>
      <w:r>
        <w:rPr>
          <w:noProof/>
        </w:rPr>
        <w:tab/>
        <w:t>WAP References</w:t>
      </w:r>
      <w:r>
        <w:rPr>
          <w:noProof/>
        </w:rPr>
        <w:tab/>
      </w:r>
      <w:r>
        <w:rPr>
          <w:noProof/>
        </w:rPr>
        <w:fldChar w:fldCharType="begin" w:fldLock="1"/>
      </w:r>
      <w:r>
        <w:rPr>
          <w:noProof/>
        </w:rPr>
        <w:instrText xml:space="preserve"> PAGEREF _Toc193088289 \h </w:instrText>
      </w:r>
      <w:r>
        <w:rPr>
          <w:noProof/>
        </w:rPr>
      </w:r>
      <w:r>
        <w:rPr>
          <w:noProof/>
        </w:rPr>
        <w:fldChar w:fldCharType="separate"/>
      </w:r>
      <w:r>
        <w:rPr>
          <w:noProof/>
        </w:rPr>
        <w:t>158</w:t>
      </w:r>
      <w:r>
        <w:rPr>
          <w:noProof/>
        </w:rPr>
        <w:fldChar w:fldCharType="end"/>
      </w:r>
    </w:p>
    <w:p w14:paraId="08A4BE1F" w14:textId="05E4501D"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_Toc193088290 \h </w:instrText>
      </w:r>
      <w:r>
        <w:rPr>
          <w:noProof/>
        </w:rPr>
      </w:r>
      <w:r>
        <w:rPr>
          <w:noProof/>
        </w:rPr>
        <w:fldChar w:fldCharType="separate"/>
      </w:r>
      <w:r>
        <w:rPr>
          <w:noProof/>
        </w:rPr>
        <w:t>159</w:t>
      </w:r>
      <w:r>
        <w:rPr>
          <w:noProof/>
        </w:rPr>
        <w:fldChar w:fldCharType="end"/>
      </w:r>
    </w:p>
    <w:p w14:paraId="331E6C13" w14:textId="579B8DC9"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_Toc193088291 \h </w:instrText>
      </w:r>
      <w:r>
        <w:rPr>
          <w:noProof/>
        </w:rPr>
      </w:r>
      <w:r>
        <w:rPr>
          <w:noProof/>
        </w:rPr>
        <w:fldChar w:fldCharType="separate"/>
      </w:r>
      <w:r>
        <w:rPr>
          <w:noProof/>
        </w:rPr>
        <w:t>160</w:t>
      </w:r>
      <w:r>
        <w:rPr>
          <w:noProof/>
        </w:rPr>
        <w:fldChar w:fldCharType="end"/>
      </w:r>
    </w:p>
    <w:p w14:paraId="3124F350" w14:textId="30CE5453"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_Toc193088292 \h </w:instrText>
      </w:r>
      <w:r>
        <w:rPr>
          <w:noProof/>
        </w:rPr>
      </w:r>
      <w:r>
        <w:rPr>
          <w:noProof/>
        </w:rPr>
        <w:fldChar w:fldCharType="separate"/>
      </w:r>
      <w:r>
        <w:rPr>
          <w:noProof/>
        </w:rPr>
        <w:t>161</w:t>
      </w:r>
      <w:r>
        <w:rPr>
          <w:noProof/>
        </w:rPr>
        <w:fldChar w:fldCharType="end"/>
      </w:r>
    </w:p>
    <w:p w14:paraId="719718CE" w14:textId="037C1AA2"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_Toc193088293 \h </w:instrText>
      </w:r>
      <w:r>
        <w:rPr>
          <w:noProof/>
        </w:rPr>
      </w:r>
      <w:r>
        <w:rPr>
          <w:noProof/>
        </w:rPr>
        <w:fldChar w:fldCharType="separate"/>
      </w:r>
      <w:r>
        <w:rPr>
          <w:noProof/>
        </w:rPr>
        <w:t>162</w:t>
      </w:r>
      <w:r>
        <w:rPr>
          <w:noProof/>
        </w:rPr>
        <w:fldChar w:fldCharType="end"/>
      </w:r>
    </w:p>
    <w:p w14:paraId="4C9F8162" w14:textId="1B32CDBD"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N.1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_Toc193088294 \h </w:instrText>
      </w:r>
      <w:r>
        <w:rPr>
          <w:noProof/>
        </w:rPr>
      </w:r>
      <w:r>
        <w:rPr>
          <w:noProof/>
        </w:rPr>
        <w:fldChar w:fldCharType="separate"/>
      </w:r>
      <w:r>
        <w:rPr>
          <w:noProof/>
        </w:rPr>
        <w:t>162</w:t>
      </w:r>
      <w:r>
        <w:rPr>
          <w:noProof/>
        </w:rPr>
        <w:fldChar w:fldCharType="end"/>
      </w:r>
    </w:p>
    <w:p w14:paraId="1E3371D5" w14:textId="3AF2AF4E"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N.2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_Toc193088295 \h </w:instrText>
      </w:r>
      <w:r>
        <w:rPr>
          <w:noProof/>
        </w:rPr>
      </w:r>
      <w:r>
        <w:rPr>
          <w:noProof/>
        </w:rPr>
        <w:fldChar w:fldCharType="separate"/>
      </w:r>
      <w:r>
        <w:rPr>
          <w:noProof/>
        </w:rPr>
        <w:t>164</w:t>
      </w:r>
      <w:r>
        <w:rPr>
          <w:noProof/>
        </w:rPr>
        <w:fldChar w:fldCharType="end"/>
      </w:r>
    </w:p>
    <w:p w14:paraId="36A2BB11" w14:textId="729A95D5"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N.3</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_Toc193088296 \h </w:instrText>
      </w:r>
      <w:r>
        <w:rPr>
          <w:noProof/>
        </w:rPr>
      </w:r>
      <w:r>
        <w:rPr>
          <w:noProof/>
        </w:rPr>
        <w:fldChar w:fldCharType="separate"/>
      </w:r>
      <w:r>
        <w:rPr>
          <w:noProof/>
        </w:rPr>
        <w:t>166</w:t>
      </w:r>
      <w:r>
        <w:rPr>
          <w:noProof/>
        </w:rPr>
        <w:fldChar w:fldCharType="end"/>
      </w:r>
    </w:p>
    <w:p w14:paraId="1BEF47FB" w14:textId="380CCFC1"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_Toc193088297 \h </w:instrText>
      </w:r>
      <w:r>
        <w:rPr>
          <w:noProof/>
        </w:rPr>
      </w:r>
      <w:r>
        <w:rPr>
          <w:noProof/>
        </w:rPr>
        <w:fldChar w:fldCharType="separate"/>
      </w:r>
      <w:r>
        <w:rPr>
          <w:noProof/>
        </w:rPr>
        <w:t>166</w:t>
      </w:r>
      <w:r>
        <w:rPr>
          <w:noProof/>
        </w:rPr>
        <w:fldChar w:fldCharType="end"/>
      </w:r>
    </w:p>
    <w:p w14:paraId="45A922A1" w14:textId="14947948"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_Toc193088298 \h </w:instrText>
      </w:r>
      <w:r>
        <w:rPr>
          <w:noProof/>
        </w:rPr>
      </w:r>
      <w:r>
        <w:rPr>
          <w:noProof/>
        </w:rPr>
        <w:fldChar w:fldCharType="separate"/>
      </w:r>
      <w:r>
        <w:rPr>
          <w:noProof/>
        </w:rPr>
        <w:t>168</w:t>
      </w:r>
      <w:r>
        <w:rPr>
          <w:noProof/>
        </w:rPr>
        <w:fldChar w:fldCharType="end"/>
      </w:r>
    </w:p>
    <w:p w14:paraId="04A2480B" w14:textId="7CE139FC"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_Toc193088299 \h </w:instrText>
      </w:r>
      <w:r>
        <w:rPr>
          <w:noProof/>
        </w:rPr>
      </w:r>
      <w:r>
        <w:rPr>
          <w:noProof/>
        </w:rPr>
        <w:fldChar w:fldCharType="separate"/>
      </w:r>
      <w:r>
        <w:rPr>
          <w:noProof/>
        </w:rPr>
        <w:t>169</w:t>
      </w:r>
      <w:r>
        <w:rPr>
          <w:noProof/>
        </w:rPr>
        <w:fldChar w:fldCharType="end"/>
      </w:r>
    </w:p>
    <w:p w14:paraId="60B28165" w14:textId="6948BB4A"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Q.0</w:t>
      </w:r>
      <w:r>
        <w:rPr>
          <w:rFonts w:asciiTheme="minorHAnsi" w:eastAsiaTheme="minorEastAsia" w:hAnsiTheme="minorHAnsi" w:cstheme="minorBidi"/>
          <w:noProof/>
          <w:kern w:val="2"/>
          <w:sz w:val="24"/>
          <w:szCs w:val="24"/>
          <w:lang w:eastAsia="en-GB"/>
          <w14:ligatures w14:val="standardContextual"/>
        </w:rPr>
        <w:tab/>
      </w:r>
      <w:r>
        <w:rPr>
          <w:noProof/>
        </w:rPr>
        <w:t>3GPP-specific facilities</w:t>
      </w:r>
      <w:r>
        <w:rPr>
          <w:noProof/>
        </w:rPr>
        <w:tab/>
      </w:r>
      <w:r>
        <w:rPr>
          <w:noProof/>
        </w:rPr>
        <w:fldChar w:fldCharType="begin" w:fldLock="1"/>
      </w:r>
      <w:r>
        <w:rPr>
          <w:noProof/>
        </w:rPr>
        <w:instrText xml:space="preserve"> PAGEREF _Toc193088300 \h </w:instrText>
      </w:r>
      <w:r>
        <w:rPr>
          <w:noProof/>
        </w:rPr>
      </w:r>
      <w:r>
        <w:rPr>
          <w:noProof/>
        </w:rPr>
        <w:fldChar w:fldCharType="separate"/>
      </w:r>
      <w:r>
        <w:rPr>
          <w:noProof/>
        </w:rPr>
        <w:t>169</w:t>
      </w:r>
      <w:r>
        <w:rPr>
          <w:noProof/>
        </w:rPr>
        <w:fldChar w:fldCharType="end"/>
      </w:r>
    </w:p>
    <w:p w14:paraId="3B1AF0C2" w14:textId="653969E3"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Q.1</w:t>
      </w:r>
      <w:r>
        <w:rPr>
          <w:rFonts w:asciiTheme="minorHAnsi" w:eastAsiaTheme="minorEastAsia" w:hAnsiTheme="minorHAnsi" w:cstheme="minorBidi"/>
          <w:noProof/>
          <w:kern w:val="2"/>
          <w:sz w:val="24"/>
          <w:szCs w:val="24"/>
          <w:lang w:eastAsia="en-GB"/>
          <w14:ligatures w14:val="standardContextual"/>
        </w:rPr>
        <w:tab/>
      </w:r>
      <w:r>
        <w:rPr>
          <w:noProof/>
        </w:rPr>
        <w:t>Default routing mechanism</w:t>
      </w:r>
      <w:r>
        <w:rPr>
          <w:noProof/>
        </w:rPr>
        <w:tab/>
      </w:r>
      <w:r>
        <w:rPr>
          <w:noProof/>
        </w:rPr>
        <w:fldChar w:fldCharType="begin" w:fldLock="1"/>
      </w:r>
      <w:r>
        <w:rPr>
          <w:noProof/>
        </w:rPr>
        <w:instrText xml:space="preserve"> PAGEREF _Toc193088301 \h </w:instrText>
      </w:r>
      <w:r>
        <w:rPr>
          <w:noProof/>
        </w:rPr>
      </w:r>
      <w:r>
        <w:rPr>
          <w:noProof/>
        </w:rPr>
        <w:fldChar w:fldCharType="separate"/>
      </w:r>
      <w:r>
        <w:rPr>
          <w:noProof/>
        </w:rPr>
        <w:t>169</w:t>
      </w:r>
      <w:r>
        <w:rPr>
          <w:noProof/>
        </w:rPr>
        <w:fldChar w:fldCharType="end"/>
      </w:r>
    </w:p>
    <w:p w14:paraId="13931FFD" w14:textId="5925308D"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Q.2</w:t>
      </w:r>
      <w:r>
        <w:rPr>
          <w:rFonts w:asciiTheme="minorHAnsi" w:eastAsiaTheme="minorEastAsia" w:hAnsiTheme="minorHAnsi" w:cstheme="minorBidi"/>
          <w:noProof/>
          <w:kern w:val="2"/>
          <w:sz w:val="24"/>
          <w:szCs w:val="24"/>
          <w:lang w:eastAsia="en-GB"/>
          <w14:ligatures w14:val="standardContextual"/>
        </w:rPr>
        <w:tab/>
      </w:r>
      <w:r>
        <w:rPr>
          <w:noProof/>
        </w:rPr>
        <w:t>Combination rules for terminal profiles</w:t>
      </w:r>
      <w:r>
        <w:rPr>
          <w:noProof/>
        </w:rPr>
        <w:tab/>
      </w:r>
      <w:r>
        <w:rPr>
          <w:noProof/>
        </w:rPr>
        <w:fldChar w:fldCharType="begin" w:fldLock="1"/>
      </w:r>
      <w:r>
        <w:rPr>
          <w:noProof/>
        </w:rPr>
        <w:instrText xml:space="preserve"> PAGEREF _Toc193088302 \h </w:instrText>
      </w:r>
      <w:r>
        <w:rPr>
          <w:noProof/>
        </w:rPr>
      </w:r>
      <w:r>
        <w:rPr>
          <w:noProof/>
        </w:rPr>
        <w:fldChar w:fldCharType="separate"/>
      </w:r>
      <w:r>
        <w:rPr>
          <w:noProof/>
        </w:rPr>
        <w:t>170</w:t>
      </w:r>
      <w:r>
        <w:rPr>
          <w:noProof/>
        </w:rPr>
        <w:fldChar w:fldCharType="end"/>
      </w:r>
    </w:p>
    <w:p w14:paraId="0E3EFAC4" w14:textId="5FE1B638"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_Toc193088303 \h </w:instrText>
      </w:r>
      <w:r>
        <w:rPr>
          <w:noProof/>
        </w:rPr>
      </w:r>
      <w:r>
        <w:rPr>
          <w:noProof/>
        </w:rPr>
        <w:fldChar w:fldCharType="separate"/>
      </w:r>
      <w:r>
        <w:rPr>
          <w:noProof/>
        </w:rPr>
        <w:t>171</w:t>
      </w:r>
      <w:r>
        <w:rPr>
          <w:noProof/>
        </w:rPr>
        <w:fldChar w:fldCharType="end"/>
      </w:r>
    </w:p>
    <w:p w14:paraId="2126DA1E" w14:textId="20A6AC0F"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R.1</w:t>
      </w:r>
      <w:r>
        <w:rPr>
          <w:rFonts w:asciiTheme="minorHAnsi" w:eastAsiaTheme="minorEastAsia" w:hAnsiTheme="minorHAnsi" w:cstheme="minorBidi"/>
          <w:noProof/>
          <w:kern w:val="2"/>
          <w:sz w:val="24"/>
          <w:szCs w:val="24"/>
          <w:lang w:eastAsia="en-GB"/>
          <w14:ligatures w14:val="standardContextual"/>
        </w:rPr>
        <w:tab/>
      </w:r>
      <w:r>
        <w:rPr>
          <w:noProof/>
        </w:rPr>
        <w:t>Discovery of the UICC's IARI and IMS Registration</w:t>
      </w:r>
      <w:r>
        <w:rPr>
          <w:noProof/>
        </w:rPr>
        <w:tab/>
      </w:r>
      <w:r>
        <w:rPr>
          <w:noProof/>
        </w:rPr>
        <w:fldChar w:fldCharType="begin" w:fldLock="1"/>
      </w:r>
      <w:r>
        <w:rPr>
          <w:noProof/>
        </w:rPr>
        <w:instrText xml:space="preserve"> PAGEREF _Toc193088304 \h </w:instrText>
      </w:r>
      <w:r>
        <w:rPr>
          <w:noProof/>
        </w:rPr>
      </w:r>
      <w:r>
        <w:rPr>
          <w:noProof/>
        </w:rPr>
        <w:fldChar w:fldCharType="separate"/>
      </w:r>
      <w:r>
        <w:rPr>
          <w:noProof/>
        </w:rPr>
        <w:t>171</w:t>
      </w:r>
      <w:r>
        <w:rPr>
          <w:noProof/>
        </w:rPr>
        <w:fldChar w:fldCharType="end"/>
      </w:r>
    </w:p>
    <w:p w14:paraId="6A8A6B1E" w14:textId="0335AD04"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R.2</w:t>
      </w:r>
      <w:r>
        <w:rPr>
          <w:rFonts w:asciiTheme="minorHAnsi" w:eastAsiaTheme="minorEastAsia" w:hAnsiTheme="minorHAnsi" w:cstheme="minorBidi"/>
          <w:noProof/>
          <w:kern w:val="2"/>
          <w:sz w:val="24"/>
          <w:szCs w:val="24"/>
          <w:lang w:eastAsia="en-GB"/>
          <w14:ligatures w14:val="standardContextual"/>
        </w:rPr>
        <w:tab/>
      </w:r>
      <w:r>
        <w:rPr>
          <w:noProof/>
        </w:rPr>
        <w:t>Notification of Incoming IMS data</w:t>
      </w:r>
      <w:r>
        <w:rPr>
          <w:noProof/>
        </w:rPr>
        <w:tab/>
      </w:r>
      <w:r>
        <w:rPr>
          <w:noProof/>
        </w:rPr>
        <w:fldChar w:fldCharType="begin" w:fldLock="1"/>
      </w:r>
      <w:r>
        <w:rPr>
          <w:noProof/>
        </w:rPr>
        <w:instrText xml:space="preserve"> PAGEREF _Toc193088305 \h </w:instrText>
      </w:r>
      <w:r>
        <w:rPr>
          <w:noProof/>
        </w:rPr>
      </w:r>
      <w:r>
        <w:rPr>
          <w:noProof/>
        </w:rPr>
        <w:fldChar w:fldCharType="separate"/>
      </w:r>
      <w:r>
        <w:rPr>
          <w:noProof/>
        </w:rPr>
        <w:t>172</w:t>
      </w:r>
      <w:r>
        <w:rPr>
          <w:noProof/>
        </w:rPr>
        <w:fldChar w:fldCharType="end"/>
      </w:r>
    </w:p>
    <w:p w14:paraId="5B3C3CE8" w14:textId="2FC1BFF1"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R.3</w:t>
      </w:r>
      <w:r>
        <w:rPr>
          <w:rFonts w:asciiTheme="minorHAnsi" w:eastAsiaTheme="minorEastAsia" w:hAnsiTheme="minorHAnsi" w:cstheme="minorBidi"/>
          <w:noProof/>
          <w:kern w:val="2"/>
          <w:sz w:val="24"/>
          <w:szCs w:val="24"/>
          <w:lang w:eastAsia="en-GB"/>
          <w14:ligatures w14:val="standardContextual"/>
        </w:rPr>
        <w:tab/>
      </w:r>
      <w:r>
        <w:rPr>
          <w:noProof/>
        </w:rPr>
        <w:t>UICC originating a SIP message</w:t>
      </w:r>
      <w:r>
        <w:rPr>
          <w:noProof/>
        </w:rPr>
        <w:tab/>
      </w:r>
      <w:r>
        <w:rPr>
          <w:noProof/>
        </w:rPr>
        <w:fldChar w:fldCharType="begin" w:fldLock="1"/>
      </w:r>
      <w:r>
        <w:rPr>
          <w:noProof/>
        </w:rPr>
        <w:instrText xml:space="preserve"> PAGEREF _Toc193088306 \h </w:instrText>
      </w:r>
      <w:r>
        <w:rPr>
          <w:noProof/>
        </w:rPr>
      </w:r>
      <w:r>
        <w:rPr>
          <w:noProof/>
        </w:rPr>
        <w:fldChar w:fldCharType="separate"/>
      </w:r>
      <w:r>
        <w:rPr>
          <w:noProof/>
        </w:rPr>
        <w:t>173</w:t>
      </w:r>
      <w:r>
        <w:rPr>
          <w:noProof/>
        </w:rPr>
        <w:fldChar w:fldCharType="end"/>
      </w:r>
    </w:p>
    <w:p w14:paraId="30F97669" w14:textId="52EDB6B2"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_Toc193088307 \h </w:instrText>
      </w:r>
      <w:r>
        <w:rPr>
          <w:noProof/>
        </w:rPr>
      </w:r>
      <w:r>
        <w:rPr>
          <w:noProof/>
        </w:rPr>
        <w:fldChar w:fldCharType="separate"/>
      </w:r>
      <w:r>
        <w:rPr>
          <w:noProof/>
        </w:rPr>
        <w:t>173</w:t>
      </w:r>
      <w:r>
        <w:rPr>
          <w:noProof/>
        </w:rPr>
        <w:fldChar w:fldCharType="end"/>
      </w:r>
    </w:p>
    <w:p w14:paraId="6D4063B9" w14:textId="3EC8DEDC"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_Toc193088308 \h </w:instrText>
      </w:r>
      <w:r>
        <w:rPr>
          <w:noProof/>
        </w:rPr>
      </w:r>
      <w:r>
        <w:rPr>
          <w:noProof/>
        </w:rPr>
        <w:fldChar w:fldCharType="separate"/>
      </w:r>
      <w:r>
        <w:rPr>
          <w:noProof/>
        </w:rPr>
        <w:t>174</w:t>
      </w:r>
      <w:r>
        <w:rPr>
          <w:noProof/>
        </w:rPr>
        <w:fldChar w:fldCharType="end"/>
      </w:r>
    </w:p>
    <w:p w14:paraId="5A3E9848" w14:textId="5E1995C7"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_Toc193088309 \h </w:instrText>
      </w:r>
      <w:r>
        <w:rPr>
          <w:noProof/>
        </w:rPr>
      </w:r>
      <w:r>
        <w:rPr>
          <w:noProof/>
        </w:rPr>
        <w:fldChar w:fldCharType="separate"/>
      </w:r>
      <w:r>
        <w:rPr>
          <w:noProof/>
        </w:rPr>
        <w:t>174</w:t>
      </w:r>
      <w:r>
        <w:rPr>
          <w:noProof/>
        </w:rPr>
        <w:fldChar w:fldCharType="end"/>
      </w:r>
    </w:p>
    <w:p w14:paraId="2E64E789" w14:textId="5C98B1E2"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T.2</w:t>
      </w:r>
      <w:r>
        <w:rPr>
          <w:rFonts w:asciiTheme="minorHAnsi" w:eastAsiaTheme="minorEastAsia" w:hAnsiTheme="minorHAnsi" w:cstheme="minorBidi"/>
          <w:noProof/>
          <w:kern w:val="2"/>
          <w:sz w:val="24"/>
          <w:szCs w:val="24"/>
          <w:lang w:eastAsia="en-GB"/>
          <w14:ligatures w14:val="standardContextual"/>
        </w:rPr>
        <w:tab/>
      </w:r>
      <w:r>
        <w:rPr>
          <w:noProof/>
        </w:rPr>
        <w:t>Success activation of PDP/PDN/PDU request flow example</w:t>
      </w:r>
      <w:r>
        <w:rPr>
          <w:noProof/>
        </w:rPr>
        <w:tab/>
      </w:r>
      <w:r>
        <w:rPr>
          <w:noProof/>
        </w:rPr>
        <w:fldChar w:fldCharType="begin" w:fldLock="1"/>
      </w:r>
      <w:r>
        <w:rPr>
          <w:noProof/>
        </w:rPr>
        <w:instrText xml:space="preserve"> PAGEREF _Toc193088310 \h </w:instrText>
      </w:r>
      <w:r>
        <w:rPr>
          <w:noProof/>
        </w:rPr>
      </w:r>
      <w:r>
        <w:rPr>
          <w:noProof/>
        </w:rPr>
        <w:fldChar w:fldCharType="separate"/>
      </w:r>
      <w:r>
        <w:rPr>
          <w:noProof/>
        </w:rPr>
        <w:t>174</w:t>
      </w:r>
      <w:r>
        <w:rPr>
          <w:noProof/>
        </w:rPr>
        <w:fldChar w:fldCharType="end"/>
      </w:r>
    </w:p>
    <w:p w14:paraId="70134364" w14:textId="2C4826A1"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T.3</w:t>
      </w:r>
      <w:r>
        <w:rPr>
          <w:rFonts w:asciiTheme="minorHAnsi" w:eastAsiaTheme="minorEastAsia" w:hAnsiTheme="minorHAnsi" w:cstheme="minorBidi"/>
          <w:noProof/>
          <w:kern w:val="2"/>
          <w:sz w:val="24"/>
          <w:szCs w:val="24"/>
          <w:lang w:eastAsia="en-GB"/>
          <w14:ligatures w14:val="standardContextual"/>
        </w:rPr>
        <w:tab/>
      </w:r>
      <w:r>
        <w:rPr>
          <w:noProof/>
        </w:rPr>
        <w:t>Rejected activation of PDP/PDN/PDU request flow example</w:t>
      </w:r>
      <w:r>
        <w:rPr>
          <w:noProof/>
        </w:rPr>
        <w:tab/>
      </w:r>
      <w:r>
        <w:rPr>
          <w:noProof/>
        </w:rPr>
        <w:fldChar w:fldCharType="begin" w:fldLock="1"/>
      </w:r>
      <w:r>
        <w:rPr>
          <w:noProof/>
        </w:rPr>
        <w:instrText xml:space="preserve"> PAGEREF _Toc193088311 \h </w:instrText>
      </w:r>
      <w:r>
        <w:rPr>
          <w:noProof/>
        </w:rPr>
      </w:r>
      <w:r>
        <w:rPr>
          <w:noProof/>
        </w:rPr>
        <w:fldChar w:fldCharType="separate"/>
      </w:r>
      <w:r>
        <w:rPr>
          <w:noProof/>
        </w:rPr>
        <w:t>175</w:t>
      </w:r>
      <w:r>
        <w:rPr>
          <w:noProof/>
        </w:rPr>
        <w:fldChar w:fldCharType="end"/>
      </w:r>
    </w:p>
    <w:p w14:paraId="2E0D3E41" w14:textId="2B8A6B23"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T.4</w:t>
      </w:r>
      <w:r>
        <w:rPr>
          <w:rFonts w:asciiTheme="minorHAnsi" w:eastAsiaTheme="minorEastAsia" w:hAnsiTheme="minorHAnsi" w:cstheme="minorBidi"/>
          <w:noProof/>
          <w:kern w:val="2"/>
          <w:sz w:val="24"/>
          <w:szCs w:val="24"/>
          <w:lang w:eastAsia="en-GB"/>
          <w14:ligatures w14:val="standardContextual"/>
        </w:rPr>
        <w:tab/>
      </w:r>
      <w:r>
        <w:rPr>
          <w:noProof/>
        </w:rPr>
        <w:t>PDP/PDN/PDU Data connection deactivated flow example</w:t>
      </w:r>
      <w:r>
        <w:rPr>
          <w:noProof/>
        </w:rPr>
        <w:tab/>
      </w:r>
      <w:r>
        <w:rPr>
          <w:noProof/>
        </w:rPr>
        <w:fldChar w:fldCharType="begin" w:fldLock="1"/>
      </w:r>
      <w:r>
        <w:rPr>
          <w:noProof/>
        </w:rPr>
        <w:instrText xml:space="preserve"> PAGEREF _Toc193088312 \h </w:instrText>
      </w:r>
      <w:r>
        <w:rPr>
          <w:noProof/>
        </w:rPr>
      </w:r>
      <w:r>
        <w:rPr>
          <w:noProof/>
        </w:rPr>
        <w:fldChar w:fldCharType="separate"/>
      </w:r>
      <w:r>
        <w:rPr>
          <w:noProof/>
        </w:rPr>
        <w:t>176</w:t>
      </w:r>
      <w:r>
        <w:rPr>
          <w:noProof/>
        </w:rPr>
        <w:fldChar w:fldCharType="end"/>
      </w:r>
    </w:p>
    <w:p w14:paraId="4D19FEE2" w14:textId="01714584"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U (informative):</w:t>
      </w:r>
      <w:r>
        <w:rPr>
          <w:noProof/>
        </w:rPr>
        <w:tab/>
        <w:t>Slice status change event</w:t>
      </w:r>
      <w:r>
        <w:rPr>
          <w:noProof/>
        </w:rPr>
        <w:tab/>
      </w:r>
      <w:r>
        <w:rPr>
          <w:noProof/>
        </w:rPr>
        <w:fldChar w:fldCharType="begin" w:fldLock="1"/>
      </w:r>
      <w:r>
        <w:rPr>
          <w:noProof/>
        </w:rPr>
        <w:instrText xml:space="preserve"> PAGEREF _Toc193088313 \h </w:instrText>
      </w:r>
      <w:r>
        <w:rPr>
          <w:noProof/>
        </w:rPr>
      </w:r>
      <w:r>
        <w:rPr>
          <w:noProof/>
        </w:rPr>
        <w:fldChar w:fldCharType="separate"/>
      </w:r>
      <w:r>
        <w:rPr>
          <w:noProof/>
        </w:rPr>
        <w:t>178</w:t>
      </w:r>
      <w:r>
        <w:rPr>
          <w:noProof/>
        </w:rPr>
        <w:fldChar w:fldCharType="end"/>
      </w:r>
    </w:p>
    <w:p w14:paraId="7953F193" w14:textId="4639B8D2"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U.1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_Toc193088314 \h </w:instrText>
      </w:r>
      <w:r>
        <w:rPr>
          <w:noProof/>
        </w:rPr>
      </w:r>
      <w:r>
        <w:rPr>
          <w:noProof/>
        </w:rPr>
        <w:fldChar w:fldCharType="separate"/>
      </w:r>
      <w:r>
        <w:rPr>
          <w:noProof/>
        </w:rPr>
        <w:t>178</w:t>
      </w:r>
      <w:r>
        <w:rPr>
          <w:noProof/>
        </w:rPr>
        <w:fldChar w:fldCharType="end"/>
      </w:r>
    </w:p>
    <w:p w14:paraId="24678D90" w14:textId="0A5C5F89"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U.2</w:t>
      </w:r>
      <w:r>
        <w:rPr>
          <w:rFonts w:asciiTheme="minorHAnsi" w:eastAsiaTheme="minorEastAsia" w:hAnsiTheme="minorHAnsi" w:cstheme="minorBidi"/>
          <w:noProof/>
          <w:kern w:val="2"/>
          <w:sz w:val="24"/>
          <w:szCs w:val="24"/>
          <w:lang w:eastAsia="en-GB"/>
          <w14:ligatures w14:val="standardContextual"/>
        </w:rPr>
        <w:tab/>
      </w:r>
      <w:r>
        <w:rPr>
          <w:noProof/>
        </w:rPr>
        <w:t>Slice status change event command flow example</w:t>
      </w:r>
      <w:r>
        <w:rPr>
          <w:noProof/>
        </w:rPr>
        <w:tab/>
      </w:r>
      <w:r>
        <w:rPr>
          <w:noProof/>
        </w:rPr>
        <w:fldChar w:fldCharType="begin" w:fldLock="1"/>
      </w:r>
      <w:r>
        <w:rPr>
          <w:noProof/>
        </w:rPr>
        <w:instrText xml:space="preserve"> PAGEREF _Toc193088315 \h </w:instrText>
      </w:r>
      <w:r>
        <w:rPr>
          <w:noProof/>
        </w:rPr>
      </w:r>
      <w:r>
        <w:rPr>
          <w:noProof/>
        </w:rPr>
        <w:fldChar w:fldCharType="separate"/>
      </w:r>
      <w:r>
        <w:rPr>
          <w:noProof/>
        </w:rPr>
        <w:t>178</w:t>
      </w:r>
      <w:r>
        <w:rPr>
          <w:noProof/>
        </w:rPr>
        <w:fldChar w:fldCharType="end"/>
      </w:r>
    </w:p>
    <w:p w14:paraId="33AE9C37" w14:textId="04FAEA6A"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V (informative):</w:t>
      </w:r>
      <w:r>
        <w:rPr>
          <w:noProof/>
        </w:rPr>
        <w:tab/>
        <w:t>PLI (list of slice(s) information)</w:t>
      </w:r>
      <w:r>
        <w:rPr>
          <w:noProof/>
        </w:rPr>
        <w:tab/>
      </w:r>
      <w:r>
        <w:rPr>
          <w:noProof/>
        </w:rPr>
        <w:fldChar w:fldCharType="begin" w:fldLock="1"/>
      </w:r>
      <w:r>
        <w:rPr>
          <w:noProof/>
        </w:rPr>
        <w:instrText xml:space="preserve"> PAGEREF _Toc193088316 \h </w:instrText>
      </w:r>
      <w:r>
        <w:rPr>
          <w:noProof/>
        </w:rPr>
      </w:r>
      <w:r>
        <w:rPr>
          <w:noProof/>
        </w:rPr>
        <w:fldChar w:fldCharType="separate"/>
      </w:r>
      <w:r>
        <w:rPr>
          <w:noProof/>
        </w:rPr>
        <w:t>179</w:t>
      </w:r>
      <w:r>
        <w:rPr>
          <w:noProof/>
        </w:rPr>
        <w:fldChar w:fldCharType="end"/>
      </w:r>
    </w:p>
    <w:p w14:paraId="4CABA7B9" w14:textId="684FBE69"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V.1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_Toc193088317 \h </w:instrText>
      </w:r>
      <w:r>
        <w:rPr>
          <w:noProof/>
        </w:rPr>
      </w:r>
      <w:r>
        <w:rPr>
          <w:noProof/>
        </w:rPr>
        <w:fldChar w:fldCharType="separate"/>
      </w:r>
      <w:r>
        <w:rPr>
          <w:noProof/>
        </w:rPr>
        <w:t>179</w:t>
      </w:r>
      <w:r>
        <w:rPr>
          <w:noProof/>
        </w:rPr>
        <w:fldChar w:fldCharType="end"/>
      </w:r>
    </w:p>
    <w:p w14:paraId="704E3175" w14:textId="5ADC380B" w:rsidR="00007129" w:rsidRDefault="00007129">
      <w:pPr>
        <w:pStyle w:val="TOC1"/>
        <w:rPr>
          <w:rFonts w:asciiTheme="minorHAnsi" w:eastAsiaTheme="minorEastAsia" w:hAnsiTheme="minorHAnsi" w:cstheme="minorBidi"/>
          <w:noProof/>
          <w:kern w:val="2"/>
          <w:sz w:val="24"/>
          <w:szCs w:val="24"/>
          <w:lang w:eastAsia="en-GB"/>
          <w14:ligatures w14:val="standardContextual"/>
        </w:rPr>
      </w:pPr>
      <w:r>
        <w:rPr>
          <w:noProof/>
        </w:rPr>
        <w:t>V.2</w:t>
      </w:r>
      <w:r>
        <w:rPr>
          <w:rFonts w:asciiTheme="minorHAnsi" w:eastAsiaTheme="minorEastAsia" w:hAnsiTheme="minorHAnsi" w:cstheme="minorBidi"/>
          <w:noProof/>
          <w:kern w:val="2"/>
          <w:sz w:val="24"/>
          <w:szCs w:val="24"/>
          <w:lang w:eastAsia="en-GB"/>
          <w14:ligatures w14:val="standardContextual"/>
        </w:rPr>
        <w:tab/>
      </w:r>
      <w:r>
        <w:rPr>
          <w:noProof/>
        </w:rPr>
        <w:t>PLI (list of slice(s) information) flow example</w:t>
      </w:r>
      <w:r>
        <w:rPr>
          <w:noProof/>
        </w:rPr>
        <w:tab/>
      </w:r>
      <w:r>
        <w:rPr>
          <w:noProof/>
        </w:rPr>
        <w:fldChar w:fldCharType="begin" w:fldLock="1"/>
      </w:r>
      <w:r>
        <w:rPr>
          <w:noProof/>
        </w:rPr>
        <w:instrText xml:space="preserve"> PAGEREF _Toc193088318 \h </w:instrText>
      </w:r>
      <w:r>
        <w:rPr>
          <w:noProof/>
        </w:rPr>
      </w:r>
      <w:r>
        <w:rPr>
          <w:noProof/>
        </w:rPr>
        <w:fldChar w:fldCharType="separate"/>
      </w:r>
      <w:r>
        <w:rPr>
          <w:noProof/>
        </w:rPr>
        <w:t>179</w:t>
      </w:r>
      <w:r>
        <w:rPr>
          <w:noProof/>
        </w:rPr>
        <w:fldChar w:fldCharType="end"/>
      </w:r>
    </w:p>
    <w:p w14:paraId="02CC39C3" w14:textId="7014B49D" w:rsidR="00007129" w:rsidRDefault="000071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W (informative):</w:t>
      </w:r>
      <w:r>
        <w:rPr>
          <w:noProof/>
        </w:rPr>
        <w:tab/>
        <w:t>Change History</w:t>
      </w:r>
      <w:r>
        <w:rPr>
          <w:noProof/>
        </w:rPr>
        <w:tab/>
      </w:r>
      <w:r>
        <w:rPr>
          <w:noProof/>
        </w:rPr>
        <w:fldChar w:fldCharType="begin" w:fldLock="1"/>
      </w:r>
      <w:r>
        <w:rPr>
          <w:noProof/>
        </w:rPr>
        <w:instrText xml:space="preserve"> PAGEREF _Toc193088319 \h </w:instrText>
      </w:r>
      <w:r>
        <w:rPr>
          <w:noProof/>
        </w:rPr>
      </w:r>
      <w:r>
        <w:rPr>
          <w:noProof/>
        </w:rPr>
        <w:fldChar w:fldCharType="separate"/>
      </w:r>
      <w:r>
        <w:rPr>
          <w:noProof/>
        </w:rPr>
        <w:t>181</w:t>
      </w:r>
      <w:r>
        <w:rPr>
          <w:noProof/>
        </w:rPr>
        <w:fldChar w:fldCharType="end"/>
      </w:r>
    </w:p>
    <w:p w14:paraId="67263AEF" w14:textId="6FD0A2D0"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193087801"/>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193087802"/>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093185EB" w:rsidR="00E86E7B" w:rsidRPr="00816C4A" w:rsidRDefault="00E86E7B" w:rsidP="00E86E7B">
      <w:r w:rsidRPr="00816C4A">
        <w:t xml:space="preserve">The target specification ETSI </w:t>
      </w:r>
      <w:r w:rsidR="003413FE" w:rsidRPr="00816C4A">
        <w:t>TS</w:t>
      </w:r>
      <w:r w:rsidR="003413FE">
        <w:t> </w:t>
      </w:r>
      <w:r w:rsidR="003413FE" w:rsidRPr="00816C4A">
        <w:t>1</w:t>
      </w:r>
      <w:r w:rsidRPr="00816C4A">
        <w:t>02 223</w:t>
      </w:r>
      <w:r w:rsidR="003413FE">
        <w:t> </w:t>
      </w:r>
      <w:r w:rsidR="003413FE"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193087803"/>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5735E876" w:rsidR="00E86E7B" w:rsidRPr="00816C4A" w:rsidRDefault="00E86E7B" w:rsidP="00E86E7B">
      <w:pPr>
        <w:pStyle w:val="EX"/>
        <w:ind w:left="1701" w:hanging="1417"/>
      </w:pPr>
      <w:r w:rsidRPr="00816C4A">
        <w:t>[32]</w:t>
      </w:r>
      <w:r w:rsidRPr="00816C4A">
        <w:tab/>
      </w:r>
      <w:r w:rsidR="009A0F6D" w:rsidRPr="00816C4A">
        <w:t xml:space="preserve">ETSI TS 102 223 </w:t>
      </w:r>
      <w:r w:rsidR="009A0F6D">
        <w:t>V18.0.0</w:t>
      </w:r>
      <w:r w:rsidR="009A0F6D" w:rsidRPr="00816C4A">
        <w:t>:</w:t>
      </w:r>
      <w:r w:rsidRPr="00816C4A">
        <w:t xml:space="preserve">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0374EC13"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3.203: "Policy and charging control architecture".</w:t>
      </w:r>
    </w:p>
    <w:p w14:paraId="457C50E3" w14:textId="3015A328"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60F8259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5773587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7C6E4C0B" w:rsidR="00E86E7B" w:rsidRPr="00816C4A" w:rsidRDefault="00E86E7B" w:rsidP="00E86E7B">
      <w:pPr>
        <w:pStyle w:val="EX"/>
      </w:pPr>
      <w:r w:rsidRPr="00816C4A">
        <w:t>[51]</w:t>
      </w:r>
      <w:r w:rsidRPr="00816C4A">
        <w:tab/>
        <w:t xml:space="preserve">3GPP </w:t>
      </w:r>
      <w:r w:rsidR="003413FE" w:rsidRPr="00816C4A">
        <w:t>TS</w:t>
      </w:r>
      <w:r w:rsidR="003413FE">
        <w:t> </w:t>
      </w:r>
      <w:r w:rsidR="003413FE" w:rsidRPr="00816C4A">
        <w:t>3</w:t>
      </w:r>
      <w:r w:rsidRPr="00816C4A">
        <w:t>1.116: "Remote APDU Structure for (U)SIM Toolkit applications".</w:t>
      </w:r>
    </w:p>
    <w:p w14:paraId="75F38169" w14:textId="0421E300"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545EDFFF"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3413FE" w:rsidRPr="00816C4A">
        <w:rPr>
          <w:bCs/>
          <w:color w:val="000000"/>
          <w:lang w:val="en-US" w:eastAsia="ja-JP"/>
        </w:rPr>
        <w:t>TS</w:t>
      </w:r>
      <w:r w:rsidR="003413FE">
        <w:rPr>
          <w:bCs/>
          <w:color w:val="000000"/>
          <w:lang w:val="en-US" w:eastAsia="ja-JP"/>
        </w:rPr>
        <w:t> </w:t>
      </w:r>
      <w:r w:rsidR="003413FE"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157F4312" w:rsidR="00E86E7B" w:rsidRPr="00816C4A" w:rsidRDefault="00E86E7B" w:rsidP="00E86E7B">
      <w:pPr>
        <w:pStyle w:val="EX"/>
      </w:pPr>
      <w:r w:rsidRPr="00816C4A">
        <w:rPr>
          <w:lang w:val="pt-BR"/>
        </w:rPr>
        <w:t>[57]</w:t>
      </w:r>
      <w:r w:rsidRPr="00816C4A">
        <w:rPr>
          <w:lang w:val="pt-BR"/>
        </w:rPr>
        <w:tab/>
      </w:r>
      <w:r w:rsidRPr="00816C4A">
        <w:t xml:space="preserve">3GPP </w:t>
      </w:r>
      <w:r w:rsidR="003413FE" w:rsidRPr="00816C4A">
        <w:t>TS</w:t>
      </w:r>
      <w:r w:rsidR="003413FE">
        <w:t> </w:t>
      </w:r>
      <w:r w:rsidR="003413FE" w:rsidRPr="00816C4A">
        <w:t>3</w:t>
      </w:r>
      <w:r w:rsidRPr="00816C4A">
        <w:t>2.582: "Telecommunications management; Home Node B (HNB) Operations, Administration, Maintenance and Provisioning (OAM&amp;P); Information model for Type 1 interface HNB to HNB Management System (HMS)".</w:t>
      </w:r>
    </w:p>
    <w:p w14:paraId="0CCECC6B" w14:textId="72511852" w:rsidR="00E86E7B" w:rsidRPr="00816C4A" w:rsidRDefault="00E86E7B" w:rsidP="00E86E7B">
      <w:pPr>
        <w:pStyle w:val="EX"/>
      </w:pPr>
      <w:r w:rsidRPr="00816C4A">
        <w:t>[58]</w:t>
      </w:r>
      <w:r w:rsidRPr="00816C4A">
        <w:tab/>
        <w:t xml:space="preserve">3GPP </w:t>
      </w:r>
      <w:r w:rsidR="003413FE" w:rsidRPr="00816C4A">
        <w:t>TS</w:t>
      </w:r>
      <w:r w:rsidR="003413FE">
        <w:t> </w:t>
      </w:r>
      <w:r w:rsidR="003413FE" w:rsidRPr="00816C4A">
        <w:t>3</w:t>
      </w:r>
      <w:r w:rsidRPr="00816C4A">
        <w:t>2.592: "Telecommunications management; Home Node B (HeNB) Operations, Administration, Maintenance and Provisioning (OAM&amp;P); Information model for Type 1 interface HeNB to HeNB Management System (HeMS)".</w:t>
      </w:r>
    </w:p>
    <w:p w14:paraId="7484E276" w14:textId="36A85D02" w:rsidR="00E86E7B" w:rsidRPr="00816C4A" w:rsidRDefault="00E86E7B" w:rsidP="00E86E7B">
      <w:pPr>
        <w:pStyle w:val="EX"/>
      </w:pPr>
      <w:r w:rsidRPr="00816C4A">
        <w:t>[59]</w:t>
      </w:r>
      <w:r w:rsidRPr="00816C4A">
        <w:tab/>
        <w:t xml:space="preserve">3GPP </w:t>
      </w:r>
      <w:r w:rsidR="003413FE" w:rsidRPr="00816C4A">
        <w:t>TS</w:t>
      </w:r>
      <w:r w:rsidR="003413FE">
        <w:t> </w:t>
      </w:r>
      <w:r w:rsidR="003413FE" w:rsidRPr="00816C4A">
        <w:t>2</w:t>
      </w:r>
      <w:r w:rsidRPr="00816C4A">
        <w:t>5.304: "User Equipment (UE) procedures in idle mode and procedures for cell reselection in connected mode".</w:t>
      </w:r>
    </w:p>
    <w:p w14:paraId="28F0AE8C" w14:textId="46BF0405" w:rsidR="00E86E7B" w:rsidRPr="00816C4A" w:rsidRDefault="00E86E7B" w:rsidP="00E86E7B">
      <w:pPr>
        <w:pStyle w:val="EX"/>
      </w:pPr>
      <w:r w:rsidRPr="00816C4A">
        <w:t>[60]</w:t>
      </w:r>
      <w:r w:rsidRPr="00816C4A">
        <w:tab/>
        <w:t xml:space="preserve">3GPP </w:t>
      </w:r>
      <w:r w:rsidR="003413FE" w:rsidRPr="00816C4A">
        <w:t>TS</w:t>
      </w:r>
      <w:r w:rsidR="003413FE">
        <w:t> </w:t>
      </w:r>
      <w:r w:rsidR="003413FE" w:rsidRPr="00816C4A">
        <w:t>3</w:t>
      </w:r>
      <w:r w:rsidRPr="00816C4A">
        <w:t>6.304: "Evolved Universal Terrestrial Radio Access (E-UTRA); User Equipment (UE) procedures in idle mode".</w:t>
      </w:r>
    </w:p>
    <w:p w14:paraId="3464F711" w14:textId="517C7692" w:rsidR="00E86E7B" w:rsidRPr="00816C4A" w:rsidRDefault="00E86E7B" w:rsidP="00E86E7B">
      <w:pPr>
        <w:pStyle w:val="EX"/>
      </w:pPr>
      <w:r w:rsidRPr="00816C4A">
        <w:lastRenderedPageBreak/>
        <w:t>[61]</w:t>
      </w:r>
      <w:r w:rsidRPr="00816C4A">
        <w:tab/>
        <w:t xml:space="preserve">3GPP </w:t>
      </w:r>
      <w:r w:rsidR="003413FE" w:rsidRPr="00816C4A">
        <w:t>TS</w:t>
      </w:r>
      <w:r w:rsidR="003413FE">
        <w:t> </w:t>
      </w:r>
      <w:r w:rsidR="003413FE" w:rsidRPr="00816C4A">
        <w:t>2</w:t>
      </w:r>
      <w:r w:rsidRPr="00816C4A">
        <w:t>4.334: "Proximity-services (ProSe) User Equipment (UE) to ProSe function protocol aspects; Stage 3".</w:t>
      </w:r>
    </w:p>
    <w:p w14:paraId="20672896" w14:textId="0C86818D" w:rsidR="00E86E7B" w:rsidRPr="00816C4A" w:rsidRDefault="00E86E7B" w:rsidP="00E86E7B">
      <w:pPr>
        <w:pStyle w:val="EX"/>
      </w:pPr>
      <w:r w:rsidRPr="00816C4A">
        <w:t>[62]</w:t>
      </w:r>
      <w:r w:rsidRPr="00816C4A">
        <w:tab/>
        <w:t xml:space="preserve">3GPP </w:t>
      </w:r>
      <w:r w:rsidR="003413FE" w:rsidRPr="00816C4A">
        <w:t>TS</w:t>
      </w:r>
      <w:r w:rsidR="003413FE">
        <w:t> </w:t>
      </w:r>
      <w:r w:rsidR="003413FE" w:rsidRPr="00816C4A">
        <w:t>3</w:t>
      </w:r>
      <w:r w:rsidRPr="00816C4A">
        <w:t>1.103: "Characteristics of the IP Multimedia Services Identity Module (ISIM) application".</w:t>
      </w:r>
    </w:p>
    <w:p w14:paraId="308CBB10" w14:textId="371AA970" w:rsidR="00E86E7B" w:rsidRPr="00816C4A" w:rsidRDefault="00E86E7B" w:rsidP="00E86E7B">
      <w:pPr>
        <w:pStyle w:val="EX"/>
      </w:pPr>
      <w:r w:rsidRPr="00816C4A">
        <w:t>[63]</w:t>
      </w:r>
      <w:r w:rsidRPr="00816C4A">
        <w:tab/>
        <w:t xml:space="preserve">3GPP </w:t>
      </w:r>
      <w:r w:rsidR="003413FE" w:rsidRPr="00816C4A">
        <w:t>TS</w:t>
      </w:r>
      <w:r w:rsidR="003413FE">
        <w:t> </w:t>
      </w:r>
      <w:r w:rsidR="003413FE"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4E9DB5B4" w:rsidR="00E86E7B" w:rsidRPr="00816C4A" w:rsidRDefault="00E86E7B" w:rsidP="00E86E7B">
      <w:pPr>
        <w:pStyle w:val="EX"/>
      </w:pPr>
      <w:r w:rsidRPr="00816C4A">
        <w:t>[65]</w:t>
      </w:r>
      <w:r w:rsidRPr="00816C4A">
        <w:tab/>
        <w:t xml:space="preserve">3GPP </w:t>
      </w:r>
      <w:r w:rsidR="003413FE" w:rsidRPr="00816C4A">
        <w:t>TS</w:t>
      </w:r>
      <w:r w:rsidR="003413FE">
        <w:t> </w:t>
      </w:r>
      <w:r w:rsidR="003413FE" w:rsidRPr="00816C4A">
        <w:t>2</w:t>
      </w:r>
      <w:r w:rsidRPr="00816C4A">
        <w:t>4.341: "Support of SMS over IP networks; Stage 3".</w:t>
      </w:r>
    </w:p>
    <w:p w14:paraId="32C3D73C" w14:textId="31B01EAC" w:rsidR="00E86E7B" w:rsidRPr="00816C4A" w:rsidRDefault="00E86E7B" w:rsidP="00E86E7B">
      <w:pPr>
        <w:pStyle w:val="EX"/>
      </w:pPr>
      <w:r w:rsidRPr="00816C4A">
        <w:t>[66]</w:t>
      </w:r>
      <w:r w:rsidRPr="00816C4A">
        <w:tab/>
        <w:t xml:space="preserve">3GPP </w:t>
      </w:r>
      <w:r w:rsidR="003413FE" w:rsidRPr="00816C4A">
        <w:t>TS</w:t>
      </w:r>
      <w:r w:rsidR="003413FE">
        <w:t> </w:t>
      </w:r>
      <w:r w:rsidR="003413FE"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6403A8A9" w:rsidR="00E86E7B" w:rsidRPr="00816C4A" w:rsidRDefault="00E86E7B" w:rsidP="00E86E7B">
      <w:pPr>
        <w:pStyle w:val="EX"/>
      </w:pPr>
      <w:r w:rsidRPr="00816C4A">
        <w:t>[69]</w:t>
      </w:r>
      <w:r w:rsidRPr="00816C4A">
        <w:tab/>
        <w:t xml:space="preserve">3GPP </w:t>
      </w:r>
      <w:r w:rsidR="003413FE" w:rsidRPr="00816C4A">
        <w:t>TS</w:t>
      </w:r>
      <w:r w:rsidR="003413FE">
        <w:t> </w:t>
      </w:r>
      <w:r w:rsidR="003413FE" w:rsidRPr="00816C4A">
        <w:t>3</w:t>
      </w:r>
      <w:r w:rsidRPr="00816C4A">
        <w:t>8.413: "NG-RAN; NG Application Protocol (NGAP)"</w:t>
      </w:r>
    </w:p>
    <w:p w14:paraId="65CC9185" w14:textId="03320BE3" w:rsidR="00E86E7B" w:rsidRDefault="00E86E7B" w:rsidP="00E86E7B">
      <w:pPr>
        <w:pStyle w:val="EX"/>
      </w:pPr>
      <w:r w:rsidRPr="00816C4A">
        <w:t>[70]</w:t>
      </w:r>
      <w:r w:rsidRPr="00816C4A">
        <w:tab/>
        <w:t xml:space="preserve">3GPP </w:t>
      </w:r>
      <w:r w:rsidR="003413FE" w:rsidRPr="00816C4A">
        <w:t>TS</w:t>
      </w:r>
      <w:r w:rsidR="003413FE">
        <w:t> </w:t>
      </w:r>
      <w:r w:rsidR="003413FE" w:rsidRPr="00816C4A">
        <w:t>2</w:t>
      </w:r>
      <w:r w:rsidRPr="00816C4A">
        <w:t>4.501: "Non-Access-Stratum (NAS) protocol for 5G System (5GS); Stage 3".</w:t>
      </w:r>
    </w:p>
    <w:p w14:paraId="73F77FA4" w14:textId="2C6AF621" w:rsidR="00B27DCC" w:rsidRDefault="000848DE" w:rsidP="00B27DCC">
      <w:pPr>
        <w:pStyle w:val="EX"/>
      </w:pPr>
      <w:r>
        <w:t>[71]</w:t>
      </w:r>
      <w:r w:rsidR="00B27DCC">
        <w:tab/>
        <w:t xml:space="preserve">3GPP </w:t>
      </w:r>
      <w:r w:rsidR="003413FE">
        <w:t>TS 3</w:t>
      </w:r>
      <w:r w:rsidR="00B27DCC">
        <w:t>8.</w:t>
      </w:r>
      <w:r w:rsidR="00B27DCC">
        <w:rPr>
          <w:rFonts w:hint="eastAsia"/>
          <w:lang w:val="en-US" w:eastAsia="zh-CN"/>
        </w:rPr>
        <w:t>331</w:t>
      </w:r>
      <w:r w:rsidR="00B27DCC">
        <w:t>: "NR; Radio Resource Control (RRC) protocol specification".</w:t>
      </w:r>
    </w:p>
    <w:p w14:paraId="78E8BF18" w14:textId="64AD00E2" w:rsidR="00B27DCC" w:rsidRDefault="000848DE" w:rsidP="00E86E7B">
      <w:pPr>
        <w:pStyle w:val="EX"/>
      </w:pPr>
      <w:r>
        <w:rPr>
          <w:rFonts w:hint="eastAsia"/>
          <w:lang w:val="en-US" w:eastAsia="zh-CN"/>
        </w:rPr>
        <w:t>[72]</w:t>
      </w:r>
      <w:r>
        <w:rPr>
          <w:lang w:val="en-US" w:eastAsia="zh-CN"/>
        </w:rPr>
        <w:tab/>
      </w:r>
      <w:r w:rsidR="00EF7705" w:rsidRPr="00AA4609">
        <w:t xml:space="preserve">3GPP </w:t>
      </w:r>
      <w:r w:rsidR="003413FE" w:rsidRPr="00AA4609">
        <w:t>TS</w:t>
      </w:r>
      <w:r w:rsidR="003413FE">
        <w:t> </w:t>
      </w:r>
      <w:r w:rsidR="003413FE"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3492D6A3" w:rsidR="000848DE" w:rsidRDefault="004A2796" w:rsidP="00E86E7B">
      <w:pPr>
        <w:pStyle w:val="EX"/>
      </w:pPr>
      <w:r>
        <w:t>[73]</w:t>
      </w:r>
      <w:r w:rsidR="000848DE">
        <w:tab/>
        <w:t xml:space="preserve">3GPP </w:t>
      </w:r>
      <w:r w:rsidR="003413FE">
        <w:t>TS 3</w:t>
      </w:r>
      <w:r w:rsidR="000848DE">
        <w:t>8.211: "NR; Physical channels and modulation".</w:t>
      </w:r>
    </w:p>
    <w:p w14:paraId="2B436196" w14:textId="4339089C" w:rsidR="004A2796" w:rsidRDefault="00047C64" w:rsidP="00E86E7B">
      <w:pPr>
        <w:pStyle w:val="EX"/>
      </w:pPr>
      <w:r>
        <w:t>[74]</w:t>
      </w:r>
      <w:r w:rsidR="004A2796" w:rsidRPr="00816C4A">
        <w:tab/>
        <w:t xml:space="preserve">3GPP </w:t>
      </w:r>
      <w:r w:rsidR="003413FE" w:rsidRPr="00816C4A">
        <w:t>TS</w:t>
      </w:r>
      <w:r w:rsidR="003413FE">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340D3C3E" w14:textId="4B66345F" w:rsidR="009A0F6D" w:rsidRDefault="009A0F6D" w:rsidP="00E86E7B">
      <w:pPr>
        <w:pStyle w:val="EX"/>
        <w:rPr>
          <w:rFonts w:eastAsia="Yu Gothic"/>
          <w:lang w:eastAsia="ja-JP"/>
        </w:rPr>
      </w:pPr>
      <w:r>
        <w:t>[76]</w:t>
      </w:r>
      <w:r w:rsidRPr="00816C4A">
        <w:tab/>
        <w:t>3GPP TS</w:t>
      </w:r>
      <w:r>
        <w:t> </w:t>
      </w:r>
      <w:r w:rsidRPr="00816C4A">
        <w:t>24.</w:t>
      </w:r>
      <w:r>
        <w:rPr>
          <w:rFonts w:hint="eastAsia"/>
          <w:lang w:eastAsia="zh-CN"/>
        </w:rPr>
        <w:t>55</w:t>
      </w:r>
      <w:r w:rsidRPr="00816C4A">
        <w:t>4: "</w:t>
      </w:r>
      <w:r w:rsidRPr="003466C0">
        <w:t xml:space="preserve"> </w:t>
      </w:r>
      <w:r w:rsidRPr="00C6761E">
        <w:t>Proximity-services (ProSe) in 5G System (5GS) protocol</w:t>
      </w:r>
      <w:r w:rsidRPr="00816C4A">
        <w:t xml:space="preserve"> aspects; Stage 3".</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193087804"/>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193087805"/>
      <w:r w:rsidRPr="00816C4A">
        <w:t>3.1</w:t>
      </w:r>
      <w:r w:rsidRPr="00816C4A">
        <w:tab/>
        <w:t>Definitions</w:t>
      </w:r>
      <w:bookmarkEnd w:id="47"/>
      <w:bookmarkEnd w:id="48"/>
      <w:bookmarkEnd w:id="49"/>
      <w:bookmarkEnd w:id="50"/>
      <w:bookmarkEnd w:id="51"/>
      <w:bookmarkEnd w:id="52"/>
      <w:bookmarkEnd w:id="53"/>
      <w:bookmarkEnd w:id="54"/>
      <w:bookmarkEnd w:id="55"/>
    </w:p>
    <w:p w14:paraId="2BDD0DB8" w14:textId="6D00330E" w:rsidR="00E86E7B" w:rsidRPr="00816C4A" w:rsidRDefault="00E86E7B" w:rsidP="00E86E7B">
      <w:r w:rsidRPr="00816C4A">
        <w:t xml:space="preserve">For the purposes of the present document, the terms and definitions given in ETSI TS 102 223 [32] </w:t>
      </w:r>
      <w:r w:rsidR="003413FE" w:rsidRPr="00816C4A">
        <w:t>clause</w:t>
      </w:r>
      <w:r w:rsidR="003413FE">
        <w:t> </w:t>
      </w:r>
      <w:r w:rsidR="003413FE"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193087806"/>
      <w:r w:rsidRPr="00816C4A">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lastRenderedPageBreak/>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586A7BF" w14:textId="77777777" w:rsidR="007F083D" w:rsidRPr="00816C4A" w:rsidRDefault="007F083D" w:rsidP="007F083D">
      <w:pPr>
        <w:pStyle w:val="EW"/>
        <w:tabs>
          <w:tab w:val="left" w:pos="2268"/>
        </w:tabs>
      </w:pPr>
      <w:r w:rsidRPr="00816C4A">
        <w:t>N</w:t>
      </w:r>
      <w:r>
        <w:t>ID</w:t>
      </w:r>
      <w:r w:rsidRPr="00816C4A">
        <w:tab/>
      </w:r>
      <w:r>
        <w:t>Network Identifier for SNPN</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EFA27CF" w14:textId="77777777" w:rsidR="007F083D" w:rsidRPr="00816C4A" w:rsidRDefault="007F083D" w:rsidP="007F083D">
      <w:pPr>
        <w:pStyle w:val="EW"/>
        <w:tabs>
          <w:tab w:val="left" w:pos="2268"/>
        </w:tabs>
      </w:pPr>
      <w:r>
        <w:t>PNI-NPN</w:t>
      </w:r>
      <w:r>
        <w:tab/>
        <w:t>Public Network Integrated Non-Public Network</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87ABDC4" w14:textId="77777777" w:rsidR="007F083D" w:rsidRPr="00816C4A" w:rsidRDefault="007F083D" w:rsidP="007F083D">
      <w:pPr>
        <w:pStyle w:val="EW"/>
        <w:tabs>
          <w:tab w:val="left" w:pos="2268"/>
        </w:tabs>
      </w:pPr>
      <w:r w:rsidRPr="00816C4A">
        <w:t>R</w:t>
      </w:r>
      <w:r>
        <w:t>edCap</w:t>
      </w:r>
      <w:r w:rsidRPr="00816C4A">
        <w:tab/>
        <w:t>Re</w:t>
      </w:r>
      <w:r>
        <w:t>duced Capability (NR devices)</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383563F8" w14:textId="77777777" w:rsidR="007F083D" w:rsidRDefault="007F083D" w:rsidP="007F083D">
      <w:pPr>
        <w:pStyle w:val="EW"/>
      </w:pPr>
      <w:r>
        <w:t>SNPN</w:t>
      </w:r>
      <w:r>
        <w:tab/>
        <w:t>Standalone Non-Public Network</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193087807"/>
      <w:r w:rsidRPr="00816C4A">
        <w:lastRenderedPageBreak/>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193087808"/>
      <w:r w:rsidRPr="00816C4A">
        <w:t>4</w:t>
      </w:r>
      <w:r w:rsidRPr="00816C4A">
        <w:tab/>
        <w:t>Overview of USAT</w:t>
      </w:r>
      <w:bookmarkEnd w:id="74"/>
      <w:bookmarkEnd w:id="75"/>
      <w:bookmarkEnd w:id="76"/>
      <w:bookmarkEnd w:id="77"/>
      <w:bookmarkEnd w:id="78"/>
      <w:bookmarkEnd w:id="79"/>
      <w:bookmarkEnd w:id="80"/>
      <w:bookmarkEnd w:id="81"/>
      <w:bookmarkEnd w:id="82"/>
    </w:p>
    <w:p w14:paraId="282299EC" w14:textId="77777777" w:rsidR="00465137" w:rsidRDefault="00465137" w:rsidP="00465137">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r w:rsidRPr="00816C4A">
        <w:t>The USAT provides mechanisms which allow applications, existing in the UICC, to interact and operate with any ME which supports the specific mechanism(s) required by the application.</w:t>
      </w:r>
    </w:p>
    <w:p w14:paraId="5277BFD6" w14:textId="77777777" w:rsidR="00465137" w:rsidRPr="00816C4A" w:rsidRDefault="00465137" w:rsidP="00465137">
      <w:r w:rsidRPr="00BE3A91">
        <w:t xml:space="preserve">If a UICC supports multiple LSEs as defined in TS </w:t>
      </w:r>
      <w:r>
        <w:t>31.101</w:t>
      </w:r>
      <w:r w:rsidRPr="00BE3A91">
        <w:t xml:space="preserve"> [1</w:t>
      </w:r>
      <w:r>
        <w:t>3</w:t>
      </w:r>
      <w:r w:rsidRPr="00BE3A91">
        <w:t xml:space="preserve">], </w:t>
      </w:r>
      <w:r>
        <w:t>US</w:t>
      </w:r>
      <w:r w:rsidRPr="00BE3A91">
        <w:t xml:space="preserve">AT can separately be used for each LSE. </w:t>
      </w:r>
      <w:r>
        <w:t>P</w:t>
      </w:r>
      <w:r w:rsidRPr="00BE3A91">
        <w:t>roactive UICC sessions are executed in the context of each selected LSE. Unless explicitly stated differently, the mechanisms specified in this document exist and are executed logically independent and in parallel for each LSE. (i.e. the terminal may execute multiple proactive commands in parallel, one per LSI.)</w:t>
      </w:r>
    </w:p>
    <w:p w14:paraId="57074B0F" w14:textId="77777777" w:rsidR="00465137" w:rsidRPr="00816C4A" w:rsidRDefault="00465137" w:rsidP="00465137">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91" w:name="_Toc193087809"/>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193087810"/>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0E4DDD44" w:rsidR="00E86E7B" w:rsidRPr="00816C4A" w:rsidRDefault="00E86E7B" w:rsidP="00E86E7B">
      <w:r w:rsidRPr="00816C4A">
        <w:t xml:space="preserve">Proactive UICC gives a mechanism whereby the UICC can initiate actions to be taken by the ME. The supported functions are specified in </w:t>
      </w:r>
      <w:r w:rsidR="003413FE" w:rsidRPr="00816C4A">
        <w:t>clause</w:t>
      </w:r>
      <w:r w:rsidR="003413FE">
        <w:t> </w:t>
      </w:r>
      <w:r w:rsidR="003413FE"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193087811"/>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193087812"/>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072E85D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193087813"/>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lastRenderedPageBreak/>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193087814"/>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193087815"/>
      <w:r w:rsidRPr="00816C4A">
        <w:t>4.7</w:t>
      </w:r>
      <w:r w:rsidRPr="00816C4A">
        <w:tab/>
        <w:t>Event download</w:t>
      </w:r>
      <w:bookmarkEnd w:id="137"/>
      <w:bookmarkEnd w:id="138"/>
      <w:bookmarkEnd w:id="139"/>
      <w:bookmarkEnd w:id="140"/>
      <w:bookmarkEnd w:id="141"/>
      <w:bookmarkEnd w:id="142"/>
      <w:bookmarkEnd w:id="143"/>
      <w:bookmarkEnd w:id="144"/>
      <w:bookmarkEnd w:id="145"/>
    </w:p>
    <w:p w14:paraId="2378AD1A" w14:textId="3BF942DC" w:rsidR="00E86E7B" w:rsidRPr="00816C4A" w:rsidRDefault="00E86E7B" w:rsidP="00E86E7B">
      <w:r w:rsidRPr="00816C4A">
        <w:t xml:space="preserve">In addition to the set of events defined in ETSI TS 102 223 [32] </w:t>
      </w:r>
      <w:r w:rsidR="003413FE" w:rsidRPr="00816C4A">
        <w:t>clause</w:t>
      </w:r>
      <w:r w:rsidR="003413FE">
        <w:t> </w:t>
      </w:r>
      <w:r w:rsidR="003413FE"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193087816"/>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C2136F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193087817"/>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AF67D7"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193087818"/>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1B0E9101"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193087819"/>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3D9414CA"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193087820"/>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66A2AF18"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193087821"/>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2339F00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193087822"/>
      <w:r w:rsidRPr="00816C4A">
        <w:lastRenderedPageBreak/>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193087823"/>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193087824"/>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CE6E47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193087825"/>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23064A8B"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193087826"/>
      <w:r w:rsidRPr="00816C4A">
        <w:t>4.18</w:t>
      </w:r>
      <w:r w:rsidRPr="00816C4A">
        <w:tab/>
        <w:t>USAT facilities provided by eCAT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193087827"/>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5B6ACB4D"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193087828"/>
      <w:r w:rsidRPr="00816C4A">
        <w:t>4.20</w:t>
      </w:r>
      <w:r w:rsidRPr="00816C4A">
        <w:tab/>
        <w:t>ProSe usage information reporting</w:t>
      </w:r>
      <w:bookmarkEnd w:id="255"/>
      <w:bookmarkEnd w:id="256"/>
      <w:bookmarkEnd w:id="257"/>
      <w:bookmarkEnd w:id="258"/>
      <w:bookmarkEnd w:id="259"/>
      <w:bookmarkEnd w:id="260"/>
      <w:bookmarkEnd w:id="261"/>
      <w:bookmarkEnd w:id="262"/>
      <w:bookmarkEnd w:id="263"/>
    </w:p>
    <w:p w14:paraId="412276A1" w14:textId="77777777" w:rsidR="00E86E7B"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39338F27" w14:textId="402866E0" w:rsidR="009A0F6D" w:rsidRDefault="009A0F6D" w:rsidP="009A0F6D">
      <w:pPr>
        <w:pStyle w:val="Heading2"/>
      </w:pPr>
      <w:bookmarkStart w:id="264" w:name="_Toc193087829"/>
      <w:r>
        <w:t>4.21</w:t>
      </w:r>
      <w:r>
        <w:tab/>
      </w:r>
      <w:r>
        <w:rPr>
          <w:rFonts w:hint="eastAsia"/>
          <w:lang w:eastAsia="zh-CN"/>
        </w:rPr>
        <w:t xml:space="preserve">5G </w:t>
      </w:r>
      <w:r>
        <w:t>ProSe usage information reporting</w:t>
      </w:r>
      <w:bookmarkEnd w:id="264"/>
    </w:p>
    <w:p w14:paraId="3DFD4B03" w14:textId="2A10907D" w:rsidR="009A0F6D" w:rsidRPr="00816C4A" w:rsidRDefault="009A0F6D" w:rsidP="00E86E7B">
      <w:r>
        <w:t xml:space="preserve">When the UICC supports the </w:t>
      </w:r>
      <w:r>
        <w:rPr>
          <w:rFonts w:hint="eastAsia"/>
          <w:lang w:eastAsia="zh-CN"/>
        </w:rPr>
        <w:t xml:space="preserve">5G </w:t>
      </w:r>
      <w:r>
        <w:t xml:space="preserve">ProSe usage information reporting functionality, the </w:t>
      </w:r>
      <w:r>
        <w:rPr>
          <w:rFonts w:hint="eastAsia"/>
          <w:lang w:eastAsia="zh-CN"/>
        </w:rPr>
        <w:t xml:space="preserve">5G </w:t>
      </w:r>
      <w:r>
        <w:rPr>
          <w:noProof/>
        </w:rPr>
        <w:t>ProSe</w:t>
      </w:r>
      <w:r>
        <w:t xml:space="preserve">-enabled Public Safety UE stores in the UICC the information to provide information necessary for composing of charging events related to the </w:t>
      </w:r>
      <w:r>
        <w:rPr>
          <w:rFonts w:hint="eastAsia"/>
          <w:lang w:eastAsia="zh-CN"/>
        </w:rPr>
        <w:t xml:space="preserve">5G </w:t>
      </w:r>
      <w:r>
        <w:t xml:space="preserve">ProSe direct communication. The UICC is responsible for communicating those reports to the </w:t>
      </w:r>
      <w:r w:rsidRPr="0036793A">
        <w:rPr>
          <w:lang w:bidi="ar-IQ"/>
        </w:rPr>
        <w:t>5G DDNMF CTF (ADF)</w:t>
      </w:r>
      <w:r>
        <w:rPr>
          <w:lang w:bidi="ar-IQ"/>
        </w:rPr>
        <w:t xml:space="preserve"> </w:t>
      </w:r>
      <w:r>
        <w:t>using BIP mechanism.</w:t>
      </w:r>
    </w:p>
    <w:p w14:paraId="622DCBE3" w14:textId="77777777" w:rsidR="00E86E7B" w:rsidRPr="00816C4A" w:rsidRDefault="00E86E7B" w:rsidP="00E86E7B">
      <w:pPr>
        <w:pStyle w:val="Heading1"/>
      </w:pPr>
      <w:bookmarkStart w:id="265" w:name="_Toc3200688"/>
      <w:bookmarkStart w:id="266" w:name="_Toc20392431"/>
      <w:bookmarkStart w:id="267" w:name="_Toc27774078"/>
      <w:bookmarkStart w:id="268" w:name="_Toc36482538"/>
      <w:bookmarkStart w:id="269" w:name="_Toc36484197"/>
      <w:bookmarkStart w:id="270" w:name="_Toc44933127"/>
      <w:bookmarkStart w:id="271" w:name="_Toc50972080"/>
      <w:bookmarkStart w:id="272" w:name="_Toc57104834"/>
      <w:bookmarkStart w:id="273" w:name="_Toc193087830"/>
      <w:r w:rsidRPr="00816C4A">
        <w:lastRenderedPageBreak/>
        <w:t>5</w:t>
      </w:r>
      <w:r w:rsidRPr="00816C4A">
        <w:tab/>
        <w:t>Profile download</w:t>
      </w:r>
      <w:bookmarkEnd w:id="265"/>
      <w:bookmarkEnd w:id="266"/>
      <w:bookmarkEnd w:id="267"/>
      <w:bookmarkEnd w:id="268"/>
      <w:bookmarkEnd w:id="269"/>
      <w:bookmarkEnd w:id="270"/>
      <w:bookmarkEnd w:id="271"/>
      <w:bookmarkEnd w:id="272"/>
      <w:bookmarkEnd w:id="273"/>
    </w:p>
    <w:p w14:paraId="11F3B5A9" w14:textId="77777777" w:rsidR="00E86E7B" w:rsidRPr="00816C4A" w:rsidRDefault="00E86E7B" w:rsidP="00E86E7B">
      <w:pPr>
        <w:pStyle w:val="Heading2"/>
      </w:pPr>
      <w:bookmarkStart w:id="274" w:name="_Toc3200689"/>
      <w:bookmarkStart w:id="275" w:name="_Toc20392432"/>
      <w:bookmarkStart w:id="276" w:name="_Toc27774079"/>
      <w:bookmarkStart w:id="277" w:name="_Toc36482539"/>
      <w:bookmarkStart w:id="278" w:name="_Toc36484198"/>
      <w:bookmarkStart w:id="279" w:name="_Toc44933128"/>
      <w:bookmarkStart w:id="280" w:name="_Toc50972081"/>
      <w:bookmarkStart w:id="281" w:name="_Toc57104835"/>
      <w:bookmarkStart w:id="282" w:name="_Toc193087831"/>
      <w:r w:rsidRPr="00816C4A">
        <w:t>5.1</w:t>
      </w:r>
      <w:r w:rsidRPr="00816C4A">
        <w:tab/>
        <w:t>Procedure</w:t>
      </w:r>
      <w:bookmarkEnd w:id="274"/>
      <w:bookmarkEnd w:id="275"/>
      <w:bookmarkEnd w:id="276"/>
      <w:bookmarkEnd w:id="277"/>
      <w:bookmarkEnd w:id="278"/>
      <w:bookmarkEnd w:id="279"/>
      <w:bookmarkEnd w:id="280"/>
      <w:bookmarkEnd w:id="281"/>
      <w:bookmarkEnd w:id="282"/>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13D9C20E"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3413FE" w:rsidRPr="00816C4A">
        <w:t>clause</w:t>
      </w:r>
      <w:r w:rsidR="003413FE">
        <w:t> </w:t>
      </w:r>
      <w:r w:rsidR="003413FE"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3" w:name="_Toc3200690"/>
      <w:bookmarkStart w:id="284" w:name="_Toc20392433"/>
      <w:bookmarkStart w:id="285" w:name="_Toc27774080"/>
      <w:bookmarkStart w:id="286" w:name="_Toc36482540"/>
      <w:bookmarkStart w:id="287" w:name="_Toc36484199"/>
      <w:bookmarkStart w:id="288" w:name="_Toc44933129"/>
      <w:bookmarkStart w:id="289" w:name="_Toc50972082"/>
      <w:bookmarkStart w:id="290" w:name="_Toc57104836"/>
      <w:bookmarkStart w:id="291" w:name="_Toc193087832"/>
      <w:r w:rsidRPr="00816C4A">
        <w:t>5.2</w:t>
      </w:r>
      <w:r w:rsidRPr="00816C4A">
        <w:tab/>
        <w:t>Structure and coding of TERMINAL PROFILE</w:t>
      </w:r>
      <w:bookmarkEnd w:id="283"/>
      <w:bookmarkEnd w:id="284"/>
      <w:bookmarkEnd w:id="285"/>
      <w:bookmarkEnd w:id="286"/>
      <w:bookmarkEnd w:id="287"/>
      <w:bookmarkEnd w:id="288"/>
      <w:bookmarkEnd w:id="289"/>
      <w:bookmarkEnd w:id="290"/>
      <w:bookmarkEnd w:id="291"/>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lastRenderedPageBreak/>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AAA5127"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34C0B55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4D36991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5A7DD065"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E34D14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56104F7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06B2F7A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6F79A93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510C085" w14:textId="77777777" w:rsidR="00E86E7B" w:rsidRPr="00816C4A" w:rsidRDefault="00E86E7B" w:rsidP="00E86E7B">
      <w:r w:rsidRPr="00816C4A">
        <w:t>Fourteenth byte: (Screen height):</w:t>
      </w:r>
    </w:p>
    <w:p w14:paraId="4EB69D49" w14:textId="2A69034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4EBCD3BC" w14:textId="77777777" w:rsidR="00E86E7B" w:rsidRPr="00816C4A" w:rsidRDefault="00E86E7B" w:rsidP="00E86E7B">
      <w:r w:rsidRPr="00816C4A">
        <w:t>Fifteenth byte: (Screen width):</w:t>
      </w:r>
    </w:p>
    <w:p w14:paraId="3D13A173" w14:textId="658F1BD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5257D90" w14:textId="77777777" w:rsidR="00E86E7B" w:rsidRPr="00816C4A" w:rsidRDefault="00E86E7B" w:rsidP="00E86E7B">
      <w:r w:rsidRPr="00816C4A">
        <w:t>Sixteenth byte: (Screen effects):</w:t>
      </w:r>
    </w:p>
    <w:p w14:paraId="7A4ECD68" w14:textId="67845A2F"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18CC74B4"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2CD65393"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24DDA0B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1E56CB50" w14:textId="77777777" w:rsidR="007F083D" w:rsidRPr="00AF1A6E" w:rsidRDefault="007F083D" w:rsidP="007F083D">
      <w:r w:rsidRPr="00AF1A6E">
        <w:t>Twenty third byte:</w:t>
      </w:r>
    </w:p>
    <w:p w14:paraId="02C27037" w14:textId="77777777" w:rsidR="007F083D" w:rsidRPr="00AF1A6E" w:rsidRDefault="007F083D" w:rsidP="007F083D">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AF1A6E" w14:paraId="4086DD57" w14:textId="77777777" w:rsidTr="00FE5B20">
        <w:trPr>
          <w:gridAfter w:val="2"/>
          <w:wAfter w:w="5300" w:type="dxa"/>
          <w:trHeight w:val="280"/>
        </w:trPr>
        <w:tc>
          <w:tcPr>
            <w:tcW w:w="851" w:type="dxa"/>
          </w:tcPr>
          <w:p w14:paraId="7857B1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6BB3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A223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014ECED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762503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21AD4C9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105F272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D6DB9C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657D64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67924D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7F083D" w:rsidRPr="00AF1A6E" w14:paraId="1A3EF005" w14:textId="77777777" w:rsidTr="00FE5B20">
        <w:trPr>
          <w:cantSplit/>
          <w:trHeight w:val="24"/>
        </w:trPr>
        <w:tc>
          <w:tcPr>
            <w:tcW w:w="851" w:type="dxa"/>
          </w:tcPr>
          <w:p w14:paraId="10E623E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74D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F72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C08D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9074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94D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D4696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FDCE37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0E6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509C7171" w14:textId="77777777" w:rsidTr="00FE5B20">
        <w:trPr>
          <w:cantSplit/>
          <w:trHeight w:val="24"/>
        </w:trPr>
        <w:tc>
          <w:tcPr>
            <w:tcW w:w="851" w:type="dxa"/>
          </w:tcPr>
          <w:p w14:paraId="7B8AA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F5E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5CA4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E8B8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B32D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A9E4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FF5DAE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DBF89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DC411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7F083D" w:rsidRPr="00AF1A6E" w14:paraId="767C4B42" w14:textId="77777777" w:rsidTr="00FE5B20">
        <w:trPr>
          <w:cantSplit/>
          <w:trHeight w:val="24"/>
        </w:trPr>
        <w:tc>
          <w:tcPr>
            <w:tcW w:w="851" w:type="dxa"/>
          </w:tcPr>
          <w:p w14:paraId="1CB8D00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58D6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8F195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CAEAE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5A3704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A16EFB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F81C5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645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92E84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2D7DF819" w14:textId="77777777" w:rsidTr="00FE5B20">
        <w:trPr>
          <w:cantSplit/>
          <w:trHeight w:val="24"/>
        </w:trPr>
        <w:tc>
          <w:tcPr>
            <w:tcW w:w="851" w:type="dxa"/>
          </w:tcPr>
          <w:p w14:paraId="19601D7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4B6922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B1275F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44E9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BB491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EF0EE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1BAC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DA928B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BE3A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7F083D" w:rsidRPr="00AF1A6E" w14:paraId="34152B11" w14:textId="77777777" w:rsidTr="00FE5B20">
        <w:trPr>
          <w:cantSplit/>
          <w:trHeight w:val="24"/>
        </w:trPr>
        <w:tc>
          <w:tcPr>
            <w:tcW w:w="851" w:type="dxa"/>
          </w:tcPr>
          <w:p w14:paraId="54A39CF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E2AB4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0BA4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6EB3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A8A6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9B663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CD73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962A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D9617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B2207B7" w14:textId="77777777" w:rsidR="007F083D" w:rsidRDefault="007F083D" w:rsidP="007F083D">
      <w:pPr>
        <w:rPr>
          <w:noProof/>
        </w:rPr>
      </w:pPr>
    </w:p>
    <w:p w14:paraId="26AAFDA8" w14:textId="77777777" w:rsidR="00E86E7B" w:rsidRPr="00816C4A" w:rsidRDefault="00E86E7B" w:rsidP="00E86E7B">
      <w:pPr>
        <w:keepNext/>
        <w:keepLines/>
      </w:pPr>
      <w:r w:rsidRPr="00816C4A">
        <w:t>Twenty fourth byte for class "i":</w:t>
      </w:r>
    </w:p>
    <w:p w14:paraId="08D1D653" w14:textId="64C1FDF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BD858E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20A01A1D"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015AD15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340576F4" w14:textId="77777777" w:rsidR="00465137" w:rsidRPr="000C201D" w:rsidRDefault="00465137" w:rsidP="009F5FF3">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65137" w:rsidRPr="000C201D" w14:paraId="74E7FCFA" w14:textId="77777777" w:rsidTr="009F5FF3">
        <w:trPr>
          <w:gridAfter w:val="2"/>
          <w:wAfter w:w="5300" w:type="dxa"/>
          <w:trHeight w:val="280"/>
        </w:trPr>
        <w:tc>
          <w:tcPr>
            <w:tcW w:w="851" w:type="dxa"/>
          </w:tcPr>
          <w:p w14:paraId="50B12C7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80358B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6F9156"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1A2792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B1F54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BF0639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502A26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7C10D37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C8DCBC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56CF97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465137" w:rsidRPr="000C201D" w14:paraId="34B9AE09" w14:textId="77777777" w:rsidTr="009F5FF3">
        <w:trPr>
          <w:trHeight w:val="24"/>
        </w:trPr>
        <w:tc>
          <w:tcPr>
            <w:tcW w:w="851" w:type="dxa"/>
          </w:tcPr>
          <w:p w14:paraId="02E0FC4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3B1A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7004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495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1E5E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C969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3A25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7C9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0C17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FADFE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6D5DF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465137" w:rsidRPr="000C201D" w14:paraId="502C002B" w14:textId="77777777" w:rsidTr="009F5FF3">
        <w:trPr>
          <w:trHeight w:val="24"/>
        </w:trPr>
        <w:tc>
          <w:tcPr>
            <w:tcW w:w="851" w:type="dxa"/>
          </w:tcPr>
          <w:p w14:paraId="52564D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F18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F5BE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47E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6798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02C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8B537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D36D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DF5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ADF1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139A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465137" w:rsidRPr="000C201D" w14:paraId="449E2237" w14:textId="77777777" w:rsidTr="009F5FF3">
        <w:trPr>
          <w:trHeight w:val="24"/>
        </w:trPr>
        <w:tc>
          <w:tcPr>
            <w:tcW w:w="851" w:type="dxa"/>
          </w:tcPr>
          <w:p w14:paraId="430F62A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497B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1143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5512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177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F651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7058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C709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A7916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8188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305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465137" w:rsidRPr="000C201D" w14:paraId="177815D5" w14:textId="77777777" w:rsidTr="009F5FF3">
        <w:trPr>
          <w:trHeight w:val="24"/>
        </w:trPr>
        <w:tc>
          <w:tcPr>
            <w:tcW w:w="851" w:type="dxa"/>
          </w:tcPr>
          <w:p w14:paraId="0193830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784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9E3D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B5E81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6632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7DE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27D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19F88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60153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B1A54B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30CE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465137" w:rsidRPr="000C201D" w14:paraId="528CCBF9" w14:textId="77777777" w:rsidTr="009F5FF3">
        <w:trPr>
          <w:trHeight w:val="24"/>
        </w:trPr>
        <w:tc>
          <w:tcPr>
            <w:tcW w:w="851" w:type="dxa"/>
          </w:tcPr>
          <w:p w14:paraId="74EA58C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5DBB2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E21C7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BC64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A21D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EFE8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87D33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BED2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8E0EB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D7B7A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AD89D0" w14:textId="7A536859"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465137" w:rsidRPr="000C201D" w14:paraId="3FEAC551" w14:textId="77777777" w:rsidTr="009F5FF3">
        <w:trPr>
          <w:trHeight w:val="24"/>
        </w:trPr>
        <w:tc>
          <w:tcPr>
            <w:tcW w:w="851" w:type="dxa"/>
          </w:tcPr>
          <w:p w14:paraId="7E7A005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6D327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53C0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C684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494B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D5DF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FD6E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9756D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EB77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4904D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4ABA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465137" w:rsidRPr="000C201D" w14:paraId="2270C50F" w14:textId="77777777" w:rsidTr="009F5FF3">
        <w:trPr>
          <w:trHeight w:val="24"/>
        </w:trPr>
        <w:tc>
          <w:tcPr>
            <w:tcW w:w="851" w:type="dxa"/>
          </w:tcPr>
          <w:p w14:paraId="2CA09A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285043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A37768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CBE3C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EE19F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67F0C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8DC5E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EE428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7B089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0550A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578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465137" w:rsidRPr="000C201D" w14:paraId="0362404B" w14:textId="77777777" w:rsidTr="009F5FF3">
        <w:trPr>
          <w:trHeight w:val="24"/>
        </w:trPr>
        <w:tc>
          <w:tcPr>
            <w:tcW w:w="851" w:type="dxa"/>
          </w:tcPr>
          <w:p w14:paraId="5B4498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29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D65F8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1C3DE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806C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C35C1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B15C8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36EC3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1130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8F13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BCC1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6B4922EF" w14:textId="77777777" w:rsidR="00465137" w:rsidRPr="000C201D" w:rsidRDefault="00465137" w:rsidP="009F5FF3"/>
    <w:p w14:paraId="4CB49418" w14:textId="77777777" w:rsidR="00642F74" w:rsidRPr="00816C4A" w:rsidRDefault="00642F74" w:rsidP="00AA72A4">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42F74" w:rsidRPr="000C201D" w14:paraId="3158BA5F" w14:textId="77777777" w:rsidTr="00AA72A4">
        <w:trPr>
          <w:gridAfter w:val="2"/>
          <w:wAfter w:w="5808" w:type="dxa"/>
          <w:trHeight w:val="148"/>
        </w:trPr>
        <w:tc>
          <w:tcPr>
            <w:tcW w:w="709" w:type="dxa"/>
          </w:tcPr>
          <w:p w14:paraId="46A23210" w14:textId="77777777" w:rsidR="00642F74" w:rsidRPr="000C201D" w:rsidRDefault="00642F74" w:rsidP="00642F74">
            <w:pPr>
              <w:keepNext/>
              <w:spacing w:after="0"/>
              <w:rPr>
                <w:rFonts w:ascii="Courier New" w:hAnsi="Courier New"/>
                <w:sz w:val="16"/>
              </w:rPr>
            </w:pPr>
          </w:p>
        </w:tc>
        <w:tc>
          <w:tcPr>
            <w:tcW w:w="436" w:type="dxa"/>
            <w:tcBorders>
              <w:left w:val="nil"/>
              <w:right w:val="single" w:sz="6" w:space="0" w:color="auto"/>
            </w:tcBorders>
          </w:tcPr>
          <w:p w14:paraId="5767656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34A924B6"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57F2383A"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0263E84F"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4DD3CD0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516C82F2"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4AE857C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4E7B58C9"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6D09F068"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42F74" w:rsidRPr="000C201D" w14:paraId="606D114E" w14:textId="77777777" w:rsidTr="00AA72A4">
        <w:trPr>
          <w:trHeight w:val="24"/>
        </w:trPr>
        <w:tc>
          <w:tcPr>
            <w:tcW w:w="709" w:type="dxa"/>
          </w:tcPr>
          <w:p w14:paraId="33F29A44" w14:textId="77777777" w:rsidR="00642F74" w:rsidRPr="000C201D" w:rsidRDefault="00642F74" w:rsidP="00642F74">
            <w:pPr>
              <w:keepNext/>
              <w:spacing w:after="0"/>
              <w:rPr>
                <w:rFonts w:ascii="Courier New" w:hAnsi="Courier New"/>
                <w:sz w:val="16"/>
              </w:rPr>
            </w:pPr>
          </w:p>
        </w:tc>
        <w:tc>
          <w:tcPr>
            <w:tcW w:w="653" w:type="dxa"/>
            <w:gridSpan w:val="2"/>
          </w:tcPr>
          <w:p w14:paraId="7D14EEAD"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7156A18"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B93EF4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550ACA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2FD2FC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61FCC4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CEC7C7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7707FD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1E4DFAD" w14:textId="77777777" w:rsidR="00642F74" w:rsidRPr="000C201D" w:rsidRDefault="00642F74" w:rsidP="00642F74">
            <w:pPr>
              <w:keepNext/>
              <w:spacing w:after="0"/>
              <w:rPr>
                <w:rFonts w:ascii="Courier New" w:hAnsi="Courier New"/>
                <w:sz w:val="16"/>
              </w:rPr>
            </w:pPr>
          </w:p>
        </w:tc>
        <w:tc>
          <w:tcPr>
            <w:tcW w:w="5591" w:type="dxa"/>
          </w:tcPr>
          <w:p w14:paraId="5465CCC2" w14:textId="77777777" w:rsidR="00642F74" w:rsidRPr="000C201D"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642F74" w:rsidRPr="000C201D" w14:paraId="02A16D98" w14:textId="77777777" w:rsidTr="00AA72A4">
        <w:trPr>
          <w:trHeight w:val="24"/>
        </w:trPr>
        <w:tc>
          <w:tcPr>
            <w:tcW w:w="709" w:type="dxa"/>
          </w:tcPr>
          <w:p w14:paraId="533DCD94" w14:textId="77777777" w:rsidR="00642F74" w:rsidRPr="000C201D" w:rsidRDefault="00642F74" w:rsidP="00642F74">
            <w:pPr>
              <w:keepNext/>
              <w:spacing w:after="0"/>
              <w:rPr>
                <w:rFonts w:ascii="Courier New" w:hAnsi="Courier New"/>
                <w:sz w:val="16"/>
              </w:rPr>
            </w:pPr>
          </w:p>
        </w:tc>
        <w:tc>
          <w:tcPr>
            <w:tcW w:w="653" w:type="dxa"/>
            <w:gridSpan w:val="2"/>
          </w:tcPr>
          <w:p w14:paraId="0504845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956458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DB5A41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C6580C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D09BAB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94BE9D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0560F1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08E5546"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F6A4FCC" w14:textId="77777777" w:rsidR="00642F74" w:rsidRPr="000C201D" w:rsidRDefault="00642F74" w:rsidP="00642F74">
            <w:pPr>
              <w:keepNext/>
              <w:spacing w:after="0"/>
              <w:rPr>
                <w:rFonts w:ascii="Courier New" w:hAnsi="Courier New"/>
                <w:sz w:val="16"/>
              </w:rPr>
            </w:pPr>
          </w:p>
        </w:tc>
        <w:tc>
          <w:tcPr>
            <w:tcW w:w="5591" w:type="dxa"/>
          </w:tcPr>
          <w:p w14:paraId="4C841834" w14:textId="77777777" w:rsidR="00642F74" w:rsidRPr="000C201D" w:rsidRDefault="00642F74" w:rsidP="00642F74">
            <w:pPr>
              <w:keepNext/>
              <w:spacing w:after="0"/>
              <w:rPr>
                <w:rFonts w:ascii="Courier New" w:hAnsi="Courier New"/>
                <w:sz w:val="16"/>
              </w:rPr>
            </w:pPr>
            <w:r>
              <w:rPr>
                <w:rFonts w:ascii="Courier New" w:hAnsi="Courier New"/>
                <w:sz w:val="16"/>
              </w:rPr>
              <w:t>Support of Extended information for PLI (Location Information), Event: Location Status, Event: Network Rejection (See NOTE)</w:t>
            </w:r>
          </w:p>
        </w:tc>
      </w:tr>
      <w:tr w:rsidR="00642F74" w:rsidRPr="000C201D" w14:paraId="26AEC075" w14:textId="77777777" w:rsidTr="00AA72A4">
        <w:trPr>
          <w:trHeight w:val="24"/>
        </w:trPr>
        <w:tc>
          <w:tcPr>
            <w:tcW w:w="709" w:type="dxa"/>
          </w:tcPr>
          <w:p w14:paraId="05F60683" w14:textId="77777777" w:rsidR="00642F74" w:rsidRPr="000C201D" w:rsidRDefault="00642F74" w:rsidP="00642F74">
            <w:pPr>
              <w:keepNext/>
              <w:spacing w:after="0"/>
              <w:rPr>
                <w:rFonts w:ascii="Courier New" w:hAnsi="Courier New"/>
                <w:sz w:val="16"/>
              </w:rPr>
            </w:pPr>
          </w:p>
        </w:tc>
        <w:tc>
          <w:tcPr>
            <w:tcW w:w="653" w:type="dxa"/>
            <w:gridSpan w:val="2"/>
          </w:tcPr>
          <w:p w14:paraId="4A647C1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BF9B7D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60FA6A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17A0B5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21125C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46E306BA"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E85F9B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4C8D94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43B0A3" w14:textId="77777777" w:rsidR="00642F74" w:rsidRPr="000C201D" w:rsidRDefault="00642F74" w:rsidP="00642F74">
            <w:pPr>
              <w:keepNext/>
              <w:spacing w:after="0"/>
              <w:rPr>
                <w:rFonts w:ascii="Courier New" w:hAnsi="Courier New"/>
                <w:sz w:val="16"/>
              </w:rPr>
            </w:pPr>
          </w:p>
        </w:tc>
        <w:tc>
          <w:tcPr>
            <w:tcW w:w="5591" w:type="dxa"/>
          </w:tcPr>
          <w:p w14:paraId="07DC3A21" w14:textId="77777777" w:rsidR="00642F74" w:rsidRPr="00F53514"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chaining of PLI/Envelope commands.</w:t>
            </w:r>
          </w:p>
        </w:tc>
      </w:tr>
      <w:tr w:rsidR="00642F74" w:rsidRPr="000C201D" w14:paraId="61A35691" w14:textId="77777777" w:rsidTr="00AA72A4">
        <w:trPr>
          <w:trHeight w:val="24"/>
        </w:trPr>
        <w:tc>
          <w:tcPr>
            <w:tcW w:w="709" w:type="dxa"/>
          </w:tcPr>
          <w:p w14:paraId="191A1263" w14:textId="77777777" w:rsidR="00642F74" w:rsidRPr="000C201D" w:rsidRDefault="00642F74" w:rsidP="00642F74">
            <w:pPr>
              <w:keepNext/>
              <w:spacing w:after="0"/>
              <w:rPr>
                <w:rFonts w:ascii="Courier New" w:hAnsi="Courier New"/>
                <w:sz w:val="16"/>
              </w:rPr>
            </w:pPr>
          </w:p>
        </w:tc>
        <w:tc>
          <w:tcPr>
            <w:tcW w:w="653" w:type="dxa"/>
            <w:gridSpan w:val="2"/>
          </w:tcPr>
          <w:p w14:paraId="1840173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DC6614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E8DEC2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5A88F0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E83955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9054BB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B360019"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1AE9268"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13352A8" w14:textId="77777777" w:rsidR="00642F74" w:rsidRPr="000C201D" w:rsidRDefault="00642F74" w:rsidP="00642F74">
            <w:pPr>
              <w:keepNext/>
              <w:spacing w:after="0"/>
              <w:rPr>
                <w:rFonts w:ascii="Courier New" w:hAnsi="Courier New"/>
                <w:sz w:val="16"/>
              </w:rPr>
            </w:pPr>
          </w:p>
        </w:tc>
        <w:tc>
          <w:tcPr>
            <w:tcW w:w="5591" w:type="dxa"/>
          </w:tcPr>
          <w:p w14:paraId="68F6DDAE" w14:textId="77777777" w:rsidR="00642F74" w:rsidRPr="00F53514" w:rsidRDefault="00642F74" w:rsidP="00642F74">
            <w:pPr>
              <w:keepNext/>
              <w:spacing w:after="0"/>
              <w:rPr>
                <w:rFonts w:ascii="Courier New" w:hAnsi="Courier New"/>
                <w:sz w:val="16"/>
              </w:rPr>
            </w:pPr>
            <w:r>
              <w:rPr>
                <w:rFonts w:ascii="Courier New" w:hAnsi="Courier New" w:hint="eastAsia"/>
                <w:sz w:val="16"/>
                <w:lang w:eastAsia="zh-CN"/>
              </w:rPr>
              <w:t xml:space="preserve">5G </w:t>
            </w:r>
            <w:r w:rsidRPr="00B22548">
              <w:rPr>
                <w:rFonts w:ascii="Courier New" w:hAnsi="Courier New"/>
                <w:sz w:val="16"/>
              </w:rPr>
              <w:t>ProSe usage information reporting (used only if class "e" is supported)</w:t>
            </w:r>
          </w:p>
        </w:tc>
      </w:tr>
      <w:tr w:rsidR="00642F74" w:rsidRPr="000C201D" w14:paraId="7D7C229B" w14:textId="77777777" w:rsidTr="00AA72A4">
        <w:trPr>
          <w:trHeight w:val="24"/>
        </w:trPr>
        <w:tc>
          <w:tcPr>
            <w:tcW w:w="709" w:type="dxa"/>
          </w:tcPr>
          <w:p w14:paraId="523CEA44" w14:textId="77777777" w:rsidR="00642F74" w:rsidRPr="000C201D" w:rsidRDefault="00642F74" w:rsidP="00642F74">
            <w:pPr>
              <w:keepNext/>
              <w:spacing w:after="0"/>
              <w:rPr>
                <w:rFonts w:ascii="Courier New" w:hAnsi="Courier New"/>
                <w:sz w:val="16"/>
              </w:rPr>
            </w:pPr>
          </w:p>
        </w:tc>
        <w:tc>
          <w:tcPr>
            <w:tcW w:w="653" w:type="dxa"/>
            <w:gridSpan w:val="2"/>
          </w:tcPr>
          <w:p w14:paraId="05F41AA2"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0AE69D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E1FC87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59F86F" w14:textId="77777777" w:rsidR="00642F74" w:rsidRPr="000C201D" w:rsidRDefault="00642F74" w:rsidP="00642F74">
            <w:pPr>
              <w:keepNext/>
              <w:spacing w:after="0"/>
              <w:rPr>
                <w:rFonts w:ascii="Courier New" w:hAnsi="Courier New"/>
                <w:sz w:val="16"/>
              </w:rPr>
            </w:pPr>
          </w:p>
        </w:tc>
        <w:tc>
          <w:tcPr>
            <w:tcW w:w="870" w:type="dxa"/>
            <w:gridSpan w:val="4"/>
            <w:tcBorders>
              <w:left w:val="single" w:sz="6" w:space="0" w:color="auto"/>
              <w:bottom w:val="single" w:sz="6" w:space="0" w:color="auto"/>
            </w:tcBorders>
          </w:tcPr>
          <w:p w14:paraId="6A9CAE0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7CC945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E62982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7730660" w14:textId="77777777" w:rsidR="00642F74" w:rsidRPr="000C201D" w:rsidRDefault="00642F74" w:rsidP="00642F74">
            <w:pPr>
              <w:keepNext/>
              <w:spacing w:after="0"/>
              <w:rPr>
                <w:rFonts w:ascii="Courier New" w:hAnsi="Courier New"/>
                <w:sz w:val="16"/>
              </w:rPr>
            </w:pPr>
          </w:p>
        </w:tc>
        <w:tc>
          <w:tcPr>
            <w:tcW w:w="5591" w:type="dxa"/>
          </w:tcPr>
          <w:p w14:paraId="22C8694B" w14:textId="77777777" w:rsidR="00642F74" w:rsidRPr="00F53514" w:rsidRDefault="00642F74" w:rsidP="00642F74">
            <w:pPr>
              <w:keepNext/>
              <w:spacing w:after="0"/>
              <w:rPr>
                <w:rFonts w:ascii="Courier New" w:hAnsi="Courier New"/>
                <w:sz w:val="16"/>
              </w:rPr>
            </w:pPr>
            <w:r w:rsidRPr="00F53514">
              <w:rPr>
                <w:rFonts w:ascii="Courier New" w:hAnsi="Courier New"/>
                <w:sz w:val="16"/>
              </w:rPr>
              <w:t>Reserved for 3GPP (for future usage)</w:t>
            </w:r>
          </w:p>
        </w:tc>
      </w:tr>
    </w:tbl>
    <w:p w14:paraId="1E4895A3" w14:textId="77777777" w:rsidR="00642F74" w:rsidRDefault="00642F74" w:rsidP="00AA72A4">
      <w:pPr>
        <w:pStyle w:val="NO"/>
      </w:pPr>
      <w:r w:rsidRPr="00816C4A">
        <w:t>NOTE:</w:t>
      </w:r>
      <w:r w:rsidRPr="00816C4A">
        <w:tab/>
      </w:r>
      <w:r>
        <w:t>Devices not supporting this feature but supporting class "ag" (CAG feature), may provide the serving cell CAG-ID as part of CAG information list (clause 8.148)</w:t>
      </w:r>
    </w:p>
    <w:p w14:paraId="61A15578" w14:textId="77777777" w:rsidR="00642F74" w:rsidRPr="00816C4A" w:rsidRDefault="00642F74" w:rsidP="00642F74">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lastRenderedPageBreak/>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09BB8CD" w:rsidR="00C26031" w:rsidRPr="00BE0ABB" w:rsidRDefault="00C26031" w:rsidP="00C26031">
      <w:pPr>
        <w:pStyle w:val="B1"/>
      </w:pPr>
      <w:r w:rsidRPr="00BE0ABB">
        <w:t>-</w:t>
      </w:r>
      <w:r w:rsidRPr="00BE0ABB">
        <w:tab/>
        <w:t xml:space="preserve">See ETSI TS 102 223 [32] </w:t>
      </w:r>
      <w:r w:rsidR="003413FE" w:rsidRPr="00BE0ABB">
        <w:t>clause</w:t>
      </w:r>
      <w:r w:rsidR="003413FE">
        <w:t> </w:t>
      </w:r>
      <w:r w:rsidR="003413FE"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2" w:name="_Toc3200691"/>
      <w:bookmarkStart w:id="293" w:name="_Toc20392434"/>
      <w:bookmarkStart w:id="294" w:name="_Toc27774081"/>
      <w:bookmarkStart w:id="295" w:name="_Toc36482541"/>
      <w:bookmarkStart w:id="296" w:name="_Toc36484200"/>
      <w:bookmarkStart w:id="297" w:name="_Toc44933130"/>
      <w:bookmarkStart w:id="298" w:name="_Toc50972083"/>
      <w:bookmarkStart w:id="299" w:name="_Toc57104837"/>
      <w:bookmarkStart w:id="300" w:name="_Toc193087833"/>
      <w:r w:rsidRPr="00816C4A">
        <w:t>5.3</w:t>
      </w:r>
      <w:r w:rsidRPr="00816C4A">
        <w:tab/>
        <w:t>Definition of display parameters in Profile download</w:t>
      </w:r>
      <w:bookmarkEnd w:id="292"/>
      <w:bookmarkEnd w:id="293"/>
      <w:bookmarkEnd w:id="294"/>
      <w:bookmarkEnd w:id="295"/>
      <w:bookmarkEnd w:id="296"/>
      <w:bookmarkEnd w:id="297"/>
      <w:bookmarkEnd w:id="298"/>
      <w:bookmarkEnd w:id="299"/>
      <w:bookmarkEnd w:id="300"/>
    </w:p>
    <w:p w14:paraId="1A1C7E07" w14:textId="493C6ED9" w:rsidR="00E86E7B" w:rsidRPr="00816C4A" w:rsidRDefault="00E86E7B" w:rsidP="00E86E7B">
      <w:r w:rsidRPr="00816C4A">
        <w:t xml:space="preserve">See ETSI TS 102 223 [32] </w:t>
      </w:r>
      <w:r w:rsidR="003413FE" w:rsidRPr="00816C4A">
        <w:t>clause</w:t>
      </w:r>
      <w:r w:rsidR="003413FE">
        <w:t> </w:t>
      </w:r>
      <w:r w:rsidR="003413FE" w:rsidRPr="00816C4A">
        <w:t>5</w:t>
      </w:r>
      <w:r w:rsidRPr="00816C4A">
        <w:t>.3.</w:t>
      </w:r>
    </w:p>
    <w:p w14:paraId="521BA244" w14:textId="77777777" w:rsidR="00E86E7B" w:rsidRPr="00816C4A" w:rsidRDefault="00E86E7B" w:rsidP="00E86E7B">
      <w:pPr>
        <w:pStyle w:val="Heading1"/>
      </w:pPr>
      <w:bookmarkStart w:id="301" w:name="_Toc3200692"/>
      <w:bookmarkStart w:id="302" w:name="_Toc20392435"/>
      <w:bookmarkStart w:id="303" w:name="_Toc27774082"/>
      <w:bookmarkStart w:id="304" w:name="_Toc36482542"/>
      <w:bookmarkStart w:id="305" w:name="_Toc36484201"/>
      <w:bookmarkStart w:id="306" w:name="_Toc44933131"/>
      <w:bookmarkStart w:id="307" w:name="_Toc50972084"/>
      <w:bookmarkStart w:id="308" w:name="_Toc57104838"/>
      <w:bookmarkStart w:id="309" w:name="_Toc193087834"/>
      <w:r w:rsidRPr="00816C4A">
        <w:t>6</w:t>
      </w:r>
      <w:r w:rsidRPr="00816C4A">
        <w:tab/>
        <w:t>Proactive UICC</w:t>
      </w:r>
      <w:bookmarkEnd w:id="301"/>
      <w:bookmarkEnd w:id="302"/>
      <w:bookmarkEnd w:id="303"/>
      <w:bookmarkEnd w:id="304"/>
      <w:bookmarkEnd w:id="305"/>
      <w:bookmarkEnd w:id="306"/>
      <w:bookmarkEnd w:id="307"/>
      <w:bookmarkEnd w:id="308"/>
      <w:bookmarkEnd w:id="309"/>
    </w:p>
    <w:p w14:paraId="092CEEBC" w14:textId="77777777" w:rsidR="00E86E7B" w:rsidRPr="00816C4A" w:rsidRDefault="00E86E7B" w:rsidP="00E86E7B">
      <w:pPr>
        <w:pStyle w:val="Heading2"/>
      </w:pPr>
      <w:bookmarkStart w:id="310" w:name="_Toc3200693"/>
      <w:bookmarkStart w:id="311" w:name="_Toc20392436"/>
      <w:bookmarkStart w:id="312" w:name="_Toc27774083"/>
      <w:bookmarkStart w:id="313" w:name="_Toc36482543"/>
      <w:bookmarkStart w:id="314" w:name="_Toc36484202"/>
      <w:bookmarkStart w:id="315" w:name="_Toc44933132"/>
      <w:bookmarkStart w:id="316" w:name="_Toc50972085"/>
      <w:bookmarkStart w:id="317" w:name="_Toc57104839"/>
      <w:bookmarkStart w:id="318" w:name="_Toc193087835"/>
      <w:r w:rsidRPr="00816C4A">
        <w:t>6.1</w:t>
      </w:r>
      <w:r w:rsidRPr="00816C4A">
        <w:tab/>
        <w:t>Introduction</w:t>
      </w:r>
      <w:bookmarkEnd w:id="310"/>
      <w:bookmarkEnd w:id="311"/>
      <w:bookmarkEnd w:id="312"/>
      <w:bookmarkEnd w:id="313"/>
      <w:bookmarkEnd w:id="314"/>
      <w:bookmarkEnd w:id="315"/>
      <w:bookmarkEnd w:id="316"/>
      <w:bookmarkEnd w:id="317"/>
      <w:bookmarkEnd w:id="318"/>
    </w:p>
    <w:p w14:paraId="1BCF6895" w14:textId="26EB58C1"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3413FE" w:rsidRPr="00816C4A">
        <w:t>TS</w:t>
      </w:r>
      <w:r w:rsidR="003413FE">
        <w:t> </w:t>
      </w:r>
      <w:r w:rsidR="003413FE" w:rsidRPr="00816C4A">
        <w:t>1</w:t>
      </w:r>
      <w:r w:rsidRPr="00816C4A">
        <w:t>02 223</w:t>
      </w:r>
      <w:r w:rsidR="003413FE">
        <w:t> </w:t>
      </w:r>
      <w:r w:rsidR="003413FE" w:rsidRPr="00816C4A">
        <w:t>[</w:t>
      </w:r>
      <w:r w:rsidRPr="00816C4A">
        <w:t xml:space="preserve">32] </w:t>
      </w:r>
      <w:r w:rsidR="003413FE" w:rsidRPr="00816C4A">
        <w:t>clause</w:t>
      </w:r>
      <w:r w:rsidR="003413FE">
        <w:t> </w:t>
      </w:r>
      <w:r w:rsidR="003413FE" w:rsidRPr="00816C4A">
        <w:t>6</w:t>
      </w:r>
      <w:r w:rsidRPr="00816C4A">
        <w:t xml:space="preserve">.1. The supported proactive commands are specified in </w:t>
      </w:r>
      <w:r w:rsidR="003413FE" w:rsidRPr="00816C4A">
        <w:t>clause</w:t>
      </w:r>
      <w:r w:rsidR="003413FE">
        <w:t> </w:t>
      </w:r>
      <w:r w:rsidR="003413FE"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9" w:name="_Toc3200694"/>
      <w:bookmarkStart w:id="320" w:name="_Toc20392437"/>
      <w:bookmarkStart w:id="321" w:name="_Toc27774084"/>
      <w:bookmarkStart w:id="322" w:name="_Toc36482544"/>
      <w:bookmarkStart w:id="323" w:name="_Toc36484203"/>
      <w:bookmarkStart w:id="324" w:name="_Toc44933133"/>
      <w:bookmarkStart w:id="325" w:name="_Toc50972086"/>
      <w:bookmarkStart w:id="326" w:name="_Toc57104840"/>
      <w:bookmarkStart w:id="327" w:name="_Toc193087836"/>
      <w:r w:rsidRPr="00816C4A">
        <w:t>6.2</w:t>
      </w:r>
      <w:r w:rsidRPr="00816C4A">
        <w:tab/>
        <w:t>Identification of ME support</w:t>
      </w:r>
      <w:bookmarkEnd w:id="319"/>
      <w:bookmarkEnd w:id="320"/>
      <w:bookmarkEnd w:id="321"/>
      <w:bookmarkEnd w:id="322"/>
      <w:bookmarkEnd w:id="323"/>
      <w:bookmarkEnd w:id="324"/>
      <w:bookmarkEnd w:id="325"/>
      <w:bookmarkEnd w:id="326"/>
      <w:bookmarkEnd w:id="327"/>
    </w:p>
    <w:p w14:paraId="12413B5D" w14:textId="2EDB93F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.2.</w:t>
      </w:r>
    </w:p>
    <w:p w14:paraId="6B8F28F6" w14:textId="77777777" w:rsidR="00E86E7B" w:rsidRPr="00816C4A" w:rsidRDefault="00E86E7B" w:rsidP="00E86E7B">
      <w:pPr>
        <w:pStyle w:val="Heading2"/>
      </w:pPr>
      <w:bookmarkStart w:id="328" w:name="_Toc3200695"/>
      <w:bookmarkStart w:id="329" w:name="_Toc20392438"/>
      <w:bookmarkStart w:id="330" w:name="_Toc27774085"/>
      <w:bookmarkStart w:id="331" w:name="_Toc36482545"/>
      <w:bookmarkStart w:id="332" w:name="_Toc36484204"/>
      <w:bookmarkStart w:id="333" w:name="_Toc44933134"/>
      <w:bookmarkStart w:id="334" w:name="_Toc50972087"/>
      <w:bookmarkStart w:id="335" w:name="_Toc57104841"/>
      <w:bookmarkStart w:id="336" w:name="_Toc193087837"/>
      <w:r w:rsidRPr="00816C4A">
        <w:t>6.3</w:t>
      </w:r>
      <w:r w:rsidRPr="00816C4A">
        <w:tab/>
        <w:t>General procedure</w:t>
      </w:r>
      <w:bookmarkEnd w:id="328"/>
      <w:bookmarkEnd w:id="329"/>
      <w:bookmarkEnd w:id="330"/>
      <w:bookmarkEnd w:id="331"/>
      <w:bookmarkEnd w:id="332"/>
      <w:bookmarkEnd w:id="333"/>
      <w:bookmarkEnd w:id="334"/>
      <w:bookmarkEnd w:id="335"/>
      <w:bookmarkEnd w:id="336"/>
    </w:p>
    <w:p w14:paraId="6E235ED3" w14:textId="1B473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.3.</w:t>
      </w:r>
    </w:p>
    <w:p w14:paraId="5DF9AF6C" w14:textId="77777777" w:rsidR="00E86E7B" w:rsidRPr="00816C4A" w:rsidRDefault="00E86E7B" w:rsidP="00E86E7B">
      <w:pPr>
        <w:pStyle w:val="Heading2"/>
      </w:pPr>
      <w:bookmarkStart w:id="337" w:name="_Toc3200696"/>
      <w:bookmarkStart w:id="338" w:name="_Toc20392439"/>
      <w:bookmarkStart w:id="339" w:name="_Toc27774086"/>
      <w:bookmarkStart w:id="340" w:name="_Toc36482546"/>
      <w:bookmarkStart w:id="341" w:name="_Toc36484205"/>
      <w:bookmarkStart w:id="342" w:name="_Toc44933135"/>
      <w:bookmarkStart w:id="343" w:name="_Toc50972088"/>
      <w:bookmarkStart w:id="344" w:name="_Toc57104842"/>
      <w:bookmarkStart w:id="345" w:name="_Toc193087838"/>
      <w:r w:rsidRPr="00816C4A">
        <w:t>6.4</w:t>
      </w:r>
      <w:r w:rsidRPr="00816C4A">
        <w:tab/>
        <w:t>Proactive UICC commands and procedures</w:t>
      </w:r>
      <w:bookmarkEnd w:id="337"/>
      <w:bookmarkEnd w:id="338"/>
      <w:bookmarkEnd w:id="339"/>
      <w:bookmarkEnd w:id="340"/>
      <w:bookmarkEnd w:id="341"/>
      <w:bookmarkEnd w:id="342"/>
      <w:bookmarkEnd w:id="343"/>
      <w:bookmarkEnd w:id="344"/>
      <w:bookmarkEnd w:id="345"/>
    </w:p>
    <w:p w14:paraId="4ECBBC4B" w14:textId="77777777" w:rsidR="00E86E7B" w:rsidRPr="00816C4A" w:rsidRDefault="00E86E7B" w:rsidP="00E86E7B">
      <w:pPr>
        <w:pStyle w:val="Heading3"/>
      </w:pPr>
      <w:bookmarkStart w:id="346" w:name="_Toc3200697"/>
      <w:bookmarkStart w:id="347" w:name="_Toc20392440"/>
      <w:bookmarkStart w:id="348" w:name="_Toc27774087"/>
      <w:bookmarkStart w:id="349" w:name="_Toc36482547"/>
      <w:bookmarkStart w:id="350" w:name="_Toc36484206"/>
      <w:bookmarkStart w:id="351" w:name="_Toc44933136"/>
      <w:bookmarkStart w:id="352" w:name="_Toc50972089"/>
      <w:bookmarkStart w:id="353" w:name="_Toc57104843"/>
      <w:bookmarkStart w:id="354" w:name="_Toc193087839"/>
      <w:r w:rsidRPr="00816C4A">
        <w:t>6.4.1</w:t>
      </w:r>
      <w:r w:rsidRPr="00816C4A">
        <w:tab/>
        <w:t>DISPLAY TEXT</w:t>
      </w:r>
      <w:bookmarkEnd w:id="346"/>
      <w:bookmarkEnd w:id="347"/>
      <w:bookmarkEnd w:id="348"/>
      <w:bookmarkEnd w:id="349"/>
      <w:bookmarkEnd w:id="350"/>
      <w:bookmarkEnd w:id="351"/>
      <w:bookmarkEnd w:id="352"/>
      <w:bookmarkEnd w:id="353"/>
      <w:bookmarkEnd w:id="354"/>
    </w:p>
    <w:p w14:paraId="79035EF6" w14:textId="147F943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w:t>
      </w:r>
    </w:p>
    <w:p w14:paraId="115EFBC8" w14:textId="77777777" w:rsidR="00E86E7B" w:rsidRPr="00816C4A" w:rsidRDefault="00E86E7B" w:rsidP="00E86E7B">
      <w:pPr>
        <w:pStyle w:val="Heading3"/>
      </w:pPr>
      <w:bookmarkStart w:id="355" w:name="_Toc3200698"/>
      <w:bookmarkStart w:id="356" w:name="_Toc20392441"/>
      <w:bookmarkStart w:id="357" w:name="_Toc27774088"/>
      <w:bookmarkStart w:id="358" w:name="_Toc36482548"/>
      <w:bookmarkStart w:id="359" w:name="_Toc36484207"/>
      <w:bookmarkStart w:id="360" w:name="_Toc44933137"/>
      <w:bookmarkStart w:id="361" w:name="_Toc50972090"/>
      <w:bookmarkStart w:id="362" w:name="_Toc57104844"/>
      <w:bookmarkStart w:id="363" w:name="_Toc193087840"/>
      <w:r w:rsidRPr="00816C4A">
        <w:t>6.4.2</w:t>
      </w:r>
      <w:r w:rsidRPr="00816C4A">
        <w:tab/>
        <w:t>GET INKEY</w:t>
      </w:r>
      <w:bookmarkEnd w:id="355"/>
      <w:bookmarkEnd w:id="356"/>
      <w:bookmarkEnd w:id="357"/>
      <w:bookmarkEnd w:id="358"/>
      <w:bookmarkEnd w:id="359"/>
      <w:bookmarkEnd w:id="360"/>
      <w:bookmarkEnd w:id="361"/>
      <w:bookmarkEnd w:id="362"/>
      <w:bookmarkEnd w:id="363"/>
    </w:p>
    <w:p w14:paraId="03EDD73D" w14:textId="7DCECC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w:t>
      </w:r>
    </w:p>
    <w:p w14:paraId="5666FFBF" w14:textId="77777777" w:rsidR="00E86E7B" w:rsidRPr="00816C4A" w:rsidRDefault="00E86E7B" w:rsidP="00E86E7B">
      <w:pPr>
        <w:pStyle w:val="Heading3"/>
      </w:pPr>
      <w:bookmarkStart w:id="364" w:name="_Toc3200699"/>
      <w:bookmarkStart w:id="365" w:name="_Toc20392442"/>
      <w:bookmarkStart w:id="366" w:name="_Toc27774089"/>
      <w:bookmarkStart w:id="367" w:name="_Toc36482549"/>
      <w:bookmarkStart w:id="368" w:name="_Toc36484208"/>
      <w:bookmarkStart w:id="369" w:name="_Toc44933138"/>
      <w:bookmarkStart w:id="370" w:name="_Toc50972091"/>
      <w:bookmarkStart w:id="371" w:name="_Toc57104845"/>
      <w:bookmarkStart w:id="372" w:name="_Toc193087841"/>
      <w:r w:rsidRPr="00816C4A">
        <w:t>6.4.3</w:t>
      </w:r>
      <w:r w:rsidRPr="00816C4A">
        <w:tab/>
        <w:t>GET INPUT</w:t>
      </w:r>
      <w:bookmarkEnd w:id="364"/>
      <w:bookmarkEnd w:id="365"/>
      <w:bookmarkEnd w:id="366"/>
      <w:bookmarkEnd w:id="367"/>
      <w:bookmarkEnd w:id="368"/>
      <w:bookmarkEnd w:id="369"/>
      <w:bookmarkEnd w:id="370"/>
      <w:bookmarkEnd w:id="371"/>
      <w:bookmarkEnd w:id="372"/>
    </w:p>
    <w:p w14:paraId="486E3241" w14:textId="0341452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w:t>
      </w:r>
    </w:p>
    <w:p w14:paraId="468AC8B8" w14:textId="77777777" w:rsidR="00E86E7B" w:rsidRPr="00816C4A" w:rsidRDefault="00E86E7B" w:rsidP="00E86E7B">
      <w:pPr>
        <w:pStyle w:val="Heading3"/>
      </w:pPr>
      <w:bookmarkStart w:id="373" w:name="_Toc3200700"/>
      <w:bookmarkStart w:id="374" w:name="_Toc20392443"/>
      <w:bookmarkStart w:id="375" w:name="_Toc27774090"/>
      <w:bookmarkStart w:id="376" w:name="_Toc36482550"/>
      <w:bookmarkStart w:id="377" w:name="_Toc36484209"/>
      <w:bookmarkStart w:id="378" w:name="_Toc44933139"/>
      <w:bookmarkStart w:id="379" w:name="_Toc50972092"/>
      <w:bookmarkStart w:id="380" w:name="_Toc57104846"/>
      <w:bookmarkStart w:id="381" w:name="_Toc193087842"/>
      <w:r w:rsidRPr="00816C4A">
        <w:lastRenderedPageBreak/>
        <w:t>6.4.4</w:t>
      </w:r>
      <w:r w:rsidRPr="00816C4A">
        <w:tab/>
        <w:t>MORE TIME</w:t>
      </w:r>
      <w:bookmarkEnd w:id="373"/>
      <w:bookmarkEnd w:id="374"/>
      <w:bookmarkEnd w:id="375"/>
      <w:bookmarkEnd w:id="376"/>
      <w:bookmarkEnd w:id="377"/>
      <w:bookmarkEnd w:id="378"/>
      <w:bookmarkEnd w:id="379"/>
      <w:bookmarkEnd w:id="380"/>
      <w:bookmarkEnd w:id="381"/>
    </w:p>
    <w:p w14:paraId="55432444" w14:textId="136BC4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.4.4.</w:t>
      </w:r>
    </w:p>
    <w:p w14:paraId="0BD3345A" w14:textId="77777777" w:rsidR="00E86E7B" w:rsidRPr="00816C4A" w:rsidRDefault="00E86E7B" w:rsidP="00E86E7B">
      <w:pPr>
        <w:pStyle w:val="Heading3"/>
      </w:pPr>
      <w:bookmarkStart w:id="382" w:name="_Toc3200701"/>
      <w:bookmarkStart w:id="383" w:name="_Toc20392444"/>
      <w:bookmarkStart w:id="384" w:name="_Toc27774091"/>
      <w:bookmarkStart w:id="385" w:name="_Toc36482551"/>
      <w:bookmarkStart w:id="386" w:name="_Toc36484210"/>
      <w:bookmarkStart w:id="387" w:name="_Toc44933140"/>
      <w:bookmarkStart w:id="388" w:name="_Toc50972093"/>
      <w:bookmarkStart w:id="389" w:name="_Toc57104847"/>
      <w:bookmarkStart w:id="390" w:name="_Toc193087843"/>
      <w:r w:rsidRPr="00816C4A">
        <w:t>6.4.5</w:t>
      </w:r>
      <w:r w:rsidRPr="00816C4A">
        <w:tab/>
        <w:t>PLAY TONE</w:t>
      </w:r>
      <w:bookmarkEnd w:id="382"/>
      <w:bookmarkEnd w:id="383"/>
      <w:bookmarkEnd w:id="384"/>
      <w:bookmarkEnd w:id="385"/>
      <w:bookmarkEnd w:id="386"/>
      <w:bookmarkEnd w:id="387"/>
      <w:bookmarkEnd w:id="388"/>
      <w:bookmarkEnd w:id="389"/>
      <w:bookmarkEnd w:id="390"/>
    </w:p>
    <w:p w14:paraId="408C0689" w14:textId="47ACFEA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1" w:name="_Toc3200702"/>
      <w:bookmarkStart w:id="392" w:name="_Toc20392445"/>
      <w:bookmarkStart w:id="393" w:name="_Toc27774092"/>
      <w:bookmarkStart w:id="394" w:name="_Toc36482552"/>
      <w:bookmarkStart w:id="395" w:name="_Toc36484211"/>
      <w:bookmarkStart w:id="396" w:name="_Toc44933141"/>
      <w:bookmarkStart w:id="397" w:name="_Toc50972094"/>
      <w:bookmarkStart w:id="398" w:name="_Toc57104848"/>
      <w:bookmarkStart w:id="399" w:name="_Toc193087844"/>
      <w:r w:rsidRPr="00816C4A">
        <w:t>6.4.6</w:t>
      </w:r>
      <w:r w:rsidRPr="00816C4A">
        <w:tab/>
        <w:t>POLL INTERVAL</w:t>
      </w:r>
      <w:bookmarkEnd w:id="391"/>
      <w:bookmarkEnd w:id="392"/>
      <w:bookmarkEnd w:id="393"/>
      <w:bookmarkEnd w:id="394"/>
      <w:bookmarkEnd w:id="395"/>
      <w:bookmarkEnd w:id="396"/>
      <w:bookmarkEnd w:id="397"/>
      <w:bookmarkEnd w:id="398"/>
      <w:bookmarkEnd w:id="399"/>
    </w:p>
    <w:p w14:paraId="60AEFB8E" w14:textId="4E6478F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.4.6.</w:t>
      </w:r>
    </w:p>
    <w:p w14:paraId="33F55D9D" w14:textId="77777777" w:rsidR="00E86E7B" w:rsidRPr="00816C4A" w:rsidRDefault="00E86E7B" w:rsidP="00E86E7B">
      <w:pPr>
        <w:pStyle w:val="Heading3"/>
      </w:pPr>
      <w:bookmarkStart w:id="400" w:name="_Toc3200703"/>
      <w:bookmarkStart w:id="401" w:name="_Toc20392446"/>
      <w:bookmarkStart w:id="402" w:name="_Toc27774093"/>
      <w:bookmarkStart w:id="403" w:name="_Toc36482553"/>
      <w:bookmarkStart w:id="404" w:name="_Toc36484212"/>
      <w:bookmarkStart w:id="405" w:name="_Toc44933142"/>
      <w:bookmarkStart w:id="406" w:name="_Toc50972095"/>
      <w:bookmarkStart w:id="407" w:name="_Toc57104849"/>
      <w:bookmarkStart w:id="408" w:name="_Toc193087845"/>
      <w:r w:rsidRPr="00816C4A">
        <w:t>6.4.7</w:t>
      </w:r>
      <w:r w:rsidRPr="00816C4A">
        <w:tab/>
        <w:t>REFRESH</w:t>
      </w:r>
      <w:bookmarkEnd w:id="400"/>
      <w:bookmarkEnd w:id="401"/>
      <w:bookmarkEnd w:id="402"/>
      <w:bookmarkEnd w:id="403"/>
      <w:bookmarkEnd w:id="404"/>
      <w:bookmarkEnd w:id="405"/>
      <w:bookmarkEnd w:id="406"/>
      <w:bookmarkEnd w:id="407"/>
      <w:bookmarkEnd w:id="408"/>
    </w:p>
    <w:p w14:paraId="67152082" w14:textId="6D551B0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DE37D3F" w:rsidR="002601BD" w:rsidRDefault="002601BD" w:rsidP="002601BD">
      <w:bookmarkStart w:id="409" w:name="_Toc3200704"/>
      <w:bookmarkStart w:id="410" w:name="_Toc20392447"/>
      <w:bookmarkStart w:id="411" w:name="_Toc27774094"/>
      <w:bookmarkStart w:id="412" w:name="_Toc36482554"/>
      <w:bookmarkStart w:id="413" w:name="_Toc36484213"/>
      <w:bookmarkStart w:id="414" w:name="_Toc44933143"/>
      <w:bookmarkStart w:id="415" w:name="_Toc50972096"/>
      <w:bookmarkStart w:id="416"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3413FE" w:rsidRPr="00816C4A">
        <w:t>TS</w:t>
      </w:r>
      <w:r w:rsidR="003413FE">
        <w:t> </w:t>
      </w:r>
      <w:r w:rsidR="003413FE" w:rsidRPr="00816C4A">
        <w:t>2</w:t>
      </w:r>
      <w:r w:rsidRPr="00816C4A">
        <w:t>4.234</w:t>
      </w:r>
      <w:r w:rsidR="003413FE">
        <w:t> </w:t>
      </w:r>
      <w:r w:rsidR="003413FE"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7" w:name="_Toc193087846"/>
      <w:r w:rsidRPr="00816C4A">
        <w:t>6.4.7.1</w:t>
      </w:r>
      <w:r w:rsidRPr="00816C4A">
        <w:tab/>
        <w:t>EF</w:t>
      </w:r>
      <w:r w:rsidRPr="00816C4A">
        <w:rPr>
          <w:vertAlign w:val="subscript"/>
        </w:rPr>
        <w:t>IMSI</w:t>
      </w:r>
      <w:r w:rsidRPr="00816C4A">
        <w:t xml:space="preserve"> changing procedure</w:t>
      </w:r>
      <w:bookmarkEnd w:id="409"/>
      <w:bookmarkEnd w:id="410"/>
      <w:bookmarkEnd w:id="411"/>
      <w:bookmarkEnd w:id="412"/>
      <w:bookmarkEnd w:id="413"/>
      <w:bookmarkEnd w:id="414"/>
      <w:bookmarkEnd w:id="415"/>
      <w:bookmarkEnd w:id="416"/>
      <w:bookmarkEnd w:id="417"/>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8" w:name="_Toc3200705"/>
      <w:bookmarkStart w:id="419" w:name="_Toc20392448"/>
      <w:bookmarkStart w:id="420" w:name="_Toc27774095"/>
      <w:bookmarkStart w:id="421" w:name="_Toc36482555"/>
      <w:bookmarkStart w:id="422" w:name="_Toc36484214"/>
      <w:bookmarkStart w:id="423" w:name="_Toc44933144"/>
      <w:bookmarkStart w:id="424" w:name="_Toc50972097"/>
      <w:bookmarkStart w:id="425" w:name="_Toc57104851"/>
      <w:bookmarkStart w:id="426" w:name="_Toc193087847"/>
      <w:r w:rsidRPr="00816C4A">
        <w:t>6.4.7.2</w:t>
      </w:r>
      <w:r w:rsidRPr="00816C4A">
        <w:tab/>
        <w:t>Generic Bootstrapping Procedure Request</w:t>
      </w:r>
      <w:bookmarkEnd w:id="418"/>
      <w:bookmarkEnd w:id="419"/>
      <w:bookmarkEnd w:id="420"/>
      <w:bookmarkEnd w:id="421"/>
      <w:bookmarkEnd w:id="422"/>
      <w:bookmarkEnd w:id="423"/>
      <w:bookmarkEnd w:id="424"/>
      <w:bookmarkEnd w:id="425"/>
      <w:bookmarkEnd w:id="426"/>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298074B3" w:rsidR="00E86E7B" w:rsidRPr="00816C4A" w:rsidRDefault="00E86E7B" w:rsidP="00E86E7B">
      <w:r w:rsidRPr="00816C4A">
        <w:lastRenderedPageBreak/>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3413FE" w:rsidRPr="00816C4A">
        <w:t>TS</w:t>
      </w:r>
      <w:r w:rsidR="003413FE">
        <w:t> </w:t>
      </w:r>
      <w:r w:rsidR="003413FE" w:rsidRPr="00816C4A">
        <w:t>3</w:t>
      </w:r>
      <w:r w:rsidRPr="00816C4A">
        <w:t>1.103</w:t>
      </w:r>
      <w:r w:rsidR="003413FE">
        <w:t> </w:t>
      </w:r>
      <w:r w:rsidR="003413FE"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7" w:name="_Toc3200706"/>
      <w:bookmarkStart w:id="428" w:name="_Toc20392449"/>
      <w:bookmarkStart w:id="429" w:name="_Toc27774096"/>
      <w:bookmarkStart w:id="430" w:name="_Toc36482556"/>
      <w:bookmarkStart w:id="431" w:name="_Toc36484215"/>
      <w:bookmarkStart w:id="432" w:name="_Toc44933145"/>
      <w:bookmarkStart w:id="433" w:name="_Toc50972098"/>
      <w:bookmarkStart w:id="434" w:name="_Toc57104852"/>
      <w:bookmarkStart w:id="435" w:name="_Toc193087848"/>
      <w:r w:rsidRPr="00816C4A">
        <w:t>6.4.7.3</w:t>
      </w:r>
      <w:r w:rsidRPr="00816C4A">
        <w:tab/>
        <w:t>EF</w:t>
      </w:r>
      <w:r w:rsidRPr="00816C4A">
        <w:rPr>
          <w:vertAlign w:val="subscript"/>
        </w:rPr>
        <w:t>UICCIARI</w:t>
      </w:r>
      <w:r w:rsidRPr="00816C4A">
        <w:t xml:space="preserve"> changing procedure</w:t>
      </w:r>
      <w:bookmarkEnd w:id="427"/>
      <w:bookmarkEnd w:id="428"/>
      <w:bookmarkEnd w:id="429"/>
      <w:bookmarkEnd w:id="430"/>
      <w:bookmarkEnd w:id="431"/>
      <w:bookmarkEnd w:id="432"/>
      <w:bookmarkEnd w:id="433"/>
      <w:bookmarkEnd w:id="434"/>
      <w:bookmarkEnd w:id="435"/>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53836D77" w:rsidR="00E86E7B" w:rsidRPr="00816C4A" w:rsidRDefault="00E86E7B" w:rsidP="00E86E7B">
      <w:r w:rsidRPr="00816C4A">
        <w:t xml:space="preserve">The ME shall read the updated list of IARIs associated with active applications installed on the UICC and follow the procedures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5B4E5744" w14:textId="77777777" w:rsidR="00E86E7B" w:rsidRPr="00816C4A" w:rsidRDefault="00E86E7B" w:rsidP="00E86E7B">
      <w:pPr>
        <w:pStyle w:val="Heading4"/>
      </w:pPr>
      <w:bookmarkStart w:id="436" w:name="_Toc3200707"/>
      <w:bookmarkStart w:id="437" w:name="_Toc20392450"/>
      <w:bookmarkStart w:id="438" w:name="_Toc27774097"/>
      <w:bookmarkStart w:id="439" w:name="_Toc36482557"/>
      <w:bookmarkStart w:id="440" w:name="_Toc36484216"/>
      <w:bookmarkStart w:id="441" w:name="_Toc44933146"/>
      <w:bookmarkStart w:id="442" w:name="_Toc50972099"/>
      <w:bookmarkStart w:id="443" w:name="_Toc57104853"/>
      <w:bookmarkStart w:id="444" w:name="_Toc193087849"/>
      <w:r w:rsidRPr="00816C4A">
        <w:t>6.4.7.4</w:t>
      </w:r>
      <w:r w:rsidRPr="00816C4A">
        <w:tab/>
        <w:t>Steering of roaming and steering of roaming for I-WLAN procedure</w:t>
      </w:r>
      <w:bookmarkEnd w:id="436"/>
      <w:bookmarkEnd w:id="437"/>
      <w:bookmarkEnd w:id="438"/>
      <w:bookmarkEnd w:id="439"/>
      <w:bookmarkEnd w:id="440"/>
      <w:bookmarkEnd w:id="441"/>
      <w:bookmarkEnd w:id="442"/>
      <w:bookmarkEnd w:id="443"/>
      <w:bookmarkEnd w:id="444"/>
    </w:p>
    <w:p w14:paraId="6776BC51" w14:textId="6C0D79E5" w:rsidR="00E86E7B" w:rsidRPr="00816C4A" w:rsidRDefault="00E86E7B" w:rsidP="00E86E7B">
      <w:r w:rsidRPr="00816C4A">
        <w:rPr>
          <w:noProof/>
        </w:rPr>
        <w:t xml:space="preserve">The steering of roaming procedures defined in </w:t>
      </w:r>
      <w:r w:rsidRPr="00816C4A">
        <w:t xml:space="preserve">TS 23.122 [7] and in </w:t>
      </w:r>
      <w:r w:rsidR="003413FE" w:rsidRPr="00816C4A">
        <w:t>TS</w:t>
      </w:r>
      <w:r w:rsidR="003413FE">
        <w:t> </w:t>
      </w:r>
      <w:r w:rsidR="003413FE" w:rsidRPr="00816C4A">
        <w:t>2</w:t>
      </w:r>
      <w:r w:rsidRPr="00816C4A">
        <w:t>4.234</w:t>
      </w:r>
      <w:r w:rsidR="003413FE">
        <w:t> </w:t>
      </w:r>
      <w:r w:rsidR="003413FE"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5" w:name="_Toc3200708"/>
      <w:bookmarkStart w:id="446" w:name="_Toc20392451"/>
      <w:bookmarkStart w:id="447" w:name="_Toc27774098"/>
      <w:bookmarkStart w:id="448" w:name="_Toc36482558"/>
      <w:bookmarkStart w:id="449" w:name="_Toc36484217"/>
      <w:bookmarkStart w:id="450" w:name="_Toc44933147"/>
      <w:bookmarkStart w:id="451" w:name="_Toc50972100"/>
      <w:bookmarkStart w:id="452" w:name="_Toc57104854"/>
      <w:bookmarkStart w:id="453" w:name="_Toc193087850"/>
      <w:r w:rsidRPr="00816C4A">
        <w:t>6.4.7.5</w:t>
      </w:r>
      <w:r w:rsidRPr="00816C4A">
        <w:tab/>
        <w:t>Steering of roaming via NAS messages</w:t>
      </w:r>
      <w:bookmarkEnd w:id="445"/>
      <w:bookmarkEnd w:id="446"/>
      <w:bookmarkEnd w:id="447"/>
      <w:bookmarkEnd w:id="448"/>
      <w:bookmarkEnd w:id="449"/>
      <w:bookmarkEnd w:id="450"/>
      <w:bookmarkEnd w:id="451"/>
      <w:bookmarkEnd w:id="452"/>
      <w:bookmarkEnd w:id="453"/>
    </w:p>
    <w:p w14:paraId="5786E4C5" w14:textId="5422423C" w:rsidR="00E86E7B" w:rsidRPr="00816C4A" w:rsidRDefault="00E86E7B" w:rsidP="00E86E7B">
      <w:r w:rsidRPr="00816C4A">
        <w:t>When the ME receives an SOR transparent container, as specified in 3GPP  TS 24.501 </w:t>
      </w:r>
      <w:r w:rsidR="003413FE">
        <w:t> </w:t>
      </w:r>
      <w:r w:rsidR="003413FE" w:rsidRPr="00816C4A">
        <w:t>[</w:t>
      </w:r>
      <w:r w:rsidRPr="00816C4A">
        <w:t xml:space="preserve">70] </w:t>
      </w:r>
      <w:r w:rsidR="003413FE" w:rsidRPr="00816C4A">
        <w:t>clause</w:t>
      </w:r>
      <w:r w:rsidR="003413FE">
        <w:t> </w:t>
      </w:r>
      <w:r w:rsidR="003413FE"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3413FE">
        <w:t>clause </w:t>
      </w:r>
      <w:r w:rsidR="003413FE" w:rsidRPr="00816C4A">
        <w:t>7</w:t>
      </w:r>
      <w:r w:rsidRPr="00816C4A">
        <w:t>.1.1.1a</w:t>
      </w:r>
    </w:p>
    <w:p w14:paraId="6D034CF4" w14:textId="77777777" w:rsidR="00E86E7B" w:rsidRPr="00816C4A" w:rsidRDefault="00E86E7B" w:rsidP="00E86E7B">
      <w:pPr>
        <w:pStyle w:val="Heading4"/>
      </w:pPr>
      <w:bookmarkStart w:id="454" w:name="_Toc3200709"/>
      <w:bookmarkStart w:id="455" w:name="_Toc20392452"/>
      <w:bookmarkStart w:id="456" w:name="_Toc27774099"/>
      <w:bookmarkStart w:id="457" w:name="_Toc36482559"/>
      <w:bookmarkStart w:id="458" w:name="_Toc36484218"/>
      <w:bookmarkStart w:id="459" w:name="_Toc44933148"/>
      <w:bookmarkStart w:id="460" w:name="_Toc50972101"/>
      <w:bookmarkStart w:id="461" w:name="_Toc57104855"/>
      <w:bookmarkStart w:id="462" w:name="_Toc193087851"/>
      <w:r w:rsidRPr="00816C4A">
        <w:t>6.4.7.6</w:t>
      </w:r>
      <w:r w:rsidRPr="00816C4A">
        <w:tab/>
        <w:t>Routing Indicator Data update via NAS messages</w:t>
      </w:r>
      <w:bookmarkEnd w:id="454"/>
      <w:bookmarkEnd w:id="455"/>
      <w:bookmarkEnd w:id="456"/>
      <w:bookmarkEnd w:id="457"/>
      <w:bookmarkEnd w:id="458"/>
      <w:bookmarkEnd w:id="459"/>
      <w:bookmarkEnd w:id="460"/>
      <w:bookmarkEnd w:id="461"/>
      <w:bookmarkEnd w:id="462"/>
    </w:p>
    <w:p w14:paraId="32AC225B" w14:textId="5C50FA90" w:rsidR="00E86E7B" w:rsidRDefault="00E86E7B" w:rsidP="00E86E7B">
      <w:r w:rsidRPr="00816C4A">
        <w:t>When the ME receives a secure packet in a UE parameters update data set with UE parameters update data set type set to Routing Indicator update data as specified in 3GPP  TS 24.501</w:t>
      </w:r>
      <w:r w:rsidR="003413FE">
        <w:t> </w:t>
      </w:r>
      <w:r w:rsidR="003413FE" w:rsidRPr="00816C4A">
        <w:t>[</w:t>
      </w:r>
      <w:r w:rsidRPr="00816C4A">
        <w:t xml:space="preserve">70] </w:t>
      </w:r>
      <w:r w:rsidR="003413FE" w:rsidRPr="00816C4A">
        <w:t>clause</w:t>
      </w:r>
      <w:r w:rsidR="003413FE">
        <w:t> </w:t>
      </w:r>
      <w:r w:rsidR="003413FE"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3413FE">
        <w:t>clause </w:t>
      </w:r>
      <w:r w:rsidR="003413FE"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3" w:name="_Toc193087852"/>
      <w:r w:rsidRPr="00816C4A">
        <w:t>6.4.7.</w:t>
      </w:r>
      <w:r>
        <w:rPr>
          <w:lang w:eastAsia="zh-CN"/>
        </w:rPr>
        <w:t>7</w:t>
      </w:r>
      <w:r w:rsidRPr="00816C4A">
        <w:tab/>
        <w:t>EF</w:t>
      </w:r>
      <w:r w:rsidRPr="007D0212">
        <w:rPr>
          <w:vertAlign w:val="subscript"/>
        </w:rPr>
        <w:t>SUPI_NAI</w:t>
      </w:r>
      <w:r w:rsidRPr="00816C4A">
        <w:t xml:space="preserve"> changing procedure</w:t>
      </w:r>
      <w:bookmarkEnd w:id="463"/>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lastRenderedPageBreak/>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4" w:name="_Toc193087853"/>
      <w:r w:rsidRPr="00816C4A">
        <w:t>6.4.7.</w:t>
      </w:r>
      <w:r>
        <w:t>8</w:t>
      </w:r>
      <w:r w:rsidRPr="00816C4A">
        <w:tab/>
        <w:t>EF</w:t>
      </w:r>
      <w:r>
        <w:rPr>
          <w:vertAlign w:val="subscript"/>
        </w:rPr>
        <w:t>DRI</w:t>
      </w:r>
      <w:r w:rsidRPr="00816C4A">
        <w:t xml:space="preserve"> changing procedure</w:t>
      </w:r>
      <w:bookmarkEnd w:id="464"/>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5" w:name="_Toc193087854"/>
      <w:r w:rsidRPr="00816C4A">
        <w:t>6.4.7.</w:t>
      </w:r>
      <w:r>
        <w:t>9</w:t>
      </w:r>
      <w:r w:rsidRPr="00816C4A">
        <w:tab/>
        <w:t>EF</w:t>
      </w:r>
      <w:r>
        <w:rPr>
          <w:vertAlign w:val="subscript"/>
        </w:rPr>
        <w:t>5GNSWO_CONF</w:t>
      </w:r>
      <w:r w:rsidRPr="00816C4A">
        <w:t xml:space="preserve"> changing procedure</w:t>
      </w:r>
      <w:bookmarkEnd w:id="465"/>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6" w:name="_Toc3200710"/>
      <w:bookmarkStart w:id="467" w:name="_Toc20392453"/>
      <w:bookmarkStart w:id="468" w:name="_Toc27774100"/>
      <w:bookmarkStart w:id="469" w:name="_Toc36482560"/>
      <w:bookmarkStart w:id="470" w:name="_Toc36484219"/>
      <w:bookmarkStart w:id="471" w:name="_Toc44933149"/>
      <w:bookmarkStart w:id="472" w:name="_Toc50972102"/>
      <w:bookmarkStart w:id="473" w:name="_Toc57104856"/>
      <w:bookmarkStart w:id="474" w:name="_Toc193087855"/>
      <w:r w:rsidRPr="00816C4A">
        <w:t>6.4.8</w:t>
      </w:r>
      <w:r w:rsidRPr="00816C4A">
        <w:tab/>
        <w:t>SET UP MENU</w:t>
      </w:r>
      <w:bookmarkEnd w:id="466"/>
      <w:bookmarkEnd w:id="467"/>
      <w:bookmarkEnd w:id="468"/>
      <w:bookmarkEnd w:id="469"/>
      <w:bookmarkEnd w:id="470"/>
      <w:bookmarkEnd w:id="471"/>
      <w:bookmarkEnd w:id="472"/>
      <w:bookmarkEnd w:id="473"/>
      <w:bookmarkEnd w:id="474"/>
    </w:p>
    <w:p w14:paraId="1AC831A6" w14:textId="7A71EFE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.4.8.</w:t>
      </w:r>
    </w:p>
    <w:p w14:paraId="0D256953" w14:textId="77777777" w:rsidR="00E86E7B" w:rsidRPr="00816C4A" w:rsidRDefault="00E86E7B" w:rsidP="00E86E7B">
      <w:pPr>
        <w:pStyle w:val="Heading3"/>
      </w:pPr>
      <w:bookmarkStart w:id="475" w:name="_Toc3200711"/>
      <w:bookmarkStart w:id="476" w:name="_Toc20392454"/>
      <w:bookmarkStart w:id="477" w:name="_Toc27774101"/>
      <w:bookmarkStart w:id="478" w:name="_Toc36482561"/>
      <w:bookmarkStart w:id="479" w:name="_Toc36484220"/>
      <w:bookmarkStart w:id="480" w:name="_Toc44933150"/>
      <w:bookmarkStart w:id="481" w:name="_Toc50972103"/>
      <w:bookmarkStart w:id="482" w:name="_Toc57104857"/>
      <w:bookmarkStart w:id="483" w:name="_Toc193087856"/>
      <w:r w:rsidRPr="00816C4A">
        <w:t>6.4.9</w:t>
      </w:r>
      <w:r w:rsidRPr="00816C4A">
        <w:tab/>
        <w:t>SELECT ITEM</w:t>
      </w:r>
      <w:bookmarkEnd w:id="475"/>
      <w:bookmarkEnd w:id="476"/>
      <w:bookmarkEnd w:id="477"/>
      <w:bookmarkEnd w:id="478"/>
      <w:bookmarkEnd w:id="479"/>
      <w:bookmarkEnd w:id="480"/>
      <w:bookmarkEnd w:id="481"/>
      <w:bookmarkEnd w:id="482"/>
      <w:bookmarkEnd w:id="483"/>
    </w:p>
    <w:p w14:paraId="6F465B95" w14:textId="2CFBF02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.4.9.</w:t>
      </w:r>
    </w:p>
    <w:p w14:paraId="79345970" w14:textId="77777777" w:rsidR="00E86E7B" w:rsidRPr="00816C4A" w:rsidRDefault="00E86E7B" w:rsidP="00E86E7B">
      <w:pPr>
        <w:pStyle w:val="Heading3"/>
      </w:pPr>
      <w:bookmarkStart w:id="484" w:name="_Toc3200712"/>
      <w:bookmarkStart w:id="485" w:name="_Toc20392455"/>
      <w:bookmarkStart w:id="486" w:name="_Toc27774102"/>
      <w:bookmarkStart w:id="487" w:name="_Toc36482562"/>
      <w:bookmarkStart w:id="488" w:name="_Toc36484221"/>
      <w:bookmarkStart w:id="489" w:name="_Toc44933151"/>
      <w:bookmarkStart w:id="490" w:name="_Toc50972104"/>
      <w:bookmarkStart w:id="491" w:name="_Toc57104858"/>
      <w:bookmarkStart w:id="492" w:name="_Toc193087857"/>
      <w:r w:rsidRPr="00816C4A">
        <w:t>6.4.10</w:t>
      </w:r>
      <w:r w:rsidRPr="00816C4A">
        <w:tab/>
        <w:t>SEND SHORT MESSAGE</w:t>
      </w:r>
      <w:bookmarkEnd w:id="484"/>
      <w:bookmarkEnd w:id="485"/>
      <w:bookmarkEnd w:id="486"/>
      <w:bookmarkEnd w:id="487"/>
      <w:bookmarkEnd w:id="488"/>
      <w:bookmarkEnd w:id="489"/>
      <w:bookmarkEnd w:id="490"/>
      <w:bookmarkEnd w:id="491"/>
      <w:bookmarkEnd w:id="492"/>
    </w:p>
    <w:p w14:paraId="685816B2" w14:textId="77777777" w:rsidR="00E86E7B" w:rsidRPr="00816C4A" w:rsidRDefault="00E86E7B" w:rsidP="00E86E7B">
      <w:r w:rsidRPr="00816C4A">
        <w:t>This command requests the ME to send a short message.</w:t>
      </w:r>
    </w:p>
    <w:p w14:paraId="166B91FE" w14:textId="72D2346A" w:rsidR="00E86E7B" w:rsidRPr="00816C4A" w:rsidRDefault="00E86E7B" w:rsidP="00E86E7B">
      <w:pPr>
        <w:keepNext/>
      </w:pPr>
      <w:r w:rsidRPr="00816C4A">
        <w:t xml:space="preserve">Two types are defined in ETSI TS 102 223 [32] </w:t>
      </w:r>
      <w:r w:rsidR="003413FE" w:rsidRPr="00816C4A">
        <w:t>clause</w:t>
      </w:r>
      <w:r w:rsidR="003413FE">
        <w:t> </w:t>
      </w:r>
      <w:r w:rsidR="003413FE"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 xml:space="preserve">Where packing by the ME is required, the text string provided by the UICC shall not be longer than 160 characters. It shall use the SMS default 7-bit coded alphabet as defined in TS 23.038 [4] with bit 8 set to 0. The text length given by </w:t>
      </w:r>
      <w:r w:rsidRPr="00816C4A">
        <w:lastRenderedPageBreak/>
        <w:t>the UICC shall state the number of characters in the text string. The ME shall pack the text string and modify the Data Coding Scheme byte to "default alphabet" in accordance with TS 23.038 [4] before submitting the message to the network.</w:t>
      </w:r>
    </w:p>
    <w:p w14:paraId="10A0852A" w14:textId="046CC165" w:rsidR="00E86E7B" w:rsidRPr="00816C4A" w:rsidRDefault="00E86E7B" w:rsidP="00E86E7B">
      <w:r w:rsidRPr="00816C4A">
        <w:t xml:space="preserve">Optionally, the UICC may include in this command an alpha identifier. See ETSI TS 102 223 [32] </w:t>
      </w:r>
      <w:r w:rsidR="003413FE" w:rsidRPr="00816C4A">
        <w:t>clause</w:t>
      </w:r>
      <w:r w:rsidR="003413FE">
        <w:t> </w:t>
      </w:r>
      <w:r w:rsidR="003413FE"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3" w:name="_Toc3200713"/>
      <w:bookmarkStart w:id="494" w:name="_Toc20392456"/>
      <w:bookmarkStart w:id="495" w:name="_Toc27774103"/>
      <w:bookmarkStart w:id="496" w:name="_Toc36482563"/>
      <w:bookmarkStart w:id="497" w:name="_Toc36484222"/>
      <w:bookmarkStart w:id="498" w:name="_Toc44933152"/>
      <w:bookmarkStart w:id="499" w:name="_Toc50972105"/>
      <w:bookmarkStart w:id="500" w:name="_Toc57104859"/>
      <w:bookmarkStart w:id="501" w:name="_Toc193087858"/>
      <w:r w:rsidRPr="00816C4A">
        <w:t>6.4.11</w:t>
      </w:r>
      <w:r w:rsidRPr="00816C4A">
        <w:tab/>
        <w:t>SEND SS</w:t>
      </w:r>
      <w:bookmarkEnd w:id="493"/>
      <w:bookmarkEnd w:id="494"/>
      <w:bookmarkEnd w:id="495"/>
      <w:bookmarkEnd w:id="496"/>
      <w:bookmarkEnd w:id="497"/>
      <w:bookmarkEnd w:id="498"/>
      <w:bookmarkEnd w:id="499"/>
      <w:bookmarkEnd w:id="500"/>
      <w:bookmarkEnd w:id="501"/>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9B0304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lastRenderedPageBreak/>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2" w:name="_Toc3200714"/>
      <w:bookmarkStart w:id="503" w:name="_Toc20392457"/>
      <w:bookmarkStart w:id="504" w:name="_Toc27774104"/>
      <w:bookmarkStart w:id="505" w:name="_Toc36482564"/>
      <w:bookmarkStart w:id="506" w:name="_Toc36484223"/>
      <w:bookmarkStart w:id="507" w:name="_Toc44933153"/>
      <w:bookmarkStart w:id="508" w:name="_Toc50972106"/>
      <w:bookmarkStart w:id="509" w:name="_Toc57104860"/>
      <w:bookmarkStart w:id="510" w:name="_Toc193087859"/>
      <w:r w:rsidRPr="00816C4A">
        <w:t>6.4.12</w:t>
      </w:r>
      <w:r w:rsidRPr="00816C4A">
        <w:tab/>
        <w:t>SEND USSD</w:t>
      </w:r>
      <w:bookmarkEnd w:id="502"/>
      <w:bookmarkEnd w:id="503"/>
      <w:bookmarkEnd w:id="504"/>
      <w:bookmarkEnd w:id="505"/>
      <w:bookmarkEnd w:id="506"/>
      <w:bookmarkEnd w:id="507"/>
      <w:bookmarkEnd w:id="508"/>
      <w:bookmarkEnd w:id="509"/>
      <w:bookmarkEnd w:id="510"/>
    </w:p>
    <w:p w14:paraId="2AA1A5FE" w14:textId="77777777" w:rsidR="00E86E7B" w:rsidRPr="00816C4A" w:rsidRDefault="00E86E7B" w:rsidP="00E86E7B">
      <w:pPr>
        <w:pStyle w:val="Heading4"/>
      </w:pPr>
      <w:bookmarkStart w:id="511" w:name="_Toc3200715"/>
      <w:bookmarkStart w:id="512" w:name="_Toc20392458"/>
      <w:bookmarkStart w:id="513" w:name="_Toc27774105"/>
      <w:bookmarkStart w:id="514" w:name="_Toc36482565"/>
      <w:bookmarkStart w:id="515" w:name="_Toc36484224"/>
      <w:bookmarkStart w:id="516" w:name="_Toc44933154"/>
      <w:bookmarkStart w:id="517" w:name="_Toc50972107"/>
      <w:bookmarkStart w:id="518" w:name="_Toc57104861"/>
      <w:bookmarkStart w:id="519" w:name="_Toc193087860"/>
      <w:r w:rsidRPr="00816C4A">
        <w:t>6.4.12.1</w:t>
      </w:r>
      <w:r w:rsidRPr="00816C4A">
        <w:tab/>
        <w:t>MMI Mode</w:t>
      </w:r>
      <w:bookmarkEnd w:id="511"/>
      <w:bookmarkEnd w:id="512"/>
      <w:bookmarkEnd w:id="513"/>
      <w:bookmarkEnd w:id="514"/>
      <w:bookmarkEnd w:id="515"/>
      <w:bookmarkEnd w:id="516"/>
      <w:bookmarkEnd w:id="517"/>
      <w:bookmarkEnd w:id="518"/>
      <w:bookmarkEnd w:id="519"/>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04C32D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lastRenderedPageBreak/>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20" w:name="_Toc3200716"/>
      <w:bookmarkStart w:id="521" w:name="_Toc20392459"/>
      <w:bookmarkStart w:id="522" w:name="_Toc27774106"/>
      <w:bookmarkStart w:id="523" w:name="_Toc36482566"/>
      <w:bookmarkStart w:id="524" w:name="_Toc36484225"/>
      <w:bookmarkStart w:id="525" w:name="_Toc44933155"/>
      <w:bookmarkStart w:id="526" w:name="_Toc50972108"/>
      <w:bookmarkStart w:id="527" w:name="_Toc57104862"/>
      <w:bookmarkStart w:id="528" w:name="_Toc193087861"/>
      <w:r w:rsidRPr="00816C4A">
        <w:t>6.4.12.2</w:t>
      </w:r>
      <w:r w:rsidRPr="00816C4A">
        <w:tab/>
        <w:t>Application Mode</w:t>
      </w:r>
      <w:bookmarkEnd w:id="520"/>
      <w:bookmarkEnd w:id="521"/>
      <w:bookmarkEnd w:id="522"/>
      <w:bookmarkEnd w:id="523"/>
      <w:bookmarkEnd w:id="524"/>
      <w:bookmarkEnd w:id="525"/>
      <w:bookmarkEnd w:id="526"/>
      <w:bookmarkEnd w:id="527"/>
      <w:bookmarkEnd w:id="528"/>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1013109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9" w:name="_Toc3200717"/>
      <w:bookmarkStart w:id="530" w:name="_Toc20392460"/>
      <w:bookmarkStart w:id="531" w:name="_Toc27774107"/>
      <w:bookmarkStart w:id="532" w:name="_Toc36482567"/>
      <w:bookmarkStart w:id="533" w:name="_Toc36484226"/>
      <w:bookmarkStart w:id="534" w:name="_Toc44933156"/>
      <w:bookmarkStart w:id="535" w:name="_Toc50972109"/>
      <w:bookmarkStart w:id="536" w:name="_Toc57104863"/>
      <w:bookmarkStart w:id="537" w:name="_Toc193087862"/>
      <w:r w:rsidRPr="00816C4A">
        <w:lastRenderedPageBreak/>
        <w:t>6.4.13</w:t>
      </w:r>
      <w:r w:rsidRPr="00816C4A">
        <w:tab/>
        <w:t>SET UP CALL</w:t>
      </w:r>
      <w:bookmarkEnd w:id="529"/>
      <w:bookmarkEnd w:id="530"/>
      <w:bookmarkEnd w:id="531"/>
      <w:bookmarkEnd w:id="532"/>
      <w:bookmarkEnd w:id="533"/>
      <w:bookmarkEnd w:id="534"/>
      <w:bookmarkEnd w:id="535"/>
      <w:bookmarkEnd w:id="536"/>
      <w:bookmarkEnd w:id="537"/>
    </w:p>
    <w:p w14:paraId="39E1670E" w14:textId="2F5C13B1" w:rsidR="00E86E7B" w:rsidRPr="00816C4A" w:rsidRDefault="00E86E7B" w:rsidP="00E86E7B">
      <w:pPr>
        <w:keepNext/>
        <w:keepLines/>
      </w:pPr>
      <w:r w:rsidRPr="00816C4A">
        <w:t xml:space="preserve">This command is issued by the UICC to request a call set up. The procedure is defined in ETSI TS 102 223 [32] </w:t>
      </w:r>
      <w:r w:rsidR="003413FE" w:rsidRPr="00816C4A">
        <w:t>clause</w:t>
      </w:r>
      <w:r w:rsidR="003413FE">
        <w:t> </w:t>
      </w:r>
      <w:r w:rsidR="003413FE"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32BD70F2" w:rsidR="00E86E7B" w:rsidRPr="00816C4A" w:rsidRDefault="00E86E7B" w:rsidP="00E86E7B">
      <w:r w:rsidRPr="00816C4A">
        <w:t xml:space="preserve">In addition to the rules given in ETSI TS 102 223 [32] </w:t>
      </w:r>
      <w:r w:rsidR="003413FE" w:rsidRPr="00816C4A">
        <w:t>clause</w:t>
      </w:r>
      <w:r w:rsidR="003413FE">
        <w:t> </w:t>
      </w:r>
      <w:r w:rsidR="003413FE"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8" w:name="_Toc3200718"/>
      <w:bookmarkStart w:id="539" w:name="_Toc20392461"/>
      <w:bookmarkStart w:id="540" w:name="_Toc27774108"/>
      <w:bookmarkStart w:id="541" w:name="_Toc36482568"/>
      <w:bookmarkStart w:id="542" w:name="_Toc36484227"/>
      <w:bookmarkStart w:id="543" w:name="_Toc44933157"/>
      <w:bookmarkStart w:id="544" w:name="_Toc50972110"/>
      <w:bookmarkStart w:id="545" w:name="_Toc57104864"/>
      <w:bookmarkStart w:id="546" w:name="_Toc193087863"/>
      <w:r w:rsidRPr="00816C4A">
        <w:t>6.4.14</w:t>
      </w:r>
      <w:r w:rsidRPr="00816C4A">
        <w:tab/>
        <w:t>POLLING OFF</w:t>
      </w:r>
      <w:bookmarkEnd w:id="538"/>
      <w:bookmarkEnd w:id="539"/>
      <w:bookmarkEnd w:id="540"/>
      <w:bookmarkEnd w:id="541"/>
      <w:bookmarkEnd w:id="542"/>
      <w:bookmarkEnd w:id="543"/>
      <w:bookmarkEnd w:id="544"/>
      <w:bookmarkEnd w:id="545"/>
      <w:bookmarkEnd w:id="546"/>
    </w:p>
    <w:p w14:paraId="1621310A" w14:textId="772D477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.4.14.</w:t>
      </w:r>
    </w:p>
    <w:p w14:paraId="1262FED6" w14:textId="77777777" w:rsidR="00E86E7B" w:rsidRPr="00816C4A" w:rsidRDefault="00E86E7B" w:rsidP="00E86E7B">
      <w:pPr>
        <w:pStyle w:val="Heading3"/>
      </w:pPr>
      <w:bookmarkStart w:id="547" w:name="_Toc3200719"/>
      <w:bookmarkStart w:id="548" w:name="_Toc20392462"/>
      <w:bookmarkStart w:id="549" w:name="_Toc27774109"/>
      <w:bookmarkStart w:id="550" w:name="_Toc36482569"/>
      <w:bookmarkStart w:id="551" w:name="_Toc36484228"/>
      <w:bookmarkStart w:id="552" w:name="_Toc44933158"/>
      <w:bookmarkStart w:id="553" w:name="_Toc50972111"/>
      <w:bookmarkStart w:id="554" w:name="_Toc57104865"/>
      <w:bookmarkStart w:id="555" w:name="_Toc193087864"/>
      <w:r w:rsidRPr="00816C4A">
        <w:t>6.4.15</w:t>
      </w:r>
      <w:r w:rsidRPr="00816C4A">
        <w:tab/>
        <w:t>PROVIDE LOCAL INFORMATION</w:t>
      </w:r>
      <w:bookmarkEnd w:id="547"/>
      <w:bookmarkEnd w:id="548"/>
      <w:bookmarkEnd w:id="549"/>
      <w:bookmarkEnd w:id="550"/>
      <w:bookmarkEnd w:id="551"/>
      <w:bookmarkEnd w:id="552"/>
      <w:bookmarkEnd w:id="553"/>
      <w:bookmarkEnd w:id="554"/>
      <w:bookmarkEnd w:id="555"/>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lastRenderedPageBreak/>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2AB722B1" w:rsidR="006E4DD2" w:rsidRDefault="00924E3A" w:rsidP="006E4DD2">
      <w:pPr>
        <w:pStyle w:val="B1"/>
      </w:pPr>
      <w:r w:rsidRPr="00816C4A">
        <w:t>-</w:t>
      </w:r>
      <w:r w:rsidRPr="00816C4A">
        <w:tab/>
      </w:r>
      <w:r w:rsidR="007F083D" w:rsidRPr="00C80BAA">
        <w:t xml:space="preserve">the CAG information list and the corresponding CAG Human-readable network name per CAG ID (if available </w:t>
      </w:r>
      <w:r w:rsidR="007F083D" w:rsidRPr="00C80BAA">
        <w:rPr>
          <w:rFonts w:eastAsia="Arial Unicode MS" w:cs="Arial"/>
        </w:rPr>
        <w:t>in the broadcasted information</w:t>
      </w:r>
      <w:r w:rsidR="007F083D" w:rsidRPr="00C80BAA">
        <w:t xml:space="preserve"> to the ME) of detected CAG cells</w:t>
      </w:r>
      <w:r w:rsidR="007F083D" w:rsidRPr="00D252C5">
        <w:t xml:space="preserve">, i.e: CAG-Identity List </w:t>
      </w:r>
      <w:r w:rsidR="007F083D">
        <w:t>included</w:t>
      </w:r>
      <w:r w:rsidR="007F083D" w:rsidRPr="00D252C5">
        <w:t xml:space="preserve"> in NPN-Identity List, </w:t>
      </w:r>
      <w:r w:rsidR="007F083D">
        <w:t>as specified</w:t>
      </w:r>
      <w:r w:rsidR="007F083D" w:rsidRPr="00D252C5">
        <w:t xml:space="preserve"> </w:t>
      </w:r>
      <w:r w:rsidR="007F083D">
        <w:t xml:space="preserve">in </w:t>
      </w:r>
      <w:r w:rsidR="003413FE" w:rsidRPr="00D252C5">
        <w:t>TS</w:t>
      </w:r>
      <w:r w:rsidR="003413FE">
        <w:t> </w:t>
      </w:r>
      <w:r w:rsidR="003413FE" w:rsidRPr="00D252C5">
        <w:t>3</w:t>
      </w:r>
      <w:r w:rsidR="007F083D" w:rsidRPr="00D252C5">
        <w:t>8.331</w:t>
      </w:r>
      <w:r w:rsidR="007F083D">
        <w:t>[71]</w:t>
      </w:r>
      <w:r w:rsidR="007F083D" w:rsidRPr="00C80BAA">
        <w:t xml:space="preserve"> (if class "ag" is supported);</w:t>
      </w:r>
    </w:p>
    <w:p w14:paraId="1CE3DFB3" w14:textId="7550C9ED" w:rsidR="00157DA3" w:rsidRPr="00816C4A" w:rsidRDefault="00157DA3" w:rsidP="00157DA3">
      <w:pPr>
        <w:pStyle w:val="B1"/>
      </w:pPr>
      <w:r>
        <w:t>-</w:t>
      </w:r>
      <w:r>
        <w:tab/>
        <w:t>the list of rejected slice(s) 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lastRenderedPageBreak/>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35FCE5"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w:t>
      </w:r>
      <w:r w:rsidR="003413FE" w:rsidRPr="00816C4A">
        <w:t>TS</w:t>
      </w:r>
      <w:r w:rsidR="003413FE">
        <w:t> </w:t>
      </w:r>
      <w:r w:rsidR="003413FE" w:rsidRPr="00816C4A">
        <w:t>2</w:t>
      </w:r>
      <w:r w:rsidRPr="00816C4A">
        <w:t>2.042</w:t>
      </w:r>
      <w:r w:rsidR="003413FE">
        <w:t> </w:t>
      </w:r>
      <w:r w:rsidR="003413FE"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1CCB7637"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3413FE">
        <w:t>TS 3</w:t>
      </w:r>
      <w:r>
        <w:t>6.211</w:t>
      </w:r>
      <w:r w:rsidR="003413FE">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3413FE">
        <w:rPr>
          <w:rFonts w:eastAsia="SimSun" w:hint="eastAsia"/>
          <w:lang w:val="en-US" w:eastAsia="zh-CN"/>
        </w:rPr>
        <w:t>TS</w:t>
      </w:r>
      <w:r w:rsidR="003413FE">
        <w:rPr>
          <w:rFonts w:eastAsia="SimSun"/>
          <w:lang w:val="en-US" w:eastAsia="zh-CN"/>
        </w:rPr>
        <w:t> </w:t>
      </w:r>
      <w:r w:rsidR="003413FE">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43B94585" w:rsidR="00E86E7B" w:rsidRPr="00816C4A" w:rsidRDefault="00E86E7B" w:rsidP="00E86E7B">
      <w:r w:rsidRPr="00816C4A">
        <w:t xml:space="preserve">The proactive command PROVIDE LOCAL INFORMATION – H(e)NB IP address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1CD68403" w:rsidR="00E86E7B" w:rsidRPr="00816C4A" w:rsidRDefault="00E86E7B" w:rsidP="00E86E7B">
      <w:r w:rsidRPr="00816C4A">
        <w:t xml:space="preserve">The proactive command PROVIDE LOCAL INFORMATION – H(e)NB surrounding macrocell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2CDC294A"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3413FE" w:rsidRPr="00816C4A">
        <w:rPr>
          <w:noProof/>
        </w:rPr>
        <w:t>TS</w:t>
      </w:r>
      <w:r w:rsidR="003413FE">
        <w:rPr>
          <w:noProof/>
        </w:rPr>
        <w:t> </w:t>
      </w:r>
      <w:r w:rsidR="003413FE" w:rsidRPr="00816C4A">
        <w:rPr>
          <w:noProof/>
        </w:rPr>
        <w:t>3</w:t>
      </w:r>
      <w:r w:rsidRPr="00816C4A">
        <w:rPr>
          <w:noProof/>
        </w:rPr>
        <w:t>2.582</w:t>
      </w:r>
      <w:r w:rsidR="003413FE">
        <w:rPr>
          <w:noProof/>
        </w:rPr>
        <w:t> </w:t>
      </w:r>
      <w:r w:rsidR="003413FE" w:rsidRPr="00816C4A">
        <w:rPr>
          <w:noProof/>
        </w:rPr>
        <w:t>[</w:t>
      </w:r>
      <w:r w:rsidRPr="00816C4A">
        <w:rPr>
          <w:noProof/>
        </w:rPr>
        <w:t>57] sec 6.1.1.</w:t>
      </w:r>
    </w:p>
    <w:p w14:paraId="7F224A67" w14:textId="56165CA7" w:rsidR="00E86E7B" w:rsidRPr="00816C4A" w:rsidRDefault="00E86E7B" w:rsidP="00E86E7B">
      <w:pPr>
        <w:pStyle w:val="B1"/>
        <w:rPr>
          <w:noProof/>
        </w:rPr>
      </w:pPr>
      <w:r>
        <w:lastRenderedPageBreak/>
        <w:t>-</w:t>
      </w:r>
      <w:r>
        <w:tab/>
      </w:r>
      <w:r w:rsidRPr="00816C4A">
        <w:rPr>
          <w:noProof/>
        </w:rPr>
        <w:t xml:space="preserve">For the HeNB, all cell information contained in: LTE cell neighbor list, UMTS cell neighbor list, GSM cell neighbor list, that are reported to the HeMS, see </w:t>
      </w:r>
      <w:r w:rsidR="003413FE" w:rsidRPr="00816C4A">
        <w:rPr>
          <w:noProof/>
        </w:rPr>
        <w:t>TS</w:t>
      </w:r>
      <w:r w:rsidR="003413FE">
        <w:rPr>
          <w:noProof/>
        </w:rPr>
        <w:t> </w:t>
      </w:r>
      <w:r w:rsidR="003413FE" w:rsidRPr="00816C4A">
        <w:rPr>
          <w:noProof/>
        </w:rPr>
        <w:t>3</w:t>
      </w:r>
      <w:r w:rsidRPr="00816C4A">
        <w:rPr>
          <w:noProof/>
        </w:rPr>
        <w:t>2.592</w:t>
      </w:r>
      <w:r w:rsidR="003413FE">
        <w:rPr>
          <w:noProof/>
        </w:rPr>
        <w:t> </w:t>
      </w:r>
      <w:r w:rsidR="003413FE" w:rsidRPr="00816C4A">
        <w:rPr>
          <w:noProof/>
        </w:rPr>
        <w:t>[</w:t>
      </w:r>
      <w:r w:rsidRPr="00816C4A">
        <w:rPr>
          <w:noProof/>
        </w:rPr>
        <w:t>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55D50DC9" w14:textId="5FF890FB" w:rsidR="00157DA3" w:rsidRDefault="00157DA3" w:rsidP="00157DA3">
      <w:bookmarkStart w:id="556" w:name="_Toc3200720"/>
      <w:bookmarkStart w:id="557" w:name="_Toc20392463"/>
      <w:bookmarkStart w:id="558" w:name="_Toc27774110"/>
      <w:bookmarkStart w:id="559" w:name="_Toc36482570"/>
      <w:bookmarkStart w:id="560" w:name="_Toc36484229"/>
      <w:bookmarkStart w:id="561" w:name="_Toc44933159"/>
      <w:bookmarkStart w:id="562" w:name="_Toc50972112"/>
      <w:bookmarkStart w:id="563" w:name="_Toc57104866"/>
      <w:r w:rsidRPr="00816C4A">
        <w:t xml:space="preserve">When the list of </w:t>
      </w:r>
      <w:r>
        <w:t>slice(s) information</w:t>
      </w:r>
      <w:r w:rsidRPr="00816C4A">
        <w:t xml:space="preserve"> is requested, the </w:t>
      </w:r>
      <w:r>
        <w:rPr>
          <w:lang w:eastAsia="zh-CN"/>
        </w:rPr>
        <w:t xml:space="preserve">Serving </w:t>
      </w:r>
      <w:bookmarkStart w:id="564" w:name="_Hlk150952590"/>
      <w:r>
        <w:rPr>
          <w:lang w:eastAsia="zh-CN"/>
        </w:rPr>
        <w:t xml:space="preserve">PLMN </w:t>
      </w:r>
      <w:r w:rsidR="007F083D">
        <w:rPr>
          <w:lang w:eastAsia="zh-CN"/>
        </w:rPr>
        <w:t xml:space="preserve">served </w:t>
      </w:r>
      <w:r>
        <w:rPr>
          <w:lang w:eastAsia="zh-CN"/>
        </w:rPr>
        <w:t xml:space="preserve">S-NSSAIs </w:t>
      </w:r>
      <w:r w:rsidRPr="00816C4A">
        <w:t>list</w:t>
      </w:r>
      <w:r w:rsidR="007F083D">
        <w:t>, along with Allowed S-NSSAIs list</w:t>
      </w:r>
      <w:r w:rsidRPr="00816C4A">
        <w:t xml:space="preserve"> </w:t>
      </w:r>
      <w:r>
        <w:t>shall be returned</w:t>
      </w:r>
      <w:bookmarkEnd w:id="564"/>
      <w:r>
        <w:t>.</w:t>
      </w:r>
      <w:r w:rsidRPr="004227F7">
        <w:t xml:space="preserve"> </w:t>
      </w:r>
      <w:r>
        <w:t xml:space="preserve">When </w:t>
      </w:r>
      <w:r w:rsidR="007F083D">
        <w:t xml:space="preserve">Allowed </w:t>
      </w:r>
      <w:r>
        <w:t xml:space="preserve">S-NSSAI mapping information is available with slice(s) information, the list of </w:t>
      </w:r>
      <w:r>
        <w:rPr>
          <w:lang w:eastAsia="zh-CN"/>
        </w:rPr>
        <w:t xml:space="preserve">PLMN </w:t>
      </w:r>
      <w:r w:rsidR="007F083D">
        <w:rPr>
          <w:lang w:eastAsia="zh-CN"/>
        </w:rPr>
        <w:t xml:space="preserve">Allowed </w:t>
      </w:r>
      <w:r>
        <w:rPr>
          <w:lang w:eastAsia="zh-CN"/>
        </w:rPr>
        <w:t xml:space="preserve">S-NSSAIs </w:t>
      </w:r>
      <w:r>
        <w:t xml:space="preserve">with S-NSSAI mapping shall be returned. When </w:t>
      </w:r>
      <w:r w:rsidR="007F083D">
        <w:t xml:space="preserve">Allowed </w:t>
      </w:r>
      <w:r>
        <w:t xml:space="preserve">S-NSSAI mapping information is not available with slice(s) information, the list of PLMN </w:t>
      </w:r>
      <w:r w:rsidR="007F083D">
        <w:t xml:space="preserve">Allowed </w:t>
      </w:r>
      <w:r>
        <w:t>S-NSSAI shall be provided without S-NSSAI mapping information.</w:t>
      </w:r>
      <w:r w:rsidR="007F083D" w:rsidRPr="007F083D">
        <w:t xml:space="preserve"> </w:t>
      </w:r>
      <w:r w:rsidR="007F083D">
        <w:t>When the S-NSSAI is supported only on a subset of Tracking Area(s) of the current Registration Area, the tracking area identity list where the S-NSSAI is supported shall be returned.</w:t>
      </w:r>
    </w:p>
    <w:p w14:paraId="697EB8E6" w14:textId="77777777" w:rsidR="00157DA3" w:rsidRPr="009E0DE1" w:rsidRDefault="00157DA3" w:rsidP="00157DA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3D884A70" w14:textId="77777777" w:rsidR="00157DA3" w:rsidRDefault="00157DA3" w:rsidP="00157DA3">
      <w:pPr>
        <w:pStyle w:val="B1"/>
      </w:pPr>
      <w:r w:rsidRPr="009E0DE1">
        <w:t>-</w:t>
      </w:r>
      <w:r w:rsidRPr="009E0DE1">
        <w:tab/>
        <w:t>A Slice/Service type (SST</w:t>
      </w:r>
      <w:r>
        <w:t>)</w:t>
      </w:r>
    </w:p>
    <w:p w14:paraId="309C8055" w14:textId="77777777" w:rsidR="00157DA3" w:rsidRDefault="00157DA3" w:rsidP="00157DA3">
      <w:pPr>
        <w:pStyle w:val="B1"/>
      </w:pPr>
      <w:r w:rsidRPr="009E0DE1">
        <w:t>-</w:t>
      </w:r>
      <w:r w:rsidRPr="009E0DE1">
        <w:tab/>
        <w:t>A Slice Differentiator (SD)</w:t>
      </w:r>
    </w:p>
    <w:p w14:paraId="7C1C6772" w14:textId="012204E3" w:rsidR="006E4DD2" w:rsidRDefault="00157DA3" w:rsidP="006E4DD2">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7F083D" w:rsidRPr="00D252C5">
        <w:t xml:space="preserve">(CAG-Identity List </w:t>
      </w:r>
      <w:r w:rsidR="007F083D">
        <w:t>included</w:t>
      </w:r>
      <w:r w:rsidR="007F083D" w:rsidRPr="00D252C5">
        <w:t xml:space="preserve"> in NPN-Identity List, </w:t>
      </w:r>
      <w:r w:rsidR="007F083D">
        <w:t>as specified in</w:t>
      </w:r>
      <w:r w:rsidR="007F083D" w:rsidRPr="00D252C5">
        <w:t xml:space="preserve"> </w:t>
      </w:r>
      <w:r w:rsidR="003413FE" w:rsidRPr="00D252C5">
        <w:t>TS</w:t>
      </w:r>
      <w:r w:rsidR="003413FE">
        <w:t> </w:t>
      </w:r>
      <w:r w:rsidR="003413FE" w:rsidRPr="00D252C5">
        <w:t>3</w:t>
      </w:r>
      <w:r w:rsidR="007F083D" w:rsidRPr="00D252C5">
        <w:t>8.331[71])</w:t>
      </w:r>
      <w:r w:rsidR="007F083D">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1D79241" w14:textId="77D94D33" w:rsidR="00157DA3" w:rsidRDefault="00157DA3" w:rsidP="00157DA3">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r w:rsidR="007F083D">
        <w:t xml:space="preserve"> When the S-NSSAI is rejected only on a subset of Tracking Area(s) of the current Registration Area, the tracking area identity list where the S-NSSAI is rejected shall be returned.</w:t>
      </w:r>
    </w:p>
    <w:p w14:paraId="07DFD656" w14:textId="77777777" w:rsidR="00E86E7B" w:rsidRPr="00816C4A" w:rsidRDefault="00E86E7B" w:rsidP="00E86E7B">
      <w:pPr>
        <w:pStyle w:val="Heading3"/>
      </w:pPr>
      <w:bookmarkStart w:id="565" w:name="_Toc193087865"/>
      <w:r w:rsidRPr="00816C4A">
        <w:t>6.4.16</w:t>
      </w:r>
      <w:r w:rsidRPr="00816C4A">
        <w:tab/>
        <w:t>SET UP EVENT LIST</w:t>
      </w:r>
      <w:bookmarkEnd w:id="556"/>
      <w:bookmarkEnd w:id="557"/>
      <w:bookmarkEnd w:id="558"/>
      <w:bookmarkEnd w:id="559"/>
      <w:bookmarkEnd w:id="560"/>
      <w:bookmarkEnd w:id="561"/>
      <w:bookmarkEnd w:id="562"/>
      <w:bookmarkEnd w:id="563"/>
      <w:bookmarkEnd w:id="565"/>
    </w:p>
    <w:p w14:paraId="312E56BE" w14:textId="5252E2D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.4.16.</w:t>
      </w:r>
    </w:p>
    <w:p w14:paraId="59C28506" w14:textId="77777777" w:rsidR="00E86E7B" w:rsidRPr="00816C4A" w:rsidRDefault="00E86E7B" w:rsidP="00E86E7B">
      <w:pPr>
        <w:pStyle w:val="Heading3"/>
      </w:pPr>
      <w:bookmarkStart w:id="566" w:name="_Toc3200721"/>
      <w:bookmarkStart w:id="567" w:name="_Toc20392464"/>
      <w:bookmarkStart w:id="568" w:name="_Toc27774111"/>
      <w:bookmarkStart w:id="569" w:name="_Toc36482571"/>
      <w:bookmarkStart w:id="570" w:name="_Toc36484230"/>
      <w:bookmarkStart w:id="571" w:name="_Toc44933160"/>
      <w:bookmarkStart w:id="572" w:name="_Toc50972113"/>
      <w:bookmarkStart w:id="573" w:name="_Toc57104867"/>
      <w:bookmarkStart w:id="574" w:name="_Toc193087866"/>
      <w:r w:rsidRPr="00816C4A">
        <w:t>6.4.17</w:t>
      </w:r>
      <w:r w:rsidRPr="00816C4A">
        <w:tab/>
        <w:t>PERFORM CARD APDU</w:t>
      </w:r>
      <w:bookmarkEnd w:id="566"/>
      <w:bookmarkEnd w:id="567"/>
      <w:bookmarkEnd w:id="568"/>
      <w:bookmarkEnd w:id="569"/>
      <w:bookmarkEnd w:id="570"/>
      <w:bookmarkEnd w:id="571"/>
      <w:bookmarkEnd w:id="572"/>
      <w:bookmarkEnd w:id="573"/>
      <w:bookmarkEnd w:id="574"/>
    </w:p>
    <w:p w14:paraId="16761465" w14:textId="6C7261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.4.17.</w:t>
      </w:r>
    </w:p>
    <w:p w14:paraId="4AF918AB" w14:textId="77777777" w:rsidR="00E86E7B" w:rsidRPr="00816C4A" w:rsidRDefault="00E86E7B" w:rsidP="00E86E7B">
      <w:pPr>
        <w:pStyle w:val="Heading3"/>
      </w:pPr>
      <w:bookmarkStart w:id="575" w:name="_Toc3200722"/>
      <w:bookmarkStart w:id="576" w:name="_Toc20392465"/>
      <w:bookmarkStart w:id="577" w:name="_Toc27774112"/>
      <w:bookmarkStart w:id="578" w:name="_Toc36482572"/>
      <w:bookmarkStart w:id="579" w:name="_Toc36484231"/>
      <w:bookmarkStart w:id="580" w:name="_Toc44933161"/>
      <w:bookmarkStart w:id="581" w:name="_Toc50972114"/>
      <w:bookmarkStart w:id="582" w:name="_Toc57104868"/>
      <w:bookmarkStart w:id="583" w:name="_Toc193087867"/>
      <w:r w:rsidRPr="00816C4A">
        <w:t>6.4.18</w:t>
      </w:r>
      <w:r w:rsidRPr="00816C4A">
        <w:tab/>
        <w:t>POWER OFF CARD</w:t>
      </w:r>
      <w:bookmarkEnd w:id="575"/>
      <w:bookmarkEnd w:id="576"/>
      <w:bookmarkEnd w:id="577"/>
      <w:bookmarkEnd w:id="578"/>
      <w:bookmarkEnd w:id="579"/>
      <w:bookmarkEnd w:id="580"/>
      <w:bookmarkEnd w:id="581"/>
      <w:bookmarkEnd w:id="582"/>
      <w:bookmarkEnd w:id="583"/>
    </w:p>
    <w:p w14:paraId="513437E1" w14:textId="14E885C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.4.18.</w:t>
      </w:r>
    </w:p>
    <w:p w14:paraId="5B5091D2" w14:textId="77777777" w:rsidR="00E86E7B" w:rsidRPr="00816C4A" w:rsidRDefault="00E86E7B" w:rsidP="00E86E7B">
      <w:pPr>
        <w:pStyle w:val="Heading3"/>
      </w:pPr>
      <w:bookmarkStart w:id="584" w:name="_Toc3200723"/>
      <w:bookmarkStart w:id="585" w:name="_Toc20392466"/>
      <w:bookmarkStart w:id="586" w:name="_Toc27774113"/>
      <w:bookmarkStart w:id="587" w:name="_Toc36482573"/>
      <w:bookmarkStart w:id="588" w:name="_Toc36484232"/>
      <w:bookmarkStart w:id="589" w:name="_Toc44933162"/>
      <w:bookmarkStart w:id="590" w:name="_Toc50972115"/>
      <w:bookmarkStart w:id="591" w:name="_Toc57104869"/>
      <w:bookmarkStart w:id="592" w:name="_Toc193087868"/>
      <w:r w:rsidRPr="00816C4A">
        <w:t>6.4.19</w:t>
      </w:r>
      <w:r w:rsidRPr="00816C4A">
        <w:tab/>
        <w:t>POWER ON CARD</w:t>
      </w:r>
      <w:bookmarkEnd w:id="584"/>
      <w:bookmarkEnd w:id="585"/>
      <w:bookmarkEnd w:id="586"/>
      <w:bookmarkEnd w:id="587"/>
      <w:bookmarkEnd w:id="588"/>
      <w:bookmarkEnd w:id="589"/>
      <w:bookmarkEnd w:id="590"/>
      <w:bookmarkEnd w:id="591"/>
      <w:bookmarkEnd w:id="592"/>
    </w:p>
    <w:p w14:paraId="3CF71263" w14:textId="0F1E39B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.4.19.</w:t>
      </w:r>
    </w:p>
    <w:p w14:paraId="6D89256C" w14:textId="77777777" w:rsidR="00E86E7B" w:rsidRPr="00816C4A" w:rsidRDefault="00E86E7B" w:rsidP="00E86E7B">
      <w:pPr>
        <w:pStyle w:val="Heading3"/>
      </w:pPr>
      <w:bookmarkStart w:id="593" w:name="_Toc3200724"/>
      <w:bookmarkStart w:id="594" w:name="_Toc20392467"/>
      <w:bookmarkStart w:id="595" w:name="_Toc27774114"/>
      <w:bookmarkStart w:id="596" w:name="_Toc36482574"/>
      <w:bookmarkStart w:id="597" w:name="_Toc36484233"/>
      <w:bookmarkStart w:id="598" w:name="_Toc44933163"/>
      <w:bookmarkStart w:id="599" w:name="_Toc50972116"/>
      <w:bookmarkStart w:id="600" w:name="_Toc57104870"/>
      <w:bookmarkStart w:id="601" w:name="_Toc193087869"/>
      <w:r w:rsidRPr="00816C4A">
        <w:t>6.4.20</w:t>
      </w:r>
      <w:r w:rsidRPr="00816C4A">
        <w:tab/>
        <w:t>GET READER STATUS</w:t>
      </w:r>
      <w:bookmarkEnd w:id="593"/>
      <w:bookmarkEnd w:id="594"/>
      <w:bookmarkEnd w:id="595"/>
      <w:bookmarkEnd w:id="596"/>
      <w:bookmarkEnd w:id="597"/>
      <w:bookmarkEnd w:id="598"/>
      <w:bookmarkEnd w:id="599"/>
      <w:bookmarkEnd w:id="600"/>
      <w:bookmarkEnd w:id="601"/>
    </w:p>
    <w:p w14:paraId="416D88AF" w14:textId="2B12A57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.4.20.</w:t>
      </w:r>
    </w:p>
    <w:p w14:paraId="22218382" w14:textId="77777777" w:rsidR="00E86E7B" w:rsidRPr="00816C4A" w:rsidRDefault="00E86E7B" w:rsidP="00E86E7B">
      <w:pPr>
        <w:pStyle w:val="Heading3"/>
      </w:pPr>
      <w:bookmarkStart w:id="602" w:name="_Toc3200725"/>
      <w:bookmarkStart w:id="603" w:name="_Toc20392468"/>
      <w:bookmarkStart w:id="604" w:name="_Toc27774115"/>
      <w:bookmarkStart w:id="605" w:name="_Toc36482575"/>
      <w:bookmarkStart w:id="606" w:name="_Toc36484234"/>
      <w:bookmarkStart w:id="607" w:name="_Toc44933164"/>
      <w:bookmarkStart w:id="608" w:name="_Toc50972117"/>
      <w:bookmarkStart w:id="609" w:name="_Toc57104871"/>
      <w:bookmarkStart w:id="610" w:name="_Toc193087870"/>
      <w:r w:rsidRPr="00816C4A">
        <w:lastRenderedPageBreak/>
        <w:t>6.4.21</w:t>
      </w:r>
      <w:r w:rsidRPr="00816C4A">
        <w:tab/>
        <w:t>TIMER MANAGEMENT</w:t>
      </w:r>
      <w:bookmarkEnd w:id="602"/>
      <w:bookmarkEnd w:id="603"/>
      <w:bookmarkEnd w:id="604"/>
      <w:bookmarkEnd w:id="605"/>
      <w:bookmarkEnd w:id="606"/>
      <w:bookmarkEnd w:id="607"/>
      <w:bookmarkEnd w:id="608"/>
      <w:bookmarkEnd w:id="609"/>
      <w:bookmarkEnd w:id="610"/>
    </w:p>
    <w:p w14:paraId="7ABED536" w14:textId="18E928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.4.21.</w:t>
      </w:r>
    </w:p>
    <w:p w14:paraId="0606614C" w14:textId="77777777" w:rsidR="00E86E7B" w:rsidRPr="00816C4A" w:rsidRDefault="00E86E7B" w:rsidP="00E86E7B">
      <w:pPr>
        <w:pStyle w:val="Heading3"/>
      </w:pPr>
      <w:bookmarkStart w:id="611" w:name="_Toc3200726"/>
      <w:bookmarkStart w:id="612" w:name="_Toc20392469"/>
      <w:bookmarkStart w:id="613" w:name="_Toc27774116"/>
      <w:bookmarkStart w:id="614" w:name="_Toc36482576"/>
      <w:bookmarkStart w:id="615" w:name="_Toc36484235"/>
      <w:bookmarkStart w:id="616" w:name="_Toc44933165"/>
      <w:bookmarkStart w:id="617" w:name="_Toc50972118"/>
      <w:bookmarkStart w:id="618" w:name="_Toc57104872"/>
      <w:bookmarkStart w:id="619" w:name="_Toc193087871"/>
      <w:r w:rsidRPr="00816C4A">
        <w:t>6.4.22</w:t>
      </w:r>
      <w:r w:rsidRPr="00816C4A">
        <w:tab/>
        <w:t>SET UP IDLE MODE TEXT</w:t>
      </w:r>
      <w:bookmarkEnd w:id="611"/>
      <w:bookmarkEnd w:id="612"/>
      <w:bookmarkEnd w:id="613"/>
      <w:bookmarkEnd w:id="614"/>
      <w:bookmarkEnd w:id="615"/>
      <w:bookmarkEnd w:id="616"/>
      <w:bookmarkEnd w:id="617"/>
      <w:bookmarkEnd w:id="618"/>
      <w:bookmarkEnd w:id="619"/>
    </w:p>
    <w:p w14:paraId="3DCF4AA5" w14:textId="18C9BE0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.4.22.</w:t>
      </w:r>
    </w:p>
    <w:p w14:paraId="546F71F5" w14:textId="77777777" w:rsidR="00E86E7B" w:rsidRPr="00816C4A" w:rsidRDefault="00E86E7B" w:rsidP="00E86E7B">
      <w:pPr>
        <w:pStyle w:val="Heading3"/>
      </w:pPr>
      <w:bookmarkStart w:id="620" w:name="_Toc3200727"/>
      <w:bookmarkStart w:id="621" w:name="_Toc20392470"/>
      <w:bookmarkStart w:id="622" w:name="_Toc27774117"/>
      <w:bookmarkStart w:id="623" w:name="_Toc36482577"/>
      <w:bookmarkStart w:id="624" w:name="_Toc36484236"/>
      <w:bookmarkStart w:id="625" w:name="_Toc44933166"/>
      <w:bookmarkStart w:id="626" w:name="_Toc50972119"/>
      <w:bookmarkStart w:id="627" w:name="_Toc57104873"/>
      <w:bookmarkStart w:id="628" w:name="_Toc193087872"/>
      <w:r w:rsidRPr="00816C4A">
        <w:t>6.4.23</w:t>
      </w:r>
      <w:r w:rsidRPr="00816C4A">
        <w:tab/>
        <w:t>RUN AT COMMAND</w:t>
      </w:r>
      <w:bookmarkEnd w:id="620"/>
      <w:bookmarkEnd w:id="621"/>
      <w:bookmarkEnd w:id="622"/>
      <w:bookmarkEnd w:id="623"/>
      <w:bookmarkEnd w:id="624"/>
      <w:bookmarkEnd w:id="625"/>
      <w:bookmarkEnd w:id="626"/>
      <w:bookmarkEnd w:id="627"/>
      <w:bookmarkEnd w:id="628"/>
    </w:p>
    <w:p w14:paraId="5273B1EC" w14:textId="359327C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.4.23.</w:t>
      </w:r>
    </w:p>
    <w:p w14:paraId="3B7D967B" w14:textId="77777777" w:rsidR="00E86E7B" w:rsidRPr="00816C4A" w:rsidRDefault="00E86E7B" w:rsidP="00E86E7B">
      <w:pPr>
        <w:pStyle w:val="Heading3"/>
      </w:pPr>
      <w:bookmarkStart w:id="629" w:name="_Toc3200728"/>
      <w:bookmarkStart w:id="630" w:name="_Toc20392471"/>
      <w:bookmarkStart w:id="631" w:name="_Toc27774118"/>
      <w:bookmarkStart w:id="632" w:name="_Toc36482578"/>
      <w:bookmarkStart w:id="633" w:name="_Toc36484237"/>
      <w:bookmarkStart w:id="634" w:name="_Toc44933167"/>
      <w:bookmarkStart w:id="635" w:name="_Toc50972120"/>
      <w:bookmarkStart w:id="636" w:name="_Toc57104874"/>
      <w:bookmarkStart w:id="637" w:name="_Toc193087873"/>
      <w:r w:rsidRPr="00816C4A">
        <w:t>6.4.24</w:t>
      </w:r>
      <w:r w:rsidRPr="00816C4A">
        <w:tab/>
        <w:t>SEND DTMF</w:t>
      </w:r>
      <w:bookmarkEnd w:id="629"/>
      <w:bookmarkEnd w:id="630"/>
      <w:bookmarkEnd w:id="631"/>
      <w:bookmarkEnd w:id="632"/>
      <w:bookmarkEnd w:id="633"/>
      <w:bookmarkEnd w:id="634"/>
      <w:bookmarkEnd w:id="635"/>
      <w:bookmarkEnd w:id="636"/>
      <w:bookmarkEnd w:id="637"/>
    </w:p>
    <w:p w14:paraId="5C02CE2A" w14:textId="3645DC3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.4.24.</w:t>
      </w:r>
    </w:p>
    <w:p w14:paraId="72AC0728" w14:textId="77777777" w:rsidR="00E86E7B" w:rsidRPr="00816C4A" w:rsidRDefault="00E86E7B" w:rsidP="00E86E7B">
      <w:pPr>
        <w:pStyle w:val="Heading3"/>
      </w:pPr>
      <w:bookmarkStart w:id="638" w:name="_Toc3200729"/>
      <w:bookmarkStart w:id="639" w:name="_Toc20392472"/>
      <w:bookmarkStart w:id="640" w:name="_Toc27774119"/>
      <w:bookmarkStart w:id="641" w:name="_Toc36482579"/>
      <w:bookmarkStart w:id="642" w:name="_Toc36484238"/>
      <w:bookmarkStart w:id="643" w:name="_Toc44933168"/>
      <w:bookmarkStart w:id="644" w:name="_Toc50972121"/>
      <w:bookmarkStart w:id="645" w:name="_Toc57104875"/>
      <w:bookmarkStart w:id="646" w:name="_Toc193087874"/>
      <w:r w:rsidRPr="00816C4A">
        <w:t>6.4.25</w:t>
      </w:r>
      <w:r w:rsidRPr="00816C4A">
        <w:tab/>
        <w:t>LANGUAGE NOTIFICATION</w:t>
      </w:r>
      <w:bookmarkEnd w:id="638"/>
      <w:bookmarkEnd w:id="639"/>
      <w:bookmarkEnd w:id="640"/>
      <w:bookmarkEnd w:id="641"/>
      <w:bookmarkEnd w:id="642"/>
      <w:bookmarkEnd w:id="643"/>
      <w:bookmarkEnd w:id="644"/>
      <w:bookmarkEnd w:id="645"/>
      <w:bookmarkEnd w:id="646"/>
    </w:p>
    <w:p w14:paraId="4C9B8AEF" w14:textId="1142CF4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.4.25.</w:t>
      </w:r>
    </w:p>
    <w:p w14:paraId="062DC0FA" w14:textId="77777777" w:rsidR="00E86E7B" w:rsidRPr="00816C4A" w:rsidRDefault="00E86E7B" w:rsidP="00E86E7B">
      <w:pPr>
        <w:pStyle w:val="Heading3"/>
      </w:pPr>
      <w:bookmarkStart w:id="647" w:name="_Toc3200730"/>
      <w:bookmarkStart w:id="648" w:name="_Toc20392473"/>
      <w:bookmarkStart w:id="649" w:name="_Toc27774120"/>
      <w:bookmarkStart w:id="650" w:name="_Toc36482580"/>
      <w:bookmarkStart w:id="651" w:name="_Toc36484239"/>
      <w:bookmarkStart w:id="652" w:name="_Toc44933169"/>
      <w:bookmarkStart w:id="653" w:name="_Toc50972122"/>
      <w:bookmarkStart w:id="654" w:name="_Toc57104876"/>
      <w:bookmarkStart w:id="655" w:name="_Toc193087875"/>
      <w:r w:rsidRPr="00816C4A">
        <w:t>6.4.26</w:t>
      </w:r>
      <w:r w:rsidRPr="00816C4A">
        <w:tab/>
        <w:t>LAUNCH BROWSER</w:t>
      </w:r>
      <w:bookmarkEnd w:id="647"/>
      <w:bookmarkEnd w:id="648"/>
      <w:bookmarkEnd w:id="649"/>
      <w:bookmarkEnd w:id="650"/>
      <w:bookmarkEnd w:id="651"/>
      <w:bookmarkEnd w:id="652"/>
      <w:bookmarkEnd w:id="653"/>
      <w:bookmarkEnd w:id="654"/>
      <w:bookmarkEnd w:id="655"/>
    </w:p>
    <w:p w14:paraId="2450FB9B" w14:textId="001A991D" w:rsidR="00E86E7B" w:rsidRPr="00816C4A" w:rsidRDefault="00E86E7B" w:rsidP="00E86E7B">
      <w:r w:rsidRPr="00816C4A">
        <w:t xml:space="preserve">This command is used to request a browser inside a browser-enabled ME to interpret the content corresponding to a URL. See ETSI TS 102 223 [32] </w:t>
      </w:r>
      <w:r w:rsidR="003413FE" w:rsidRPr="00816C4A">
        <w:t>clause</w:t>
      </w:r>
      <w:r w:rsidR="003413FE">
        <w:t> </w:t>
      </w:r>
      <w:r w:rsidR="003413FE" w:rsidRPr="00816C4A">
        <w:t>6</w:t>
      </w:r>
      <w:r w:rsidRPr="00816C4A">
        <w:t>.4.26.</w:t>
      </w:r>
    </w:p>
    <w:p w14:paraId="51D13968" w14:textId="3127C3A1"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6" w:name="_Toc3200731"/>
      <w:bookmarkStart w:id="657" w:name="_Toc20392474"/>
      <w:bookmarkStart w:id="658" w:name="_Toc27774121"/>
      <w:bookmarkStart w:id="659" w:name="_Toc36482581"/>
      <w:bookmarkStart w:id="660" w:name="_Toc36484240"/>
      <w:bookmarkStart w:id="661" w:name="_Toc44933170"/>
      <w:bookmarkStart w:id="662" w:name="_Toc50972123"/>
      <w:bookmarkStart w:id="663" w:name="_Toc57104877"/>
      <w:bookmarkStart w:id="664" w:name="_Toc193087876"/>
      <w:r w:rsidRPr="00816C4A">
        <w:t>6.4.27</w:t>
      </w:r>
      <w:r w:rsidRPr="00816C4A">
        <w:tab/>
        <w:t>OPEN CHANNEL</w:t>
      </w:r>
      <w:bookmarkEnd w:id="656"/>
      <w:bookmarkEnd w:id="657"/>
      <w:bookmarkEnd w:id="658"/>
      <w:bookmarkEnd w:id="659"/>
      <w:bookmarkEnd w:id="660"/>
      <w:bookmarkEnd w:id="661"/>
      <w:bookmarkEnd w:id="662"/>
      <w:bookmarkEnd w:id="663"/>
      <w:bookmarkEnd w:id="664"/>
    </w:p>
    <w:p w14:paraId="5F4A80FB" w14:textId="77777777" w:rsidR="00E86E7B" w:rsidRPr="00816C4A" w:rsidRDefault="00E86E7B" w:rsidP="00E86E7B">
      <w:pPr>
        <w:pStyle w:val="Heading4"/>
      </w:pPr>
      <w:bookmarkStart w:id="665" w:name="_Toc3200732"/>
      <w:bookmarkStart w:id="666" w:name="_Toc20392475"/>
      <w:bookmarkStart w:id="667" w:name="_Toc27774122"/>
      <w:bookmarkStart w:id="668" w:name="_Toc36482582"/>
      <w:bookmarkStart w:id="669" w:name="_Toc36484241"/>
      <w:bookmarkStart w:id="670" w:name="_Toc44933171"/>
      <w:bookmarkStart w:id="671" w:name="_Toc50972124"/>
      <w:bookmarkStart w:id="672" w:name="_Toc57104878"/>
      <w:bookmarkStart w:id="673" w:name="_Toc193087877"/>
      <w:r w:rsidRPr="00816C4A">
        <w:t>6.4.27.1</w:t>
      </w:r>
      <w:r w:rsidRPr="00816C4A">
        <w:tab/>
        <w:t>OPEN CHANNEL related to CS bearer</w:t>
      </w:r>
      <w:bookmarkEnd w:id="665"/>
      <w:bookmarkEnd w:id="666"/>
      <w:bookmarkEnd w:id="667"/>
      <w:bookmarkEnd w:id="668"/>
      <w:bookmarkEnd w:id="669"/>
      <w:bookmarkEnd w:id="670"/>
      <w:bookmarkEnd w:id="671"/>
      <w:bookmarkEnd w:id="672"/>
      <w:bookmarkEnd w:id="673"/>
    </w:p>
    <w:p w14:paraId="48430CC0" w14:textId="19C9607A" w:rsidR="00E86E7B" w:rsidRPr="00816C4A" w:rsidRDefault="00E86E7B" w:rsidP="00E86E7B">
      <w:r w:rsidRPr="00816C4A">
        <w:t xml:space="preserve">This command is issued by the UICC to request a channel opening. The procedure is defined in ETSI TS 102 223 [32] </w:t>
      </w:r>
      <w:r w:rsidR="003413FE" w:rsidRPr="00816C4A">
        <w:t>clause</w:t>
      </w:r>
      <w:r w:rsidR="003413FE">
        <w:t> </w:t>
      </w:r>
      <w:r w:rsidR="003413FE"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2849F18"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4" w:name="_Toc3200733"/>
      <w:bookmarkStart w:id="675" w:name="_Toc20392476"/>
      <w:bookmarkStart w:id="676" w:name="_Toc27774123"/>
      <w:bookmarkStart w:id="677" w:name="_Toc36482583"/>
      <w:bookmarkStart w:id="678" w:name="_Toc36484242"/>
      <w:bookmarkStart w:id="679" w:name="_Toc44933172"/>
      <w:bookmarkStart w:id="680" w:name="_Toc50972125"/>
      <w:bookmarkStart w:id="681" w:name="_Toc57104879"/>
      <w:bookmarkStart w:id="682" w:name="_Toc193087878"/>
      <w:r w:rsidRPr="00816C4A">
        <w:t>6.4.27.2</w:t>
      </w:r>
      <w:r w:rsidRPr="00816C4A">
        <w:tab/>
      </w:r>
      <w:bookmarkStart w:id="683" w:name="_Toc3200734"/>
      <w:bookmarkStart w:id="684" w:name="_Toc20392477"/>
      <w:bookmarkStart w:id="685" w:name="_Toc27774124"/>
      <w:bookmarkStart w:id="686" w:name="_Toc36482584"/>
      <w:bookmarkStart w:id="687" w:name="_Toc36484243"/>
      <w:bookmarkStart w:id="688" w:name="_Toc44933173"/>
      <w:bookmarkStart w:id="689" w:name="_Toc50972126"/>
      <w:bookmarkStart w:id="690" w:name="_Toc57104880"/>
      <w:bookmarkEnd w:id="674"/>
      <w:bookmarkEnd w:id="675"/>
      <w:bookmarkEnd w:id="676"/>
      <w:bookmarkEnd w:id="677"/>
      <w:bookmarkEnd w:id="678"/>
      <w:bookmarkEnd w:id="679"/>
      <w:bookmarkEnd w:id="680"/>
      <w:bookmarkEnd w:id="681"/>
      <w:r w:rsidR="00663A5D" w:rsidRPr="00816C4A">
        <w:t>OPEN CHANNEL related to GPRS/UTRAN packet service/E-UTRAN</w:t>
      </w:r>
      <w:r w:rsidR="00663A5D">
        <w:t>/Satellite E-UTRAN</w:t>
      </w:r>
      <w:r w:rsidR="00663A5D" w:rsidRPr="00816C4A">
        <w:t>/NG-RAN</w:t>
      </w:r>
      <w:r w:rsidR="00663A5D" w:rsidRPr="008E0B10">
        <w:t>/Satellite NG-RAN</w:t>
      </w:r>
      <w:bookmarkEnd w:id="682"/>
    </w:p>
    <w:p w14:paraId="5B459F65" w14:textId="474851C0" w:rsidR="00663A5D" w:rsidRPr="00816C4A" w:rsidRDefault="00663A5D" w:rsidP="00663A5D">
      <w:r w:rsidRPr="00816C4A">
        <w:t xml:space="preserve">The procedures defined in ETSI TS 102 223 [32] </w:t>
      </w:r>
      <w:r w:rsidR="003413FE" w:rsidRPr="00816C4A">
        <w:t>clause</w:t>
      </w:r>
      <w:r w:rsidR="003413FE">
        <w:t> </w:t>
      </w:r>
      <w:r w:rsidR="003413FE"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lastRenderedPageBreak/>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4F2D9CF4" w:rsidR="004F6A18" w:rsidRPr="00816C4A" w:rsidRDefault="004F6A18" w:rsidP="004F6A18">
      <w:r w:rsidRPr="00816C4A">
        <w:t xml:space="preserve">In addition to the examples given in ETSI TS 102 223 [32] </w:t>
      </w:r>
      <w:r w:rsidR="003413FE" w:rsidRPr="00816C4A">
        <w:t>clause</w:t>
      </w:r>
      <w:r w:rsidR="003413FE">
        <w:t> </w:t>
      </w:r>
      <w:r w:rsidR="003413FE"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91" w:name="_Toc193087879"/>
      <w:r w:rsidRPr="00816C4A">
        <w:t>6.4.27.3</w:t>
      </w:r>
      <w:r w:rsidRPr="00816C4A">
        <w:tab/>
        <w:t>OPEN CHANNEL related to local bearer</w:t>
      </w:r>
      <w:bookmarkEnd w:id="683"/>
      <w:bookmarkEnd w:id="684"/>
      <w:bookmarkEnd w:id="685"/>
      <w:bookmarkEnd w:id="686"/>
      <w:bookmarkEnd w:id="687"/>
      <w:bookmarkEnd w:id="688"/>
      <w:bookmarkEnd w:id="689"/>
      <w:bookmarkEnd w:id="690"/>
      <w:bookmarkEnd w:id="691"/>
    </w:p>
    <w:p w14:paraId="24693297" w14:textId="3ECA852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.4.27.3.</w:t>
      </w:r>
    </w:p>
    <w:p w14:paraId="72C68CDD" w14:textId="77777777" w:rsidR="00E86E7B" w:rsidRPr="00816C4A" w:rsidRDefault="00E86E7B" w:rsidP="00E86E7B">
      <w:pPr>
        <w:pStyle w:val="Heading4"/>
      </w:pPr>
      <w:bookmarkStart w:id="692" w:name="_Toc3200735"/>
      <w:bookmarkStart w:id="693" w:name="_Toc20392478"/>
      <w:bookmarkStart w:id="694" w:name="_Toc27774125"/>
      <w:bookmarkStart w:id="695" w:name="_Toc36482585"/>
      <w:bookmarkStart w:id="696" w:name="_Toc36484244"/>
      <w:bookmarkStart w:id="697" w:name="_Toc44933174"/>
      <w:bookmarkStart w:id="698" w:name="_Toc50972127"/>
      <w:bookmarkStart w:id="699" w:name="_Toc57104881"/>
      <w:bookmarkStart w:id="700" w:name="_Toc193087880"/>
      <w:r w:rsidRPr="00816C4A">
        <w:t>6.4.27.4</w:t>
      </w:r>
      <w:r w:rsidRPr="00816C4A">
        <w:tab/>
        <w:t>OPEN CHANNEL related to Default (network) Bearer</w:t>
      </w:r>
      <w:bookmarkEnd w:id="692"/>
      <w:bookmarkEnd w:id="693"/>
      <w:bookmarkEnd w:id="694"/>
      <w:bookmarkEnd w:id="695"/>
      <w:bookmarkEnd w:id="696"/>
      <w:bookmarkEnd w:id="697"/>
      <w:bookmarkEnd w:id="698"/>
      <w:bookmarkEnd w:id="699"/>
      <w:bookmarkEnd w:id="700"/>
    </w:p>
    <w:p w14:paraId="4616FB76" w14:textId="356747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701" w:name="_Toc3200736"/>
      <w:bookmarkStart w:id="702" w:name="_Toc20392479"/>
      <w:bookmarkStart w:id="703" w:name="_Toc27774126"/>
      <w:bookmarkStart w:id="704" w:name="_Toc36482586"/>
      <w:bookmarkStart w:id="705" w:name="_Toc36484245"/>
      <w:bookmarkStart w:id="706" w:name="_Toc44933175"/>
      <w:bookmarkStart w:id="707" w:name="_Toc50972128"/>
      <w:bookmarkStart w:id="708" w:name="_Toc57104882"/>
      <w:bookmarkStart w:id="709" w:name="_Toc193087881"/>
      <w:r w:rsidRPr="00816C4A">
        <w:t>6.4.27.5</w:t>
      </w:r>
      <w:r w:rsidRPr="00816C4A">
        <w:tab/>
        <w:t>OPEN CHANNEL related to (I-)WLAN bearer</w:t>
      </w:r>
      <w:bookmarkEnd w:id="701"/>
      <w:bookmarkEnd w:id="702"/>
      <w:bookmarkEnd w:id="703"/>
      <w:bookmarkEnd w:id="704"/>
      <w:bookmarkEnd w:id="705"/>
      <w:bookmarkEnd w:id="706"/>
      <w:bookmarkEnd w:id="707"/>
      <w:bookmarkEnd w:id="708"/>
      <w:bookmarkEnd w:id="709"/>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lastRenderedPageBreak/>
        <w:t>Upon receiving this command, the ME shall decide if it is able to execute the command. Examples are given below, but the list is not exhaustive:</w:t>
      </w:r>
    </w:p>
    <w:p w14:paraId="14C78E1C" w14:textId="4635195E"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3413FE" w:rsidRPr="00816C4A">
        <w:t>TS</w:t>
      </w:r>
      <w:r w:rsidR="003413FE">
        <w:t> </w:t>
      </w:r>
      <w:r w:rsidR="003413FE" w:rsidRPr="00816C4A">
        <w:t>2</w:t>
      </w:r>
      <w:r w:rsidRPr="00816C4A">
        <w:t>4.302</w:t>
      </w:r>
      <w:r w:rsidR="003413FE">
        <w:t> </w:t>
      </w:r>
      <w:r w:rsidR="003413FE"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28DA5831"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lastRenderedPageBreak/>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10" w:name="_Toc3200737"/>
      <w:bookmarkStart w:id="711" w:name="_Toc20392480"/>
      <w:bookmarkStart w:id="712" w:name="_Toc27774127"/>
      <w:bookmarkStart w:id="713" w:name="_Toc36482587"/>
      <w:bookmarkStart w:id="714" w:name="_Toc36484246"/>
      <w:bookmarkStart w:id="715" w:name="_Toc44933176"/>
      <w:bookmarkStart w:id="716" w:name="_Toc50972129"/>
      <w:bookmarkStart w:id="717" w:name="_Toc57104883"/>
      <w:bookmarkStart w:id="718" w:name="_Toc193087882"/>
      <w:r w:rsidRPr="00816C4A">
        <w:t>6.4.27.6</w:t>
      </w:r>
      <w:r w:rsidRPr="00816C4A">
        <w:tab/>
        <w:t>OPEN CHANNEL related to Terminal Server Mode</w:t>
      </w:r>
      <w:bookmarkEnd w:id="710"/>
      <w:bookmarkEnd w:id="711"/>
      <w:bookmarkEnd w:id="712"/>
      <w:bookmarkEnd w:id="713"/>
      <w:bookmarkEnd w:id="714"/>
      <w:bookmarkEnd w:id="715"/>
      <w:bookmarkEnd w:id="716"/>
      <w:bookmarkEnd w:id="717"/>
      <w:bookmarkEnd w:id="718"/>
    </w:p>
    <w:p w14:paraId="64D0E188" w14:textId="71FC27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.4.27.6.</w:t>
      </w:r>
    </w:p>
    <w:p w14:paraId="3C68FA92" w14:textId="77777777" w:rsidR="00E86E7B" w:rsidRPr="00816C4A" w:rsidRDefault="00E86E7B" w:rsidP="00E86E7B">
      <w:pPr>
        <w:pStyle w:val="Heading4"/>
      </w:pPr>
      <w:bookmarkStart w:id="719" w:name="_Toc3200738"/>
      <w:bookmarkStart w:id="720" w:name="_Toc20392481"/>
      <w:bookmarkStart w:id="721" w:name="_Toc27774128"/>
      <w:bookmarkStart w:id="722" w:name="_Toc36482588"/>
      <w:bookmarkStart w:id="723" w:name="_Toc36484247"/>
      <w:bookmarkStart w:id="724" w:name="_Toc44933177"/>
      <w:bookmarkStart w:id="725" w:name="_Toc50972130"/>
      <w:bookmarkStart w:id="726" w:name="_Toc57104884"/>
      <w:bookmarkStart w:id="727" w:name="_Toc193087883"/>
      <w:r w:rsidRPr="00816C4A">
        <w:t>6.4.27.7</w:t>
      </w:r>
      <w:r w:rsidRPr="00816C4A">
        <w:tab/>
        <w:t>OPEN CHANNEL related to UICC Server Mode</w:t>
      </w:r>
      <w:bookmarkEnd w:id="719"/>
      <w:bookmarkEnd w:id="720"/>
      <w:bookmarkEnd w:id="721"/>
      <w:bookmarkEnd w:id="722"/>
      <w:bookmarkEnd w:id="723"/>
      <w:bookmarkEnd w:id="724"/>
      <w:bookmarkEnd w:id="725"/>
      <w:bookmarkEnd w:id="726"/>
      <w:bookmarkEnd w:id="727"/>
    </w:p>
    <w:p w14:paraId="2261768D" w14:textId="7A3B8EB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.4.27.5.</w:t>
      </w:r>
    </w:p>
    <w:p w14:paraId="100DCBF4" w14:textId="0857A358" w:rsidR="00E86E7B" w:rsidRPr="00816C4A" w:rsidRDefault="00E86E7B" w:rsidP="00E86E7B">
      <w:pPr>
        <w:pStyle w:val="Heading4"/>
      </w:pPr>
      <w:bookmarkStart w:id="728" w:name="_Toc3200739"/>
      <w:bookmarkStart w:id="729" w:name="_Toc20392482"/>
      <w:bookmarkStart w:id="730" w:name="_Toc27774129"/>
      <w:bookmarkStart w:id="731" w:name="_Toc36482589"/>
      <w:bookmarkStart w:id="732" w:name="_Toc36484248"/>
      <w:bookmarkStart w:id="733" w:name="_Toc44933178"/>
      <w:bookmarkStart w:id="734" w:name="_Toc50972131"/>
      <w:bookmarkStart w:id="735" w:name="_Toc57104885"/>
      <w:bookmarkStart w:id="736" w:name="_Toc193087884"/>
      <w:r w:rsidRPr="00816C4A">
        <w:t>6.4.27.8</w:t>
      </w:r>
      <w:r w:rsidR="0069568F">
        <w:tab/>
      </w:r>
      <w:r w:rsidRPr="00816C4A">
        <w:t>OPEN CHANNEL for IMS</w:t>
      </w:r>
      <w:bookmarkEnd w:id="728"/>
      <w:bookmarkEnd w:id="729"/>
      <w:bookmarkEnd w:id="730"/>
      <w:bookmarkEnd w:id="731"/>
      <w:bookmarkEnd w:id="732"/>
      <w:bookmarkEnd w:id="733"/>
      <w:bookmarkEnd w:id="734"/>
      <w:bookmarkEnd w:id="735"/>
      <w:bookmarkEnd w:id="736"/>
    </w:p>
    <w:p w14:paraId="7C56031D" w14:textId="77777777" w:rsidR="00E86E7B" w:rsidRPr="00816C4A" w:rsidRDefault="00E86E7B" w:rsidP="00E86E7B">
      <w:r w:rsidRPr="00816C4A">
        <w:t>The following applies if classes "e" and "t" are supported.</w:t>
      </w:r>
    </w:p>
    <w:p w14:paraId="0AC26793" w14:textId="070CE376" w:rsidR="00E86E7B" w:rsidRPr="00816C4A" w:rsidRDefault="00E86E7B" w:rsidP="00E86E7B">
      <w:pPr>
        <w:spacing w:after="0"/>
        <w:rPr>
          <w:lang w:val="en-US"/>
        </w:rPr>
      </w:pPr>
      <w:r w:rsidRPr="00816C4A">
        <w:rPr>
          <w:lang w:val="en-US"/>
        </w:rPr>
        <w:t xml:space="preserve">After a successful registration to IMS specified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24FBC475"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3413FE" w:rsidRPr="00816C4A">
        <w:t>TS</w:t>
      </w:r>
      <w:r w:rsidR="003413FE">
        <w:t> </w:t>
      </w:r>
      <w:r w:rsidR="003413FE" w:rsidRPr="00816C4A">
        <w:t>3</w:t>
      </w:r>
      <w:r w:rsidRPr="00816C4A">
        <w:t>1.102</w:t>
      </w:r>
      <w:r w:rsidR="003413FE">
        <w:t> </w:t>
      </w:r>
      <w:r w:rsidR="003413FE"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7" w:name="_Toc3200740"/>
      <w:bookmarkStart w:id="738" w:name="_Toc20392483"/>
      <w:bookmarkStart w:id="739" w:name="_Toc27774130"/>
      <w:bookmarkStart w:id="740" w:name="_Toc36482590"/>
      <w:bookmarkStart w:id="741" w:name="_Toc36484249"/>
      <w:bookmarkStart w:id="742" w:name="_Toc44933179"/>
      <w:bookmarkStart w:id="743" w:name="_Toc50972132"/>
      <w:bookmarkStart w:id="744" w:name="_Toc57104886"/>
      <w:bookmarkStart w:id="745" w:name="_Toc193087885"/>
      <w:r w:rsidRPr="00816C4A">
        <w:t>6.4.28</w:t>
      </w:r>
      <w:r w:rsidRPr="00816C4A">
        <w:tab/>
        <w:t>CLOSE CHANNEL</w:t>
      </w:r>
      <w:bookmarkEnd w:id="737"/>
      <w:bookmarkEnd w:id="738"/>
      <w:bookmarkEnd w:id="739"/>
      <w:bookmarkEnd w:id="740"/>
      <w:bookmarkEnd w:id="741"/>
      <w:bookmarkEnd w:id="742"/>
      <w:bookmarkEnd w:id="743"/>
      <w:bookmarkEnd w:id="744"/>
      <w:bookmarkEnd w:id="745"/>
    </w:p>
    <w:p w14:paraId="6A06506C" w14:textId="705127C4" w:rsidR="00E86E7B" w:rsidRPr="00816C4A" w:rsidRDefault="00E86E7B" w:rsidP="00E86E7B">
      <w:r w:rsidRPr="00816C4A">
        <w:t xml:space="preserve">ETSI TS 102 223 [32] </w:t>
      </w:r>
      <w:r w:rsidR="003413FE" w:rsidRPr="00816C4A">
        <w:t>clause</w:t>
      </w:r>
      <w:r w:rsidR="003413FE">
        <w:t> </w:t>
      </w:r>
      <w:r w:rsidR="003413FE"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6" w:name="_Toc3200741"/>
      <w:bookmarkStart w:id="747" w:name="_Toc20392484"/>
      <w:bookmarkStart w:id="748" w:name="_Toc27774131"/>
      <w:bookmarkStart w:id="749" w:name="_Toc36482591"/>
      <w:bookmarkStart w:id="750" w:name="_Toc36484250"/>
      <w:bookmarkStart w:id="751" w:name="_Toc44933180"/>
      <w:bookmarkStart w:id="752" w:name="_Toc50972133"/>
      <w:bookmarkStart w:id="753" w:name="_Toc57104887"/>
      <w:bookmarkStart w:id="754" w:name="_Toc193087886"/>
      <w:r w:rsidRPr="00816C4A">
        <w:lastRenderedPageBreak/>
        <w:t>6.4.29</w:t>
      </w:r>
      <w:r w:rsidRPr="00816C4A">
        <w:tab/>
        <w:t>RECEIVE DATA</w:t>
      </w:r>
      <w:bookmarkEnd w:id="746"/>
      <w:bookmarkEnd w:id="747"/>
      <w:bookmarkEnd w:id="748"/>
      <w:bookmarkEnd w:id="749"/>
      <w:bookmarkEnd w:id="750"/>
      <w:bookmarkEnd w:id="751"/>
      <w:bookmarkEnd w:id="752"/>
      <w:bookmarkEnd w:id="753"/>
      <w:bookmarkEnd w:id="754"/>
    </w:p>
    <w:p w14:paraId="77DA643F" w14:textId="2CFFAFB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.4.29.</w:t>
      </w:r>
    </w:p>
    <w:p w14:paraId="1044B7FB" w14:textId="77777777" w:rsidR="00E86E7B" w:rsidRPr="00816C4A" w:rsidRDefault="00E86E7B" w:rsidP="00E86E7B">
      <w:pPr>
        <w:pStyle w:val="Heading3"/>
      </w:pPr>
      <w:bookmarkStart w:id="755" w:name="_Toc3200742"/>
      <w:bookmarkStart w:id="756" w:name="_Toc20392485"/>
      <w:bookmarkStart w:id="757" w:name="_Toc27774132"/>
      <w:bookmarkStart w:id="758" w:name="_Toc36482592"/>
      <w:bookmarkStart w:id="759" w:name="_Toc36484251"/>
      <w:bookmarkStart w:id="760" w:name="_Toc44933181"/>
      <w:bookmarkStart w:id="761" w:name="_Toc50972134"/>
      <w:bookmarkStart w:id="762" w:name="_Toc57104888"/>
      <w:bookmarkStart w:id="763" w:name="_Toc193087887"/>
      <w:r w:rsidRPr="00816C4A">
        <w:t>6.4.30</w:t>
      </w:r>
      <w:r w:rsidRPr="00816C4A">
        <w:tab/>
        <w:t>SEND DATA</w:t>
      </w:r>
      <w:bookmarkEnd w:id="755"/>
      <w:bookmarkEnd w:id="756"/>
      <w:bookmarkEnd w:id="757"/>
      <w:bookmarkEnd w:id="758"/>
      <w:bookmarkEnd w:id="759"/>
      <w:bookmarkEnd w:id="760"/>
      <w:bookmarkEnd w:id="761"/>
      <w:bookmarkEnd w:id="762"/>
      <w:bookmarkEnd w:id="763"/>
    </w:p>
    <w:p w14:paraId="3752CBA9" w14:textId="4F59407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.4.30.</w:t>
      </w:r>
    </w:p>
    <w:p w14:paraId="7E5BE410" w14:textId="77777777" w:rsidR="00E86E7B" w:rsidRPr="00816C4A" w:rsidRDefault="00E86E7B" w:rsidP="00E86E7B">
      <w:pPr>
        <w:pStyle w:val="Heading3"/>
      </w:pPr>
      <w:bookmarkStart w:id="764" w:name="_Toc3200743"/>
      <w:bookmarkStart w:id="765" w:name="_Toc20392486"/>
      <w:bookmarkStart w:id="766" w:name="_Toc27774133"/>
      <w:bookmarkStart w:id="767" w:name="_Toc36482593"/>
      <w:bookmarkStart w:id="768" w:name="_Toc36484252"/>
      <w:bookmarkStart w:id="769" w:name="_Toc44933182"/>
      <w:bookmarkStart w:id="770" w:name="_Toc50972135"/>
      <w:bookmarkStart w:id="771" w:name="_Toc57104889"/>
      <w:bookmarkStart w:id="772" w:name="_Toc193087888"/>
      <w:r w:rsidRPr="00816C4A">
        <w:t>6.4.31</w:t>
      </w:r>
      <w:r w:rsidRPr="00816C4A">
        <w:tab/>
        <w:t>GET CHANNEL STATUS</w:t>
      </w:r>
      <w:bookmarkEnd w:id="764"/>
      <w:bookmarkEnd w:id="765"/>
      <w:bookmarkEnd w:id="766"/>
      <w:bookmarkEnd w:id="767"/>
      <w:bookmarkEnd w:id="768"/>
      <w:bookmarkEnd w:id="769"/>
      <w:bookmarkEnd w:id="770"/>
      <w:bookmarkEnd w:id="771"/>
      <w:bookmarkEnd w:id="772"/>
    </w:p>
    <w:p w14:paraId="26493991" w14:textId="6FD482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.4.31.</w:t>
      </w:r>
    </w:p>
    <w:p w14:paraId="62323DF9" w14:textId="77777777" w:rsidR="00E86E7B" w:rsidRPr="00816C4A" w:rsidRDefault="00E86E7B" w:rsidP="00E86E7B">
      <w:pPr>
        <w:pStyle w:val="Heading3"/>
      </w:pPr>
      <w:bookmarkStart w:id="773" w:name="_Toc3200744"/>
      <w:bookmarkStart w:id="774" w:name="_Toc20392487"/>
      <w:bookmarkStart w:id="775" w:name="_Toc27774134"/>
      <w:bookmarkStart w:id="776" w:name="_Toc36482594"/>
      <w:bookmarkStart w:id="777" w:name="_Toc36484253"/>
      <w:bookmarkStart w:id="778" w:name="_Toc44933183"/>
      <w:bookmarkStart w:id="779" w:name="_Toc50972136"/>
      <w:bookmarkStart w:id="780" w:name="_Toc57104890"/>
      <w:bookmarkStart w:id="781" w:name="_Toc193087889"/>
      <w:r w:rsidRPr="00816C4A">
        <w:t>6.4.32</w:t>
      </w:r>
      <w:r w:rsidRPr="00816C4A">
        <w:tab/>
        <w:t>SERVICE SEARCH</w:t>
      </w:r>
      <w:bookmarkEnd w:id="773"/>
      <w:bookmarkEnd w:id="774"/>
      <w:bookmarkEnd w:id="775"/>
      <w:bookmarkEnd w:id="776"/>
      <w:bookmarkEnd w:id="777"/>
      <w:bookmarkEnd w:id="778"/>
      <w:bookmarkEnd w:id="779"/>
      <w:bookmarkEnd w:id="780"/>
      <w:bookmarkEnd w:id="781"/>
    </w:p>
    <w:p w14:paraId="3C80728B" w14:textId="571F425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.4.32.</w:t>
      </w:r>
    </w:p>
    <w:p w14:paraId="26B7065B" w14:textId="77777777" w:rsidR="00E86E7B" w:rsidRPr="00816C4A" w:rsidRDefault="00E86E7B" w:rsidP="00E86E7B">
      <w:pPr>
        <w:pStyle w:val="Heading3"/>
      </w:pPr>
      <w:bookmarkStart w:id="782" w:name="_Toc3200745"/>
      <w:bookmarkStart w:id="783" w:name="_Toc20392488"/>
      <w:bookmarkStart w:id="784" w:name="_Toc27774135"/>
      <w:bookmarkStart w:id="785" w:name="_Toc36482595"/>
      <w:bookmarkStart w:id="786" w:name="_Toc36484254"/>
      <w:bookmarkStart w:id="787" w:name="_Toc44933184"/>
      <w:bookmarkStart w:id="788" w:name="_Toc50972137"/>
      <w:bookmarkStart w:id="789" w:name="_Toc57104891"/>
      <w:bookmarkStart w:id="790" w:name="_Toc193087890"/>
      <w:r w:rsidRPr="00816C4A">
        <w:t>6.4.33</w:t>
      </w:r>
      <w:r w:rsidRPr="00816C4A">
        <w:tab/>
        <w:t>GET SERVICE INFORMATION</w:t>
      </w:r>
      <w:bookmarkEnd w:id="782"/>
      <w:bookmarkEnd w:id="783"/>
      <w:bookmarkEnd w:id="784"/>
      <w:bookmarkEnd w:id="785"/>
      <w:bookmarkEnd w:id="786"/>
      <w:bookmarkEnd w:id="787"/>
      <w:bookmarkEnd w:id="788"/>
      <w:bookmarkEnd w:id="789"/>
      <w:bookmarkEnd w:id="790"/>
    </w:p>
    <w:p w14:paraId="567B8BF4" w14:textId="37F2E1C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.4.33.</w:t>
      </w:r>
    </w:p>
    <w:p w14:paraId="5CB4E0A3" w14:textId="77777777" w:rsidR="00E86E7B" w:rsidRPr="00816C4A" w:rsidRDefault="00E86E7B" w:rsidP="00E86E7B">
      <w:pPr>
        <w:pStyle w:val="Heading3"/>
      </w:pPr>
      <w:bookmarkStart w:id="791" w:name="_Toc3200746"/>
      <w:bookmarkStart w:id="792" w:name="_Toc20392489"/>
      <w:bookmarkStart w:id="793" w:name="_Toc27774136"/>
      <w:bookmarkStart w:id="794" w:name="_Toc36482596"/>
      <w:bookmarkStart w:id="795" w:name="_Toc36484255"/>
      <w:bookmarkStart w:id="796" w:name="_Toc44933185"/>
      <w:bookmarkStart w:id="797" w:name="_Toc50972138"/>
      <w:bookmarkStart w:id="798" w:name="_Toc57104892"/>
      <w:bookmarkStart w:id="799" w:name="_Toc193087891"/>
      <w:r w:rsidRPr="00816C4A">
        <w:t>6.4.34</w:t>
      </w:r>
      <w:r w:rsidRPr="00816C4A">
        <w:tab/>
        <w:t>DECLARE SERVICE</w:t>
      </w:r>
      <w:bookmarkEnd w:id="791"/>
      <w:bookmarkEnd w:id="792"/>
      <w:bookmarkEnd w:id="793"/>
      <w:bookmarkEnd w:id="794"/>
      <w:bookmarkEnd w:id="795"/>
      <w:bookmarkEnd w:id="796"/>
      <w:bookmarkEnd w:id="797"/>
      <w:bookmarkEnd w:id="798"/>
      <w:bookmarkEnd w:id="799"/>
    </w:p>
    <w:p w14:paraId="221AB49E" w14:textId="6F4976B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.4.34.</w:t>
      </w:r>
    </w:p>
    <w:p w14:paraId="758FDE59" w14:textId="77777777" w:rsidR="00E86E7B" w:rsidRPr="00816C4A" w:rsidRDefault="00E86E7B" w:rsidP="00E86E7B">
      <w:pPr>
        <w:pStyle w:val="Heading3"/>
      </w:pPr>
      <w:bookmarkStart w:id="800" w:name="_Toc3200747"/>
      <w:bookmarkStart w:id="801" w:name="_Toc20392490"/>
      <w:bookmarkStart w:id="802" w:name="_Toc27774137"/>
      <w:bookmarkStart w:id="803" w:name="_Toc36482597"/>
      <w:bookmarkStart w:id="804" w:name="_Toc36484256"/>
      <w:bookmarkStart w:id="805" w:name="_Toc44933186"/>
      <w:bookmarkStart w:id="806" w:name="_Toc50972139"/>
      <w:bookmarkStart w:id="807" w:name="_Toc57104893"/>
      <w:bookmarkStart w:id="808" w:name="_Toc193087892"/>
      <w:r w:rsidRPr="00816C4A">
        <w:t>6.4.35</w:t>
      </w:r>
      <w:r w:rsidRPr="00816C4A">
        <w:tab/>
        <w:t>RETRIEVE MULTIMEDIA MESSAGE</w:t>
      </w:r>
      <w:bookmarkEnd w:id="800"/>
      <w:bookmarkEnd w:id="801"/>
      <w:bookmarkEnd w:id="802"/>
      <w:bookmarkEnd w:id="803"/>
      <w:bookmarkEnd w:id="804"/>
      <w:bookmarkEnd w:id="805"/>
      <w:bookmarkEnd w:id="806"/>
      <w:bookmarkEnd w:id="807"/>
      <w:bookmarkEnd w:id="808"/>
    </w:p>
    <w:p w14:paraId="2B51EB14" w14:textId="5016A80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.4.37.</w:t>
      </w:r>
    </w:p>
    <w:p w14:paraId="00B423BA" w14:textId="77777777" w:rsidR="00E86E7B" w:rsidRPr="00816C4A" w:rsidRDefault="00E86E7B" w:rsidP="00E86E7B">
      <w:pPr>
        <w:pStyle w:val="Heading3"/>
      </w:pPr>
      <w:bookmarkStart w:id="809" w:name="_Toc3200748"/>
      <w:bookmarkStart w:id="810" w:name="_Toc20392491"/>
      <w:bookmarkStart w:id="811" w:name="_Toc27774138"/>
      <w:bookmarkStart w:id="812" w:name="_Toc36482598"/>
      <w:bookmarkStart w:id="813" w:name="_Toc36484257"/>
      <w:bookmarkStart w:id="814" w:name="_Toc44933187"/>
      <w:bookmarkStart w:id="815" w:name="_Toc50972140"/>
      <w:bookmarkStart w:id="816" w:name="_Toc57104894"/>
      <w:bookmarkStart w:id="817" w:name="_Toc193087893"/>
      <w:r w:rsidRPr="00816C4A">
        <w:t>6.4.36</w:t>
      </w:r>
      <w:r w:rsidRPr="00816C4A">
        <w:tab/>
        <w:t>SUBMIT MULTIMEDIA MESSAGE</w:t>
      </w:r>
      <w:bookmarkEnd w:id="809"/>
      <w:bookmarkEnd w:id="810"/>
      <w:bookmarkEnd w:id="811"/>
      <w:bookmarkEnd w:id="812"/>
      <w:bookmarkEnd w:id="813"/>
      <w:bookmarkEnd w:id="814"/>
      <w:bookmarkEnd w:id="815"/>
      <w:bookmarkEnd w:id="816"/>
      <w:bookmarkEnd w:id="817"/>
    </w:p>
    <w:p w14:paraId="19CB58A9" w14:textId="5D82706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.4.38.</w:t>
      </w:r>
    </w:p>
    <w:p w14:paraId="291506D1" w14:textId="77777777" w:rsidR="00E86E7B" w:rsidRPr="00816C4A" w:rsidRDefault="00E86E7B" w:rsidP="00E86E7B">
      <w:pPr>
        <w:pStyle w:val="Heading3"/>
      </w:pPr>
      <w:bookmarkStart w:id="818" w:name="_Toc3200749"/>
      <w:bookmarkStart w:id="819" w:name="_Toc20392492"/>
      <w:bookmarkStart w:id="820" w:name="_Toc27774139"/>
      <w:bookmarkStart w:id="821" w:name="_Toc36482599"/>
      <w:bookmarkStart w:id="822" w:name="_Toc36484258"/>
      <w:bookmarkStart w:id="823" w:name="_Toc44933188"/>
      <w:bookmarkStart w:id="824" w:name="_Toc50972141"/>
      <w:bookmarkStart w:id="825" w:name="_Toc57104895"/>
      <w:bookmarkStart w:id="826" w:name="_Toc193087894"/>
      <w:r w:rsidRPr="00816C4A">
        <w:t>6.4.37</w:t>
      </w:r>
      <w:r w:rsidRPr="00816C4A">
        <w:tab/>
        <w:t>DISPLAY MULTIMEDIA MESSAGE</w:t>
      </w:r>
      <w:bookmarkEnd w:id="818"/>
      <w:bookmarkEnd w:id="819"/>
      <w:bookmarkEnd w:id="820"/>
      <w:bookmarkEnd w:id="821"/>
      <w:bookmarkEnd w:id="822"/>
      <w:bookmarkEnd w:id="823"/>
      <w:bookmarkEnd w:id="824"/>
      <w:bookmarkEnd w:id="825"/>
      <w:bookmarkEnd w:id="826"/>
    </w:p>
    <w:p w14:paraId="26B3407A" w14:textId="5BCE29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.4.39.</w:t>
      </w:r>
    </w:p>
    <w:p w14:paraId="45BD6186" w14:textId="77777777" w:rsidR="00E86E7B" w:rsidRPr="00816C4A" w:rsidRDefault="00E86E7B" w:rsidP="00E86E7B">
      <w:pPr>
        <w:pStyle w:val="Heading3"/>
      </w:pPr>
      <w:bookmarkStart w:id="827" w:name="_Toc3200750"/>
      <w:bookmarkStart w:id="828" w:name="_Toc20392493"/>
      <w:bookmarkStart w:id="829" w:name="_Toc27774140"/>
      <w:bookmarkStart w:id="830" w:name="_Toc36482600"/>
      <w:bookmarkStart w:id="831" w:name="_Toc36484259"/>
      <w:bookmarkStart w:id="832" w:name="_Toc44933189"/>
      <w:bookmarkStart w:id="833" w:name="_Toc50972142"/>
      <w:bookmarkStart w:id="834" w:name="_Toc57104896"/>
      <w:bookmarkStart w:id="835" w:name="_Toc193087895"/>
      <w:r w:rsidRPr="00816C4A">
        <w:t>6.4.38</w:t>
      </w:r>
      <w:r w:rsidRPr="00816C4A">
        <w:tab/>
        <w:t>SET FRAMES</w:t>
      </w:r>
      <w:bookmarkEnd w:id="827"/>
      <w:bookmarkEnd w:id="828"/>
      <w:bookmarkEnd w:id="829"/>
      <w:bookmarkEnd w:id="830"/>
      <w:bookmarkEnd w:id="831"/>
      <w:bookmarkEnd w:id="832"/>
      <w:bookmarkEnd w:id="833"/>
      <w:bookmarkEnd w:id="834"/>
      <w:bookmarkEnd w:id="835"/>
    </w:p>
    <w:p w14:paraId="0D5321AB" w14:textId="5D9B1B1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.4.35.</w:t>
      </w:r>
    </w:p>
    <w:p w14:paraId="493F5FF5" w14:textId="77777777" w:rsidR="00E86E7B" w:rsidRPr="00816C4A" w:rsidRDefault="00E86E7B" w:rsidP="00E86E7B">
      <w:pPr>
        <w:pStyle w:val="Heading3"/>
      </w:pPr>
      <w:bookmarkStart w:id="836" w:name="_Toc3200751"/>
      <w:bookmarkStart w:id="837" w:name="_Toc20392494"/>
      <w:bookmarkStart w:id="838" w:name="_Toc27774141"/>
      <w:bookmarkStart w:id="839" w:name="_Toc36482601"/>
      <w:bookmarkStart w:id="840" w:name="_Toc36484260"/>
      <w:bookmarkStart w:id="841" w:name="_Toc44933190"/>
      <w:bookmarkStart w:id="842" w:name="_Toc50972143"/>
      <w:bookmarkStart w:id="843" w:name="_Toc57104897"/>
      <w:bookmarkStart w:id="844" w:name="_Toc193087896"/>
      <w:r w:rsidRPr="00816C4A">
        <w:t>6.4.39</w:t>
      </w:r>
      <w:r w:rsidRPr="00816C4A">
        <w:tab/>
        <w:t>GET FRAME STATUS</w:t>
      </w:r>
      <w:bookmarkEnd w:id="836"/>
      <w:bookmarkEnd w:id="837"/>
      <w:bookmarkEnd w:id="838"/>
      <w:bookmarkEnd w:id="839"/>
      <w:bookmarkEnd w:id="840"/>
      <w:bookmarkEnd w:id="841"/>
      <w:bookmarkEnd w:id="842"/>
      <w:bookmarkEnd w:id="843"/>
      <w:bookmarkEnd w:id="844"/>
    </w:p>
    <w:p w14:paraId="1F5114BF" w14:textId="6E55A44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.4.36.</w:t>
      </w:r>
    </w:p>
    <w:p w14:paraId="04959598" w14:textId="77777777" w:rsidR="00E86E7B" w:rsidRPr="00816C4A" w:rsidRDefault="00E86E7B" w:rsidP="00E86E7B">
      <w:pPr>
        <w:pStyle w:val="Heading3"/>
      </w:pPr>
      <w:bookmarkStart w:id="845" w:name="_Toc3200752"/>
      <w:bookmarkStart w:id="846" w:name="_Toc20392495"/>
      <w:bookmarkStart w:id="847" w:name="_Toc27774142"/>
      <w:bookmarkStart w:id="848" w:name="_Toc36482602"/>
      <w:bookmarkStart w:id="849" w:name="_Toc36484261"/>
      <w:bookmarkStart w:id="850" w:name="_Toc44933191"/>
      <w:bookmarkStart w:id="851" w:name="_Toc50972144"/>
      <w:bookmarkStart w:id="852" w:name="_Toc57104898"/>
      <w:bookmarkStart w:id="853" w:name="_Toc193087897"/>
      <w:r w:rsidRPr="00816C4A">
        <w:t>6.4.40</w:t>
      </w:r>
      <w:r w:rsidRPr="00816C4A">
        <w:tab/>
        <w:t>Geographical Location Request</w:t>
      </w:r>
      <w:bookmarkEnd w:id="845"/>
      <w:bookmarkEnd w:id="846"/>
      <w:bookmarkEnd w:id="847"/>
      <w:bookmarkEnd w:id="848"/>
      <w:bookmarkEnd w:id="849"/>
      <w:bookmarkEnd w:id="850"/>
      <w:bookmarkEnd w:id="851"/>
      <w:bookmarkEnd w:id="852"/>
      <w:bookmarkEnd w:id="853"/>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6EF39C1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3413FE" w:rsidRPr="00816C4A">
        <w:t>TS</w:t>
      </w:r>
      <w:r w:rsidR="003413FE">
        <w:t> </w:t>
      </w:r>
      <w:r w:rsidR="003413FE" w:rsidRPr="00816C4A">
        <w:t>2</w:t>
      </w:r>
      <w:r w:rsidRPr="00816C4A">
        <w:t>3.032</w:t>
      </w:r>
      <w:r w:rsidR="003413FE">
        <w:t> </w:t>
      </w:r>
      <w:r w:rsidR="003413FE" w:rsidRPr="00816C4A">
        <w:t>[</w:t>
      </w:r>
      <w:r w:rsidRPr="00816C4A">
        <w:t>44] or in the format of NMEA sentences defined in IEC 61162-1</w:t>
      </w:r>
      <w:r w:rsidR="003413FE">
        <w:t> </w:t>
      </w:r>
      <w:r w:rsidR="003413FE" w:rsidRPr="00816C4A">
        <w:t>[</w:t>
      </w:r>
      <w:r w:rsidRPr="00816C4A">
        <w:t>45].</w:t>
      </w:r>
    </w:p>
    <w:p w14:paraId="1F9916EE" w14:textId="77777777" w:rsidR="00E86E7B" w:rsidRPr="00816C4A" w:rsidRDefault="00E86E7B" w:rsidP="00E86E7B">
      <w:r w:rsidRPr="00816C4A">
        <w:lastRenderedPageBreak/>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2827BD88"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4" w:name="_Toc3200753"/>
      <w:bookmarkStart w:id="855" w:name="_Toc20392496"/>
      <w:bookmarkStart w:id="856" w:name="_Toc27774143"/>
      <w:bookmarkStart w:id="857" w:name="_Toc36482603"/>
      <w:bookmarkStart w:id="858" w:name="_Toc36484262"/>
      <w:bookmarkStart w:id="859" w:name="_Toc44933192"/>
      <w:bookmarkStart w:id="860" w:name="_Toc50972145"/>
      <w:bookmarkStart w:id="861" w:name="_Toc57104899"/>
      <w:bookmarkStart w:id="862" w:name="_Toc193087898"/>
      <w:r w:rsidRPr="00816C4A">
        <w:t>6.4.41</w:t>
      </w:r>
      <w:r w:rsidRPr="00816C4A">
        <w:tab/>
        <w:t>ACTIVATE</w:t>
      </w:r>
      <w:bookmarkEnd w:id="854"/>
      <w:bookmarkEnd w:id="855"/>
      <w:bookmarkEnd w:id="856"/>
      <w:bookmarkEnd w:id="857"/>
      <w:bookmarkEnd w:id="858"/>
      <w:bookmarkEnd w:id="859"/>
      <w:bookmarkEnd w:id="860"/>
      <w:bookmarkEnd w:id="861"/>
      <w:bookmarkEnd w:id="862"/>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3" w:name="_Toc3200754"/>
      <w:bookmarkStart w:id="864" w:name="_Toc20392497"/>
      <w:bookmarkStart w:id="865" w:name="_Toc27774144"/>
      <w:bookmarkStart w:id="866" w:name="_Toc36482604"/>
      <w:bookmarkStart w:id="867" w:name="_Toc36484263"/>
      <w:bookmarkStart w:id="868" w:name="_Toc44933193"/>
      <w:bookmarkStart w:id="869" w:name="_Toc50972146"/>
      <w:bookmarkStart w:id="870" w:name="_Toc57104900"/>
      <w:bookmarkStart w:id="871" w:name="_Toc193087899"/>
      <w:r w:rsidRPr="00816C4A">
        <w:t>6.4.42</w:t>
      </w:r>
      <w:r w:rsidRPr="00816C4A">
        <w:tab/>
        <w:t>CONTACTLESS STATE CHANGED</w:t>
      </w:r>
      <w:bookmarkEnd w:id="863"/>
      <w:bookmarkEnd w:id="864"/>
      <w:bookmarkEnd w:id="865"/>
      <w:bookmarkEnd w:id="866"/>
      <w:bookmarkEnd w:id="867"/>
      <w:bookmarkEnd w:id="868"/>
      <w:bookmarkEnd w:id="869"/>
      <w:bookmarkEnd w:id="870"/>
      <w:bookmarkEnd w:id="871"/>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2" w:name="_Toc3200755"/>
      <w:bookmarkStart w:id="873" w:name="_Toc20392498"/>
      <w:bookmarkStart w:id="874" w:name="_Toc27774145"/>
      <w:bookmarkStart w:id="875" w:name="_Toc36482605"/>
      <w:bookmarkStart w:id="876" w:name="_Toc36484264"/>
      <w:bookmarkStart w:id="877" w:name="_Toc44933194"/>
      <w:bookmarkStart w:id="878" w:name="_Toc50972147"/>
      <w:bookmarkStart w:id="879" w:name="_Toc57104901"/>
      <w:bookmarkStart w:id="880" w:name="_Toc193087900"/>
      <w:r w:rsidRPr="00816C4A">
        <w:t>6.4.43</w:t>
      </w:r>
      <w:r w:rsidRPr="00816C4A">
        <w:tab/>
        <w:t>COMMAND CONTAINER</w:t>
      </w:r>
      <w:bookmarkEnd w:id="872"/>
      <w:bookmarkEnd w:id="873"/>
      <w:bookmarkEnd w:id="874"/>
      <w:bookmarkEnd w:id="875"/>
      <w:bookmarkEnd w:id="876"/>
      <w:bookmarkEnd w:id="877"/>
      <w:bookmarkEnd w:id="878"/>
      <w:bookmarkEnd w:id="879"/>
      <w:bookmarkEnd w:id="880"/>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81" w:name="_Toc3200756"/>
      <w:bookmarkStart w:id="882" w:name="_Toc20392499"/>
      <w:bookmarkStart w:id="883" w:name="_Toc27774146"/>
      <w:bookmarkStart w:id="884" w:name="_Toc36482606"/>
      <w:bookmarkStart w:id="885" w:name="_Toc36484265"/>
      <w:bookmarkStart w:id="886" w:name="_Toc44933195"/>
      <w:bookmarkStart w:id="887" w:name="_Toc50972148"/>
      <w:bookmarkStart w:id="888" w:name="_Toc57104902"/>
      <w:bookmarkStart w:id="889" w:name="_Toc193087901"/>
      <w:r w:rsidRPr="00816C4A">
        <w:lastRenderedPageBreak/>
        <w:t>6.4.44</w:t>
      </w:r>
      <w:r w:rsidRPr="00816C4A">
        <w:tab/>
        <w:t>ENCAPSULATED SESSION CONTROL</w:t>
      </w:r>
      <w:bookmarkEnd w:id="881"/>
      <w:bookmarkEnd w:id="882"/>
      <w:bookmarkEnd w:id="883"/>
      <w:bookmarkEnd w:id="884"/>
      <w:bookmarkEnd w:id="885"/>
      <w:bookmarkEnd w:id="886"/>
      <w:bookmarkEnd w:id="887"/>
      <w:bookmarkEnd w:id="888"/>
      <w:bookmarkEnd w:id="889"/>
    </w:p>
    <w:p w14:paraId="730AAABB" w14:textId="77777777" w:rsidR="00E86E7B" w:rsidRDefault="00E86E7B" w:rsidP="00E86E7B">
      <w:r w:rsidRPr="00816C4A">
        <w:t>Not required by 3GPP.</w:t>
      </w:r>
    </w:p>
    <w:p w14:paraId="381CD41E" w14:textId="4DAB87C0" w:rsidR="007F083D" w:rsidRDefault="007F083D" w:rsidP="007F083D">
      <w:pPr>
        <w:pStyle w:val="Heading3"/>
      </w:pPr>
      <w:bookmarkStart w:id="890" w:name="_Toc193087902"/>
      <w:r>
        <w:t>6.4.45</w:t>
      </w:r>
      <w:r>
        <w:tab/>
        <w:t>LSI command</w:t>
      </w:r>
      <w:bookmarkEnd w:id="890"/>
    </w:p>
    <w:p w14:paraId="0706D2F9" w14:textId="5ED01BF8" w:rsidR="007F083D" w:rsidRPr="00816C4A" w:rsidRDefault="007F083D" w:rsidP="00E86E7B">
      <w:r>
        <w:t xml:space="preserve">See ETSI TS 102 223 [32] </w:t>
      </w:r>
      <w:r w:rsidR="003413FE">
        <w:t>clause 6</w:t>
      </w:r>
      <w:r>
        <w:t>.4.45.</w:t>
      </w:r>
    </w:p>
    <w:p w14:paraId="7B44C656" w14:textId="77777777" w:rsidR="00E86E7B" w:rsidRPr="00816C4A" w:rsidRDefault="00E86E7B" w:rsidP="00E86E7B">
      <w:pPr>
        <w:pStyle w:val="Heading2"/>
      </w:pPr>
      <w:bookmarkStart w:id="891" w:name="_Toc3200757"/>
      <w:bookmarkStart w:id="892" w:name="_Toc20392500"/>
      <w:bookmarkStart w:id="893" w:name="_Toc27774147"/>
      <w:bookmarkStart w:id="894" w:name="_Toc36482607"/>
      <w:bookmarkStart w:id="895" w:name="_Toc36484266"/>
      <w:bookmarkStart w:id="896" w:name="_Toc44933196"/>
      <w:bookmarkStart w:id="897" w:name="_Toc50972149"/>
      <w:bookmarkStart w:id="898" w:name="_Toc57104903"/>
      <w:bookmarkStart w:id="899" w:name="_Toc193087903"/>
      <w:r w:rsidRPr="00816C4A">
        <w:t>6.5</w:t>
      </w:r>
      <w:r w:rsidRPr="00816C4A">
        <w:tab/>
        <w:t>Common elements in proactive UICC commands</w:t>
      </w:r>
      <w:bookmarkEnd w:id="891"/>
      <w:bookmarkEnd w:id="892"/>
      <w:bookmarkEnd w:id="893"/>
      <w:bookmarkEnd w:id="894"/>
      <w:bookmarkEnd w:id="895"/>
      <w:bookmarkEnd w:id="896"/>
      <w:bookmarkEnd w:id="897"/>
      <w:bookmarkEnd w:id="898"/>
      <w:bookmarkEnd w:id="899"/>
    </w:p>
    <w:p w14:paraId="1879BB91" w14:textId="1AE286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w:t>
      </w:r>
    </w:p>
    <w:p w14:paraId="111D79ED" w14:textId="77777777" w:rsidR="00E86E7B" w:rsidRPr="00816C4A" w:rsidRDefault="00E86E7B" w:rsidP="00E86E7B">
      <w:pPr>
        <w:pStyle w:val="Heading3"/>
      </w:pPr>
      <w:bookmarkStart w:id="900" w:name="_Toc3200758"/>
      <w:bookmarkStart w:id="901" w:name="_Toc20392501"/>
      <w:bookmarkStart w:id="902" w:name="_Toc27774148"/>
      <w:bookmarkStart w:id="903" w:name="_Toc36482608"/>
      <w:bookmarkStart w:id="904" w:name="_Toc36484267"/>
      <w:bookmarkStart w:id="905" w:name="_Toc44933197"/>
      <w:bookmarkStart w:id="906" w:name="_Toc50972150"/>
      <w:bookmarkStart w:id="907" w:name="_Toc57104904"/>
      <w:bookmarkStart w:id="908" w:name="_Toc193087904"/>
      <w:r w:rsidRPr="00816C4A">
        <w:t>6.5.1</w:t>
      </w:r>
      <w:r w:rsidRPr="00816C4A">
        <w:tab/>
        <w:t>Command number</w:t>
      </w:r>
      <w:bookmarkEnd w:id="900"/>
      <w:bookmarkEnd w:id="901"/>
      <w:bookmarkEnd w:id="902"/>
      <w:bookmarkEnd w:id="903"/>
      <w:bookmarkEnd w:id="904"/>
      <w:bookmarkEnd w:id="905"/>
      <w:bookmarkEnd w:id="906"/>
      <w:bookmarkEnd w:id="907"/>
      <w:bookmarkEnd w:id="908"/>
    </w:p>
    <w:p w14:paraId="32DB412E" w14:textId="797E497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.5.1.</w:t>
      </w:r>
    </w:p>
    <w:p w14:paraId="20605183" w14:textId="77777777" w:rsidR="00E86E7B" w:rsidRPr="00816C4A" w:rsidRDefault="00E86E7B" w:rsidP="00E86E7B">
      <w:pPr>
        <w:pStyle w:val="Heading3"/>
      </w:pPr>
      <w:bookmarkStart w:id="909" w:name="_Toc3200759"/>
      <w:bookmarkStart w:id="910" w:name="_Toc20392502"/>
      <w:bookmarkStart w:id="911" w:name="_Toc27774149"/>
      <w:bookmarkStart w:id="912" w:name="_Toc36482609"/>
      <w:bookmarkStart w:id="913" w:name="_Toc36484268"/>
      <w:bookmarkStart w:id="914" w:name="_Toc44933198"/>
      <w:bookmarkStart w:id="915" w:name="_Toc50972151"/>
      <w:bookmarkStart w:id="916" w:name="_Toc57104905"/>
      <w:bookmarkStart w:id="917" w:name="_Toc193087905"/>
      <w:r w:rsidRPr="00816C4A">
        <w:t>6.5.2</w:t>
      </w:r>
      <w:r w:rsidRPr="00816C4A">
        <w:tab/>
        <w:t>Device identities</w:t>
      </w:r>
      <w:bookmarkEnd w:id="909"/>
      <w:bookmarkEnd w:id="910"/>
      <w:bookmarkEnd w:id="911"/>
      <w:bookmarkEnd w:id="912"/>
      <w:bookmarkEnd w:id="913"/>
      <w:bookmarkEnd w:id="914"/>
      <w:bookmarkEnd w:id="915"/>
      <w:bookmarkEnd w:id="916"/>
      <w:bookmarkEnd w:id="917"/>
    </w:p>
    <w:p w14:paraId="2A23D33A" w14:textId="10E446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.5.2.</w:t>
      </w:r>
    </w:p>
    <w:p w14:paraId="3B6B1A3C" w14:textId="77777777" w:rsidR="00E86E7B" w:rsidRPr="00816C4A" w:rsidRDefault="00E86E7B" w:rsidP="00E86E7B">
      <w:pPr>
        <w:pStyle w:val="Heading3"/>
      </w:pPr>
      <w:bookmarkStart w:id="918" w:name="_Toc3200760"/>
      <w:bookmarkStart w:id="919" w:name="_Toc20392503"/>
      <w:bookmarkStart w:id="920" w:name="_Toc27774150"/>
      <w:bookmarkStart w:id="921" w:name="_Toc36482610"/>
      <w:bookmarkStart w:id="922" w:name="_Toc36484269"/>
      <w:bookmarkStart w:id="923" w:name="_Toc44933199"/>
      <w:bookmarkStart w:id="924" w:name="_Toc50972152"/>
      <w:bookmarkStart w:id="925" w:name="_Toc57104906"/>
      <w:bookmarkStart w:id="926" w:name="_Toc193087906"/>
      <w:r w:rsidRPr="00816C4A">
        <w:t>6.5.3</w:t>
      </w:r>
      <w:r w:rsidRPr="00816C4A">
        <w:tab/>
        <w:t>Alpha identifier</w:t>
      </w:r>
      <w:bookmarkEnd w:id="918"/>
      <w:bookmarkEnd w:id="919"/>
      <w:bookmarkEnd w:id="920"/>
      <w:bookmarkEnd w:id="921"/>
      <w:bookmarkEnd w:id="922"/>
      <w:bookmarkEnd w:id="923"/>
      <w:bookmarkEnd w:id="924"/>
      <w:bookmarkEnd w:id="925"/>
      <w:bookmarkEnd w:id="926"/>
    </w:p>
    <w:p w14:paraId="16DA3230" w14:textId="384DE1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.5.3.</w:t>
      </w:r>
    </w:p>
    <w:p w14:paraId="4BC40C5E" w14:textId="77777777" w:rsidR="00E86E7B" w:rsidRPr="00816C4A" w:rsidRDefault="00E86E7B" w:rsidP="00E86E7B">
      <w:pPr>
        <w:pStyle w:val="Heading3"/>
      </w:pPr>
      <w:bookmarkStart w:id="927" w:name="_Toc3200761"/>
      <w:bookmarkStart w:id="928" w:name="_Toc20392504"/>
      <w:bookmarkStart w:id="929" w:name="_Toc27774151"/>
      <w:bookmarkStart w:id="930" w:name="_Toc36482611"/>
      <w:bookmarkStart w:id="931" w:name="_Toc36484270"/>
      <w:bookmarkStart w:id="932" w:name="_Toc44933200"/>
      <w:bookmarkStart w:id="933" w:name="_Toc50972153"/>
      <w:bookmarkStart w:id="934" w:name="_Toc57104907"/>
      <w:bookmarkStart w:id="935" w:name="_Toc193087907"/>
      <w:r w:rsidRPr="00816C4A">
        <w:t>6.5.4</w:t>
      </w:r>
      <w:r w:rsidRPr="00816C4A">
        <w:tab/>
        <w:t>Icon identifiers</w:t>
      </w:r>
      <w:bookmarkEnd w:id="927"/>
      <w:bookmarkEnd w:id="928"/>
      <w:bookmarkEnd w:id="929"/>
      <w:bookmarkEnd w:id="930"/>
      <w:bookmarkEnd w:id="931"/>
      <w:bookmarkEnd w:id="932"/>
      <w:bookmarkEnd w:id="933"/>
      <w:bookmarkEnd w:id="934"/>
      <w:bookmarkEnd w:id="935"/>
    </w:p>
    <w:p w14:paraId="3B1B3D14" w14:textId="498BA23E" w:rsidR="00E86E7B" w:rsidRPr="00816C4A" w:rsidRDefault="00E86E7B" w:rsidP="00E86E7B">
      <w:r w:rsidRPr="00816C4A">
        <w:t xml:space="preserve">The display of icons is optional for the terminal on a per command basis, see ETSI TS 102 223 [32] </w:t>
      </w:r>
      <w:r w:rsidR="003413FE" w:rsidRPr="00816C4A">
        <w:t>clause</w:t>
      </w:r>
      <w:r w:rsidR="003413FE">
        <w:t> </w:t>
      </w:r>
      <w:r w:rsidR="003413FE" w:rsidRPr="00816C4A">
        <w:t>6</w:t>
      </w:r>
      <w:r w:rsidRPr="00816C4A">
        <w:t>.5.4.</w:t>
      </w:r>
    </w:p>
    <w:p w14:paraId="1F02F452" w14:textId="77777777" w:rsidR="00E86E7B" w:rsidRPr="00816C4A" w:rsidRDefault="00E86E7B" w:rsidP="00E86E7B">
      <w:pPr>
        <w:pStyle w:val="Heading3"/>
      </w:pPr>
      <w:bookmarkStart w:id="936" w:name="_Toc3200762"/>
      <w:bookmarkStart w:id="937" w:name="_Toc20392505"/>
      <w:bookmarkStart w:id="938" w:name="_Toc27774152"/>
      <w:bookmarkStart w:id="939" w:name="_Toc36482612"/>
      <w:bookmarkStart w:id="940" w:name="_Toc36484271"/>
      <w:bookmarkStart w:id="941" w:name="_Toc44933201"/>
      <w:bookmarkStart w:id="942" w:name="_Toc50972154"/>
      <w:bookmarkStart w:id="943" w:name="_Toc57104908"/>
      <w:bookmarkStart w:id="944" w:name="_Toc193087908"/>
      <w:r w:rsidRPr="00816C4A">
        <w:t>6.5.5</w:t>
      </w:r>
      <w:r w:rsidRPr="00816C4A">
        <w:tab/>
        <w:t>Text attribute</w:t>
      </w:r>
      <w:bookmarkEnd w:id="936"/>
      <w:bookmarkEnd w:id="937"/>
      <w:bookmarkEnd w:id="938"/>
      <w:bookmarkEnd w:id="939"/>
      <w:bookmarkEnd w:id="940"/>
      <w:bookmarkEnd w:id="941"/>
      <w:bookmarkEnd w:id="942"/>
      <w:bookmarkEnd w:id="943"/>
      <w:bookmarkEnd w:id="944"/>
    </w:p>
    <w:p w14:paraId="4F63AF47" w14:textId="24221F5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.5.5.</w:t>
      </w:r>
    </w:p>
    <w:p w14:paraId="3E480731" w14:textId="77777777" w:rsidR="00E86E7B" w:rsidRPr="00816C4A" w:rsidRDefault="00E86E7B" w:rsidP="00E86E7B">
      <w:pPr>
        <w:pStyle w:val="Heading3"/>
      </w:pPr>
      <w:bookmarkStart w:id="945" w:name="_Toc3200763"/>
      <w:bookmarkStart w:id="946" w:name="_Toc20392506"/>
      <w:bookmarkStart w:id="947" w:name="_Toc27774153"/>
      <w:bookmarkStart w:id="948" w:name="_Toc36482613"/>
      <w:bookmarkStart w:id="949" w:name="_Toc36484272"/>
      <w:bookmarkStart w:id="950" w:name="_Toc44933202"/>
      <w:bookmarkStart w:id="951" w:name="_Toc50972155"/>
      <w:bookmarkStart w:id="952" w:name="_Toc57104909"/>
      <w:bookmarkStart w:id="953" w:name="_Toc193087909"/>
      <w:r w:rsidRPr="00816C4A">
        <w:t>6.5.6</w:t>
      </w:r>
      <w:r w:rsidRPr="00816C4A">
        <w:tab/>
        <w:t>Frame identifier</w:t>
      </w:r>
      <w:bookmarkEnd w:id="945"/>
      <w:bookmarkEnd w:id="946"/>
      <w:bookmarkEnd w:id="947"/>
      <w:bookmarkEnd w:id="948"/>
      <w:bookmarkEnd w:id="949"/>
      <w:bookmarkEnd w:id="950"/>
      <w:bookmarkEnd w:id="951"/>
      <w:bookmarkEnd w:id="952"/>
      <w:bookmarkEnd w:id="953"/>
    </w:p>
    <w:p w14:paraId="6C48B8D1" w14:textId="3DAAFA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.5.6.</w:t>
      </w:r>
    </w:p>
    <w:p w14:paraId="3CE717D9" w14:textId="77777777" w:rsidR="00E86E7B" w:rsidRPr="00816C4A" w:rsidRDefault="00E86E7B" w:rsidP="00E86E7B">
      <w:pPr>
        <w:pStyle w:val="Heading2"/>
      </w:pPr>
      <w:bookmarkStart w:id="954" w:name="_Toc3200764"/>
      <w:bookmarkStart w:id="955" w:name="_Toc20392507"/>
      <w:bookmarkStart w:id="956" w:name="_Toc27774154"/>
      <w:bookmarkStart w:id="957" w:name="_Toc36482614"/>
      <w:bookmarkStart w:id="958" w:name="_Toc36484273"/>
      <w:bookmarkStart w:id="959" w:name="_Toc44933203"/>
      <w:bookmarkStart w:id="960" w:name="_Toc50972156"/>
      <w:bookmarkStart w:id="961" w:name="_Toc57104910"/>
      <w:bookmarkStart w:id="962" w:name="_Toc193087910"/>
      <w:r w:rsidRPr="00816C4A">
        <w:t>6.6</w:t>
      </w:r>
      <w:r w:rsidRPr="00816C4A">
        <w:tab/>
        <w:t>Structure of proactive UICC commands</w:t>
      </w:r>
      <w:bookmarkEnd w:id="954"/>
      <w:bookmarkEnd w:id="955"/>
      <w:bookmarkEnd w:id="956"/>
      <w:bookmarkEnd w:id="957"/>
      <w:bookmarkEnd w:id="958"/>
      <w:bookmarkEnd w:id="959"/>
      <w:bookmarkEnd w:id="960"/>
      <w:bookmarkEnd w:id="961"/>
      <w:bookmarkEnd w:id="962"/>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3" w:name="_Toc3200765"/>
      <w:bookmarkStart w:id="964" w:name="_Toc20392508"/>
      <w:bookmarkStart w:id="965" w:name="_Toc27774155"/>
      <w:bookmarkStart w:id="966" w:name="_Toc36482615"/>
      <w:bookmarkStart w:id="967" w:name="_Toc36484274"/>
      <w:bookmarkStart w:id="968" w:name="_Toc44933204"/>
      <w:bookmarkStart w:id="969" w:name="_Toc50972157"/>
      <w:bookmarkStart w:id="970" w:name="_Toc57104911"/>
      <w:bookmarkStart w:id="971" w:name="_Toc193087911"/>
      <w:r w:rsidRPr="00816C4A">
        <w:t>6.6.1</w:t>
      </w:r>
      <w:r w:rsidRPr="00816C4A">
        <w:tab/>
        <w:t>DISPLAY TEXT</w:t>
      </w:r>
      <w:bookmarkEnd w:id="963"/>
      <w:bookmarkEnd w:id="964"/>
      <w:bookmarkEnd w:id="965"/>
      <w:bookmarkEnd w:id="966"/>
      <w:bookmarkEnd w:id="967"/>
      <w:bookmarkEnd w:id="968"/>
      <w:bookmarkEnd w:id="969"/>
      <w:bookmarkEnd w:id="970"/>
      <w:bookmarkEnd w:id="971"/>
    </w:p>
    <w:p w14:paraId="2E57CEA9" w14:textId="0EDE834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w:t>
      </w:r>
    </w:p>
    <w:p w14:paraId="79A004CE" w14:textId="77777777" w:rsidR="00E86E7B" w:rsidRPr="00816C4A" w:rsidRDefault="00E86E7B" w:rsidP="00E86E7B">
      <w:pPr>
        <w:pStyle w:val="Heading3"/>
      </w:pPr>
      <w:bookmarkStart w:id="972" w:name="_Toc3200766"/>
      <w:bookmarkStart w:id="973" w:name="_Toc20392509"/>
      <w:bookmarkStart w:id="974" w:name="_Toc27774156"/>
      <w:bookmarkStart w:id="975" w:name="_Toc36482616"/>
      <w:bookmarkStart w:id="976" w:name="_Toc36484275"/>
      <w:bookmarkStart w:id="977" w:name="_Toc44933205"/>
      <w:bookmarkStart w:id="978" w:name="_Toc50972158"/>
      <w:bookmarkStart w:id="979" w:name="_Toc57104912"/>
      <w:bookmarkStart w:id="980" w:name="_Toc193087912"/>
      <w:r w:rsidRPr="00816C4A">
        <w:t>6.6.2</w:t>
      </w:r>
      <w:r w:rsidRPr="00816C4A">
        <w:tab/>
        <w:t>GET INKEY</w:t>
      </w:r>
      <w:bookmarkEnd w:id="972"/>
      <w:bookmarkEnd w:id="973"/>
      <w:bookmarkEnd w:id="974"/>
      <w:bookmarkEnd w:id="975"/>
      <w:bookmarkEnd w:id="976"/>
      <w:bookmarkEnd w:id="977"/>
      <w:bookmarkEnd w:id="978"/>
      <w:bookmarkEnd w:id="979"/>
      <w:bookmarkEnd w:id="980"/>
    </w:p>
    <w:p w14:paraId="0AE543C2" w14:textId="01F0536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w:t>
      </w:r>
    </w:p>
    <w:p w14:paraId="186512C4" w14:textId="77777777" w:rsidR="00E86E7B" w:rsidRPr="00816C4A" w:rsidRDefault="00E86E7B" w:rsidP="00E86E7B">
      <w:pPr>
        <w:pStyle w:val="Heading3"/>
      </w:pPr>
      <w:bookmarkStart w:id="981" w:name="_Toc3200767"/>
      <w:bookmarkStart w:id="982" w:name="_Toc20392510"/>
      <w:bookmarkStart w:id="983" w:name="_Toc27774157"/>
      <w:bookmarkStart w:id="984" w:name="_Toc36482617"/>
      <w:bookmarkStart w:id="985" w:name="_Toc36484276"/>
      <w:bookmarkStart w:id="986" w:name="_Toc44933206"/>
      <w:bookmarkStart w:id="987" w:name="_Toc50972159"/>
      <w:bookmarkStart w:id="988" w:name="_Toc57104913"/>
      <w:bookmarkStart w:id="989" w:name="_Toc193087913"/>
      <w:r w:rsidRPr="00816C4A">
        <w:t>6.6.3</w:t>
      </w:r>
      <w:r w:rsidRPr="00816C4A">
        <w:tab/>
        <w:t>GET INPUT</w:t>
      </w:r>
      <w:bookmarkEnd w:id="981"/>
      <w:bookmarkEnd w:id="982"/>
      <w:bookmarkEnd w:id="983"/>
      <w:bookmarkEnd w:id="984"/>
      <w:bookmarkEnd w:id="985"/>
      <w:bookmarkEnd w:id="986"/>
      <w:bookmarkEnd w:id="987"/>
      <w:bookmarkEnd w:id="988"/>
      <w:bookmarkEnd w:id="989"/>
    </w:p>
    <w:p w14:paraId="788D9FE6" w14:textId="47A1CB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w:t>
      </w:r>
    </w:p>
    <w:p w14:paraId="6C3C2B52" w14:textId="77777777" w:rsidR="00E86E7B" w:rsidRPr="00816C4A" w:rsidRDefault="00E86E7B" w:rsidP="00E86E7B">
      <w:pPr>
        <w:pStyle w:val="Heading3"/>
      </w:pPr>
      <w:bookmarkStart w:id="990" w:name="_Toc3200768"/>
      <w:bookmarkStart w:id="991" w:name="_Toc20392511"/>
      <w:bookmarkStart w:id="992" w:name="_Toc27774158"/>
      <w:bookmarkStart w:id="993" w:name="_Toc36482618"/>
      <w:bookmarkStart w:id="994" w:name="_Toc36484277"/>
      <w:bookmarkStart w:id="995" w:name="_Toc44933207"/>
      <w:bookmarkStart w:id="996" w:name="_Toc50972160"/>
      <w:bookmarkStart w:id="997" w:name="_Toc57104914"/>
      <w:bookmarkStart w:id="998" w:name="_Toc193087914"/>
      <w:r w:rsidRPr="00816C4A">
        <w:lastRenderedPageBreak/>
        <w:t>6.6.4</w:t>
      </w:r>
      <w:r w:rsidRPr="00816C4A">
        <w:tab/>
        <w:t>MORE TIME</w:t>
      </w:r>
      <w:bookmarkEnd w:id="990"/>
      <w:bookmarkEnd w:id="991"/>
      <w:bookmarkEnd w:id="992"/>
      <w:bookmarkEnd w:id="993"/>
      <w:bookmarkEnd w:id="994"/>
      <w:bookmarkEnd w:id="995"/>
      <w:bookmarkEnd w:id="996"/>
      <w:bookmarkEnd w:id="997"/>
      <w:bookmarkEnd w:id="998"/>
    </w:p>
    <w:p w14:paraId="5B56D0DD" w14:textId="5CF6C8F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.6.4.</w:t>
      </w:r>
    </w:p>
    <w:p w14:paraId="2C9793AA" w14:textId="77777777" w:rsidR="00E86E7B" w:rsidRPr="00816C4A" w:rsidRDefault="00E86E7B" w:rsidP="00E86E7B">
      <w:pPr>
        <w:pStyle w:val="Heading3"/>
      </w:pPr>
      <w:bookmarkStart w:id="999" w:name="_Toc3200769"/>
      <w:bookmarkStart w:id="1000" w:name="_Toc20392512"/>
      <w:bookmarkStart w:id="1001" w:name="_Toc27774159"/>
      <w:bookmarkStart w:id="1002" w:name="_Toc36482619"/>
      <w:bookmarkStart w:id="1003" w:name="_Toc36484278"/>
      <w:bookmarkStart w:id="1004" w:name="_Toc44933208"/>
      <w:bookmarkStart w:id="1005" w:name="_Toc50972161"/>
      <w:bookmarkStart w:id="1006" w:name="_Toc57104915"/>
      <w:bookmarkStart w:id="1007" w:name="_Toc193087915"/>
      <w:r w:rsidRPr="00816C4A">
        <w:t>6.6.5</w:t>
      </w:r>
      <w:r w:rsidRPr="00816C4A">
        <w:tab/>
        <w:t>PLAY TONE</w:t>
      </w:r>
      <w:bookmarkEnd w:id="999"/>
      <w:bookmarkEnd w:id="1000"/>
      <w:bookmarkEnd w:id="1001"/>
      <w:bookmarkEnd w:id="1002"/>
      <w:bookmarkEnd w:id="1003"/>
      <w:bookmarkEnd w:id="1004"/>
      <w:bookmarkEnd w:id="1005"/>
      <w:bookmarkEnd w:id="1006"/>
      <w:bookmarkEnd w:id="1007"/>
    </w:p>
    <w:p w14:paraId="4E08B161" w14:textId="0C8234C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.6.5.</w:t>
      </w:r>
    </w:p>
    <w:p w14:paraId="3E89C129" w14:textId="77777777" w:rsidR="00E86E7B" w:rsidRPr="00816C4A" w:rsidRDefault="00E86E7B" w:rsidP="00E86E7B">
      <w:pPr>
        <w:pStyle w:val="Heading3"/>
      </w:pPr>
      <w:bookmarkStart w:id="1008" w:name="_Toc3200770"/>
      <w:bookmarkStart w:id="1009" w:name="_Toc20392513"/>
      <w:bookmarkStart w:id="1010" w:name="_Toc27774160"/>
      <w:bookmarkStart w:id="1011" w:name="_Toc36482620"/>
      <w:bookmarkStart w:id="1012" w:name="_Toc36484279"/>
      <w:bookmarkStart w:id="1013" w:name="_Toc44933209"/>
      <w:bookmarkStart w:id="1014" w:name="_Toc50972162"/>
      <w:bookmarkStart w:id="1015" w:name="_Toc57104916"/>
      <w:bookmarkStart w:id="1016" w:name="_Toc193087916"/>
      <w:r w:rsidRPr="00816C4A">
        <w:t>6.6.6</w:t>
      </w:r>
      <w:r w:rsidRPr="00816C4A">
        <w:tab/>
        <w:t>POLL INTERVAL</w:t>
      </w:r>
      <w:bookmarkEnd w:id="1008"/>
      <w:bookmarkEnd w:id="1009"/>
      <w:bookmarkEnd w:id="1010"/>
      <w:bookmarkEnd w:id="1011"/>
      <w:bookmarkEnd w:id="1012"/>
      <w:bookmarkEnd w:id="1013"/>
      <w:bookmarkEnd w:id="1014"/>
      <w:bookmarkEnd w:id="1015"/>
      <w:bookmarkEnd w:id="1016"/>
    </w:p>
    <w:p w14:paraId="45C42373" w14:textId="5789009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.6.6.</w:t>
      </w:r>
    </w:p>
    <w:p w14:paraId="1090DFA7" w14:textId="77777777" w:rsidR="00E86E7B" w:rsidRPr="00816C4A" w:rsidRDefault="00E86E7B" w:rsidP="00E86E7B">
      <w:pPr>
        <w:pStyle w:val="Heading3"/>
      </w:pPr>
      <w:bookmarkStart w:id="1017" w:name="_Toc3200771"/>
      <w:bookmarkStart w:id="1018" w:name="_Toc20392514"/>
      <w:bookmarkStart w:id="1019" w:name="_Toc27774161"/>
      <w:bookmarkStart w:id="1020" w:name="_Toc36482621"/>
      <w:bookmarkStart w:id="1021" w:name="_Toc36484280"/>
      <w:bookmarkStart w:id="1022" w:name="_Toc44933210"/>
      <w:bookmarkStart w:id="1023" w:name="_Toc50972163"/>
      <w:bookmarkStart w:id="1024" w:name="_Toc57104917"/>
      <w:bookmarkStart w:id="1025" w:name="_Toc193087917"/>
      <w:r w:rsidRPr="00816C4A">
        <w:t>6.6.7</w:t>
      </w:r>
      <w:r w:rsidRPr="00816C4A">
        <w:tab/>
        <w:t>SET-UP MENU</w:t>
      </w:r>
      <w:bookmarkEnd w:id="1017"/>
      <w:bookmarkEnd w:id="1018"/>
      <w:bookmarkEnd w:id="1019"/>
      <w:bookmarkEnd w:id="1020"/>
      <w:bookmarkEnd w:id="1021"/>
      <w:bookmarkEnd w:id="1022"/>
      <w:bookmarkEnd w:id="1023"/>
      <w:bookmarkEnd w:id="1024"/>
      <w:bookmarkEnd w:id="1025"/>
    </w:p>
    <w:p w14:paraId="20E0BA39" w14:textId="3C128A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.6.7.</w:t>
      </w:r>
    </w:p>
    <w:p w14:paraId="6854EB28" w14:textId="77777777" w:rsidR="00E86E7B" w:rsidRPr="00816C4A" w:rsidRDefault="00E86E7B" w:rsidP="00E86E7B">
      <w:pPr>
        <w:pStyle w:val="Heading3"/>
      </w:pPr>
      <w:bookmarkStart w:id="1026" w:name="_Toc3200772"/>
      <w:bookmarkStart w:id="1027" w:name="_Toc20392515"/>
      <w:bookmarkStart w:id="1028" w:name="_Toc27774162"/>
      <w:bookmarkStart w:id="1029" w:name="_Toc36482622"/>
      <w:bookmarkStart w:id="1030" w:name="_Toc36484281"/>
      <w:bookmarkStart w:id="1031" w:name="_Toc44933211"/>
      <w:bookmarkStart w:id="1032" w:name="_Toc50972164"/>
      <w:bookmarkStart w:id="1033" w:name="_Toc57104918"/>
      <w:bookmarkStart w:id="1034" w:name="_Toc193087918"/>
      <w:r w:rsidRPr="00816C4A">
        <w:t>6.6.8</w:t>
      </w:r>
      <w:r w:rsidRPr="00816C4A">
        <w:tab/>
        <w:t>SELECT ITEM</w:t>
      </w:r>
      <w:bookmarkEnd w:id="1026"/>
      <w:bookmarkEnd w:id="1027"/>
      <w:bookmarkEnd w:id="1028"/>
      <w:bookmarkEnd w:id="1029"/>
      <w:bookmarkEnd w:id="1030"/>
      <w:bookmarkEnd w:id="1031"/>
      <w:bookmarkEnd w:id="1032"/>
      <w:bookmarkEnd w:id="1033"/>
      <w:bookmarkEnd w:id="1034"/>
    </w:p>
    <w:p w14:paraId="1CCE3E31" w14:textId="4F0BBD0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.6.8.</w:t>
      </w:r>
    </w:p>
    <w:p w14:paraId="2F349D6B" w14:textId="77777777" w:rsidR="00E86E7B" w:rsidRPr="00816C4A" w:rsidRDefault="00E86E7B" w:rsidP="00E86E7B">
      <w:pPr>
        <w:pStyle w:val="Heading3"/>
      </w:pPr>
      <w:bookmarkStart w:id="1035" w:name="_Toc3200773"/>
      <w:bookmarkStart w:id="1036" w:name="_Toc20392516"/>
      <w:bookmarkStart w:id="1037" w:name="_Toc27774163"/>
      <w:bookmarkStart w:id="1038" w:name="_Toc36482623"/>
      <w:bookmarkStart w:id="1039" w:name="_Toc36484282"/>
      <w:bookmarkStart w:id="1040" w:name="_Toc44933212"/>
      <w:bookmarkStart w:id="1041" w:name="_Toc50972165"/>
      <w:bookmarkStart w:id="1042" w:name="_Toc57104919"/>
      <w:bookmarkStart w:id="1043" w:name="_Toc193087919"/>
      <w:r w:rsidRPr="00816C4A">
        <w:t>6.6.9</w:t>
      </w:r>
      <w:r w:rsidRPr="00816C4A">
        <w:tab/>
        <w:t>SEND SHORT MESSAGE</w:t>
      </w:r>
      <w:bookmarkEnd w:id="1035"/>
      <w:bookmarkEnd w:id="1036"/>
      <w:bookmarkEnd w:id="1037"/>
      <w:bookmarkEnd w:id="1038"/>
      <w:bookmarkEnd w:id="1039"/>
      <w:bookmarkEnd w:id="1040"/>
      <w:bookmarkEnd w:id="1041"/>
      <w:bookmarkEnd w:id="1042"/>
      <w:bookmarkEnd w:id="1043"/>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7EAF13B5"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65].</w:t>
      </w:r>
    </w:p>
    <w:p w14:paraId="4201AB52" w14:textId="2DF5DEE1"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 xml:space="preserve">65] </w:t>
      </w:r>
      <w:r w:rsidR="003413FE" w:rsidRPr="00816C4A">
        <w:t>clause</w:t>
      </w:r>
      <w:r w:rsidR="003413FE">
        <w:t> </w:t>
      </w:r>
      <w:r w:rsidR="003413FE" w:rsidRPr="00816C4A">
        <w:t>5</w:t>
      </w:r>
      <w:r w:rsidRPr="00816C4A">
        <w:t>.3.1.4.2.</w:t>
      </w:r>
    </w:p>
    <w:p w14:paraId="55165117" w14:textId="01539DCA" w:rsidR="00E86E7B" w:rsidRPr="00816C4A" w:rsidRDefault="00E86E7B" w:rsidP="00E86E7B">
      <w:r w:rsidRPr="00816C4A">
        <w:t>When Address data object 2 is present, the UICC shall set the TP_Destination_Address field in the SMS TPDU to the dummy MSISDN value as specified in 24.341</w:t>
      </w:r>
      <w:r w:rsidR="003413FE">
        <w:t> </w:t>
      </w:r>
      <w:r w:rsidR="003413FE"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4" w:name="_Toc3200774"/>
      <w:bookmarkStart w:id="1045" w:name="_Toc20392517"/>
      <w:bookmarkStart w:id="1046" w:name="_Toc27774164"/>
      <w:bookmarkStart w:id="1047" w:name="_Toc36482624"/>
      <w:bookmarkStart w:id="1048" w:name="_Toc36484283"/>
      <w:bookmarkStart w:id="1049" w:name="_Toc44933213"/>
      <w:bookmarkStart w:id="1050" w:name="_Toc50972166"/>
      <w:bookmarkStart w:id="1051" w:name="_Toc57104920"/>
      <w:bookmarkStart w:id="1052" w:name="_Toc193087920"/>
      <w:r w:rsidRPr="00816C4A">
        <w:lastRenderedPageBreak/>
        <w:t>6.6.10</w:t>
      </w:r>
      <w:r w:rsidRPr="00816C4A">
        <w:tab/>
        <w:t>SEND SS</w:t>
      </w:r>
      <w:bookmarkEnd w:id="1044"/>
      <w:bookmarkEnd w:id="1045"/>
      <w:bookmarkEnd w:id="1046"/>
      <w:bookmarkEnd w:id="1047"/>
      <w:bookmarkEnd w:id="1048"/>
      <w:bookmarkEnd w:id="1049"/>
      <w:bookmarkEnd w:id="1050"/>
      <w:bookmarkEnd w:id="1051"/>
      <w:bookmarkEnd w:id="1052"/>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3" w:name="_Toc3200775"/>
      <w:bookmarkStart w:id="1054" w:name="_Toc20392518"/>
      <w:bookmarkStart w:id="1055" w:name="_Toc27774165"/>
      <w:bookmarkStart w:id="1056" w:name="_Toc36482625"/>
      <w:bookmarkStart w:id="1057" w:name="_Toc36484284"/>
      <w:bookmarkStart w:id="1058" w:name="_Toc44933214"/>
      <w:bookmarkStart w:id="1059" w:name="_Toc50972167"/>
      <w:bookmarkStart w:id="1060" w:name="_Toc57104921"/>
      <w:bookmarkStart w:id="1061" w:name="_Toc193087921"/>
      <w:r w:rsidRPr="00816C4A">
        <w:t>6.6.11</w:t>
      </w:r>
      <w:r w:rsidRPr="00816C4A">
        <w:tab/>
        <w:t>SEND USSD</w:t>
      </w:r>
      <w:bookmarkEnd w:id="1053"/>
      <w:bookmarkEnd w:id="1054"/>
      <w:bookmarkEnd w:id="1055"/>
      <w:bookmarkEnd w:id="1056"/>
      <w:bookmarkEnd w:id="1057"/>
      <w:bookmarkEnd w:id="1058"/>
      <w:bookmarkEnd w:id="1059"/>
      <w:bookmarkEnd w:id="1060"/>
      <w:bookmarkEnd w:id="1061"/>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62" w:name="_Toc3200776"/>
      <w:bookmarkStart w:id="1063" w:name="_Toc20392519"/>
      <w:bookmarkStart w:id="1064" w:name="_Toc27774166"/>
      <w:bookmarkStart w:id="1065" w:name="_Toc36482626"/>
      <w:bookmarkStart w:id="1066" w:name="_Toc36484285"/>
      <w:bookmarkStart w:id="1067" w:name="_Toc44933215"/>
      <w:bookmarkStart w:id="1068" w:name="_Toc50972168"/>
      <w:bookmarkStart w:id="1069" w:name="_Toc57104922"/>
      <w:bookmarkStart w:id="1070" w:name="_Toc193087922"/>
      <w:r w:rsidRPr="00816C4A">
        <w:t>6.6.12</w:t>
      </w:r>
      <w:r w:rsidRPr="00816C4A">
        <w:tab/>
        <w:t>SET UP CALL</w:t>
      </w:r>
      <w:bookmarkEnd w:id="1062"/>
      <w:bookmarkEnd w:id="1063"/>
      <w:bookmarkEnd w:id="1064"/>
      <w:bookmarkEnd w:id="1065"/>
      <w:bookmarkEnd w:id="1066"/>
      <w:bookmarkEnd w:id="1067"/>
      <w:bookmarkEnd w:id="1068"/>
      <w:bookmarkEnd w:id="1069"/>
      <w:bookmarkEnd w:id="1070"/>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34BB26F2" w:rsidR="00E86E7B" w:rsidRPr="00816C4A" w:rsidRDefault="00E86E7B" w:rsidP="00B27DCC">
            <w:pPr>
              <w:pStyle w:val="TAC"/>
              <w:rPr>
                <w:lang w:eastAsia="en-GB"/>
              </w:rPr>
            </w:pPr>
            <w:r w:rsidRPr="00816C4A">
              <w:rPr>
                <w:lang w:eastAsia="en-GB"/>
              </w:rPr>
              <w:t>8.7</w:t>
            </w:r>
            <w:r w:rsidR="009A570B">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35BC0DB2" w:rsidR="00E86E7B" w:rsidRPr="00816C4A" w:rsidRDefault="00E86E7B" w:rsidP="00B27DCC">
            <w:pPr>
              <w:pStyle w:val="TAC"/>
              <w:rPr>
                <w:lang w:eastAsia="en-GB"/>
              </w:rPr>
            </w:pPr>
            <w:r w:rsidRPr="00816C4A">
              <w:rPr>
                <w:lang w:eastAsia="en-GB"/>
              </w:rPr>
              <w:t>8.7</w:t>
            </w:r>
            <w:r w:rsidR="009A570B">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0E8C5C2" w:rsidR="00E86E7B" w:rsidRPr="00816C4A" w:rsidRDefault="00E86E7B" w:rsidP="00E86E7B">
      <w:r w:rsidRPr="00816C4A">
        <w:rPr>
          <w:noProof/>
        </w:rPr>
        <w:t xml:space="preserve">The IMS URI data object holds the SIP URI or tel URI, as defined in </w:t>
      </w:r>
      <w:r w:rsidR="003413FE" w:rsidRPr="00816C4A">
        <w:rPr>
          <w:noProof/>
        </w:rPr>
        <w:t>TS</w:t>
      </w:r>
      <w:r w:rsidR="003413FE">
        <w:rPr>
          <w:noProof/>
        </w:rPr>
        <w:t> </w:t>
      </w:r>
      <w:r w:rsidR="003413FE" w:rsidRPr="00816C4A">
        <w:rPr>
          <w:noProof/>
        </w:rPr>
        <w:t>2</w:t>
      </w:r>
      <w:r w:rsidRPr="00816C4A">
        <w:rPr>
          <w:noProof/>
        </w:rPr>
        <w:t>4.229</w:t>
      </w:r>
      <w:r w:rsidR="003413FE">
        <w:rPr>
          <w:noProof/>
        </w:rPr>
        <w:t> </w:t>
      </w:r>
      <w:r w:rsidR="003413FE"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71" w:name="_Toc3200777"/>
      <w:bookmarkStart w:id="1072" w:name="_Toc20392520"/>
      <w:bookmarkStart w:id="1073" w:name="_Toc27774167"/>
      <w:bookmarkStart w:id="1074" w:name="_Toc36482627"/>
      <w:bookmarkStart w:id="1075" w:name="_Toc36484286"/>
      <w:bookmarkStart w:id="1076" w:name="_Toc44933216"/>
      <w:bookmarkStart w:id="1077" w:name="_Toc50972169"/>
      <w:bookmarkStart w:id="1078" w:name="_Toc57104923"/>
      <w:bookmarkStart w:id="1079" w:name="_Toc193087923"/>
      <w:r w:rsidRPr="00816C4A">
        <w:t>6.6.13</w:t>
      </w:r>
      <w:r w:rsidRPr="00816C4A">
        <w:tab/>
        <w:t>REFRESH</w:t>
      </w:r>
      <w:bookmarkEnd w:id="1071"/>
      <w:bookmarkEnd w:id="1072"/>
      <w:bookmarkEnd w:id="1073"/>
      <w:bookmarkEnd w:id="1074"/>
      <w:bookmarkEnd w:id="1075"/>
      <w:bookmarkEnd w:id="1076"/>
      <w:bookmarkEnd w:id="1077"/>
      <w:bookmarkEnd w:id="1078"/>
      <w:bookmarkEnd w:id="1079"/>
    </w:p>
    <w:p w14:paraId="7C39F140" w14:textId="7A56C97C" w:rsidR="00E86E7B" w:rsidRPr="00816C4A" w:rsidRDefault="00E86E7B" w:rsidP="00E86E7B">
      <w:r w:rsidRPr="00816C4A">
        <w:t xml:space="preserve">For all REFRESH modes except "Steering of Roaming", see ETSI TS 102 223 [32] </w:t>
      </w:r>
      <w:r w:rsidR="003413FE" w:rsidRPr="00816C4A">
        <w:t>clause</w:t>
      </w:r>
      <w:r w:rsidR="003413FE">
        <w:t> </w:t>
      </w:r>
      <w:r w:rsidR="003413FE"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80" w:name="_Toc3200778"/>
      <w:bookmarkStart w:id="1081" w:name="_Toc20392521"/>
      <w:bookmarkStart w:id="1082" w:name="_Toc27774168"/>
      <w:bookmarkStart w:id="1083" w:name="_Toc36482628"/>
      <w:bookmarkStart w:id="1084" w:name="_Toc36484287"/>
      <w:bookmarkStart w:id="1085" w:name="_Toc44933217"/>
      <w:bookmarkStart w:id="1086" w:name="_Toc50972170"/>
      <w:bookmarkStart w:id="1087" w:name="_Toc57104924"/>
      <w:bookmarkStart w:id="1088" w:name="_Toc193087924"/>
      <w:r w:rsidRPr="00816C4A">
        <w:t>6.6.14</w:t>
      </w:r>
      <w:r w:rsidRPr="00816C4A">
        <w:tab/>
        <w:t>POLLING OFF</w:t>
      </w:r>
      <w:bookmarkEnd w:id="1080"/>
      <w:bookmarkEnd w:id="1081"/>
      <w:bookmarkEnd w:id="1082"/>
      <w:bookmarkEnd w:id="1083"/>
      <w:bookmarkEnd w:id="1084"/>
      <w:bookmarkEnd w:id="1085"/>
      <w:bookmarkEnd w:id="1086"/>
      <w:bookmarkEnd w:id="1087"/>
      <w:bookmarkEnd w:id="1088"/>
    </w:p>
    <w:p w14:paraId="041501DA" w14:textId="1798227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.6.14.</w:t>
      </w:r>
    </w:p>
    <w:p w14:paraId="5F5C83A5" w14:textId="77777777" w:rsidR="00663A5D" w:rsidRPr="00816C4A" w:rsidRDefault="004F6A18" w:rsidP="00663A5D">
      <w:pPr>
        <w:pStyle w:val="Heading3"/>
      </w:pPr>
      <w:bookmarkStart w:id="1089" w:name="_Toc3200779"/>
      <w:bookmarkStart w:id="1090" w:name="_Toc20392522"/>
      <w:bookmarkStart w:id="1091" w:name="_Toc27774169"/>
      <w:bookmarkStart w:id="1092" w:name="_Toc36482629"/>
      <w:bookmarkStart w:id="1093" w:name="_Toc36484288"/>
      <w:bookmarkStart w:id="1094" w:name="_Toc44933218"/>
      <w:bookmarkStart w:id="1095" w:name="_Toc50972171"/>
      <w:bookmarkStart w:id="1096" w:name="_Toc57104925"/>
      <w:bookmarkStart w:id="1097" w:name="_Toc3200780"/>
      <w:bookmarkStart w:id="1098" w:name="_Toc20392523"/>
      <w:bookmarkStart w:id="1099" w:name="_Toc27774170"/>
      <w:bookmarkStart w:id="1100" w:name="_Toc36482630"/>
      <w:bookmarkStart w:id="1101" w:name="_Toc36484289"/>
      <w:bookmarkStart w:id="1102" w:name="_Toc44933219"/>
      <w:bookmarkStart w:id="1103" w:name="_Toc50972172"/>
      <w:bookmarkStart w:id="1104" w:name="_Toc57104926"/>
      <w:bookmarkStart w:id="1105" w:name="_Toc193087925"/>
      <w:r w:rsidRPr="00816C4A">
        <w:t>6.6.15</w:t>
      </w:r>
      <w:r w:rsidRPr="00816C4A">
        <w:tab/>
        <w:t>PROVIDE LOCAL INFORMATION</w:t>
      </w:r>
      <w:bookmarkEnd w:id="1089"/>
      <w:bookmarkEnd w:id="1090"/>
      <w:bookmarkEnd w:id="1091"/>
      <w:bookmarkEnd w:id="1092"/>
      <w:bookmarkEnd w:id="1093"/>
      <w:bookmarkEnd w:id="1094"/>
      <w:bookmarkEnd w:id="1095"/>
      <w:bookmarkEnd w:id="1096"/>
      <w:bookmarkEnd w:id="1105"/>
    </w:p>
    <w:p w14:paraId="6272B622" w14:textId="77777777" w:rsidR="00465137" w:rsidRDefault="00465137" w:rsidP="00465137">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65137" w14:paraId="59A927CC"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5C22578" w14:textId="77777777" w:rsidR="00465137" w:rsidRDefault="00465137" w:rsidP="009F5FF3">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42454BE" w14:textId="77777777" w:rsidR="00465137" w:rsidRDefault="00465137" w:rsidP="009F5FF3">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0D3E94B" w14:textId="77777777" w:rsidR="00465137" w:rsidRDefault="00465137" w:rsidP="009F5FF3">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3CA9CE25" w14:textId="77777777" w:rsidR="00465137" w:rsidRDefault="00465137" w:rsidP="009F5FF3">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9562A7F" w14:textId="77777777" w:rsidR="00465137" w:rsidRDefault="00465137" w:rsidP="009F5FF3">
            <w:pPr>
              <w:pStyle w:val="TAH"/>
              <w:ind w:left="284" w:hanging="284"/>
              <w:rPr>
                <w:lang w:eastAsia="en-GB"/>
              </w:rPr>
            </w:pPr>
            <w:r>
              <w:rPr>
                <w:lang w:eastAsia="en-GB"/>
              </w:rPr>
              <w:t>Length</w:t>
            </w:r>
          </w:p>
        </w:tc>
      </w:tr>
      <w:tr w:rsidR="00465137" w14:paraId="4896F38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496898E5" w14:textId="77777777" w:rsidR="00465137" w:rsidRDefault="00465137" w:rsidP="009F5FF3">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4CBE7696" w14:textId="77777777" w:rsidR="00465137" w:rsidRDefault="00465137" w:rsidP="009F5FF3">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1D839D3"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F2F2B9F"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FA92FAD" w14:textId="77777777" w:rsidR="00465137" w:rsidRDefault="00465137" w:rsidP="009F5FF3">
            <w:pPr>
              <w:pStyle w:val="TAL"/>
              <w:ind w:left="284" w:hanging="284"/>
              <w:jc w:val="center"/>
            </w:pPr>
            <w:r>
              <w:t>1</w:t>
            </w:r>
          </w:p>
        </w:tc>
      </w:tr>
      <w:tr w:rsidR="00465137" w14:paraId="0AD43FB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209B9FD" w14:textId="77777777" w:rsidR="00465137" w:rsidRDefault="00465137" w:rsidP="009F5FF3">
            <w:pPr>
              <w:pStyle w:val="TAL"/>
              <w:ind w:left="284" w:hanging="284"/>
            </w:pPr>
            <w:r>
              <w:t>Length (A+B+C+D)</w:t>
            </w:r>
          </w:p>
        </w:tc>
        <w:tc>
          <w:tcPr>
            <w:tcW w:w="1240" w:type="dxa"/>
            <w:tcBorders>
              <w:top w:val="single" w:sz="6" w:space="0" w:color="auto"/>
              <w:left w:val="single" w:sz="6" w:space="0" w:color="auto"/>
              <w:bottom w:val="single" w:sz="6" w:space="0" w:color="auto"/>
              <w:right w:val="single" w:sz="6" w:space="0" w:color="auto"/>
            </w:tcBorders>
          </w:tcPr>
          <w:p w14:paraId="2A311C57" w14:textId="77777777" w:rsidR="00465137" w:rsidRDefault="00465137" w:rsidP="009F5FF3">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391911FE"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D415B1"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050E7AB" w14:textId="77777777" w:rsidR="00465137" w:rsidRDefault="00465137" w:rsidP="009F5FF3">
            <w:pPr>
              <w:pStyle w:val="TAL"/>
              <w:ind w:left="284" w:hanging="284"/>
              <w:jc w:val="center"/>
            </w:pPr>
            <w:r>
              <w:t>1 or 2</w:t>
            </w:r>
          </w:p>
        </w:tc>
      </w:tr>
      <w:tr w:rsidR="00465137" w14:paraId="551DB781"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0B9D6351" w14:textId="77777777" w:rsidR="00465137" w:rsidRDefault="00465137" w:rsidP="009F5FF3">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2FF7DC5D" w14:textId="77777777" w:rsidR="00465137" w:rsidRDefault="00465137" w:rsidP="009F5FF3">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52CDAFA1"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7D79725"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4CE303E" w14:textId="77777777" w:rsidR="00465137" w:rsidRDefault="00465137" w:rsidP="009F5FF3">
            <w:pPr>
              <w:pStyle w:val="TAL"/>
              <w:ind w:left="284" w:hanging="284"/>
              <w:jc w:val="center"/>
            </w:pPr>
            <w:r>
              <w:t>A</w:t>
            </w:r>
          </w:p>
        </w:tc>
      </w:tr>
      <w:tr w:rsidR="00465137" w14:paraId="382FBE2D"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7015A8CD" w14:textId="77777777" w:rsidR="00465137" w:rsidRDefault="00465137" w:rsidP="009F5FF3">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09F9B19E" w14:textId="77777777" w:rsidR="00465137" w:rsidRDefault="00465137" w:rsidP="009F5FF3">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4B1FB8AA"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AFC296D"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6CE0201" w14:textId="77777777" w:rsidR="00465137" w:rsidRDefault="00465137" w:rsidP="009F5FF3">
            <w:pPr>
              <w:pStyle w:val="TAL"/>
              <w:ind w:left="284" w:hanging="284"/>
              <w:jc w:val="center"/>
            </w:pPr>
            <w:r>
              <w:t>B</w:t>
            </w:r>
          </w:p>
        </w:tc>
      </w:tr>
      <w:tr w:rsidR="00465137" w14:paraId="065CA96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1A9F87B6" w14:textId="77777777" w:rsidR="00465137" w:rsidRDefault="00465137" w:rsidP="009F5FF3">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75260FE7" w14:textId="77777777" w:rsidR="00465137" w:rsidRDefault="00465137" w:rsidP="009F5FF3">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503D195D"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302D5C8"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2ED0410F" w14:textId="77777777" w:rsidR="00465137" w:rsidRDefault="00465137" w:rsidP="009F5FF3">
            <w:pPr>
              <w:pStyle w:val="TAL"/>
              <w:ind w:left="284" w:hanging="284"/>
              <w:jc w:val="center"/>
            </w:pPr>
            <w:r>
              <w:t>C</w:t>
            </w:r>
          </w:p>
        </w:tc>
      </w:tr>
      <w:tr w:rsidR="00465137" w14:paraId="197DDAE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2BDB9CCD" w14:textId="77777777" w:rsidR="00465137" w:rsidRDefault="00465137" w:rsidP="009F5FF3">
            <w:pPr>
              <w:pStyle w:val="TAL"/>
              <w:ind w:left="284" w:hanging="284"/>
              <w:rPr>
                <w:lang w:val="fr-FR"/>
              </w:rPr>
            </w:pPr>
            <w:r>
              <w:rPr>
                <w:lang w:val="fr-FR"/>
              </w:rPr>
              <w:t>More data</w:t>
            </w:r>
          </w:p>
        </w:tc>
        <w:tc>
          <w:tcPr>
            <w:tcW w:w="1240" w:type="dxa"/>
            <w:tcBorders>
              <w:top w:val="single" w:sz="6" w:space="0" w:color="auto"/>
              <w:left w:val="single" w:sz="6" w:space="0" w:color="auto"/>
              <w:bottom w:val="single" w:sz="6" w:space="0" w:color="auto"/>
              <w:right w:val="single" w:sz="6" w:space="0" w:color="auto"/>
            </w:tcBorders>
          </w:tcPr>
          <w:p w14:paraId="231B29C9" w14:textId="40B8D78E" w:rsidR="00465137" w:rsidRDefault="00465137" w:rsidP="009F5FF3">
            <w:pPr>
              <w:pStyle w:val="TAL"/>
              <w:ind w:left="284" w:hanging="284"/>
              <w:jc w:val="center"/>
            </w:pPr>
            <w:r>
              <w:t>8.158</w:t>
            </w:r>
          </w:p>
        </w:tc>
        <w:tc>
          <w:tcPr>
            <w:tcW w:w="1240" w:type="dxa"/>
            <w:tcBorders>
              <w:top w:val="single" w:sz="6" w:space="0" w:color="auto"/>
              <w:left w:val="single" w:sz="6" w:space="0" w:color="auto"/>
              <w:bottom w:val="single" w:sz="6" w:space="0" w:color="auto"/>
              <w:right w:val="single" w:sz="6" w:space="0" w:color="auto"/>
            </w:tcBorders>
          </w:tcPr>
          <w:p w14:paraId="641EB82B"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098C33A6"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2A61B9A" w14:textId="77777777" w:rsidR="00465137" w:rsidRDefault="00465137" w:rsidP="009F5FF3">
            <w:pPr>
              <w:pStyle w:val="TAL"/>
              <w:ind w:left="284" w:hanging="284"/>
              <w:jc w:val="center"/>
            </w:pPr>
            <w:r>
              <w:t>D</w:t>
            </w:r>
          </w:p>
        </w:tc>
      </w:tr>
    </w:tbl>
    <w:p w14:paraId="0C43C8B5" w14:textId="77777777" w:rsidR="00465137" w:rsidRDefault="00465137" w:rsidP="00465137"/>
    <w:p w14:paraId="1F7773BD" w14:textId="77777777" w:rsidR="00465137" w:rsidRDefault="00465137" w:rsidP="00465137">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w:t>
      </w:r>
      <w:r>
        <w:lastRenderedPageBreak/>
        <w:t>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449FE50A" w14:textId="77777777" w:rsidR="00465137" w:rsidRDefault="00465137" w:rsidP="00465137">
      <w:r>
        <w:t xml:space="preserve">More data: This </w:t>
      </w:r>
      <w:bookmarkStart w:id="1106" w:name="_Hlk167381822"/>
      <w:r>
        <w:t xml:space="preserve">data object </w:t>
      </w:r>
      <w:bookmarkEnd w:id="1106"/>
      <w:r>
        <w:t xml:space="preserve">only applies when </w:t>
      </w:r>
      <w:r>
        <w:rPr>
          <w:noProof/>
        </w:rPr>
        <w:t>ME indicates more data is available in the buffer in the prior TERMINAL RESPONSE.</w:t>
      </w:r>
    </w:p>
    <w:p w14:paraId="45228022" w14:textId="77777777" w:rsidR="00465137" w:rsidRDefault="00465137" w:rsidP="00465137">
      <w:r>
        <w:t xml:space="preserve">When More Data data object is used in PROVIDE LOCAL INFORMATION (e.g., to request </w:t>
      </w:r>
      <w:r w:rsidRPr="00A35768">
        <w:t>list of slice(s) information</w:t>
      </w:r>
      <w:r>
        <w:t>, list of rejected slice(s)) it shall be included to indicate to the ME to provide the remaining information that is available at the ME. It shall only be included if the ME has indicated it supports "</w:t>
      </w:r>
      <w:r w:rsidRPr="009B51F0">
        <w:t xml:space="preserve">Support of chaining </w:t>
      </w:r>
      <w:r>
        <w:t>of PLI/Envelope commands" via the respective Terminal Profile setting, and the ME has included 'More data' data object in the prior TERMINAL RESPONSE indicating that it has more data available (e.g., partial slice information).</w:t>
      </w:r>
    </w:p>
    <w:p w14:paraId="579A677A" w14:textId="77777777" w:rsidR="00465137" w:rsidRDefault="00465137" w:rsidP="00465137">
      <w:pPr>
        <w:pStyle w:val="NO"/>
      </w:pPr>
      <w:r w:rsidRPr="00816C4A">
        <w:t>NOTE:</w:t>
      </w:r>
      <w:r w:rsidRPr="00816C4A">
        <w:tab/>
      </w:r>
      <w:r>
        <w:t>If 'More data' data object is included in PROVIDE LOCAL INFORMATION and the ME has no more remaining partially supported slice(s) information available then the ME shall inform the UICC using TERMINAL RESPONSE with general result '</w:t>
      </w:r>
      <w:r w:rsidRPr="009F35DE">
        <w:t>Terminal currently unable to process command</w:t>
      </w:r>
      <w:r>
        <w:t>', with additional information 'No more data available'. When ME has updated or deleted the existing information (e.g., partially supported slice(s) information via CONFIGURATION UPDATE COMMAND as defined in 3GPP TS 24.501 [70]) then the ME shall inform the UICC using TERMINAL RESPONSE with general result '</w:t>
      </w:r>
      <w:r w:rsidRPr="009F35DE">
        <w:t>Terminal currently unable to process command</w:t>
      </w:r>
      <w:r>
        <w:t>', and with additional information 'Pending data deleted by the ME'.</w:t>
      </w:r>
    </w:p>
    <w:p w14:paraId="2B0706F3" w14:textId="1C86041D" w:rsidR="00E86E7B" w:rsidRPr="00816C4A" w:rsidRDefault="00E86E7B" w:rsidP="00663A5D">
      <w:pPr>
        <w:pStyle w:val="Heading3"/>
      </w:pPr>
      <w:bookmarkStart w:id="1107" w:name="_Toc193087926"/>
      <w:r w:rsidRPr="00816C4A">
        <w:t>6.6.16</w:t>
      </w:r>
      <w:r w:rsidRPr="00816C4A">
        <w:tab/>
        <w:t>SET UP EVENT LIST</w:t>
      </w:r>
      <w:bookmarkEnd w:id="1097"/>
      <w:bookmarkEnd w:id="1098"/>
      <w:bookmarkEnd w:id="1099"/>
      <w:bookmarkEnd w:id="1100"/>
      <w:bookmarkEnd w:id="1101"/>
      <w:bookmarkEnd w:id="1102"/>
      <w:bookmarkEnd w:id="1103"/>
      <w:bookmarkEnd w:id="1104"/>
      <w:bookmarkEnd w:id="1107"/>
    </w:p>
    <w:p w14:paraId="47A257E4" w14:textId="0E4257D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.6.16.</w:t>
      </w:r>
    </w:p>
    <w:p w14:paraId="3A12A7D6" w14:textId="77777777" w:rsidR="00E86E7B" w:rsidRPr="00816C4A" w:rsidRDefault="00E86E7B" w:rsidP="00E86E7B">
      <w:pPr>
        <w:pStyle w:val="Heading3"/>
      </w:pPr>
      <w:bookmarkStart w:id="1108" w:name="_Toc3200781"/>
      <w:bookmarkStart w:id="1109" w:name="_Toc20392524"/>
      <w:bookmarkStart w:id="1110" w:name="_Toc27774171"/>
      <w:bookmarkStart w:id="1111" w:name="_Toc36482631"/>
      <w:bookmarkStart w:id="1112" w:name="_Toc36484290"/>
      <w:bookmarkStart w:id="1113" w:name="_Toc44933220"/>
      <w:bookmarkStart w:id="1114" w:name="_Toc50972173"/>
      <w:bookmarkStart w:id="1115" w:name="_Toc57104927"/>
      <w:bookmarkStart w:id="1116" w:name="_Toc193087927"/>
      <w:r w:rsidRPr="00816C4A">
        <w:t>6.6.17</w:t>
      </w:r>
      <w:r w:rsidRPr="00816C4A">
        <w:tab/>
        <w:t>PERFORM CARD APDU</w:t>
      </w:r>
      <w:bookmarkEnd w:id="1108"/>
      <w:bookmarkEnd w:id="1109"/>
      <w:bookmarkEnd w:id="1110"/>
      <w:bookmarkEnd w:id="1111"/>
      <w:bookmarkEnd w:id="1112"/>
      <w:bookmarkEnd w:id="1113"/>
      <w:bookmarkEnd w:id="1114"/>
      <w:bookmarkEnd w:id="1115"/>
      <w:bookmarkEnd w:id="1116"/>
    </w:p>
    <w:p w14:paraId="78BD86B1" w14:textId="58F888D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.6.17.</w:t>
      </w:r>
    </w:p>
    <w:p w14:paraId="19E53F38" w14:textId="77777777" w:rsidR="00E86E7B" w:rsidRPr="00816C4A" w:rsidRDefault="00E86E7B" w:rsidP="00E86E7B">
      <w:pPr>
        <w:pStyle w:val="Heading3"/>
      </w:pPr>
      <w:bookmarkStart w:id="1117" w:name="_Toc3200782"/>
      <w:bookmarkStart w:id="1118" w:name="_Toc20392525"/>
      <w:bookmarkStart w:id="1119" w:name="_Toc27774172"/>
      <w:bookmarkStart w:id="1120" w:name="_Toc36482632"/>
      <w:bookmarkStart w:id="1121" w:name="_Toc36484291"/>
      <w:bookmarkStart w:id="1122" w:name="_Toc44933221"/>
      <w:bookmarkStart w:id="1123" w:name="_Toc50972174"/>
      <w:bookmarkStart w:id="1124" w:name="_Toc57104928"/>
      <w:bookmarkStart w:id="1125" w:name="_Toc193087928"/>
      <w:r w:rsidRPr="00816C4A">
        <w:t>6.6.18</w:t>
      </w:r>
      <w:r w:rsidRPr="00816C4A">
        <w:tab/>
        <w:t>POWER OFF CARD</w:t>
      </w:r>
      <w:bookmarkEnd w:id="1117"/>
      <w:bookmarkEnd w:id="1118"/>
      <w:bookmarkEnd w:id="1119"/>
      <w:bookmarkEnd w:id="1120"/>
      <w:bookmarkEnd w:id="1121"/>
      <w:bookmarkEnd w:id="1122"/>
      <w:bookmarkEnd w:id="1123"/>
      <w:bookmarkEnd w:id="1124"/>
      <w:bookmarkEnd w:id="1125"/>
    </w:p>
    <w:p w14:paraId="0AB71832" w14:textId="6EBCA9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.6.18.</w:t>
      </w:r>
    </w:p>
    <w:p w14:paraId="2D27E944" w14:textId="77777777" w:rsidR="00E86E7B" w:rsidRPr="00816C4A" w:rsidRDefault="00E86E7B" w:rsidP="00E86E7B">
      <w:pPr>
        <w:pStyle w:val="Heading3"/>
      </w:pPr>
      <w:bookmarkStart w:id="1126" w:name="_Toc3200783"/>
      <w:bookmarkStart w:id="1127" w:name="_Toc20392526"/>
      <w:bookmarkStart w:id="1128" w:name="_Toc27774173"/>
      <w:bookmarkStart w:id="1129" w:name="_Toc36482633"/>
      <w:bookmarkStart w:id="1130" w:name="_Toc36484292"/>
      <w:bookmarkStart w:id="1131" w:name="_Toc44933222"/>
      <w:bookmarkStart w:id="1132" w:name="_Toc50972175"/>
      <w:bookmarkStart w:id="1133" w:name="_Toc57104929"/>
      <w:bookmarkStart w:id="1134" w:name="_Toc193087929"/>
      <w:r w:rsidRPr="00816C4A">
        <w:t>6.6.19</w:t>
      </w:r>
      <w:r w:rsidRPr="00816C4A">
        <w:tab/>
        <w:t>POWER ON CARD</w:t>
      </w:r>
      <w:bookmarkEnd w:id="1126"/>
      <w:bookmarkEnd w:id="1127"/>
      <w:bookmarkEnd w:id="1128"/>
      <w:bookmarkEnd w:id="1129"/>
      <w:bookmarkEnd w:id="1130"/>
      <w:bookmarkEnd w:id="1131"/>
      <w:bookmarkEnd w:id="1132"/>
      <w:bookmarkEnd w:id="1133"/>
      <w:bookmarkEnd w:id="1134"/>
    </w:p>
    <w:p w14:paraId="6F2CAAE5" w14:textId="79B1D67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.6.19.</w:t>
      </w:r>
    </w:p>
    <w:p w14:paraId="1FA50130" w14:textId="77777777" w:rsidR="00E86E7B" w:rsidRPr="00816C4A" w:rsidRDefault="00E86E7B" w:rsidP="00E86E7B">
      <w:pPr>
        <w:pStyle w:val="Heading3"/>
      </w:pPr>
      <w:bookmarkStart w:id="1135" w:name="_Toc3200784"/>
      <w:bookmarkStart w:id="1136" w:name="_Toc20392527"/>
      <w:bookmarkStart w:id="1137" w:name="_Toc27774174"/>
      <w:bookmarkStart w:id="1138" w:name="_Toc36482634"/>
      <w:bookmarkStart w:id="1139" w:name="_Toc36484293"/>
      <w:bookmarkStart w:id="1140" w:name="_Toc44933223"/>
      <w:bookmarkStart w:id="1141" w:name="_Toc50972176"/>
      <w:bookmarkStart w:id="1142" w:name="_Toc57104930"/>
      <w:bookmarkStart w:id="1143" w:name="_Toc193087930"/>
      <w:r w:rsidRPr="00816C4A">
        <w:t>6.6.20</w:t>
      </w:r>
      <w:r w:rsidRPr="00816C4A">
        <w:tab/>
        <w:t>GET READER STATUS</w:t>
      </w:r>
      <w:bookmarkEnd w:id="1135"/>
      <w:bookmarkEnd w:id="1136"/>
      <w:bookmarkEnd w:id="1137"/>
      <w:bookmarkEnd w:id="1138"/>
      <w:bookmarkEnd w:id="1139"/>
      <w:bookmarkEnd w:id="1140"/>
      <w:bookmarkEnd w:id="1141"/>
      <w:bookmarkEnd w:id="1142"/>
      <w:bookmarkEnd w:id="1143"/>
    </w:p>
    <w:p w14:paraId="182B5ACB" w14:textId="37EC23B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.6.20.</w:t>
      </w:r>
    </w:p>
    <w:p w14:paraId="5246D4BE" w14:textId="77777777" w:rsidR="00E86E7B" w:rsidRPr="00816C4A" w:rsidRDefault="00E86E7B" w:rsidP="00E86E7B">
      <w:pPr>
        <w:pStyle w:val="Heading3"/>
      </w:pPr>
      <w:bookmarkStart w:id="1144" w:name="_Toc3200785"/>
      <w:bookmarkStart w:id="1145" w:name="_Toc20392528"/>
      <w:bookmarkStart w:id="1146" w:name="_Toc27774175"/>
      <w:bookmarkStart w:id="1147" w:name="_Toc36482635"/>
      <w:bookmarkStart w:id="1148" w:name="_Toc36484294"/>
      <w:bookmarkStart w:id="1149" w:name="_Toc44933224"/>
      <w:bookmarkStart w:id="1150" w:name="_Toc50972177"/>
      <w:bookmarkStart w:id="1151" w:name="_Toc57104931"/>
      <w:bookmarkStart w:id="1152" w:name="_Toc193087931"/>
      <w:r w:rsidRPr="00816C4A">
        <w:t>6.6.21</w:t>
      </w:r>
      <w:r w:rsidRPr="00816C4A">
        <w:tab/>
        <w:t>TIMER MANAGEMENT</w:t>
      </w:r>
      <w:bookmarkEnd w:id="1144"/>
      <w:bookmarkEnd w:id="1145"/>
      <w:bookmarkEnd w:id="1146"/>
      <w:bookmarkEnd w:id="1147"/>
      <w:bookmarkEnd w:id="1148"/>
      <w:bookmarkEnd w:id="1149"/>
      <w:bookmarkEnd w:id="1150"/>
      <w:bookmarkEnd w:id="1151"/>
      <w:bookmarkEnd w:id="1152"/>
    </w:p>
    <w:p w14:paraId="025C634E" w14:textId="08A9375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.6.21.</w:t>
      </w:r>
    </w:p>
    <w:p w14:paraId="2D5A587E" w14:textId="77777777" w:rsidR="00E86E7B" w:rsidRPr="00816C4A" w:rsidRDefault="00E86E7B" w:rsidP="00E86E7B">
      <w:pPr>
        <w:pStyle w:val="Heading3"/>
      </w:pPr>
      <w:bookmarkStart w:id="1153" w:name="_Toc3200786"/>
      <w:bookmarkStart w:id="1154" w:name="_Toc20392529"/>
      <w:bookmarkStart w:id="1155" w:name="_Toc27774176"/>
      <w:bookmarkStart w:id="1156" w:name="_Toc36482636"/>
      <w:bookmarkStart w:id="1157" w:name="_Toc36484295"/>
      <w:bookmarkStart w:id="1158" w:name="_Toc44933225"/>
      <w:bookmarkStart w:id="1159" w:name="_Toc50972178"/>
      <w:bookmarkStart w:id="1160" w:name="_Toc57104932"/>
      <w:bookmarkStart w:id="1161" w:name="_Toc193087932"/>
      <w:r w:rsidRPr="00816C4A">
        <w:t>6.6.22</w:t>
      </w:r>
      <w:r w:rsidRPr="00816C4A">
        <w:tab/>
        <w:t>SET UP IDLE MODE TEXT</w:t>
      </w:r>
      <w:bookmarkEnd w:id="1153"/>
      <w:bookmarkEnd w:id="1154"/>
      <w:bookmarkEnd w:id="1155"/>
      <w:bookmarkEnd w:id="1156"/>
      <w:bookmarkEnd w:id="1157"/>
      <w:bookmarkEnd w:id="1158"/>
      <w:bookmarkEnd w:id="1159"/>
      <w:bookmarkEnd w:id="1160"/>
      <w:bookmarkEnd w:id="1161"/>
    </w:p>
    <w:p w14:paraId="7E01933E" w14:textId="0110B0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.6.22.</w:t>
      </w:r>
    </w:p>
    <w:p w14:paraId="1D7AAE95" w14:textId="77777777" w:rsidR="00E86E7B" w:rsidRPr="00816C4A" w:rsidRDefault="00E86E7B" w:rsidP="00E86E7B">
      <w:pPr>
        <w:pStyle w:val="Heading3"/>
      </w:pPr>
      <w:bookmarkStart w:id="1162" w:name="_Toc3200787"/>
      <w:bookmarkStart w:id="1163" w:name="_Toc20392530"/>
      <w:bookmarkStart w:id="1164" w:name="_Toc27774177"/>
      <w:bookmarkStart w:id="1165" w:name="_Toc36482637"/>
      <w:bookmarkStart w:id="1166" w:name="_Toc36484296"/>
      <w:bookmarkStart w:id="1167" w:name="_Toc44933226"/>
      <w:bookmarkStart w:id="1168" w:name="_Toc50972179"/>
      <w:bookmarkStart w:id="1169" w:name="_Toc57104933"/>
      <w:bookmarkStart w:id="1170" w:name="_Toc193087933"/>
      <w:r w:rsidRPr="00816C4A">
        <w:t>6.6.23</w:t>
      </w:r>
      <w:r w:rsidRPr="00816C4A">
        <w:tab/>
        <w:t>RUN AT COMMAND</w:t>
      </w:r>
      <w:bookmarkEnd w:id="1162"/>
      <w:bookmarkEnd w:id="1163"/>
      <w:bookmarkEnd w:id="1164"/>
      <w:bookmarkEnd w:id="1165"/>
      <w:bookmarkEnd w:id="1166"/>
      <w:bookmarkEnd w:id="1167"/>
      <w:bookmarkEnd w:id="1168"/>
      <w:bookmarkEnd w:id="1169"/>
      <w:bookmarkEnd w:id="1170"/>
    </w:p>
    <w:p w14:paraId="068843C1" w14:textId="75A2881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.6.23.</w:t>
      </w:r>
    </w:p>
    <w:p w14:paraId="349BEA60" w14:textId="77777777" w:rsidR="00E86E7B" w:rsidRPr="00816C4A" w:rsidRDefault="00E86E7B" w:rsidP="00E86E7B">
      <w:pPr>
        <w:pStyle w:val="Heading3"/>
      </w:pPr>
      <w:bookmarkStart w:id="1171" w:name="_Toc3200788"/>
      <w:bookmarkStart w:id="1172" w:name="_Toc20392531"/>
      <w:bookmarkStart w:id="1173" w:name="_Toc27774178"/>
      <w:bookmarkStart w:id="1174" w:name="_Toc36482638"/>
      <w:bookmarkStart w:id="1175" w:name="_Toc36484297"/>
      <w:bookmarkStart w:id="1176" w:name="_Toc44933227"/>
      <w:bookmarkStart w:id="1177" w:name="_Toc50972180"/>
      <w:bookmarkStart w:id="1178" w:name="_Toc57104934"/>
      <w:bookmarkStart w:id="1179" w:name="_Toc193087934"/>
      <w:r w:rsidRPr="00816C4A">
        <w:t>6.6.24</w:t>
      </w:r>
      <w:r w:rsidRPr="00816C4A">
        <w:tab/>
        <w:t>SEND DTMF COMMAND</w:t>
      </w:r>
      <w:bookmarkEnd w:id="1171"/>
      <w:bookmarkEnd w:id="1172"/>
      <w:bookmarkEnd w:id="1173"/>
      <w:bookmarkEnd w:id="1174"/>
      <w:bookmarkEnd w:id="1175"/>
      <w:bookmarkEnd w:id="1176"/>
      <w:bookmarkEnd w:id="1177"/>
      <w:bookmarkEnd w:id="1178"/>
      <w:bookmarkEnd w:id="1179"/>
    </w:p>
    <w:p w14:paraId="5C7B459B" w14:textId="5DC0B86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.6.24.</w:t>
      </w:r>
    </w:p>
    <w:p w14:paraId="002A3842" w14:textId="77777777" w:rsidR="00E86E7B" w:rsidRPr="00816C4A" w:rsidRDefault="00E86E7B" w:rsidP="00E86E7B">
      <w:pPr>
        <w:pStyle w:val="Heading3"/>
      </w:pPr>
      <w:bookmarkStart w:id="1180" w:name="_Toc3200789"/>
      <w:bookmarkStart w:id="1181" w:name="_Toc20392532"/>
      <w:bookmarkStart w:id="1182" w:name="_Toc27774179"/>
      <w:bookmarkStart w:id="1183" w:name="_Toc36482639"/>
      <w:bookmarkStart w:id="1184" w:name="_Toc36484298"/>
      <w:bookmarkStart w:id="1185" w:name="_Toc44933228"/>
      <w:bookmarkStart w:id="1186" w:name="_Toc50972181"/>
      <w:bookmarkStart w:id="1187" w:name="_Toc57104935"/>
      <w:bookmarkStart w:id="1188" w:name="_Toc193087935"/>
      <w:r w:rsidRPr="00816C4A">
        <w:lastRenderedPageBreak/>
        <w:t>6.6.25</w:t>
      </w:r>
      <w:r w:rsidRPr="00816C4A">
        <w:tab/>
        <w:t>LANGUAGE NOTIFICATION</w:t>
      </w:r>
      <w:bookmarkEnd w:id="1180"/>
      <w:bookmarkEnd w:id="1181"/>
      <w:bookmarkEnd w:id="1182"/>
      <w:bookmarkEnd w:id="1183"/>
      <w:bookmarkEnd w:id="1184"/>
      <w:bookmarkEnd w:id="1185"/>
      <w:bookmarkEnd w:id="1186"/>
      <w:bookmarkEnd w:id="1187"/>
      <w:bookmarkEnd w:id="1188"/>
    </w:p>
    <w:p w14:paraId="6EBCF37F" w14:textId="3C92CDB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.6.25.</w:t>
      </w:r>
    </w:p>
    <w:p w14:paraId="61D63FD4" w14:textId="77777777" w:rsidR="00E86E7B" w:rsidRPr="00816C4A" w:rsidRDefault="00E86E7B" w:rsidP="00E86E7B">
      <w:pPr>
        <w:pStyle w:val="Heading3"/>
      </w:pPr>
      <w:bookmarkStart w:id="1189" w:name="_Toc3200790"/>
      <w:bookmarkStart w:id="1190" w:name="_Toc20392533"/>
      <w:bookmarkStart w:id="1191" w:name="_Toc27774180"/>
      <w:bookmarkStart w:id="1192" w:name="_Toc36482640"/>
      <w:bookmarkStart w:id="1193" w:name="_Toc36484299"/>
      <w:bookmarkStart w:id="1194" w:name="_Toc44933229"/>
      <w:bookmarkStart w:id="1195" w:name="_Toc50972182"/>
      <w:bookmarkStart w:id="1196" w:name="_Toc57104936"/>
      <w:bookmarkStart w:id="1197" w:name="_Toc193087936"/>
      <w:r w:rsidRPr="00816C4A">
        <w:t>6.6.26</w:t>
      </w:r>
      <w:r w:rsidRPr="00816C4A">
        <w:tab/>
        <w:t>LAUNCH BROWSER</w:t>
      </w:r>
      <w:bookmarkEnd w:id="1189"/>
      <w:bookmarkEnd w:id="1190"/>
      <w:bookmarkEnd w:id="1191"/>
      <w:bookmarkEnd w:id="1192"/>
      <w:bookmarkEnd w:id="1193"/>
      <w:bookmarkEnd w:id="1194"/>
      <w:bookmarkEnd w:id="1195"/>
      <w:bookmarkEnd w:id="1196"/>
      <w:bookmarkEnd w:id="1197"/>
    </w:p>
    <w:p w14:paraId="735B976E" w14:textId="67775E8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.6.26.</w:t>
      </w:r>
    </w:p>
    <w:p w14:paraId="1BCD5AFD" w14:textId="77777777" w:rsidR="00E86E7B" w:rsidRPr="00816C4A" w:rsidRDefault="00E86E7B" w:rsidP="00E86E7B">
      <w:pPr>
        <w:pStyle w:val="Heading3"/>
      </w:pPr>
      <w:bookmarkStart w:id="1198" w:name="_Toc3200791"/>
      <w:bookmarkStart w:id="1199" w:name="_Toc20392534"/>
      <w:bookmarkStart w:id="1200" w:name="_Toc27774181"/>
      <w:bookmarkStart w:id="1201" w:name="_Toc36482641"/>
      <w:bookmarkStart w:id="1202" w:name="_Toc36484300"/>
      <w:bookmarkStart w:id="1203" w:name="_Toc44933230"/>
      <w:bookmarkStart w:id="1204" w:name="_Toc50972183"/>
      <w:bookmarkStart w:id="1205" w:name="_Toc57104937"/>
      <w:bookmarkStart w:id="1206" w:name="_Toc193087937"/>
      <w:r w:rsidRPr="00816C4A">
        <w:t>6.6.27</w:t>
      </w:r>
      <w:r w:rsidRPr="00816C4A">
        <w:tab/>
        <w:t>OPEN CHANNEL</w:t>
      </w:r>
      <w:bookmarkEnd w:id="1198"/>
      <w:bookmarkEnd w:id="1199"/>
      <w:bookmarkEnd w:id="1200"/>
      <w:bookmarkEnd w:id="1201"/>
      <w:bookmarkEnd w:id="1202"/>
      <w:bookmarkEnd w:id="1203"/>
      <w:bookmarkEnd w:id="1204"/>
      <w:bookmarkEnd w:id="1205"/>
      <w:bookmarkEnd w:id="1206"/>
    </w:p>
    <w:p w14:paraId="3028517C" w14:textId="4CF985A1" w:rsidR="00E86E7B" w:rsidRPr="00816C4A" w:rsidRDefault="00E86E7B" w:rsidP="00E86E7B">
      <w:r w:rsidRPr="00816C4A">
        <w:t xml:space="preserve">The structure of the OPEN CHANNEL command is defined in ETSI TS 102 223 [32] </w:t>
      </w:r>
      <w:r w:rsidR="003413FE" w:rsidRPr="00816C4A">
        <w:t>clause</w:t>
      </w:r>
      <w:r w:rsidR="003413FE">
        <w:t> </w:t>
      </w:r>
      <w:r w:rsidR="003413FE" w:rsidRPr="00816C4A">
        <w:t>6</w:t>
      </w:r>
      <w:r w:rsidRPr="00816C4A">
        <w:t>.6.27. , with the addition of the following:</w:t>
      </w:r>
    </w:p>
    <w:p w14:paraId="15CAD705" w14:textId="77777777" w:rsidR="00E86E7B" w:rsidRPr="00816C4A" w:rsidRDefault="00E86E7B" w:rsidP="00E86E7B">
      <w:pPr>
        <w:pStyle w:val="Heading4"/>
      </w:pPr>
      <w:bookmarkStart w:id="1207" w:name="_Toc3200792"/>
      <w:bookmarkStart w:id="1208" w:name="_Toc20392535"/>
      <w:bookmarkStart w:id="1209" w:name="_Toc27774182"/>
      <w:bookmarkStart w:id="1210" w:name="_Toc36482642"/>
      <w:bookmarkStart w:id="1211" w:name="_Toc36484301"/>
      <w:bookmarkStart w:id="1212" w:name="_Toc44933231"/>
      <w:bookmarkStart w:id="1213" w:name="_Toc50972184"/>
      <w:bookmarkStart w:id="1214" w:name="_Toc57104938"/>
      <w:bookmarkStart w:id="1215" w:name="_Toc193087938"/>
      <w:r w:rsidRPr="00816C4A">
        <w:t>6.6.27.1</w:t>
      </w:r>
      <w:r w:rsidRPr="00816C4A">
        <w:tab/>
        <w:t>OPEN CHANNEL related to (I-)WLAN Bearer</w:t>
      </w:r>
      <w:bookmarkEnd w:id="1207"/>
      <w:bookmarkEnd w:id="1208"/>
      <w:bookmarkEnd w:id="1209"/>
      <w:bookmarkEnd w:id="1210"/>
      <w:bookmarkEnd w:id="1211"/>
      <w:bookmarkEnd w:id="1212"/>
      <w:bookmarkEnd w:id="1213"/>
      <w:bookmarkEnd w:id="1214"/>
      <w:bookmarkEnd w:id="1215"/>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1AE9B94A" w:rsidR="00E86E7B" w:rsidRPr="00816C4A" w:rsidRDefault="00E86E7B" w:rsidP="00B27DCC">
            <w:pPr>
              <w:pStyle w:val="TAL"/>
              <w:numPr>
                <w:ilvl w:val="12"/>
                <w:numId w:val="0"/>
              </w:numPr>
              <w:jc w:val="center"/>
              <w:rPr>
                <w:lang w:val="fr-FR"/>
              </w:rPr>
            </w:pPr>
            <w:r w:rsidRPr="00816C4A">
              <w:rPr>
                <w:lang w:val="fr-FR"/>
              </w:rPr>
              <w:t>8.7</w:t>
            </w:r>
            <w:r w:rsidR="009A570B">
              <w:rPr>
                <w:lang w:val="fr-FR"/>
              </w:rPr>
              <w:t>0</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4DFFFD0D" w:rsidR="00E86E7B" w:rsidRPr="00816C4A" w:rsidRDefault="00E86E7B" w:rsidP="00E86E7B">
      <w:r w:rsidRPr="00816C4A">
        <w:t xml:space="preserve">When OPEN CHANNEL is related to WLAN bearer, the ME shall select the WLAN according to </w:t>
      </w:r>
      <w:r w:rsidR="003413FE" w:rsidRPr="00816C4A">
        <w:t>TS</w:t>
      </w:r>
      <w:r w:rsidR="003413FE">
        <w:t> </w:t>
      </w:r>
      <w:r w:rsidR="003413FE" w:rsidRPr="00816C4A">
        <w:t>2</w:t>
      </w:r>
      <w:r w:rsidRPr="00816C4A">
        <w:t>4.302</w:t>
      </w:r>
      <w:r w:rsidR="003413FE">
        <w:t> </w:t>
      </w:r>
      <w:r w:rsidR="003413FE"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6" w:name="_Toc3200793"/>
      <w:bookmarkStart w:id="1217" w:name="_Toc20392536"/>
      <w:bookmarkStart w:id="1218" w:name="_Toc27774183"/>
      <w:bookmarkStart w:id="1219" w:name="_Toc36482643"/>
      <w:bookmarkStart w:id="1220" w:name="_Toc36484302"/>
      <w:bookmarkStart w:id="1221" w:name="_Toc44933232"/>
      <w:bookmarkStart w:id="1222" w:name="_Toc50972185"/>
      <w:bookmarkStart w:id="1223" w:name="_Toc57104939"/>
      <w:bookmarkStart w:id="1224" w:name="_Toc193087939"/>
      <w:r w:rsidRPr="00816C4A">
        <w:lastRenderedPageBreak/>
        <w:t>6.6.27.2</w:t>
      </w:r>
      <w:r w:rsidR="0069568F">
        <w:tab/>
      </w:r>
      <w:r w:rsidRPr="00816C4A">
        <w:t>OPEN CHANNEL for IMS</w:t>
      </w:r>
      <w:bookmarkEnd w:id="1216"/>
      <w:bookmarkEnd w:id="1217"/>
      <w:bookmarkEnd w:id="1218"/>
      <w:bookmarkEnd w:id="1219"/>
      <w:bookmarkEnd w:id="1220"/>
      <w:bookmarkEnd w:id="1221"/>
      <w:bookmarkEnd w:id="1222"/>
      <w:bookmarkEnd w:id="1223"/>
      <w:bookmarkEnd w:id="122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5" w:name="_Toc3200794"/>
      <w:bookmarkStart w:id="1226" w:name="_Toc20392537"/>
      <w:bookmarkStart w:id="1227" w:name="_Toc27774184"/>
      <w:bookmarkStart w:id="1228" w:name="_Toc36482644"/>
      <w:bookmarkStart w:id="1229" w:name="_Toc36484303"/>
      <w:bookmarkStart w:id="1230" w:name="_Toc44933233"/>
      <w:bookmarkStart w:id="1231" w:name="_Toc50972186"/>
      <w:bookmarkStart w:id="1232" w:name="_Toc57104940"/>
      <w:bookmarkStart w:id="1233" w:name="_Toc193087940"/>
      <w:r w:rsidRPr="00816C4A">
        <w:t>6.6.28</w:t>
      </w:r>
      <w:r w:rsidRPr="00816C4A">
        <w:tab/>
        <w:t>CLOSE CHANNEL</w:t>
      </w:r>
      <w:bookmarkEnd w:id="1225"/>
      <w:bookmarkEnd w:id="1226"/>
      <w:bookmarkEnd w:id="1227"/>
      <w:bookmarkEnd w:id="1228"/>
      <w:bookmarkEnd w:id="1229"/>
      <w:bookmarkEnd w:id="1230"/>
      <w:bookmarkEnd w:id="1231"/>
      <w:bookmarkEnd w:id="1232"/>
      <w:bookmarkEnd w:id="1233"/>
    </w:p>
    <w:p w14:paraId="1D7AE8ED" w14:textId="1ED2EAA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.6.28.</w:t>
      </w:r>
    </w:p>
    <w:p w14:paraId="0F46862C" w14:textId="77777777" w:rsidR="00E86E7B" w:rsidRPr="00816C4A" w:rsidRDefault="00E86E7B" w:rsidP="00E86E7B">
      <w:pPr>
        <w:pStyle w:val="Heading3"/>
      </w:pPr>
      <w:bookmarkStart w:id="1234" w:name="_Toc3200795"/>
      <w:bookmarkStart w:id="1235" w:name="_Toc20392538"/>
      <w:bookmarkStart w:id="1236" w:name="_Toc27774185"/>
      <w:bookmarkStart w:id="1237" w:name="_Toc36482645"/>
      <w:bookmarkStart w:id="1238" w:name="_Toc36484304"/>
      <w:bookmarkStart w:id="1239" w:name="_Toc44933234"/>
      <w:bookmarkStart w:id="1240" w:name="_Toc50972187"/>
      <w:bookmarkStart w:id="1241" w:name="_Toc57104941"/>
      <w:bookmarkStart w:id="1242" w:name="_Toc193087941"/>
      <w:r w:rsidRPr="00816C4A">
        <w:t>6.6.29</w:t>
      </w:r>
      <w:r w:rsidRPr="00816C4A">
        <w:tab/>
        <w:t>RECEIVE DATA</w:t>
      </w:r>
      <w:bookmarkEnd w:id="1234"/>
      <w:bookmarkEnd w:id="1235"/>
      <w:bookmarkEnd w:id="1236"/>
      <w:bookmarkEnd w:id="1237"/>
      <w:bookmarkEnd w:id="1238"/>
      <w:bookmarkEnd w:id="1239"/>
      <w:bookmarkEnd w:id="1240"/>
      <w:bookmarkEnd w:id="1241"/>
      <w:bookmarkEnd w:id="1242"/>
    </w:p>
    <w:p w14:paraId="1F95F0B2" w14:textId="6D98A5E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.6.29.</w:t>
      </w:r>
    </w:p>
    <w:p w14:paraId="563FA4AB" w14:textId="77777777" w:rsidR="00E86E7B" w:rsidRPr="00816C4A" w:rsidRDefault="00E86E7B" w:rsidP="00E86E7B">
      <w:pPr>
        <w:pStyle w:val="Heading3"/>
      </w:pPr>
      <w:bookmarkStart w:id="1243" w:name="_Toc3200796"/>
      <w:bookmarkStart w:id="1244" w:name="_Toc20392539"/>
      <w:bookmarkStart w:id="1245" w:name="_Toc27774186"/>
      <w:bookmarkStart w:id="1246" w:name="_Toc36482646"/>
      <w:bookmarkStart w:id="1247" w:name="_Toc36484305"/>
      <w:bookmarkStart w:id="1248" w:name="_Toc44933235"/>
      <w:bookmarkStart w:id="1249" w:name="_Toc50972188"/>
      <w:bookmarkStart w:id="1250" w:name="_Toc57104942"/>
      <w:bookmarkStart w:id="1251" w:name="_Toc193087942"/>
      <w:r w:rsidRPr="00816C4A">
        <w:t>6.6.30</w:t>
      </w:r>
      <w:r w:rsidRPr="00816C4A">
        <w:tab/>
        <w:t>SEND DATA</w:t>
      </w:r>
      <w:bookmarkEnd w:id="1243"/>
      <w:bookmarkEnd w:id="1244"/>
      <w:bookmarkEnd w:id="1245"/>
      <w:bookmarkEnd w:id="1246"/>
      <w:bookmarkEnd w:id="1247"/>
      <w:bookmarkEnd w:id="1248"/>
      <w:bookmarkEnd w:id="1249"/>
      <w:bookmarkEnd w:id="1250"/>
      <w:bookmarkEnd w:id="1251"/>
    </w:p>
    <w:p w14:paraId="629D2350" w14:textId="30C7303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.6.30.</w:t>
      </w:r>
    </w:p>
    <w:p w14:paraId="4160A32E" w14:textId="77777777" w:rsidR="00E86E7B" w:rsidRPr="00816C4A" w:rsidRDefault="00E86E7B" w:rsidP="00E86E7B">
      <w:pPr>
        <w:pStyle w:val="Heading3"/>
      </w:pPr>
      <w:bookmarkStart w:id="1252" w:name="_Toc3200797"/>
      <w:bookmarkStart w:id="1253" w:name="_Toc20392540"/>
      <w:bookmarkStart w:id="1254" w:name="_Toc27774187"/>
      <w:bookmarkStart w:id="1255" w:name="_Toc36482647"/>
      <w:bookmarkStart w:id="1256" w:name="_Toc36484306"/>
      <w:bookmarkStart w:id="1257" w:name="_Toc44933236"/>
      <w:bookmarkStart w:id="1258" w:name="_Toc50972189"/>
      <w:bookmarkStart w:id="1259" w:name="_Toc57104943"/>
      <w:bookmarkStart w:id="1260" w:name="_Toc193087943"/>
      <w:r w:rsidRPr="00816C4A">
        <w:t>6.6.31</w:t>
      </w:r>
      <w:r w:rsidRPr="00816C4A">
        <w:tab/>
        <w:t>GET CHANNEL STATUS</w:t>
      </w:r>
      <w:bookmarkEnd w:id="1252"/>
      <w:bookmarkEnd w:id="1253"/>
      <w:bookmarkEnd w:id="1254"/>
      <w:bookmarkEnd w:id="1255"/>
      <w:bookmarkEnd w:id="1256"/>
      <w:bookmarkEnd w:id="1257"/>
      <w:bookmarkEnd w:id="1258"/>
      <w:bookmarkEnd w:id="1259"/>
      <w:bookmarkEnd w:id="1260"/>
    </w:p>
    <w:p w14:paraId="336103DD" w14:textId="10E9982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.6.31.</w:t>
      </w:r>
    </w:p>
    <w:p w14:paraId="2BDDFB32" w14:textId="77777777" w:rsidR="00E86E7B" w:rsidRPr="00816C4A" w:rsidRDefault="00E86E7B" w:rsidP="00E86E7B">
      <w:pPr>
        <w:pStyle w:val="Heading3"/>
      </w:pPr>
      <w:bookmarkStart w:id="1261" w:name="_Toc3200798"/>
      <w:bookmarkStart w:id="1262" w:name="_Toc20392541"/>
      <w:bookmarkStart w:id="1263" w:name="_Toc27774188"/>
      <w:bookmarkStart w:id="1264" w:name="_Toc36482648"/>
      <w:bookmarkStart w:id="1265" w:name="_Toc36484307"/>
      <w:bookmarkStart w:id="1266" w:name="_Toc44933237"/>
      <w:bookmarkStart w:id="1267" w:name="_Toc50972190"/>
      <w:bookmarkStart w:id="1268" w:name="_Toc57104944"/>
      <w:bookmarkStart w:id="1269" w:name="_Toc193087944"/>
      <w:r w:rsidRPr="00816C4A">
        <w:t>6.6.32</w:t>
      </w:r>
      <w:r w:rsidRPr="00816C4A">
        <w:tab/>
        <w:t>SERVICE SEARCH</w:t>
      </w:r>
      <w:bookmarkEnd w:id="1261"/>
      <w:bookmarkEnd w:id="1262"/>
      <w:bookmarkEnd w:id="1263"/>
      <w:bookmarkEnd w:id="1264"/>
      <w:bookmarkEnd w:id="1265"/>
      <w:bookmarkEnd w:id="1266"/>
      <w:bookmarkEnd w:id="1267"/>
      <w:bookmarkEnd w:id="1268"/>
      <w:bookmarkEnd w:id="1269"/>
    </w:p>
    <w:p w14:paraId="7DFA72B2" w14:textId="59FBD05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.6.32.</w:t>
      </w:r>
    </w:p>
    <w:p w14:paraId="0C0F0616" w14:textId="77777777" w:rsidR="00E86E7B" w:rsidRPr="00816C4A" w:rsidRDefault="00E86E7B" w:rsidP="00E86E7B">
      <w:pPr>
        <w:pStyle w:val="Heading3"/>
      </w:pPr>
      <w:bookmarkStart w:id="1270" w:name="_Toc3200799"/>
      <w:bookmarkStart w:id="1271" w:name="_Toc20392542"/>
      <w:bookmarkStart w:id="1272" w:name="_Toc27774189"/>
      <w:bookmarkStart w:id="1273" w:name="_Toc36482649"/>
      <w:bookmarkStart w:id="1274" w:name="_Toc36484308"/>
      <w:bookmarkStart w:id="1275" w:name="_Toc44933238"/>
      <w:bookmarkStart w:id="1276" w:name="_Toc50972191"/>
      <w:bookmarkStart w:id="1277" w:name="_Toc57104945"/>
      <w:bookmarkStart w:id="1278" w:name="_Toc193087945"/>
      <w:r w:rsidRPr="00816C4A">
        <w:t>6.6.33</w:t>
      </w:r>
      <w:r w:rsidRPr="00816C4A">
        <w:tab/>
        <w:t>GET SERVICE INFORMATION</w:t>
      </w:r>
      <w:bookmarkEnd w:id="1270"/>
      <w:bookmarkEnd w:id="1271"/>
      <w:bookmarkEnd w:id="1272"/>
      <w:bookmarkEnd w:id="1273"/>
      <w:bookmarkEnd w:id="1274"/>
      <w:bookmarkEnd w:id="1275"/>
      <w:bookmarkEnd w:id="1276"/>
      <w:bookmarkEnd w:id="1277"/>
      <w:bookmarkEnd w:id="1278"/>
    </w:p>
    <w:p w14:paraId="3769315D" w14:textId="462251D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.6.33.</w:t>
      </w:r>
    </w:p>
    <w:p w14:paraId="59979F8A" w14:textId="77777777" w:rsidR="00E86E7B" w:rsidRPr="00816C4A" w:rsidRDefault="00E86E7B" w:rsidP="00E86E7B">
      <w:pPr>
        <w:pStyle w:val="Heading3"/>
      </w:pPr>
      <w:bookmarkStart w:id="1279" w:name="_Toc3200800"/>
      <w:bookmarkStart w:id="1280" w:name="_Toc20392543"/>
      <w:bookmarkStart w:id="1281" w:name="_Toc27774190"/>
      <w:bookmarkStart w:id="1282" w:name="_Toc36482650"/>
      <w:bookmarkStart w:id="1283" w:name="_Toc36484309"/>
      <w:bookmarkStart w:id="1284" w:name="_Toc44933239"/>
      <w:bookmarkStart w:id="1285" w:name="_Toc50972192"/>
      <w:bookmarkStart w:id="1286" w:name="_Toc57104946"/>
      <w:bookmarkStart w:id="1287" w:name="_Toc193087946"/>
      <w:r w:rsidRPr="00816C4A">
        <w:t>6.6.34</w:t>
      </w:r>
      <w:r w:rsidRPr="00816C4A">
        <w:tab/>
        <w:t>DECLARE SERVICE</w:t>
      </w:r>
      <w:bookmarkEnd w:id="1279"/>
      <w:bookmarkEnd w:id="1280"/>
      <w:bookmarkEnd w:id="1281"/>
      <w:bookmarkEnd w:id="1282"/>
      <w:bookmarkEnd w:id="1283"/>
      <w:bookmarkEnd w:id="1284"/>
      <w:bookmarkEnd w:id="1285"/>
      <w:bookmarkEnd w:id="1286"/>
      <w:bookmarkEnd w:id="1287"/>
    </w:p>
    <w:p w14:paraId="28D05A69" w14:textId="073DE13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8" w:name="_Toc3200801"/>
      <w:bookmarkStart w:id="1289" w:name="_Toc20392544"/>
      <w:bookmarkStart w:id="1290" w:name="_Toc27774191"/>
      <w:bookmarkStart w:id="1291" w:name="_Toc36482651"/>
      <w:bookmarkStart w:id="1292" w:name="_Toc36484310"/>
      <w:bookmarkStart w:id="1293" w:name="_Toc44933240"/>
      <w:bookmarkStart w:id="1294" w:name="_Toc50972193"/>
      <w:bookmarkStart w:id="1295" w:name="_Toc57104947"/>
      <w:bookmarkStart w:id="1296" w:name="_Toc193087947"/>
      <w:r w:rsidRPr="00816C4A">
        <w:t>6.6.35</w:t>
      </w:r>
      <w:r w:rsidRPr="00816C4A">
        <w:tab/>
        <w:t>RETRIEVE MULTIMEDIA MESSAGE</w:t>
      </w:r>
      <w:bookmarkEnd w:id="1288"/>
      <w:bookmarkEnd w:id="1289"/>
      <w:bookmarkEnd w:id="1290"/>
      <w:bookmarkEnd w:id="1291"/>
      <w:bookmarkEnd w:id="1292"/>
      <w:bookmarkEnd w:id="1293"/>
      <w:bookmarkEnd w:id="1294"/>
      <w:bookmarkEnd w:id="1295"/>
      <w:bookmarkEnd w:id="1296"/>
    </w:p>
    <w:p w14:paraId="322974DB" w14:textId="131B4C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.6.37.</w:t>
      </w:r>
    </w:p>
    <w:p w14:paraId="7B74C43B" w14:textId="77777777" w:rsidR="00E86E7B" w:rsidRPr="00816C4A" w:rsidRDefault="00E86E7B" w:rsidP="00E86E7B">
      <w:pPr>
        <w:pStyle w:val="Heading3"/>
      </w:pPr>
      <w:bookmarkStart w:id="1297" w:name="_Toc3200802"/>
      <w:bookmarkStart w:id="1298" w:name="_Toc20392545"/>
      <w:bookmarkStart w:id="1299" w:name="_Toc27774192"/>
      <w:bookmarkStart w:id="1300" w:name="_Toc36482652"/>
      <w:bookmarkStart w:id="1301" w:name="_Toc36484311"/>
      <w:bookmarkStart w:id="1302" w:name="_Toc44933241"/>
      <w:bookmarkStart w:id="1303" w:name="_Toc50972194"/>
      <w:bookmarkStart w:id="1304" w:name="_Toc57104948"/>
      <w:bookmarkStart w:id="1305" w:name="_Toc193087948"/>
      <w:r w:rsidRPr="00816C4A">
        <w:t>6.6.36</w:t>
      </w:r>
      <w:r w:rsidRPr="00816C4A">
        <w:tab/>
        <w:t>SUBMIT MULTIMEDIA MESSAGE</w:t>
      </w:r>
      <w:bookmarkEnd w:id="1297"/>
      <w:bookmarkEnd w:id="1298"/>
      <w:bookmarkEnd w:id="1299"/>
      <w:bookmarkEnd w:id="1300"/>
      <w:bookmarkEnd w:id="1301"/>
      <w:bookmarkEnd w:id="1302"/>
      <w:bookmarkEnd w:id="1303"/>
      <w:bookmarkEnd w:id="1304"/>
      <w:bookmarkEnd w:id="1305"/>
    </w:p>
    <w:p w14:paraId="499900FF" w14:textId="2BEDF78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.6.38.</w:t>
      </w:r>
    </w:p>
    <w:p w14:paraId="0DC81054" w14:textId="77777777" w:rsidR="00E86E7B" w:rsidRPr="00816C4A" w:rsidRDefault="00E86E7B" w:rsidP="00E86E7B">
      <w:pPr>
        <w:pStyle w:val="Heading3"/>
        <w:tabs>
          <w:tab w:val="left" w:pos="993"/>
        </w:tabs>
        <w:ind w:left="0" w:firstLine="0"/>
      </w:pPr>
      <w:bookmarkStart w:id="1306" w:name="_Toc3200803"/>
      <w:bookmarkStart w:id="1307" w:name="_Toc20392546"/>
      <w:bookmarkStart w:id="1308" w:name="_Toc27774193"/>
      <w:bookmarkStart w:id="1309" w:name="_Toc36482653"/>
      <w:bookmarkStart w:id="1310" w:name="_Toc36484312"/>
      <w:bookmarkStart w:id="1311" w:name="_Toc44933242"/>
      <w:bookmarkStart w:id="1312" w:name="_Toc50972195"/>
      <w:bookmarkStart w:id="1313" w:name="_Toc57104949"/>
      <w:bookmarkStart w:id="1314" w:name="_Toc193087949"/>
      <w:r w:rsidRPr="00816C4A">
        <w:t>6.6.37</w:t>
      </w:r>
      <w:r w:rsidRPr="00816C4A">
        <w:tab/>
        <w:t>DISPLAY MULTIMEDIA MESSAGE</w:t>
      </w:r>
      <w:bookmarkEnd w:id="1306"/>
      <w:bookmarkEnd w:id="1307"/>
      <w:bookmarkEnd w:id="1308"/>
      <w:bookmarkEnd w:id="1309"/>
      <w:bookmarkEnd w:id="1310"/>
      <w:bookmarkEnd w:id="1311"/>
      <w:bookmarkEnd w:id="1312"/>
      <w:bookmarkEnd w:id="1313"/>
      <w:bookmarkEnd w:id="1314"/>
    </w:p>
    <w:p w14:paraId="4F272A40" w14:textId="3F04612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.6.39.</w:t>
      </w:r>
    </w:p>
    <w:p w14:paraId="2C8CBAE2" w14:textId="77777777" w:rsidR="00E86E7B" w:rsidRPr="00816C4A" w:rsidRDefault="00E86E7B" w:rsidP="00E86E7B">
      <w:pPr>
        <w:pStyle w:val="Heading3"/>
      </w:pPr>
      <w:bookmarkStart w:id="1315" w:name="_Toc3200804"/>
      <w:bookmarkStart w:id="1316" w:name="_Toc20392547"/>
      <w:bookmarkStart w:id="1317" w:name="_Toc27774194"/>
      <w:bookmarkStart w:id="1318" w:name="_Toc36482654"/>
      <w:bookmarkStart w:id="1319" w:name="_Toc36484313"/>
      <w:bookmarkStart w:id="1320" w:name="_Toc44933243"/>
      <w:bookmarkStart w:id="1321" w:name="_Toc50972196"/>
      <w:bookmarkStart w:id="1322" w:name="_Toc57104950"/>
      <w:bookmarkStart w:id="1323" w:name="_Toc193087950"/>
      <w:r w:rsidRPr="00816C4A">
        <w:t>6.6.38</w:t>
      </w:r>
      <w:r w:rsidRPr="00816C4A">
        <w:tab/>
        <w:t>SET FRAMES</w:t>
      </w:r>
      <w:bookmarkEnd w:id="1315"/>
      <w:bookmarkEnd w:id="1316"/>
      <w:bookmarkEnd w:id="1317"/>
      <w:bookmarkEnd w:id="1318"/>
      <w:bookmarkEnd w:id="1319"/>
      <w:bookmarkEnd w:id="1320"/>
      <w:bookmarkEnd w:id="1321"/>
      <w:bookmarkEnd w:id="1322"/>
      <w:bookmarkEnd w:id="1323"/>
    </w:p>
    <w:p w14:paraId="2DEA3D94" w14:textId="3C0AD04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.6.35.</w:t>
      </w:r>
    </w:p>
    <w:p w14:paraId="0E492991" w14:textId="77777777" w:rsidR="00E86E7B" w:rsidRPr="00816C4A" w:rsidRDefault="00E86E7B" w:rsidP="00E86E7B">
      <w:pPr>
        <w:pStyle w:val="Heading3"/>
      </w:pPr>
      <w:bookmarkStart w:id="1324" w:name="_Toc3200805"/>
      <w:bookmarkStart w:id="1325" w:name="_Toc20392548"/>
      <w:bookmarkStart w:id="1326" w:name="_Toc27774195"/>
      <w:bookmarkStart w:id="1327" w:name="_Toc36482655"/>
      <w:bookmarkStart w:id="1328" w:name="_Toc36484314"/>
      <w:bookmarkStart w:id="1329" w:name="_Toc44933244"/>
      <w:bookmarkStart w:id="1330" w:name="_Toc50972197"/>
      <w:bookmarkStart w:id="1331" w:name="_Toc57104951"/>
      <w:bookmarkStart w:id="1332" w:name="_Toc193087951"/>
      <w:r w:rsidRPr="00816C4A">
        <w:lastRenderedPageBreak/>
        <w:t>6.6.39</w:t>
      </w:r>
      <w:r w:rsidRPr="00816C4A">
        <w:tab/>
        <w:t>GET FRAMES STATUS</w:t>
      </w:r>
      <w:bookmarkEnd w:id="1324"/>
      <w:bookmarkEnd w:id="1325"/>
      <w:bookmarkEnd w:id="1326"/>
      <w:bookmarkEnd w:id="1327"/>
      <w:bookmarkEnd w:id="1328"/>
      <w:bookmarkEnd w:id="1329"/>
      <w:bookmarkEnd w:id="1330"/>
      <w:bookmarkEnd w:id="1331"/>
      <w:bookmarkEnd w:id="1332"/>
    </w:p>
    <w:p w14:paraId="27CC4824" w14:textId="0E1935F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.6.36.</w:t>
      </w:r>
    </w:p>
    <w:p w14:paraId="62F843D9" w14:textId="77777777" w:rsidR="00E86E7B" w:rsidRPr="00816C4A" w:rsidRDefault="00E86E7B" w:rsidP="00E86E7B">
      <w:pPr>
        <w:pStyle w:val="Heading3"/>
      </w:pPr>
      <w:bookmarkStart w:id="1333" w:name="_Toc3200806"/>
      <w:bookmarkStart w:id="1334" w:name="_Toc20392549"/>
      <w:bookmarkStart w:id="1335" w:name="_Toc27774196"/>
      <w:bookmarkStart w:id="1336" w:name="_Toc36482656"/>
      <w:bookmarkStart w:id="1337" w:name="_Toc36484315"/>
      <w:bookmarkStart w:id="1338" w:name="_Toc44933245"/>
      <w:bookmarkStart w:id="1339" w:name="_Toc50972198"/>
      <w:bookmarkStart w:id="1340" w:name="_Toc57104952"/>
      <w:bookmarkStart w:id="1341" w:name="_Toc193087952"/>
      <w:r w:rsidRPr="00816C4A">
        <w:t>6.6.40</w:t>
      </w:r>
      <w:r w:rsidRPr="00816C4A">
        <w:tab/>
        <w:t>Geographical Location Request</w:t>
      </w:r>
      <w:bookmarkEnd w:id="1333"/>
      <w:bookmarkEnd w:id="1334"/>
      <w:bookmarkEnd w:id="1335"/>
      <w:bookmarkEnd w:id="1336"/>
      <w:bookmarkEnd w:id="1337"/>
      <w:bookmarkEnd w:id="1338"/>
      <w:bookmarkEnd w:id="1339"/>
      <w:bookmarkEnd w:id="1340"/>
      <w:bookmarkEnd w:id="1341"/>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42" w:name="_Toc3200807"/>
      <w:bookmarkStart w:id="1343" w:name="_Toc20392550"/>
      <w:bookmarkStart w:id="1344" w:name="_Toc27774197"/>
      <w:bookmarkStart w:id="1345" w:name="_Toc36482657"/>
      <w:bookmarkStart w:id="1346" w:name="_Toc36484316"/>
      <w:bookmarkStart w:id="1347" w:name="_Toc44933246"/>
      <w:bookmarkStart w:id="1348" w:name="_Toc50972199"/>
      <w:bookmarkStart w:id="1349" w:name="_Toc57104953"/>
      <w:bookmarkStart w:id="1350" w:name="_Toc193087953"/>
      <w:r w:rsidRPr="00816C4A">
        <w:t>6.6.41</w:t>
      </w:r>
      <w:r w:rsidRPr="00816C4A">
        <w:tab/>
        <w:t>ACTIVATE</w:t>
      </w:r>
      <w:bookmarkEnd w:id="1342"/>
      <w:bookmarkEnd w:id="1343"/>
      <w:bookmarkEnd w:id="1344"/>
      <w:bookmarkEnd w:id="1345"/>
      <w:bookmarkEnd w:id="1346"/>
      <w:bookmarkEnd w:id="1347"/>
      <w:bookmarkEnd w:id="1348"/>
      <w:bookmarkEnd w:id="1349"/>
      <w:bookmarkEnd w:id="1350"/>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51" w:name="_Toc3200808"/>
      <w:bookmarkStart w:id="1352" w:name="_Toc20392551"/>
      <w:bookmarkStart w:id="1353" w:name="_Toc27774198"/>
      <w:bookmarkStart w:id="1354" w:name="_Toc36482658"/>
      <w:bookmarkStart w:id="1355" w:name="_Toc36484317"/>
      <w:bookmarkStart w:id="1356" w:name="_Toc44933247"/>
      <w:bookmarkStart w:id="1357" w:name="_Toc50972200"/>
      <w:bookmarkStart w:id="1358" w:name="_Toc57104954"/>
      <w:bookmarkStart w:id="1359" w:name="_Toc193087954"/>
      <w:r w:rsidRPr="00816C4A">
        <w:t>6.6.42</w:t>
      </w:r>
      <w:r w:rsidRPr="00816C4A">
        <w:tab/>
        <w:t>CONTACTLESS STATE CHANGED</w:t>
      </w:r>
      <w:bookmarkEnd w:id="1351"/>
      <w:bookmarkEnd w:id="1352"/>
      <w:bookmarkEnd w:id="1353"/>
      <w:bookmarkEnd w:id="1354"/>
      <w:bookmarkEnd w:id="1355"/>
      <w:bookmarkEnd w:id="1356"/>
      <w:bookmarkEnd w:id="1357"/>
      <w:bookmarkEnd w:id="1358"/>
      <w:bookmarkEnd w:id="1359"/>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60" w:name="_Toc3200809"/>
      <w:bookmarkStart w:id="1361" w:name="_Toc20392552"/>
      <w:bookmarkStart w:id="1362" w:name="_Toc27774199"/>
      <w:bookmarkStart w:id="1363" w:name="_Toc36482659"/>
      <w:bookmarkStart w:id="1364" w:name="_Toc36484318"/>
      <w:bookmarkStart w:id="1365" w:name="_Toc44933248"/>
      <w:bookmarkStart w:id="1366" w:name="_Toc50972201"/>
      <w:bookmarkStart w:id="1367" w:name="_Toc57104955"/>
      <w:bookmarkStart w:id="1368" w:name="_Toc193087955"/>
      <w:r w:rsidRPr="00816C4A">
        <w:t>6.6.43</w:t>
      </w:r>
      <w:r w:rsidRPr="00816C4A">
        <w:tab/>
        <w:t>COMMAND CONTAINER</w:t>
      </w:r>
      <w:bookmarkEnd w:id="1360"/>
      <w:bookmarkEnd w:id="1361"/>
      <w:bookmarkEnd w:id="1362"/>
      <w:bookmarkEnd w:id="1363"/>
      <w:bookmarkEnd w:id="1364"/>
      <w:bookmarkEnd w:id="1365"/>
      <w:bookmarkEnd w:id="1366"/>
      <w:bookmarkEnd w:id="1367"/>
      <w:bookmarkEnd w:id="1368"/>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9" w:name="_Toc3200810"/>
      <w:bookmarkStart w:id="1370" w:name="_Toc20392553"/>
      <w:bookmarkStart w:id="1371" w:name="_Toc27774200"/>
      <w:bookmarkStart w:id="1372" w:name="_Toc36482660"/>
      <w:bookmarkStart w:id="1373" w:name="_Toc36484319"/>
      <w:bookmarkStart w:id="1374" w:name="_Toc44933249"/>
      <w:bookmarkStart w:id="1375" w:name="_Toc50972202"/>
      <w:bookmarkStart w:id="1376" w:name="_Toc57104956"/>
      <w:bookmarkStart w:id="1377" w:name="_Toc193087956"/>
      <w:r w:rsidRPr="00816C4A">
        <w:t>6.6.44</w:t>
      </w:r>
      <w:r w:rsidRPr="00816C4A">
        <w:tab/>
        <w:t>ENCAPSULATED SESSION CONTROL</w:t>
      </w:r>
      <w:bookmarkEnd w:id="1369"/>
      <w:bookmarkEnd w:id="1370"/>
      <w:bookmarkEnd w:id="1371"/>
      <w:bookmarkEnd w:id="1372"/>
      <w:bookmarkEnd w:id="1373"/>
      <w:bookmarkEnd w:id="1374"/>
      <w:bookmarkEnd w:id="1375"/>
      <w:bookmarkEnd w:id="1376"/>
      <w:bookmarkEnd w:id="1377"/>
    </w:p>
    <w:p w14:paraId="2ECDF97C" w14:textId="77777777" w:rsidR="00E86E7B" w:rsidRPr="00816C4A" w:rsidRDefault="00E86E7B" w:rsidP="00E86E7B">
      <w:pPr>
        <w:rPr>
          <w:noProof/>
        </w:rPr>
      </w:pPr>
      <w:r w:rsidRPr="00816C4A">
        <w:t>Not required by 3GPP.</w:t>
      </w:r>
    </w:p>
    <w:p w14:paraId="6753757F" w14:textId="1D31BEE7" w:rsidR="007F083D" w:rsidRDefault="007F083D" w:rsidP="007F083D">
      <w:pPr>
        <w:pStyle w:val="Heading3"/>
      </w:pPr>
      <w:bookmarkStart w:id="1378" w:name="_Toc193087957"/>
      <w:r>
        <w:t>6.6.45</w:t>
      </w:r>
      <w:r>
        <w:tab/>
        <w:t>LSI command</w:t>
      </w:r>
      <w:bookmarkEnd w:id="1378"/>
    </w:p>
    <w:p w14:paraId="07CF653A" w14:textId="710AA211" w:rsidR="007F083D" w:rsidRDefault="007F083D" w:rsidP="007F083D">
      <w:r>
        <w:t xml:space="preserve">See ETSI TS 102 223 [32] </w:t>
      </w:r>
      <w:r w:rsidR="003413FE">
        <w:t>clause 6</w:t>
      </w:r>
      <w:r>
        <w:t>.6.45.</w:t>
      </w:r>
    </w:p>
    <w:p w14:paraId="2EE8C731" w14:textId="77777777" w:rsidR="00E86E7B" w:rsidRPr="00816C4A" w:rsidRDefault="00E86E7B" w:rsidP="00E86E7B"/>
    <w:p w14:paraId="332E5EAB" w14:textId="77777777" w:rsidR="00E86E7B" w:rsidRPr="00816C4A" w:rsidRDefault="00E86E7B" w:rsidP="00E86E7B">
      <w:pPr>
        <w:pStyle w:val="Heading2"/>
      </w:pPr>
      <w:bookmarkStart w:id="1379" w:name="_Toc3200811"/>
      <w:bookmarkStart w:id="1380" w:name="_Toc20392554"/>
      <w:bookmarkStart w:id="1381" w:name="_Toc27774201"/>
      <w:bookmarkStart w:id="1382" w:name="_Toc36482661"/>
      <w:bookmarkStart w:id="1383" w:name="_Toc36484320"/>
      <w:bookmarkStart w:id="1384" w:name="_Toc44933250"/>
      <w:bookmarkStart w:id="1385" w:name="_Toc50972203"/>
      <w:bookmarkStart w:id="1386" w:name="_Toc57104957"/>
      <w:bookmarkStart w:id="1387" w:name="_Toc193087958"/>
      <w:r w:rsidRPr="00816C4A">
        <w:t>6.7</w:t>
      </w:r>
      <w:r w:rsidRPr="00816C4A">
        <w:tab/>
        <w:t>Command results</w:t>
      </w:r>
      <w:bookmarkEnd w:id="1379"/>
      <w:bookmarkEnd w:id="1380"/>
      <w:bookmarkEnd w:id="1381"/>
      <w:bookmarkEnd w:id="1382"/>
      <w:bookmarkEnd w:id="1383"/>
      <w:bookmarkEnd w:id="1384"/>
      <w:bookmarkEnd w:id="1385"/>
      <w:bookmarkEnd w:id="1386"/>
      <w:bookmarkEnd w:id="1387"/>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4390E59F" w:rsidR="00E86E7B" w:rsidRPr="00816C4A" w:rsidRDefault="00E86E7B" w:rsidP="00E86E7B">
      <w:pPr>
        <w:keepNext/>
        <w:keepLines/>
      </w:pPr>
      <w:r w:rsidRPr="00816C4A">
        <w:t xml:space="preserve">This procedure is defined in ETSI TS 102 223 [32] </w:t>
      </w:r>
      <w:r w:rsidR="003413FE" w:rsidRPr="00816C4A">
        <w:t>clause</w:t>
      </w:r>
      <w:r w:rsidR="003413FE">
        <w:t> </w:t>
      </w:r>
      <w:r w:rsidR="003413FE"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58181D28"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3413FE" w:rsidRPr="00816C4A">
        <w:t>clause</w:t>
      </w:r>
      <w:r w:rsidR="003413FE">
        <w:t> </w:t>
      </w:r>
      <w:r w:rsidR="003413FE"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lastRenderedPageBreak/>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91BB2D5" w:rsidR="00E86E7B" w:rsidRPr="00816C4A" w:rsidRDefault="00E86E7B" w:rsidP="00E86E7B">
      <w:r w:rsidRPr="00816C4A">
        <w:t xml:space="preserve">Permanent problems are defined as in ETSI TS 102 223 [32] </w:t>
      </w:r>
      <w:r w:rsidR="003413FE" w:rsidRPr="00816C4A">
        <w:t>clause</w:t>
      </w:r>
      <w:r w:rsidR="003413FE">
        <w:t> </w:t>
      </w:r>
      <w:r w:rsidR="003413FE"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8" w:name="_Toc3200812"/>
      <w:bookmarkStart w:id="1389" w:name="_Toc20392555"/>
      <w:bookmarkStart w:id="1390" w:name="_Toc27774202"/>
      <w:bookmarkStart w:id="1391" w:name="_Toc36482662"/>
      <w:bookmarkStart w:id="1392" w:name="_Toc36484321"/>
      <w:bookmarkStart w:id="1393" w:name="_Toc44933251"/>
      <w:bookmarkStart w:id="1394" w:name="_Toc50972204"/>
      <w:bookmarkStart w:id="1395" w:name="_Toc57104958"/>
      <w:bookmarkStart w:id="1396" w:name="_Toc193087959"/>
      <w:r w:rsidRPr="00816C4A">
        <w:t>6.8</w:t>
      </w:r>
      <w:r w:rsidRPr="00816C4A">
        <w:tab/>
        <w:t>Structure of TERMINAL RESPONSE</w:t>
      </w:r>
      <w:bookmarkEnd w:id="1388"/>
      <w:bookmarkEnd w:id="1389"/>
      <w:bookmarkEnd w:id="1390"/>
      <w:bookmarkEnd w:id="1391"/>
      <w:bookmarkEnd w:id="1392"/>
      <w:bookmarkEnd w:id="1393"/>
      <w:bookmarkEnd w:id="1394"/>
      <w:bookmarkEnd w:id="1395"/>
      <w:bookmarkEnd w:id="1396"/>
    </w:p>
    <w:p w14:paraId="41E23125" w14:textId="77777777" w:rsidR="00E86E7B" w:rsidRPr="00816C4A" w:rsidRDefault="00E86E7B" w:rsidP="00E86E7B">
      <w:pPr>
        <w:pStyle w:val="Heading3"/>
      </w:pPr>
      <w:bookmarkStart w:id="1397" w:name="_Toc3200813"/>
      <w:bookmarkStart w:id="1398" w:name="_Toc20392556"/>
      <w:bookmarkStart w:id="1399" w:name="_Toc27774203"/>
      <w:bookmarkStart w:id="1400" w:name="_Toc36482663"/>
      <w:bookmarkStart w:id="1401" w:name="_Toc36484322"/>
      <w:bookmarkStart w:id="1402" w:name="_Toc44933252"/>
      <w:bookmarkStart w:id="1403" w:name="_Toc50972205"/>
      <w:bookmarkStart w:id="1404" w:name="_Toc57104959"/>
      <w:bookmarkStart w:id="1405" w:name="_Toc193087960"/>
      <w:r w:rsidRPr="00816C4A">
        <w:t>6.8.0</w:t>
      </w:r>
      <w:r w:rsidRPr="00816C4A">
        <w:tab/>
        <w:t>Overall structure of TERMINAL RESPONSE</w:t>
      </w:r>
      <w:bookmarkEnd w:id="1397"/>
      <w:bookmarkEnd w:id="1398"/>
      <w:bookmarkEnd w:id="1399"/>
      <w:bookmarkEnd w:id="1400"/>
      <w:bookmarkEnd w:id="1401"/>
      <w:bookmarkEnd w:id="1402"/>
      <w:bookmarkEnd w:id="1403"/>
      <w:bookmarkEnd w:id="1404"/>
      <w:bookmarkEnd w:id="1405"/>
    </w:p>
    <w:p w14:paraId="308EEFC5" w14:textId="77777777" w:rsidR="00660539" w:rsidRPr="000C201D" w:rsidRDefault="00660539" w:rsidP="00660539">
      <w:r w:rsidRPr="000C201D">
        <w:t>Direction: ME to UICC.</w:t>
      </w:r>
    </w:p>
    <w:p w14:paraId="2FCC88AD" w14:textId="77777777" w:rsidR="00FC7840" w:rsidRPr="000C201D" w:rsidRDefault="00FC7840" w:rsidP="00FC7840">
      <w:r w:rsidRPr="000C201D">
        <w:t>The command header is specified in TS 31.101 [13]. Length (A+B+ … +</w:t>
      </w:r>
      <w:r>
        <w:t>AG</w:t>
      </w:r>
      <w:r w:rsidRPr="000C201D">
        <w:t>) is indicated by P3 of the header.</w:t>
      </w:r>
    </w:p>
    <w:p w14:paraId="54A42C37" w14:textId="77777777" w:rsidR="00FC7840" w:rsidRPr="000C201D" w:rsidRDefault="00FC7840" w:rsidP="00FC7840">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 xml:space="preserve">8.19, 8.20, 8.29, 8.39, 8.45, 8.46, 8.62, 8.83, 8.85, 8.86, </w:t>
            </w:r>
            <w:r w:rsidRPr="00816C4A">
              <w:lastRenderedPageBreak/>
              <w:t>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lastRenderedPageBreak/>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40A83D9B"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lastRenderedPageBreak/>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465137"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4AA45BC" w:rsidR="00465137" w:rsidRPr="00816C4A" w:rsidRDefault="00465137" w:rsidP="00465137">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361E02E7" w:rsidR="00465137" w:rsidRPr="00816C4A" w:rsidRDefault="00465137" w:rsidP="00465137">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p>
        </w:tc>
        <w:tc>
          <w:tcPr>
            <w:tcW w:w="992" w:type="dxa"/>
            <w:tcBorders>
              <w:top w:val="single" w:sz="6" w:space="0" w:color="auto"/>
              <w:left w:val="single" w:sz="6" w:space="0" w:color="auto"/>
              <w:bottom w:val="single" w:sz="6" w:space="0" w:color="auto"/>
              <w:right w:val="single" w:sz="6" w:space="0" w:color="auto"/>
            </w:tcBorders>
          </w:tcPr>
          <w:p w14:paraId="428E093D" w14:textId="2E757C91" w:rsidR="00465137" w:rsidRPr="00816C4A" w:rsidRDefault="00465137" w:rsidP="00465137">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536FD9C1" w:rsidR="00465137" w:rsidRPr="00816C4A" w:rsidRDefault="00465137" w:rsidP="00465137">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EAE1C39" w14:textId="2A320DD9" w:rsidR="00465137" w:rsidRPr="00816C4A" w:rsidRDefault="00465137" w:rsidP="00465137">
            <w:pPr>
              <w:pStyle w:val="TAC"/>
              <w:rPr>
                <w:lang w:val="fr-FR" w:eastAsia="en-GB"/>
              </w:rPr>
            </w:pPr>
            <w:r w:rsidRPr="00A35768">
              <w:rPr>
                <w:lang w:val="fr-FR" w:eastAsia="en-GB"/>
              </w:rPr>
              <w:t>AE</w:t>
            </w:r>
          </w:p>
        </w:tc>
      </w:tr>
      <w:tr w:rsidR="00465137"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7C478C80" w:rsidR="00465137" w:rsidRDefault="00465137" w:rsidP="00465137">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27064386" w:rsidR="00465137" w:rsidRPr="00816C4A" w:rsidRDefault="00465137" w:rsidP="00465137">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127A26EE" w14:textId="67395F77" w:rsidR="00465137" w:rsidRPr="00816C4A"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4EF584D3" w:rsidR="00465137" w:rsidRPr="00816C4A"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54D686D6" w:rsidR="00465137" w:rsidRPr="00936F08" w:rsidRDefault="00465137" w:rsidP="00465137">
            <w:pPr>
              <w:pStyle w:val="TAC"/>
              <w:rPr>
                <w:lang w:val="fr-FR" w:eastAsia="en-GB"/>
              </w:rPr>
            </w:pPr>
            <w:r>
              <w:rPr>
                <w:lang w:val="fr-FR" w:eastAsia="en-GB"/>
              </w:rPr>
              <w:t>AF</w:t>
            </w:r>
          </w:p>
        </w:tc>
      </w:tr>
      <w:tr w:rsidR="00465137" w:rsidRPr="00816C4A" w14:paraId="002117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559377" w14:textId="44FFA379" w:rsidR="00465137" w:rsidRDefault="00465137" w:rsidP="00465137">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2107164C" w14:textId="5041B6D8" w:rsidR="00465137" w:rsidRDefault="00465137" w:rsidP="00465137">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27EF21D3" w14:textId="1260BD6F" w:rsidR="00465137"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BF168AE" w14:textId="244FFE47" w:rsidR="00465137"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749AA90" w14:textId="2BDAB10D" w:rsidR="00465137" w:rsidRDefault="00465137" w:rsidP="00465137">
            <w:pPr>
              <w:pStyle w:val="TAC"/>
              <w:rPr>
                <w:lang w:val="fr-FR" w:eastAsia="en-GB"/>
              </w:rPr>
            </w:pPr>
            <w:r>
              <w:rPr>
                <w:lang w:val="fr-FR" w:eastAsia="en-GB"/>
              </w:rPr>
              <w:t>AG</w:t>
            </w:r>
          </w:p>
        </w:tc>
      </w:tr>
    </w:tbl>
    <w:p w14:paraId="308FE587" w14:textId="77777777" w:rsidR="00E86E7B" w:rsidRPr="00816C4A" w:rsidRDefault="00E86E7B" w:rsidP="00E86E7B">
      <w:pPr>
        <w:rPr>
          <w:lang w:val="fr-FR"/>
        </w:rPr>
      </w:pPr>
    </w:p>
    <w:p w14:paraId="1B654775" w14:textId="5F52E154" w:rsidR="00E86E7B" w:rsidRPr="00816C4A" w:rsidRDefault="00E86E7B" w:rsidP="00E86E7B">
      <w:r w:rsidRPr="00816C4A">
        <w:t xml:space="preserve">Specific rules apply for the coding of the TERMINAL RESPONSE, see ETSI TS 102 223 [32] </w:t>
      </w:r>
      <w:r w:rsidR="003413FE" w:rsidRPr="00816C4A">
        <w:t>clause</w:t>
      </w:r>
      <w:r w:rsidR="003413FE">
        <w:t> </w:t>
      </w:r>
      <w:r w:rsidR="003413FE"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6" w:name="_Toc3200814"/>
      <w:bookmarkStart w:id="1407" w:name="_Toc20392557"/>
      <w:bookmarkStart w:id="1408" w:name="_Toc27774204"/>
      <w:bookmarkStart w:id="1409" w:name="_Toc36482664"/>
      <w:bookmarkStart w:id="1410" w:name="_Toc36484323"/>
      <w:bookmarkStart w:id="1411" w:name="_Toc44933253"/>
      <w:bookmarkStart w:id="1412" w:name="_Toc50972206"/>
      <w:bookmarkStart w:id="1413" w:name="_Toc57104960"/>
      <w:bookmarkStart w:id="1414" w:name="_Toc193087961"/>
      <w:r w:rsidRPr="00816C4A">
        <w:t>6.8.1</w:t>
      </w:r>
      <w:r w:rsidRPr="00816C4A">
        <w:tab/>
        <w:t>Command details</w:t>
      </w:r>
      <w:bookmarkEnd w:id="1406"/>
      <w:bookmarkEnd w:id="1407"/>
      <w:bookmarkEnd w:id="1408"/>
      <w:bookmarkEnd w:id="1409"/>
      <w:bookmarkEnd w:id="1410"/>
      <w:bookmarkEnd w:id="1411"/>
      <w:bookmarkEnd w:id="1412"/>
      <w:bookmarkEnd w:id="1413"/>
      <w:bookmarkEnd w:id="1414"/>
    </w:p>
    <w:p w14:paraId="7448BD45" w14:textId="2FCBA5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w:t>
      </w:r>
    </w:p>
    <w:p w14:paraId="2591F4F5" w14:textId="77777777" w:rsidR="00E86E7B" w:rsidRPr="00816C4A" w:rsidRDefault="00E86E7B" w:rsidP="00E86E7B">
      <w:pPr>
        <w:pStyle w:val="Heading3"/>
      </w:pPr>
      <w:bookmarkStart w:id="1415" w:name="_Toc3200815"/>
      <w:bookmarkStart w:id="1416" w:name="_Toc20392558"/>
      <w:bookmarkStart w:id="1417" w:name="_Toc27774205"/>
      <w:bookmarkStart w:id="1418" w:name="_Toc36482665"/>
      <w:bookmarkStart w:id="1419" w:name="_Toc36484324"/>
      <w:bookmarkStart w:id="1420" w:name="_Toc44933254"/>
      <w:bookmarkStart w:id="1421" w:name="_Toc50972207"/>
      <w:bookmarkStart w:id="1422" w:name="_Toc57104961"/>
      <w:bookmarkStart w:id="1423" w:name="_Toc193087962"/>
      <w:r w:rsidRPr="00816C4A">
        <w:t>6.8.2</w:t>
      </w:r>
      <w:r w:rsidRPr="00816C4A">
        <w:tab/>
        <w:t>Device identities</w:t>
      </w:r>
      <w:bookmarkEnd w:id="1415"/>
      <w:bookmarkEnd w:id="1416"/>
      <w:bookmarkEnd w:id="1417"/>
      <w:bookmarkEnd w:id="1418"/>
      <w:bookmarkEnd w:id="1419"/>
      <w:bookmarkEnd w:id="1420"/>
      <w:bookmarkEnd w:id="1421"/>
      <w:bookmarkEnd w:id="1422"/>
      <w:bookmarkEnd w:id="1423"/>
    </w:p>
    <w:p w14:paraId="6B6F1C44" w14:textId="6B8D16A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w:t>
      </w:r>
    </w:p>
    <w:p w14:paraId="209C3E90" w14:textId="77777777" w:rsidR="00E86E7B" w:rsidRPr="00816C4A" w:rsidRDefault="00E86E7B" w:rsidP="00E86E7B">
      <w:pPr>
        <w:pStyle w:val="Heading3"/>
      </w:pPr>
      <w:bookmarkStart w:id="1424" w:name="_Toc3200816"/>
      <w:bookmarkStart w:id="1425" w:name="_Toc20392559"/>
      <w:bookmarkStart w:id="1426" w:name="_Toc27774206"/>
      <w:bookmarkStart w:id="1427" w:name="_Toc36482666"/>
      <w:bookmarkStart w:id="1428" w:name="_Toc36484325"/>
      <w:bookmarkStart w:id="1429" w:name="_Toc44933255"/>
      <w:bookmarkStart w:id="1430" w:name="_Toc50972208"/>
      <w:bookmarkStart w:id="1431" w:name="_Toc57104962"/>
      <w:bookmarkStart w:id="1432" w:name="_Toc193087963"/>
      <w:r w:rsidRPr="00816C4A">
        <w:t>6.8.3</w:t>
      </w:r>
      <w:r w:rsidRPr="00816C4A">
        <w:tab/>
        <w:t>Result</w:t>
      </w:r>
      <w:bookmarkEnd w:id="1424"/>
      <w:bookmarkEnd w:id="1425"/>
      <w:bookmarkEnd w:id="1426"/>
      <w:bookmarkEnd w:id="1427"/>
      <w:bookmarkEnd w:id="1428"/>
      <w:bookmarkEnd w:id="1429"/>
      <w:bookmarkEnd w:id="1430"/>
      <w:bookmarkEnd w:id="1431"/>
      <w:bookmarkEnd w:id="1432"/>
    </w:p>
    <w:p w14:paraId="2518D67B" w14:textId="0EE35A2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.8.3.</w:t>
      </w:r>
    </w:p>
    <w:p w14:paraId="44E9010E" w14:textId="77777777" w:rsidR="00E86E7B" w:rsidRPr="00816C4A" w:rsidRDefault="00E86E7B" w:rsidP="00E86E7B">
      <w:pPr>
        <w:pStyle w:val="Heading3"/>
      </w:pPr>
      <w:bookmarkStart w:id="1433" w:name="_Toc3200817"/>
      <w:bookmarkStart w:id="1434" w:name="_Toc20392560"/>
      <w:bookmarkStart w:id="1435" w:name="_Toc27774207"/>
      <w:bookmarkStart w:id="1436" w:name="_Toc36482667"/>
      <w:bookmarkStart w:id="1437" w:name="_Toc36484326"/>
      <w:bookmarkStart w:id="1438" w:name="_Toc44933256"/>
      <w:bookmarkStart w:id="1439" w:name="_Toc50972209"/>
      <w:bookmarkStart w:id="1440" w:name="_Toc57104963"/>
      <w:bookmarkStart w:id="1441" w:name="_Toc193087964"/>
      <w:r w:rsidRPr="00816C4A">
        <w:t>6.8.4</w:t>
      </w:r>
      <w:r w:rsidRPr="00816C4A">
        <w:tab/>
        <w:t>Duration</w:t>
      </w:r>
      <w:bookmarkEnd w:id="1433"/>
      <w:bookmarkEnd w:id="1434"/>
      <w:bookmarkEnd w:id="1435"/>
      <w:bookmarkEnd w:id="1436"/>
      <w:bookmarkEnd w:id="1437"/>
      <w:bookmarkEnd w:id="1438"/>
      <w:bookmarkEnd w:id="1439"/>
      <w:bookmarkEnd w:id="1440"/>
      <w:bookmarkEnd w:id="1441"/>
    </w:p>
    <w:p w14:paraId="39DA3DCB" w14:textId="00FB8DD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.8.4.</w:t>
      </w:r>
    </w:p>
    <w:p w14:paraId="04816812" w14:textId="77777777" w:rsidR="00E86E7B" w:rsidRPr="00816C4A" w:rsidRDefault="00E86E7B" w:rsidP="00E86E7B">
      <w:pPr>
        <w:pStyle w:val="Heading3"/>
      </w:pPr>
      <w:bookmarkStart w:id="1442" w:name="_Toc3200818"/>
      <w:bookmarkStart w:id="1443" w:name="_Toc20392561"/>
      <w:bookmarkStart w:id="1444" w:name="_Toc27774208"/>
      <w:bookmarkStart w:id="1445" w:name="_Toc36482668"/>
      <w:bookmarkStart w:id="1446" w:name="_Toc36484327"/>
      <w:bookmarkStart w:id="1447" w:name="_Toc44933257"/>
      <w:bookmarkStart w:id="1448" w:name="_Toc50972210"/>
      <w:bookmarkStart w:id="1449" w:name="_Toc57104964"/>
      <w:bookmarkStart w:id="1450" w:name="_Toc193087965"/>
      <w:r w:rsidRPr="00816C4A">
        <w:t>6.8.5</w:t>
      </w:r>
      <w:r w:rsidRPr="00816C4A">
        <w:tab/>
        <w:t>Text string</w:t>
      </w:r>
      <w:bookmarkEnd w:id="1442"/>
      <w:bookmarkEnd w:id="1443"/>
      <w:bookmarkEnd w:id="1444"/>
      <w:bookmarkEnd w:id="1445"/>
      <w:bookmarkEnd w:id="1446"/>
      <w:bookmarkEnd w:id="1447"/>
      <w:bookmarkEnd w:id="1448"/>
      <w:bookmarkEnd w:id="1449"/>
      <w:bookmarkEnd w:id="1450"/>
    </w:p>
    <w:p w14:paraId="73822D6A" w14:textId="3C900BDD" w:rsidR="00E86E7B" w:rsidRPr="00816C4A" w:rsidRDefault="00E86E7B" w:rsidP="00E86E7B">
      <w:r w:rsidRPr="00816C4A">
        <w:t xml:space="preserve">ETSI TS 102 223 [32] </w:t>
      </w:r>
      <w:r w:rsidR="003413FE" w:rsidRPr="00816C4A">
        <w:t>clause</w:t>
      </w:r>
      <w:r w:rsidR="003413FE">
        <w:t> </w:t>
      </w:r>
      <w:r w:rsidR="003413FE"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51" w:name="_Toc3200819"/>
      <w:bookmarkStart w:id="1452" w:name="_Toc20392562"/>
      <w:bookmarkStart w:id="1453" w:name="_Toc27774209"/>
      <w:bookmarkStart w:id="1454" w:name="_Toc36482669"/>
      <w:bookmarkStart w:id="1455" w:name="_Toc36484328"/>
      <w:bookmarkStart w:id="1456" w:name="_Toc44933258"/>
      <w:bookmarkStart w:id="1457" w:name="_Toc50972211"/>
      <w:bookmarkStart w:id="1458" w:name="_Toc57104965"/>
      <w:bookmarkStart w:id="1459" w:name="_Toc193087966"/>
      <w:r w:rsidRPr="00816C4A">
        <w:t>6.8.6</w:t>
      </w:r>
      <w:r w:rsidRPr="00816C4A">
        <w:tab/>
        <w:t>Item identifier</w:t>
      </w:r>
      <w:bookmarkEnd w:id="1451"/>
      <w:bookmarkEnd w:id="1452"/>
      <w:bookmarkEnd w:id="1453"/>
      <w:bookmarkEnd w:id="1454"/>
      <w:bookmarkEnd w:id="1455"/>
      <w:bookmarkEnd w:id="1456"/>
      <w:bookmarkEnd w:id="1457"/>
      <w:bookmarkEnd w:id="1458"/>
      <w:bookmarkEnd w:id="1459"/>
    </w:p>
    <w:p w14:paraId="4E9A7FCC" w14:textId="716DAF6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.8.6.</w:t>
      </w:r>
    </w:p>
    <w:p w14:paraId="182594CC" w14:textId="77777777" w:rsidR="00E86E7B" w:rsidRPr="00816C4A" w:rsidRDefault="00E86E7B" w:rsidP="00E86E7B">
      <w:pPr>
        <w:pStyle w:val="Heading3"/>
      </w:pPr>
      <w:bookmarkStart w:id="1460" w:name="_Toc3200820"/>
      <w:bookmarkStart w:id="1461" w:name="_Toc20392563"/>
      <w:bookmarkStart w:id="1462" w:name="_Toc27774210"/>
      <w:bookmarkStart w:id="1463" w:name="_Toc36482670"/>
      <w:bookmarkStart w:id="1464" w:name="_Toc36484329"/>
      <w:bookmarkStart w:id="1465" w:name="_Toc44933259"/>
      <w:bookmarkStart w:id="1466" w:name="_Toc50972212"/>
      <w:bookmarkStart w:id="1467" w:name="_Toc57104966"/>
      <w:bookmarkStart w:id="1468" w:name="_Toc193087967"/>
      <w:r w:rsidRPr="00816C4A">
        <w:lastRenderedPageBreak/>
        <w:t>6.8.7</w:t>
      </w:r>
      <w:r w:rsidRPr="00816C4A">
        <w:tab/>
        <w:t xml:space="preserve">Local </w:t>
      </w:r>
      <w:smartTag w:uri="urn:schemas-microsoft-com:office:smarttags" w:element="PersonName">
        <w:r w:rsidRPr="00816C4A">
          <w:t>info</w:t>
        </w:r>
      </w:smartTag>
      <w:r w:rsidRPr="00816C4A">
        <w:t>rmation</w:t>
      </w:r>
      <w:bookmarkEnd w:id="1460"/>
      <w:bookmarkEnd w:id="1461"/>
      <w:bookmarkEnd w:id="1462"/>
      <w:bookmarkEnd w:id="1463"/>
      <w:bookmarkEnd w:id="1464"/>
      <w:bookmarkEnd w:id="1465"/>
      <w:bookmarkEnd w:id="1466"/>
      <w:bookmarkEnd w:id="1467"/>
      <w:bookmarkEnd w:id="1468"/>
    </w:p>
    <w:p w14:paraId="74CA07DC" w14:textId="503755F5" w:rsidR="00E86E7B" w:rsidRPr="00816C4A" w:rsidRDefault="00E86E7B" w:rsidP="00E86E7B">
      <w:r w:rsidRPr="00816C4A">
        <w:t xml:space="preserve">For Local Information values defined in </w:t>
      </w:r>
      <w:r w:rsidR="003413FE" w:rsidRPr="00816C4A">
        <w:t>clause</w:t>
      </w:r>
      <w:r w:rsidR="003413FE">
        <w:t> </w:t>
      </w:r>
      <w:r w:rsidR="003413FE" w:rsidRPr="00816C4A">
        <w:t>8</w:t>
      </w:r>
      <w:r w:rsidRPr="00816C4A">
        <w:t xml:space="preserve">.6 then ETSI TS 102 223 [32] </w:t>
      </w:r>
      <w:r w:rsidR="003413FE" w:rsidRPr="00816C4A">
        <w:t>clause</w:t>
      </w:r>
      <w:r w:rsidR="003413FE">
        <w:t> </w:t>
      </w:r>
      <w:r w:rsidR="003413FE"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4F777ADD"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0D3A6260" w14:textId="2C46E9C3"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w:t>
      </w:r>
      <w:r w:rsidR="003413FE">
        <w:t>TS 3</w:t>
      </w:r>
      <w:r>
        <w:rPr>
          <w:rFonts w:hint="eastAsia"/>
          <w:lang w:val="en-US" w:eastAsia="zh-CN"/>
        </w:rPr>
        <w:t>8</w:t>
      </w:r>
      <w:r>
        <w:t>.331</w:t>
      </w:r>
      <w:r w:rsidR="003413FE">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FA1C7CE" w14:textId="0A483F78" w:rsidR="00465137" w:rsidRDefault="00465137" w:rsidP="00465137">
      <w:pPr>
        <w:pStyle w:val="B1"/>
      </w:pPr>
      <w:bookmarkStart w:id="1469" w:name="_Toc3200821"/>
      <w:bookmarkStart w:id="1470" w:name="_Toc20392564"/>
      <w:bookmarkStart w:id="1471" w:name="_Toc27774211"/>
      <w:bookmarkStart w:id="1472" w:name="_Toc36482671"/>
      <w:bookmarkStart w:id="1473" w:name="_Toc36484330"/>
      <w:bookmarkStart w:id="1474" w:name="_Toc44933260"/>
      <w:bookmarkStart w:id="1475" w:name="_Toc50972213"/>
      <w:bookmarkStart w:id="1476" w:name="_Toc57104967"/>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(i)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w:t>
      </w:r>
      <w:r w:rsidR="009A570B">
        <w:t xml:space="preserve"> or device is registered to a network not supporting slices</w:t>
      </w:r>
      <w:r w:rsidRPr="00816C4A">
        <w:t>, the respective data</w:t>
      </w:r>
      <w:r>
        <w:t xml:space="preserve"> object shall have length zero.</w:t>
      </w:r>
      <w:r w:rsidR="009A570B">
        <w:t xml:space="preserve"> If both the S-NSSAI with mapping and without mapping data objects are unavailable (i.e., have a length of zero), then the S-NSSAI without mapping data object TLV with a length of zero shall be included.</w:t>
      </w:r>
    </w:p>
    <w:p w14:paraId="6C7B0300" w14:textId="77777777" w:rsidR="00465137" w:rsidRDefault="00465137" w:rsidP="00465137">
      <w:pPr>
        <w:pStyle w:val="B1"/>
      </w:pPr>
      <w:r w:rsidRPr="00816C4A">
        <w:lastRenderedPageBreak/>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462EF6AF" w14:textId="19AAB6EC" w:rsidR="00465137" w:rsidRDefault="00465137" w:rsidP="00465137">
      <w:pPr>
        <w:pStyle w:val="B1"/>
      </w:pPr>
      <w:r>
        <w:t>-</w:t>
      </w:r>
      <w:r>
        <w:tab/>
        <w:t>Where the UICC has requested the list of rejected slice(s), then TERMINAL RESPONSE shall contain (i)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xml:space="preserve">. </w:t>
      </w:r>
      <w:bookmarkStart w:id="1477" w:name="_Hlk193087593"/>
      <w:r>
        <w:t>If no rejected slice information is available</w:t>
      </w:r>
      <w:r w:rsidR="009A570B">
        <w:t xml:space="preserve"> or device is registered to a network not supporting slices</w:t>
      </w:r>
      <w:r>
        <w:t>, the respective data object shall have length zero.</w:t>
      </w:r>
      <w:r w:rsidR="009A570B">
        <w:t xml:space="preserve"> If both the rejected slices S-NSSAI with mapping and without mapping data objects are unavailable (i.e., have a length of zero), then the rejected S-NSSAI without mapping data object TLV with a length of zero shall be included.</w:t>
      </w:r>
    </w:p>
    <w:p w14:paraId="3724EAEF" w14:textId="77777777" w:rsidR="00E86E7B" w:rsidRPr="00816C4A" w:rsidRDefault="00E86E7B" w:rsidP="00E86E7B">
      <w:pPr>
        <w:pStyle w:val="Heading3"/>
      </w:pPr>
      <w:bookmarkStart w:id="1478" w:name="_Toc193087968"/>
      <w:bookmarkEnd w:id="1477"/>
      <w:r w:rsidRPr="00816C4A">
        <w:t>6.8.8</w:t>
      </w:r>
      <w:r w:rsidRPr="00816C4A">
        <w:tab/>
        <w:t>Call control requested action</w:t>
      </w:r>
      <w:bookmarkEnd w:id="1469"/>
      <w:bookmarkEnd w:id="1470"/>
      <w:bookmarkEnd w:id="1471"/>
      <w:bookmarkEnd w:id="1472"/>
      <w:bookmarkEnd w:id="1473"/>
      <w:bookmarkEnd w:id="1474"/>
      <w:bookmarkEnd w:id="1475"/>
      <w:bookmarkEnd w:id="1476"/>
      <w:bookmarkEnd w:id="1478"/>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9" w:name="_Toc3200822"/>
      <w:bookmarkStart w:id="1480" w:name="_Toc20392565"/>
      <w:bookmarkStart w:id="1481" w:name="_Toc27774212"/>
      <w:bookmarkStart w:id="1482" w:name="_Toc36482672"/>
      <w:bookmarkStart w:id="1483" w:name="_Toc36484331"/>
      <w:bookmarkStart w:id="1484" w:name="_Toc44933261"/>
      <w:bookmarkStart w:id="1485" w:name="_Toc50972214"/>
      <w:bookmarkStart w:id="1486" w:name="_Toc57104968"/>
      <w:bookmarkStart w:id="1487" w:name="_Toc193087969"/>
      <w:r w:rsidRPr="00816C4A">
        <w:t>6.8.9</w:t>
      </w:r>
      <w:r w:rsidRPr="00816C4A">
        <w:tab/>
        <w:t>Result data object 2</w:t>
      </w:r>
      <w:bookmarkEnd w:id="1479"/>
      <w:bookmarkEnd w:id="1480"/>
      <w:bookmarkEnd w:id="1481"/>
      <w:bookmarkEnd w:id="1482"/>
      <w:bookmarkEnd w:id="1483"/>
      <w:bookmarkEnd w:id="1484"/>
      <w:bookmarkEnd w:id="1485"/>
      <w:bookmarkEnd w:id="1486"/>
      <w:bookmarkEnd w:id="1487"/>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8" w:name="_Toc3200823"/>
      <w:bookmarkStart w:id="1489" w:name="_Toc20392566"/>
      <w:bookmarkStart w:id="1490" w:name="_Toc27774213"/>
      <w:bookmarkStart w:id="1491" w:name="_Toc36482673"/>
      <w:bookmarkStart w:id="1492" w:name="_Toc36484332"/>
      <w:bookmarkStart w:id="1493" w:name="_Toc44933262"/>
      <w:bookmarkStart w:id="1494" w:name="_Toc50972215"/>
      <w:bookmarkStart w:id="1495" w:name="_Toc57104969"/>
      <w:bookmarkStart w:id="1496" w:name="_Toc193087970"/>
      <w:r w:rsidRPr="00816C4A">
        <w:t>6.8.10</w:t>
      </w:r>
      <w:r w:rsidRPr="00816C4A">
        <w:tab/>
        <w:t>Card reader status</w:t>
      </w:r>
      <w:bookmarkEnd w:id="1488"/>
      <w:bookmarkEnd w:id="1489"/>
      <w:bookmarkEnd w:id="1490"/>
      <w:bookmarkEnd w:id="1491"/>
      <w:bookmarkEnd w:id="1492"/>
      <w:bookmarkEnd w:id="1493"/>
      <w:bookmarkEnd w:id="1494"/>
      <w:bookmarkEnd w:id="1495"/>
      <w:bookmarkEnd w:id="1496"/>
    </w:p>
    <w:p w14:paraId="15DA76A5" w14:textId="6B0CE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.8.10.</w:t>
      </w:r>
    </w:p>
    <w:p w14:paraId="790657DA" w14:textId="77777777" w:rsidR="00E86E7B" w:rsidRPr="00816C4A" w:rsidRDefault="00E86E7B" w:rsidP="00E86E7B">
      <w:pPr>
        <w:pStyle w:val="Heading3"/>
      </w:pPr>
      <w:bookmarkStart w:id="1497" w:name="_Toc3200824"/>
      <w:bookmarkStart w:id="1498" w:name="_Toc20392567"/>
      <w:bookmarkStart w:id="1499" w:name="_Toc27774214"/>
      <w:bookmarkStart w:id="1500" w:name="_Toc36482674"/>
      <w:bookmarkStart w:id="1501" w:name="_Toc36484333"/>
      <w:bookmarkStart w:id="1502" w:name="_Toc44933263"/>
      <w:bookmarkStart w:id="1503" w:name="_Toc50972216"/>
      <w:bookmarkStart w:id="1504" w:name="_Toc57104970"/>
      <w:bookmarkStart w:id="1505" w:name="_Toc193087971"/>
      <w:r w:rsidRPr="00816C4A">
        <w:t>6.8.11</w:t>
      </w:r>
      <w:r w:rsidRPr="00816C4A">
        <w:tab/>
        <w:t>Card ATR</w:t>
      </w:r>
      <w:bookmarkEnd w:id="1497"/>
      <w:bookmarkEnd w:id="1498"/>
      <w:bookmarkEnd w:id="1499"/>
      <w:bookmarkEnd w:id="1500"/>
      <w:bookmarkEnd w:id="1501"/>
      <w:bookmarkEnd w:id="1502"/>
      <w:bookmarkEnd w:id="1503"/>
      <w:bookmarkEnd w:id="1504"/>
      <w:bookmarkEnd w:id="1505"/>
    </w:p>
    <w:p w14:paraId="03654414" w14:textId="529FB4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.8.11.</w:t>
      </w:r>
    </w:p>
    <w:p w14:paraId="5EF16CBC" w14:textId="77777777" w:rsidR="00E86E7B" w:rsidRPr="00816C4A" w:rsidRDefault="00E86E7B" w:rsidP="00E86E7B">
      <w:pPr>
        <w:pStyle w:val="Heading3"/>
      </w:pPr>
      <w:bookmarkStart w:id="1506" w:name="_Toc3200825"/>
      <w:bookmarkStart w:id="1507" w:name="_Toc20392568"/>
      <w:bookmarkStart w:id="1508" w:name="_Toc27774215"/>
      <w:bookmarkStart w:id="1509" w:name="_Toc36482675"/>
      <w:bookmarkStart w:id="1510" w:name="_Toc36484334"/>
      <w:bookmarkStart w:id="1511" w:name="_Toc44933264"/>
      <w:bookmarkStart w:id="1512" w:name="_Toc50972217"/>
      <w:bookmarkStart w:id="1513" w:name="_Toc57104971"/>
      <w:bookmarkStart w:id="1514" w:name="_Toc193087972"/>
      <w:r w:rsidRPr="00816C4A">
        <w:t>6.8.12</w:t>
      </w:r>
      <w:r w:rsidRPr="00816C4A">
        <w:tab/>
        <w:t>R-APDU</w:t>
      </w:r>
      <w:bookmarkEnd w:id="1506"/>
      <w:bookmarkEnd w:id="1507"/>
      <w:bookmarkEnd w:id="1508"/>
      <w:bookmarkEnd w:id="1509"/>
      <w:bookmarkEnd w:id="1510"/>
      <w:bookmarkEnd w:id="1511"/>
      <w:bookmarkEnd w:id="1512"/>
      <w:bookmarkEnd w:id="1513"/>
      <w:bookmarkEnd w:id="1514"/>
    </w:p>
    <w:p w14:paraId="6EE54E59" w14:textId="5DEB598B" w:rsidR="00E86E7B" w:rsidRPr="00816C4A" w:rsidRDefault="00E86E7B" w:rsidP="00E86E7B">
      <w:r w:rsidRPr="00816C4A">
        <w:t>See ETSI TS 102 223 [32]</w:t>
      </w:r>
      <w:r w:rsidRPr="00816C4A">
        <w:rPr>
          <w:lang w:val="fr-FR"/>
        </w:rPr>
        <w:t xml:space="preserve"> </w:t>
      </w:r>
      <w:r w:rsidR="003413FE" w:rsidRPr="00816C4A">
        <w:rPr>
          <w:lang w:val="fr-FR"/>
        </w:rPr>
        <w:t>clause</w:t>
      </w:r>
      <w:r w:rsidR="003413FE">
        <w:rPr>
          <w:lang w:val="fr-FR"/>
        </w:rPr>
        <w:t> </w:t>
      </w:r>
      <w:r w:rsidR="003413FE"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15" w:name="_Toc3200826"/>
      <w:bookmarkStart w:id="1516" w:name="_Toc20392569"/>
      <w:bookmarkStart w:id="1517" w:name="_Toc27774216"/>
      <w:bookmarkStart w:id="1518" w:name="_Toc36482676"/>
      <w:bookmarkStart w:id="1519" w:name="_Toc36484335"/>
      <w:bookmarkStart w:id="1520" w:name="_Toc44933265"/>
      <w:bookmarkStart w:id="1521" w:name="_Toc50972218"/>
      <w:bookmarkStart w:id="1522" w:name="_Toc57104972"/>
      <w:bookmarkStart w:id="1523" w:name="_Toc193087973"/>
      <w:r w:rsidRPr="00816C4A">
        <w:rPr>
          <w:lang w:val="fr-FR"/>
        </w:rPr>
        <w:t>6.8.13</w:t>
      </w:r>
      <w:r w:rsidRPr="00816C4A">
        <w:rPr>
          <w:lang w:val="fr-FR"/>
        </w:rPr>
        <w:tab/>
        <w:t>Timer identifier</w:t>
      </w:r>
      <w:bookmarkEnd w:id="1515"/>
      <w:bookmarkEnd w:id="1516"/>
      <w:bookmarkEnd w:id="1517"/>
      <w:bookmarkEnd w:id="1518"/>
      <w:bookmarkEnd w:id="1519"/>
      <w:bookmarkEnd w:id="1520"/>
      <w:bookmarkEnd w:id="1521"/>
      <w:bookmarkEnd w:id="1522"/>
      <w:bookmarkEnd w:id="1523"/>
    </w:p>
    <w:p w14:paraId="679BBD9B" w14:textId="75FB890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.8.13.</w:t>
      </w:r>
    </w:p>
    <w:p w14:paraId="5CC5CF47" w14:textId="77777777" w:rsidR="00E86E7B" w:rsidRPr="00816C4A" w:rsidRDefault="00E86E7B" w:rsidP="00E86E7B">
      <w:pPr>
        <w:pStyle w:val="Heading3"/>
      </w:pPr>
      <w:bookmarkStart w:id="1524" w:name="_Toc3200827"/>
      <w:bookmarkStart w:id="1525" w:name="_Toc20392570"/>
      <w:bookmarkStart w:id="1526" w:name="_Toc27774217"/>
      <w:bookmarkStart w:id="1527" w:name="_Toc36482677"/>
      <w:bookmarkStart w:id="1528" w:name="_Toc36484336"/>
      <w:bookmarkStart w:id="1529" w:name="_Toc44933266"/>
      <w:bookmarkStart w:id="1530" w:name="_Toc50972219"/>
      <w:bookmarkStart w:id="1531" w:name="_Toc57104973"/>
      <w:bookmarkStart w:id="1532" w:name="_Toc193087974"/>
      <w:r w:rsidRPr="00816C4A">
        <w:t>6.8.14</w:t>
      </w:r>
      <w:r w:rsidRPr="00816C4A">
        <w:tab/>
        <w:t>Timer value</w:t>
      </w:r>
      <w:bookmarkEnd w:id="1524"/>
      <w:bookmarkEnd w:id="1525"/>
      <w:bookmarkEnd w:id="1526"/>
      <w:bookmarkEnd w:id="1527"/>
      <w:bookmarkEnd w:id="1528"/>
      <w:bookmarkEnd w:id="1529"/>
      <w:bookmarkEnd w:id="1530"/>
      <w:bookmarkEnd w:id="1531"/>
      <w:bookmarkEnd w:id="1532"/>
    </w:p>
    <w:p w14:paraId="2BADCD2E" w14:textId="776B23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.8.14.</w:t>
      </w:r>
    </w:p>
    <w:p w14:paraId="45A53740" w14:textId="77777777" w:rsidR="00E86E7B" w:rsidRPr="00816C4A" w:rsidRDefault="00E86E7B" w:rsidP="00E86E7B">
      <w:pPr>
        <w:pStyle w:val="Heading3"/>
      </w:pPr>
      <w:bookmarkStart w:id="1533" w:name="_Toc3200828"/>
      <w:bookmarkStart w:id="1534" w:name="_Toc20392571"/>
      <w:bookmarkStart w:id="1535" w:name="_Toc27774218"/>
      <w:bookmarkStart w:id="1536" w:name="_Toc36482678"/>
      <w:bookmarkStart w:id="1537" w:name="_Toc36484337"/>
      <w:bookmarkStart w:id="1538" w:name="_Toc44933267"/>
      <w:bookmarkStart w:id="1539" w:name="_Toc50972220"/>
      <w:bookmarkStart w:id="1540" w:name="_Toc57104974"/>
      <w:bookmarkStart w:id="1541" w:name="_Toc193087975"/>
      <w:r w:rsidRPr="00816C4A">
        <w:t>6.8.15</w:t>
      </w:r>
      <w:r w:rsidRPr="00816C4A">
        <w:tab/>
        <w:t>AT Response</w:t>
      </w:r>
      <w:bookmarkEnd w:id="1533"/>
      <w:bookmarkEnd w:id="1534"/>
      <w:bookmarkEnd w:id="1535"/>
      <w:bookmarkEnd w:id="1536"/>
      <w:bookmarkEnd w:id="1537"/>
      <w:bookmarkEnd w:id="1538"/>
      <w:bookmarkEnd w:id="1539"/>
      <w:bookmarkEnd w:id="1540"/>
      <w:bookmarkEnd w:id="1541"/>
    </w:p>
    <w:p w14:paraId="6E456E69" w14:textId="5D30F1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.8.15.</w:t>
      </w:r>
    </w:p>
    <w:p w14:paraId="78A99C04" w14:textId="77777777" w:rsidR="00E86E7B" w:rsidRPr="00816C4A" w:rsidRDefault="00E86E7B" w:rsidP="00E86E7B">
      <w:pPr>
        <w:pStyle w:val="Heading3"/>
      </w:pPr>
      <w:bookmarkStart w:id="1542" w:name="_Toc3200829"/>
      <w:bookmarkStart w:id="1543" w:name="_Toc20392572"/>
      <w:bookmarkStart w:id="1544" w:name="_Toc27774219"/>
      <w:bookmarkStart w:id="1545" w:name="_Toc36482679"/>
      <w:bookmarkStart w:id="1546" w:name="_Toc36484338"/>
      <w:bookmarkStart w:id="1547" w:name="_Toc44933268"/>
      <w:bookmarkStart w:id="1548" w:name="_Toc50972221"/>
      <w:bookmarkStart w:id="1549" w:name="_Toc57104975"/>
      <w:bookmarkStart w:id="1550" w:name="_Toc193087976"/>
      <w:r w:rsidRPr="00816C4A">
        <w:lastRenderedPageBreak/>
        <w:t>6.8.16</w:t>
      </w:r>
      <w:r w:rsidRPr="00816C4A">
        <w:tab/>
        <w:t>Text string 2</w:t>
      </w:r>
      <w:bookmarkEnd w:id="1542"/>
      <w:bookmarkEnd w:id="1543"/>
      <w:bookmarkEnd w:id="1544"/>
      <w:bookmarkEnd w:id="1545"/>
      <w:bookmarkEnd w:id="1546"/>
      <w:bookmarkEnd w:id="1547"/>
      <w:bookmarkEnd w:id="1548"/>
      <w:bookmarkEnd w:id="1549"/>
      <w:bookmarkEnd w:id="1550"/>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51" w:name="_Toc3200830"/>
      <w:bookmarkStart w:id="1552" w:name="_Toc20392573"/>
      <w:bookmarkStart w:id="1553" w:name="_Toc27774220"/>
      <w:bookmarkStart w:id="1554" w:name="_Toc36482680"/>
      <w:bookmarkStart w:id="1555" w:name="_Toc36484339"/>
      <w:bookmarkStart w:id="1556" w:name="_Toc44933269"/>
      <w:bookmarkStart w:id="1557" w:name="_Toc50972222"/>
      <w:bookmarkStart w:id="1558" w:name="_Toc57104976"/>
      <w:bookmarkStart w:id="1559" w:name="_Toc193087977"/>
      <w:r w:rsidRPr="00816C4A">
        <w:t>6.8.17</w:t>
      </w:r>
      <w:r w:rsidRPr="00816C4A">
        <w:tab/>
        <w:t>Channel data</w:t>
      </w:r>
      <w:bookmarkEnd w:id="1551"/>
      <w:bookmarkEnd w:id="1552"/>
      <w:bookmarkEnd w:id="1553"/>
      <w:bookmarkEnd w:id="1554"/>
      <w:bookmarkEnd w:id="1555"/>
      <w:bookmarkEnd w:id="1556"/>
      <w:bookmarkEnd w:id="1557"/>
      <w:bookmarkEnd w:id="1558"/>
      <w:bookmarkEnd w:id="1559"/>
    </w:p>
    <w:p w14:paraId="07A22CAE" w14:textId="7D9FA0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.8.17.</w:t>
      </w:r>
    </w:p>
    <w:p w14:paraId="7398BE7D" w14:textId="77777777" w:rsidR="00E86E7B" w:rsidRPr="00816C4A" w:rsidRDefault="00E86E7B" w:rsidP="00E86E7B">
      <w:pPr>
        <w:pStyle w:val="Heading3"/>
      </w:pPr>
      <w:bookmarkStart w:id="1560" w:name="_Toc3200831"/>
      <w:bookmarkStart w:id="1561" w:name="_Toc20392574"/>
      <w:bookmarkStart w:id="1562" w:name="_Toc27774221"/>
      <w:bookmarkStart w:id="1563" w:name="_Toc36482681"/>
      <w:bookmarkStart w:id="1564" w:name="_Toc36484340"/>
      <w:bookmarkStart w:id="1565" w:name="_Toc44933270"/>
      <w:bookmarkStart w:id="1566" w:name="_Toc50972223"/>
      <w:bookmarkStart w:id="1567" w:name="_Toc57104977"/>
      <w:bookmarkStart w:id="1568" w:name="_Toc193087978"/>
      <w:r w:rsidRPr="00816C4A">
        <w:t>6.8.18</w:t>
      </w:r>
      <w:r w:rsidRPr="00816C4A">
        <w:tab/>
        <w:t>Channel status</w:t>
      </w:r>
      <w:bookmarkEnd w:id="1560"/>
      <w:bookmarkEnd w:id="1561"/>
      <w:bookmarkEnd w:id="1562"/>
      <w:bookmarkEnd w:id="1563"/>
      <w:bookmarkEnd w:id="1564"/>
      <w:bookmarkEnd w:id="1565"/>
      <w:bookmarkEnd w:id="1566"/>
      <w:bookmarkEnd w:id="1567"/>
      <w:bookmarkEnd w:id="1568"/>
    </w:p>
    <w:p w14:paraId="45D0B2DA" w14:textId="05F91C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.8.18.</w:t>
      </w:r>
    </w:p>
    <w:p w14:paraId="726A2F55" w14:textId="77777777" w:rsidR="00E86E7B" w:rsidRPr="00816C4A" w:rsidRDefault="00E86E7B" w:rsidP="00E86E7B">
      <w:pPr>
        <w:pStyle w:val="Heading3"/>
      </w:pPr>
      <w:bookmarkStart w:id="1569" w:name="_Toc3200832"/>
      <w:bookmarkStart w:id="1570" w:name="_Toc20392575"/>
      <w:bookmarkStart w:id="1571" w:name="_Toc27774222"/>
      <w:bookmarkStart w:id="1572" w:name="_Toc36482682"/>
      <w:bookmarkStart w:id="1573" w:name="_Toc36484341"/>
      <w:bookmarkStart w:id="1574" w:name="_Toc44933271"/>
      <w:bookmarkStart w:id="1575" w:name="_Toc50972224"/>
      <w:bookmarkStart w:id="1576" w:name="_Toc57104978"/>
      <w:bookmarkStart w:id="1577" w:name="_Toc193087979"/>
      <w:r w:rsidRPr="00816C4A">
        <w:t>6.8.19</w:t>
      </w:r>
      <w:r w:rsidRPr="00816C4A">
        <w:tab/>
        <w:t>Channel data length</w:t>
      </w:r>
      <w:bookmarkEnd w:id="1569"/>
      <w:bookmarkEnd w:id="1570"/>
      <w:bookmarkEnd w:id="1571"/>
      <w:bookmarkEnd w:id="1572"/>
      <w:bookmarkEnd w:id="1573"/>
      <w:bookmarkEnd w:id="1574"/>
      <w:bookmarkEnd w:id="1575"/>
      <w:bookmarkEnd w:id="1576"/>
      <w:bookmarkEnd w:id="1577"/>
    </w:p>
    <w:p w14:paraId="6EA6BD6C" w14:textId="1201376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.8.19.</w:t>
      </w:r>
    </w:p>
    <w:p w14:paraId="0DBDC7A8" w14:textId="77777777" w:rsidR="00E86E7B" w:rsidRPr="00816C4A" w:rsidRDefault="00E86E7B" w:rsidP="00E86E7B">
      <w:pPr>
        <w:pStyle w:val="Heading3"/>
      </w:pPr>
      <w:bookmarkStart w:id="1578" w:name="_Toc3200833"/>
      <w:bookmarkStart w:id="1579" w:name="_Toc20392576"/>
      <w:bookmarkStart w:id="1580" w:name="_Toc27774223"/>
      <w:bookmarkStart w:id="1581" w:name="_Toc36482683"/>
      <w:bookmarkStart w:id="1582" w:name="_Toc36484342"/>
      <w:bookmarkStart w:id="1583" w:name="_Toc44933272"/>
      <w:bookmarkStart w:id="1584" w:name="_Toc50972225"/>
      <w:bookmarkStart w:id="1585" w:name="_Toc57104979"/>
      <w:bookmarkStart w:id="1586" w:name="_Toc193087980"/>
      <w:r w:rsidRPr="00816C4A">
        <w:t>6.8.20</w:t>
      </w:r>
      <w:r w:rsidRPr="00816C4A">
        <w:tab/>
        <w:t>Bearer description</w:t>
      </w:r>
      <w:bookmarkEnd w:id="1578"/>
      <w:bookmarkEnd w:id="1579"/>
      <w:bookmarkEnd w:id="1580"/>
      <w:bookmarkEnd w:id="1581"/>
      <w:bookmarkEnd w:id="1582"/>
      <w:bookmarkEnd w:id="1583"/>
      <w:bookmarkEnd w:id="1584"/>
      <w:bookmarkEnd w:id="1585"/>
      <w:bookmarkEnd w:id="1586"/>
    </w:p>
    <w:p w14:paraId="44A12F67" w14:textId="19FD9D1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.8.20.</w:t>
      </w:r>
    </w:p>
    <w:p w14:paraId="76A4652C" w14:textId="77777777" w:rsidR="00E86E7B" w:rsidRPr="00816C4A" w:rsidRDefault="00E86E7B" w:rsidP="00E86E7B">
      <w:pPr>
        <w:pStyle w:val="Heading3"/>
      </w:pPr>
      <w:bookmarkStart w:id="1587" w:name="_Toc3200834"/>
      <w:bookmarkStart w:id="1588" w:name="_Toc20392577"/>
      <w:bookmarkStart w:id="1589" w:name="_Toc27774224"/>
      <w:bookmarkStart w:id="1590" w:name="_Toc36482684"/>
      <w:bookmarkStart w:id="1591" w:name="_Toc36484343"/>
      <w:bookmarkStart w:id="1592" w:name="_Toc44933273"/>
      <w:bookmarkStart w:id="1593" w:name="_Toc50972226"/>
      <w:bookmarkStart w:id="1594" w:name="_Toc57104980"/>
      <w:bookmarkStart w:id="1595" w:name="_Toc193087981"/>
      <w:r w:rsidRPr="00816C4A">
        <w:t>6.8.21</w:t>
      </w:r>
      <w:r w:rsidRPr="00816C4A">
        <w:tab/>
        <w:t>Buffer size</w:t>
      </w:r>
      <w:bookmarkEnd w:id="1587"/>
      <w:bookmarkEnd w:id="1588"/>
      <w:bookmarkEnd w:id="1589"/>
      <w:bookmarkEnd w:id="1590"/>
      <w:bookmarkEnd w:id="1591"/>
      <w:bookmarkEnd w:id="1592"/>
      <w:bookmarkEnd w:id="1593"/>
      <w:bookmarkEnd w:id="1594"/>
      <w:bookmarkEnd w:id="1595"/>
    </w:p>
    <w:p w14:paraId="1BCA3243" w14:textId="288F5A5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.8.21.</w:t>
      </w:r>
    </w:p>
    <w:p w14:paraId="36F6EFC2" w14:textId="77777777" w:rsidR="00E86E7B" w:rsidRPr="00816C4A" w:rsidRDefault="00E86E7B" w:rsidP="00E86E7B">
      <w:pPr>
        <w:pStyle w:val="Heading3"/>
      </w:pPr>
      <w:bookmarkStart w:id="1596" w:name="_Toc3200835"/>
      <w:bookmarkStart w:id="1597" w:name="_Toc20392578"/>
      <w:bookmarkStart w:id="1598" w:name="_Toc27774225"/>
      <w:bookmarkStart w:id="1599" w:name="_Toc36482685"/>
      <w:bookmarkStart w:id="1600" w:name="_Toc36484344"/>
      <w:bookmarkStart w:id="1601" w:name="_Toc44933274"/>
      <w:bookmarkStart w:id="1602" w:name="_Toc50972227"/>
      <w:bookmarkStart w:id="1603" w:name="_Toc57104981"/>
      <w:bookmarkStart w:id="1604" w:name="_Toc193087982"/>
      <w:r w:rsidRPr="00816C4A">
        <w:t>6.8.22</w:t>
      </w:r>
      <w:r w:rsidRPr="00816C4A">
        <w:tab/>
        <w:t>Total Display Duration</w:t>
      </w:r>
      <w:bookmarkEnd w:id="1596"/>
      <w:bookmarkEnd w:id="1597"/>
      <w:bookmarkEnd w:id="1598"/>
      <w:bookmarkEnd w:id="1599"/>
      <w:bookmarkEnd w:id="1600"/>
      <w:bookmarkEnd w:id="1601"/>
      <w:bookmarkEnd w:id="1602"/>
      <w:bookmarkEnd w:id="1603"/>
      <w:bookmarkEnd w:id="1604"/>
    </w:p>
    <w:p w14:paraId="3A58C0E4" w14:textId="5467FA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.8.22.</w:t>
      </w:r>
    </w:p>
    <w:p w14:paraId="79ECB561" w14:textId="77777777" w:rsidR="00E86E7B" w:rsidRPr="00816C4A" w:rsidRDefault="00E86E7B" w:rsidP="00E86E7B">
      <w:pPr>
        <w:pStyle w:val="Heading3"/>
      </w:pPr>
      <w:bookmarkStart w:id="1605" w:name="_Toc3200836"/>
      <w:bookmarkStart w:id="1606" w:name="_Toc20392579"/>
      <w:bookmarkStart w:id="1607" w:name="_Toc27774226"/>
      <w:bookmarkStart w:id="1608" w:name="_Toc36482686"/>
      <w:bookmarkStart w:id="1609" w:name="_Toc36484345"/>
      <w:bookmarkStart w:id="1610" w:name="_Toc44933275"/>
      <w:bookmarkStart w:id="1611" w:name="_Toc50972228"/>
      <w:bookmarkStart w:id="1612" w:name="_Toc57104982"/>
      <w:bookmarkStart w:id="1613" w:name="_Toc193087983"/>
      <w:r w:rsidRPr="00816C4A">
        <w:t>6.8.23</w:t>
      </w:r>
      <w:r w:rsidRPr="00816C4A">
        <w:tab/>
        <w:t>Service Availability</w:t>
      </w:r>
      <w:bookmarkEnd w:id="1605"/>
      <w:bookmarkEnd w:id="1606"/>
      <w:bookmarkEnd w:id="1607"/>
      <w:bookmarkEnd w:id="1608"/>
      <w:bookmarkEnd w:id="1609"/>
      <w:bookmarkEnd w:id="1610"/>
      <w:bookmarkEnd w:id="1611"/>
      <w:bookmarkEnd w:id="1612"/>
      <w:bookmarkEnd w:id="1613"/>
    </w:p>
    <w:p w14:paraId="08F7402E" w14:textId="4810083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.8.23.</w:t>
      </w:r>
    </w:p>
    <w:p w14:paraId="1065D498" w14:textId="77777777" w:rsidR="00E86E7B" w:rsidRPr="00816C4A" w:rsidRDefault="00E86E7B" w:rsidP="00E86E7B">
      <w:pPr>
        <w:pStyle w:val="Heading3"/>
      </w:pPr>
      <w:bookmarkStart w:id="1614" w:name="_Toc3200837"/>
      <w:bookmarkStart w:id="1615" w:name="_Toc20392580"/>
      <w:bookmarkStart w:id="1616" w:name="_Toc27774227"/>
      <w:bookmarkStart w:id="1617" w:name="_Toc36482687"/>
      <w:bookmarkStart w:id="1618" w:name="_Toc36484346"/>
      <w:bookmarkStart w:id="1619" w:name="_Toc44933276"/>
      <w:bookmarkStart w:id="1620" w:name="_Toc50972229"/>
      <w:bookmarkStart w:id="1621" w:name="_Toc57104983"/>
      <w:bookmarkStart w:id="1622" w:name="_Toc193087984"/>
      <w:r w:rsidRPr="00816C4A">
        <w:t>6.8.24</w:t>
      </w:r>
      <w:r w:rsidRPr="00816C4A">
        <w:tab/>
        <w:t>Service Record</w:t>
      </w:r>
      <w:bookmarkEnd w:id="1614"/>
      <w:bookmarkEnd w:id="1615"/>
      <w:bookmarkEnd w:id="1616"/>
      <w:bookmarkEnd w:id="1617"/>
      <w:bookmarkEnd w:id="1618"/>
      <w:bookmarkEnd w:id="1619"/>
      <w:bookmarkEnd w:id="1620"/>
      <w:bookmarkEnd w:id="1621"/>
      <w:bookmarkEnd w:id="1622"/>
    </w:p>
    <w:p w14:paraId="2D998152" w14:textId="5A9A5BE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.8.24.</w:t>
      </w:r>
    </w:p>
    <w:p w14:paraId="7502DFCE" w14:textId="77777777" w:rsidR="00E86E7B" w:rsidRPr="00816C4A" w:rsidRDefault="00E86E7B" w:rsidP="00E86E7B">
      <w:pPr>
        <w:pStyle w:val="Heading3"/>
      </w:pPr>
      <w:bookmarkStart w:id="1623" w:name="_Toc3200838"/>
      <w:bookmarkStart w:id="1624" w:name="_Toc20392581"/>
      <w:bookmarkStart w:id="1625" w:name="_Toc27774228"/>
      <w:bookmarkStart w:id="1626" w:name="_Toc36482688"/>
      <w:bookmarkStart w:id="1627" w:name="_Toc36484347"/>
      <w:bookmarkStart w:id="1628" w:name="_Toc44933277"/>
      <w:bookmarkStart w:id="1629" w:name="_Toc50972230"/>
      <w:bookmarkStart w:id="1630" w:name="_Toc57104984"/>
      <w:bookmarkStart w:id="1631" w:name="_Toc193087985"/>
      <w:r w:rsidRPr="00816C4A">
        <w:t>6.8.25</w:t>
      </w:r>
      <w:r w:rsidRPr="00816C4A">
        <w:tab/>
        <w:t>Other address (local address)</w:t>
      </w:r>
      <w:bookmarkEnd w:id="1623"/>
      <w:bookmarkEnd w:id="1624"/>
      <w:bookmarkEnd w:id="1625"/>
      <w:bookmarkEnd w:id="1626"/>
      <w:bookmarkEnd w:id="1627"/>
      <w:bookmarkEnd w:id="1628"/>
      <w:bookmarkEnd w:id="1629"/>
      <w:bookmarkEnd w:id="1630"/>
      <w:bookmarkEnd w:id="1631"/>
    </w:p>
    <w:p w14:paraId="0A50EACF" w14:textId="24043F9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.8.25.</w:t>
      </w:r>
    </w:p>
    <w:p w14:paraId="5D4CBC2C" w14:textId="77777777" w:rsidR="00E86E7B" w:rsidRPr="00816C4A" w:rsidRDefault="00E86E7B" w:rsidP="00E86E7B">
      <w:pPr>
        <w:pStyle w:val="Heading3"/>
      </w:pPr>
      <w:bookmarkStart w:id="1632" w:name="_Toc3200839"/>
      <w:bookmarkStart w:id="1633" w:name="_Toc20392582"/>
      <w:bookmarkStart w:id="1634" w:name="_Toc27774229"/>
      <w:bookmarkStart w:id="1635" w:name="_Toc36482689"/>
      <w:bookmarkStart w:id="1636" w:name="_Toc36484348"/>
      <w:bookmarkStart w:id="1637" w:name="_Toc44933278"/>
      <w:bookmarkStart w:id="1638" w:name="_Toc50972231"/>
      <w:bookmarkStart w:id="1639" w:name="_Toc57104985"/>
      <w:bookmarkStart w:id="1640" w:name="_Toc193087986"/>
      <w:r w:rsidRPr="00816C4A">
        <w:t>6.8.26</w:t>
      </w:r>
      <w:r w:rsidRPr="00816C4A">
        <w:tab/>
        <w:t>Frames Information</w:t>
      </w:r>
      <w:bookmarkEnd w:id="1632"/>
      <w:bookmarkEnd w:id="1633"/>
      <w:bookmarkEnd w:id="1634"/>
      <w:bookmarkEnd w:id="1635"/>
      <w:bookmarkEnd w:id="1636"/>
      <w:bookmarkEnd w:id="1637"/>
      <w:bookmarkEnd w:id="1638"/>
      <w:bookmarkEnd w:id="1639"/>
      <w:bookmarkEnd w:id="1640"/>
    </w:p>
    <w:p w14:paraId="63DBCDEE" w14:textId="7366F81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.8.26.</w:t>
      </w:r>
    </w:p>
    <w:p w14:paraId="02781D86" w14:textId="77777777" w:rsidR="00E86E7B" w:rsidRPr="00816C4A" w:rsidRDefault="00E86E7B" w:rsidP="00E86E7B">
      <w:pPr>
        <w:pStyle w:val="Heading2"/>
      </w:pPr>
      <w:bookmarkStart w:id="1641" w:name="_Toc3200840"/>
      <w:bookmarkStart w:id="1642" w:name="_Toc20392583"/>
      <w:bookmarkStart w:id="1643" w:name="_Toc27774230"/>
      <w:bookmarkStart w:id="1644" w:name="_Toc36482690"/>
      <w:bookmarkStart w:id="1645" w:name="_Toc36484349"/>
      <w:bookmarkStart w:id="1646" w:name="_Toc44933279"/>
      <w:bookmarkStart w:id="1647" w:name="_Toc50972232"/>
      <w:bookmarkStart w:id="1648" w:name="_Toc57104986"/>
      <w:bookmarkStart w:id="1649" w:name="_Toc193087987"/>
      <w:r w:rsidRPr="00816C4A">
        <w:t>6.9</w:t>
      </w:r>
      <w:r w:rsidRPr="00816C4A">
        <w:tab/>
        <w:t>Proactive UICC session and ME display interaction</w:t>
      </w:r>
      <w:bookmarkEnd w:id="1641"/>
      <w:bookmarkEnd w:id="1642"/>
      <w:bookmarkEnd w:id="1643"/>
      <w:bookmarkEnd w:id="1644"/>
      <w:bookmarkEnd w:id="1645"/>
      <w:bookmarkEnd w:id="1646"/>
      <w:bookmarkEnd w:id="1647"/>
      <w:bookmarkEnd w:id="1648"/>
      <w:bookmarkEnd w:id="1649"/>
    </w:p>
    <w:p w14:paraId="55114D09" w14:textId="3C5CCBF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.9.</w:t>
      </w:r>
    </w:p>
    <w:p w14:paraId="13C52452" w14:textId="77777777" w:rsidR="00E86E7B" w:rsidRPr="00816C4A" w:rsidRDefault="00E86E7B" w:rsidP="00E86E7B">
      <w:pPr>
        <w:pStyle w:val="Heading2"/>
      </w:pPr>
      <w:bookmarkStart w:id="1650" w:name="_Toc3200841"/>
      <w:bookmarkStart w:id="1651" w:name="_Toc20392584"/>
      <w:bookmarkStart w:id="1652" w:name="_Toc27774231"/>
      <w:bookmarkStart w:id="1653" w:name="_Toc36482691"/>
      <w:bookmarkStart w:id="1654" w:name="_Toc36484350"/>
      <w:bookmarkStart w:id="1655" w:name="_Toc44933280"/>
      <w:bookmarkStart w:id="1656" w:name="_Toc50972233"/>
      <w:bookmarkStart w:id="1657" w:name="_Toc57104987"/>
      <w:bookmarkStart w:id="1658" w:name="_Toc193087988"/>
      <w:r w:rsidRPr="00816C4A">
        <w:t>6.10</w:t>
      </w:r>
      <w:r w:rsidRPr="00816C4A">
        <w:tab/>
        <w:t>Handling of unknown, unforeseen and erroneous messages</w:t>
      </w:r>
      <w:bookmarkEnd w:id="1650"/>
      <w:bookmarkEnd w:id="1651"/>
      <w:bookmarkEnd w:id="1652"/>
      <w:bookmarkEnd w:id="1653"/>
      <w:bookmarkEnd w:id="1654"/>
      <w:bookmarkEnd w:id="1655"/>
      <w:bookmarkEnd w:id="1656"/>
      <w:bookmarkEnd w:id="1657"/>
      <w:bookmarkEnd w:id="1658"/>
    </w:p>
    <w:p w14:paraId="0D0F244D" w14:textId="5BD60A1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.10.</w:t>
      </w:r>
    </w:p>
    <w:p w14:paraId="18F04E87" w14:textId="77777777" w:rsidR="00E86E7B" w:rsidRPr="00816C4A" w:rsidRDefault="00E86E7B" w:rsidP="00E86E7B">
      <w:pPr>
        <w:pStyle w:val="Heading2"/>
      </w:pPr>
      <w:bookmarkStart w:id="1659" w:name="_Toc3200842"/>
      <w:bookmarkStart w:id="1660" w:name="_Toc20392585"/>
      <w:bookmarkStart w:id="1661" w:name="_Toc27774232"/>
      <w:bookmarkStart w:id="1662" w:name="_Toc36482692"/>
      <w:bookmarkStart w:id="1663" w:name="_Toc36484351"/>
      <w:bookmarkStart w:id="1664" w:name="_Toc44933281"/>
      <w:bookmarkStart w:id="1665" w:name="_Toc50972234"/>
      <w:bookmarkStart w:id="1666" w:name="_Toc57104988"/>
      <w:bookmarkStart w:id="1667" w:name="_Toc193087989"/>
      <w:r w:rsidRPr="00816C4A">
        <w:lastRenderedPageBreak/>
        <w:t>6.11</w:t>
      </w:r>
      <w:r w:rsidRPr="00816C4A">
        <w:tab/>
        <w:t>Proactive commands versus possible Terminal response</w:t>
      </w:r>
      <w:bookmarkEnd w:id="1659"/>
      <w:bookmarkEnd w:id="1660"/>
      <w:bookmarkEnd w:id="1661"/>
      <w:bookmarkEnd w:id="1662"/>
      <w:bookmarkEnd w:id="1663"/>
      <w:bookmarkEnd w:id="1664"/>
      <w:bookmarkEnd w:id="1665"/>
      <w:bookmarkEnd w:id="1666"/>
      <w:bookmarkEnd w:id="1667"/>
    </w:p>
    <w:p w14:paraId="56015F7E" w14:textId="7CEC4005"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3413FE" w:rsidRPr="00816C4A">
        <w:t>clause</w:t>
      </w:r>
      <w:r w:rsidR="003413FE">
        <w:t> </w:t>
      </w:r>
      <w:r w:rsidR="003413FE" w:rsidRPr="00816C4A">
        <w:t>6</w:t>
      </w:r>
      <w:r w:rsidRPr="00816C4A">
        <w:t>.11.</w:t>
      </w:r>
    </w:p>
    <w:p w14:paraId="0DB9456F" w14:textId="1ED87737" w:rsidR="00E86E7B" w:rsidRPr="00816C4A" w:rsidRDefault="00E86E7B" w:rsidP="00E86E7B">
      <w:r w:rsidRPr="00816C4A">
        <w:t xml:space="preserve">The commands "COMMAND CONTAINER" and "ENCAPSULATED SESSION CONTROL" listed in ETSI </w:t>
      </w:r>
      <w:r w:rsidR="003413FE" w:rsidRPr="00816C4A">
        <w:t>TS</w:t>
      </w:r>
      <w:r w:rsidR="003413FE">
        <w:t> </w:t>
      </w:r>
      <w:r w:rsidR="003413FE" w:rsidRPr="00816C4A">
        <w:t>1</w:t>
      </w:r>
      <w:r w:rsidRPr="00816C4A">
        <w:t>02 223</w:t>
      </w:r>
      <w:r w:rsidR="003413FE">
        <w:t> </w:t>
      </w:r>
      <w:r w:rsidR="003413FE" w:rsidRPr="00816C4A">
        <w:t>[</w:t>
      </w:r>
      <w:r w:rsidRPr="00816C4A">
        <w:t>32] are not required by 3GPP.</w:t>
      </w:r>
    </w:p>
    <w:p w14:paraId="17A972F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8" w:name="_Toc3200843"/>
      <w:bookmarkStart w:id="1669" w:name="_Toc20392586"/>
      <w:bookmarkStart w:id="1670" w:name="_Toc27774233"/>
      <w:bookmarkStart w:id="1671" w:name="_Toc36482693"/>
      <w:bookmarkStart w:id="1672" w:name="_Toc36484352"/>
      <w:bookmarkStart w:id="1673" w:name="_Toc44933282"/>
      <w:bookmarkStart w:id="1674" w:name="_Toc50972235"/>
      <w:bookmarkStart w:id="1675" w:name="_Toc57104989"/>
      <w:bookmarkStart w:id="1676" w:name="_Toc193087990"/>
      <w:r w:rsidRPr="00816C4A">
        <w:lastRenderedPageBreak/>
        <w:t>7</w:t>
      </w:r>
      <w:r w:rsidRPr="00816C4A">
        <w:tab/>
        <w:t>ENVELOPE Commands</w:t>
      </w:r>
      <w:bookmarkEnd w:id="1668"/>
      <w:bookmarkEnd w:id="1669"/>
      <w:bookmarkEnd w:id="1670"/>
      <w:bookmarkEnd w:id="1671"/>
      <w:bookmarkEnd w:id="1672"/>
      <w:bookmarkEnd w:id="1673"/>
      <w:bookmarkEnd w:id="1674"/>
      <w:bookmarkEnd w:id="1675"/>
      <w:bookmarkEnd w:id="1676"/>
    </w:p>
    <w:p w14:paraId="4BACCFCB" w14:textId="77777777" w:rsidR="00E86E7B" w:rsidRPr="00816C4A" w:rsidRDefault="00E86E7B" w:rsidP="00E86E7B">
      <w:pPr>
        <w:pStyle w:val="Heading2"/>
      </w:pPr>
      <w:bookmarkStart w:id="1677" w:name="_Toc3200844"/>
      <w:bookmarkStart w:id="1678" w:name="_Toc20392587"/>
      <w:bookmarkStart w:id="1679" w:name="_Toc27774234"/>
      <w:bookmarkStart w:id="1680" w:name="_Toc36482694"/>
      <w:bookmarkStart w:id="1681" w:name="_Toc36484353"/>
      <w:bookmarkStart w:id="1682" w:name="_Toc44933283"/>
      <w:bookmarkStart w:id="1683" w:name="_Toc50972236"/>
      <w:bookmarkStart w:id="1684" w:name="_Toc57104990"/>
      <w:bookmarkStart w:id="1685" w:name="_Toc193087991"/>
      <w:r w:rsidRPr="00816C4A">
        <w:t>7.1</w:t>
      </w:r>
      <w:r w:rsidRPr="00816C4A">
        <w:tab/>
        <w:t>Data download to UICC</w:t>
      </w:r>
      <w:bookmarkEnd w:id="1677"/>
      <w:bookmarkEnd w:id="1678"/>
      <w:bookmarkEnd w:id="1679"/>
      <w:bookmarkEnd w:id="1680"/>
      <w:bookmarkEnd w:id="1681"/>
      <w:bookmarkEnd w:id="1682"/>
      <w:bookmarkEnd w:id="1683"/>
      <w:bookmarkEnd w:id="1684"/>
      <w:bookmarkEnd w:id="1685"/>
    </w:p>
    <w:p w14:paraId="3FAC8253" w14:textId="77777777" w:rsidR="00E86E7B" w:rsidRPr="00816C4A" w:rsidRDefault="00E86E7B" w:rsidP="00E86E7B">
      <w:pPr>
        <w:pStyle w:val="Heading3"/>
      </w:pPr>
      <w:bookmarkStart w:id="1686" w:name="_Toc3200845"/>
      <w:bookmarkStart w:id="1687" w:name="_Toc20392588"/>
      <w:bookmarkStart w:id="1688" w:name="_Toc27774235"/>
      <w:bookmarkStart w:id="1689" w:name="_Toc36482695"/>
      <w:bookmarkStart w:id="1690" w:name="_Toc36484354"/>
      <w:bookmarkStart w:id="1691" w:name="_Toc44933284"/>
      <w:bookmarkStart w:id="1692" w:name="_Toc50972237"/>
      <w:bookmarkStart w:id="1693" w:name="_Toc57104991"/>
      <w:bookmarkStart w:id="1694" w:name="_Toc193087992"/>
      <w:r w:rsidRPr="00816C4A">
        <w:t>7.1.1</w:t>
      </w:r>
      <w:r w:rsidRPr="00816C4A">
        <w:tab/>
        <w:t>SMS-PP data download</w:t>
      </w:r>
      <w:bookmarkEnd w:id="1686"/>
      <w:bookmarkEnd w:id="1687"/>
      <w:bookmarkEnd w:id="1688"/>
      <w:bookmarkEnd w:id="1689"/>
      <w:bookmarkEnd w:id="1690"/>
      <w:bookmarkEnd w:id="1691"/>
      <w:bookmarkEnd w:id="1692"/>
      <w:bookmarkEnd w:id="1693"/>
      <w:bookmarkEnd w:id="1694"/>
    </w:p>
    <w:p w14:paraId="5810935A" w14:textId="77777777" w:rsidR="00E86E7B" w:rsidRPr="00816C4A" w:rsidRDefault="00E86E7B" w:rsidP="00E86E7B">
      <w:pPr>
        <w:pStyle w:val="Heading4"/>
      </w:pPr>
      <w:bookmarkStart w:id="1695" w:name="_Toc3200846"/>
      <w:bookmarkStart w:id="1696" w:name="_Toc20392589"/>
      <w:bookmarkStart w:id="1697" w:name="_Toc27774236"/>
      <w:bookmarkStart w:id="1698" w:name="_Toc36482696"/>
      <w:bookmarkStart w:id="1699" w:name="_Toc36484355"/>
      <w:bookmarkStart w:id="1700" w:name="_Toc44933285"/>
      <w:bookmarkStart w:id="1701" w:name="_Toc50972238"/>
      <w:bookmarkStart w:id="1702" w:name="_Toc57104992"/>
      <w:bookmarkStart w:id="1703" w:name="_Toc193087993"/>
      <w:r w:rsidRPr="00816C4A">
        <w:t>7.1.1.1</w:t>
      </w:r>
      <w:r w:rsidRPr="00816C4A">
        <w:tab/>
        <w:t>Procedure</w:t>
      </w:r>
      <w:bookmarkEnd w:id="1695"/>
      <w:bookmarkEnd w:id="1696"/>
      <w:bookmarkEnd w:id="1697"/>
      <w:bookmarkEnd w:id="1698"/>
      <w:bookmarkEnd w:id="1699"/>
      <w:bookmarkEnd w:id="1700"/>
      <w:bookmarkEnd w:id="1701"/>
      <w:bookmarkEnd w:id="1702"/>
      <w:bookmarkEnd w:id="1703"/>
    </w:p>
    <w:p w14:paraId="7AE2FEBB" w14:textId="77777777" w:rsidR="00AD764D" w:rsidRPr="00816C4A" w:rsidRDefault="00AD764D" w:rsidP="00AD764D">
      <w:pPr>
        <w:keepNext/>
        <w:keepLines/>
      </w:pPr>
      <w:bookmarkStart w:id="1704" w:name="_Toc3200847"/>
      <w:bookmarkStart w:id="1705" w:name="_Toc20392590"/>
      <w:bookmarkStart w:id="1706" w:name="_Toc27774237"/>
      <w:bookmarkStart w:id="1707" w:name="_Toc36482697"/>
      <w:bookmarkStart w:id="1708" w:name="_Toc36484356"/>
      <w:bookmarkStart w:id="1709" w:name="_Toc44933286"/>
      <w:bookmarkStart w:id="1710" w:name="_Toc50972239"/>
      <w:bookmarkStart w:id="1711"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6358988E"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6FF976F7" w:rsidR="00AD764D" w:rsidRPr="00816C4A" w:rsidRDefault="00AD764D" w:rsidP="00AD764D">
      <w:pPr>
        <w:pStyle w:val="B1"/>
      </w:pPr>
      <w:r w:rsidRPr="00816C4A">
        <w:t>-</w:t>
      </w:r>
      <w:r w:rsidRPr="00816C4A">
        <w:tab/>
        <w:t xml:space="preserve">When receiving a secured Command Packet (as specified in </w:t>
      </w:r>
      <w:r w:rsidR="003413FE" w:rsidRPr="00816C4A">
        <w:t>TS</w:t>
      </w:r>
      <w:r w:rsidR="003413FE">
        <w:t> </w:t>
      </w:r>
      <w:r w:rsidR="003413FE" w:rsidRPr="00816C4A">
        <w:t>3</w:t>
      </w:r>
      <w:r w:rsidRPr="00816C4A">
        <w:t>1.115</w:t>
      </w:r>
      <w:r w:rsidR="003413FE">
        <w:t> </w:t>
      </w:r>
      <w:r w:rsidR="003413FE" w:rsidRPr="00816C4A">
        <w:t>[</w:t>
      </w:r>
      <w:r w:rsidRPr="00816C4A">
        <w:t>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12" w:name="_Toc193087994"/>
      <w:r w:rsidRPr="00816C4A">
        <w:t>7.1.1.1a</w:t>
      </w:r>
      <w:r w:rsidRPr="00816C4A">
        <w:tab/>
        <w:t>Procedure for SMS-PP data download via REGISTRATION ACCEPT or DL NAS TRANSPORT messages</w:t>
      </w:r>
      <w:bookmarkEnd w:id="1704"/>
      <w:bookmarkEnd w:id="1705"/>
      <w:bookmarkEnd w:id="1706"/>
      <w:bookmarkEnd w:id="1707"/>
      <w:bookmarkEnd w:id="1708"/>
      <w:bookmarkEnd w:id="1709"/>
      <w:bookmarkEnd w:id="1710"/>
      <w:bookmarkEnd w:id="1711"/>
      <w:bookmarkEnd w:id="1712"/>
    </w:p>
    <w:p w14:paraId="7070FF75" w14:textId="77777777" w:rsidR="00AD764D" w:rsidRPr="00816C4A" w:rsidRDefault="00AD764D" w:rsidP="00AD764D">
      <w:pPr>
        <w:keepNext/>
        <w:keepLines/>
      </w:pPr>
      <w:bookmarkStart w:id="1713" w:name="_Toc3200848"/>
      <w:bookmarkStart w:id="1714" w:name="_Toc20392591"/>
      <w:bookmarkStart w:id="1715" w:name="_Toc27774238"/>
      <w:bookmarkStart w:id="1716" w:name="_Toc36482698"/>
      <w:bookmarkStart w:id="1717" w:name="_Toc36484357"/>
      <w:bookmarkStart w:id="1718" w:name="_Toc44933287"/>
      <w:bookmarkStart w:id="1719" w:name="_Toc50972240"/>
      <w:bookmarkStart w:id="1720"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2A785F92"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1C00CE3E"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3413FE">
        <w:t> </w:t>
      </w:r>
      <w:r w:rsidR="003413FE"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21" w:name="_Toc193087995"/>
      <w:r w:rsidRPr="00816C4A">
        <w:t>7.1.1.2</w:t>
      </w:r>
      <w:r w:rsidRPr="00816C4A">
        <w:tab/>
        <w:t>Structure of ENVELOPE (SMS-PP DOWNLOAD)</w:t>
      </w:r>
      <w:bookmarkEnd w:id="1713"/>
      <w:bookmarkEnd w:id="1714"/>
      <w:bookmarkEnd w:id="1715"/>
      <w:bookmarkEnd w:id="1716"/>
      <w:bookmarkEnd w:id="1717"/>
      <w:bookmarkEnd w:id="1718"/>
      <w:bookmarkEnd w:id="1719"/>
      <w:bookmarkEnd w:id="1720"/>
      <w:bookmarkEnd w:id="1721"/>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22" w:name="_Toc3200849"/>
      <w:bookmarkStart w:id="1723" w:name="_Toc20392592"/>
      <w:bookmarkStart w:id="1724" w:name="_Toc27774239"/>
      <w:bookmarkStart w:id="1725" w:name="_Toc36482699"/>
      <w:bookmarkStart w:id="1726" w:name="_Toc36484358"/>
      <w:bookmarkStart w:id="1727" w:name="_Toc44933288"/>
      <w:bookmarkStart w:id="1728" w:name="_Toc50972241"/>
      <w:bookmarkStart w:id="1729" w:name="_Toc57104995"/>
      <w:bookmarkStart w:id="1730" w:name="_Toc193087996"/>
      <w:r w:rsidRPr="00816C4A">
        <w:t>7.1.2</w:t>
      </w:r>
      <w:r w:rsidRPr="00816C4A">
        <w:tab/>
        <w:t>Cell Broadcast data download</w:t>
      </w:r>
      <w:bookmarkEnd w:id="1722"/>
      <w:bookmarkEnd w:id="1723"/>
      <w:bookmarkEnd w:id="1724"/>
      <w:bookmarkEnd w:id="1725"/>
      <w:bookmarkEnd w:id="1726"/>
      <w:bookmarkEnd w:id="1727"/>
      <w:bookmarkEnd w:id="1728"/>
      <w:bookmarkEnd w:id="1729"/>
      <w:bookmarkEnd w:id="1730"/>
    </w:p>
    <w:p w14:paraId="18C595D5" w14:textId="77777777" w:rsidR="00E86E7B" w:rsidRPr="00816C4A" w:rsidRDefault="00E86E7B" w:rsidP="00E86E7B">
      <w:pPr>
        <w:pStyle w:val="Heading4"/>
      </w:pPr>
      <w:bookmarkStart w:id="1731" w:name="_Toc3200850"/>
      <w:bookmarkStart w:id="1732" w:name="_Toc20392593"/>
      <w:bookmarkStart w:id="1733" w:name="_Toc27774240"/>
      <w:bookmarkStart w:id="1734" w:name="_Toc36482700"/>
      <w:bookmarkStart w:id="1735" w:name="_Toc36484359"/>
      <w:bookmarkStart w:id="1736" w:name="_Toc44933289"/>
      <w:bookmarkStart w:id="1737" w:name="_Toc50972242"/>
      <w:bookmarkStart w:id="1738" w:name="_Toc57104996"/>
      <w:bookmarkStart w:id="1739" w:name="_Toc193087997"/>
      <w:r w:rsidRPr="00816C4A">
        <w:t>7.1.2.1</w:t>
      </w:r>
      <w:r w:rsidRPr="00816C4A">
        <w:tab/>
        <w:t>Procedure</w:t>
      </w:r>
      <w:bookmarkEnd w:id="1731"/>
      <w:bookmarkEnd w:id="1732"/>
      <w:bookmarkEnd w:id="1733"/>
      <w:bookmarkEnd w:id="1734"/>
      <w:bookmarkEnd w:id="1735"/>
      <w:bookmarkEnd w:id="1736"/>
      <w:bookmarkEnd w:id="1737"/>
      <w:bookmarkEnd w:id="1738"/>
      <w:bookmarkEnd w:id="1739"/>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23E1E02E"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3413FE" w:rsidRPr="00816C4A">
        <w:t>TS</w:t>
      </w:r>
      <w:r w:rsidR="003413FE">
        <w:t> </w:t>
      </w:r>
      <w:r w:rsidR="003413FE"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3E6A909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3413FE" w:rsidRPr="00816C4A">
        <w:t>TS</w:t>
      </w:r>
      <w:r w:rsidR="003413FE">
        <w:t> </w:t>
      </w:r>
      <w:r w:rsidR="003413FE"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40" w:name="_Toc3200851"/>
      <w:bookmarkStart w:id="1741" w:name="_Toc20392594"/>
      <w:bookmarkStart w:id="1742" w:name="_Toc27774241"/>
      <w:bookmarkStart w:id="1743" w:name="_Toc36482701"/>
      <w:bookmarkStart w:id="1744" w:name="_Toc36484360"/>
      <w:bookmarkStart w:id="1745" w:name="_Toc44933290"/>
      <w:bookmarkStart w:id="1746" w:name="_Toc50972243"/>
      <w:bookmarkStart w:id="1747" w:name="_Toc57104997"/>
      <w:bookmarkStart w:id="1748" w:name="_Toc193087998"/>
      <w:r w:rsidRPr="00816C4A">
        <w:t>7.1.2.2</w:t>
      </w:r>
      <w:r w:rsidRPr="00816C4A">
        <w:tab/>
        <w:t>Structure of ENVELOPE (CELL BROADCAST DOWNLOAD)</w:t>
      </w:r>
      <w:bookmarkEnd w:id="1740"/>
      <w:bookmarkEnd w:id="1741"/>
      <w:bookmarkEnd w:id="1742"/>
      <w:bookmarkEnd w:id="1743"/>
      <w:bookmarkEnd w:id="1744"/>
      <w:bookmarkEnd w:id="1745"/>
      <w:bookmarkEnd w:id="1746"/>
      <w:bookmarkEnd w:id="1747"/>
      <w:bookmarkEnd w:id="1748"/>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9" w:name="_Toc3200852"/>
      <w:bookmarkStart w:id="1750" w:name="_Toc20392595"/>
      <w:bookmarkStart w:id="1751" w:name="_Toc27774242"/>
      <w:bookmarkStart w:id="1752" w:name="_Toc36482702"/>
      <w:bookmarkStart w:id="1753" w:name="_Toc36484361"/>
      <w:bookmarkStart w:id="1754" w:name="_Toc44933291"/>
      <w:bookmarkStart w:id="1755" w:name="_Toc50972244"/>
      <w:bookmarkStart w:id="1756" w:name="_Toc57104998"/>
      <w:bookmarkStart w:id="1757" w:name="_Toc193087999"/>
      <w:r w:rsidRPr="00816C4A">
        <w:t>7.2</w:t>
      </w:r>
      <w:r w:rsidRPr="00816C4A">
        <w:tab/>
        <w:t>Menu Selection</w:t>
      </w:r>
      <w:bookmarkEnd w:id="1749"/>
      <w:bookmarkEnd w:id="1750"/>
      <w:bookmarkEnd w:id="1751"/>
      <w:bookmarkEnd w:id="1752"/>
      <w:bookmarkEnd w:id="1753"/>
      <w:bookmarkEnd w:id="1754"/>
      <w:bookmarkEnd w:id="1755"/>
      <w:bookmarkEnd w:id="1756"/>
      <w:bookmarkEnd w:id="1757"/>
    </w:p>
    <w:p w14:paraId="2DE8F23E" w14:textId="2EFDC8E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8" w:name="_Toc3200853"/>
      <w:bookmarkStart w:id="1759" w:name="_Toc20392596"/>
      <w:bookmarkStart w:id="1760" w:name="_Toc27774243"/>
      <w:bookmarkStart w:id="1761" w:name="_Toc36482703"/>
      <w:bookmarkStart w:id="1762" w:name="_Toc36484362"/>
      <w:bookmarkStart w:id="1763" w:name="_Toc44933292"/>
      <w:bookmarkStart w:id="1764" w:name="_Toc50972245"/>
      <w:bookmarkStart w:id="1765" w:name="_Toc57104999"/>
      <w:bookmarkStart w:id="1766" w:name="_Toc193088000"/>
      <w:r w:rsidRPr="00816C4A">
        <w:t>7.3</w:t>
      </w:r>
      <w:r w:rsidRPr="00816C4A">
        <w:tab/>
        <w:t>Call Control and MO SMS control by USIM</w:t>
      </w:r>
      <w:bookmarkEnd w:id="1758"/>
      <w:bookmarkEnd w:id="1759"/>
      <w:bookmarkEnd w:id="1760"/>
      <w:bookmarkEnd w:id="1761"/>
      <w:bookmarkEnd w:id="1762"/>
      <w:bookmarkEnd w:id="1763"/>
      <w:bookmarkEnd w:id="1764"/>
      <w:bookmarkEnd w:id="1765"/>
      <w:bookmarkEnd w:id="1766"/>
    </w:p>
    <w:p w14:paraId="5DD3FE17" w14:textId="77777777" w:rsidR="00E86E7B" w:rsidRPr="00816C4A" w:rsidRDefault="00E86E7B" w:rsidP="00E86E7B">
      <w:pPr>
        <w:pStyle w:val="Heading3"/>
      </w:pPr>
      <w:bookmarkStart w:id="1767" w:name="_Toc3200854"/>
      <w:bookmarkStart w:id="1768" w:name="_Toc20392597"/>
      <w:bookmarkStart w:id="1769" w:name="_Toc27774244"/>
      <w:bookmarkStart w:id="1770" w:name="_Toc36482704"/>
      <w:bookmarkStart w:id="1771" w:name="_Toc36484363"/>
      <w:bookmarkStart w:id="1772" w:name="_Toc44933293"/>
      <w:bookmarkStart w:id="1773" w:name="_Toc50972246"/>
      <w:bookmarkStart w:id="1774" w:name="_Toc57105000"/>
      <w:bookmarkStart w:id="1775" w:name="_Toc193088001"/>
      <w:r w:rsidRPr="00816C4A">
        <w:t>7.3.1</w:t>
      </w:r>
      <w:r w:rsidRPr="00816C4A">
        <w:tab/>
        <w:t>Call Control by USIM</w:t>
      </w:r>
      <w:bookmarkEnd w:id="1767"/>
      <w:bookmarkEnd w:id="1768"/>
      <w:bookmarkEnd w:id="1769"/>
      <w:bookmarkEnd w:id="1770"/>
      <w:bookmarkEnd w:id="1771"/>
      <w:bookmarkEnd w:id="1772"/>
      <w:bookmarkEnd w:id="1773"/>
      <w:bookmarkEnd w:id="1774"/>
      <w:bookmarkEnd w:id="1775"/>
    </w:p>
    <w:p w14:paraId="28C79F3C" w14:textId="77777777" w:rsidR="00E86E7B" w:rsidRPr="00816C4A" w:rsidRDefault="00E86E7B" w:rsidP="00E86E7B">
      <w:pPr>
        <w:pStyle w:val="Heading4"/>
      </w:pPr>
      <w:bookmarkStart w:id="1776" w:name="_Toc3200855"/>
      <w:bookmarkStart w:id="1777" w:name="_Toc20392598"/>
      <w:bookmarkStart w:id="1778" w:name="_Toc27774245"/>
      <w:bookmarkStart w:id="1779" w:name="_Toc36482705"/>
      <w:bookmarkStart w:id="1780" w:name="_Toc36484364"/>
      <w:bookmarkStart w:id="1781" w:name="_Toc44933294"/>
      <w:bookmarkStart w:id="1782" w:name="_Toc50972247"/>
      <w:bookmarkStart w:id="1783" w:name="_Toc57105001"/>
      <w:bookmarkStart w:id="1784" w:name="_Toc193088002"/>
      <w:r w:rsidRPr="00816C4A">
        <w:t>7.3.1.1</w:t>
      </w:r>
      <w:r w:rsidRPr="00816C4A">
        <w:tab/>
        <w:t>Procedure for mobile originated calls</w:t>
      </w:r>
      <w:bookmarkEnd w:id="1776"/>
      <w:bookmarkEnd w:id="1777"/>
      <w:bookmarkEnd w:id="1778"/>
      <w:bookmarkEnd w:id="1779"/>
      <w:bookmarkEnd w:id="1780"/>
      <w:bookmarkEnd w:id="1781"/>
      <w:bookmarkEnd w:id="1782"/>
      <w:bookmarkEnd w:id="1783"/>
      <w:bookmarkEnd w:id="1784"/>
    </w:p>
    <w:p w14:paraId="0D348356" w14:textId="463C4C95"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3413FE" w:rsidRPr="00816C4A">
        <w:t>clause</w:t>
      </w:r>
      <w:r w:rsidR="003413FE">
        <w:t> </w:t>
      </w:r>
      <w:r w:rsidR="003413FE"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94CEF18"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3413FE" w:rsidRPr="00816C4A">
        <w:t>clause</w:t>
      </w:r>
      <w:r w:rsidR="003413FE">
        <w:t> </w:t>
      </w:r>
      <w:r w:rsidR="003413FE"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2587EB86"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3413FE" w:rsidRPr="00816C4A">
        <w:t>clause</w:t>
      </w:r>
      <w:r w:rsidR="003413FE">
        <w:t> </w:t>
      </w:r>
      <w:r w:rsidR="003413FE"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85" w:name="_Toc3200856"/>
      <w:bookmarkStart w:id="1786" w:name="_Toc20392599"/>
      <w:bookmarkStart w:id="1787" w:name="_Toc27774246"/>
      <w:bookmarkStart w:id="1788" w:name="_Toc36482706"/>
      <w:bookmarkStart w:id="1789" w:name="_Toc36484365"/>
      <w:bookmarkStart w:id="1790" w:name="_Toc44933295"/>
      <w:bookmarkStart w:id="1791" w:name="_Toc50972248"/>
      <w:bookmarkStart w:id="1792" w:name="_Toc57105002"/>
      <w:bookmarkStart w:id="1793" w:name="_Toc193088003"/>
      <w:r w:rsidRPr="00816C4A">
        <w:lastRenderedPageBreak/>
        <w:t>7.3.1.2</w:t>
      </w:r>
      <w:r w:rsidRPr="00816C4A">
        <w:tab/>
        <w:t>Procedure for Supplementary Services and USSD</w:t>
      </w:r>
      <w:bookmarkEnd w:id="1785"/>
      <w:bookmarkEnd w:id="1786"/>
      <w:bookmarkEnd w:id="1787"/>
      <w:bookmarkEnd w:id="1788"/>
      <w:bookmarkEnd w:id="1789"/>
      <w:bookmarkEnd w:id="1790"/>
      <w:bookmarkEnd w:id="1791"/>
      <w:bookmarkEnd w:id="1792"/>
      <w:bookmarkEnd w:id="1793"/>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BE59E9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3413FE" w:rsidRPr="00816C4A">
        <w:t>clause</w:t>
      </w:r>
      <w:r w:rsidR="003413FE">
        <w:t> </w:t>
      </w:r>
      <w:r w:rsidR="003413FE"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94" w:name="_Toc3200857"/>
      <w:bookmarkStart w:id="1795" w:name="_Toc20392600"/>
      <w:bookmarkStart w:id="1796" w:name="_Toc27774247"/>
      <w:bookmarkStart w:id="1797" w:name="_Toc36482707"/>
      <w:bookmarkStart w:id="1798" w:name="_Toc36484366"/>
      <w:bookmarkStart w:id="1799" w:name="_Toc44933296"/>
      <w:bookmarkStart w:id="1800" w:name="_Toc50972249"/>
      <w:bookmarkStart w:id="1801" w:name="_Toc57105003"/>
      <w:bookmarkStart w:id="1802" w:name="_Toc193088004"/>
      <w:r w:rsidRPr="00816C4A">
        <w:t>7.3.1.3</w:t>
      </w:r>
      <w:r w:rsidRPr="00816C4A">
        <w:tab/>
        <w:t>Indication to be given to the user</w:t>
      </w:r>
      <w:bookmarkEnd w:id="1794"/>
      <w:bookmarkEnd w:id="1795"/>
      <w:bookmarkEnd w:id="1796"/>
      <w:bookmarkEnd w:id="1797"/>
      <w:bookmarkEnd w:id="1798"/>
      <w:bookmarkEnd w:id="1799"/>
      <w:bookmarkEnd w:id="1800"/>
      <w:bookmarkEnd w:id="1801"/>
      <w:bookmarkEnd w:id="1802"/>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803" w:name="_Toc3200858"/>
      <w:bookmarkStart w:id="1804" w:name="_Toc20392601"/>
      <w:bookmarkStart w:id="1805" w:name="_Toc27774248"/>
      <w:bookmarkStart w:id="1806" w:name="_Toc36482708"/>
      <w:bookmarkStart w:id="1807" w:name="_Toc36484367"/>
      <w:bookmarkStart w:id="1808" w:name="_Toc44933297"/>
      <w:bookmarkStart w:id="1809" w:name="_Toc50972250"/>
      <w:bookmarkStart w:id="1810" w:name="_Toc57105004"/>
      <w:bookmarkStart w:id="1811" w:name="_Toc193088005"/>
      <w:r w:rsidRPr="00816C4A">
        <w:t>7.3.1.4</w:t>
      </w:r>
      <w:r w:rsidRPr="00816C4A">
        <w:tab/>
        <w:t>Interaction with Fixed Dialling Number</w:t>
      </w:r>
      <w:bookmarkEnd w:id="1803"/>
      <w:bookmarkEnd w:id="1804"/>
      <w:bookmarkEnd w:id="1805"/>
      <w:bookmarkEnd w:id="1806"/>
      <w:bookmarkEnd w:id="1807"/>
      <w:bookmarkEnd w:id="1808"/>
      <w:bookmarkEnd w:id="1809"/>
      <w:bookmarkEnd w:id="1810"/>
      <w:bookmarkEnd w:id="1811"/>
    </w:p>
    <w:p w14:paraId="743EDA33" w14:textId="0ED542D1"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0AC016F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.2.97.</w:t>
      </w:r>
    </w:p>
    <w:p w14:paraId="7C5E85DD" w14:textId="77777777" w:rsidR="00E86E7B" w:rsidRPr="00816C4A" w:rsidRDefault="00E86E7B" w:rsidP="00E86E7B">
      <w:pPr>
        <w:pStyle w:val="Heading4"/>
      </w:pPr>
      <w:bookmarkStart w:id="1812" w:name="_Toc3200859"/>
      <w:bookmarkStart w:id="1813" w:name="_Toc20392602"/>
      <w:bookmarkStart w:id="1814" w:name="_Toc27774249"/>
      <w:bookmarkStart w:id="1815" w:name="_Toc36482709"/>
      <w:bookmarkStart w:id="1816" w:name="_Toc36484368"/>
      <w:bookmarkStart w:id="1817" w:name="_Toc44933298"/>
      <w:bookmarkStart w:id="1818" w:name="_Toc50972251"/>
      <w:bookmarkStart w:id="1819" w:name="_Toc57105005"/>
      <w:bookmarkStart w:id="1820" w:name="_Toc193088006"/>
      <w:r w:rsidRPr="00816C4A">
        <w:lastRenderedPageBreak/>
        <w:t>7.3.1.5</w:t>
      </w:r>
      <w:r w:rsidRPr="00816C4A">
        <w:tab/>
        <w:t>Support of Barred Dialling Number (BDN) service</w:t>
      </w:r>
      <w:bookmarkEnd w:id="1812"/>
      <w:bookmarkEnd w:id="1813"/>
      <w:bookmarkEnd w:id="1814"/>
      <w:bookmarkEnd w:id="1815"/>
      <w:bookmarkEnd w:id="1816"/>
      <w:bookmarkEnd w:id="1817"/>
      <w:bookmarkEnd w:id="1818"/>
      <w:bookmarkEnd w:id="1819"/>
      <w:bookmarkEnd w:id="1820"/>
    </w:p>
    <w:p w14:paraId="5142605A" w14:textId="5E17B2DB"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18A361BE"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.2.98.</w:t>
      </w:r>
    </w:p>
    <w:p w14:paraId="67A931F9" w14:textId="13517154" w:rsidR="00E86E7B" w:rsidRPr="00816C4A" w:rsidRDefault="00E86E7B" w:rsidP="00E86E7B">
      <w:pPr>
        <w:pStyle w:val="Heading4"/>
      </w:pPr>
      <w:bookmarkStart w:id="1821" w:name="_Toc3200860"/>
      <w:bookmarkStart w:id="1822" w:name="_Toc20392603"/>
      <w:bookmarkStart w:id="1823" w:name="_Toc27774250"/>
      <w:bookmarkStart w:id="1824" w:name="_Toc36482710"/>
      <w:bookmarkStart w:id="1825" w:name="_Toc36484369"/>
      <w:bookmarkStart w:id="1826" w:name="_Toc44933299"/>
      <w:bookmarkStart w:id="1827" w:name="_Toc50972252"/>
      <w:bookmarkStart w:id="1828" w:name="_Toc57105006"/>
      <w:bookmarkStart w:id="1829" w:name="_Toc193088007"/>
      <w:r w:rsidRPr="00816C4A">
        <w:t>7.3.1.6</w:t>
      </w:r>
      <w:r w:rsidRPr="00816C4A">
        <w:tab/>
        <w:t>Structure of ENVELOPE (CALL CONTROL)</w:t>
      </w:r>
      <w:bookmarkEnd w:id="1821"/>
      <w:bookmarkEnd w:id="1822"/>
      <w:bookmarkEnd w:id="1823"/>
      <w:bookmarkEnd w:id="1824"/>
      <w:bookmarkEnd w:id="1825"/>
      <w:bookmarkEnd w:id="1826"/>
      <w:bookmarkEnd w:id="1827"/>
      <w:bookmarkEnd w:id="1828"/>
      <w:bookmarkEnd w:id="1829"/>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641F4AEF"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3413FE" w:rsidRPr="00816C4A">
        <w:t>TS</w:t>
      </w:r>
      <w:r w:rsidR="003413FE">
        <w:t> </w:t>
      </w:r>
      <w:r w:rsidR="003413FE" w:rsidRPr="00816C4A">
        <w:t>2</w:t>
      </w:r>
      <w:r w:rsidRPr="00816C4A">
        <w:t>4.008</w:t>
      </w:r>
      <w:r w:rsidR="003413FE">
        <w:t> </w:t>
      </w:r>
      <w:r w:rsidR="003413FE" w:rsidRPr="00816C4A">
        <w:t>[</w:t>
      </w:r>
      <w:r w:rsidRPr="00816C4A">
        <w:t xml:space="preserve">9] to avoid that the UE sends a value of any of these parameters that is not compliant to </w:t>
      </w:r>
      <w:r w:rsidR="003413FE" w:rsidRPr="00816C4A">
        <w:t>TS</w:t>
      </w:r>
      <w:r w:rsidR="003413FE">
        <w:t> </w:t>
      </w:r>
      <w:r w:rsidR="003413FE" w:rsidRPr="00816C4A">
        <w:t>2</w:t>
      </w:r>
      <w:r w:rsidRPr="00816C4A">
        <w:t>4.008</w:t>
      </w:r>
      <w:r w:rsidR="003413FE">
        <w:t> </w:t>
      </w:r>
      <w:r w:rsidR="003413FE" w:rsidRPr="00816C4A">
        <w:t>[</w:t>
      </w:r>
      <w:r w:rsidRPr="00816C4A">
        <w:t>9];</w:t>
      </w:r>
    </w:p>
    <w:p w14:paraId="2A9A6889" w14:textId="67D91DDA" w:rsidR="00E86E7B" w:rsidRPr="00816C4A" w:rsidRDefault="00E86E7B" w:rsidP="00E86E7B">
      <w:pPr>
        <w:pStyle w:val="B2"/>
        <w:ind w:left="568"/>
      </w:pPr>
      <w:r w:rsidRPr="00816C4A">
        <w:tab/>
        <w:t xml:space="preserve">for an EPS PDN connection activation, the PDN Connectivity Request parameters are used, as defined in </w:t>
      </w:r>
      <w:r w:rsidR="003413FE" w:rsidRPr="00816C4A">
        <w:t>TS</w:t>
      </w:r>
      <w:r w:rsidR="003413FE">
        <w:t> </w:t>
      </w:r>
      <w:r w:rsidR="003413FE" w:rsidRPr="00816C4A">
        <w:t>2</w:t>
      </w:r>
      <w:r w:rsidRPr="00816C4A">
        <w:t>4.301</w:t>
      </w:r>
      <w:r w:rsidR="003413FE">
        <w:t> </w:t>
      </w:r>
      <w:r w:rsidR="003413FE"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457383E9"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3413FE" w:rsidRPr="00816C4A">
        <w:t>TS</w:t>
      </w:r>
      <w:r w:rsidR="003413FE">
        <w:t> </w:t>
      </w:r>
      <w:r w:rsidR="003413FE" w:rsidRPr="00816C4A">
        <w:t>2</w:t>
      </w:r>
      <w:r w:rsidRPr="00816C4A">
        <w:t>4.301</w:t>
      </w:r>
      <w:r w:rsidR="003413FE">
        <w:t> </w:t>
      </w:r>
      <w:r w:rsidR="003413FE" w:rsidRPr="00816C4A">
        <w:t>[</w:t>
      </w:r>
      <w:r w:rsidRPr="00816C4A">
        <w:t xml:space="preserve">46] to avoid that the UE sends a value of any of these parameters that is not compliant to </w:t>
      </w:r>
      <w:r w:rsidR="003413FE" w:rsidRPr="00816C4A">
        <w:t>TS</w:t>
      </w:r>
      <w:r w:rsidR="003413FE">
        <w:t> </w:t>
      </w:r>
      <w:r w:rsidR="003413FE" w:rsidRPr="00816C4A">
        <w:t>2</w:t>
      </w:r>
      <w:r w:rsidRPr="00816C4A">
        <w:t>4.301</w:t>
      </w:r>
      <w:r w:rsidR="003413FE">
        <w:t> </w:t>
      </w:r>
      <w:r w:rsidR="003413FE" w:rsidRPr="00816C4A">
        <w:t>[</w:t>
      </w:r>
      <w:r w:rsidRPr="00816C4A">
        <w:t>46];</w:t>
      </w:r>
    </w:p>
    <w:p w14:paraId="252040D4" w14:textId="246B54F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3413FE" w:rsidRPr="00816C4A">
        <w:t>TS</w:t>
      </w:r>
      <w:r w:rsidR="003413FE">
        <w:t> </w:t>
      </w:r>
      <w:r w:rsidR="003413FE"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06A93F23"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3413FE" w:rsidRPr="00816C4A">
        <w:t>TS</w:t>
      </w:r>
      <w:r w:rsidR="003413FE">
        <w:t> </w:t>
      </w:r>
      <w:r w:rsidR="003413FE" w:rsidRPr="00816C4A">
        <w:t>2</w:t>
      </w:r>
      <w:r w:rsidRPr="00816C4A">
        <w:t>4.501</w:t>
      </w:r>
      <w:r w:rsidR="003413FE">
        <w:t> </w:t>
      </w:r>
      <w:r w:rsidR="003413FE"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5F00D11C"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30" w:name="_Toc3200861"/>
      <w:bookmarkStart w:id="1831" w:name="_Toc20392604"/>
      <w:bookmarkStart w:id="1832" w:name="_Toc27774251"/>
      <w:bookmarkStart w:id="1833" w:name="_Toc36482711"/>
      <w:bookmarkStart w:id="1834" w:name="_Toc36484370"/>
      <w:bookmarkStart w:id="1835" w:name="_Toc44933300"/>
      <w:bookmarkStart w:id="1836" w:name="_Toc50972253"/>
      <w:bookmarkStart w:id="1837" w:name="_Toc57105007"/>
      <w:bookmarkStart w:id="1838" w:name="_Toc193088008"/>
      <w:r w:rsidRPr="00816C4A">
        <w:t>7.3.1.7</w:t>
      </w:r>
      <w:r w:rsidRPr="00816C4A">
        <w:tab/>
        <w:t>Procedure for PDP Context Activation</w:t>
      </w:r>
      <w:bookmarkEnd w:id="1830"/>
      <w:bookmarkEnd w:id="1831"/>
      <w:bookmarkEnd w:id="1832"/>
      <w:bookmarkEnd w:id="1833"/>
      <w:bookmarkEnd w:id="1834"/>
      <w:bookmarkEnd w:id="1835"/>
      <w:bookmarkEnd w:id="1836"/>
      <w:bookmarkEnd w:id="1837"/>
      <w:bookmarkEnd w:id="1838"/>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9" w:name="_Toc3200862"/>
      <w:bookmarkStart w:id="1840" w:name="_Toc20392605"/>
      <w:bookmarkStart w:id="1841" w:name="_Toc27774252"/>
      <w:bookmarkStart w:id="1842" w:name="_Toc36482712"/>
      <w:bookmarkStart w:id="1843" w:name="_Toc36484371"/>
      <w:bookmarkStart w:id="1844" w:name="_Toc44933301"/>
      <w:bookmarkStart w:id="1845" w:name="_Toc50972254"/>
      <w:bookmarkStart w:id="1846" w:name="_Toc57105008"/>
      <w:bookmarkStart w:id="1847" w:name="_Toc193088009"/>
      <w:r w:rsidRPr="00816C4A">
        <w:lastRenderedPageBreak/>
        <w:t>7.3.1.8</w:t>
      </w:r>
      <w:r w:rsidRPr="00816C4A">
        <w:tab/>
        <w:t>Procedure for EPS PDN connection Activation</w:t>
      </w:r>
      <w:bookmarkEnd w:id="1839"/>
      <w:bookmarkEnd w:id="1840"/>
      <w:bookmarkEnd w:id="1841"/>
      <w:bookmarkEnd w:id="1842"/>
      <w:bookmarkEnd w:id="1843"/>
      <w:bookmarkEnd w:id="1844"/>
      <w:bookmarkEnd w:id="1845"/>
      <w:bookmarkEnd w:id="1846"/>
      <w:bookmarkEnd w:id="1847"/>
    </w:p>
    <w:p w14:paraId="44C7E815" w14:textId="69D270C0"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3413FE" w:rsidRPr="00816C4A">
        <w:t>TS</w:t>
      </w:r>
      <w:r w:rsidR="003413FE">
        <w:t> </w:t>
      </w:r>
      <w:r w:rsidR="003413FE" w:rsidRPr="00816C4A">
        <w:t>2</w:t>
      </w:r>
      <w:r w:rsidRPr="00816C4A">
        <w:t>4.301</w:t>
      </w:r>
      <w:r w:rsidR="003413FE">
        <w:t> </w:t>
      </w:r>
      <w:r w:rsidR="003413FE"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8" w:name="_Toc3200863"/>
      <w:bookmarkStart w:id="1849" w:name="_Toc20392606"/>
      <w:bookmarkStart w:id="1850" w:name="_Toc27774253"/>
      <w:bookmarkStart w:id="1851" w:name="_Toc36482713"/>
      <w:bookmarkStart w:id="1852" w:name="_Toc36484372"/>
      <w:bookmarkStart w:id="1853" w:name="_Toc44933302"/>
      <w:bookmarkStart w:id="1854" w:name="_Toc50972255"/>
      <w:bookmarkStart w:id="1855" w:name="_Toc57105009"/>
      <w:bookmarkStart w:id="1856" w:name="_Toc193088010"/>
      <w:r w:rsidRPr="00816C4A">
        <w:t>7.3.1.9</w:t>
      </w:r>
      <w:r w:rsidRPr="00816C4A">
        <w:tab/>
        <w:t>Procedure for IMS communications establishment</w:t>
      </w:r>
      <w:bookmarkEnd w:id="1848"/>
      <w:bookmarkEnd w:id="1849"/>
      <w:bookmarkEnd w:id="1850"/>
      <w:bookmarkEnd w:id="1851"/>
      <w:bookmarkEnd w:id="1852"/>
      <w:bookmarkEnd w:id="1853"/>
      <w:bookmarkEnd w:id="1854"/>
      <w:bookmarkEnd w:id="1855"/>
      <w:bookmarkEnd w:id="1856"/>
    </w:p>
    <w:p w14:paraId="464071F5" w14:textId="294445F3"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3413FE">
        <w:t> </w:t>
      </w:r>
      <w:r w:rsidR="003413FE"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3978114" w:rsidR="00E86E7B" w:rsidRPr="00816C4A" w:rsidRDefault="00E86E7B" w:rsidP="00E86E7B">
      <w:pPr>
        <w:keepNext/>
        <w:keepLines/>
      </w:pPr>
      <w:r w:rsidRPr="00816C4A">
        <w:t>This procedure replaces the call control by USIM using the Address TLV (</w:t>
      </w:r>
      <w:r w:rsidR="003413FE" w:rsidRPr="00816C4A">
        <w:t>clause</w:t>
      </w:r>
      <w:r w:rsidR="003413FE">
        <w:t> </w:t>
      </w:r>
      <w:r w:rsidR="003413FE"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7" w:name="_Toc3200864"/>
      <w:bookmarkStart w:id="1858" w:name="_Toc20392607"/>
      <w:bookmarkStart w:id="1859" w:name="_Toc27774254"/>
      <w:bookmarkStart w:id="1860" w:name="_Toc36482714"/>
      <w:bookmarkStart w:id="1861" w:name="_Toc36484373"/>
      <w:bookmarkStart w:id="1862" w:name="_Toc44933303"/>
      <w:bookmarkStart w:id="1863" w:name="_Toc50972256"/>
      <w:bookmarkStart w:id="1864" w:name="_Toc57105010"/>
      <w:bookmarkStart w:id="1865" w:name="_Toc193088011"/>
      <w:r w:rsidRPr="00816C4A">
        <w:t>7.3.1.10</w:t>
      </w:r>
      <w:r w:rsidRPr="00816C4A">
        <w:tab/>
        <w:t>Procedure for PDU session establishment</w:t>
      </w:r>
      <w:bookmarkEnd w:id="1857"/>
      <w:bookmarkEnd w:id="1858"/>
      <w:bookmarkEnd w:id="1859"/>
      <w:bookmarkEnd w:id="1860"/>
      <w:bookmarkEnd w:id="1861"/>
      <w:bookmarkEnd w:id="1862"/>
      <w:bookmarkEnd w:id="1863"/>
      <w:bookmarkEnd w:id="1864"/>
      <w:bookmarkEnd w:id="1865"/>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6" w:name="_Toc3200865"/>
      <w:bookmarkStart w:id="1867" w:name="_Toc20392608"/>
      <w:bookmarkStart w:id="1868" w:name="_Toc27774255"/>
      <w:bookmarkStart w:id="1869" w:name="_Toc36482715"/>
      <w:bookmarkStart w:id="1870" w:name="_Toc36484374"/>
      <w:bookmarkStart w:id="1871" w:name="_Toc44933304"/>
      <w:bookmarkStart w:id="1872" w:name="_Toc50972257"/>
      <w:bookmarkStart w:id="1873" w:name="_Toc57105011"/>
      <w:bookmarkStart w:id="1874" w:name="_Toc193088012"/>
      <w:r w:rsidRPr="00816C4A">
        <w:t>7.3.2</w:t>
      </w:r>
      <w:r w:rsidRPr="00816C4A">
        <w:tab/>
        <w:t>MO Short Message Control by USIM</w:t>
      </w:r>
      <w:bookmarkEnd w:id="1866"/>
      <w:bookmarkEnd w:id="1867"/>
      <w:bookmarkEnd w:id="1868"/>
      <w:bookmarkEnd w:id="1869"/>
      <w:bookmarkEnd w:id="1870"/>
      <w:bookmarkEnd w:id="1871"/>
      <w:bookmarkEnd w:id="1872"/>
      <w:bookmarkEnd w:id="1873"/>
      <w:bookmarkEnd w:id="1874"/>
    </w:p>
    <w:p w14:paraId="1E560990" w14:textId="77777777" w:rsidR="00E86E7B" w:rsidRPr="00816C4A" w:rsidRDefault="00E86E7B" w:rsidP="00E86E7B">
      <w:pPr>
        <w:pStyle w:val="Heading4"/>
      </w:pPr>
      <w:bookmarkStart w:id="1875" w:name="_Toc3200866"/>
      <w:bookmarkStart w:id="1876" w:name="_Toc20392609"/>
      <w:bookmarkStart w:id="1877" w:name="_Toc27774256"/>
      <w:bookmarkStart w:id="1878" w:name="_Toc36482716"/>
      <w:bookmarkStart w:id="1879" w:name="_Toc36484375"/>
      <w:bookmarkStart w:id="1880" w:name="_Toc44933305"/>
      <w:bookmarkStart w:id="1881" w:name="_Toc50972258"/>
      <w:bookmarkStart w:id="1882" w:name="_Toc57105012"/>
      <w:bookmarkStart w:id="1883" w:name="_Toc193088013"/>
      <w:r w:rsidRPr="00816C4A">
        <w:t>7.3.2.1</w:t>
      </w:r>
      <w:r w:rsidRPr="00816C4A">
        <w:tab/>
        <w:t>Description</w:t>
      </w:r>
      <w:bookmarkEnd w:id="1875"/>
      <w:bookmarkEnd w:id="1876"/>
      <w:bookmarkEnd w:id="1877"/>
      <w:bookmarkEnd w:id="1878"/>
      <w:bookmarkEnd w:id="1879"/>
      <w:bookmarkEnd w:id="1880"/>
      <w:bookmarkEnd w:id="1881"/>
      <w:bookmarkEnd w:id="1882"/>
      <w:bookmarkEnd w:id="1883"/>
    </w:p>
    <w:p w14:paraId="65B99C12" w14:textId="5DF11CE1" w:rsidR="00E86E7B" w:rsidRPr="00816C4A" w:rsidRDefault="00E86E7B" w:rsidP="00E86E7B">
      <w:r w:rsidRPr="00816C4A">
        <w:t xml:space="preserve">If the service "MO Short Message Control" is available in the USIM Service Table (see </w:t>
      </w:r>
      <w:r w:rsidR="003413FE" w:rsidRPr="00816C4A">
        <w:t>TS</w:t>
      </w:r>
      <w:r w:rsidR="003413FE">
        <w:t> </w:t>
      </w:r>
      <w:r w:rsidR="003413FE"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84" w:name="_Toc3200867"/>
      <w:bookmarkStart w:id="1885" w:name="_Toc20392610"/>
      <w:bookmarkStart w:id="1886" w:name="_Toc27774257"/>
      <w:bookmarkStart w:id="1887" w:name="_Toc36482717"/>
      <w:bookmarkStart w:id="1888" w:name="_Toc36484376"/>
      <w:bookmarkStart w:id="1889" w:name="_Toc44933306"/>
      <w:bookmarkStart w:id="1890" w:name="_Toc50972259"/>
      <w:bookmarkStart w:id="1891" w:name="_Toc57105013"/>
      <w:bookmarkStart w:id="1892" w:name="_Toc193088014"/>
      <w:r w:rsidRPr="00816C4A">
        <w:t>7.3.2.2</w:t>
      </w:r>
      <w:r w:rsidRPr="00816C4A">
        <w:tab/>
        <w:t>Structure of ENVELOPE (MO SHORT MESSAGE CONTROL)</w:t>
      </w:r>
      <w:bookmarkEnd w:id="1884"/>
      <w:bookmarkEnd w:id="1885"/>
      <w:bookmarkEnd w:id="1886"/>
      <w:bookmarkEnd w:id="1887"/>
      <w:bookmarkEnd w:id="1888"/>
      <w:bookmarkEnd w:id="1889"/>
      <w:bookmarkEnd w:id="1890"/>
      <w:bookmarkEnd w:id="1891"/>
      <w:bookmarkEnd w:id="1892"/>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0C98221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.3.2.3.</w:t>
      </w:r>
    </w:p>
    <w:p w14:paraId="3DADBAD9" w14:textId="77777777" w:rsidR="00E86E7B" w:rsidRPr="00816C4A" w:rsidRDefault="00E86E7B" w:rsidP="00E86E7B">
      <w:pPr>
        <w:pStyle w:val="Heading4"/>
      </w:pPr>
      <w:bookmarkStart w:id="1893" w:name="_Toc3200868"/>
      <w:bookmarkStart w:id="1894" w:name="_Toc20392611"/>
      <w:bookmarkStart w:id="1895" w:name="_Toc27774258"/>
      <w:bookmarkStart w:id="1896" w:name="_Toc36482718"/>
      <w:bookmarkStart w:id="1897" w:name="_Toc36484377"/>
      <w:bookmarkStart w:id="1898" w:name="_Toc44933307"/>
      <w:bookmarkStart w:id="1899" w:name="_Toc50972260"/>
      <w:bookmarkStart w:id="1900" w:name="_Toc57105014"/>
      <w:bookmarkStart w:id="1901" w:name="_Toc193088015"/>
      <w:r w:rsidRPr="00816C4A">
        <w:t>7.3.2.3</w:t>
      </w:r>
      <w:r w:rsidRPr="00816C4A">
        <w:tab/>
        <w:t>Indication to be given to the user</w:t>
      </w:r>
      <w:bookmarkEnd w:id="1893"/>
      <w:bookmarkEnd w:id="1894"/>
      <w:bookmarkEnd w:id="1895"/>
      <w:bookmarkEnd w:id="1896"/>
      <w:bookmarkEnd w:id="1897"/>
      <w:bookmarkEnd w:id="1898"/>
      <w:bookmarkEnd w:id="1899"/>
      <w:bookmarkEnd w:id="1900"/>
      <w:bookmarkEnd w:id="1901"/>
    </w:p>
    <w:p w14:paraId="4CE5F1B8" w14:textId="33C4A46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3413FE" w:rsidRPr="00816C4A">
        <w:t>clause</w:t>
      </w:r>
      <w:r w:rsidR="003413FE">
        <w:t> </w:t>
      </w:r>
      <w:r w:rsidR="003413FE" w:rsidRPr="00816C4A">
        <w:t>7</w:t>
      </w:r>
      <w:r w:rsidRPr="00816C4A">
        <w:t>.3.1.3 relative to call control by USIM.</w:t>
      </w:r>
    </w:p>
    <w:p w14:paraId="2C770659" w14:textId="77777777" w:rsidR="00E86E7B" w:rsidRPr="00816C4A" w:rsidRDefault="00E86E7B" w:rsidP="00E86E7B">
      <w:pPr>
        <w:pStyle w:val="Heading4"/>
      </w:pPr>
      <w:bookmarkStart w:id="1902" w:name="_Toc3200869"/>
      <w:bookmarkStart w:id="1903" w:name="_Toc20392612"/>
      <w:bookmarkStart w:id="1904" w:name="_Toc27774259"/>
      <w:bookmarkStart w:id="1905" w:name="_Toc36482719"/>
      <w:bookmarkStart w:id="1906" w:name="_Toc36484378"/>
      <w:bookmarkStart w:id="1907" w:name="_Toc44933308"/>
      <w:bookmarkStart w:id="1908" w:name="_Toc50972261"/>
      <w:bookmarkStart w:id="1909" w:name="_Toc57105015"/>
      <w:bookmarkStart w:id="1910" w:name="_Toc193088016"/>
      <w:r w:rsidRPr="00816C4A">
        <w:t>7.3.2.4</w:t>
      </w:r>
      <w:r w:rsidRPr="00816C4A">
        <w:tab/>
        <w:t>Interaction with Fixed Dialling Number</w:t>
      </w:r>
      <w:bookmarkEnd w:id="1902"/>
      <w:bookmarkEnd w:id="1903"/>
      <w:bookmarkEnd w:id="1904"/>
      <w:bookmarkEnd w:id="1905"/>
      <w:bookmarkEnd w:id="1906"/>
      <w:bookmarkEnd w:id="1907"/>
      <w:bookmarkEnd w:id="1908"/>
      <w:bookmarkEnd w:id="1909"/>
      <w:bookmarkEnd w:id="1910"/>
    </w:p>
    <w:p w14:paraId="6D3B4A63" w14:textId="69AF82E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3413FE" w:rsidRPr="00816C4A">
        <w:t>clause</w:t>
      </w:r>
      <w:r w:rsidR="003413FE">
        <w:t> </w:t>
      </w:r>
      <w:r w:rsidR="003413FE"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11" w:name="_Toc3200870"/>
      <w:bookmarkStart w:id="1912" w:name="_Toc20392613"/>
      <w:bookmarkStart w:id="1913" w:name="_Toc27774260"/>
      <w:bookmarkStart w:id="1914" w:name="_Toc36482720"/>
      <w:bookmarkStart w:id="1915" w:name="_Toc36484379"/>
      <w:bookmarkStart w:id="1916" w:name="_Toc44933309"/>
      <w:bookmarkStart w:id="1917" w:name="_Toc50972262"/>
      <w:bookmarkStart w:id="1918" w:name="_Toc57105016"/>
      <w:bookmarkStart w:id="1919" w:name="_Toc193088017"/>
      <w:r w:rsidRPr="00816C4A">
        <w:t>7.4</w:t>
      </w:r>
      <w:r w:rsidRPr="00816C4A">
        <w:tab/>
        <w:t>Timer Expiration</w:t>
      </w:r>
      <w:bookmarkEnd w:id="1911"/>
      <w:bookmarkEnd w:id="1912"/>
      <w:bookmarkEnd w:id="1913"/>
      <w:bookmarkEnd w:id="1914"/>
      <w:bookmarkEnd w:id="1915"/>
      <w:bookmarkEnd w:id="1916"/>
      <w:bookmarkEnd w:id="1917"/>
      <w:bookmarkEnd w:id="1918"/>
      <w:bookmarkEnd w:id="1919"/>
    </w:p>
    <w:p w14:paraId="542EC66F" w14:textId="1AF106FB"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.4.</w:t>
      </w:r>
    </w:p>
    <w:p w14:paraId="217F7CAC" w14:textId="77777777" w:rsidR="00E86E7B" w:rsidRPr="00816C4A" w:rsidRDefault="00E86E7B" w:rsidP="00E86E7B">
      <w:pPr>
        <w:pStyle w:val="Heading2"/>
      </w:pPr>
      <w:bookmarkStart w:id="1920" w:name="_Toc3200871"/>
      <w:bookmarkStart w:id="1921" w:name="_Toc20392614"/>
      <w:bookmarkStart w:id="1922" w:name="_Toc27774261"/>
      <w:bookmarkStart w:id="1923" w:name="_Toc36482721"/>
      <w:bookmarkStart w:id="1924" w:name="_Toc36484380"/>
      <w:bookmarkStart w:id="1925" w:name="_Toc44933310"/>
      <w:bookmarkStart w:id="1926" w:name="_Toc50972263"/>
      <w:bookmarkStart w:id="1927" w:name="_Toc57105017"/>
      <w:bookmarkStart w:id="1928" w:name="_Toc193088018"/>
      <w:r w:rsidRPr="00816C4A">
        <w:t>7.5</w:t>
      </w:r>
      <w:r w:rsidRPr="00816C4A">
        <w:tab/>
        <w:t>Event download</w:t>
      </w:r>
      <w:bookmarkEnd w:id="1920"/>
      <w:bookmarkEnd w:id="1921"/>
      <w:bookmarkEnd w:id="1922"/>
      <w:bookmarkEnd w:id="1923"/>
      <w:bookmarkEnd w:id="1924"/>
      <w:bookmarkEnd w:id="1925"/>
      <w:bookmarkEnd w:id="1926"/>
      <w:bookmarkEnd w:id="1927"/>
      <w:bookmarkEnd w:id="1928"/>
    </w:p>
    <w:p w14:paraId="32DE9EFD" w14:textId="31E9ED5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46D21EC9"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3413FE" w:rsidRPr="00AB13AD">
        <w:t>TS</w:t>
      </w:r>
      <w:r w:rsidR="003413FE">
        <w:t> </w:t>
      </w:r>
      <w:r w:rsidR="003413FE" w:rsidRPr="00AB13AD">
        <w:t>2</w:t>
      </w:r>
      <w:r w:rsidRPr="00AB13AD">
        <w:t>4.301</w:t>
      </w:r>
      <w:r w:rsidR="003413FE">
        <w:t> </w:t>
      </w:r>
      <w:r w:rsidR="003413FE" w:rsidRPr="00AB13AD">
        <w:t>[</w:t>
      </w:r>
      <w:r w:rsidRPr="00AB13AD">
        <w:t>46] for E-UTRAN</w:t>
      </w:r>
      <w:r>
        <w:t xml:space="preserve">/Satellite E-UTRAN and </w:t>
      </w:r>
      <w:r w:rsidRPr="00EF7705">
        <w:t>5GMM-IDLE</w:t>
      </w:r>
      <w:r w:rsidRPr="00183E98">
        <w:t xml:space="preserve"> </w:t>
      </w:r>
      <w:r>
        <w:t xml:space="preserve">state as defined in </w:t>
      </w:r>
      <w:r w:rsidR="003413FE">
        <w:t>TS 2</w:t>
      </w:r>
      <w:r>
        <w:t>4.501</w:t>
      </w:r>
      <w:r w:rsidR="003413FE">
        <w:t> [</w:t>
      </w:r>
      <w:r>
        <w:t>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9" w:name="_Toc3200872"/>
      <w:bookmarkStart w:id="1930" w:name="_Toc20392615"/>
      <w:bookmarkStart w:id="1931" w:name="_Toc27774262"/>
      <w:bookmarkStart w:id="1932" w:name="_Toc36482722"/>
      <w:bookmarkStart w:id="1933" w:name="_Toc36484381"/>
      <w:bookmarkStart w:id="1934" w:name="_Toc44933311"/>
      <w:bookmarkStart w:id="1935" w:name="_Toc50972264"/>
      <w:bookmarkStart w:id="1936" w:name="_Toc57105018"/>
      <w:bookmarkStart w:id="1937" w:name="_Toc193088019"/>
      <w:r w:rsidRPr="00816C4A">
        <w:t>7.5.1</w:t>
      </w:r>
      <w:r w:rsidRPr="00816C4A">
        <w:tab/>
        <w:t>(I-)WLAN Access status event</w:t>
      </w:r>
      <w:bookmarkEnd w:id="1929"/>
      <w:bookmarkEnd w:id="1930"/>
      <w:bookmarkEnd w:id="1931"/>
      <w:bookmarkEnd w:id="1932"/>
      <w:bookmarkEnd w:id="1933"/>
      <w:bookmarkEnd w:id="1934"/>
      <w:bookmarkEnd w:id="1935"/>
      <w:bookmarkEnd w:id="1936"/>
      <w:bookmarkEnd w:id="1937"/>
    </w:p>
    <w:p w14:paraId="448AE16F" w14:textId="77777777" w:rsidR="00E86E7B" w:rsidRPr="00816C4A" w:rsidRDefault="00E86E7B" w:rsidP="00E86E7B">
      <w:pPr>
        <w:pStyle w:val="Heading4"/>
      </w:pPr>
      <w:bookmarkStart w:id="1938" w:name="_Toc3200873"/>
      <w:bookmarkStart w:id="1939" w:name="_Toc20392616"/>
      <w:bookmarkStart w:id="1940" w:name="_Toc27774263"/>
      <w:bookmarkStart w:id="1941" w:name="_Toc36482723"/>
      <w:bookmarkStart w:id="1942" w:name="_Toc36484382"/>
      <w:bookmarkStart w:id="1943" w:name="_Toc44933312"/>
      <w:bookmarkStart w:id="1944" w:name="_Toc50972265"/>
      <w:bookmarkStart w:id="1945" w:name="_Toc57105019"/>
      <w:bookmarkStart w:id="1946" w:name="_Toc193088020"/>
      <w:r w:rsidRPr="00816C4A">
        <w:t>7.5.1.1</w:t>
      </w:r>
      <w:r w:rsidRPr="00816C4A">
        <w:tab/>
        <w:t>Procedure</w:t>
      </w:r>
      <w:bookmarkEnd w:id="1938"/>
      <w:bookmarkEnd w:id="1939"/>
      <w:bookmarkEnd w:id="1940"/>
      <w:bookmarkEnd w:id="1941"/>
      <w:bookmarkEnd w:id="1942"/>
      <w:bookmarkEnd w:id="1943"/>
      <w:bookmarkEnd w:id="1944"/>
      <w:bookmarkEnd w:id="1945"/>
      <w:bookmarkEnd w:id="1946"/>
    </w:p>
    <w:p w14:paraId="1EF73DF6" w14:textId="30B63E6D" w:rsidR="00E86E7B" w:rsidRPr="00816C4A" w:rsidRDefault="00E86E7B" w:rsidP="00E86E7B">
      <w:pPr>
        <w:keepLines/>
      </w:pPr>
      <w:r w:rsidRPr="00816C4A">
        <w:t xml:space="preserve">If the (I-)WLAN Access Status event is part of the current event list (as set up by the last SET UP EVENT LIST command, see </w:t>
      </w:r>
      <w:r w:rsidR="003413FE" w:rsidRPr="00816C4A">
        <w:t>clause</w:t>
      </w:r>
      <w:r w:rsidR="003413FE">
        <w:t> </w:t>
      </w:r>
      <w:r w:rsidR="003413FE"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3413FE" w:rsidRPr="00816C4A">
        <w:t>clause</w:t>
      </w:r>
      <w:r w:rsidR="003413FE">
        <w:t> </w:t>
      </w:r>
      <w:r w:rsidR="003413FE" w:rsidRPr="00816C4A">
        <w:t>7</w:t>
      </w:r>
      <w:r w:rsidRPr="00816C4A">
        <w:t>.5.1.2.</w:t>
      </w:r>
    </w:p>
    <w:p w14:paraId="0E10C9A8" w14:textId="77777777" w:rsidR="00E86E7B" w:rsidRPr="00816C4A" w:rsidRDefault="00E86E7B" w:rsidP="00E86E7B">
      <w:pPr>
        <w:pStyle w:val="Heading4"/>
      </w:pPr>
      <w:bookmarkStart w:id="1947" w:name="_Toc3200874"/>
      <w:bookmarkStart w:id="1948" w:name="_Toc20392617"/>
      <w:bookmarkStart w:id="1949" w:name="_Toc27774264"/>
      <w:bookmarkStart w:id="1950" w:name="_Toc36482724"/>
      <w:bookmarkStart w:id="1951" w:name="_Toc36484383"/>
      <w:bookmarkStart w:id="1952" w:name="_Toc44933313"/>
      <w:bookmarkStart w:id="1953" w:name="_Toc50972266"/>
      <w:bookmarkStart w:id="1954" w:name="_Toc57105020"/>
      <w:bookmarkStart w:id="1955" w:name="_Toc193088021"/>
      <w:r w:rsidRPr="00816C4A">
        <w:t>7.5.1.2</w:t>
      </w:r>
      <w:r w:rsidRPr="00816C4A">
        <w:tab/>
        <w:t>Structure of ENVELOPE (EVENT DOWNLOAD – (I-)WLAN Access Status)</w:t>
      </w:r>
      <w:bookmarkEnd w:id="1947"/>
      <w:bookmarkEnd w:id="1948"/>
      <w:bookmarkEnd w:id="1949"/>
      <w:bookmarkEnd w:id="1950"/>
      <w:bookmarkEnd w:id="1951"/>
      <w:bookmarkEnd w:id="1952"/>
      <w:bookmarkEnd w:id="1953"/>
      <w:bookmarkEnd w:id="1954"/>
      <w:bookmarkEnd w:id="1955"/>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6" w:name="_Toc3200875"/>
      <w:bookmarkStart w:id="1957" w:name="_Toc20392618"/>
      <w:bookmarkStart w:id="1958" w:name="_Toc27774265"/>
      <w:bookmarkStart w:id="1959" w:name="_Toc36482725"/>
      <w:bookmarkStart w:id="1960" w:name="_Toc36484384"/>
      <w:bookmarkStart w:id="1961" w:name="_Toc44933314"/>
      <w:bookmarkStart w:id="1962" w:name="_Toc50972267"/>
      <w:bookmarkStart w:id="1963" w:name="_Toc57105021"/>
      <w:bookmarkStart w:id="1964" w:name="_Toc193088022"/>
      <w:r w:rsidRPr="00816C4A">
        <w:t>7.5.1A</w:t>
      </w:r>
      <w:r w:rsidRPr="00816C4A">
        <w:tab/>
        <w:t>MT Call event</w:t>
      </w:r>
      <w:bookmarkEnd w:id="1956"/>
      <w:bookmarkEnd w:id="1957"/>
      <w:bookmarkEnd w:id="1958"/>
      <w:bookmarkEnd w:id="1959"/>
      <w:bookmarkEnd w:id="1960"/>
      <w:bookmarkEnd w:id="1961"/>
      <w:bookmarkEnd w:id="1962"/>
      <w:bookmarkEnd w:id="1963"/>
      <w:bookmarkEnd w:id="1964"/>
    </w:p>
    <w:p w14:paraId="6570D3DB" w14:textId="77777777" w:rsidR="00E86E7B" w:rsidRPr="00816C4A" w:rsidRDefault="00E86E7B" w:rsidP="00E86E7B">
      <w:pPr>
        <w:pStyle w:val="Heading4"/>
      </w:pPr>
      <w:bookmarkStart w:id="1965" w:name="_Toc3200876"/>
      <w:bookmarkStart w:id="1966" w:name="_Toc20392619"/>
      <w:bookmarkStart w:id="1967" w:name="_Toc27774266"/>
      <w:bookmarkStart w:id="1968" w:name="_Toc36482726"/>
      <w:bookmarkStart w:id="1969" w:name="_Toc36484385"/>
      <w:bookmarkStart w:id="1970" w:name="_Toc44933315"/>
      <w:bookmarkStart w:id="1971" w:name="_Toc50972268"/>
      <w:bookmarkStart w:id="1972" w:name="_Toc57105022"/>
      <w:bookmarkStart w:id="1973" w:name="_Toc193088023"/>
      <w:r w:rsidRPr="00816C4A">
        <w:t>7.5.1A.1</w:t>
      </w:r>
      <w:r w:rsidRPr="00816C4A">
        <w:tab/>
        <w:t>Procedure</w:t>
      </w:r>
      <w:bookmarkEnd w:id="1965"/>
      <w:bookmarkEnd w:id="1966"/>
      <w:bookmarkEnd w:id="1967"/>
      <w:bookmarkEnd w:id="1968"/>
      <w:bookmarkEnd w:id="1969"/>
      <w:bookmarkEnd w:id="1970"/>
      <w:bookmarkEnd w:id="1971"/>
      <w:bookmarkEnd w:id="1972"/>
      <w:bookmarkEnd w:id="1973"/>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74" w:name="_Toc3200877"/>
      <w:bookmarkStart w:id="1975" w:name="_Toc20392620"/>
      <w:bookmarkStart w:id="1976" w:name="_Toc27774267"/>
      <w:bookmarkStart w:id="1977" w:name="_Toc36482727"/>
      <w:bookmarkStart w:id="1978" w:name="_Toc36484386"/>
      <w:bookmarkStart w:id="1979" w:name="_Toc44933316"/>
      <w:bookmarkStart w:id="1980" w:name="_Toc50972269"/>
      <w:bookmarkStart w:id="1981" w:name="_Toc57105023"/>
      <w:bookmarkStart w:id="1982" w:name="_Toc193088024"/>
      <w:r w:rsidRPr="00816C4A">
        <w:t>7.5.1A.2</w:t>
      </w:r>
      <w:r w:rsidRPr="00816C4A">
        <w:tab/>
        <w:t>Structure of ENVELOPE (EVENT DOWNLOAD - MT call)</w:t>
      </w:r>
      <w:bookmarkEnd w:id="1974"/>
      <w:bookmarkEnd w:id="1975"/>
      <w:bookmarkEnd w:id="1976"/>
      <w:bookmarkEnd w:id="1977"/>
      <w:bookmarkEnd w:id="1978"/>
      <w:bookmarkEnd w:id="1979"/>
      <w:bookmarkEnd w:id="1980"/>
      <w:bookmarkEnd w:id="1981"/>
      <w:bookmarkEnd w:id="1982"/>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35FA90F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3413FE" w:rsidRPr="00816C4A">
        <w:t>clause</w:t>
      </w:r>
      <w:r w:rsidR="003413FE">
        <w:t> </w:t>
      </w:r>
      <w:r w:rsidR="003413FE"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25E42C32"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ED8C04B" w:rsidR="00E86E7B" w:rsidRPr="00816C4A" w:rsidRDefault="00E86E7B" w:rsidP="00E86E7B">
      <w:r w:rsidRPr="00816C4A">
        <w:rPr>
          <w:noProof/>
        </w:rPr>
        <w:t xml:space="preserve">Media Type: The Media Type indicates the type of media of the incoming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83" w:name="_Toc3200878"/>
      <w:bookmarkStart w:id="1984" w:name="_Toc20392621"/>
      <w:bookmarkStart w:id="1985" w:name="_Toc27774268"/>
      <w:bookmarkStart w:id="1986" w:name="_Toc36482728"/>
      <w:bookmarkStart w:id="1987" w:name="_Toc36484387"/>
      <w:bookmarkStart w:id="1988" w:name="_Toc44933317"/>
      <w:bookmarkStart w:id="1989" w:name="_Toc50972270"/>
      <w:bookmarkStart w:id="1990" w:name="_Toc57105024"/>
      <w:bookmarkStart w:id="1991" w:name="_Toc193088025"/>
      <w:r w:rsidRPr="00816C4A">
        <w:lastRenderedPageBreak/>
        <w:t>7.5.2</w:t>
      </w:r>
      <w:r w:rsidRPr="00816C4A">
        <w:tab/>
        <w:t>Network Rejection event</w:t>
      </w:r>
      <w:bookmarkEnd w:id="1983"/>
      <w:bookmarkEnd w:id="1984"/>
      <w:bookmarkEnd w:id="1985"/>
      <w:bookmarkEnd w:id="1986"/>
      <w:bookmarkEnd w:id="1987"/>
      <w:bookmarkEnd w:id="1988"/>
      <w:bookmarkEnd w:id="1989"/>
      <w:bookmarkEnd w:id="1990"/>
      <w:bookmarkEnd w:id="1991"/>
    </w:p>
    <w:p w14:paraId="1046FAC8" w14:textId="77777777" w:rsidR="00E86E7B" w:rsidRPr="00816C4A" w:rsidRDefault="00E86E7B" w:rsidP="00E86E7B">
      <w:pPr>
        <w:pStyle w:val="Heading4"/>
      </w:pPr>
      <w:bookmarkStart w:id="1992" w:name="_Toc3200879"/>
      <w:bookmarkStart w:id="1993" w:name="_Toc20392622"/>
      <w:bookmarkStart w:id="1994" w:name="_Toc27774269"/>
      <w:bookmarkStart w:id="1995" w:name="_Toc36482729"/>
      <w:bookmarkStart w:id="1996" w:name="_Toc36484388"/>
      <w:bookmarkStart w:id="1997" w:name="_Toc44933318"/>
      <w:bookmarkStart w:id="1998" w:name="_Toc50972271"/>
      <w:bookmarkStart w:id="1999" w:name="_Toc57105025"/>
      <w:bookmarkStart w:id="2000" w:name="_Toc193088026"/>
      <w:r w:rsidRPr="00816C4A">
        <w:t>7.5.2.1</w:t>
      </w:r>
      <w:r w:rsidRPr="00816C4A">
        <w:tab/>
        <w:t>Procedure</w:t>
      </w:r>
      <w:bookmarkEnd w:id="1992"/>
      <w:bookmarkEnd w:id="1993"/>
      <w:bookmarkEnd w:id="1994"/>
      <w:bookmarkEnd w:id="1995"/>
      <w:bookmarkEnd w:id="1996"/>
      <w:bookmarkEnd w:id="1997"/>
      <w:bookmarkEnd w:id="1998"/>
      <w:bookmarkEnd w:id="1999"/>
      <w:bookmarkEnd w:id="2000"/>
    </w:p>
    <w:p w14:paraId="207ECB40" w14:textId="14C21793" w:rsidR="00663A5D" w:rsidRPr="00816C4A" w:rsidRDefault="00663A5D" w:rsidP="00663A5D">
      <w:pPr>
        <w:keepLines/>
      </w:pPr>
      <w:bookmarkStart w:id="2001" w:name="_Toc3200880"/>
      <w:bookmarkStart w:id="2002" w:name="_Toc20392623"/>
      <w:bookmarkStart w:id="2003" w:name="_Toc27774270"/>
      <w:bookmarkStart w:id="2004" w:name="_Toc36482730"/>
      <w:bookmarkStart w:id="2005" w:name="_Toc36484389"/>
      <w:bookmarkStart w:id="2006" w:name="_Toc44933319"/>
      <w:bookmarkStart w:id="2007" w:name="_Toc50972272"/>
      <w:bookmarkStart w:id="2008" w:name="_Toc57105026"/>
      <w:r w:rsidRPr="002546BA">
        <w:t xml:space="preserve">If the Network Rejection event is part of the current event list (as set up by the last SET UP EVENT LIST command, see ETSI TS 102 223 [32] </w:t>
      </w:r>
      <w:r w:rsidR="003413FE" w:rsidRPr="002546BA">
        <w:t>clause</w:t>
      </w:r>
      <w:r w:rsidR="003413FE">
        <w:t> </w:t>
      </w:r>
      <w:r w:rsidR="003413FE" w:rsidRPr="002546BA">
        <w:t>6</w:t>
      </w:r>
      <w:r w:rsidRPr="002546BA">
        <w:t xml:space="preserve">.4.16), then, in the case of GERAN/UTRAN if the terminal receives a LOCATION UPDATING REJECT message or a GPRS ATTACH REJECT message or a ROUTING AREA UPDATE REJECT message (as defined in </w:t>
      </w:r>
      <w:r w:rsidR="003413FE" w:rsidRPr="002546BA">
        <w:t>TS</w:t>
      </w:r>
      <w:r w:rsidR="003413FE">
        <w:t> </w:t>
      </w:r>
      <w:r w:rsidR="003413FE" w:rsidRPr="002546BA">
        <w:t>2</w:t>
      </w:r>
      <w:r w:rsidRPr="002546BA">
        <w:t>4.008</w:t>
      </w:r>
      <w:r w:rsidR="003413FE">
        <w:t> </w:t>
      </w:r>
      <w:r w:rsidR="003413FE"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3413FE">
        <w:t>TS 2</w:t>
      </w:r>
      <w:r>
        <w:t>4.301</w:t>
      </w:r>
      <w:r w:rsidR="003413FE">
        <w:t> </w:t>
      </w:r>
      <w:r w:rsidR="003413FE"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3413FE">
        <w:t>TS 2</w:t>
      </w:r>
      <w:r>
        <w:t>4.501</w:t>
      </w:r>
      <w:r w:rsidR="003413FE">
        <w:t> </w:t>
      </w:r>
      <w:r w:rsidR="003413FE"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9" w:name="_Toc193088027"/>
      <w:r w:rsidRPr="00816C4A">
        <w:t>7.5.2.2</w:t>
      </w:r>
      <w:r w:rsidRPr="00816C4A">
        <w:tab/>
        <w:t>Structure of ENVELOPE (EVENT DOWNLOAD – Network Rejection)</w:t>
      </w:r>
      <w:bookmarkEnd w:id="2001"/>
      <w:bookmarkEnd w:id="2002"/>
      <w:bookmarkEnd w:id="2003"/>
      <w:bookmarkEnd w:id="2004"/>
      <w:bookmarkEnd w:id="2005"/>
      <w:bookmarkEnd w:id="2006"/>
      <w:bookmarkEnd w:id="2007"/>
      <w:bookmarkEnd w:id="2008"/>
      <w:bookmarkEnd w:id="2009"/>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46513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43C01F88" w:rsidR="00465137" w:rsidRPr="00816C4A" w:rsidRDefault="00465137" w:rsidP="00465137">
            <w:pPr>
              <w:pStyle w:val="TAL"/>
              <w:ind w:left="284" w:hanging="284"/>
            </w:pPr>
            <w:r w:rsidRPr="00816C4A">
              <w:t>Length (A+B+C</w:t>
            </w:r>
            <w:r>
              <w:t>+</w:t>
            </w:r>
            <w:r w:rsidRPr="00816C4A">
              <w:t>D+E+F+G+H+</w:t>
            </w:r>
            <w:r>
              <w:t>I+J</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465137" w:rsidRPr="00816C4A" w:rsidRDefault="00465137" w:rsidP="0046513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465137" w:rsidRPr="00816C4A" w:rsidRDefault="00465137" w:rsidP="0046513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465137" w:rsidRPr="00816C4A" w:rsidRDefault="00465137" w:rsidP="0046513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465137" w:rsidRPr="00816C4A" w:rsidRDefault="00465137" w:rsidP="0046513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r w:rsidR="007F083D" w:rsidRPr="00816C4A" w14:paraId="7F05E75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FC5AD34" w14:textId="0D99270E" w:rsidR="007F083D" w:rsidRPr="00816C4A" w:rsidRDefault="007F083D" w:rsidP="007F083D">
            <w:pPr>
              <w:pStyle w:val="TAL"/>
              <w:ind w:left="284" w:hanging="284"/>
            </w:pPr>
            <w:r>
              <w:t>Extended information</w:t>
            </w:r>
          </w:p>
        </w:tc>
        <w:tc>
          <w:tcPr>
            <w:tcW w:w="1183" w:type="dxa"/>
            <w:tcBorders>
              <w:top w:val="single" w:sz="6" w:space="0" w:color="auto"/>
              <w:left w:val="single" w:sz="6" w:space="0" w:color="auto"/>
              <w:bottom w:val="single" w:sz="6" w:space="0" w:color="auto"/>
              <w:right w:val="single" w:sz="6" w:space="0" w:color="auto"/>
            </w:tcBorders>
          </w:tcPr>
          <w:p w14:paraId="1D926CE0" w14:textId="30EA70B8" w:rsidR="007F083D" w:rsidRPr="00816C4A" w:rsidRDefault="007F083D" w:rsidP="007F083D">
            <w:pPr>
              <w:pStyle w:val="TAC"/>
              <w:ind w:left="284" w:hanging="284"/>
            </w:pPr>
            <w:r>
              <w:t>8.155</w:t>
            </w:r>
          </w:p>
        </w:tc>
        <w:tc>
          <w:tcPr>
            <w:tcW w:w="1014" w:type="dxa"/>
            <w:tcBorders>
              <w:top w:val="single" w:sz="6" w:space="0" w:color="auto"/>
              <w:left w:val="single" w:sz="6" w:space="0" w:color="auto"/>
              <w:bottom w:val="single" w:sz="6" w:space="0" w:color="auto"/>
              <w:right w:val="single" w:sz="6" w:space="0" w:color="auto"/>
            </w:tcBorders>
          </w:tcPr>
          <w:p w14:paraId="15677DB5" w14:textId="7AEBF470" w:rsidR="007F083D" w:rsidRPr="00816C4A" w:rsidRDefault="007F083D" w:rsidP="007F083D">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3E4E424D" w14:textId="490D5C55" w:rsidR="007F083D" w:rsidRPr="00816C4A" w:rsidRDefault="007F083D" w:rsidP="007F083D">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5B524AA1" w14:textId="209BF53C" w:rsidR="007F083D" w:rsidRDefault="007F083D" w:rsidP="007F083D">
            <w:pPr>
              <w:pStyle w:val="TAC"/>
              <w:ind w:left="284" w:hanging="284"/>
            </w:pPr>
            <w:r>
              <w:t>J</w:t>
            </w:r>
          </w:p>
        </w:tc>
      </w:tr>
    </w:tbl>
    <w:p w14:paraId="4088FEAE" w14:textId="77777777" w:rsidR="00DF4D17" w:rsidRPr="00816C4A" w:rsidRDefault="00DF4D17" w:rsidP="00DF4D17"/>
    <w:p w14:paraId="35210FAA" w14:textId="77777777" w:rsidR="004C22F7" w:rsidRPr="00BC0FB4" w:rsidRDefault="004C22F7" w:rsidP="007F083D">
      <w:pPr>
        <w:pStyle w:val="B1"/>
      </w:pPr>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7F083D">
      <w:pPr>
        <w:pStyle w:val="B2"/>
      </w:pPr>
      <w:r w:rsidRPr="00BC0FB4">
        <w:t>-</w:t>
      </w:r>
      <w:r w:rsidRPr="00BC0FB4">
        <w:tab/>
        <w:t>Network Rejection Event.</w:t>
      </w:r>
    </w:p>
    <w:p w14:paraId="75840E9E" w14:textId="77777777" w:rsidR="004C22F7" w:rsidRPr="00BC0FB4" w:rsidRDefault="004C22F7" w:rsidP="007F083D">
      <w:pPr>
        <w:pStyle w:val="B1"/>
      </w:pPr>
      <w:r w:rsidRPr="00BC0FB4">
        <w:t>-</w:t>
      </w:r>
      <w:r w:rsidRPr="00BC0FB4">
        <w:tab/>
        <w:t>Device identities: the terminal shall set the device identities to:</w:t>
      </w:r>
    </w:p>
    <w:p w14:paraId="6631B836" w14:textId="77777777" w:rsidR="004C22F7" w:rsidRPr="00BC0FB4" w:rsidRDefault="004C22F7" w:rsidP="007F083D">
      <w:pPr>
        <w:pStyle w:val="B2"/>
      </w:pPr>
      <w:r w:rsidRPr="00BC0FB4">
        <w:t>-</w:t>
      </w:r>
      <w:r w:rsidRPr="00BC0FB4">
        <w:tab/>
        <w:t>source:</w:t>
      </w:r>
      <w:r w:rsidRPr="00BC0FB4">
        <w:tab/>
        <w:t>Network;</w:t>
      </w:r>
    </w:p>
    <w:p w14:paraId="1C74D05A" w14:textId="77777777" w:rsidR="004C22F7" w:rsidRPr="00BC0FB4" w:rsidRDefault="004C22F7" w:rsidP="007F083D">
      <w:pPr>
        <w:pStyle w:val="B2"/>
      </w:pPr>
      <w:r w:rsidRPr="00BC0FB4">
        <w:t>-</w:t>
      </w:r>
      <w:r w:rsidRPr="00BC0FB4">
        <w:tab/>
      </w:r>
      <w:r w:rsidRPr="004C22F7">
        <w:t>destination:</w:t>
      </w:r>
      <w:r w:rsidRPr="004C22F7">
        <w:tab/>
        <w:t>UICC.</w:t>
      </w:r>
    </w:p>
    <w:p w14:paraId="4869D347" w14:textId="77777777" w:rsidR="004C22F7" w:rsidRPr="00BC0FB4" w:rsidRDefault="004C22F7" w:rsidP="007F083D">
      <w:pPr>
        <w:pStyle w:val="B1"/>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7F083D">
      <w:pPr>
        <w:pStyle w:val="B1"/>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7F083D">
      <w:pPr>
        <w:pStyle w:val="B1"/>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7F083D">
      <w:pPr>
        <w:pStyle w:val="B1"/>
      </w:pPr>
      <w:r w:rsidRPr="00BC0FB4">
        <w:t>-</w:t>
      </w:r>
      <w:r w:rsidRPr="00BC0FB4">
        <w:tab/>
        <w:t>Access Technology: This data object shall contain the access technology of the rejecting network.</w:t>
      </w:r>
    </w:p>
    <w:p w14:paraId="20B26DB7" w14:textId="77777777" w:rsidR="00E05982" w:rsidRPr="00EE793D" w:rsidRDefault="004C22F7" w:rsidP="007F083D">
      <w:pPr>
        <w:pStyle w:val="B1"/>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7F083D">
      <w:pPr>
        <w:pStyle w:val="B1"/>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ACF4EE2" w14:textId="77777777" w:rsidR="007F083D" w:rsidRDefault="004C22F7" w:rsidP="007F083D">
      <w:pPr>
        <w:pStyle w:val="B1"/>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2AD1F3EE" w14:textId="5E1213EF" w:rsidR="004C22F7" w:rsidRPr="00BC0FB4" w:rsidRDefault="007F083D" w:rsidP="007F083D">
      <w:pPr>
        <w:pStyle w:val="B1"/>
      </w:pPr>
      <w:r w:rsidRPr="00AF1A6E">
        <w:t>-</w:t>
      </w:r>
      <w:r w:rsidRPr="00AF1A6E">
        <w:tab/>
        <w:t xml:space="preserve">Extended </w:t>
      </w:r>
      <w:r>
        <w:t>information</w:t>
      </w:r>
      <w:r w:rsidRPr="00AF1A6E">
        <w:t xml:space="preserve">: This data object </w:t>
      </w:r>
      <w:r>
        <w:t>contains additional details about the type of cell and additional cell identifier</w:t>
      </w:r>
      <w:r w:rsidRPr="00AF1A6E">
        <w:t xml:space="preserve"> </w:t>
      </w:r>
      <w:r>
        <w:t>of the rejecting network</w:t>
      </w:r>
      <w:r w:rsidRPr="00AF1A6E">
        <w:t>.</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10" w:name="_Toc3200881"/>
      <w:bookmarkStart w:id="2011" w:name="_Toc20392624"/>
      <w:bookmarkStart w:id="2012" w:name="_Toc27774271"/>
      <w:bookmarkStart w:id="2013" w:name="_Toc36482731"/>
      <w:bookmarkStart w:id="2014" w:name="_Toc36484390"/>
      <w:bookmarkStart w:id="2015" w:name="_Toc44933320"/>
      <w:bookmarkStart w:id="2016" w:name="_Toc50972273"/>
      <w:bookmarkStart w:id="2017" w:name="_Toc57105027"/>
      <w:bookmarkStart w:id="2018" w:name="_Toc193088028"/>
      <w:r w:rsidRPr="00816C4A">
        <w:t>7.5.2A</w:t>
      </w:r>
      <w:r w:rsidRPr="00816C4A">
        <w:tab/>
        <w:t>Call connected event</w:t>
      </w:r>
      <w:bookmarkEnd w:id="2010"/>
      <w:bookmarkEnd w:id="2011"/>
      <w:bookmarkEnd w:id="2012"/>
      <w:bookmarkEnd w:id="2013"/>
      <w:bookmarkEnd w:id="2014"/>
      <w:bookmarkEnd w:id="2015"/>
      <w:bookmarkEnd w:id="2016"/>
      <w:bookmarkEnd w:id="2017"/>
      <w:bookmarkEnd w:id="2018"/>
    </w:p>
    <w:p w14:paraId="3AAFF764" w14:textId="77777777" w:rsidR="00E86E7B" w:rsidRPr="00816C4A" w:rsidRDefault="00E86E7B" w:rsidP="00E86E7B">
      <w:pPr>
        <w:pStyle w:val="Heading4"/>
      </w:pPr>
      <w:bookmarkStart w:id="2019" w:name="_Toc3200882"/>
      <w:bookmarkStart w:id="2020" w:name="_Toc20392625"/>
      <w:bookmarkStart w:id="2021" w:name="_Toc27774272"/>
      <w:bookmarkStart w:id="2022" w:name="_Toc36482732"/>
      <w:bookmarkStart w:id="2023" w:name="_Toc36484391"/>
      <w:bookmarkStart w:id="2024" w:name="_Toc44933321"/>
      <w:bookmarkStart w:id="2025" w:name="_Toc50972274"/>
      <w:bookmarkStart w:id="2026" w:name="_Toc57105028"/>
      <w:bookmarkStart w:id="2027" w:name="_Toc193088029"/>
      <w:r w:rsidRPr="00816C4A">
        <w:t>7.5.2A.1</w:t>
      </w:r>
      <w:r w:rsidRPr="00816C4A">
        <w:tab/>
        <w:t>Procedure</w:t>
      </w:r>
      <w:bookmarkEnd w:id="2019"/>
      <w:bookmarkEnd w:id="2020"/>
      <w:bookmarkEnd w:id="2021"/>
      <w:bookmarkEnd w:id="2022"/>
      <w:bookmarkEnd w:id="2023"/>
      <w:bookmarkEnd w:id="2024"/>
      <w:bookmarkEnd w:id="2025"/>
      <w:bookmarkEnd w:id="2026"/>
      <w:bookmarkEnd w:id="2027"/>
    </w:p>
    <w:p w14:paraId="0BB28974" w14:textId="44DBBFA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.5.2.1.</w:t>
      </w:r>
    </w:p>
    <w:p w14:paraId="5B4FDD9D" w14:textId="77777777" w:rsidR="00E86E7B" w:rsidRPr="00816C4A" w:rsidRDefault="00E86E7B" w:rsidP="00E86E7B">
      <w:pPr>
        <w:pStyle w:val="Heading4"/>
      </w:pPr>
      <w:bookmarkStart w:id="2028" w:name="_Toc3200883"/>
      <w:bookmarkStart w:id="2029" w:name="_Toc20392626"/>
      <w:bookmarkStart w:id="2030" w:name="_Toc27774273"/>
      <w:bookmarkStart w:id="2031" w:name="_Toc36482733"/>
      <w:bookmarkStart w:id="2032" w:name="_Toc36484392"/>
      <w:bookmarkStart w:id="2033" w:name="_Toc44933322"/>
      <w:bookmarkStart w:id="2034" w:name="_Toc50972275"/>
      <w:bookmarkStart w:id="2035" w:name="_Toc57105029"/>
      <w:bookmarkStart w:id="2036" w:name="_Toc193088030"/>
      <w:r w:rsidRPr="00816C4A">
        <w:t>7.5.2A.2</w:t>
      </w:r>
      <w:r w:rsidRPr="00816C4A">
        <w:tab/>
        <w:t>Structure of ENVELOPE (EVENT DOWNLOAD - call connected)</w:t>
      </w:r>
      <w:bookmarkEnd w:id="2028"/>
      <w:bookmarkEnd w:id="2029"/>
      <w:bookmarkEnd w:id="2030"/>
      <w:bookmarkEnd w:id="2031"/>
      <w:bookmarkEnd w:id="2032"/>
      <w:bookmarkEnd w:id="2033"/>
      <w:bookmarkEnd w:id="2034"/>
      <w:bookmarkEnd w:id="2035"/>
      <w:bookmarkEnd w:id="2036"/>
    </w:p>
    <w:p w14:paraId="21F5ABE6" w14:textId="77777777" w:rsidR="00E86E7B" w:rsidRPr="00816C4A" w:rsidRDefault="00E86E7B" w:rsidP="00E86E7B">
      <w:pPr>
        <w:keepNext/>
      </w:pPr>
      <w:r w:rsidRPr="00816C4A">
        <w:t>Direction: ME to UICC.</w:t>
      </w:r>
    </w:p>
    <w:p w14:paraId="68D0648E" w14:textId="2E9B33C3"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6DA0ED09" w:rsidR="00E86E7B" w:rsidRPr="00816C4A" w:rsidRDefault="00E86E7B" w:rsidP="00E86E7B">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7" w:name="_Toc3200884"/>
      <w:bookmarkStart w:id="2038" w:name="_Toc20392627"/>
      <w:bookmarkStart w:id="2039" w:name="_Toc27774274"/>
      <w:bookmarkStart w:id="2040" w:name="_Toc36482734"/>
      <w:bookmarkStart w:id="2041" w:name="_Toc36484393"/>
      <w:bookmarkStart w:id="2042" w:name="_Toc44933323"/>
      <w:bookmarkStart w:id="2043" w:name="_Toc50972276"/>
      <w:bookmarkStart w:id="2044" w:name="_Toc57105030"/>
      <w:bookmarkStart w:id="2045" w:name="_Toc193088031"/>
      <w:r w:rsidRPr="00816C4A">
        <w:lastRenderedPageBreak/>
        <w:t>7.5.3</w:t>
      </w:r>
      <w:r w:rsidRPr="00816C4A">
        <w:tab/>
        <w:t>CSG Cell Selection event</w:t>
      </w:r>
      <w:bookmarkEnd w:id="2037"/>
      <w:bookmarkEnd w:id="2038"/>
      <w:bookmarkEnd w:id="2039"/>
      <w:bookmarkEnd w:id="2040"/>
      <w:bookmarkEnd w:id="2041"/>
      <w:bookmarkEnd w:id="2042"/>
      <w:bookmarkEnd w:id="2043"/>
      <w:bookmarkEnd w:id="2044"/>
      <w:bookmarkEnd w:id="2045"/>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6" w:name="_Toc3200885"/>
      <w:bookmarkStart w:id="2047" w:name="_Toc20392628"/>
      <w:bookmarkStart w:id="2048" w:name="_Toc27774275"/>
      <w:bookmarkStart w:id="2049" w:name="_Toc36482735"/>
      <w:bookmarkStart w:id="2050" w:name="_Toc36484394"/>
      <w:bookmarkStart w:id="2051" w:name="_Toc44933324"/>
      <w:bookmarkStart w:id="2052" w:name="_Toc50972277"/>
      <w:bookmarkStart w:id="2053" w:name="_Toc57105031"/>
      <w:bookmarkStart w:id="2054" w:name="_Toc193088032"/>
      <w:r w:rsidRPr="00816C4A">
        <w:t>7.5.3.1</w:t>
      </w:r>
      <w:r w:rsidRPr="00816C4A">
        <w:tab/>
        <w:t>Procedure</w:t>
      </w:r>
      <w:bookmarkEnd w:id="2046"/>
      <w:bookmarkEnd w:id="2047"/>
      <w:bookmarkEnd w:id="2048"/>
      <w:bookmarkEnd w:id="2049"/>
      <w:bookmarkEnd w:id="2050"/>
      <w:bookmarkEnd w:id="2051"/>
      <w:bookmarkEnd w:id="2052"/>
      <w:bookmarkEnd w:id="2053"/>
      <w:bookmarkEnd w:id="2054"/>
    </w:p>
    <w:p w14:paraId="2F4DEF5B" w14:textId="2EB8080B" w:rsidR="00E86E7B" w:rsidRPr="00816C4A" w:rsidRDefault="00E86E7B" w:rsidP="00E86E7B">
      <w:r w:rsidRPr="00816C4A">
        <w:t xml:space="preserve">If the CSG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55" w:name="_Toc3200886"/>
      <w:bookmarkStart w:id="2056" w:name="_Toc20392629"/>
      <w:bookmarkStart w:id="2057" w:name="_Toc27774276"/>
      <w:bookmarkStart w:id="2058" w:name="_Toc36482736"/>
      <w:bookmarkStart w:id="2059" w:name="_Toc36484395"/>
      <w:bookmarkStart w:id="2060" w:name="_Toc44933325"/>
      <w:bookmarkStart w:id="2061" w:name="_Toc50972278"/>
      <w:bookmarkStart w:id="2062" w:name="_Toc57105032"/>
      <w:bookmarkStart w:id="2063" w:name="_Toc193088033"/>
      <w:r w:rsidRPr="00816C4A">
        <w:t>7.5.3.2</w:t>
      </w:r>
      <w:r w:rsidRPr="00816C4A">
        <w:tab/>
        <w:t>Structure of ENVELOPE (EVENT DOWNLOAD – CSG Cell Selection)</w:t>
      </w:r>
      <w:bookmarkEnd w:id="2055"/>
      <w:bookmarkEnd w:id="2056"/>
      <w:bookmarkEnd w:id="2057"/>
      <w:bookmarkEnd w:id="2058"/>
      <w:bookmarkEnd w:id="2059"/>
      <w:bookmarkEnd w:id="2060"/>
      <w:bookmarkEnd w:id="2061"/>
      <w:bookmarkEnd w:id="2062"/>
      <w:bookmarkEnd w:id="2063"/>
    </w:p>
    <w:p w14:paraId="5DC09FEB" w14:textId="77777777" w:rsidR="00E86E7B" w:rsidRPr="00816C4A" w:rsidRDefault="00E86E7B" w:rsidP="00E86E7B">
      <w:r w:rsidRPr="00816C4A">
        <w:t>Direction : ME to UICC</w:t>
      </w:r>
    </w:p>
    <w:p w14:paraId="41C3ECA3" w14:textId="57169910"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64" w:name="_Toc3200887"/>
      <w:bookmarkStart w:id="2065" w:name="_Toc20392630"/>
      <w:bookmarkStart w:id="2066" w:name="_Toc27774277"/>
      <w:bookmarkStart w:id="2067" w:name="_Toc36482737"/>
      <w:bookmarkStart w:id="2068" w:name="_Toc36484396"/>
      <w:bookmarkStart w:id="2069" w:name="_Toc44933326"/>
      <w:bookmarkStart w:id="2070" w:name="_Toc50972279"/>
      <w:bookmarkStart w:id="2071" w:name="_Toc57105033"/>
      <w:bookmarkStart w:id="2072" w:name="_Toc193088034"/>
      <w:r w:rsidRPr="00816C4A">
        <w:lastRenderedPageBreak/>
        <w:t>7.5.3A</w:t>
      </w:r>
      <w:r w:rsidRPr="00816C4A">
        <w:tab/>
        <w:t>Call disconnected event</w:t>
      </w:r>
      <w:bookmarkEnd w:id="2064"/>
      <w:bookmarkEnd w:id="2065"/>
      <w:bookmarkEnd w:id="2066"/>
      <w:bookmarkEnd w:id="2067"/>
      <w:bookmarkEnd w:id="2068"/>
      <w:bookmarkEnd w:id="2069"/>
      <w:bookmarkEnd w:id="2070"/>
      <w:bookmarkEnd w:id="2071"/>
      <w:bookmarkEnd w:id="2072"/>
    </w:p>
    <w:p w14:paraId="6CA752A3" w14:textId="77777777" w:rsidR="00E86E7B" w:rsidRPr="00816C4A" w:rsidRDefault="00E86E7B" w:rsidP="00E86E7B">
      <w:pPr>
        <w:pStyle w:val="Heading4"/>
      </w:pPr>
      <w:bookmarkStart w:id="2073" w:name="_Toc3200888"/>
      <w:bookmarkStart w:id="2074" w:name="_Toc20392631"/>
      <w:bookmarkStart w:id="2075" w:name="_Toc27774278"/>
      <w:bookmarkStart w:id="2076" w:name="_Toc36482738"/>
      <w:bookmarkStart w:id="2077" w:name="_Toc36484397"/>
      <w:bookmarkStart w:id="2078" w:name="_Toc44933327"/>
      <w:bookmarkStart w:id="2079" w:name="_Toc50972280"/>
      <w:bookmarkStart w:id="2080" w:name="_Toc57105034"/>
      <w:bookmarkStart w:id="2081" w:name="_Toc193088035"/>
      <w:r w:rsidRPr="00816C4A">
        <w:t>7.5.3A.1</w:t>
      </w:r>
      <w:r w:rsidRPr="00816C4A">
        <w:tab/>
        <w:t>Procedure</w:t>
      </w:r>
      <w:bookmarkEnd w:id="2073"/>
      <w:bookmarkEnd w:id="2074"/>
      <w:bookmarkEnd w:id="2075"/>
      <w:bookmarkEnd w:id="2076"/>
      <w:bookmarkEnd w:id="2077"/>
      <w:bookmarkEnd w:id="2078"/>
      <w:bookmarkEnd w:id="2079"/>
      <w:bookmarkEnd w:id="2080"/>
      <w:bookmarkEnd w:id="2081"/>
    </w:p>
    <w:p w14:paraId="6A1A2475" w14:textId="19D6F89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.5.3.1.</w:t>
      </w:r>
    </w:p>
    <w:p w14:paraId="07F5966A" w14:textId="77777777" w:rsidR="00E86E7B" w:rsidRPr="00816C4A" w:rsidRDefault="00E86E7B" w:rsidP="00E86E7B">
      <w:pPr>
        <w:pStyle w:val="Heading4"/>
      </w:pPr>
      <w:bookmarkStart w:id="2082" w:name="_Toc3200889"/>
      <w:bookmarkStart w:id="2083" w:name="_Toc20392632"/>
      <w:bookmarkStart w:id="2084" w:name="_Toc27774279"/>
      <w:bookmarkStart w:id="2085" w:name="_Toc36482739"/>
      <w:bookmarkStart w:id="2086" w:name="_Toc36484398"/>
      <w:bookmarkStart w:id="2087" w:name="_Toc44933328"/>
      <w:bookmarkStart w:id="2088" w:name="_Toc50972281"/>
      <w:bookmarkStart w:id="2089" w:name="_Toc57105035"/>
      <w:bookmarkStart w:id="2090" w:name="_Toc193088036"/>
      <w:r w:rsidRPr="00816C4A">
        <w:t>7.5.3A.2</w:t>
      </w:r>
      <w:r w:rsidRPr="00816C4A">
        <w:tab/>
        <w:t>Structure of ENVELOPE (EVENT DOWNLOAD - call disconnected)</w:t>
      </w:r>
      <w:bookmarkEnd w:id="2082"/>
      <w:bookmarkEnd w:id="2083"/>
      <w:bookmarkEnd w:id="2084"/>
      <w:bookmarkEnd w:id="2085"/>
      <w:bookmarkEnd w:id="2086"/>
      <w:bookmarkEnd w:id="2087"/>
      <w:bookmarkEnd w:id="2088"/>
      <w:bookmarkEnd w:id="2089"/>
      <w:bookmarkEnd w:id="2090"/>
    </w:p>
    <w:p w14:paraId="73982849" w14:textId="77777777" w:rsidR="00E86E7B" w:rsidRPr="00816C4A" w:rsidRDefault="00E86E7B" w:rsidP="00E86E7B">
      <w:r w:rsidRPr="00816C4A">
        <w:t>Direction: ME to UICC.</w:t>
      </w:r>
    </w:p>
    <w:p w14:paraId="2F4E792C" w14:textId="6477A9D0"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333767C8"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91" w:name="_Toc3200890"/>
      <w:bookmarkStart w:id="2092" w:name="_Toc20392633"/>
      <w:bookmarkStart w:id="2093" w:name="_Toc27774280"/>
      <w:bookmarkStart w:id="2094" w:name="_Toc36482740"/>
      <w:bookmarkStart w:id="2095" w:name="_Toc36484399"/>
      <w:bookmarkStart w:id="2096" w:name="_Toc44933329"/>
      <w:bookmarkStart w:id="2097" w:name="_Toc50972282"/>
      <w:bookmarkStart w:id="2098" w:name="_Toc57105036"/>
      <w:bookmarkStart w:id="2099" w:name="_Toc193088037"/>
      <w:r w:rsidRPr="00816C4A">
        <w:lastRenderedPageBreak/>
        <w:t>7.5.4</w:t>
      </w:r>
      <w:r w:rsidRPr="00816C4A">
        <w:tab/>
        <w:t>Location status event</w:t>
      </w:r>
      <w:bookmarkEnd w:id="2091"/>
      <w:bookmarkEnd w:id="2092"/>
      <w:bookmarkEnd w:id="2093"/>
      <w:bookmarkEnd w:id="2094"/>
      <w:bookmarkEnd w:id="2095"/>
      <w:bookmarkEnd w:id="2096"/>
      <w:bookmarkEnd w:id="2097"/>
      <w:bookmarkEnd w:id="2098"/>
      <w:bookmarkEnd w:id="2099"/>
    </w:p>
    <w:p w14:paraId="36A44718" w14:textId="0A6C91F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100" w:name="_Toc3200891"/>
      <w:bookmarkStart w:id="2101" w:name="_Toc20392634"/>
      <w:bookmarkStart w:id="2102" w:name="_Toc27774281"/>
      <w:bookmarkStart w:id="2103" w:name="_Toc36482741"/>
      <w:bookmarkStart w:id="2104" w:name="_Toc36484400"/>
      <w:bookmarkStart w:id="2105" w:name="_Toc44933330"/>
      <w:bookmarkStart w:id="2106" w:name="_Toc50972283"/>
      <w:bookmarkStart w:id="2107" w:name="_Toc57105037"/>
      <w:bookmarkStart w:id="2108" w:name="_Toc193088038"/>
      <w:r w:rsidRPr="00816C4A">
        <w:t>7.5.5</w:t>
      </w:r>
      <w:r w:rsidRPr="00816C4A">
        <w:tab/>
        <w:t>User activity event</w:t>
      </w:r>
      <w:bookmarkEnd w:id="2100"/>
      <w:bookmarkEnd w:id="2101"/>
      <w:bookmarkEnd w:id="2102"/>
      <w:bookmarkEnd w:id="2103"/>
      <w:bookmarkEnd w:id="2104"/>
      <w:bookmarkEnd w:id="2105"/>
      <w:bookmarkEnd w:id="2106"/>
      <w:bookmarkEnd w:id="2107"/>
      <w:bookmarkEnd w:id="2108"/>
    </w:p>
    <w:p w14:paraId="4FF7F64B" w14:textId="5227BE72"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.5.5.</w:t>
      </w:r>
    </w:p>
    <w:p w14:paraId="76B087D0" w14:textId="77777777" w:rsidR="00E86E7B" w:rsidRPr="00816C4A" w:rsidRDefault="00E86E7B" w:rsidP="00E86E7B">
      <w:pPr>
        <w:pStyle w:val="Heading3"/>
      </w:pPr>
      <w:bookmarkStart w:id="2109" w:name="_Toc3200892"/>
      <w:bookmarkStart w:id="2110" w:name="_Toc20392635"/>
      <w:bookmarkStart w:id="2111" w:name="_Toc27774282"/>
      <w:bookmarkStart w:id="2112" w:name="_Toc36482742"/>
      <w:bookmarkStart w:id="2113" w:name="_Toc36484401"/>
      <w:bookmarkStart w:id="2114" w:name="_Toc44933331"/>
      <w:bookmarkStart w:id="2115" w:name="_Toc50972284"/>
      <w:bookmarkStart w:id="2116" w:name="_Toc57105038"/>
      <w:bookmarkStart w:id="2117" w:name="_Toc193088039"/>
      <w:r w:rsidRPr="00816C4A">
        <w:t>7.5.6</w:t>
      </w:r>
      <w:r w:rsidRPr="00816C4A">
        <w:tab/>
        <w:t>Idle screen available event</w:t>
      </w:r>
      <w:bookmarkEnd w:id="2109"/>
      <w:bookmarkEnd w:id="2110"/>
      <w:bookmarkEnd w:id="2111"/>
      <w:bookmarkEnd w:id="2112"/>
      <w:bookmarkEnd w:id="2113"/>
      <w:bookmarkEnd w:id="2114"/>
      <w:bookmarkEnd w:id="2115"/>
      <w:bookmarkEnd w:id="2116"/>
      <w:bookmarkEnd w:id="2117"/>
    </w:p>
    <w:p w14:paraId="6D573E55" w14:textId="4666361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.5.6.</w:t>
      </w:r>
    </w:p>
    <w:p w14:paraId="46FF21D0" w14:textId="77777777" w:rsidR="00E86E7B" w:rsidRPr="00816C4A" w:rsidRDefault="00E86E7B" w:rsidP="00E86E7B">
      <w:pPr>
        <w:pStyle w:val="Heading3"/>
      </w:pPr>
      <w:bookmarkStart w:id="2118" w:name="_Toc3200893"/>
      <w:bookmarkStart w:id="2119" w:name="_Toc20392636"/>
      <w:bookmarkStart w:id="2120" w:name="_Toc27774283"/>
      <w:bookmarkStart w:id="2121" w:name="_Toc36482743"/>
      <w:bookmarkStart w:id="2122" w:name="_Toc36484402"/>
      <w:bookmarkStart w:id="2123" w:name="_Toc44933332"/>
      <w:bookmarkStart w:id="2124" w:name="_Toc50972285"/>
      <w:bookmarkStart w:id="2125" w:name="_Toc57105039"/>
      <w:bookmarkStart w:id="2126" w:name="_Toc193088040"/>
      <w:r w:rsidRPr="00816C4A">
        <w:t>7.5.7</w:t>
      </w:r>
      <w:r w:rsidRPr="00816C4A">
        <w:tab/>
        <w:t>Card reader status event</w:t>
      </w:r>
      <w:bookmarkEnd w:id="2118"/>
      <w:bookmarkEnd w:id="2119"/>
      <w:bookmarkEnd w:id="2120"/>
      <w:bookmarkEnd w:id="2121"/>
      <w:bookmarkEnd w:id="2122"/>
      <w:bookmarkEnd w:id="2123"/>
      <w:bookmarkEnd w:id="2124"/>
      <w:bookmarkEnd w:id="2125"/>
      <w:bookmarkEnd w:id="2126"/>
    </w:p>
    <w:p w14:paraId="44C107CC" w14:textId="6434A92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.5.7.</w:t>
      </w:r>
    </w:p>
    <w:p w14:paraId="3C54F1C7" w14:textId="77777777" w:rsidR="00E86E7B" w:rsidRPr="00816C4A" w:rsidRDefault="00E86E7B" w:rsidP="00E86E7B">
      <w:pPr>
        <w:pStyle w:val="Heading3"/>
      </w:pPr>
      <w:bookmarkStart w:id="2127" w:name="_Toc3200894"/>
      <w:bookmarkStart w:id="2128" w:name="_Toc20392637"/>
      <w:bookmarkStart w:id="2129" w:name="_Toc27774284"/>
      <w:bookmarkStart w:id="2130" w:name="_Toc36482744"/>
      <w:bookmarkStart w:id="2131" w:name="_Toc36484403"/>
      <w:bookmarkStart w:id="2132" w:name="_Toc44933333"/>
      <w:bookmarkStart w:id="2133" w:name="_Toc50972286"/>
      <w:bookmarkStart w:id="2134" w:name="_Toc57105040"/>
      <w:bookmarkStart w:id="2135" w:name="_Toc193088041"/>
      <w:r w:rsidRPr="00816C4A">
        <w:t>7.5.8</w:t>
      </w:r>
      <w:r w:rsidRPr="00816C4A">
        <w:tab/>
        <w:t>Language selection event</w:t>
      </w:r>
      <w:bookmarkEnd w:id="2127"/>
      <w:bookmarkEnd w:id="2128"/>
      <w:bookmarkEnd w:id="2129"/>
      <w:bookmarkEnd w:id="2130"/>
      <w:bookmarkEnd w:id="2131"/>
      <w:bookmarkEnd w:id="2132"/>
      <w:bookmarkEnd w:id="2133"/>
      <w:bookmarkEnd w:id="2134"/>
      <w:bookmarkEnd w:id="2135"/>
    </w:p>
    <w:p w14:paraId="21CC42E0" w14:textId="662AEB2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.5.8.</w:t>
      </w:r>
    </w:p>
    <w:p w14:paraId="342E4E36" w14:textId="77777777" w:rsidR="00E86E7B" w:rsidRPr="00816C4A" w:rsidRDefault="00E86E7B" w:rsidP="00E86E7B">
      <w:pPr>
        <w:pStyle w:val="Heading3"/>
      </w:pPr>
      <w:bookmarkStart w:id="2136" w:name="_Toc3200895"/>
      <w:bookmarkStart w:id="2137" w:name="_Toc20392638"/>
      <w:bookmarkStart w:id="2138" w:name="_Toc27774285"/>
      <w:bookmarkStart w:id="2139" w:name="_Toc36482745"/>
      <w:bookmarkStart w:id="2140" w:name="_Toc36484404"/>
      <w:bookmarkStart w:id="2141" w:name="_Toc44933334"/>
      <w:bookmarkStart w:id="2142" w:name="_Toc50972287"/>
      <w:bookmarkStart w:id="2143" w:name="_Toc57105041"/>
      <w:bookmarkStart w:id="2144" w:name="_Toc193088042"/>
      <w:r w:rsidRPr="00816C4A">
        <w:t>7.5.9</w:t>
      </w:r>
      <w:r w:rsidRPr="00816C4A">
        <w:tab/>
        <w:t>Browser termination event</w:t>
      </w:r>
      <w:bookmarkEnd w:id="2136"/>
      <w:bookmarkEnd w:id="2137"/>
      <w:bookmarkEnd w:id="2138"/>
      <w:bookmarkEnd w:id="2139"/>
      <w:bookmarkEnd w:id="2140"/>
      <w:bookmarkEnd w:id="2141"/>
      <w:bookmarkEnd w:id="2142"/>
      <w:bookmarkEnd w:id="2143"/>
      <w:bookmarkEnd w:id="2144"/>
    </w:p>
    <w:p w14:paraId="6F7B485A" w14:textId="2F886AC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.5.9.</w:t>
      </w:r>
    </w:p>
    <w:p w14:paraId="6793A39F" w14:textId="77777777" w:rsidR="00E86E7B" w:rsidRPr="00816C4A" w:rsidRDefault="00E86E7B" w:rsidP="00E86E7B">
      <w:pPr>
        <w:pStyle w:val="Heading3"/>
      </w:pPr>
      <w:bookmarkStart w:id="2145" w:name="_Toc3200896"/>
      <w:bookmarkStart w:id="2146" w:name="_Toc20392639"/>
      <w:bookmarkStart w:id="2147" w:name="_Toc27774286"/>
      <w:bookmarkStart w:id="2148" w:name="_Toc36482746"/>
      <w:bookmarkStart w:id="2149" w:name="_Toc36484405"/>
      <w:bookmarkStart w:id="2150" w:name="_Toc44933335"/>
      <w:bookmarkStart w:id="2151" w:name="_Toc50972288"/>
      <w:bookmarkStart w:id="2152" w:name="_Toc57105042"/>
      <w:bookmarkStart w:id="2153" w:name="_Toc193088043"/>
      <w:r w:rsidRPr="00816C4A">
        <w:t>7.5.10</w:t>
      </w:r>
      <w:r w:rsidRPr="00816C4A">
        <w:tab/>
        <w:t>Data available event</w:t>
      </w:r>
      <w:bookmarkEnd w:id="2145"/>
      <w:bookmarkEnd w:id="2146"/>
      <w:bookmarkEnd w:id="2147"/>
      <w:bookmarkEnd w:id="2148"/>
      <w:bookmarkEnd w:id="2149"/>
      <w:bookmarkEnd w:id="2150"/>
      <w:bookmarkEnd w:id="2151"/>
      <w:bookmarkEnd w:id="2152"/>
      <w:bookmarkEnd w:id="2153"/>
    </w:p>
    <w:p w14:paraId="25F8FF94" w14:textId="03140C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.5.10.</w:t>
      </w:r>
    </w:p>
    <w:p w14:paraId="5C718B0F" w14:textId="77777777" w:rsidR="00E86E7B" w:rsidRPr="00816C4A" w:rsidRDefault="00E86E7B" w:rsidP="00E86E7B">
      <w:pPr>
        <w:pStyle w:val="Heading3"/>
      </w:pPr>
      <w:bookmarkStart w:id="2154" w:name="_Toc3200897"/>
      <w:bookmarkStart w:id="2155" w:name="_Toc20392640"/>
      <w:bookmarkStart w:id="2156" w:name="_Toc27774287"/>
      <w:bookmarkStart w:id="2157" w:name="_Toc36482747"/>
      <w:bookmarkStart w:id="2158" w:name="_Toc36484406"/>
      <w:bookmarkStart w:id="2159" w:name="_Toc44933336"/>
      <w:bookmarkStart w:id="2160" w:name="_Toc50972289"/>
      <w:bookmarkStart w:id="2161" w:name="_Toc57105043"/>
      <w:bookmarkStart w:id="2162" w:name="_Toc193088044"/>
      <w:r w:rsidRPr="00816C4A">
        <w:t>7.5.11</w:t>
      </w:r>
      <w:r w:rsidRPr="00816C4A">
        <w:tab/>
        <w:t>Channel status event</w:t>
      </w:r>
      <w:bookmarkEnd w:id="2154"/>
      <w:bookmarkEnd w:id="2155"/>
      <w:bookmarkEnd w:id="2156"/>
      <w:bookmarkEnd w:id="2157"/>
      <w:bookmarkEnd w:id="2158"/>
      <w:bookmarkEnd w:id="2159"/>
      <w:bookmarkEnd w:id="2160"/>
      <w:bookmarkEnd w:id="2161"/>
      <w:bookmarkEnd w:id="2162"/>
    </w:p>
    <w:p w14:paraId="0AF0A46E" w14:textId="3013BA4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.5.11.</w:t>
      </w:r>
    </w:p>
    <w:p w14:paraId="4CE0CB9A" w14:textId="77777777" w:rsidR="00E86E7B" w:rsidRPr="00816C4A" w:rsidRDefault="00E86E7B" w:rsidP="00E86E7B">
      <w:pPr>
        <w:pStyle w:val="Heading3"/>
      </w:pPr>
      <w:bookmarkStart w:id="2163" w:name="_Toc3200898"/>
      <w:bookmarkStart w:id="2164" w:name="_Toc20392641"/>
      <w:bookmarkStart w:id="2165" w:name="_Toc27774288"/>
      <w:bookmarkStart w:id="2166" w:name="_Toc36482748"/>
      <w:bookmarkStart w:id="2167" w:name="_Toc36484407"/>
      <w:bookmarkStart w:id="2168" w:name="_Toc44933337"/>
      <w:bookmarkStart w:id="2169" w:name="_Toc50972290"/>
      <w:bookmarkStart w:id="2170" w:name="_Toc57105044"/>
      <w:bookmarkStart w:id="2171" w:name="_Toc193088045"/>
      <w:r w:rsidRPr="00816C4A">
        <w:t>7.5.12</w:t>
      </w:r>
      <w:r w:rsidRPr="00816C4A">
        <w:tab/>
        <w:t>Access Technology Change Event</w:t>
      </w:r>
      <w:bookmarkEnd w:id="2163"/>
      <w:bookmarkEnd w:id="2164"/>
      <w:bookmarkEnd w:id="2165"/>
      <w:bookmarkEnd w:id="2166"/>
      <w:bookmarkEnd w:id="2167"/>
      <w:bookmarkEnd w:id="2168"/>
      <w:bookmarkEnd w:id="2169"/>
      <w:bookmarkEnd w:id="2170"/>
      <w:bookmarkEnd w:id="2171"/>
    </w:p>
    <w:p w14:paraId="66EFC343" w14:textId="0B4DC4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72" w:name="_Toc3200899"/>
      <w:bookmarkStart w:id="2173" w:name="_Toc20392642"/>
      <w:bookmarkStart w:id="2174" w:name="_Toc27774289"/>
      <w:bookmarkStart w:id="2175" w:name="_Toc36482749"/>
      <w:bookmarkStart w:id="2176" w:name="_Toc36484408"/>
      <w:bookmarkStart w:id="2177" w:name="_Toc44933338"/>
      <w:bookmarkStart w:id="2178" w:name="_Toc50972291"/>
      <w:bookmarkStart w:id="2179" w:name="_Toc57105045"/>
      <w:bookmarkStart w:id="2180" w:name="_Toc193088046"/>
      <w:r w:rsidRPr="00816C4A">
        <w:t>7.5.13</w:t>
      </w:r>
      <w:r w:rsidRPr="00816C4A">
        <w:tab/>
        <w:t>Display parameters changed event</w:t>
      </w:r>
      <w:bookmarkEnd w:id="2172"/>
      <w:bookmarkEnd w:id="2173"/>
      <w:bookmarkEnd w:id="2174"/>
      <w:bookmarkEnd w:id="2175"/>
      <w:bookmarkEnd w:id="2176"/>
      <w:bookmarkEnd w:id="2177"/>
      <w:bookmarkEnd w:id="2178"/>
      <w:bookmarkEnd w:id="2179"/>
      <w:bookmarkEnd w:id="2180"/>
    </w:p>
    <w:p w14:paraId="4AF1A05B" w14:textId="478F129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.5.13.</w:t>
      </w:r>
    </w:p>
    <w:p w14:paraId="32A1A07F" w14:textId="77777777" w:rsidR="00E86E7B" w:rsidRPr="00816C4A" w:rsidRDefault="00E86E7B" w:rsidP="00E86E7B">
      <w:pPr>
        <w:pStyle w:val="Heading3"/>
      </w:pPr>
      <w:bookmarkStart w:id="2181" w:name="_Toc3200900"/>
      <w:bookmarkStart w:id="2182" w:name="_Toc20392643"/>
      <w:bookmarkStart w:id="2183" w:name="_Toc27774290"/>
      <w:bookmarkStart w:id="2184" w:name="_Toc36482750"/>
      <w:bookmarkStart w:id="2185" w:name="_Toc36484409"/>
      <w:bookmarkStart w:id="2186" w:name="_Toc44933339"/>
      <w:bookmarkStart w:id="2187" w:name="_Toc50972292"/>
      <w:bookmarkStart w:id="2188" w:name="_Toc57105046"/>
      <w:bookmarkStart w:id="2189" w:name="_Toc193088047"/>
      <w:r w:rsidRPr="00816C4A">
        <w:t>7.5.14</w:t>
      </w:r>
      <w:r w:rsidRPr="00816C4A">
        <w:tab/>
        <w:t>Local Connection event</w:t>
      </w:r>
      <w:bookmarkEnd w:id="2181"/>
      <w:bookmarkEnd w:id="2182"/>
      <w:bookmarkEnd w:id="2183"/>
      <w:bookmarkEnd w:id="2184"/>
      <w:bookmarkEnd w:id="2185"/>
      <w:bookmarkEnd w:id="2186"/>
      <w:bookmarkEnd w:id="2187"/>
      <w:bookmarkEnd w:id="2188"/>
      <w:bookmarkEnd w:id="2189"/>
    </w:p>
    <w:p w14:paraId="7D96EF04" w14:textId="5281563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.5.14.</w:t>
      </w:r>
    </w:p>
    <w:p w14:paraId="225C6637" w14:textId="77777777" w:rsidR="00E86E7B" w:rsidRPr="00816C4A" w:rsidRDefault="00E86E7B" w:rsidP="00E86E7B">
      <w:pPr>
        <w:pStyle w:val="Heading3"/>
      </w:pPr>
      <w:bookmarkStart w:id="2190" w:name="_Toc3200901"/>
      <w:bookmarkStart w:id="2191" w:name="_Toc20392644"/>
      <w:bookmarkStart w:id="2192" w:name="_Toc27774291"/>
      <w:bookmarkStart w:id="2193" w:name="_Toc36482751"/>
      <w:bookmarkStart w:id="2194" w:name="_Toc36484410"/>
      <w:bookmarkStart w:id="2195" w:name="_Toc44933340"/>
      <w:bookmarkStart w:id="2196" w:name="_Toc50972293"/>
      <w:bookmarkStart w:id="2197" w:name="_Toc57105047"/>
      <w:bookmarkStart w:id="2198" w:name="_Toc193088048"/>
      <w:r w:rsidRPr="00816C4A">
        <w:t>7.5.15</w:t>
      </w:r>
      <w:r w:rsidRPr="00816C4A">
        <w:tab/>
        <w:t>Network Search Mode Change Event</w:t>
      </w:r>
      <w:bookmarkEnd w:id="2190"/>
      <w:bookmarkEnd w:id="2191"/>
      <w:bookmarkEnd w:id="2192"/>
      <w:bookmarkEnd w:id="2193"/>
      <w:bookmarkEnd w:id="2194"/>
      <w:bookmarkEnd w:id="2195"/>
      <w:bookmarkEnd w:id="2196"/>
      <w:bookmarkEnd w:id="2197"/>
      <w:bookmarkEnd w:id="2198"/>
    </w:p>
    <w:p w14:paraId="4DCA05E6" w14:textId="5946360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.5.15.</w:t>
      </w:r>
    </w:p>
    <w:p w14:paraId="5A51320D" w14:textId="77777777" w:rsidR="00E86E7B" w:rsidRPr="00816C4A" w:rsidRDefault="00E86E7B" w:rsidP="00E86E7B">
      <w:pPr>
        <w:pStyle w:val="Heading3"/>
      </w:pPr>
      <w:bookmarkStart w:id="2199" w:name="_Toc3200902"/>
      <w:bookmarkStart w:id="2200" w:name="_Toc20392645"/>
      <w:bookmarkStart w:id="2201" w:name="_Toc27774292"/>
      <w:bookmarkStart w:id="2202" w:name="_Toc36482752"/>
      <w:bookmarkStart w:id="2203" w:name="_Toc36484411"/>
      <w:bookmarkStart w:id="2204" w:name="_Toc44933341"/>
      <w:bookmarkStart w:id="2205" w:name="_Toc50972294"/>
      <w:bookmarkStart w:id="2206" w:name="_Toc57105048"/>
      <w:bookmarkStart w:id="2207" w:name="_Toc193088049"/>
      <w:r w:rsidRPr="00816C4A">
        <w:lastRenderedPageBreak/>
        <w:t>7.5.16</w:t>
      </w:r>
      <w:r w:rsidRPr="00816C4A">
        <w:tab/>
        <w:t>Browsing status event</w:t>
      </w:r>
      <w:bookmarkEnd w:id="2199"/>
      <w:bookmarkEnd w:id="2200"/>
      <w:bookmarkEnd w:id="2201"/>
      <w:bookmarkEnd w:id="2202"/>
      <w:bookmarkEnd w:id="2203"/>
      <w:bookmarkEnd w:id="2204"/>
      <w:bookmarkEnd w:id="2205"/>
      <w:bookmarkEnd w:id="2206"/>
      <w:bookmarkEnd w:id="2207"/>
    </w:p>
    <w:p w14:paraId="77FA1355" w14:textId="4FFA6426"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.5.16.</w:t>
      </w:r>
    </w:p>
    <w:p w14:paraId="4FC49253" w14:textId="77777777" w:rsidR="00E86E7B" w:rsidRPr="00816C4A" w:rsidRDefault="00E86E7B" w:rsidP="00E86E7B">
      <w:pPr>
        <w:pStyle w:val="Heading3"/>
      </w:pPr>
      <w:bookmarkStart w:id="2208" w:name="_Toc3200903"/>
      <w:bookmarkStart w:id="2209" w:name="_Toc20392646"/>
      <w:bookmarkStart w:id="2210" w:name="_Toc27774293"/>
      <w:bookmarkStart w:id="2211" w:name="_Toc36482753"/>
      <w:bookmarkStart w:id="2212" w:name="_Toc36484412"/>
      <w:bookmarkStart w:id="2213" w:name="_Toc44933342"/>
      <w:bookmarkStart w:id="2214" w:name="_Toc50972295"/>
      <w:bookmarkStart w:id="2215" w:name="_Toc57105049"/>
      <w:bookmarkStart w:id="2216" w:name="_Toc193088050"/>
      <w:r w:rsidRPr="00816C4A">
        <w:t>7.5.17</w:t>
      </w:r>
      <w:r w:rsidRPr="00816C4A">
        <w:tab/>
        <w:t>Frames Information changed event</w:t>
      </w:r>
      <w:bookmarkEnd w:id="2208"/>
      <w:bookmarkEnd w:id="2209"/>
      <w:bookmarkEnd w:id="2210"/>
      <w:bookmarkEnd w:id="2211"/>
      <w:bookmarkEnd w:id="2212"/>
      <w:bookmarkEnd w:id="2213"/>
      <w:bookmarkEnd w:id="2214"/>
      <w:bookmarkEnd w:id="2215"/>
      <w:bookmarkEnd w:id="2216"/>
    </w:p>
    <w:p w14:paraId="432E4A1A" w14:textId="2F81823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.5.17.</w:t>
      </w:r>
    </w:p>
    <w:p w14:paraId="61DD9A04" w14:textId="77777777" w:rsidR="00E86E7B" w:rsidRPr="00816C4A" w:rsidRDefault="00E86E7B" w:rsidP="00E86E7B">
      <w:pPr>
        <w:pStyle w:val="Heading3"/>
      </w:pPr>
      <w:bookmarkStart w:id="2217" w:name="_Toc3200904"/>
      <w:bookmarkStart w:id="2218" w:name="_Toc20392647"/>
      <w:bookmarkStart w:id="2219" w:name="_Toc27774294"/>
      <w:bookmarkStart w:id="2220" w:name="_Toc36482754"/>
      <w:bookmarkStart w:id="2221" w:name="_Toc36484413"/>
      <w:bookmarkStart w:id="2222" w:name="_Toc44933343"/>
      <w:bookmarkStart w:id="2223" w:name="_Toc50972296"/>
      <w:bookmarkStart w:id="2224" w:name="_Toc57105050"/>
      <w:bookmarkStart w:id="2225" w:name="_Toc193088051"/>
      <w:r w:rsidRPr="00816C4A">
        <w:t>7.5.18</w:t>
      </w:r>
      <w:r w:rsidRPr="00816C4A">
        <w:tab/>
        <w:t>HCI connectivity event</w:t>
      </w:r>
      <w:bookmarkEnd w:id="2217"/>
      <w:bookmarkEnd w:id="2218"/>
      <w:bookmarkEnd w:id="2219"/>
      <w:bookmarkEnd w:id="2220"/>
      <w:bookmarkEnd w:id="2221"/>
      <w:bookmarkEnd w:id="2222"/>
      <w:bookmarkEnd w:id="2223"/>
      <w:bookmarkEnd w:id="2224"/>
      <w:bookmarkEnd w:id="2225"/>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6" w:name="_Toc3200905"/>
      <w:bookmarkStart w:id="2227" w:name="_Toc20392648"/>
      <w:bookmarkStart w:id="2228" w:name="_Toc27774295"/>
      <w:bookmarkStart w:id="2229" w:name="_Toc36482755"/>
      <w:bookmarkStart w:id="2230" w:name="_Toc36484414"/>
      <w:bookmarkStart w:id="2231" w:name="_Toc44933344"/>
      <w:bookmarkStart w:id="2232" w:name="_Toc50972297"/>
      <w:bookmarkStart w:id="2233" w:name="_Toc57105051"/>
      <w:bookmarkStart w:id="2234" w:name="_Toc193088052"/>
      <w:r w:rsidRPr="00816C4A">
        <w:t>7.5.19</w:t>
      </w:r>
      <w:r w:rsidRPr="00816C4A">
        <w:tab/>
        <w:t>Contactless state request</w:t>
      </w:r>
      <w:bookmarkEnd w:id="2226"/>
      <w:bookmarkEnd w:id="2227"/>
      <w:bookmarkEnd w:id="2228"/>
      <w:bookmarkEnd w:id="2229"/>
      <w:bookmarkEnd w:id="2230"/>
      <w:bookmarkEnd w:id="2231"/>
      <w:bookmarkEnd w:id="2232"/>
      <w:bookmarkEnd w:id="2233"/>
      <w:bookmarkEnd w:id="2234"/>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35" w:name="_Toc3200906"/>
      <w:bookmarkStart w:id="2236" w:name="_Toc20392649"/>
      <w:bookmarkStart w:id="2237" w:name="_Toc27774296"/>
      <w:bookmarkStart w:id="2238" w:name="_Toc36482756"/>
      <w:bookmarkStart w:id="2239" w:name="_Toc36484415"/>
      <w:bookmarkStart w:id="2240" w:name="_Toc44933345"/>
      <w:bookmarkStart w:id="2241" w:name="_Toc50972298"/>
      <w:bookmarkStart w:id="2242" w:name="_Toc57105052"/>
      <w:bookmarkStart w:id="2243" w:name="_Toc193088053"/>
      <w:r w:rsidRPr="00816C4A">
        <w:t>7.5.20</w:t>
      </w:r>
      <w:r w:rsidRPr="00816C4A">
        <w:tab/>
        <w:t>Incoming IMS Data event</w:t>
      </w:r>
      <w:bookmarkEnd w:id="2235"/>
      <w:bookmarkEnd w:id="2236"/>
      <w:bookmarkEnd w:id="2237"/>
      <w:bookmarkEnd w:id="2238"/>
      <w:bookmarkEnd w:id="2239"/>
      <w:bookmarkEnd w:id="2240"/>
      <w:bookmarkEnd w:id="2241"/>
      <w:bookmarkEnd w:id="2242"/>
      <w:bookmarkEnd w:id="2243"/>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44" w:name="_Toc3200907"/>
      <w:bookmarkStart w:id="2245" w:name="_Toc20392650"/>
      <w:bookmarkStart w:id="2246" w:name="_Toc27774297"/>
      <w:bookmarkStart w:id="2247" w:name="_Toc36482757"/>
      <w:bookmarkStart w:id="2248" w:name="_Toc36484416"/>
      <w:bookmarkStart w:id="2249" w:name="_Toc44933346"/>
      <w:bookmarkStart w:id="2250" w:name="_Toc50972299"/>
      <w:bookmarkStart w:id="2251" w:name="_Toc57105053"/>
      <w:bookmarkStart w:id="2252" w:name="_Toc193088054"/>
      <w:r w:rsidRPr="00816C4A">
        <w:t>7.5.20.1</w:t>
      </w:r>
      <w:r w:rsidRPr="00816C4A">
        <w:tab/>
        <w:t>Procedure</w:t>
      </w:r>
      <w:bookmarkEnd w:id="2244"/>
      <w:bookmarkEnd w:id="2245"/>
      <w:bookmarkEnd w:id="2246"/>
      <w:bookmarkEnd w:id="2247"/>
      <w:bookmarkEnd w:id="2248"/>
      <w:bookmarkEnd w:id="2249"/>
      <w:bookmarkEnd w:id="2250"/>
      <w:bookmarkEnd w:id="2251"/>
      <w:bookmarkEnd w:id="2252"/>
    </w:p>
    <w:p w14:paraId="2C2B3625" w14:textId="2A389887" w:rsidR="00E86E7B" w:rsidRPr="00816C4A" w:rsidRDefault="00E86E7B" w:rsidP="00E86E7B">
      <w:r w:rsidRPr="00816C4A">
        <w:t xml:space="preserve">If the Incoming IMS data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then, in the case of an incoming IMS message to an IARI (see </w:t>
      </w:r>
      <w:r w:rsidR="003413FE" w:rsidRPr="00816C4A">
        <w:t>TS</w:t>
      </w:r>
      <w:r w:rsidR="003413FE">
        <w:t> </w:t>
      </w:r>
      <w:r w:rsidR="003413FE" w:rsidRPr="00816C4A">
        <w:t>2</w:t>
      </w:r>
      <w:r w:rsidRPr="00816C4A">
        <w:t>4.229</w:t>
      </w:r>
      <w:r w:rsidR="003413FE">
        <w:t> </w:t>
      </w:r>
      <w:r w:rsidR="003413FE" w:rsidRPr="00816C4A">
        <w:t>[</w:t>
      </w:r>
      <w:r w:rsidRPr="00816C4A">
        <w:t xml:space="preserve">52]) associated to an application installed on the UICC and no open channel is available for IMS communication, see 3GPP </w:t>
      </w:r>
      <w:r w:rsidR="003413FE" w:rsidRPr="00816C4A">
        <w:t>TS</w:t>
      </w:r>
      <w:r w:rsidR="003413FE">
        <w:t> </w:t>
      </w:r>
      <w:r w:rsidR="003413FE" w:rsidRPr="00816C4A">
        <w:t>3</w:t>
      </w:r>
      <w:r w:rsidRPr="00816C4A">
        <w:t>1.102</w:t>
      </w:r>
      <w:r w:rsidR="003413FE">
        <w:t> </w:t>
      </w:r>
      <w:r w:rsidR="003413FE"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53" w:name="_Toc3200908"/>
      <w:bookmarkStart w:id="2254" w:name="_Toc20392651"/>
      <w:bookmarkStart w:id="2255" w:name="_Toc27774298"/>
      <w:bookmarkStart w:id="2256" w:name="_Toc36482758"/>
      <w:bookmarkStart w:id="2257" w:name="_Toc36484417"/>
      <w:bookmarkStart w:id="2258" w:name="_Toc44933347"/>
      <w:bookmarkStart w:id="2259" w:name="_Toc50972300"/>
      <w:bookmarkStart w:id="2260" w:name="_Toc57105054"/>
      <w:bookmarkStart w:id="2261" w:name="_Toc193088055"/>
      <w:r w:rsidRPr="00816C4A">
        <w:t>7.5.20.2</w:t>
      </w:r>
      <w:r w:rsidRPr="00816C4A">
        <w:tab/>
        <w:t>Structure of ENVELOPE (EVENT DOWNLOAD – Incoming IMS Data)</w:t>
      </w:r>
      <w:bookmarkEnd w:id="2253"/>
      <w:bookmarkEnd w:id="2254"/>
      <w:bookmarkEnd w:id="2255"/>
      <w:bookmarkEnd w:id="2256"/>
      <w:bookmarkEnd w:id="2257"/>
      <w:bookmarkEnd w:id="2258"/>
      <w:bookmarkEnd w:id="2259"/>
      <w:bookmarkEnd w:id="2260"/>
      <w:bookmarkEnd w:id="2261"/>
    </w:p>
    <w:p w14:paraId="05964C20" w14:textId="77777777" w:rsidR="00E86E7B" w:rsidRPr="00816C4A" w:rsidRDefault="00E86E7B" w:rsidP="00E86E7B">
      <w:r w:rsidRPr="00816C4A">
        <w:t>Direction : ME to UICC</w:t>
      </w:r>
    </w:p>
    <w:p w14:paraId="71F30AD7" w14:textId="4FDBA616"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3A771744" w:rsidR="00E86E7B" w:rsidRPr="00816C4A" w:rsidRDefault="00E86E7B" w:rsidP="00E86E7B">
      <w:pPr>
        <w:pStyle w:val="B1"/>
      </w:pPr>
      <w:r w:rsidRPr="00816C4A">
        <w:t>-</w:t>
      </w:r>
      <w:r w:rsidRPr="00816C4A">
        <w:tab/>
        <w:t xml:space="preserve">IARI: This data object contains the IARI included in the Accept-Contact (see </w:t>
      </w:r>
      <w:r w:rsidR="003413FE" w:rsidRPr="00816C4A">
        <w:t>TS</w:t>
      </w:r>
      <w:r w:rsidR="003413FE">
        <w:t> </w:t>
      </w:r>
      <w:r w:rsidR="003413FE" w:rsidRPr="00816C4A">
        <w:t>2</w:t>
      </w:r>
      <w:r w:rsidRPr="00816C4A">
        <w:t>4.229</w:t>
      </w:r>
      <w:r w:rsidR="003413FE">
        <w:t> </w:t>
      </w:r>
      <w:r w:rsidR="003413FE"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62" w:name="_Toc3200909"/>
      <w:bookmarkStart w:id="2263" w:name="_Toc20392652"/>
      <w:bookmarkStart w:id="2264" w:name="_Toc27774299"/>
      <w:bookmarkStart w:id="2265" w:name="_Toc36482759"/>
      <w:bookmarkStart w:id="2266" w:name="_Toc36484418"/>
      <w:bookmarkStart w:id="2267" w:name="_Toc44933348"/>
      <w:bookmarkStart w:id="2268" w:name="_Toc50972301"/>
      <w:bookmarkStart w:id="2269" w:name="_Toc57105055"/>
      <w:bookmarkStart w:id="2270" w:name="_Toc193088056"/>
      <w:r w:rsidRPr="00816C4A">
        <w:lastRenderedPageBreak/>
        <w:t>7.5.21</w:t>
      </w:r>
      <w:r w:rsidRPr="00816C4A">
        <w:tab/>
      </w:r>
      <w:r w:rsidRPr="00816C4A">
        <w:rPr>
          <w:color w:val="000000"/>
        </w:rPr>
        <w:t>IMS Registration Event</w:t>
      </w:r>
      <w:bookmarkEnd w:id="2262"/>
      <w:bookmarkEnd w:id="2263"/>
      <w:bookmarkEnd w:id="2264"/>
      <w:bookmarkEnd w:id="2265"/>
      <w:bookmarkEnd w:id="2266"/>
      <w:bookmarkEnd w:id="2267"/>
      <w:bookmarkEnd w:id="2268"/>
      <w:bookmarkEnd w:id="2269"/>
      <w:bookmarkEnd w:id="2270"/>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71" w:name="_Toc3200910"/>
      <w:bookmarkStart w:id="2272" w:name="_Toc20392653"/>
      <w:bookmarkStart w:id="2273" w:name="_Toc27774300"/>
      <w:bookmarkStart w:id="2274" w:name="_Toc36482760"/>
      <w:bookmarkStart w:id="2275" w:name="_Toc36484419"/>
      <w:bookmarkStart w:id="2276" w:name="_Toc44933349"/>
      <w:bookmarkStart w:id="2277" w:name="_Toc50972302"/>
      <w:bookmarkStart w:id="2278" w:name="_Toc57105056"/>
      <w:bookmarkStart w:id="2279" w:name="_Toc193088057"/>
      <w:r w:rsidRPr="00816C4A">
        <w:t>7.5.21.1</w:t>
      </w:r>
      <w:r w:rsidRPr="00816C4A">
        <w:tab/>
        <w:t>Procedure</w:t>
      </w:r>
      <w:bookmarkEnd w:id="2271"/>
      <w:bookmarkEnd w:id="2272"/>
      <w:bookmarkEnd w:id="2273"/>
      <w:bookmarkEnd w:id="2274"/>
      <w:bookmarkEnd w:id="2275"/>
      <w:bookmarkEnd w:id="2276"/>
      <w:bookmarkEnd w:id="2277"/>
      <w:bookmarkEnd w:id="2278"/>
      <w:bookmarkEnd w:id="2279"/>
    </w:p>
    <w:p w14:paraId="6ED9CE34" w14:textId="3B69E365" w:rsidR="00E86E7B" w:rsidRPr="00816C4A" w:rsidRDefault="00E86E7B" w:rsidP="00E86E7B">
      <w:r w:rsidRPr="00816C4A">
        <w:t xml:space="preserve">If the IMS Registration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and the SIP REGISTER message contains the IARIs defined in EF-UICCIARI, then, upon receiving the 200 OK  (see 3GPP </w:t>
      </w:r>
      <w:r w:rsidR="003413FE" w:rsidRPr="00816C4A">
        <w:t>TS</w:t>
      </w:r>
      <w:r w:rsidR="003413FE">
        <w:t> </w:t>
      </w:r>
      <w:r w:rsidR="003413FE" w:rsidRPr="00816C4A">
        <w:t>2</w:t>
      </w:r>
      <w:r w:rsidRPr="00816C4A">
        <w:t>4.229</w:t>
      </w:r>
      <w:r w:rsidR="003413FE">
        <w:t> </w:t>
      </w:r>
      <w:r w:rsidR="003413FE" w:rsidRPr="00816C4A">
        <w:t>[</w:t>
      </w:r>
      <w:r w:rsidRPr="00816C4A">
        <w:t xml:space="preserve">52]) message in response to the SIP REGISTER message (see 3GPP </w:t>
      </w:r>
      <w:r w:rsidR="003413FE" w:rsidRPr="00816C4A">
        <w:t>TS</w:t>
      </w:r>
      <w:r w:rsidR="003413FE">
        <w:t> </w:t>
      </w:r>
      <w:r w:rsidR="003413FE" w:rsidRPr="00816C4A">
        <w:t>2</w:t>
      </w:r>
      <w:r w:rsidRPr="00816C4A">
        <w:t>4.229</w:t>
      </w:r>
      <w:r w:rsidR="003413FE">
        <w:t> </w:t>
      </w:r>
      <w:r w:rsidR="003413FE" w:rsidRPr="00816C4A">
        <w:t>[</w:t>
      </w:r>
      <w:r w:rsidRPr="00816C4A">
        <w:t xml:space="preserve">52]) or upon receiving any status code (see 3GPP </w:t>
      </w:r>
      <w:r w:rsidR="003413FE" w:rsidRPr="00816C4A">
        <w:t>TS</w:t>
      </w:r>
      <w:r w:rsidR="003413FE">
        <w:t> </w:t>
      </w:r>
      <w:r w:rsidR="003413FE" w:rsidRPr="00816C4A">
        <w:t>2</w:t>
      </w:r>
      <w:r w:rsidRPr="00816C4A">
        <w:t>4.229</w:t>
      </w:r>
      <w:r w:rsidR="003413FE">
        <w:t> </w:t>
      </w:r>
      <w:r w:rsidR="003413FE"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80" w:name="_Toc3200911"/>
      <w:bookmarkStart w:id="2281" w:name="_Toc20392654"/>
      <w:bookmarkStart w:id="2282" w:name="_Toc27774301"/>
      <w:bookmarkStart w:id="2283" w:name="_Toc36482761"/>
      <w:bookmarkStart w:id="2284" w:name="_Toc36484420"/>
      <w:bookmarkStart w:id="2285" w:name="_Toc44933350"/>
      <w:bookmarkStart w:id="2286" w:name="_Toc50972303"/>
      <w:bookmarkStart w:id="2287" w:name="_Toc57105057"/>
      <w:bookmarkStart w:id="2288" w:name="_Toc193088058"/>
      <w:r w:rsidRPr="00816C4A">
        <w:t>7.5.21.2</w:t>
      </w:r>
      <w:r w:rsidRPr="00816C4A">
        <w:tab/>
        <w:t>Structure of ENVELOPE (EVENT DOWNLOAD – IMS Registration)</w:t>
      </w:r>
      <w:bookmarkEnd w:id="2280"/>
      <w:bookmarkEnd w:id="2281"/>
      <w:bookmarkEnd w:id="2282"/>
      <w:bookmarkEnd w:id="2283"/>
      <w:bookmarkEnd w:id="2284"/>
      <w:bookmarkEnd w:id="2285"/>
      <w:bookmarkEnd w:id="2286"/>
      <w:bookmarkEnd w:id="2287"/>
      <w:bookmarkEnd w:id="2288"/>
    </w:p>
    <w:p w14:paraId="1026840D" w14:textId="77777777" w:rsidR="00E86E7B" w:rsidRPr="00816C4A" w:rsidRDefault="00E86E7B" w:rsidP="00E86E7B">
      <w:r w:rsidRPr="00816C4A">
        <w:t>Direction : ME to UICC</w:t>
      </w:r>
    </w:p>
    <w:p w14:paraId="30A4AB82" w14:textId="0A902097"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32302A3E"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3413FE">
        <w:t> </w:t>
      </w:r>
      <w:r w:rsidR="003413FE" w:rsidRPr="00816C4A">
        <w:t>[</w:t>
      </w:r>
      <w:r w:rsidRPr="00816C4A">
        <w:t xml:space="preserve">55]) received in the registration event package (see 3GPP </w:t>
      </w:r>
      <w:r w:rsidR="003413FE" w:rsidRPr="00816C4A">
        <w:t>TS</w:t>
      </w:r>
      <w:r w:rsidR="003413FE">
        <w:t> </w:t>
      </w:r>
      <w:r w:rsidR="003413FE" w:rsidRPr="00816C4A">
        <w:t>2</w:t>
      </w:r>
      <w:r w:rsidRPr="00816C4A">
        <w:t>4.229</w:t>
      </w:r>
      <w:r w:rsidR="003413FE">
        <w:t> </w:t>
      </w:r>
      <w:r w:rsidR="003413FE"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0729D1F5" w:rsidR="00E86E7B" w:rsidRPr="00816C4A" w:rsidRDefault="00E86E7B" w:rsidP="00E86E7B">
      <w:pPr>
        <w:pStyle w:val="B1"/>
      </w:pPr>
      <w:r w:rsidRPr="00816C4A">
        <w:t>-</w:t>
      </w:r>
      <w:r w:rsidRPr="00816C4A">
        <w:tab/>
        <w:t xml:space="preserve">Status Code: This data object shall contain the Status-code (see 3GPP </w:t>
      </w:r>
      <w:r w:rsidR="003413FE" w:rsidRPr="00816C4A">
        <w:t>TS</w:t>
      </w:r>
      <w:r w:rsidR="003413FE">
        <w:t> </w:t>
      </w:r>
      <w:r w:rsidR="003413FE" w:rsidRPr="00816C4A">
        <w:t>2</w:t>
      </w:r>
      <w:r w:rsidRPr="00816C4A">
        <w:t>4.229</w:t>
      </w:r>
      <w:r w:rsidR="003413FE">
        <w:t> </w:t>
      </w:r>
      <w:r w:rsidR="003413FE"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9" w:name="_Toc3200912"/>
      <w:bookmarkStart w:id="2290" w:name="_Toc20392655"/>
      <w:bookmarkStart w:id="2291" w:name="_Toc27774302"/>
      <w:bookmarkStart w:id="2292" w:name="_Toc36482762"/>
      <w:bookmarkStart w:id="2293" w:name="_Toc36484421"/>
      <w:bookmarkStart w:id="2294" w:name="_Toc44933351"/>
      <w:bookmarkStart w:id="2295" w:name="_Toc50972304"/>
      <w:bookmarkStart w:id="2296" w:name="_Toc57105058"/>
      <w:bookmarkStart w:id="2297" w:name="_Toc193088059"/>
      <w:r w:rsidRPr="00816C4A">
        <w:t>7.5.22</w:t>
      </w:r>
      <w:r w:rsidRPr="00816C4A">
        <w:tab/>
        <w:t>Profile Container</w:t>
      </w:r>
      <w:bookmarkEnd w:id="2289"/>
      <w:bookmarkEnd w:id="2290"/>
      <w:bookmarkEnd w:id="2291"/>
      <w:bookmarkEnd w:id="2292"/>
      <w:bookmarkEnd w:id="2293"/>
      <w:bookmarkEnd w:id="2294"/>
      <w:bookmarkEnd w:id="2295"/>
      <w:bookmarkEnd w:id="2296"/>
      <w:bookmarkEnd w:id="2297"/>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8" w:name="_Toc3200913"/>
      <w:bookmarkStart w:id="2299" w:name="_Toc20392656"/>
      <w:bookmarkStart w:id="2300" w:name="_Toc27774303"/>
      <w:bookmarkStart w:id="2301" w:name="_Toc36482763"/>
      <w:bookmarkStart w:id="2302" w:name="_Toc36484422"/>
      <w:bookmarkStart w:id="2303" w:name="_Toc44933352"/>
      <w:bookmarkStart w:id="2304" w:name="_Toc50972305"/>
      <w:bookmarkStart w:id="2305" w:name="_Toc57105059"/>
      <w:bookmarkStart w:id="2306" w:name="_Toc193088060"/>
      <w:r w:rsidRPr="00816C4A">
        <w:t>7.5.23</w:t>
      </w:r>
      <w:r w:rsidRPr="00816C4A">
        <w:tab/>
        <w:t>Envelope Container</w:t>
      </w:r>
      <w:bookmarkEnd w:id="2298"/>
      <w:bookmarkEnd w:id="2299"/>
      <w:bookmarkEnd w:id="2300"/>
      <w:bookmarkEnd w:id="2301"/>
      <w:bookmarkEnd w:id="2302"/>
      <w:bookmarkEnd w:id="2303"/>
      <w:bookmarkEnd w:id="2304"/>
      <w:bookmarkEnd w:id="2305"/>
      <w:bookmarkEnd w:id="2306"/>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7" w:name="_Toc3200914"/>
      <w:bookmarkStart w:id="2308" w:name="_Toc20392657"/>
      <w:bookmarkStart w:id="2309" w:name="_Toc27774304"/>
      <w:bookmarkStart w:id="2310" w:name="_Toc36482764"/>
      <w:bookmarkStart w:id="2311" w:name="_Toc36484423"/>
      <w:bookmarkStart w:id="2312" w:name="_Toc44933353"/>
      <w:bookmarkStart w:id="2313" w:name="_Toc50972306"/>
      <w:bookmarkStart w:id="2314" w:name="_Toc57105060"/>
      <w:bookmarkStart w:id="2315" w:name="_Toc193088061"/>
      <w:r w:rsidRPr="00816C4A">
        <w:lastRenderedPageBreak/>
        <w:t>7.5.24</w:t>
      </w:r>
      <w:r w:rsidRPr="00816C4A">
        <w:tab/>
        <w:t>Poll Interval Negotiation</w:t>
      </w:r>
      <w:bookmarkEnd w:id="2307"/>
      <w:bookmarkEnd w:id="2308"/>
      <w:bookmarkEnd w:id="2309"/>
      <w:bookmarkEnd w:id="2310"/>
      <w:bookmarkEnd w:id="2311"/>
      <w:bookmarkEnd w:id="2312"/>
      <w:bookmarkEnd w:id="2313"/>
      <w:bookmarkEnd w:id="2314"/>
      <w:bookmarkEnd w:id="2315"/>
    </w:p>
    <w:p w14:paraId="4BF1A4A8" w14:textId="1F9C58CC"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.5.22.</w:t>
      </w:r>
    </w:p>
    <w:p w14:paraId="1046A2AB" w14:textId="77777777" w:rsidR="00E86E7B" w:rsidRPr="00816C4A" w:rsidRDefault="00E86E7B" w:rsidP="00E86E7B">
      <w:pPr>
        <w:pStyle w:val="Heading3"/>
        <w:rPr>
          <w:color w:val="000000"/>
        </w:rPr>
      </w:pPr>
      <w:bookmarkStart w:id="2316" w:name="_Toc3200915"/>
      <w:bookmarkStart w:id="2317" w:name="_Toc20392658"/>
      <w:bookmarkStart w:id="2318" w:name="_Toc27774305"/>
      <w:bookmarkStart w:id="2319" w:name="_Toc36482765"/>
      <w:bookmarkStart w:id="2320" w:name="_Toc36484424"/>
      <w:bookmarkStart w:id="2321" w:name="_Toc44933354"/>
      <w:bookmarkStart w:id="2322" w:name="_Toc50972307"/>
      <w:bookmarkStart w:id="2323" w:name="_Toc57105061"/>
      <w:bookmarkStart w:id="2324" w:name="_Toc193088062"/>
      <w:r w:rsidRPr="00816C4A">
        <w:t>7.5.25</w:t>
      </w:r>
      <w:r w:rsidRPr="00816C4A">
        <w:tab/>
      </w:r>
      <w:r w:rsidRPr="00816C4A">
        <w:rPr>
          <w:color w:val="000000"/>
        </w:rPr>
        <w:t>Data Connection Status Change Event</w:t>
      </w:r>
      <w:bookmarkEnd w:id="2316"/>
      <w:bookmarkEnd w:id="2317"/>
      <w:bookmarkEnd w:id="2318"/>
      <w:bookmarkEnd w:id="2319"/>
      <w:bookmarkEnd w:id="2320"/>
      <w:bookmarkEnd w:id="2321"/>
      <w:bookmarkEnd w:id="2322"/>
      <w:bookmarkEnd w:id="2323"/>
      <w:bookmarkEnd w:id="2324"/>
    </w:p>
    <w:p w14:paraId="00DB213D" w14:textId="77777777" w:rsidR="00E86E7B" w:rsidRPr="00816C4A" w:rsidRDefault="00E86E7B" w:rsidP="00E86E7B">
      <w:pPr>
        <w:pStyle w:val="Heading4"/>
      </w:pPr>
      <w:bookmarkStart w:id="2325" w:name="_Toc3200916"/>
      <w:bookmarkStart w:id="2326" w:name="_Toc20392659"/>
      <w:bookmarkStart w:id="2327" w:name="_Toc27774306"/>
      <w:bookmarkStart w:id="2328" w:name="_Toc36482766"/>
      <w:bookmarkStart w:id="2329" w:name="_Toc36484425"/>
      <w:bookmarkStart w:id="2330" w:name="_Toc44933355"/>
      <w:bookmarkStart w:id="2331" w:name="_Toc50972308"/>
      <w:bookmarkStart w:id="2332" w:name="_Toc57105062"/>
      <w:bookmarkStart w:id="2333" w:name="_Toc193088063"/>
      <w:r w:rsidRPr="00816C4A">
        <w:t>7.5.25.1</w:t>
      </w:r>
      <w:r w:rsidRPr="00816C4A">
        <w:tab/>
        <w:t>Procedure</w:t>
      </w:r>
      <w:bookmarkEnd w:id="2325"/>
      <w:bookmarkEnd w:id="2326"/>
      <w:bookmarkEnd w:id="2327"/>
      <w:bookmarkEnd w:id="2328"/>
      <w:bookmarkEnd w:id="2329"/>
      <w:bookmarkEnd w:id="2330"/>
      <w:bookmarkEnd w:id="2331"/>
      <w:bookmarkEnd w:id="2332"/>
      <w:bookmarkEnd w:id="2333"/>
    </w:p>
    <w:p w14:paraId="7196CD97" w14:textId="77777777" w:rsidR="00E86E7B" w:rsidRPr="00816C4A" w:rsidRDefault="00E86E7B" w:rsidP="00E86E7B">
      <w:r w:rsidRPr="00816C4A">
        <w:t>This and the following clauses apply if class "e"  is supported.</w:t>
      </w:r>
    </w:p>
    <w:p w14:paraId="415A0F0B" w14:textId="65A06E14" w:rsidR="00E86E7B" w:rsidRPr="00816C4A" w:rsidRDefault="00E86E7B" w:rsidP="00E86E7B">
      <w:r w:rsidRPr="00816C4A">
        <w:t xml:space="preserve">If the Data Connection Status Change event is part of the current event list (as set up by the last SET UP EVENT LIST command, see </w:t>
      </w:r>
      <w:r w:rsidR="003413FE" w:rsidRPr="00816C4A">
        <w:t>clause</w:t>
      </w:r>
      <w:r w:rsidR="003413FE">
        <w:t> </w:t>
      </w:r>
      <w:r w:rsidR="003413FE"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34" w:name="_Toc3200917"/>
      <w:bookmarkStart w:id="2335" w:name="_Toc20392660"/>
      <w:bookmarkStart w:id="2336" w:name="_Toc27774307"/>
      <w:bookmarkStart w:id="2337" w:name="_Toc36482767"/>
      <w:bookmarkStart w:id="2338" w:name="_Toc36484426"/>
      <w:bookmarkStart w:id="2339" w:name="_Toc44933356"/>
      <w:bookmarkStart w:id="2340" w:name="_Toc50972309"/>
      <w:bookmarkStart w:id="2341" w:name="_Toc57105063"/>
      <w:bookmarkStart w:id="2342" w:name="_Toc193088064"/>
      <w:r w:rsidRPr="00816C4A">
        <w:t>7.5.25.2</w:t>
      </w:r>
      <w:r w:rsidRPr="00816C4A">
        <w:tab/>
        <w:t>Structure of ENVELOPE (EVENT DOWNLOAD – Data Connection Status Change)</w:t>
      </w:r>
      <w:bookmarkEnd w:id="2334"/>
      <w:bookmarkEnd w:id="2335"/>
      <w:bookmarkEnd w:id="2336"/>
      <w:bookmarkEnd w:id="2337"/>
      <w:bookmarkEnd w:id="2338"/>
      <w:bookmarkEnd w:id="2339"/>
      <w:bookmarkEnd w:id="2340"/>
      <w:bookmarkEnd w:id="2341"/>
      <w:bookmarkEnd w:id="2342"/>
    </w:p>
    <w:p w14:paraId="164CF3CF" w14:textId="77777777" w:rsidR="00E86E7B" w:rsidRPr="00816C4A" w:rsidRDefault="00E86E7B" w:rsidP="00E86E7B">
      <w:r w:rsidRPr="00816C4A">
        <w:t>Direction: ME to UICC</w:t>
      </w:r>
    </w:p>
    <w:p w14:paraId="21321B40" w14:textId="579AFE69"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065FA329"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or the ESM cause as defined in 3GPP </w:t>
      </w:r>
      <w:r w:rsidR="003413FE" w:rsidRPr="00816C4A">
        <w:t>TS</w:t>
      </w:r>
      <w:r w:rsidR="003413FE">
        <w:t> </w:t>
      </w:r>
      <w:r w:rsidR="003413FE" w:rsidRPr="00816C4A">
        <w:t>2</w:t>
      </w:r>
      <w:r w:rsidRPr="00816C4A">
        <w:t>4.301</w:t>
      </w:r>
      <w:r w:rsidR="003413FE">
        <w:t> </w:t>
      </w:r>
      <w:r w:rsidR="003413FE" w:rsidRPr="00816C4A">
        <w:t>[</w:t>
      </w:r>
      <w:r w:rsidRPr="00816C4A">
        <w:t xml:space="preserve">46], or the 5GSM cause as defined in 3GPP </w:t>
      </w:r>
      <w:r w:rsidR="003413FE" w:rsidRPr="00816C4A">
        <w:t>TS</w:t>
      </w:r>
      <w:r w:rsidR="003413FE">
        <w:t> </w:t>
      </w:r>
      <w:r w:rsidR="003413FE" w:rsidRPr="00816C4A">
        <w:t>2</w:t>
      </w:r>
      <w:r w:rsidRPr="00816C4A">
        <w:t>4.501</w:t>
      </w:r>
      <w:r w:rsidR="003413FE">
        <w:t> </w:t>
      </w:r>
      <w:r w:rsidR="003413FE" w:rsidRPr="00816C4A">
        <w:t>[</w:t>
      </w:r>
      <w:r w:rsidRPr="00816C4A">
        <w:t>70].</w:t>
      </w:r>
    </w:p>
    <w:p w14:paraId="7D3470C1" w14:textId="48D9CF3E"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3413FE" w:rsidRPr="00816C4A">
        <w:t>clause</w:t>
      </w:r>
      <w:r w:rsidR="003413FE">
        <w:t> </w:t>
      </w:r>
      <w:r w:rsidR="003413FE" w:rsidRPr="00816C4A">
        <w:t>8</w:t>
      </w:r>
      <w:r w:rsidRPr="00816C4A">
        <w:t>.28.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6323B094" w14:textId="0725C139" w:rsidR="00465137" w:rsidRPr="00816C4A" w:rsidRDefault="00465137" w:rsidP="00465137">
      <w:pPr>
        <w:pStyle w:val="B1"/>
      </w:pPr>
      <w:r>
        <w:t>-</w:t>
      </w:r>
      <w:r>
        <w:tab/>
      </w:r>
      <w:r w:rsidRPr="00816C4A">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366F25DF"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A558263" w14:textId="525290BB"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43" w:name="_Toc99609706"/>
      <w:bookmarkStart w:id="2344" w:name="_Toc3200918"/>
      <w:bookmarkStart w:id="2345" w:name="_Toc20392661"/>
      <w:bookmarkStart w:id="2346" w:name="_Toc27774308"/>
      <w:bookmarkStart w:id="2347" w:name="_Toc36482768"/>
      <w:bookmarkStart w:id="2348" w:name="_Toc36484427"/>
      <w:bookmarkStart w:id="2349" w:name="_Toc44933357"/>
      <w:bookmarkStart w:id="2350" w:name="_Toc50972310"/>
      <w:bookmarkStart w:id="2351" w:name="_Toc57105064"/>
      <w:bookmarkStart w:id="2352" w:name="_Toc193088065"/>
      <w:r w:rsidRPr="00816C4A">
        <w:t>7.5.</w:t>
      </w:r>
      <w:r>
        <w:t>26</w:t>
      </w:r>
      <w:r w:rsidRPr="00816C4A">
        <w:tab/>
      </w:r>
      <w:r>
        <w:t>CAG</w:t>
      </w:r>
      <w:r w:rsidRPr="00816C4A">
        <w:t xml:space="preserve"> Cell Selection event</w:t>
      </w:r>
      <w:bookmarkEnd w:id="2343"/>
      <w:bookmarkEnd w:id="2352"/>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53" w:name="_Toc99609707"/>
      <w:bookmarkStart w:id="2354" w:name="_Toc193088066"/>
      <w:r w:rsidRPr="00816C4A">
        <w:t>7.5.</w:t>
      </w:r>
      <w:r>
        <w:t>26</w:t>
      </w:r>
      <w:r w:rsidRPr="00816C4A">
        <w:t>.1</w:t>
      </w:r>
      <w:r w:rsidRPr="00816C4A">
        <w:tab/>
        <w:t>Procedure</w:t>
      </w:r>
      <w:bookmarkEnd w:id="2353"/>
      <w:bookmarkEnd w:id="2354"/>
    </w:p>
    <w:p w14:paraId="58C5C2BA" w14:textId="77777777" w:rsidR="009A0F6D" w:rsidRPr="00816C4A" w:rsidRDefault="009A0F6D" w:rsidP="009A0F6D">
      <w:bookmarkStart w:id="2355" w:name="_Toc99609708"/>
      <w:r w:rsidRPr="00816C4A">
        <w:t xml:space="preserve">If the </w:t>
      </w:r>
      <w:r>
        <w:t>CAG</w:t>
      </w:r>
      <w:r w:rsidRPr="00816C4A">
        <w:t xml:space="preserve"> Cell Selection 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r>
        <w:t xml:space="preserve"> If the CAG information list or</w:t>
      </w:r>
      <w:r w:rsidRPr="00816C4A">
        <w:t xml:space="preserve"> </w:t>
      </w:r>
      <w:r>
        <w:t xml:space="preserve">the </w:t>
      </w:r>
      <w:r w:rsidRPr="00816C4A">
        <w:t xml:space="preserve">corresponding </w:t>
      </w:r>
      <w:r w:rsidRPr="001B7C50">
        <w:t>human-</w:t>
      </w:r>
      <w:r>
        <w:t xml:space="preserve">readable network name per CAG ID (if available in the broadcasted information to the ME) is already available in the ME when the UICC supplies an event list for CAG Cell Selection event, then </w:t>
      </w:r>
      <w:r w:rsidRPr="005F4654">
        <w:t>ME shall</w:t>
      </w:r>
      <w:r>
        <w:t xml:space="preserve"> immediately send the ENVELOPE </w:t>
      </w:r>
      <w:r w:rsidRPr="00816C4A">
        <w:t xml:space="preserve">(EVENT DOWNLOAD – </w:t>
      </w:r>
      <w:r>
        <w:t>CAG</w:t>
      </w:r>
      <w:r w:rsidRPr="00816C4A">
        <w:t xml:space="preserve"> Cell Selection)</w:t>
      </w:r>
      <w:r>
        <w:t xml:space="preserve"> as defined below.</w:t>
      </w:r>
    </w:p>
    <w:p w14:paraId="73E2A275" w14:textId="6AA1244E" w:rsidR="002C5E13" w:rsidRPr="00816C4A" w:rsidRDefault="002C5E13" w:rsidP="002C5E13">
      <w:pPr>
        <w:pStyle w:val="Heading4"/>
      </w:pPr>
      <w:bookmarkStart w:id="2356" w:name="_Toc193088067"/>
      <w:r w:rsidRPr="00816C4A">
        <w:t>7.5.</w:t>
      </w:r>
      <w:r>
        <w:t>26</w:t>
      </w:r>
      <w:r w:rsidRPr="00816C4A">
        <w:t>.2</w:t>
      </w:r>
      <w:r w:rsidRPr="00816C4A">
        <w:tab/>
        <w:t xml:space="preserve">Structure of ENVELOPE (EVENT DOWNLOAD – </w:t>
      </w:r>
      <w:r>
        <w:t>CAG</w:t>
      </w:r>
      <w:r w:rsidRPr="00816C4A">
        <w:t xml:space="preserve"> Cell Selection)</w:t>
      </w:r>
      <w:bookmarkEnd w:id="2355"/>
      <w:bookmarkEnd w:id="2356"/>
    </w:p>
    <w:p w14:paraId="587F47E1" w14:textId="77777777" w:rsidR="002C5E13" w:rsidRPr="00816C4A" w:rsidRDefault="002C5E13" w:rsidP="002C5E13">
      <w:r w:rsidRPr="00816C4A">
        <w:t>Direction : ME to UICC</w:t>
      </w:r>
    </w:p>
    <w:p w14:paraId="25F579CD" w14:textId="6F81A47E" w:rsidR="002C5E13" w:rsidRPr="00816C4A" w:rsidRDefault="002C5E13" w:rsidP="002C5E13">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lastRenderedPageBreak/>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6546C8ED" w14:textId="4B87BCCB" w:rsidR="009A0F6D" w:rsidRPr="00816C4A" w:rsidRDefault="009A0F6D" w:rsidP="009A0F6D">
      <w:pPr>
        <w:pStyle w:val="B1"/>
        <w:ind w:left="284"/>
      </w:pPr>
      <w:bookmarkStart w:id="2357" w:name="_Toc114671921"/>
      <w:r w:rsidRPr="00816C4A">
        <w:t>-</w:t>
      </w:r>
      <w:r w:rsidRPr="00816C4A">
        <w:tab/>
        <w:t>C</w:t>
      </w:r>
      <w:r>
        <w:t>A</w:t>
      </w:r>
      <w:r w:rsidRPr="00816C4A">
        <w:t>G cell selection status: this data object shall contain C</w:t>
      </w:r>
      <w:r>
        <w:t>A</w:t>
      </w:r>
      <w:r w:rsidRPr="00816C4A">
        <w:t>G cell selection status.</w:t>
      </w:r>
    </w:p>
    <w:p w14:paraId="67971106" w14:textId="77777777" w:rsidR="009A0F6D" w:rsidRPr="0043080D" w:rsidRDefault="009A0F6D" w:rsidP="009A0F6D">
      <w:pPr>
        <w:ind w:left="284" w:hanging="284"/>
      </w:pPr>
      <w:r w:rsidRPr="00816C4A">
        <w:t>-</w:t>
      </w:r>
      <w:r w:rsidRPr="00816C4A">
        <w:tab/>
      </w:r>
      <w:r w:rsidRPr="0043080D">
        <w:t>CAG information list: If the UE is camping on a CAG cell</w:t>
      </w:r>
      <w:r>
        <w:t xml:space="preserve"> (or has already camped on a CAG cell)</w:t>
      </w:r>
      <w:r w:rsidRPr="0043080D">
        <w:t>, this data object shall be present, and shall contain CAG information list</w:t>
      </w:r>
      <w:r>
        <w:t xml:space="preserve"> </w:t>
      </w:r>
      <w:r w:rsidRPr="00910765">
        <w:t xml:space="preserve">(CAG-Identity List </w:t>
      </w:r>
      <w:r>
        <w:t>included</w:t>
      </w:r>
      <w:r w:rsidRPr="00910765">
        <w:t xml:space="preserve"> in NPN-Identity List, </w:t>
      </w:r>
      <w:r>
        <w:t>as specified in</w:t>
      </w:r>
      <w:r w:rsidRPr="00910765">
        <w:t xml:space="preserve"> TS</w:t>
      </w:r>
      <w:r>
        <w:t> </w:t>
      </w:r>
      <w:r w:rsidRPr="00910765">
        <w:t>38.331[71])</w:t>
      </w:r>
      <w:r w:rsidRPr="0043080D">
        <w:t xml:space="preserve"> of the current serving CAG cell. In all other cases this data object shall not be present.</w:t>
      </w:r>
    </w:p>
    <w:p w14:paraId="297506B9" w14:textId="77777777" w:rsidR="009A0F6D" w:rsidRPr="008C5EBB" w:rsidRDefault="009A0F6D" w:rsidP="009A0F6D">
      <w:pPr>
        <w:pStyle w:val="B1"/>
        <w:ind w:left="284"/>
      </w:pPr>
      <w:r w:rsidRPr="008C5EBB">
        <w:t>-</w:t>
      </w:r>
      <w:r w:rsidRPr="008C5EBB">
        <w:tab/>
        <w:t xml:space="preserve">CAG </w:t>
      </w:r>
      <w:r>
        <w:t>H</w:t>
      </w:r>
      <w:r w:rsidRPr="008C5EBB">
        <w:t>uman-readable network name</w:t>
      </w:r>
      <w:r>
        <w:t xml:space="preserve"> list</w:t>
      </w:r>
      <w:r w:rsidRPr="008C5EBB">
        <w:t>: If the UE is camping on a CAG cell</w:t>
      </w:r>
      <w:r>
        <w:t xml:space="preserve"> (or has already camped on a CAG cell)</w:t>
      </w:r>
      <w:r w:rsidRPr="008C5EBB">
        <w:t xml:space="preserve">,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098F9E22" w14:textId="77777777" w:rsidR="009A0F6D" w:rsidRPr="00816C4A" w:rsidRDefault="009A0F6D" w:rsidP="009A0F6D">
      <w:r w:rsidRPr="00816C4A">
        <w:t>Response parameters/data: None for this type of ENVELOPE command.</w:t>
      </w:r>
    </w:p>
    <w:p w14:paraId="4A6207D1" w14:textId="46241E14" w:rsidR="00F31340" w:rsidRPr="00816C4A" w:rsidRDefault="00F31340" w:rsidP="00F31340">
      <w:pPr>
        <w:pStyle w:val="Heading3"/>
      </w:pPr>
      <w:bookmarkStart w:id="2358" w:name="_Toc193088068"/>
      <w:r>
        <w:t>7.5.27</w:t>
      </w:r>
      <w:r w:rsidRPr="00816C4A">
        <w:tab/>
      </w:r>
      <w:r>
        <w:t xml:space="preserve">Slices Status Change </w:t>
      </w:r>
      <w:r w:rsidRPr="00816C4A">
        <w:t>event</w:t>
      </w:r>
      <w:bookmarkEnd w:id="2357"/>
      <w:bookmarkEnd w:id="2358"/>
    </w:p>
    <w:p w14:paraId="2DD2B857" w14:textId="343599D0" w:rsidR="00F31340" w:rsidRPr="00816C4A" w:rsidRDefault="00F31340" w:rsidP="00F31340">
      <w:r w:rsidRPr="00816C4A">
        <w:t>The following clause applies if class "</w:t>
      </w:r>
      <w:r>
        <w:t>ah</w:t>
      </w:r>
      <w:r w:rsidRPr="00816C4A">
        <w:t>" is supported</w:t>
      </w:r>
      <w:r w:rsidR="00352A74">
        <w:t>.</w:t>
      </w:r>
    </w:p>
    <w:p w14:paraId="07F6AC2A" w14:textId="6064A05E" w:rsidR="00F31340" w:rsidRPr="00816C4A" w:rsidRDefault="00F31340" w:rsidP="00F31340">
      <w:pPr>
        <w:pStyle w:val="Heading4"/>
      </w:pPr>
      <w:bookmarkStart w:id="2359" w:name="_Toc114671922"/>
      <w:bookmarkStart w:id="2360" w:name="_Toc193088069"/>
      <w:r>
        <w:t>7.5.27</w:t>
      </w:r>
      <w:r w:rsidRPr="00816C4A">
        <w:t>.1</w:t>
      </w:r>
      <w:r w:rsidRPr="00816C4A">
        <w:tab/>
        <w:t>Procedure</w:t>
      </w:r>
      <w:bookmarkEnd w:id="2359"/>
      <w:bookmarkEnd w:id="2360"/>
    </w:p>
    <w:p w14:paraId="4597CB2C" w14:textId="5953AD4F" w:rsidR="00465137" w:rsidRDefault="00465137" w:rsidP="00465137">
      <w:bookmarkStart w:id="2361" w:name="_Toc114671923"/>
      <w:r w:rsidRPr="00816C4A">
        <w:t xml:space="preserve">If the </w:t>
      </w:r>
      <w:r>
        <w:t xml:space="preserve">Slices Status Change </w:t>
      </w:r>
      <w:r w:rsidRPr="00816C4A">
        <w:t>event is part of the current event list (as set up by the last SET UP EVENT LIST command, see ETSI TS 102</w:t>
      </w:r>
      <w:r>
        <w:t xml:space="preserve"> </w:t>
      </w:r>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 Served S-NSSAI , partially allowed or partially rejected slice(s)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2362" w:name="_Toc155615050"/>
    </w:p>
    <w:p w14:paraId="6B5A2AAD" w14:textId="77777777" w:rsidR="00465137" w:rsidRPr="00816C4A" w:rsidRDefault="00465137" w:rsidP="00465137">
      <w:pPr>
        <w:pStyle w:val="Heading4"/>
      </w:pPr>
      <w:bookmarkStart w:id="2363" w:name="_Toc193088070"/>
      <w:r>
        <w:t>7.5.27</w:t>
      </w:r>
      <w:r w:rsidRPr="00816C4A">
        <w:t>.2</w:t>
      </w:r>
      <w:r w:rsidRPr="00816C4A">
        <w:tab/>
        <w:t xml:space="preserve">Structure of ENVELOPE (EVENT DOWNLOAD – </w:t>
      </w:r>
      <w:r>
        <w:t>Slices status</w:t>
      </w:r>
      <w:r w:rsidRPr="00816C4A">
        <w:t>)</w:t>
      </w:r>
      <w:bookmarkEnd w:id="2361"/>
      <w:bookmarkEnd w:id="2362"/>
      <w:bookmarkEnd w:id="2363"/>
    </w:p>
    <w:p w14:paraId="7D242AED" w14:textId="77777777" w:rsidR="00465137" w:rsidRPr="00816C4A" w:rsidRDefault="00465137" w:rsidP="00465137">
      <w:r w:rsidRPr="00816C4A">
        <w:t>Direction : ME to UICC</w:t>
      </w:r>
    </w:p>
    <w:p w14:paraId="6F8FBE81" w14:textId="77777777" w:rsidR="00465137" w:rsidRPr="00816C4A" w:rsidRDefault="00465137" w:rsidP="00465137">
      <w:r w:rsidRPr="00816C4A">
        <w:t>The command header is specified in TS 31.101 [13]</w:t>
      </w:r>
    </w:p>
    <w:p w14:paraId="788C572B" w14:textId="77777777" w:rsidR="00465137" w:rsidRDefault="00465137" w:rsidP="0046513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465137" w:rsidRPr="00816C4A" w14:paraId="02BA82CE"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AF8F3A6" w14:textId="77777777" w:rsidR="00465137" w:rsidRPr="00816C4A" w:rsidRDefault="00465137" w:rsidP="009F5FF3">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7BA7F7D9" w14:textId="77777777" w:rsidR="00465137" w:rsidRPr="00816C4A" w:rsidRDefault="00465137" w:rsidP="009F5FF3">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75DC4A26" w14:textId="77777777" w:rsidR="00465137" w:rsidRPr="00816C4A" w:rsidRDefault="00465137" w:rsidP="009F5FF3">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1F1579A2" w14:textId="77777777" w:rsidR="00465137" w:rsidRPr="00816C4A" w:rsidRDefault="00465137" w:rsidP="009F5F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5E81000" w14:textId="77777777" w:rsidR="00465137" w:rsidRPr="00816C4A" w:rsidRDefault="00465137" w:rsidP="009F5FF3">
            <w:pPr>
              <w:pStyle w:val="TAH"/>
              <w:ind w:left="284" w:hanging="284"/>
              <w:rPr>
                <w:lang w:eastAsia="en-GB"/>
              </w:rPr>
            </w:pPr>
            <w:r w:rsidRPr="00816C4A">
              <w:rPr>
                <w:lang w:eastAsia="en-GB"/>
              </w:rPr>
              <w:t>Length</w:t>
            </w:r>
          </w:p>
        </w:tc>
      </w:tr>
      <w:tr w:rsidR="00465137" w:rsidRPr="00816C4A" w14:paraId="22086C05"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838D228" w14:textId="77777777" w:rsidR="00465137" w:rsidRPr="00816C4A" w:rsidRDefault="00465137" w:rsidP="009F5F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320A6" w14:textId="77777777" w:rsidR="00465137" w:rsidRPr="00816C4A" w:rsidRDefault="00465137" w:rsidP="009F5FF3">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1268622A"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98AA14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59E739"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5CDC7C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824CE63" w14:textId="77777777" w:rsidR="00465137" w:rsidRPr="00816C4A" w:rsidRDefault="00465137" w:rsidP="009F5FF3">
            <w:pPr>
              <w:pStyle w:val="TAL"/>
              <w:ind w:left="284" w:hanging="284"/>
            </w:pPr>
            <w:r w:rsidRPr="00816C4A">
              <w:t>Length (A+B+C+D+E+F</w:t>
            </w:r>
            <w:r>
              <w:t>+G+H+I+J+K</w:t>
            </w:r>
            <w:r w:rsidRPr="00816C4A">
              <w:t>)</w:t>
            </w:r>
          </w:p>
        </w:tc>
        <w:tc>
          <w:tcPr>
            <w:tcW w:w="1183" w:type="dxa"/>
            <w:tcBorders>
              <w:top w:val="single" w:sz="6" w:space="0" w:color="auto"/>
              <w:left w:val="single" w:sz="6" w:space="0" w:color="auto"/>
              <w:bottom w:val="single" w:sz="6" w:space="0" w:color="auto"/>
              <w:right w:val="single" w:sz="6" w:space="0" w:color="auto"/>
            </w:tcBorders>
          </w:tcPr>
          <w:p w14:paraId="770E8C3F" w14:textId="77777777" w:rsidR="00465137" w:rsidRPr="00816C4A" w:rsidRDefault="00465137" w:rsidP="009F5FF3">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04273664"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F5E443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E6BBA11"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0541D2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2755669" w14:textId="77777777" w:rsidR="00465137" w:rsidRPr="00816C4A" w:rsidRDefault="00465137" w:rsidP="009F5F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A80DA6D" w14:textId="77777777" w:rsidR="00465137" w:rsidRPr="00816C4A" w:rsidRDefault="00465137" w:rsidP="009F5FF3">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3C487119"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2279C55"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A530F7" w14:textId="77777777" w:rsidR="00465137" w:rsidRPr="00816C4A" w:rsidRDefault="00465137" w:rsidP="009F5FF3">
            <w:pPr>
              <w:pStyle w:val="TAC"/>
              <w:ind w:left="284" w:hanging="284"/>
              <w:rPr>
                <w:lang w:eastAsia="en-GB"/>
              </w:rPr>
            </w:pPr>
            <w:r w:rsidRPr="00816C4A">
              <w:rPr>
                <w:lang w:eastAsia="en-GB"/>
              </w:rPr>
              <w:t>A</w:t>
            </w:r>
          </w:p>
        </w:tc>
      </w:tr>
      <w:tr w:rsidR="00465137" w:rsidRPr="00816C4A" w14:paraId="119257B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5EFBF41" w14:textId="77777777" w:rsidR="00465137" w:rsidRPr="00816C4A" w:rsidRDefault="00465137" w:rsidP="009F5F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9890924" w14:textId="77777777" w:rsidR="00465137" w:rsidRPr="00816C4A" w:rsidRDefault="00465137" w:rsidP="009F5FF3">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9306C77"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1BDE88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D8E279C" w14:textId="77777777" w:rsidR="00465137" w:rsidRPr="00816C4A" w:rsidRDefault="00465137" w:rsidP="009F5FF3">
            <w:pPr>
              <w:pStyle w:val="TAC"/>
              <w:ind w:left="284" w:hanging="284"/>
              <w:rPr>
                <w:lang w:eastAsia="en-GB"/>
              </w:rPr>
            </w:pPr>
            <w:r w:rsidRPr="00816C4A">
              <w:rPr>
                <w:lang w:eastAsia="en-GB"/>
              </w:rPr>
              <w:t>B</w:t>
            </w:r>
          </w:p>
        </w:tc>
      </w:tr>
      <w:tr w:rsidR="00465137" w:rsidRPr="00816C4A" w14:paraId="7FC1257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63C3C0F" w14:textId="77777777" w:rsidR="00465137" w:rsidRPr="00816C4A" w:rsidRDefault="00465137" w:rsidP="009F5F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3FD8DBD9" w14:textId="77777777" w:rsidR="00465137" w:rsidRPr="00816C4A" w:rsidRDefault="00465137" w:rsidP="009F5FF3">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D76E9D9" w14:textId="77777777" w:rsidR="00465137" w:rsidRPr="00816C4A" w:rsidRDefault="00465137" w:rsidP="009F5FF3">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5F617C0" w14:textId="77777777" w:rsidR="00465137" w:rsidRPr="00816C4A" w:rsidRDefault="00465137" w:rsidP="009F5F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5CFA0C92" w14:textId="77777777" w:rsidR="00465137" w:rsidRPr="00816C4A" w:rsidRDefault="00465137" w:rsidP="009F5FF3">
            <w:pPr>
              <w:pStyle w:val="TAL"/>
              <w:ind w:left="284" w:hanging="284"/>
              <w:jc w:val="center"/>
            </w:pPr>
            <w:r w:rsidRPr="00816C4A">
              <w:t>C</w:t>
            </w:r>
          </w:p>
        </w:tc>
      </w:tr>
      <w:tr w:rsidR="00465137" w:rsidRPr="00816C4A" w14:paraId="7E9949D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FC80E31" w14:textId="77777777" w:rsidR="00465137" w:rsidRPr="00816C4A" w:rsidRDefault="00465137" w:rsidP="009F5FF3">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8D5494A" w14:textId="77777777" w:rsidR="00465137" w:rsidRPr="00816C4A" w:rsidRDefault="00465137" w:rsidP="009F5FF3">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19696D68"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96FA3B"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0AA644" w14:textId="77777777" w:rsidR="00465137" w:rsidRPr="00816C4A" w:rsidRDefault="00465137" w:rsidP="009F5FF3">
            <w:pPr>
              <w:pStyle w:val="TAC"/>
              <w:ind w:left="284" w:hanging="284"/>
              <w:rPr>
                <w:lang w:eastAsia="en-GB"/>
              </w:rPr>
            </w:pPr>
            <w:r w:rsidRPr="00816C4A">
              <w:rPr>
                <w:lang w:eastAsia="en-GB"/>
              </w:rPr>
              <w:t>D</w:t>
            </w:r>
          </w:p>
        </w:tc>
      </w:tr>
      <w:tr w:rsidR="00465137" w:rsidRPr="00816C4A" w14:paraId="302376B2"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9B33784" w14:textId="77777777" w:rsidR="00465137" w:rsidRPr="00816C4A" w:rsidRDefault="00465137" w:rsidP="009F5FF3">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B659E97" w14:textId="77777777" w:rsidR="00465137" w:rsidRPr="00816C4A" w:rsidRDefault="00465137" w:rsidP="009F5FF3">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1481E651" w14:textId="77777777" w:rsidR="00465137" w:rsidRDefault="00465137" w:rsidP="009F5FF3">
            <w:pPr>
              <w:pStyle w:val="TAC"/>
              <w:ind w:left="284" w:hanging="284"/>
              <w:rPr>
                <w:lang w:eastAsia="en-GB"/>
              </w:rPr>
            </w:pPr>
            <w:r>
              <w:rPr>
                <w:lang w:eastAsia="en-GB"/>
              </w:rPr>
              <w:t>C</w:t>
            </w:r>
          </w:p>
          <w:p w14:paraId="566D74A3" w14:textId="77777777" w:rsidR="00465137" w:rsidRPr="00816C4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020686F"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532E49" w14:textId="77777777" w:rsidR="00465137" w:rsidRPr="00816C4A" w:rsidRDefault="00465137" w:rsidP="009F5FF3">
            <w:pPr>
              <w:pStyle w:val="TAC"/>
              <w:ind w:left="284" w:hanging="284"/>
              <w:rPr>
                <w:lang w:eastAsia="en-GB"/>
              </w:rPr>
            </w:pPr>
            <w:r>
              <w:rPr>
                <w:lang w:eastAsia="en-GB"/>
              </w:rPr>
              <w:t>E</w:t>
            </w:r>
          </w:p>
        </w:tc>
      </w:tr>
      <w:tr w:rsidR="00434ACA" w:rsidRPr="00816C4A" w14:paraId="351CC9A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B8D4BC7" w14:textId="06CD62F2" w:rsidR="00434ACA" w:rsidRDefault="00434ACA" w:rsidP="00434ACA">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6A0E536" w14:textId="58A12A30" w:rsidR="00434ACA" w:rsidRDefault="00434ACA" w:rsidP="00434ACA">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53AFECE9" w14:textId="77777777" w:rsidR="00434ACA" w:rsidRDefault="00434ACA" w:rsidP="00434ACA">
            <w:pPr>
              <w:pStyle w:val="TAC"/>
              <w:ind w:left="284" w:hanging="284"/>
              <w:rPr>
                <w:lang w:eastAsia="en-GB"/>
              </w:rPr>
            </w:pPr>
            <w:r>
              <w:rPr>
                <w:lang w:eastAsia="en-GB"/>
              </w:rPr>
              <w:t>C</w:t>
            </w:r>
          </w:p>
          <w:p w14:paraId="38689735" w14:textId="1F209B4F" w:rsidR="00434ACA" w:rsidRDefault="00434ACA" w:rsidP="00434ACA">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1F7DA366" w14:textId="44310F17" w:rsidR="00434ACA" w:rsidRPr="00816C4A" w:rsidRDefault="00434ACA" w:rsidP="00434AC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1F23D0C" w14:textId="4FFC4608" w:rsidR="00434ACA" w:rsidRDefault="00434ACA" w:rsidP="00434ACA">
            <w:pPr>
              <w:pStyle w:val="TAC"/>
              <w:ind w:left="284" w:hanging="284"/>
              <w:rPr>
                <w:lang w:eastAsia="en-GB"/>
              </w:rPr>
            </w:pPr>
            <w:r>
              <w:rPr>
                <w:lang w:eastAsia="en-GB"/>
              </w:rPr>
              <w:t>F</w:t>
            </w:r>
          </w:p>
        </w:tc>
      </w:tr>
      <w:tr w:rsidR="00465137" w:rsidRPr="00816C4A" w14:paraId="2B35ED4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C70F2C5" w14:textId="77777777" w:rsidR="00465137" w:rsidRDefault="00465137" w:rsidP="009F5FF3">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041E4703" w14:textId="77777777" w:rsidR="00465137" w:rsidRPr="0062531A" w:rsidRDefault="00465137" w:rsidP="009F5FF3">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1896F098" w14:textId="77777777" w:rsidR="00465137" w:rsidRDefault="00465137" w:rsidP="009F5FF3">
            <w:pPr>
              <w:pStyle w:val="TAC"/>
              <w:ind w:left="284" w:hanging="284"/>
              <w:rPr>
                <w:lang w:eastAsia="en-GB"/>
              </w:rPr>
            </w:pPr>
            <w:r>
              <w:rPr>
                <w:lang w:eastAsia="en-GB"/>
              </w:rPr>
              <w:t>C</w:t>
            </w:r>
          </w:p>
          <w:p w14:paraId="7198BB07" w14:textId="77777777" w:rsidR="00465137" w:rsidDel="00CC435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0B4BE425"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97C28CB" w14:textId="77777777" w:rsidR="00465137" w:rsidRDefault="00465137" w:rsidP="009F5FF3">
            <w:pPr>
              <w:pStyle w:val="TAC"/>
              <w:ind w:left="284" w:hanging="284"/>
              <w:rPr>
                <w:lang w:eastAsia="en-GB"/>
              </w:rPr>
            </w:pPr>
            <w:r>
              <w:rPr>
                <w:lang w:eastAsia="en-GB"/>
              </w:rPr>
              <w:t>G</w:t>
            </w:r>
          </w:p>
        </w:tc>
      </w:tr>
      <w:tr w:rsidR="00465137" w:rsidRPr="00816C4A" w14:paraId="03AF172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EDCAE9C" w14:textId="77777777" w:rsidR="00465137" w:rsidRPr="00816C4A" w:rsidRDefault="00465137" w:rsidP="009F5FF3">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3236D25" w14:textId="77777777" w:rsidR="00465137" w:rsidRPr="00816C4A" w:rsidRDefault="00465137" w:rsidP="009F5FF3">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011EC916" w14:textId="77777777" w:rsidR="00465137" w:rsidRDefault="00465137" w:rsidP="009F5FF3">
            <w:pPr>
              <w:pStyle w:val="TAC"/>
              <w:ind w:left="284" w:hanging="284"/>
              <w:rPr>
                <w:lang w:eastAsia="en-GB"/>
              </w:rPr>
            </w:pPr>
            <w:r>
              <w:rPr>
                <w:lang w:eastAsia="en-GB"/>
              </w:rPr>
              <w:t>C</w:t>
            </w:r>
          </w:p>
          <w:p w14:paraId="1514FDA8" w14:textId="77777777" w:rsidR="00465137" w:rsidRPr="00816C4A"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6153C408"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441D9" w14:textId="77777777" w:rsidR="00465137" w:rsidRPr="00816C4A" w:rsidRDefault="00465137" w:rsidP="009F5FF3">
            <w:pPr>
              <w:pStyle w:val="TAC"/>
              <w:ind w:left="284" w:hanging="284"/>
              <w:rPr>
                <w:lang w:eastAsia="en-GB"/>
              </w:rPr>
            </w:pPr>
            <w:r>
              <w:rPr>
                <w:lang w:eastAsia="en-GB"/>
              </w:rPr>
              <w:t>H</w:t>
            </w:r>
          </w:p>
        </w:tc>
      </w:tr>
      <w:tr w:rsidR="00465137" w:rsidRPr="00816C4A" w14:paraId="2470AD2B"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6F18B7B1" w14:textId="77777777" w:rsidR="00465137" w:rsidRDefault="00465137" w:rsidP="009F5FF3">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24BF0CC" w14:textId="77777777" w:rsidR="00465137" w:rsidRDefault="00465137" w:rsidP="009F5FF3">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6618060" w14:textId="77777777" w:rsidR="00465137" w:rsidRDefault="00465137" w:rsidP="009F5FF3">
            <w:pPr>
              <w:pStyle w:val="TAC"/>
              <w:ind w:left="284" w:hanging="284"/>
              <w:rPr>
                <w:lang w:eastAsia="en-GB"/>
              </w:rPr>
            </w:pPr>
            <w:r>
              <w:rPr>
                <w:lang w:eastAsia="en-GB"/>
              </w:rPr>
              <w:t>C</w:t>
            </w:r>
          </w:p>
          <w:p w14:paraId="7586BA8A" w14:textId="77777777" w:rsidR="00465137"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CAF2DE7" w14:textId="77777777" w:rsidR="00465137" w:rsidRPr="00816C4A"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80D4CD" w14:textId="77777777" w:rsidR="00465137" w:rsidRDefault="00465137" w:rsidP="009F5FF3">
            <w:pPr>
              <w:pStyle w:val="TAC"/>
              <w:ind w:left="284" w:hanging="284"/>
              <w:rPr>
                <w:lang w:eastAsia="en-GB"/>
              </w:rPr>
            </w:pPr>
            <w:r>
              <w:rPr>
                <w:lang w:eastAsia="en-GB"/>
              </w:rPr>
              <w:t>I</w:t>
            </w:r>
          </w:p>
        </w:tc>
      </w:tr>
      <w:tr w:rsidR="00465137" w:rsidRPr="00816C4A" w14:paraId="7B3C378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11B0054B" w14:textId="77777777" w:rsidR="00465137" w:rsidRDefault="00465137" w:rsidP="009F5FF3">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C7CA57" w14:textId="77777777" w:rsidR="00465137" w:rsidRDefault="00465137" w:rsidP="009F5FF3">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13AA3902" w14:textId="77777777" w:rsidR="00465137" w:rsidRDefault="00465137" w:rsidP="009F5FF3">
            <w:pPr>
              <w:pStyle w:val="TAC"/>
              <w:ind w:left="284" w:hanging="284"/>
              <w:rPr>
                <w:lang w:eastAsia="en-GB"/>
              </w:rPr>
            </w:pPr>
            <w:r>
              <w:rPr>
                <w:lang w:eastAsia="en-GB"/>
              </w:rPr>
              <w:t>C</w:t>
            </w:r>
          </w:p>
          <w:p w14:paraId="0459CD8F" w14:textId="77777777" w:rsidR="00465137" w:rsidRDefault="00465137" w:rsidP="009F5FF3">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042F9389"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03BA52B" w14:textId="77777777" w:rsidR="00465137" w:rsidRDefault="00465137" w:rsidP="009F5FF3">
            <w:pPr>
              <w:pStyle w:val="TAC"/>
              <w:ind w:left="284" w:hanging="284"/>
              <w:rPr>
                <w:lang w:eastAsia="en-GB"/>
              </w:rPr>
            </w:pPr>
            <w:r>
              <w:rPr>
                <w:lang w:eastAsia="en-GB"/>
              </w:rPr>
              <w:t>J</w:t>
            </w:r>
          </w:p>
        </w:tc>
      </w:tr>
      <w:tr w:rsidR="00465137" w:rsidRPr="00816C4A" w14:paraId="537EF829"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02A9513" w14:textId="77777777" w:rsidR="00465137" w:rsidRDefault="00465137" w:rsidP="009F5FF3">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0CA5D6BE" w14:textId="77777777" w:rsidR="00465137" w:rsidRDefault="00465137" w:rsidP="009F5FF3">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512BEC86" w14:textId="77777777" w:rsidR="00465137" w:rsidRDefault="00465137" w:rsidP="009F5FF3">
            <w:pPr>
              <w:pStyle w:val="TAC"/>
              <w:ind w:left="284" w:hanging="284"/>
              <w:rPr>
                <w:lang w:eastAsia="en-GB"/>
              </w:rPr>
            </w:pPr>
            <w:r>
              <w:rPr>
                <w:lang w:eastAsia="en-GB"/>
              </w:rPr>
              <w:t>C</w:t>
            </w:r>
          </w:p>
          <w:p w14:paraId="1D1D9EAF" w14:textId="77777777" w:rsidR="00465137" w:rsidRDefault="00465137" w:rsidP="009F5FF3">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45D566D"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C94593" w14:textId="77777777" w:rsidR="00465137" w:rsidRDefault="00465137" w:rsidP="009F5FF3">
            <w:pPr>
              <w:pStyle w:val="TAC"/>
              <w:ind w:left="284" w:hanging="284"/>
              <w:rPr>
                <w:lang w:eastAsia="en-GB"/>
              </w:rPr>
            </w:pPr>
            <w:r>
              <w:rPr>
                <w:lang w:eastAsia="en-GB"/>
              </w:rPr>
              <w:t>K</w:t>
            </w:r>
          </w:p>
        </w:tc>
      </w:tr>
      <w:tr w:rsidR="00465137" w:rsidRPr="00816C4A" w14:paraId="20D17B78" w14:textId="77777777" w:rsidTr="009F5FF3">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49031BFA" w14:textId="7F6D433A" w:rsidR="00465137" w:rsidRPr="00816C4A" w:rsidRDefault="00465137" w:rsidP="009F5FF3">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75532EB" w14:textId="75B57423" w:rsidR="00465137" w:rsidRDefault="00465137" w:rsidP="009F5FF3">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427FFB7A" w14:textId="47A4E947" w:rsidR="00465137" w:rsidRDefault="00465137" w:rsidP="009F5FF3">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3A8F26D5" w14:textId="08761CA0" w:rsidR="00434ACA" w:rsidRPr="00816C4A" w:rsidRDefault="00BC196E" w:rsidP="009F5FF3">
            <w:pPr>
              <w:pStyle w:val="TAN"/>
            </w:pPr>
            <w:r>
              <w:t>NOTE</w:t>
            </w:r>
            <w:r w:rsidRPr="00816C4A">
              <w:t xml:space="preserve"> </w:t>
            </w:r>
            <w:r>
              <w:t>4</w:t>
            </w:r>
            <w:r w:rsidRPr="00816C4A">
              <w:t>:</w:t>
            </w:r>
            <w:r w:rsidRPr="00816C4A">
              <w:tab/>
            </w:r>
            <w:r>
              <w:t>Slices information (served) data object shall be present if Slices status is Served.</w:t>
            </w:r>
          </w:p>
        </w:tc>
      </w:tr>
    </w:tbl>
    <w:p w14:paraId="1F7A6604" w14:textId="77777777" w:rsidR="00465137" w:rsidRDefault="00465137" w:rsidP="00465137"/>
    <w:p w14:paraId="61A88499" w14:textId="77777777" w:rsidR="00157DA3" w:rsidRPr="00816C4A" w:rsidRDefault="00157DA3" w:rsidP="00785BEE">
      <w:pPr>
        <w:pStyle w:val="B1"/>
      </w:pPr>
      <w:r w:rsidRPr="00816C4A">
        <w:t>-</w:t>
      </w:r>
      <w:r w:rsidRPr="00816C4A">
        <w:tab/>
        <w:t>Event list: the Event list data object shall contain only one event (value part of length 1 byte), and terminal shall set the event to:</w:t>
      </w:r>
    </w:p>
    <w:p w14:paraId="18F3BAF9" w14:textId="77777777" w:rsidR="00157DA3" w:rsidRPr="00816C4A" w:rsidRDefault="00157DA3" w:rsidP="00785BEE">
      <w:pPr>
        <w:pStyle w:val="B2"/>
      </w:pPr>
      <w:r>
        <w:t>-</w:t>
      </w:r>
      <w:r>
        <w:tab/>
        <w:t>Slices Status Change</w:t>
      </w:r>
      <w:r w:rsidRPr="00816C4A">
        <w:t>.</w:t>
      </w:r>
    </w:p>
    <w:p w14:paraId="5958B0AE" w14:textId="77777777" w:rsidR="00157DA3" w:rsidRPr="00816C4A" w:rsidRDefault="00157DA3" w:rsidP="00785BEE">
      <w:pPr>
        <w:pStyle w:val="B1"/>
      </w:pPr>
      <w:r w:rsidRPr="00816C4A">
        <w:t>-</w:t>
      </w:r>
      <w:r w:rsidRPr="00816C4A">
        <w:tab/>
        <w:t>Device identities: the terminal shall set the device identities to:</w:t>
      </w:r>
    </w:p>
    <w:p w14:paraId="3A7EF554" w14:textId="77777777" w:rsidR="00157DA3" w:rsidRPr="00816C4A" w:rsidRDefault="00157DA3" w:rsidP="00785BEE">
      <w:pPr>
        <w:pStyle w:val="B2"/>
      </w:pPr>
      <w:r>
        <w:t>-</w:t>
      </w:r>
      <w:r>
        <w:tab/>
      </w:r>
      <w:r w:rsidRPr="00816C4A">
        <w:t>source:</w:t>
      </w:r>
      <w:r w:rsidRPr="00816C4A">
        <w:tab/>
        <w:t>Network;</w:t>
      </w:r>
    </w:p>
    <w:p w14:paraId="3396637E" w14:textId="77777777" w:rsidR="00157DA3" w:rsidRPr="00816C4A" w:rsidRDefault="00157DA3" w:rsidP="00785BEE">
      <w:pPr>
        <w:pStyle w:val="B2"/>
      </w:pPr>
      <w:r>
        <w:t>-</w:t>
      </w:r>
      <w:r>
        <w:tab/>
      </w:r>
      <w:r w:rsidRPr="00816C4A">
        <w:t>destination:</w:t>
      </w:r>
      <w:r w:rsidRPr="00816C4A">
        <w:tab/>
        <w:t>UICC.</w:t>
      </w:r>
    </w:p>
    <w:p w14:paraId="21A379F1" w14:textId="77777777" w:rsidR="007F083D" w:rsidRPr="00171894" w:rsidRDefault="007F083D" w:rsidP="00785BEE">
      <w:pPr>
        <w:pStyle w:val="B1"/>
      </w:pPr>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789C462" w14:textId="77777777" w:rsidR="007F083D" w:rsidRDefault="007F083D" w:rsidP="00785BEE">
      <w:pPr>
        <w:pStyle w:val="B2"/>
      </w:pPr>
      <w:r w:rsidRPr="00816C4A">
        <w:t>-</w:t>
      </w:r>
      <w:r w:rsidRPr="00816C4A">
        <w:tab/>
      </w:r>
      <w:r>
        <w:t xml:space="preserve">Slices </w:t>
      </w:r>
      <w:r w:rsidRPr="00816C4A">
        <w:t xml:space="preserve">status: this data object shall contain </w:t>
      </w:r>
      <w:r>
        <w:t>slices status.</w:t>
      </w:r>
    </w:p>
    <w:p w14:paraId="1B3F8F10" w14:textId="77777777" w:rsidR="007F083D" w:rsidRPr="00816C4A" w:rsidRDefault="007F083D" w:rsidP="00785BEE">
      <w:pPr>
        <w:pStyle w:val="B2"/>
      </w:pPr>
      <w:r>
        <w:t>-</w:t>
      </w:r>
      <w:r>
        <w:tab/>
        <w:t>Slices information (served)</w:t>
      </w:r>
      <w:r w:rsidRPr="00816C4A">
        <w:t xml:space="preserve">: this data object shall contain </w:t>
      </w:r>
      <w:r>
        <w:t>served S-NSSAI information.</w:t>
      </w:r>
    </w:p>
    <w:p w14:paraId="07241FE3" w14:textId="77777777" w:rsidR="00465137" w:rsidRDefault="00465137" w:rsidP="00785BEE">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0FE7EBCF" w14:textId="77777777" w:rsidR="00465137" w:rsidRPr="00816C4A" w:rsidRDefault="00465137" w:rsidP="00785BEE">
      <w:pPr>
        <w:pStyle w:val="B1"/>
      </w:pPr>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4F4E1B59" w14:textId="77777777" w:rsidR="00465137" w:rsidRDefault="00465137" w:rsidP="00785BEE">
      <w:pPr>
        <w:pStyle w:val="B1"/>
      </w:pPr>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027BF330" w14:textId="77777777" w:rsidR="00465137" w:rsidRDefault="00465137" w:rsidP="00785BEE">
      <w:pPr>
        <w:pStyle w:val="B1"/>
      </w:pPr>
      <w:r w:rsidRPr="00816C4A">
        <w:lastRenderedPageBreak/>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682D2159" w14:textId="77777777" w:rsidR="00465137" w:rsidRPr="00816C4A" w:rsidRDefault="00465137" w:rsidP="00785BEE">
      <w:pPr>
        <w:pStyle w:val="B1"/>
      </w:pPr>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54C6194F" w14:textId="3AD5D749" w:rsidR="00785BEE" w:rsidRPr="00816C4A" w:rsidRDefault="00785BEE" w:rsidP="00785BEE">
      <w:r>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4EC5BE32" w14:textId="38B0D70C" w:rsidR="00785BEE" w:rsidRDefault="00785BEE" w:rsidP="00785BEE">
      <w:pPr>
        <w:pStyle w:val="B1"/>
      </w:pPr>
      <w:r w:rsidRPr="00816C4A">
        <w:t>-</w:t>
      </w:r>
      <w:r w:rsidRPr="00816C4A">
        <w:tab/>
      </w:r>
      <w:r>
        <w:t>Last Envelope</w:t>
      </w:r>
      <w:r w:rsidRPr="00067A81">
        <w:t>:</w:t>
      </w:r>
      <w:r w:rsidRPr="00816C4A">
        <w:t xml:space="preserve"> </w:t>
      </w:r>
      <w:r>
        <w:t xml:space="preserve">if one envelope is enough to transmit the available information (i.e when providing the partial S-NSSAI), </w:t>
      </w:r>
      <w:r w:rsidRPr="00816C4A">
        <w:t xml:space="preserve">this </w:t>
      </w:r>
      <w:r>
        <w:t xml:space="preserve">Last Envelope data object shall be included. If one envelope is not sufficient to transmit all the information to the UICC (i.e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131E5D7B" w14:textId="77777777" w:rsidR="00785BEE" w:rsidRDefault="00785BEE" w:rsidP="00785BEE">
      <w:r w:rsidRPr="00816C4A">
        <w:t>Response parameters/data: None for this type of ENVELOPE command.</w:t>
      </w:r>
    </w:p>
    <w:p w14:paraId="687481FE" w14:textId="6E33F228" w:rsidR="00E86E7B" w:rsidRPr="00816C4A" w:rsidRDefault="00E86E7B" w:rsidP="007F083D">
      <w:pPr>
        <w:pStyle w:val="Heading2"/>
      </w:pPr>
      <w:bookmarkStart w:id="2364" w:name="_Toc193088071"/>
      <w:r w:rsidRPr="00816C4A">
        <w:t>7.6</w:t>
      </w:r>
      <w:r w:rsidRPr="00816C4A">
        <w:tab/>
        <w:t>USSD Data Download</w:t>
      </w:r>
      <w:bookmarkEnd w:id="2344"/>
      <w:bookmarkEnd w:id="2345"/>
      <w:bookmarkEnd w:id="2346"/>
      <w:bookmarkEnd w:id="2347"/>
      <w:bookmarkEnd w:id="2348"/>
      <w:bookmarkEnd w:id="2349"/>
      <w:bookmarkEnd w:id="2350"/>
      <w:bookmarkEnd w:id="2351"/>
      <w:bookmarkEnd w:id="2364"/>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65" w:name="_Toc3200919"/>
      <w:bookmarkStart w:id="2366" w:name="_Toc20392662"/>
      <w:bookmarkStart w:id="2367" w:name="_Toc27774309"/>
      <w:bookmarkStart w:id="2368" w:name="_Toc36482769"/>
      <w:bookmarkStart w:id="2369" w:name="_Toc36484428"/>
      <w:bookmarkStart w:id="2370" w:name="_Toc44933358"/>
      <w:bookmarkStart w:id="2371" w:name="_Toc50972311"/>
      <w:bookmarkStart w:id="2372" w:name="_Toc57105065"/>
      <w:bookmarkStart w:id="2373" w:name="_Toc193088072"/>
      <w:r w:rsidRPr="00816C4A">
        <w:t>7.6.1</w:t>
      </w:r>
      <w:r w:rsidRPr="00816C4A">
        <w:tab/>
        <w:t>Procedure</w:t>
      </w:r>
      <w:bookmarkEnd w:id="2365"/>
      <w:bookmarkEnd w:id="2366"/>
      <w:bookmarkEnd w:id="2367"/>
      <w:bookmarkEnd w:id="2368"/>
      <w:bookmarkEnd w:id="2369"/>
      <w:bookmarkEnd w:id="2370"/>
      <w:bookmarkEnd w:id="2371"/>
      <w:bookmarkEnd w:id="2372"/>
      <w:bookmarkEnd w:id="2373"/>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74" w:name="_Toc3200920"/>
      <w:bookmarkStart w:id="2375" w:name="_Toc20392663"/>
      <w:bookmarkStart w:id="2376" w:name="_Toc27774310"/>
      <w:bookmarkStart w:id="2377" w:name="_Toc36482770"/>
      <w:bookmarkStart w:id="2378" w:name="_Toc36484429"/>
      <w:bookmarkStart w:id="2379" w:name="_Toc44933359"/>
      <w:bookmarkStart w:id="2380" w:name="_Toc50972312"/>
      <w:bookmarkStart w:id="2381" w:name="_Toc57105066"/>
      <w:bookmarkStart w:id="2382" w:name="_Toc193088073"/>
      <w:r w:rsidRPr="00816C4A">
        <w:lastRenderedPageBreak/>
        <w:t>7.6.2</w:t>
      </w:r>
      <w:r w:rsidRPr="00816C4A">
        <w:tab/>
        <w:t>Structure of ENVELOPE (USSD Data Download)</w:t>
      </w:r>
      <w:bookmarkEnd w:id="2374"/>
      <w:bookmarkEnd w:id="2375"/>
      <w:bookmarkEnd w:id="2376"/>
      <w:bookmarkEnd w:id="2377"/>
      <w:bookmarkEnd w:id="2378"/>
      <w:bookmarkEnd w:id="2379"/>
      <w:bookmarkEnd w:id="2380"/>
      <w:bookmarkEnd w:id="2381"/>
      <w:bookmarkEnd w:id="2382"/>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83" w:name="_Toc3200921"/>
      <w:bookmarkStart w:id="2384" w:name="_Toc20392664"/>
      <w:bookmarkStart w:id="2385" w:name="_Toc27774311"/>
      <w:bookmarkStart w:id="2386" w:name="_Toc36482771"/>
      <w:bookmarkStart w:id="2387" w:name="_Toc36484430"/>
      <w:bookmarkStart w:id="2388" w:name="_Toc44933360"/>
      <w:bookmarkStart w:id="2389" w:name="_Toc50972313"/>
      <w:bookmarkStart w:id="2390" w:name="_Toc57105067"/>
      <w:bookmarkStart w:id="2391" w:name="_Toc193088074"/>
      <w:r w:rsidRPr="00816C4A">
        <w:t>7.7</w:t>
      </w:r>
      <w:r w:rsidRPr="00816C4A">
        <w:tab/>
        <w:t xml:space="preserve">MMS </w:t>
      </w:r>
      <w:r w:rsidRPr="00816C4A">
        <w:rPr>
          <w:lang w:val="en-US"/>
        </w:rPr>
        <w:t>Transfer</w:t>
      </w:r>
      <w:r w:rsidRPr="00816C4A">
        <w:rPr>
          <w:lang w:val="fr-FR"/>
        </w:rPr>
        <w:t xml:space="preserve"> </w:t>
      </w:r>
      <w:r w:rsidRPr="00816C4A">
        <w:t>Status</w:t>
      </w:r>
      <w:bookmarkEnd w:id="2383"/>
      <w:bookmarkEnd w:id="2384"/>
      <w:bookmarkEnd w:id="2385"/>
      <w:bookmarkEnd w:id="2386"/>
      <w:bookmarkEnd w:id="2387"/>
      <w:bookmarkEnd w:id="2388"/>
      <w:bookmarkEnd w:id="2389"/>
      <w:bookmarkEnd w:id="2390"/>
      <w:bookmarkEnd w:id="2391"/>
    </w:p>
    <w:p w14:paraId="2FC86180" w14:textId="22C13C7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.6.</w:t>
      </w:r>
    </w:p>
    <w:p w14:paraId="35513408" w14:textId="77777777" w:rsidR="00E86E7B" w:rsidRPr="00816C4A" w:rsidRDefault="00E86E7B" w:rsidP="0067290F">
      <w:pPr>
        <w:pStyle w:val="Heading2"/>
      </w:pPr>
      <w:bookmarkStart w:id="2392" w:name="_Toc3200922"/>
      <w:bookmarkStart w:id="2393" w:name="_Toc20392665"/>
      <w:bookmarkStart w:id="2394" w:name="_Toc27774312"/>
      <w:bookmarkStart w:id="2395" w:name="_Toc36482772"/>
      <w:bookmarkStart w:id="2396" w:name="_Toc36484431"/>
      <w:bookmarkStart w:id="2397" w:name="_Toc44933361"/>
      <w:bookmarkStart w:id="2398" w:name="_Toc50972314"/>
      <w:bookmarkStart w:id="2399" w:name="_Toc57105068"/>
      <w:bookmarkStart w:id="2400" w:name="_Toc193088075"/>
      <w:r w:rsidRPr="00816C4A">
        <w:t>7.8</w:t>
      </w:r>
      <w:r w:rsidRPr="00816C4A">
        <w:tab/>
        <w:t>MMS notification download</w:t>
      </w:r>
      <w:bookmarkEnd w:id="2392"/>
      <w:bookmarkEnd w:id="2393"/>
      <w:bookmarkEnd w:id="2394"/>
      <w:bookmarkEnd w:id="2395"/>
      <w:bookmarkEnd w:id="2396"/>
      <w:bookmarkEnd w:id="2397"/>
      <w:bookmarkEnd w:id="2398"/>
      <w:bookmarkEnd w:id="2399"/>
      <w:bookmarkEnd w:id="2400"/>
    </w:p>
    <w:p w14:paraId="0745F88B" w14:textId="77777777" w:rsidR="00E86E7B" w:rsidRPr="00816C4A" w:rsidRDefault="00E86E7B" w:rsidP="00E86E7B">
      <w:r w:rsidRPr="00816C4A">
        <w:t>See ETSI TS 102 223 [32].</w:t>
      </w:r>
    </w:p>
    <w:p w14:paraId="225C939C" w14:textId="7093CDB6" w:rsidR="00E86E7B" w:rsidRPr="00816C4A" w:rsidRDefault="00E86E7B" w:rsidP="00E86E7B">
      <w:r w:rsidRPr="00816C4A">
        <w:t xml:space="preserve">Considering the addressing mechanism to the UICC indicated in ETSI TS 102 223 [32] </w:t>
      </w:r>
      <w:r w:rsidR="003413FE" w:rsidRPr="00816C4A">
        <w:t>clause</w:t>
      </w:r>
      <w:r w:rsidR="003413FE">
        <w:t> </w:t>
      </w:r>
      <w:r w:rsidR="003413FE"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401" w:name="_Toc3200923"/>
      <w:bookmarkStart w:id="2402" w:name="_Toc20392666"/>
      <w:bookmarkStart w:id="2403" w:name="_Toc27774313"/>
      <w:bookmarkStart w:id="2404" w:name="_Toc36482773"/>
      <w:bookmarkStart w:id="2405" w:name="_Toc36484432"/>
      <w:bookmarkStart w:id="2406" w:name="_Toc44933362"/>
      <w:bookmarkStart w:id="2407" w:name="_Toc50972315"/>
      <w:bookmarkStart w:id="2408" w:name="_Toc57105069"/>
      <w:bookmarkStart w:id="2409" w:name="_Toc193088076"/>
      <w:r w:rsidRPr="00816C4A">
        <w:t>7.9</w:t>
      </w:r>
      <w:r w:rsidRPr="00816C4A">
        <w:tab/>
        <w:t>Terminal Applications</w:t>
      </w:r>
      <w:bookmarkEnd w:id="2401"/>
      <w:bookmarkEnd w:id="2402"/>
      <w:bookmarkEnd w:id="2403"/>
      <w:bookmarkEnd w:id="2404"/>
      <w:bookmarkEnd w:id="2405"/>
      <w:bookmarkEnd w:id="2406"/>
      <w:bookmarkEnd w:id="2407"/>
      <w:bookmarkEnd w:id="2408"/>
      <w:bookmarkEnd w:id="2409"/>
    </w:p>
    <w:p w14:paraId="570DBC6B" w14:textId="2C506C8A"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.8.</w:t>
      </w:r>
    </w:p>
    <w:p w14:paraId="45023202" w14:textId="77777777" w:rsidR="00E86E7B" w:rsidRPr="00816C4A" w:rsidRDefault="00E86E7B" w:rsidP="00E86E7B">
      <w:pPr>
        <w:pStyle w:val="Heading2"/>
      </w:pPr>
      <w:bookmarkStart w:id="2410" w:name="_Toc3200924"/>
      <w:bookmarkStart w:id="2411" w:name="_Toc20392667"/>
      <w:bookmarkStart w:id="2412" w:name="_Toc27774314"/>
      <w:bookmarkStart w:id="2413" w:name="_Toc36482774"/>
      <w:bookmarkStart w:id="2414" w:name="_Toc36484433"/>
      <w:bookmarkStart w:id="2415" w:name="_Toc44933363"/>
      <w:bookmarkStart w:id="2416" w:name="_Toc50972316"/>
      <w:bookmarkStart w:id="2417" w:name="_Toc57105070"/>
      <w:bookmarkStart w:id="2418" w:name="_Toc193088077"/>
      <w:r w:rsidRPr="00816C4A">
        <w:t>7.10</w:t>
      </w:r>
      <w:r w:rsidRPr="00816C4A">
        <w:tab/>
        <w:t>Geographical Location Reporting</w:t>
      </w:r>
      <w:bookmarkEnd w:id="2410"/>
      <w:bookmarkEnd w:id="2411"/>
      <w:bookmarkEnd w:id="2412"/>
      <w:bookmarkEnd w:id="2413"/>
      <w:bookmarkEnd w:id="2414"/>
      <w:bookmarkEnd w:id="2415"/>
      <w:bookmarkEnd w:id="2416"/>
      <w:bookmarkEnd w:id="2417"/>
      <w:bookmarkEnd w:id="2418"/>
    </w:p>
    <w:p w14:paraId="0045481A" w14:textId="77777777" w:rsidR="00E86E7B" w:rsidRPr="00816C4A" w:rsidRDefault="00E86E7B" w:rsidP="00E86E7B">
      <w:pPr>
        <w:pStyle w:val="Heading3"/>
      </w:pPr>
      <w:bookmarkStart w:id="2419" w:name="_Toc3200925"/>
      <w:bookmarkStart w:id="2420" w:name="_Toc20392668"/>
      <w:bookmarkStart w:id="2421" w:name="_Toc27774315"/>
      <w:bookmarkStart w:id="2422" w:name="_Toc36482775"/>
      <w:bookmarkStart w:id="2423" w:name="_Toc36484434"/>
      <w:bookmarkStart w:id="2424" w:name="_Toc44933364"/>
      <w:bookmarkStart w:id="2425" w:name="_Toc50972317"/>
      <w:bookmarkStart w:id="2426" w:name="_Toc57105071"/>
      <w:bookmarkStart w:id="2427" w:name="_Toc193088078"/>
      <w:r w:rsidRPr="00816C4A">
        <w:t>7.10.1</w:t>
      </w:r>
      <w:r w:rsidRPr="00816C4A">
        <w:tab/>
        <w:t>Procedure</w:t>
      </w:r>
      <w:bookmarkEnd w:id="2419"/>
      <w:bookmarkEnd w:id="2420"/>
      <w:bookmarkEnd w:id="2421"/>
      <w:bookmarkEnd w:id="2422"/>
      <w:bookmarkEnd w:id="2423"/>
      <w:bookmarkEnd w:id="2424"/>
      <w:bookmarkEnd w:id="2425"/>
      <w:bookmarkEnd w:id="2426"/>
      <w:bookmarkEnd w:id="2427"/>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lastRenderedPageBreak/>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8" w:name="_Toc3200926"/>
      <w:bookmarkStart w:id="2429" w:name="_Toc20392669"/>
      <w:bookmarkStart w:id="2430" w:name="_Toc27774316"/>
      <w:bookmarkStart w:id="2431" w:name="_Toc36482776"/>
      <w:bookmarkStart w:id="2432" w:name="_Toc36484435"/>
      <w:bookmarkStart w:id="2433" w:name="_Toc44933365"/>
      <w:bookmarkStart w:id="2434" w:name="_Toc50972318"/>
      <w:bookmarkStart w:id="2435" w:name="_Toc57105072"/>
      <w:bookmarkStart w:id="2436" w:name="_Toc193088079"/>
      <w:r w:rsidRPr="00816C4A">
        <w:t>7.10.2</w:t>
      </w:r>
      <w:r w:rsidRPr="00816C4A">
        <w:tab/>
        <w:t>Structure of ENVELOPE (Geographical Location Reporting)</w:t>
      </w:r>
      <w:bookmarkEnd w:id="2428"/>
      <w:bookmarkEnd w:id="2429"/>
      <w:bookmarkEnd w:id="2430"/>
      <w:bookmarkEnd w:id="2431"/>
      <w:bookmarkEnd w:id="2432"/>
      <w:bookmarkEnd w:id="2433"/>
      <w:bookmarkEnd w:id="2434"/>
      <w:bookmarkEnd w:id="2435"/>
      <w:bookmarkEnd w:id="2436"/>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7" w:name="_Toc3200927"/>
      <w:bookmarkStart w:id="2438" w:name="_Toc20392670"/>
      <w:bookmarkStart w:id="2439" w:name="_Toc27774317"/>
      <w:bookmarkStart w:id="2440" w:name="_Toc36482777"/>
      <w:bookmarkStart w:id="2441" w:name="_Toc36484436"/>
      <w:bookmarkStart w:id="2442" w:name="_Toc44933366"/>
      <w:bookmarkStart w:id="2443" w:name="_Toc50972319"/>
      <w:bookmarkStart w:id="2444" w:name="_Toc57105073"/>
      <w:bookmarkStart w:id="2445" w:name="_Toc193088080"/>
      <w:r w:rsidRPr="00816C4A">
        <w:lastRenderedPageBreak/>
        <w:t>7.11</w:t>
      </w:r>
      <w:r w:rsidRPr="00816C4A">
        <w:tab/>
        <w:t>Void</w:t>
      </w:r>
      <w:bookmarkEnd w:id="2437"/>
      <w:bookmarkEnd w:id="2438"/>
      <w:bookmarkEnd w:id="2439"/>
      <w:bookmarkEnd w:id="2440"/>
      <w:bookmarkEnd w:id="2441"/>
      <w:bookmarkEnd w:id="2442"/>
      <w:bookmarkEnd w:id="2443"/>
      <w:bookmarkEnd w:id="2444"/>
      <w:bookmarkEnd w:id="2445"/>
    </w:p>
    <w:p w14:paraId="58080F13" w14:textId="77777777" w:rsidR="00E86E7B" w:rsidRPr="00816C4A" w:rsidRDefault="00E86E7B" w:rsidP="00E86E7B">
      <w:pPr>
        <w:pStyle w:val="Heading2"/>
      </w:pPr>
      <w:bookmarkStart w:id="2446" w:name="_Toc3200928"/>
      <w:bookmarkStart w:id="2447" w:name="_Toc20392671"/>
      <w:bookmarkStart w:id="2448" w:name="_Toc27774318"/>
      <w:bookmarkStart w:id="2449" w:name="_Toc36482778"/>
      <w:bookmarkStart w:id="2450" w:name="_Toc36484437"/>
      <w:bookmarkStart w:id="2451" w:name="_Toc44933367"/>
      <w:bookmarkStart w:id="2452" w:name="_Toc50972320"/>
      <w:bookmarkStart w:id="2453" w:name="_Toc57105074"/>
      <w:bookmarkStart w:id="2454" w:name="_Toc193088081"/>
      <w:r w:rsidRPr="00816C4A">
        <w:t>7.12</w:t>
      </w:r>
      <w:r w:rsidRPr="00816C4A">
        <w:tab/>
        <w:t>ProSe usage information reporting</w:t>
      </w:r>
      <w:bookmarkEnd w:id="2446"/>
      <w:bookmarkEnd w:id="2447"/>
      <w:bookmarkEnd w:id="2448"/>
      <w:bookmarkEnd w:id="2449"/>
      <w:bookmarkEnd w:id="2450"/>
      <w:bookmarkEnd w:id="2451"/>
      <w:bookmarkEnd w:id="2452"/>
      <w:bookmarkEnd w:id="2453"/>
      <w:bookmarkEnd w:id="2454"/>
    </w:p>
    <w:p w14:paraId="48372B70" w14:textId="77777777" w:rsidR="00E86E7B" w:rsidRPr="00816C4A" w:rsidRDefault="00E86E7B" w:rsidP="00E86E7B">
      <w:pPr>
        <w:pStyle w:val="Heading3"/>
      </w:pPr>
      <w:bookmarkStart w:id="2455" w:name="_Toc3200929"/>
      <w:bookmarkStart w:id="2456" w:name="_Toc20392672"/>
      <w:bookmarkStart w:id="2457" w:name="_Toc27774319"/>
      <w:bookmarkStart w:id="2458" w:name="_Toc36482779"/>
      <w:bookmarkStart w:id="2459" w:name="_Toc36484438"/>
      <w:bookmarkStart w:id="2460" w:name="_Toc44933368"/>
      <w:bookmarkStart w:id="2461" w:name="_Toc50972321"/>
      <w:bookmarkStart w:id="2462" w:name="_Toc57105075"/>
      <w:bookmarkStart w:id="2463" w:name="_Toc193088082"/>
      <w:r w:rsidRPr="00816C4A">
        <w:t>7.12.1</w:t>
      </w:r>
      <w:r w:rsidRPr="00816C4A">
        <w:tab/>
        <w:t>Procedure</w:t>
      </w:r>
      <w:bookmarkEnd w:id="2455"/>
      <w:bookmarkEnd w:id="2456"/>
      <w:bookmarkEnd w:id="2457"/>
      <w:bookmarkEnd w:id="2458"/>
      <w:bookmarkEnd w:id="2459"/>
      <w:bookmarkEnd w:id="2460"/>
      <w:bookmarkEnd w:id="2461"/>
      <w:bookmarkEnd w:id="2462"/>
      <w:bookmarkEnd w:id="2463"/>
    </w:p>
    <w:p w14:paraId="078A31DF" w14:textId="7341CD41"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3413FE" w:rsidRPr="00816C4A">
        <w:t>TS</w:t>
      </w:r>
      <w:r w:rsidR="003413FE">
        <w:t> </w:t>
      </w:r>
      <w:r w:rsidR="003413FE" w:rsidRPr="00816C4A">
        <w:t>2</w:t>
      </w:r>
      <w:r w:rsidRPr="00816C4A">
        <w:t>4.334</w:t>
      </w:r>
      <w:r w:rsidR="003413FE">
        <w:t> </w:t>
      </w:r>
      <w:r w:rsidR="003413FE" w:rsidRPr="00816C4A">
        <w:t>[</w:t>
      </w:r>
      <w:r w:rsidRPr="00816C4A">
        <w:t>61]) in the UICC. This is performed using the ENVELOPE (ProSe Report).</w:t>
      </w:r>
    </w:p>
    <w:p w14:paraId="5BA7E4BE" w14:textId="6D6DBF49"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3413FE" w:rsidRPr="00816C4A">
        <w:rPr>
          <w:lang w:bidi="ar-IQ"/>
        </w:rPr>
        <w:t>TS</w:t>
      </w:r>
      <w:r w:rsidR="003413FE">
        <w:rPr>
          <w:lang w:bidi="ar-IQ"/>
        </w:rPr>
        <w:t> </w:t>
      </w:r>
      <w:r w:rsidR="003413FE" w:rsidRPr="00816C4A">
        <w:rPr>
          <w:lang w:bidi="ar-IQ"/>
        </w:rPr>
        <w:t>2</w:t>
      </w:r>
      <w:r w:rsidRPr="00816C4A">
        <w:rPr>
          <w:lang w:bidi="ar-IQ"/>
        </w:rPr>
        <w:t>4.334</w:t>
      </w:r>
      <w:r w:rsidR="003413FE">
        <w:rPr>
          <w:lang w:bidi="ar-IQ"/>
        </w:rPr>
        <w:t> </w:t>
      </w:r>
      <w:r w:rsidR="003413FE" w:rsidRPr="00816C4A">
        <w:rPr>
          <w:lang w:bidi="ar-IQ"/>
        </w:rPr>
        <w:t>[</w:t>
      </w:r>
      <w:r w:rsidRPr="00816C4A">
        <w:rPr>
          <w:lang w:bidi="ar-IQ"/>
        </w:rPr>
        <w:t xml:space="preserve">61] </w:t>
      </w:r>
      <w:r w:rsidR="003413FE" w:rsidRPr="00816C4A">
        <w:rPr>
          <w:lang w:bidi="ar-IQ"/>
        </w:rPr>
        <w:t>clause</w:t>
      </w:r>
      <w:r w:rsidR="003413FE">
        <w:rPr>
          <w:lang w:bidi="ar-IQ"/>
        </w:rPr>
        <w:t> </w:t>
      </w:r>
      <w:r w:rsidR="003413FE"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3413FE" w:rsidRPr="00816C4A">
        <w:t>TS</w:t>
      </w:r>
      <w:r w:rsidR="003413FE">
        <w:t> </w:t>
      </w:r>
      <w:r w:rsidR="003413FE" w:rsidRPr="00816C4A">
        <w:t>2</w:t>
      </w:r>
      <w:r w:rsidRPr="00816C4A">
        <w:t>4.334</w:t>
      </w:r>
      <w:r w:rsidR="003413FE">
        <w:t> </w:t>
      </w:r>
      <w:r w:rsidR="003413FE" w:rsidRPr="00816C4A">
        <w:t>[</w:t>
      </w:r>
      <w:r w:rsidRPr="00816C4A">
        <w:t xml:space="preserve">61] </w:t>
      </w:r>
      <w:r w:rsidR="003413FE" w:rsidRPr="00816C4A">
        <w:t>clause</w:t>
      </w:r>
      <w:r w:rsidR="003413FE">
        <w:t> </w:t>
      </w:r>
      <w:r w:rsidR="003413FE"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41A3F969"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3413FE" w:rsidRPr="00816C4A">
        <w:t>TS</w:t>
      </w:r>
      <w:r w:rsidR="003413FE">
        <w:t> </w:t>
      </w:r>
      <w:r w:rsidR="003413FE" w:rsidRPr="00816C4A">
        <w:t>2</w:t>
      </w:r>
      <w:r w:rsidRPr="00816C4A">
        <w:t xml:space="preserve">4.334 </w:t>
      </w:r>
      <w:r w:rsidR="003413FE">
        <w:t> </w:t>
      </w:r>
      <w:r w:rsidR="003413FE" w:rsidRPr="00816C4A">
        <w:t>[</w:t>
      </w:r>
      <w:r w:rsidRPr="00816C4A">
        <w:t xml:space="preserve">61], </w:t>
      </w:r>
      <w:r w:rsidR="003413FE" w:rsidRPr="00816C4A">
        <w:t>clause</w:t>
      </w:r>
      <w:r w:rsidR="003413FE">
        <w:t> </w:t>
      </w:r>
      <w:r w:rsidR="003413FE" w:rsidRPr="00816C4A">
        <w:t>1</w:t>
      </w:r>
      <w:r w:rsidRPr="00816C4A">
        <w:t>0.3.2.1.6.</w:t>
      </w:r>
    </w:p>
    <w:p w14:paraId="60C33E25" w14:textId="77777777" w:rsidR="00E86E7B" w:rsidRPr="00816C4A" w:rsidRDefault="00E86E7B" w:rsidP="00E86E7B">
      <w:pPr>
        <w:pStyle w:val="Heading3"/>
      </w:pPr>
      <w:bookmarkStart w:id="2464" w:name="_Toc3200930"/>
      <w:bookmarkStart w:id="2465" w:name="_Toc20392673"/>
      <w:bookmarkStart w:id="2466" w:name="_Toc27774320"/>
      <w:bookmarkStart w:id="2467" w:name="_Toc36482780"/>
      <w:bookmarkStart w:id="2468" w:name="_Toc36484439"/>
      <w:bookmarkStart w:id="2469" w:name="_Toc44933369"/>
      <w:bookmarkStart w:id="2470" w:name="_Toc50972322"/>
      <w:bookmarkStart w:id="2471" w:name="_Toc57105076"/>
      <w:bookmarkStart w:id="2472" w:name="_Toc193088083"/>
      <w:r w:rsidRPr="00816C4A">
        <w:t>7.12.2</w:t>
      </w:r>
      <w:r w:rsidRPr="00816C4A">
        <w:tab/>
        <w:t>Structure of ENVELOPE (ProSe Report)</w:t>
      </w:r>
      <w:bookmarkEnd w:id="2464"/>
      <w:bookmarkEnd w:id="2465"/>
      <w:bookmarkEnd w:id="2466"/>
      <w:bookmarkEnd w:id="2467"/>
      <w:bookmarkEnd w:id="2468"/>
      <w:bookmarkEnd w:id="2469"/>
      <w:bookmarkEnd w:id="2470"/>
      <w:bookmarkEnd w:id="2471"/>
      <w:bookmarkEnd w:id="2472"/>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326BAB59" w14:textId="7052FDA5" w:rsidR="009A0F6D" w:rsidRPr="00816C4A" w:rsidRDefault="009A0F6D" w:rsidP="009A0F6D">
      <w:pPr>
        <w:pStyle w:val="Heading2"/>
      </w:pPr>
      <w:bookmarkStart w:id="2473" w:name="_Toc193088084"/>
      <w:r w:rsidRPr="00816C4A">
        <w:lastRenderedPageBreak/>
        <w:t>7.1</w:t>
      </w:r>
      <w:r>
        <w:t>3</w:t>
      </w:r>
      <w:r w:rsidRPr="00816C4A">
        <w:tab/>
      </w:r>
      <w:r>
        <w:rPr>
          <w:rFonts w:hint="eastAsia"/>
          <w:lang w:eastAsia="zh-CN"/>
        </w:rPr>
        <w:t xml:space="preserve">5G </w:t>
      </w:r>
      <w:r w:rsidRPr="00816C4A">
        <w:t>ProSe usage information reporting</w:t>
      </w:r>
      <w:bookmarkEnd w:id="2473"/>
    </w:p>
    <w:p w14:paraId="679933E5" w14:textId="6735126D" w:rsidR="009A0F6D" w:rsidRPr="00816C4A" w:rsidRDefault="009A0F6D" w:rsidP="009A0F6D">
      <w:pPr>
        <w:pStyle w:val="Heading3"/>
      </w:pPr>
      <w:bookmarkStart w:id="2474" w:name="_Toc193088085"/>
      <w:r w:rsidRPr="00816C4A">
        <w:t>7.1</w:t>
      </w:r>
      <w:r>
        <w:t>3</w:t>
      </w:r>
      <w:r w:rsidRPr="00816C4A">
        <w:t>.1</w:t>
      </w:r>
      <w:r w:rsidRPr="00816C4A">
        <w:tab/>
        <w:t>Procedure</w:t>
      </w:r>
      <w:bookmarkEnd w:id="2474"/>
    </w:p>
    <w:p w14:paraId="7B68CBBA" w14:textId="007A4113" w:rsidR="009A0F6D" w:rsidRPr="00816C4A" w:rsidRDefault="009A0F6D" w:rsidP="009A0F6D">
      <w:pPr>
        <w:keepNext/>
        <w:keepLines/>
      </w:pPr>
      <w:r w:rsidRPr="00816C4A">
        <w:t>If the service "</w:t>
      </w:r>
      <w:r>
        <w:t>5G ProSe configuration data for usage information reporting</w:t>
      </w:r>
      <w:r w:rsidRPr="00816C4A">
        <w:t xml:space="preserve">" and service "UICC </w:t>
      </w:r>
      <w:r>
        <w:rPr>
          <w:rFonts w:hint="eastAsia"/>
          <w:lang w:eastAsia="zh-CN"/>
        </w:rPr>
        <w:t xml:space="preserve">5G </w:t>
      </w:r>
      <w:r w:rsidRPr="00816C4A">
        <w:t xml:space="preserve">ProSe </w:t>
      </w:r>
      <w:r>
        <w:rPr>
          <w:rFonts w:hint="eastAsia"/>
          <w:lang w:eastAsia="zh-CN"/>
        </w:rPr>
        <w:t>d</w:t>
      </w:r>
      <w:r w:rsidRPr="00816C4A">
        <w:t xml:space="preserve">irect </w:t>
      </w:r>
      <w:r>
        <w:rPr>
          <w:rFonts w:hint="eastAsia"/>
          <w:lang w:eastAsia="zh-CN"/>
        </w:rPr>
        <w:t>c</w:t>
      </w:r>
      <w:r w:rsidRPr="00816C4A">
        <w:t xml:space="preserve">ommunication usage information reporting" are allocated and activated in the </w:t>
      </w:r>
      <w:r>
        <w:rPr>
          <w:rFonts w:hint="eastAsia"/>
          <w:lang w:eastAsia="zh-CN"/>
        </w:rPr>
        <w:t xml:space="preserve">5G </w:t>
      </w:r>
      <w:r w:rsidRPr="00816C4A">
        <w:t xml:space="preserve">ProSe Service Table (see TS 31.102 [14]), then a </w:t>
      </w:r>
      <w:r>
        <w:rPr>
          <w:rFonts w:hint="eastAsia"/>
          <w:lang w:eastAsia="zh-CN"/>
        </w:rPr>
        <w:t xml:space="preserve">5G </w:t>
      </w:r>
      <w:r w:rsidRPr="00816C4A">
        <w:rPr>
          <w:noProof/>
        </w:rPr>
        <w:t>ProSe</w:t>
      </w:r>
      <w:r w:rsidRPr="00816C4A">
        <w:t xml:space="preserve">-enabled Public Safety ME that supports </w:t>
      </w:r>
      <w:r>
        <w:rPr>
          <w:rFonts w:hint="eastAsia"/>
          <w:lang w:eastAsia="zh-CN"/>
        </w:rPr>
        <w:t xml:space="preserve">5G </w:t>
      </w:r>
      <w:r w:rsidRPr="00816C4A">
        <w:t>Pr</w:t>
      </w:r>
      <w:r>
        <w:t>oSe usage information reporting</w:t>
      </w:r>
      <w:r w:rsidRPr="00816C4A">
        <w:t xml:space="preserve"> shall store the </w:t>
      </w:r>
      <w:r>
        <w:rPr>
          <w:rFonts w:hint="eastAsia"/>
          <w:lang w:eastAsia="zh-CN"/>
        </w:rPr>
        <w:t xml:space="preserve">5G </w:t>
      </w:r>
      <w:r w:rsidRPr="00816C4A">
        <w:t>ProSe usage information to be sent over the PC3</w:t>
      </w:r>
      <w:r>
        <w:rPr>
          <w:rFonts w:hint="eastAsia"/>
          <w:lang w:eastAsia="zh-CN"/>
        </w:rPr>
        <w:t>a</w:t>
      </w:r>
      <w:r w:rsidRPr="00816C4A">
        <w:t>ch interface (see 3GPP TS</w:t>
      </w:r>
      <w:r>
        <w:t> </w:t>
      </w:r>
      <w:r w:rsidRPr="00816C4A">
        <w:t>24.</w:t>
      </w:r>
      <w:r>
        <w:rPr>
          <w:rFonts w:hint="eastAsia"/>
          <w:lang w:eastAsia="zh-CN"/>
        </w:rPr>
        <w:t>55</w:t>
      </w:r>
      <w:r w:rsidRPr="00816C4A">
        <w:t>4</w:t>
      </w:r>
      <w:r>
        <w:t> [76]</w:t>
      </w:r>
      <w:r w:rsidRPr="00816C4A">
        <w:t xml:space="preserve">) in the UICC. This is performed using the </w:t>
      </w:r>
      <w:r w:rsidRPr="00557A32">
        <w:t>ENVELOPE (</w:t>
      </w:r>
      <w:r w:rsidRPr="00557A32">
        <w:rPr>
          <w:rFonts w:hint="eastAsia"/>
          <w:lang w:eastAsia="zh-CN"/>
        </w:rPr>
        <w:t xml:space="preserve">5G </w:t>
      </w:r>
      <w:r w:rsidRPr="00557A32">
        <w:t>ProSe Report</w:t>
      </w:r>
      <w:r w:rsidRPr="00816C4A">
        <w:t>).</w:t>
      </w:r>
    </w:p>
    <w:p w14:paraId="7E5CA237" w14:textId="3885F682" w:rsidR="009A0F6D" w:rsidRPr="00816C4A" w:rsidRDefault="009A0F6D" w:rsidP="009A0F6D">
      <w:pPr>
        <w:keepNext/>
        <w:keepLines/>
        <w:rPr>
          <w:lang w:bidi="ar-IQ"/>
        </w:rPr>
      </w:pPr>
      <w:r w:rsidRPr="00816C4A">
        <w:t xml:space="preserve">A UICC supporting the </w:t>
      </w:r>
      <w:r>
        <w:rPr>
          <w:rFonts w:hint="eastAsia"/>
          <w:lang w:eastAsia="zh-CN"/>
        </w:rPr>
        <w:t xml:space="preserve">5G </w:t>
      </w:r>
      <w:r w:rsidRPr="00816C4A">
        <w:t xml:space="preserve">ProSe usage information reporting shall also support BIP. The UICC is responsible to transmit the collected reports to the </w:t>
      </w:r>
      <w:r>
        <w:rPr>
          <w:lang w:bidi="ar-IQ"/>
        </w:rPr>
        <w:t>5G DDNMF CTF (ADF)</w:t>
      </w:r>
      <w:r w:rsidRPr="00816C4A">
        <w:rPr>
          <w:lang w:bidi="ar-IQ"/>
        </w:rPr>
        <w:t xml:space="preserve"> using BIP mechanism, following the same procedure described in TS</w:t>
      </w:r>
      <w:r>
        <w:rPr>
          <w:lang w:bidi="ar-IQ"/>
        </w:rPr>
        <w:t> </w:t>
      </w:r>
      <w:r w:rsidRPr="00816C4A">
        <w:rPr>
          <w:lang w:bidi="ar-IQ"/>
        </w:rPr>
        <w:t>24.</w:t>
      </w:r>
      <w:r>
        <w:rPr>
          <w:rFonts w:hint="eastAsia"/>
          <w:lang w:eastAsia="zh-CN" w:bidi="ar-IQ"/>
        </w:rPr>
        <w:t>55</w:t>
      </w:r>
      <w:r w:rsidRPr="00816C4A">
        <w:rPr>
          <w:lang w:bidi="ar-IQ"/>
        </w:rPr>
        <w:t>4</w:t>
      </w:r>
      <w:r>
        <w:rPr>
          <w:lang w:bidi="ar-IQ"/>
        </w:rPr>
        <w:t> </w:t>
      </w:r>
      <w:r>
        <w:t>[76]</w:t>
      </w:r>
      <w:r w:rsidRPr="00816C4A">
        <w:rPr>
          <w:lang w:bidi="ar-IQ"/>
        </w:rPr>
        <w:t xml:space="preserve"> clause</w:t>
      </w:r>
      <w:r>
        <w:rPr>
          <w:lang w:bidi="ar-IQ"/>
        </w:rPr>
        <w:t> </w:t>
      </w:r>
      <w:r>
        <w:rPr>
          <w:rFonts w:hint="eastAsia"/>
          <w:lang w:eastAsia="zh-CN" w:bidi="ar-IQ"/>
        </w:rPr>
        <w:t>7</w:t>
      </w:r>
      <w:r w:rsidRPr="00816C4A">
        <w:rPr>
          <w:lang w:bidi="ar-IQ"/>
        </w:rPr>
        <w:t>.</w:t>
      </w:r>
      <w:r>
        <w:rPr>
          <w:rFonts w:hint="eastAsia"/>
          <w:lang w:eastAsia="zh-CN" w:bidi="ar-IQ"/>
        </w:rPr>
        <w:t>6</w:t>
      </w:r>
      <w:r w:rsidRPr="00816C4A">
        <w:rPr>
          <w:lang w:bidi="ar-IQ"/>
        </w:rPr>
        <w:t>.1</w:t>
      </w:r>
      <w:r w:rsidRPr="00816C4A">
        <w:rPr>
          <w:color w:val="FF0000"/>
        </w:rPr>
        <w:t xml:space="preserve"> </w:t>
      </w:r>
      <w:r w:rsidRPr="00816C4A">
        <w:t>and using the communication security described in TS</w:t>
      </w:r>
      <w:r>
        <w:t> </w:t>
      </w:r>
      <w:r w:rsidRPr="00816C4A">
        <w:t>24.</w:t>
      </w:r>
      <w:r>
        <w:rPr>
          <w:rFonts w:hint="eastAsia"/>
          <w:lang w:eastAsia="zh-CN"/>
        </w:rPr>
        <w:t>55</w:t>
      </w:r>
      <w:r w:rsidRPr="00816C4A">
        <w:t>4</w:t>
      </w:r>
      <w:r>
        <w:t> [76]</w:t>
      </w:r>
      <w:r w:rsidRPr="00816C4A">
        <w:t xml:space="preserve"> clause</w:t>
      </w:r>
      <w:r>
        <w:t> </w:t>
      </w:r>
      <w:r w:rsidRPr="00816C4A">
        <w:t>4.1</w:t>
      </w:r>
      <w:r w:rsidRPr="00816C4A">
        <w:rPr>
          <w:lang w:bidi="ar-IQ"/>
        </w:rPr>
        <w:t xml:space="preserve">. The address of the </w:t>
      </w:r>
      <w:r>
        <w:rPr>
          <w:lang w:bidi="ar-IQ"/>
        </w:rPr>
        <w:t>5G DDNMF CTF (ADF)</w:t>
      </w:r>
      <w:r w:rsidRPr="00816C4A">
        <w:rPr>
          <w:lang w:bidi="ar-IQ"/>
        </w:rPr>
        <w:t xml:space="preserve"> is available in the </w:t>
      </w:r>
      <w:r w:rsidRPr="007D0212">
        <w:rPr>
          <w:lang w:val="en-US"/>
        </w:rPr>
        <w:t>EF</w:t>
      </w:r>
      <w:r>
        <w:rPr>
          <w:vertAlign w:val="subscript"/>
          <w:lang w:val="en-US"/>
        </w:rPr>
        <w:t>5G_PROSE_UIR</w:t>
      </w:r>
      <w:r>
        <w:rPr>
          <w:rFonts w:hint="eastAsia"/>
          <w:vertAlign w:val="subscript"/>
          <w:lang w:val="en-US" w:eastAsia="zh-CN"/>
        </w:rPr>
        <w:t xml:space="preserve"> </w:t>
      </w:r>
      <w:r w:rsidRPr="00816C4A">
        <w:rPr>
          <w:lang w:bidi="ar-IQ"/>
        </w:rPr>
        <w:t xml:space="preserve">(see </w:t>
      </w:r>
      <w:r w:rsidRPr="00816C4A">
        <w:t>TS 31.102 [14]).</w:t>
      </w:r>
    </w:p>
    <w:p w14:paraId="42C81DBA" w14:textId="77777777" w:rsidR="009A0F6D" w:rsidRPr="00816C4A" w:rsidRDefault="009A0F6D" w:rsidP="009A0F6D">
      <w:pPr>
        <w:keepNext/>
        <w:keepLines/>
        <w:rPr>
          <w:lang w:bidi="ar-IQ"/>
        </w:rPr>
      </w:pPr>
      <w:r w:rsidRPr="00816C4A">
        <w:rPr>
          <w:lang w:bidi="ar-IQ"/>
        </w:rPr>
        <w:t xml:space="preserve">The UICC shall store the received </w:t>
      </w:r>
      <w:r>
        <w:rPr>
          <w:rFonts w:hint="eastAsia"/>
          <w:lang w:eastAsia="zh-CN" w:bidi="ar-IQ"/>
        </w:rPr>
        <w:t xml:space="preserve">5G </w:t>
      </w:r>
      <w:r w:rsidRPr="00816C4A">
        <w:rPr>
          <w:lang w:bidi="ar-IQ"/>
        </w:rPr>
        <w:t xml:space="preserve">ProSe usage information until a </w:t>
      </w:r>
      <w:r w:rsidRPr="00816C4A">
        <w:t>USAGE_INFORMATION_REPORT_LIST_RESPONSE is received with transaction ID set to the value of the transaction ID included in the USAGE_INFORMATION_REPORT_LIST message.</w:t>
      </w:r>
    </w:p>
    <w:p w14:paraId="12294B41" w14:textId="77777777" w:rsidR="009A0F6D" w:rsidRPr="00816C4A" w:rsidRDefault="009A0F6D" w:rsidP="009A0F6D">
      <w:pPr>
        <w:keepNext/>
        <w:keepLines/>
      </w:pPr>
      <w:r w:rsidRPr="00816C4A">
        <w:t xml:space="preserve">If one envelope is not enough to transmit all the information (i.e. the </w:t>
      </w:r>
      <w:r>
        <w:rPr>
          <w:rFonts w:hint="eastAsia"/>
          <w:lang w:eastAsia="zh-CN"/>
        </w:rPr>
        <w:t xml:space="preserve">5G </w:t>
      </w:r>
      <w:r w:rsidRPr="00816C4A">
        <w:t>ProSe usage information is more than 243 bytes), the information shall be split into several ENVELOPE (</w:t>
      </w:r>
      <w:r>
        <w:rPr>
          <w:rFonts w:hint="eastAsia"/>
          <w:lang w:eastAsia="zh-CN"/>
        </w:rPr>
        <w:t xml:space="preserve">5G </w:t>
      </w:r>
      <w:r w:rsidRPr="00816C4A">
        <w:t>ProSe Report). The final envelope is indicated by containing a Last Envelope TLV. Intermediate envelopes shall not contain this TLV.</w:t>
      </w:r>
    </w:p>
    <w:p w14:paraId="5538B88E" w14:textId="77777777" w:rsidR="009A0F6D" w:rsidRPr="00816C4A" w:rsidRDefault="009A0F6D" w:rsidP="009A0F6D">
      <w:pPr>
        <w:keepNext/>
        <w:keepLines/>
      </w:pPr>
      <w:r w:rsidRPr="00816C4A">
        <w:t>If one envelope is enough to transmit the information, this envelope shall contain a Last Envelope TLV.</w:t>
      </w:r>
    </w:p>
    <w:p w14:paraId="7C0D0569" w14:textId="03A93A23" w:rsidR="009A0F6D" w:rsidRPr="00816C4A" w:rsidRDefault="009A0F6D" w:rsidP="009A0F6D">
      <w:pPr>
        <w:pStyle w:val="NO"/>
      </w:pPr>
      <w:r w:rsidRPr="00816C4A">
        <w:t>NOTE:</w:t>
      </w:r>
      <w:r w:rsidRPr="00816C4A">
        <w:tab/>
        <w:t>If the usage information report list sending procedure is unsuccessfully completed, the USIM behaviour is according to what is specified for the UE in 3GPP TS</w:t>
      </w:r>
      <w:r>
        <w:t> </w:t>
      </w:r>
      <w:r w:rsidRPr="00816C4A">
        <w:t>24.</w:t>
      </w:r>
      <w:r>
        <w:rPr>
          <w:rFonts w:hint="eastAsia"/>
          <w:lang w:eastAsia="zh-CN"/>
        </w:rPr>
        <w:t>55</w:t>
      </w:r>
      <w:r w:rsidRPr="00816C4A">
        <w:t xml:space="preserve">4 </w:t>
      </w:r>
      <w:r>
        <w:t> [76]</w:t>
      </w:r>
      <w:r w:rsidRPr="00816C4A">
        <w:t>, clause</w:t>
      </w:r>
      <w:r>
        <w:t> </w:t>
      </w:r>
      <w:r>
        <w:rPr>
          <w:rFonts w:hint="eastAsia"/>
          <w:lang w:eastAsia="zh-CN"/>
        </w:rPr>
        <w:t>7.6</w:t>
      </w:r>
      <w:r w:rsidRPr="00816C4A">
        <w:t>.2.1.6.</w:t>
      </w:r>
    </w:p>
    <w:p w14:paraId="1A958794" w14:textId="67759E9E" w:rsidR="009A0F6D" w:rsidRPr="00816C4A" w:rsidRDefault="009A0F6D" w:rsidP="009A0F6D">
      <w:pPr>
        <w:pStyle w:val="Heading3"/>
      </w:pPr>
      <w:bookmarkStart w:id="2475" w:name="_Toc193088086"/>
      <w:r w:rsidRPr="00816C4A">
        <w:t>7.1</w:t>
      </w:r>
      <w:r>
        <w:t>3</w:t>
      </w:r>
      <w:r w:rsidRPr="00816C4A">
        <w:t>.2</w:t>
      </w:r>
      <w:r w:rsidRPr="00816C4A">
        <w:tab/>
        <w:t>Structure of ENVELOPE (</w:t>
      </w:r>
      <w:r>
        <w:rPr>
          <w:rFonts w:hint="eastAsia"/>
          <w:lang w:eastAsia="zh-CN"/>
        </w:rPr>
        <w:t xml:space="preserve">5G </w:t>
      </w:r>
      <w:r w:rsidRPr="00816C4A">
        <w:t>ProSe Report)</w:t>
      </w:r>
      <w:bookmarkEnd w:id="2475"/>
    </w:p>
    <w:p w14:paraId="757F0B1C" w14:textId="77777777" w:rsidR="009A0F6D" w:rsidRPr="00816C4A" w:rsidRDefault="009A0F6D" w:rsidP="009A0F6D">
      <w:pPr>
        <w:keepNext/>
        <w:keepLines/>
      </w:pPr>
      <w:r w:rsidRPr="00816C4A">
        <w:t>Direction: ME to UICC.</w:t>
      </w:r>
    </w:p>
    <w:p w14:paraId="25DA22EA" w14:textId="77777777" w:rsidR="009A0F6D" w:rsidRPr="00816C4A" w:rsidRDefault="009A0F6D" w:rsidP="009A0F6D">
      <w:pPr>
        <w:keepNext/>
        <w:keepLines/>
      </w:pPr>
      <w:r w:rsidRPr="00816C4A">
        <w:t>The command header is specified in TS 31.101 [13].</w:t>
      </w:r>
    </w:p>
    <w:p w14:paraId="3C7A3AA8" w14:textId="77777777" w:rsidR="009A0F6D" w:rsidRPr="00816C4A" w:rsidRDefault="009A0F6D" w:rsidP="009A0F6D">
      <w:r w:rsidRPr="00816C4A">
        <w:t>Command parameters/data.</w:t>
      </w:r>
    </w:p>
    <w:p w14:paraId="38291C18" w14:textId="77777777" w:rsidR="009A0F6D" w:rsidRPr="00816C4A" w:rsidRDefault="009A0F6D" w:rsidP="009A0F6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9A0F6D" w:rsidRPr="00816C4A" w14:paraId="5862EC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C278F20" w14:textId="77777777" w:rsidR="009A0F6D" w:rsidRPr="00816C4A" w:rsidRDefault="009A0F6D" w:rsidP="004C3BF9">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34AA8043" w14:textId="77777777" w:rsidR="009A0F6D" w:rsidRPr="00816C4A" w:rsidRDefault="009A0F6D" w:rsidP="004C3BF9">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0C0768AE" w14:textId="77777777" w:rsidR="009A0F6D" w:rsidRPr="00816C4A" w:rsidRDefault="009A0F6D" w:rsidP="004C3BF9">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134782A0" w14:textId="77777777" w:rsidR="009A0F6D" w:rsidRPr="00816C4A" w:rsidRDefault="009A0F6D" w:rsidP="004C3BF9">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396AFC6E" w14:textId="77777777" w:rsidR="009A0F6D" w:rsidRPr="00816C4A" w:rsidRDefault="009A0F6D" w:rsidP="004C3BF9">
            <w:pPr>
              <w:pStyle w:val="TAH"/>
            </w:pPr>
            <w:r w:rsidRPr="00816C4A">
              <w:t>Length</w:t>
            </w:r>
          </w:p>
        </w:tc>
      </w:tr>
      <w:tr w:rsidR="009A0F6D" w:rsidRPr="00816C4A" w14:paraId="07337B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661E1464" w14:textId="77777777" w:rsidR="009A0F6D" w:rsidRPr="00816C4A" w:rsidRDefault="009A0F6D" w:rsidP="004C3BF9">
            <w:pPr>
              <w:pStyle w:val="TAL"/>
            </w:pPr>
            <w:r>
              <w:rPr>
                <w:rFonts w:hint="eastAsia"/>
                <w:lang w:eastAsia="zh-CN"/>
              </w:rPr>
              <w:t xml:space="preserve">5G </w:t>
            </w: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B0129FB" w14:textId="77777777" w:rsidR="009A0F6D" w:rsidRPr="00816C4A" w:rsidRDefault="009A0F6D" w:rsidP="004C3BF9">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66B43A01"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B221E91"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6FB7139" w14:textId="77777777" w:rsidR="009A0F6D" w:rsidRPr="00816C4A" w:rsidRDefault="009A0F6D" w:rsidP="004C3BF9">
            <w:pPr>
              <w:pStyle w:val="TAL"/>
              <w:jc w:val="center"/>
            </w:pPr>
            <w:r w:rsidRPr="00816C4A">
              <w:t>1</w:t>
            </w:r>
          </w:p>
        </w:tc>
      </w:tr>
      <w:tr w:rsidR="009A0F6D" w:rsidRPr="00816C4A" w14:paraId="21C833C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5D1BE812" w14:textId="77777777" w:rsidR="009A0F6D" w:rsidRPr="00816C4A" w:rsidRDefault="009A0F6D" w:rsidP="004C3BF9">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2A2E70A" w14:textId="77777777" w:rsidR="009A0F6D" w:rsidRPr="00816C4A" w:rsidRDefault="009A0F6D" w:rsidP="004C3BF9">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0E861EB6"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54E8CF"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36742BFC" w14:textId="77777777" w:rsidR="009A0F6D" w:rsidRPr="00816C4A" w:rsidRDefault="009A0F6D" w:rsidP="004C3BF9">
            <w:pPr>
              <w:pStyle w:val="TAL"/>
              <w:jc w:val="center"/>
            </w:pPr>
            <w:r w:rsidRPr="00816C4A">
              <w:t>1 or 2</w:t>
            </w:r>
          </w:p>
        </w:tc>
      </w:tr>
      <w:tr w:rsidR="009A0F6D" w:rsidRPr="00816C4A" w14:paraId="228E0C27"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876E283" w14:textId="77777777" w:rsidR="009A0F6D" w:rsidRPr="00816C4A" w:rsidRDefault="009A0F6D" w:rsidP="004C3BF9">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23DC7C2E" w14:textId="77777777" w:rsidR="009A0F6D" w:rsidRPr="00816C4A" w:rsidRDefault="009A0F6D" w:rsidP="004C3BF9">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C94BA3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0B8B116"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86E826A" w14:textId="77777777" w:rsidR="009A0F6D" w:rsidRPr="00816C4A" w:rsidRDefault="009A0F6D" w:rsidP="004C3BF9">
            <w:pPr>
              <w:pStyle w:val="TAL"/>
              <w:jc w:val="center"/>
            </w:pPr>
            <w:r w:rsidRPr="00816C4A">
              <w:t>A</w:t>
            </w:r>
          </w:p>
        </w:tc>
      </w:tr>
      <w:tr w:rsidR="009A0F6D" w:rsidRPr="00816C4A" w14:paraId="34ABD3E3"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75005F" w14:textId="77777777" w:rsidR="009A0F6D" w:rsidRPr="00816C4A" w:rsidRDefault="009A0F6D" w:rsidP="004C3BF9">
            <w:pPr>
              <w:pStyle w:val="TAL"/>
            </w:pPr>
            <w:r>
              <w:rPr>
                <w:rFonts w:hint="eastAsia"/>
                <w:lang w:eastAsia="zh-CN"/>
              </w:rPr>
              <w:t xml:space="preserve">5G </w:t>
            </w: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99C0BF0" w14:textId="77777777" w:rsidR="009A0F6D" w:rsidRPr="00816C4A" w:rsidRDefault="009A0F6D" w:rsidP="004C3BF9">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6282BE5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CCD0CBC"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6E6F2C" w14:textId="77777777" w:rsidR="009A0F6D" w:rsidRPr="00816C4A" w:rsidRDefault="009A0F6D" w:rsidP="004C3BF9">
            <w:pPr>
              <w:pStyle w:val="TAL"/>
              <w:jc w:val="center"/>
            </w:pPr>
            <w:r w:rsidRPr="00816C4A">
              <w:t>B</w:t>
            </w:r>
          </w:p>
        </w:tc>
      </w:tr>
      <w:tr w:rsidR="009A0F6D" w:rsidRPr="00816C4A" w14:paraId="696E8FE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EC6A54" w14:textId="77777777" w:rsidR="009A0F6D" w:rsidRPr="00816C4A" w:rsidRDefault="009A0F6D" w:rsidP="004C3BF9">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B80192" w14:textId="77777777" w:rsidR="009A0F6D" w:rsidRPr="00816C4A" w:rsidRDefault="009A0F6D" w:rsidP="004C3BF9">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4420E47A" w14:textId="77777777" w:rsidR="009A0F6D" w:rsidRPr="00816C4A" w:rsidRDefault="009A0F6D" w:rsidP="004C3BF9">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3CE9FD21" w14:textId="77777777" w:rsidR="009A0F6D" w:rsidRPr="00816C4A" w:rsidRDefault="009A0F6D" w:rsidP="004C3BF9">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77A0A889" w14:textId="77777777" w:rsidR="009A0F6D" w:rsidRPr="00816C4A" w:rsidRDefault="009A0F6D" w:rsidP="004C3BF9">
            <w:pPr>
              <w:pStyle w:val="TAL"/>
              <w:jc w:val="center"/>
            </w:pPr>
            <w:r w:rsidRPr="00816C4A">
              <w:t>C</w:t>
            </w:r>
          </w:p>
        </w:tc>
      </w:tr>
    </w:tbl>
    <w:p w14:paraId="51933568" w14:textId="77777777" w:rsidR="009A0F6D" w:rsidRPr="00816C4A" w:rsidRDefault="009A0F6D" w:rsidP="009A0F6D"/>
    <w:p w14:paraId="1774C23B" w14:textId="77777777" w:rsidR="009A0F6D" w:rsidRPr="00816C4A" w:rsidRDefault="009A0F6D" w:rsidP="009A0F6D">
      <w:pPr>
        <w:pStyle w:val="B1"/>
      </w:pPr>
      <w:r w:rsidRPr="00816C4A">
        <w:t>-</w:t>
      </w:r>
      <w:r w:rsidRPr="00816C4A">
        <w:tab/>
        <w:t>Device identities: the ME shall set the device identities to:</w:t>
      </w:r>
    </w:p>
    <w:p w14:paraId="754C170A" w14:textId="77777777" w:rsidR="009A0F6D" w:rsidRPr="00816C4A" w:rsidRDefault="009A0F6D" w:rsidP="009A0F6D">
      <w:pPr>
        <w:pStyle w:val="B2"/>
      </w:pPr>
      <w:r w:rsidRPr="00816C4A">
        <w:t>-</w:t>
      </w:r>
      <w:r w:rsidRPr="00816C4A">
        <w:tab/>
        <w:t>source:</w:t>
      </w:r>
      <w:r w:rsidRPr="00816C4A">
        <w:tab/>
        <w:t>ME;</w:t>
      </w:r>
    </w:p>
    <w:p w14:paraId="031CD106" w14:textId="77777777" w:rsidR="009A0F6D" w:rsidRPr="00816C4A" w:rsidRDefault="009A0F6D" w:rsidP="009A0F6D">
      <w:pPr>
        <w:pStyle w:val="B2"/>
      </w:pPr>
      <w:r w:rsidRPr="00816C4A">
        <w:t>-</w:t>
      </w:r>
      <w:r w:rsidRPr="00816C4A">
        <w:tab/>
        <w:t>destination:</w:t>
      </w:r>
      <w:r w:rsidRPr="00816C4A">
        <w:tab/>
        <w:t>UICC.</w:t>
      </w:r>
    </w:p>
    <w:p w14:paraId="038B865C" w14:textId="77777777" w:rsidR="009A0F6D" w:rsidRPr="00816C4A" w:rsidRDefault="009A0F6D" w:rsidP="009A0F6D">
      <w:pPr>
        <w:pStyle w:val="B1"/>
      </w:pPr>
      <w:r w:rsidRPr="00816C4A">
        <w:t>-</w:t>
      </w:r>
      <w:r w:rsidRPr="00816C4A">
        <w:tab/>
      </w:r>
      <w:r>
        <w:rPr>
          <w:rFonts w:hint="eastAsia"/>
          <w:lang w:eastAsia="zh-CN"/>
        </w:rPr>
        <w:t xml:space="preserve">5G </w:t>
      </w:r>
      <w:r w:rsidRPr="00816C4A">
        <w:t xml:space="preserve">ProSe Report Data: This data object contains the </w:t>
      </w:r>
      <w:r>
        <w:rPr>
          <w:rFonts w:hint="eastAsia"/>
          <w:lang w:eastAsia="zh-CN"/>
        </w:rPr>
        <w:t xml:space="preserve">5G </w:t>
      </w:r>
      <w:r w:rsidRPr="00816C4A">
        <w:t>ProSe Report.</w:t>
      </w:r>
    </w:p>
    <w:p w14:paraId="1AAE2D3A" w14:textId="77777777" w:rsidR="009A0F6D" w:rsidRPr="00816C4A" w:rsidRDefault="009A0F6D" w:rsidP="009A0F6D">
      <w:pPr>
        <w:pStyle w:val="B1"/>
      </w:pPr>
      <w:r w:rsidRPr="00816C4A">
        <w:t>-</w:t>
      </w:r>
      <w:r w:rsidRPr="00816C4A">
        <w:tab/>
        <w:t xml:space="preserve">Last Envelope: Indicates that the last information concerning the </w:t>
      </w:r>
      <w:r>
        <w:rPr>
          <w:rFonts w:hint="eastAsia"/>
          <w:lang w:eastAsia="zh-CN"/>
        </w:rPr>
        <w:t xml:space="preserve">5G </w:t>
      </w:r>
      <w:r w:rsidRPr="00816C4A">
        <w:t>ProSe Report has been sent.</w:t>
      </w:r>
    </w:p>
    <w:p w14:paraId="2709BE37" w14:textId="77777777" w:rsidR="009A0F6D" w:rsidRPr="00816C4A" w:rsidRDefault="009A0F6D" w:rsidP="009A0F6D">
      <w:r w:rsidRPr="00816C4A">
        <w:t>Response parameters/data: None for this type of ENVELOPE command.</w:t>
      </w:r>
    </w:p>
    <w:p w14:paraId="3BD2F865" w14:textId="77777777" w:rsidR="009A0F6D" w:rsidRPr="00816C4A" w:rsidRDefault="009A0F6D" w:rsidP="009A0F6D">
      <w:r w:rsidRPr="00816C4A">
        <w:t>The UICC may respond with status word '69 82' if the PIN verification has not been performed successfully.</w:t>
      </w:r>
    </w:p>
    <w:p w14:paraId="4959F59F" w14:textId="5C241158" w:rsidR="00E86E7B" w:rsidRPr="00816C4A" w:rsidRDefault="009A0F6D" w:rsidP="009A0F6D">
      <w:pPr>
        <w:pStyle w:val="NO"/>
      </w:pPr>
      <w:r w:rsidRPr="00816C4A">
        <w:t>NOTE:</w:t>
      </w:r>
      <w:r w:rsidRPr="00816C4A">
        <w:tab/>
        <w:t xml:space="preserve">The handling of the case where the USIM cannot process the ENVELOPE command (e.g. when there is not enough memory for storing a </w:t>
      </w:r>
      <w:r>
        <w:rPr>
          <w:rFonts w:hint="eastAsia"/>
          <w:lang w:eastAsia="zh-CN"/>
        </w:rPr>
        <w:t xml:space="preserve">5G </w:t>
      </w:r>
      <w:r w:rsidRPr="00816C4A">
        <w:t>ProSe Report) is implementation-specific.</w:t>
      </w:r>
    </w:p>
    <w:p w14:paraId="1B30AD41" w14:textId="77777777" w:rsidR="00E86E7B" w:rsidRPr="00816C4A" w:rsidRDefault="00E86E7B" w:rsidP="00E86E7B">
      <w:pPr>
        <w:pStyle w:val="Heading1"/>
      </w:pPr>
      <w:bookmarkStart w:id="2476" w:name="_Toc3200931"/>
      <w:bookmarkStart w:id="2477" w:name="_Toc20392674"/>
      <w:bookmarkStart w:id="2478" w:name="_Toc27774321"/>
      <w:bookmarkStart w:id="2479" w:name="_Toc36482781"/>
      <w:bookmarkStart w:id="2480" w:name="_Toc36484440"/>
      <w:bookmarkStart w:id="2481" w:name="_Toc44933370"/>
      <w:bookmarkStart w:id="2482" w:name="_Toc50972323"/>
      <w:bookmarkStart w:id="2483" w:name="_Toc57105077"/>
      <w:bookmarkStart w:id="2484" w:name="_Toc193088087"/>
      <w:r w:rsidRPr="00816C4A">
        <w:lastRenderedPageBreak/>
        <w:t>8</w:t>
      </w:r>
      <w:r w:rsidRPr="00816C4A">
        <w:tab/>
        <w:t>COMPREHENSION-TLV data objects</w:t>
      </w:r>
      <w:bookmarkEnd w:id="2476"/>
      <w:bookmarkEnd w:id="2477"/>
      <w:bookmarkEnd w:id="2478"/>
      <w:bookmarkEnd w:id="2479"/>
      <w:bookmarkEnd w:id="2480"/>
      <w:bookmarkEnd w:id="2481"/>
      <w:bookmarkEnd w:id="2482"/>
      <w:bookmarkEnd w:id="2483"/>
      <w:bookmarkEnd w:id="2484"/>
    </w:p>
    <w:p w14:paraId="35735DF2" w14:textId="5346BCEB" w:rsidR="00E86E7B" w:rsidRPr="00816C4A" w:rsidRDefault="00E86E7B" w:rsidP="00E86E7B">
      <w:r w:rsidRPr="00816C4A">
        <w:t xml:space="preserve">The coding of the TLV objects is as described in ETSI TS 102 223 [32] </w:t>
      </w:r>
      <w:r w:rsidR="003413FE" w:rsidRPr="00816C4A">
        <w:t>clause</w:t>
      </w:r>
      <w:r w:rsidR="003413FE">
        <w:t> </w:t>
      </w:r>
      <w:r w:rsidR="003413FE" w:rsidRPr="00816C4A">
        <w:t>8</w:t>
      </w:r>
      <w:r w:rsidRPr="00816C4A">
        <w:t>, except when stated otherwise in the present document.</w:t>
      </w:r>
    </w:p>
    <w:p w14:paraId="25E7E3C2" w14:textId="77777777" w:rsidR="00E86E7B" w:rsidRPr="00816C4A" w:rsidRDefault="00E86E7B" w:rsidP="00E86E7B">
      <w:pPr>
        <w:pStyle w:val="Heading2"/>
      </w:pPr>
      <w:bookmarkStart w:id="2485" w:name="_Toc3200932"/>
      <w:bookmarkStart w:id="2486" w:name="_Toc20392675"/>
      <w:bookmarkStart w:id="2487" w:name="_Toc27774322"/>
      <w:bookmarkStart w:id="2488" w:name="_Toc36482782"/>
      <w:bookmarkStart w:id="2489" w:name="_Toc36484441"/>
      <w:bookmarkStart w:id="2490" w:name="_Toc44933371"/>
      <w:bookmarkStart w:id="2491" w:name="_Toc50972324"/>
      <w:bookmarkStart w:id="2492" w:name="_Toc57105078"/>
      <w:bookmarkStart w:id="2493" w:name="_Toc193088088"/>
      <w:r w:rsidRPr="00816C4A">
        <w:t>8.1</w:t>
      </w:r>
      <w:r w:rsidRPr="00816C4A">
        <w:tab/>
        <w:t>Address</w:t>
      </w:r>
      <w:bookmarkEnd w:id="2485"/>
      <w:bookmarkEnd w:id="2486"/>
      <w:bookmarkEnd w:id="2487"/>
      <w:bookmarkEnd w:id="2488"/>
      <w:bookmarkEnd w:id="2489"/>
      <w:bookmarkEnd w:id="2490"/>
      <w:bookmarkEnd w:id="2491"/>
      <w:bookmarkEnd w:id="2492"/>
      <w:bookmarkEnd w:id="2493"/>
    </w:p>
    <w:p w14:paraId="4C1950F5" w14:textId="0C82A40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w:t>
      </w:r>
    </w:p>
    <w:p w14:paraId="0243ABC9" w14:textId="77777777" w:rsidR="00E86E7B" w:rsidRPr="00816C4A" w:rsidRDefault="00E86E7B" w:rsidP="00E86E7B">
      <w:pPr>
        <w:pStyle w:val="Heading2"/>
      </w:pPr>
      <w:bookmarkStart w:id="2494" w:name="_Toc3200933"/>
      <w:bookmarkStart w:id="2495" w:name="_Toc20392676"/>
      <w:bookmarkStart w:id="2496" w:name="_Toc27774323"/>
      <w:bookmarkStart w:id="2497" w:name="_Toc36482783"/>
      <w:bookmarkStart w:id="2498" w:name="_Toc36484442"/>
      <w:bookmarkStart w:id="2499" w:name="_Toc44933372"/>
      <w:bookmarkStart w:id="2500" w:name="_Toc50972325"/>
      <w:bookmarkStart w:id="2501" w:name="_Toc57105079"/>
      <w:bookmarkStart w:id="2502" w:name="_Toc193088089"/>
      <w:r w:rsidRPr="00816C4A">
        <w:t>8.2</w:t>
      </w:r>
      <w:r w:rsidRPr="00816C4A">
        <w:tab/>
        <w:t>Alpha identifier</w:t>
      </w:r>
      <w:bookmarkEnd w:id="2494"/>
      <w:bookmarkEnd w:id="2495"/>
      <w:bookmarkEnd w:id="2496"/>
      <w:bookmarkEnd w:id="2497"/>
      <w:bookmarkEnd w:id="2498"/>
      <w:bookmarkEnd w:id="2499"/>
      <w:bookmarkEnd w:id="2500"/>
      <w:bookmarkEnd w:id="2501"/>
      <w:bookmarkEnd w:id="2502"/>
    </w:p>
    <w:p w14:paraId="7921FD41" w14:textId="69D6BE07"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w:t>
      </w:r>
    </w:p>
    <w:p w14:paraId="27FDB282" w14:textId="77777777" w:rsidR="00E86E7B" w:rsidRPr="00816C4A" w:rsidRDefault="00E86E7B" w:rsidP="00E86E7B">
      <w:pPr>
        <w:pStyle w:val="Heading2"/>
      </w:pPr>
      <w:bookmarkStart w:id="2503" w:name="_Toc3200934"/>
      <w:bookmarkStart w:id="2504" w:name="_Toc20392677"/>
      <w:bookmarkStart w:id="2505" w:name="_Toc27774324"/>
      <w:bookmarkStart w:id="2506" w:name="_Toc36482784"/>
      <w:bookmarkStart w:id="2507" w:name="_Toc36484443"/>
      <w:bookmarkStart w:id="2508" w:name="_Toc44933373"/>
      <w:bookmarkStart w:id="2509" w:name="_Toc50972326"/>
      <w:bookmarkStart w:id="2510" w:name="_Toc57105080"/>
      <w:bookmarkStart w:id="2511" w:name="_Toc193088090"/>
      <w:r w:rsidRPr="00816C4A">
        <w:t>8.3</w:t>
      </w:r>
      <w:r w:rsidRPr="00816C4A">
        <w:tab/>
        <w:t>Subaddress</w:t>
      </w:r>
      <w:bookmarkEnd w:id="2503"/>
      <w:bookmarkEnd w:id="2504"/>
      <w:bookmarkEnd w:id="2505"/>
      <w:bookmarkEnd w:id="2506"/>
      <w:bookmarkEnd w:id="2507"/>
      <w:bookmarkEnd w:id="2508"/>
      <w:bookmarkEnd w:id="2509"/>
      <w:bookmarkEnd w:id="2510"/>
      <w:bookmarkEnd w:id="2511"/>
    </w:p>
    <w:p w14:paraId="4AB5F46D" w14:textId="451ED7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w:t>
      </w:r>
    </w:p>
    <w:p w14:paraId="416ED336" w14:textId="77777777" w:rsidR="00E86E7B" w:rsidRPr="00816C4A" w:rsidRDefault="00E86E7B" w:rsidP="00E86E7B">
      <w:pPr>
        <w:pStyle w:val="Heading2"/>
      </w:pPr>
      <w:bookmarkStart w:id="2512" w:name="_Toc3200935"/>
      <w:bookmarkStart w:id="2513" w:name="_Toc20392678"/>
      <w:bookmarkStart w:id="2514" w:name="_Toc27774325"/>
      <w:bookmarkStart w:id="2515" w:name="_Toc36482785"/>
      <w:bookmarkStart w:id="2516" w:name="_Toc36484444"/>
      <w:bookmarkStart w:id="2517" w:name="_Toc44933374"/>
      <w:bookmarkStart w:id="2518" w:name="_Toc50972327"/>
      <w:bookmarkStart w:id="2519" w:name="_Toc57105081"/>
      <w:bookmarkStart w:id="2520" w:name="_Toc193088091"/>
      <w:r w:rsidRPr="00816C4A">
        <w:t>8.4</w:t>
      </w:r>
      <w:r w:rsidRPr="00816C4A">
        <w:tab/>
        <w:t>Capability configuration parameters</w:t>
      </w:r>
      <w:bookmarkEnd w:id="2512"/>
      <w:bookmarkEnd w:id="2513"/>
      <w:bookmarkEnd w:id="2514"/>
      <w:bookmarkEnd w:id="2515"/>
      <w:bookmarkEnd w:id="2516"/>
      <w:bookmarkEnd w:id="2517"/>
      <w:bookmarkEnd w:id="2518"/>
      <w:bookmarkEnd w:id="2519"/>
      <w:bookmarkEnd w:id="2520"/>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21" w:name="_Toc3200936"/>
      <w:bookmarkStart w:id="2522" w:name="_Toc20392679"/>
      <w:bookmarkStart w:id="2523" w:name="_Toc27774326"/>
      <w:bookmarkStart w:id="2524" w:name="_Toc36482786"/>
      <w:bookmarkStart w:id="2525" w:name="_Toc36484445"/>
      <w:bookmarkStart w:id="2526" w:name="_Toc44933375"/>
      <w:bookmarkStart w:id="2527" w:name="_Toc50972328"/>
      <w:bookmarkStart w:id="2528" w:name="_Toc57105082"/>
      <w:bookmarkStart w:id="2529" w:name="_Toc193088092"/>
      <w:r w:rsidRPr="00816C4A">
        <w:t>8.5</w:t>
      </w:r>
      <w:r w:rsidRPr="00816C4A">
        <w:tab/>
        <w:t>Cell Broadcast Page</w:t>
      </w:r>
      <w:bookmarkEnd w:id="2521"/>
      <w:bookmarkEnd w:id="2522"/>
      <w:bookmarkEnd w:id="2523"/>
      <w:bookmarkEnd w:id="2524"/>
      <w:bookmarkEnd w:id="2525"/>
      <w:bookmarkEnd w:id="2526"/>
      <w:bookmarkEnd w:id="2527"/>
      <w:bookmarkEnd w:id="2528"/>
      <w:bookmarkEnd w:id="2529"/>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30" w:name="_Toc3200937"/>
      <w:bookmarkStart w:id="2531" w:name="_Toc20392680"/>
      <w:bookmarkStart w:id="2532" w:name="_Toc27774327"/>
      <w:bookmarkStart w:id="2533" w:name="_Toc36482787"/>
      <w:bookmarkStart w:id="2534" w:name="_Toc36484446"/>
      <w:bookmarkStart w:id="2535" w:name="_Toc44933376"/>
      <w:bookmarkStart w:id="2536" w:name="_Toc50972329"/>
      <w:bookmarkStart w:id="2537" w:name="_Toc57105083"/>
      <w:bookmarkStart w:id="2538" w:name="_Toc193088093"/>
      <w:r w:rsidRPr="00816C4A">
        <w:t>8.6</w:t>
      </w:r>
      <w:r w:rsidRPr="00816C4A">
        <w:tab/>
        <w:t>Command details</w:t>
      </w:r>
      <w:bookmarkEnd w:id="2530"/>
      <w:bookmarkEnd w:id="2531"/>
      <w:bookmarkEnd w:id="2532"/>
      <w:bookmarkEnd w:id="2533"/>
      <w:bookmarkEnd w:id="2534"/>
      <w:bookmarkEnd w:id="2535"/>
      <w:bookmarkEnd w:id="2536"/>
      <w:bookmarkEnd w:id="2537"/>
      <w:bookmarkEnd w:id="2538"/>
    </w:p>
    <w:p w14:paraId="479A71F7" w14:textId="16442967" w:rsidR="00E86E7B" w:rsidRPr="00816C4A" w:rsidRDefault="00E86E7B" w:rsidP="00E86E7B">
      <w:r w:rsidRPr="00816C4A">
        <w:t xml:space="preserve">The content and the coding of the Command Details TLV object is defined in ETSI TS 102 223 [32] </w:t>
      </w:r>
      <w:r w:rsidR="003413FE" w:rsidRPr="00816C4A">
        <w:t>clause</w:t>
      </w:r>
      <w:r w:rsidR="003413FE">
        <w:t> </w:t>
      </w:r>
      <w:r w:rsidR="003413FE"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lastRenderedPageBreak/>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B3C0DAC"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00157DA3">
        <w:t>CAG H</w:t>
      </w:r>
      <w:r w:rsidRPr="001B7C50">
        <w:t>uman-</w:t>
      </w:r>
      <w:r>
        <w:t>readable network name per CAG ID.</w:t>
      </w:r>
    </w:p>
    <w:p w14:paraId="6D20ABE0" w14:textId="632DE2EB" w:rsidR="006E4DD2" w:rsidRPr="00816C4A" w:rsidRDefault="006E4DD2" w:rsidP="002C5E13">
      <w:pPr>
        <w:pStyle w:val="B2"/>
      </w:pPr>
      <w:r>
        <w:tab/>
        <w:t>'17'</w:t>
      </w:r>
      <w:r w:rsidRPr="00816C4A">
        <w:t xml:space="preserve"> </w:t>
      </w:r>
      <w:r w:rsidR="00157DA3">
        <w:t xml:space="preserve">= rejected </w:t>
      </w:r>
      <w:r w:rsidR="00157DA3">
        <w:rPr>
          <w:lang w:val="pt-BR"/>
        </w:rPr>
        <w:t>s</w:t>
      </w:r>
      <w:r w:rsidR="00157DA3" w:rsidRPr="00FE6819">
        <w:rPr>
          <w:lang w:val="pt-BR"/>
        </w:rPr>
        <w:t xml:space="preserve">lices </w:t>
      </w:r>
      <w:r w:rsidR="00157DA3">
        <w:rPr>
          <w:lang w:val="pt-BR"/>
        </w:rPr>
        <w:t>information</w:t>
      </w:r>
      <w:r w:rsidR="00157DA3">
        <w:t>.</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8510A2D" w:rsidR="00E86E7B" w:rsidRPr="00816C4A" w:rsidRDefault="006746F6" w:rsidP="00E86E7B">
      <w:pPr>
        <w:pStyle w:val="B2"/>
      </w:pPr>
      <w:r>
        <w:tab/>
      </w:r>
      <w:r w:rsidR="00E86E7B" w:rsidRPr="00816C4A">
        <w:t xml:space="preserve">'07' = Steering of Roaming as defined in </w:t>
      </w:r>
      <w:r w:rsidR="003413FE" w:rsidRPr="00816C4A">
        <w:t>TS</w:t>
      </w:r>
      <w:r w:rsidR="003413FE">
        <w:t> </w:t>
      </w:r>
      <w:r w:rsidR="003413FE" w:rsidRPr="00816C4A">
        <w:t>2</w:t>
      </w:r>
      <w:r w:rsidR="00E86E7B" w:rsidRPr="00816C4A">
        <w:t>3.122</w:t>
      </w:r>
      <w:r w:rsidR="003413FE">
        <w:t> </w:t>
      </w:r>
      <w:r w:rsidR="003413FE" w:rsidRPr="00816C4A">
        <w:t>[</w:t>
      </w:r>
      <w:r w:rsidR="00E86E7B" w:rsidRPr="00816C4A">
        <w:t>7].</w:t>
      </w:r>
    </w:p>
    <w:p w14:paraId="1B96B462" w14:textId="32F21658" w:rsidR="00E86E7B" w:rsidRPr="00816C4A" w:rsidRDefault="006746F6" w:rsidP="00E86E7B">
      <w:pPr>
        <w:pStyle w:val="B2"/>
      </w:pPr>
      <w:r>
        <w:tab/>
      </w:r>
      <w:r w:rsidR="00E86E7B" w:rsidRPr="00816C4A">
        <w:t xml:space="preserve">'08' = Steering of Roaming for I-WLAN as defined in </w:t>
      </w:r>
      <w:r w:rsidR="003413FE" w:rsidRPr="00816C4A">
        <w:t>TS</w:t>
      </w:r>
      <w:r w:rsidR="003413FE">
        <w:t> </w:t>
      </w:r>
      <w:r w:rsidR="003413FE" w:rsidRPr="00816C4A">
        <w:t>2</w:t>
      </w:r>
      <w:r w:rsidR="00E86E7B" w:rsidRPr="00816C4A">
        <w:t>4.234</w:t>
      </w:r>
      <w:r w:rsidR="003413FE">
        <w:t> </w:t>
      </w:r>
      <w:r w:rsidR="003413FE"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6255270B" w:rsidR="00663A5D" w:rsidRPr="00EA613F" w:rsidRDefault="00663A5D" w:rsidP="00663A5D">
      <w:pPr>
        <w:ind w:left="851" w:hanging="284"/>
      </w:pPr>
      <w:r w:rsidRPr="00EA613F">
        <w:t>-</w:t>
      </w:r>
      <w:r w:rsidRPr="00EA613F">
        <w:tab/>
        <w:t xml:space="preserve">As defined in ETSI </w:t>
      </w:r>
      <w:r w:rsidR="003413FE" w:rsidRPr="00EA613F">
        <w:t>TS</w:t>
      </w:r>
      <w:r w:rsidR="003413FE">
        <w:t> </w:t>
      </w:r>
      <w:r w:rsidR="003413FE" w:rsidRPr="00EA613F">
        <w:t>1</w:t>
      </w:r>
      <w:r w:rsidRPr="00EA613F">
        <w:t>02 223</w:t>
      </w:r>
      <w:r w:rsidR="003413FE">
        <w:t> </w:t>
      </w:r>
      <w:r w:rsidR="003413FE"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39" w:name="_Toc3200938"/>
      <w:bookmarkStart w:id="2540" w:name="_Toc20392681"/>
      <w:bookmarkStart w:id="2541" w:name="_Toc27774328"/>
      <w:bookmarkStart w:id="2542" w:name="_Toc36482788"/>
      <w:bookmarkStart w:id="2543" w:name="_Toc36484447"/>
      <w:bookmarkStart w:id="2544" w:name="_Toc44933377"/>
      <w:bookmarkStart w:id="2545" w:name="_Toc50972330"/>
      <w:bookmarkStart w:id="2546" w:name="_Toc57105084"/>
      <w:bookmarkStart w:id="2547" w:name="_Toc193088094"/>
      <w:r w:rsidRPr="00816C4A">
        <w:rPr>
          <w:lang w:val="fr-FR"/>
        </w:rPr>
        <w:t>8.7</w:t>
      </w:r>
      <w:r w:rsidRPr="00816C4A">
        <w:rPr>
          <w:lang w:val="fr-FR"/>
        </w:rPr>
        <w:tab/>
        <w:t>Device identities</w:t>
      </w:r>
      <w:bookmarkEnd w:id="2539"/>
      <w:bookmarkEnd w:id="2540"/>
      <w:bookmarkEnd w:id="2541"/>
      <w:bookmarkEnd w:id="2542"/>
      <w:bookmarkEnd w:id="2543"/>
      <w:bookmarkEnd w:id="2544"/>
      <w:bookmarkEnd w:id="2545"/>
      <w:bookmarkEnd w:id="2546"/>
      <w:bookmarkEnd w:id="2547"/>
    </w:p>
    <w:p w14:paraId="2B386F4E" w14:textId="2AEC1A8A"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48" w:name="_Toc3200939"/>
      <w:bookmarkStart w:id="2549" w:name="_Toc20392682"/>
      <w:bookmarkStart w:id="2550" w:name="_Toc27774329"/>
      <w:bookmarkStart w:id="2551" w:name="_Toc36482789"/>
      <w:bookmarkStart w:id="2552" w:name="_Toc36484448"/>
      <w:bookmarkStart w:id="2553" w:name="_Toc44933378"/>
      <w:bookmarkStart w:id="2554" w:name="_Toc50972331"/>
      <w:bookmarkStart w:id="2555" w:name="_Toc57105085"/>
      <w:bookmarkStart w:id="2556" w:name="_Toc193088095"/>
      <w:r w:rsidRPr="00816C4A">
        <w:rPr>
          <w:lang w:val="fr-FR"/>
        </w:rPr>
        <w:lastRenderedPageBreak/>
        <w:t>8.8</w:t>
      </w:r>
      <w:r w:rsidRPr="00816C4A">
        <w:rPr>
          <w:lang w:val="fr-FR"/>
        </w:rPr>
        <w:tab/>
        <w:t>Duration</w:t>
      </w:r>
      <w:bookmarkEnd w:id="2548"/>
      <w:bookmarkEnd w:id="2549"/>
      <w:bookmarkEnd w:id="2550"/>
      <w:bookmarkEnd w:id="2551"/>
      <w:bookmarkEnd w:id="2552"/>
      <w:bookmarkEnd w:id="2553"/>
      <w:bookmarkEnd w:id="2554"/>
      <w:bookmarkEnd w:id="2555"/>
      <w:bookmarkEnd w:id="2556"/>
    </w:p>
    <w:p w14:paraId="7DD0A627" w14:textId="0B84FE3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w:t>
      </w:r>
    </w:p>
    <w:p w14:paraId="4883125D" w14:textId="77777777" w:rsidR="00E86E7B" w:rsidRPr="00816C4A" w:rsidRDefault="00E86E7B" w:rsidP="00E86E7B">
      <w:pPr>
        <w:pStyle w:val="Heading2"/>
      </w:pPr>
      <w:bookmarkStart w:id="2557" w:name="_Toc3200940"/>
      <w:bookmarkStart w:id="2558" w:name="_Toc20392683"/>
      <w:bookmarkStart w:id="2559" w:name="_Toc27774330"/>
      <w:bookmarkStart w:id="2560" w:name="_Toc36482790"/>
      <w:bookmarkStart w:id="2561" w:name="_Toc36484449"/>
      <w:bookmarkStart w:id="2562" w:name="_Toc44933379"/>
      <w:bookmarkStart w:id="2563" w:name="_Toc50972332"/>
      <w:bookmarkStart w:id="2564" w:name="_Toc57105086"/>
      <w:bookmarkStart w:id="2565" w:name="_Toc193088096"/>
      <w:r w:rsidRPr="00816C4A">
        <w:t>8.9</w:t>
      </w:r>
      <w:r w:rsidRPr="00816C4A">
        <w:tab/>
        <w:t>Item</w:t>
      </w:r>
      <w:bookmarkEnd w:id="2557"/>
      <w:bookmarkEnd w:id="2558"/>
      <w:bookmarkEnd w:id="2559"/>
      <w:bookmarkEnd w:id="2560"/>
      <w:bookmarkEnd w:id="2561"/>
      <w:bookmarkEnd w:id="2562"/>
      <w:bookmarkEnd w:id="2563"/>
      <w:bookmarkEnd w:id="2564"/>
      <w:bookmarkEnd w:id="2565"/>
    </w:p>
    <w:p w14:paraId="67645EB6" w14:textId="618900D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.9.</w:t>
      </w:r>
    </w:p>
    <w:p w14:paraId="10925FA9" w14:textId="77777777" w:rsidR="00E86E7B" w:rsidRPr="00816C4A" w:rsidRDefault="00E86E7B" w:rsidP="00E86E7B">
      <w:pPr>
        <w:pStyle w:val="Heading2"/>
      </w:pPr>
      <w:bookmarkStart w:id="2566" w:name="_Toc3200941"/>
      <w:bookmarkStart w:id="2567" w:name="_Toc20392684"/>
      <w:bookmarkStart w:id="2568" w:name="_Toc27774331"/>
      <w:bookmarkStart w:id="2569" w:name="_Toc36482791"/>
      <w:bookmarkStart w:id="2570" w:name="_Toc36484450"/>
      <w:bookmarkStart w:id="2571" w:name="_Toc44933380"/>
      <w:bookmarkStart w:id="2572" w:name="_Toc50972333"/>
      <w:bookmarkStart w:id="2573" w:name="_Toc57105087"/>
      <w:bookmarkStart w:id="2574" w:name="_Toc193088097"/>
      <w:r w:rsidRPr="00816C4A">
        <w:t>8.10</w:t>
      </w:r>
      <w:r w:rsidRPr="00816C4A">
        <w:tab/>
        <w:t>Item identifier</w:t>
      </w:r>
      <w:bookmarkEnd w:id="2566"/>
      <w:bookmarkEnd w:id="2567"/>
      <w:bookmarkEnd w:id="2568"/>
      <w:bookmarkEnd w:id="2569"/>
      <w:bookmarkEnd w:id="2570"/>
      <w:bookmarkEnd w:id="2571"/>
      <w:bookmarkEnd w:id="2572"/>
      <w:bookmarkEnd w:id="2573"/>
      <w:bookmarkEnd w:id="2574"/>
    </w:p>
    <w:p w14:paraId="5A6C8D51" w14:textId="182A2A3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w:t>
      </w:r>
    </w:p>
    <w:p w14:paraId="11763BBD" w14:textId="77777777" w:rsidR="00E86E7B" w:rsidRPr="00816C4A" w:rsidRDefault="00E86E7B" w:rsidP="00E86E7B">
      <w:pPr>
        <w:pStyle w:val="Heading2"/>
      </w:pPr>
      <w:bookmarkStart w:id="2575" w:name="_Toc3200942"/>
      <w:bookmarkStart w:id="2576" w:name="_Toc20392685"/>
      <w:bookmarkStart w:id="2577" w:name="_Toc27774332"/>
      <w:bookmarkStart w:id="2578" w:name="_Toc36482792"/>
      <w:bookmarkStart w:id="2579" w:name="_Toc36484451"/>
      <w:bookmarkStart w:id="2580" w:name="_Toc44933381"/>
      <w:bookmarkStart w:id="2581" w:name="_Toc50972334"/>
      <w:bookmarkStart w:id="2582" w:name="_Toc57105088"/>
      <w:bookmarkStart w:id="2583" w:name="_Toc193088098"/>
      <w:r w:rsidRPr="00816C4A">
        <w:t>8.11</w:t>
      </w:r>
      <w:r w:rsidRPr="00816C4A">
        <w:tab/>
        <w:t>Response length</w:t>
      </w:r>
      <w:bookmarkEnd w:id="2575"/>
      <w:bookmarkEnd w:id="2576"/>
      <w:bookmarkEnd w:id="2577"/>
      <w:bookmarkEnd w:id="2578"/>
      <w:bookmarkEnd w:id="2579"/>
      <w:bookmarkEnd w:id="2580"/>
      <w:bookmarkEnd w:id="2581"/>
      <w:bookmarkEnd w:id="2582"/>
      <w:bookmarkEnd w:id="2583"/>
    </w:p>
    <w:p w14:paraId="7FDE76EE" w14:textId="56B7CCF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.11.</w:t>
      </w:r>
    </w:p>
    <w:p w14:paraId="14858E49" w14:textId="77777777" w:rsidR="00E86E7B" w:rsidRPr="00816C4A" w:rsidRDefault="00E86E7B" w:rsidP="00E86E7B">
      <w:pPr>
        <w:pStyle w:val="Heading2"/>
      </w:pPr>
      <w:bookmarkStart w:id="2584" w:name="_Toc3200943"/>
      <w:bookmarkStart w:id="2585" w:name="_Toc20392686"/>
      <w:bookmarkStart w:id="2586" w:name="_Toc27774333"/>
      <w:bookmarkStart w:id="2587" w:name="_Toc36482793"/>
      <w:bookmarkStart w:id="2588" w:name="_Toc36484452"/>
      <w:bookmarkStart w:id="2589" w:name="_Toc44933382"/>
      <w:bookmarkStart w:id="2590" w:name="_Toc50972335"/>
      <w:bookmarkStart w:id="2591" w:name="_Toc57105089"/>
      <w:bookmarkStart w:id="2592" w:name="_Toc193088099"/>
      <w:r w:rsidRPr="00816C4A">
        <w:t>8.12</w:t>
      </w:r>
      <w:r w:rsidRPr="00816C4A">
        <w:tab/>
        <w:t>Result</w:t>
      </w:r>
      <w:bookmarkEnd w:id="2584"/>
      <w:bookmarkEnd w:id="2585"/>
      <w:bookmarkEnd w:id="2586"/>
      <w:bookmarkEnd w:id="2587"/>
      <w:bookmarkEnd w:id="2588"/>
      <w:bookmarkEnd w:id="2589"/>
      <w:bookmarkEnd w:id="2590"/>
      <w:bookmarkEnd w:id="2591"/>
      <w:bookmarkEnd w:id="2592"/>
    </w:p>
    <w:p w14:paraId="3097F774" w14:textId="77777777" w:rsidR="00FC7840" w:rsidRPr="00816C4A" w:rsidRDefault="00FC7840" w:rsidP="00FC7840">
      <w:bookmarkStart w:id="2593" w:name="_Toc3200944"/>
      <w:bookmarkStart w:id="2594" w:name="_Toc20392687"/>
      <w:bookmarkStart w:id="2595" w:name="_Toc27774334"/>
      <w:bookmarkStart w:id="2596" w:name="_Toc36482794"/>
      <w:bookmarkStart w:id="2597" w:name="_Toc36484453"/>
      <w:bookmarkStart w:id="2598" w:name="_Toc44933383"/>
      <w:bookmarkStart w:id="2599" w:name="_Toc50972336"/>
      <w:bookmarkStart w:id="2600" w:name="_Toc57105090"/>
      <w:r w:rsidRPr="00816C4A">
        <w:t>For the general result byte coding the following values are defined in addition to or replacement of those in ETSI TS 102 223 [32] clause</w:t>
      </w:r>
      <w:r>
        <w:t> </w:t>
      </w:r>
      <w:r w:rsidRPr="00816C4A">
        <w:t>8.12:</w:t>
      </w:r>
    </w:p>
    <w:p w14:paraId="50FCEC1D" w14:textId="77777777" w:rsidR="00FC7840" w:rsidRPr="00816C4A" w:rsidRDefault="00FC7840" w:rsidP="00FC7840">
      <w:pPr>
        <w:pStyle w:val="B1"/>
      </w:pPr>
      <w:r w:rsidRPr="00816C4A">
        <w:t>-</w:t>
      </w:r>
      <w:r w:rsidRPr="00816C4A">
        <w:tab/>
        <w:t>'14' = USSD or SS transaction terminated by the user</w:t>
      </w:r>
    </w:p>
    <w:p w14:paraId="11FAFF9C" w14:textId="77777777" w:rsidR="00FC7840" w:rsidRDefault="00FC7840" w:rsidP="00FC7840">
      <w:pPr>
        <w:pStyle w:val="B1"/>
      </w:pPr>
      <w:r w:rsidRPr="00816C4A">
        <w:t>-</w:t>
      </w:r>
      <w:r w:rsidRPr="00816C4A">
        <w:tab/>
        <w:t>'</w:t>
      </w:r>
      <w:r>
        <w:t>28</w:t>
      </w:r>
      <w:r w:rsidRPr="00816C4A">
        <w:t xml:space="preserve">' = </w:t>
      </w:r>
      <w:r w:rsidRPr="00F84555">
        <w:t xml:space="preserve">Bearer Independent Protocol </w:t>
      </w:r>
      <w:r>
        <w:t xml:space="preserve">temporary </w:t>
      </w:r>
      <w:r w:rsidRPr="00F84555">
        <w:t>error</w:t>
      </w:r>
      <w:r>
        <w:t>, channel cannot be established temporarily (channel for same APN and IP type not allowed till a T timer value)</w:t>
      </w:r>
    </w:p>
    <w:p w14:paraId="652CCCCD" w14:textId="77777777" w:rsidR="00FC7840" w:rsidRPr="00816C4A" w:rsidRDefault="00FC7840" w:rsidP="00FC7840">
      <w:pPr>
        <w:pStyle w:val="B1"/>
        <w:ind w:firstLine="0"/>
      </w:pPr>
      <w:r>
        <w:t xml:space="preserve">T is the backoff timer value and is indicated as part of the Additional information (see clause 8.12.11). </w:t>
      </w:r>
    </w:p>
    <w:p w14:paraId="02B9B91B" w14:textId="77777777" w:rsidR="00FC7840" w:rsidRPr="00816C4A" w:rsidRDefault="00FC7840" w:rsidP="00FC7840">
      <w:pPr>
        <w:pStyle w:val="B1"/>
      </w:pPr>
      <w:r w:rsidRPr="00816C4A">
        <w:t>-</w:t>
      </w:r>
      <w:r w:rsidRPr="00816C4A">
        <w:tab/>
        <w:t>'34' = SS Return Error;</w:t>
      </w:r>
    </w:p>
    <w:p w14:paraId="29FEF21D" w14:textId="77777777" w:rsidR="00FC7840" w:rsidRPr="00816C4A" w:rsidRDefault="00FC7840" w:rsidP="00FC7840">
      <w:pPr>
        <w:pStyle w:val="B1"/>
      </w:pPr>
      <w:r w:rsidRPr="00816C4A">
        <w:t>-</w:t>
      </w:r>
      <w:r w:rsidRPr="00816C4A">
        <w:tab/>
        <w:t>'35' = SMS RP-ERROR;</w:t>
      </w:r>
    </w:p>
    <w:p w14:paraId="349B09F2" w14:textId="77777777" w:rsidR="00FC7840" w:rsidRPr="00816C4A" w:rsidRDefault="00FC7840" w:rsidP="00FC7840">
      <w:pPr>
        <w:pStyle w:val="B1"/>
      </w:pPr>
      <w:r w:rsidRPr="00816C4A">
        <w:t>-</w:t>
      </w:r>
      <w:r w:rsidRPr="00816C4A">
        <w:tab/>
        <w:t>'37' = USSD Return Error;</w:t>
      </w:r>
    </w:p>
    <w:p w14:paraId="3AD9575D" w14:textId="77777777" w:rsidR="00FC7840" w:rsidRPr="00816C4A" w:rsidRDefault="00FC7840" w:rsidP="00FC7840">
      <w:pPr>
        <w:pStyle w:val="B1"/>
      </w:pPr>
      <w:r w:rsidRPr="00816C4A">
        <w:t>-</w:t>
      </w:r>
      <w:r w:rsidRPr="00816C4A">
        <w:tab/>
        <w:t>'39' = Interaction with call control by USIM or MO short message control by USIM, permanent problem;</w:t>
      </w:r>
    </w:p>
    <w:p w14:paraId="3EF96B71" w14:textId="77777777" w:rsidR="00FC7840" w:rsidRPr="00816C4A" w:rsidRDefault="00FC7840" w:rsidP="00FC7840">
      <w:pPr>
        <w:pStyle w:val="B1"/>
        <w:ind w:left="0" w:firstLine="0"/>
      </w:pPr>
      <w:r w:rsidRPr="00816C4A">
        <w:t>In addition, the following values are reserved for 3GPP for future usage:</w:t>
      </w:r>
    </w:p>
    <w:p w14:paraId="019BB408" w14:textId="77777777" w:rsidR="00FC7840" w:rsidRPr="00816C4A" w:rsidRDefault="00FC7840" w:rsidP="00FC7840">
      <w:pPr>
        <w:pStyle w:val="B1"/>
      </w:pPr>
      <w:r w:rsidRPr="00816C4A">
        <w:t>-</w:t>
      </w:r>
      <w:r w:rsidRPr="00816C4A">
        <w:tab/>
        <w:t>'15' = reserved for 3GPP (for future usage);</w:t>
      </w:r>
    </w:p>
    <w:p w14:paraId="4D56528C" w14:textId="77777777" w:rsidR="00FC7840" w:rsidRPr="00816C4A" w:rsidRDefault="00FC7840" w:rsidP="00FC7840">
      <w:pPr>
        <w:pStyle w:val="B1"/>
      </w:pPr>
      <w:r w:rsidRPr="00816C4A">
        <w:t>-</w:t>
      </w:r>
      <w:r w:rsidRPr="00816C4A">
        <w:tab/>
        <w:t>'16' = reserved for 3GPP (for future usage);</w:t>
      </w:r>
    </w:p>
    <w:p w14:paraId="20986F5E" w14:textId="77777777" w:rsidR="00FC7840" w:rsidRPr="00816C4A" w:rsidRDefault="00FC7840" w:rsidP="00FC7840">
      <w:pPr>
        <w:pStyle w:val="B1"/>
      </w:pPr>
      <w:r w:rsidRPr="00816C4A">
        <w:t>-</w:t>
      </w:r>
      <w:r w:rsidRPr="00816C4A">
        <w:tab/>
        <w:t>'29' = reserved for 3GPP (for future usage);</w:t>
      </w:r>
    </w:p>
    <w:p w14:paraId="12F531D5" w14:textId="77777777" w:rsidR="00FC7840" w:rsidRPr="00816C4A" w:rsidRDefault="00FC7840" w:rsidP="00FC7840">
      <w:pPr>
        <w:pStyle w:val="B1"/>
      </w:pPr>
      <w:r w:rsidRPr="00816C4A">
        <w:t>-</w:t>
      </w:r>
      <w:r w:rsidRPr="00816C4A">
        <w:tab/>
        <w:t>'3E' = reserved for 3GPP (for future usage);</w:t>
      </w:r>
    </w:p>
    <w:p w14:paraId="63857332" w14:textId="77777777" w:rsidR="00FC7840" w:rsidRPr="00816C4A" w:rsidRDefault="00FC7840" w:rsidP="00FC7840">
      <w:pPr>
        <w:pStyle w:val="B1"/>
      </w:pPr>
      <w:r w:rsidRPr="00816C4A">
        <w:t>-</w:t>
      </w:r>
      <w:r w:rsidRPr="00816C4A">
        <w:tab/>
        <w:t>'3F' = reserved for 3GPP (for future usage);</w:t>
      </w:r>
    </w:p>
    <w:p w14:paraId="11A1358F" w14:textId="77777777" w:rsidR="00FC7840" w:rsidRPr="00816C4A" w:rsidRDefault="00FC7840" w:rsidP="00FC7840">
      <w:pPr>
        <w:pStyle w:val="B1"/>
      </w:pPr>
      <w:r w:rsidRPr="00816C4A">
        <w:t>Additional information:</w:t>
      </w:r>
    </w:p>
    <w:p w14:paraId="7090741B" w14:textId="77777777" w:rsidR="00FC7840" w:rsidRPr="00816C4A" w:rsidRDefault="00FC7840" w:rsidP="00FC7840">
      <w:pPr>
        <w:pStyle w:val="B2"/>
      </w:pPr>
      <w:r w:rsidRPr="00816C4A">
        <w:t>Contents:</w:t>
      </w:r>
    </w:p>
    <w:p w14:paraId="70C322BF" w14:textId="456678A4" w:rsidR="00FC7840" w:rsidRDefault="00FC7840" w:rsidP="00FC7840">
      <w:pPr>
        <w:pStyle w:val="B2"/>
      </w:pPr>
      <w:r w:rsidRPr="00816C4A">
        <w:t>-</w:t>
      </w:r>
      <w:r w:rsidRPr="00816C4A">
        <w:tab/>
        <w:t xml:space="preserve">For the general result "Command performed successfully", some proactive commands require additional information in the command result. This is defined in the clauses below. For the general result values '20', '21', </w:t>
      </w:r>
      <w:r>
        <w:t xml:space="preserve">'28', </w:t>
      </w:r>
      <w:r w:rsidRPr="00816C4A">
        <w:t>'34', '35', '37', '39',</w:t>
      </w:r>
      <w:r>
        <w:t xml:space="preserve"> and </w:t>
      </w:r>
      <w:r w:rsidRPr="00816C4A">
        <w:t>'3</w:t>
      </w:r>
      <w:r>
        <w:t>A</w:t>
      </w:r>
      <w:r w:rsidRPr="00816C4A">
        <w:t>' it is mandatory for the ME to provide a specific cause value as additional information, as defined in the clauses below. For other values, see ETSI TS 102 223 [32] clause</w:t>
      </w:r>
      <w:r>
        <w:t> </w:t>
      </w:r>
      <w:r w:rsidRPr="00816C4A">
        <w:t>8.12.</w:t>
      </w:r>
    </w:p>
    <w:p w14:paraId="1CD7B0CC" w14:textId="77777777" w:rsidR="00E86E7B" w:rsidRPr="00816C4A" w:rsidRDefault="00E86E7B" w:rsidP="00E86E7B">
      <w:pPr>
        <w:pStyle w:val="Heading3"/>
      </w:pPr>
      <w:bookmarkStart w:id="2601" w:name="_Toc193088100"/>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2593"/>
      <w:bookmarkEnd w:id="2594"/>
      <w:bookmarkEnd w:id="2595"/>
      <w:bookmarkEnd w:id="2596"/>
      <w:bookmarkEnd w:id="2597"/>
      <w:bookmarkEnd w:id="2598"/>
      <w:bookmarkEnd w:id="2599"/>
      <w:bookmarkEnd w:id="2600"/>
      <w:bookmarkEnd w:id="2601"/>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602" w:name="_Toc3200945"/>
      <w:bookmarkStart w:id="2603" w:name="_Toc20392688"/>
      <w:bookmarkStart w:id="2604" w:name="_Toc27774335"/>
      <w:bookmarkStart w:id="2605" w:name="_Toc36482795"/>
      <w:bookmarkStart w:id="2606" w:name="_Toc36484454"/>
      <w:bookmarkStart w:id="2607" w:name="_Toc44933384"/>
      <w:bookmarkStart w:id="2608" w:name="_Toc50972337"/>
      <w:bookmarkStart w:id="2609" w:name="_Toc57105091"/>
      <w:bookmarkStart w:id="2610" w:name="_Toc193088101"/>
      <w:r w:rsidRPr="00816C4A">
        <w:t>8.12.2</w:t>
      </w:r>
      <w:r w:rsidRPr="00816C4A">
        <w:tab/>
        <w:t xml:space="preserve">Additional </w:t>
      </w:r>
      <w:smartTag w:uri="urn:schemas-microsoft-com:office:smarttags" w:element="PersonName">
        <w:r w:rsidRPr="00816C4A">
          <w:t>info</w:t>
        </w:r>
      </w:smartTag>
      <w:r w:rsidRPr="00816C4A">
        <w:t>rmation for ME problem</w:t>
      </w:r>
      <w:bookmarkEnd w:id="2602"/>
      <w:bookmarkEnd w:id="2603"/>
      <w:bookmarkEnd w:id="2604"/>
      <w:bookmarkEnd w:id="2605"/>
      <w:bookmarkEnd w:id="2606"/>
      <w:bookmarkEnd w:id="2607"/>
      <w:bookmarkEnd w:id="2608"/>
      <w:bookmarkEnd w:id="2609"/>
      <w:bookmarkEnd w:id="2610"/>
    </w:p>
    <w:p w14:paraId="11098115" w14:textId="7BF02C6F"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3413FE" w:rsidRPr="00816C4A">
        <w:t>clause</w:t>
      </w:r>
      <w:r w:rsidR="003413FE">
        <w:t> </w:t>
      </w:r>
      <w:r w:rsidR="003413FE"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11" w:name="_Toc3200946"/>
      <w:bookmarkStart w:id="2612" w:name="_Toc20392689"/>
      <w:bookmarkStart w:id="2613" w:name="_Toc27774336"/>
      <w:bookmarkStart w:id="2614" w:name="_Toc36482796"/>
      <w:bookmarkStart w:id="2615" w:name="_Toc36484455"/>
      <w:bookmarkStart w:id="2616" w:name="_Toc44933385"/>
      <w:bookmarkStart w:id="2617" w:name="_Toc50972338"/>
      <w:bookmarkStart w:id="2618" w:name="_Toc57105092"/>
      <w:bookmarkStart w:id="2619" w:name="_Toc193088102"/>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11"/>
      <w:bookmarkEnd w:id="2612"/>
      <w:bookmarkEnd w:id="2613"/>
      <w:bookmarkEnd w:id="2614"/>
      <w:bookmarkEnd w:id="2615"/>
      <w:bookmarkEnd w:id="2616"/>
      <w:bookmarkEnd w:id="2617"/>
      <w:bookmarkEnd w:id="2618"/>
      <w:bookmarkEnd w:id="2619"/>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20" w:name="_Toc3200947"/>
      <w:bookmarkStart w:id="2621" w:name="_Toc20392690"/>
      <w:bookmarkStart w:id="2622" w:name="_Toc27774337"/>
      <w:bookmarkStart w:id="2623" w:name="_Toc36482797"/>
      <w:bookmarkStart w:id="2624" w:name="_Toc36484456"/>
      <w:bookmarkStart w:id="2625" w:name="_Toc44933386"/>
      <w:bookmarkStart w:id="2626" w:name="_Toc50972339"/>
      <w:bookmarkStart w:id="2627" w:name="_Toc57105093"/>
      <w:bookmarkStart w:id="2628" w:name="_Toc193088103"/>
      <w:r w:rsidRPr="00816C4A">
        <w:t>8.12.4</w:t>
      </w:r>
      <w:r w:rsidRPr="00816C4A">
        <w:tab/>
        <w:t xml:space="preserve">Additional </w:t>
      </w:r>
      <w:smartTag w:uri="urn:schemas-microsoft-com:office:smarttags" w:element="PersonName">
        <w:r w:rsidRPr="00816C4A">
          <w:t>info</w:t>
        </w:r>
      </w:smartTag>
      <w:r w:rsidRPr="00816C4A">
        <w:t>rmation for SS problem</w:t>
      </w:r>
      <w:bookmarkEnd w:id="2620"/>
      <w:bookmarkEnd w:id="2621"/>
      <w:bookmarkEnd w:id="2622"/>
      <w:bookmarkEnd w:id="2623"/>
      <w:bookmarkEnd w:id="2624"/>
      <w:bookmarkEnd w:id="2625"/>
      <w:bookmarkEnd w:id="2626"/>
      <w:bookmarkEnd w:id="2627"/>
      <w:bookmarkEnd w:id="2628"/>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29" w:name="_Toc3200948"/>
      <w:bookmarkStart w:id="2630" w:name="_Toc20392691"/>
      <w:bookmarkStart w:id="2631" w:name="_Toc27774338"/>
      <w:bookmarkStart w:id="2632" w:name="_Toc36482798"/>
      <w:bookmarkStart w:id="2633" w:name="_Toc36484457"/>
      <w:bookmarkStart w:id="2634" w:name="_Toc44933387"/>
      <w:bookmarkStart w:id="2635" w:name="_Toc50972340"/>
      <w:bookmarkStart w:id="2636" w:name="_Toc57105094"/>
      <w:bookmarkStart w:id="2637" w:name="_Toc193088104"/>
      <w:r w:rsidRPr="00816C4A">
        <w:t>8.12.5</w:t>
      </w:r>
      <w:r w:rsidRPr="00816C4A">
        <w:tab/>
        <w:t xml:space="preserve">Additional </w:t>
      </w:r>
      <w:smartTag w:uri="urn:schemas-microsoft-com:office:smarttags" w:element="PersonName">
        <w:r w:rsidRPr="00816C4A">
          <w:t>info</w:t>
        </w:r>
      </w:smartTag>
      <w:r w:rsidRPr="00816C4A">
        <w:t>rmation for SMS problem</w:t>
      </w:r>
      <w:bookmarkEnd w:id="2629"/>
      <w:bookmarkEnd w:id="2630"/>
      <w:bookmarkEnd w:id="2631"/>
      <w:bookmarkEnd w:id="2632"/>
      <w:bookmarkEnd w:id="2633"/>
      <w:bookmarkEnd w:id="2634"/>
      <w:bookmarkEnd w:id="2635"/>
      <w:bookmarkEnd w:id="2636"/>
      <w:bookmarkEnd w:id="2637"/>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38" w:name="_Toc3200949"/>
      <w:bookmarkStart w:id="2639" w:name="_Toc20392692"/>
      <w:bookmarkStart w:id="2640" w:name="_Toc27774339"/>
      <w:bookmarkStart w:id="2641" w:name="_Toc36482799"/>
      <w:bookmarkStart w:id="2642" w:name="_Toc36484458"/>
      <w:bookmarkStart w:id="2643" w:name="_Toc44933388"/>
      <w:bookmarkStart w:id="2644" w:name="_Toc50972341"/>
      <w:bookmarkStart w:id="2645" w:name="_Toc57105095"/>
      <w:bookmarkStart w:id="2646" w:name="_Toc193088105"/>
      <w:r w:rsidRPr="00816C4A">
        <w:t>8.12.6</w:t>
      </w:r>
      <w:r w:rsidRPr="00816C4A">
        <w:tab/>
        <w:t>Not used</w:t>
      </w:r>
      <w:bookmarkEnd w:id="2638"/>
      <w:bookmarkEnd w:id="2639"/>
      <w:bookmarkEnd w:id="2640"/>
      <w:bookmarkEnd w:id="2641"/>
      <w:bookmarkEnd w:id="2642"/>
      <w:bookmarkEnd w:id="2643"/>
      <w:bookmarkEnd w:id="2644"/>
      <w:bookmarkEnd w:id="2645"/>
      <w:bookmarkEnd w:id="2646"/>
    </w:p>
    <w:p w14:paraId="559D3521" w14:textId="77777777" w:rsidR="00E86E7B" w:rsidRPr="00816C4A" w:rsidRDefault="00E86E7B" w:rsidP="00E86E7B"/>
    <w:p w14:paraId="0B0C1F0A" w14:textId="77777777" w:rsidR="00E86E7B" w:rsidRPr="00816C4A" w:rsidRDefault="00E86E7B" w:rsidP="00E86E7B">
      <w:pPr>
        <w:pStyle w:val="Heading3"/>
      </w:pPr>
      <w:bookmarkStart w:id="2647" w:name="_Toc3200950"/>
      <w:bookmarkStart w:id="2648" w:name="_Toc20392693"/>
      <w:bookmarkStart w:id="2649" w:name="_Toc27774340"/>
      <w:bookmarkStart w:id="2650" w:name="_Toc36482800"/>
      <w:bookmarkStart w:id="2651" w:name="_Toc36484459"/>
      <w:bookmarkStart w:id="2652" w:name="_Toc44933389"/>
      <w:bookmarkStart w:id="2653" w:name="_Toc50972342"/>
      <w:bookmarkStart w:id="2654" w:name="_Toc57105096"/>
      <w:bookmarkStart w:id="2655" w:name="_Toc193088106"/>
      <w:r w:rsidRPr="00816C4A">
        <w:t>8.12.7</w:t>
      </w:r>
      <w:r w:rsidRPr="00816C4A">
        <w:tab/>
        <w:t xml:space="preserve">Additional </w:t>
      </w:r>
      <w:smartTag w:uri="urn:schemas-microsoft-com:office:smarttags" w:element="PersonName">
        <w:r w:rsidRPr="00816C4A">
          <w:t>info</w:t>
        </w:r>
      </w:smartTag>
      <w:r w:rsidRPr="00816C4A">
        <w:t>rmation for USSD problem</w:t>
      </w:r>
      <w:bookmarkEnd w:id="2647"/>
      <w:bookmarkEnd w:id="2648"/>
      <w:bookmarkEnd w:id="2649"/>
      <w:bookmarkEnd w:id="2650"/>
      <w:bookmarkEnd w:id="2651"/>
      <w:bookmarkEnd w:id="2652"/>
      <w:bookmarkEnd w:id="2653"/>
      <w:bookmarkEnd w:id="2654"/>
      <w:bookmarkEnd w:id="2655"/>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lastRenderedPageBreak/>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56" w:name="_Toc3200951"/>
      <w:bookmarkStart w:id="2657" w:name="_Toc20392694"/>
      <w:bookmarkStart w:id="2658" w:name="_Toc27774341"/>
      <w:bookmarkStart w:id="2659" w:name="_Toc36482801"/>
      <w:bookmarkStart w:id="2660" w:name="_Toc36484460"/>
      <w:bookmarkStart w:id="2661" w:name="_Toc44933390"/>
      <w:bookmarkStart w:id="2662" w:name="_Toc50972343"/>
      <w:bookmarkStart w:id="2663" w:name="_Toc57105097"/>
      <w:bookmarkStart w:id="2664" w:name="_Toc193088107"/>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56"/>
      <w:bookmarkEnd w:id="2657"/>
      <w:bookmarkEnd w:id="2658"/>
      <w:bookmarkEnd w:id="2659"/>
      <w:bookmarkEnd w:id="2660"/>
      <w:bookmarkEnd w:id="2661"/>
      <w:bookmarkEnd w:id="2662"/>
      <w:bookmarkEnd w:id="2663"/>
      <w:bookmarkEnd w:id="2664"/>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65" w:name="_Toc3200952"/>
      <w:bookmarkStart w:id="2666" w:name="_Toc20392695"/>
      <w:bookmarkStart w:id="2667" w:name="_Toc27774342"/>
      <w:bookmarkStart w:id="2668" w:name="_Toc36482802"/>
      <w:bookmarkStart w:id="2669" w:name="_Toc36484461"/>
      <w:bookmarkStart w:id="2670" w:name="_Toc44933391"/>
      <w:bookmarkStart w:id="2671" w:name="_Toc50972344"/>
      <w:bookmarkStart w:id="2672" w:name="_Toc57105098"/>
      <w:bookmarkStart w:id="2673" w:name="_Toc193088108"/>
      <w:r w:rsidRPr="00816C4A">
        <w:t>8.12.9</w:t>
      </w:r>
      <w:r w:rsidRPr="00816C4A">
        <w:tab/>
        <w:t>Additional information for MultipleCard commands</w:t>
      </w:r>
      <w:bookmarkEnd w:id="2665"/>
      <w:bookmarkEnd w:id="2666"/>
      <w:bookmarkEnd w:id="2667"/>
      <w:bookmarkEnd w:id="2668"/>
      <w:bookmarkEnd w:id="2669"/>
      <w:bookmarkEnd w:id="2670"/>
      <w:bookmarkEnd w:id="2671"/>
      <w:bookmarkEnd w:id="2672"/>
      <w:bookmarkEnd w:id="2673"/>
    </w:p>
    <w:p w14:paraId="2C4E7EB6" w14:textId="4D985C8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.12.9.</w:t>
      </w:r>
    </w:p>
    <w:p w14:paraId="5A5FE02F" w14:textId="77777777" w:rsidR="00E86E7B" w:rsidRPr="00816C4A" w:rsidRDefault="00E86E7B" w:rsidP="00E86E7B">
      <w:pPr>
        <w:pStyle w:val="Heading3"/>
      </w:pPr>
      <w:bookmarkStart w:id="2674" w:name="_Toc3200953"/>
      <w:bookmarkStart w:id="2675" w:name="_Toc20392696"/>
      <w:bookmarkStart w:id="2676" w:name="_Toc27774343"/>
      <w:bookmarkStart w:id="2677" w:name="_Toc36482803"/>
      <w:bookmarkStart w:id="2678" w:name="_Toc36484462"/>
      <w:bookmarkStart w:id="2679" w:name="_Toc44933392"/>
      <w:bookmarkStart w:id="2680" w:name="_Toc50972345"/>
      <w:bookmarkStart w:id="2681" w:name="_Toc57105099"/>
      <w:bookmarkStart w:id="2682" w:name="_Toc193088109"/>
      <w:r w:rsidRPr="00816C4A">
        <w:t>8.12.10</w:t>
      </w:r>
      <w:r w:rsidRPr="00816C4A">
        <w:tab/>
        <w:t>Additional information for launch browser problem</w:t>
      </w:r>
      <w:bookmarkEnd w:id="2674"/>
      <w:bookmarkEnd w:id="2675"/>
      <w:bookmarkEnd w:id="2676"/>
      <w:bookmarkEnd w:id="2677"/>
      <w:bookmarkEnd w:id="2678"/>
      <w:bookmarkEnd w:id="2679"/>
      <w:bookmarkEnd w:id="2680"/>
      <w:bookmarkEnd w:id="2681"/>
      <w:bookmarkEnd w:id="2682"/>
    </w:p>
    <w:p w14:paraId="2B2863A3" w14:textId="61ED565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.12.10.</w:t>
      </w:r>
    </w:p>
    <w:p w14:paraId="478321A8" w14:textId="77777777" w:rsidR="00E86E7B" w:rsidRPr="00816C4A" w:rsidRDefault="00E86E7B" w:rsidP="00E86E7B">
      <w:pPr>
        <w:pStyle w:val="Heading3"/>
      </w:pPr>
      <w:bookmarkStart w:id="2683" w:name="_Toc3200954"/>
      <w:bookmarkStart w:id="2684" w:name="_Toc20392697"/>
      <w:bookmarkStart w:id="2685" w:name="_Toc27774344"/>
      <w:bookmarkStart w:id="2686" w:name="_Toc36482804"/>
      <w:bookmarkStart w:id="2687" w:name="_Toc36484463"/>
      <w:bookmarkStart w:id="2688" w:name="_Toc44933393"/>
      <w:bookmarkStart w:id="2689" w:name="_Toc50972346"/>
      <w:bookmarkStart w:id="2690" w:name="_Toc57105100"/>
      <w:bookmarkStart w:id="2691" w:name="_Toc193088110"/>
      <w:r w:rsidRPr="00816C4A">
        <w:t>8.12.11</w:t>
      </w:r>
      <w:r w:rsidRPr="00816C4A">
        <w:tab/>
        <w:t>Additional information for Bearer Independent Protocol</w:t>
      </w:r>
      <w:bookmarkEnd w:id="2683"/>
      <w:bookmarkEnd w:id="2684"/>
      <w:bookmarkEnd w:id="2685"/>
      <w:bookmarkEnd w:id="2686"/>
      <w:bookmarkEnd w:id="2687"/>
      <w:bookmarkEnd w:id="2688"/>
      <w:bookmarkEnd w:id="2689"/>
      <w:bookmarkEnd w:id="2690"/>
      <w:bookmarkEnd w:id="2691"/>
    </w:p>
    <w:p w14:paraId="3AFAF566" w14:textId="30F0F5A4" w:rsidR="00FC7840" w:rsidRPr="00816C4A" w:rsidRDefault="00FC7840" w:rsidP="00FC7840">
      <w:bookmarkStart w:id="2692" w:name="_Toc3200955"/>
      <w:bookmarkStart w:id="2693" w:name="_Toc20392698"/>
      <w:bookmarkStart w:id="2694" w:name="_Toc27774345"/>
      <w:bookmarkStart w:id="2695" w:name="_Toc36482805"/>
      <w:bookmarkStart w:id="2696" w:name="_Toc36484464"/>
      <w:bookmarkStart w:id="2697" w:name="_Toc44933394"/>
      <w:bookmarkStart w:id="2698" w:name="_Toc50972347"/>
      <w:bookmarkStart w:id="2699" w:name="_Toc57105101"/>
      <w:r>
        <w:t xml:space="preserve">For the Additional information for Bearer Independent Protocol '3A', following values are defined in addition to those defined in </w:t>
      </w:r>
      <w:r w:rsidRPr="00816C4A">
        <w:t>ETSI TS 102 223 [32] clause</w:t>
      </w:r>
      <w:r>
        <w:t> </w:t>
      </w:r>
      <w:r w:rsidRPr="00816C4A">
        <w:t>8.12.11.</w:t>
      </w:r>
    </w:p>
    <w:p w14:paraId="48A5174E" w14:textId="77777777" w:rsidR="00FC7840" w:rsidRPr="00816C4A" w:rsidRDefault="00FC7840" w:rsidP="00FC7840">
      <w:pPr>
        <w:pStyle w:val="B1"/>
      </w:pPr>
      <w:r w:rsidRPr="00816C4A">
        <w:t>-</w:t>
      </w:r>
      <w:r w:rsidRPr="00816C4A">
        <w:tab/>
        <w:t>'</w:t>
      </w:r>
      <w:r>
        <w:t>13</w:t>
      </w:r>
      <w:r w:rsidRPr="00816C4A">
        <w:t xml:space="preserve">' = </w:t>
      </w:r>
      <w:r>
        <w:t>Channel cannot be established permanently (channel for same APN and IP type not allowed)</w:t>
      </w:r>
      <w:r w:rsidRPr="00816C4A">
        <w:t>.</w:t>
      </w:r>
    </w:p>
    <w:p w14:paraId="007BEF98" w14:textId="77777777" w:rsidR="00FC7840" w:rsidRPr="00816C4A" w:rsidRDefault="00FC7840" w:rsidP="00FC7840">
      <w:pPr>
        <w:pStyle w:val="B1"/>
      </w:pPr>
      <w:r w:rsidRPr="00816C4A">
        <w:t>-</w:t>
      </w:r>
      <w:r w:rsidRPr="00816C4A">
        <w:tab/>
        <w:t>'</w:t>
      </w:r>
      <w:r>
        <w:t>14</w:t>
      </w:r>
      <w:r w:rsidRPr="00816C4A">
        <w:t xml:space="preserve">' = </w:t>
      </w:r>
      <w:r>
        <w:t>IPv4 only allowed (channel IPv4 only allowed for APN)</w:t>
      </w:r>
    </w:p>
    <w:p w14:paraId="2DA34F0B" w14:textId="77777777" w:rsidR="00FC7840" w:rsidRDefault="00FC7840" w:rsidP="00FC7840">
      <w:pPr>
        <w:pStyle w:val="B1"/>
      </w:pPr>
      <w:r w:rsidRPr="00816C4A">
        <w:t>-</w:t>
      </w:r>
      <w:r w:rsidRPr="00816C4A">
        <w:tab/>
        <w:t>'</w:t>
      </w:r>
      <w:r>
        <w:t>15</w:t>
      </w:r>
      <w:r w:rsidRPr="00816C4A">
        <w:t xml:space="preserve">' = </w:t>
      </w:r>
      <w:r>
        <w:t>IPv6 only allowed (channel IPv6 only allowed for APN)</w:t>
      </w:r>
    </w:p>
    <w:p w14:paraId="6D1C3502" w14:textId="77777777" w:rsidR="00FC7840" w:rsidRDefault="00FC7840" w:rsidP="00FC7840">
      <w:pPr>
        <w:pStyle w:val="B1"/>
      </w:pPr>
      <w:r w:rsidRPr="00816C4A">
        <w:t>-</w:t>
      </w:r>
      <w:r w:rsidRPr="00816C4A">
        <w:tab/>
      </w:r>
      <w:r w:rsidRPr="0047105B">
        <w:t>'16'</w:t>
      </w:r>
      <w:r w:rsidRPr="00816C4A">
        <w:t xml:space="preserve"> = </w:t>
      </w:r>
      <w:r>
        <w:t>IPv6 not allowed (channel IPv6 not allowed for APN due to IP layer failures)</w:t>
      </w:r>
    </w:p>
    <w:p w14:paraId="6E2A752A" w14:textId="71610D6B" w:rsidR="00FC7840" w:rsidRDefault="00FC7840" w:rsidP="00FC7840">
      <w:pPr>
        <w:pStyle w:val="B1"/>
        <w:ind w:left="0" w:firstLine="0"/>
      </w:pPr>
      <w:r>
        <w:t>For the Additional information for Bearer Independent Protocol temporary error '28' as defined in 8.12, the backoff timer value shall be present to indicate to the UICC the duration T to wait before resending the same OPEN CHANNEL command. The coding of the back off timer is a</w:t>
      </w:r>
      <w:r w:rsidRPr="004C433F">
        <w:t>s defined in TS 24.</w:t>
      </w:r>
      <w:r>
        <w:t>008</w:t>
      </w:r>
      <w:r w:rsidRPr="004C433F">
        <w:t> [</w:t>
      </w:r>
      <w:r w:rsidRPr="00816C4A">
        <w:t>9</w:t>
      </w:r>
      <w:r w:rsidRPr="004C433F">
        <w:t>]</w:t>
      </w:r>
      <w:r>
        <w:t xml:space="preserve">, </w:t>
      </w:r>
      <w:r w:rsidRPr="004C433F">
        <w:t xml:space="preserve">Figure </w:t>
      </w:r>
      <w:r>
        <w:t>10.5.147a octet 3.</w:t>
      </w:r>
      <w:r w:rsidR="00007129">
        <w:t xml:space="preserve"> If the UICC attempts to resend OPEN CHANNEL command before the expiration of back off timer the ME shall reply again to the UICC with Bearer Independent Protocol temporary error '28' as defined in 8.12 with the remaining time to wait.</w:t>
      </w:r>
    </w:p>
    <w:p w14:paraId="30E3D74E" w14:textId="77777777" w:rsidR="00E86E7B" w:rsidRPr="00816C4A" w:rsidRDefault="00E86E7B" w:rsidP="00E86E7B">
      <w:pPr>
        <w:pStyle w:val="Heading3"/>
      </w:pPr>
      <w:bookmarkStart w:id="2700" w:name="_Toc193088111"/>
      <w:r w:rsidRPr="00816C4A">
        <w:t>8.12.12</w:t>
      </w:r>
      <w:r w:rsidRPr="00816C4A">
        <w:tab/>
        <w:t>Additional information for Frames commands</w:t>
      </w:r>
      <w:bookmarkEnd w:id="2692"/>
      <w:bookmarkEnd w:id="2693"/>
      <w:bookmarkEnd w:id="2694"/>
      <w:bookmarkEnd w:id="2695"/>
      <w:bookmarkEnd w:id="2696"/>
      <w:bookmarkEnd w:id="2697"/>
      <w:bookmarkEnd w:id="2698"/>
      <w:bookmarkEnd w:id="2699"/>
      <w:bookmarkEnd w:id="2700"/>
    </w:p>
    <w:p w14:paraId="2FC7A507" w14:textId="1CF80DA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.12.12.</w:t>
      </w:r>
    </w:p>
    <w:p w14:paraId="1912C148" w14:textId="77777777" w:rsidR="00E86E7B" w:rsidRPr="00816C4A" w:rsidRDefault="00E86E7B" w:rsidP="00E86E7B">
      <w:pPr>
        <w:pStyle w:val="Heading3"/>
      </w:pPr>
      <w:bookmarkStart w:id="2701" w:name="_Toc3200956"/>
      <w:bookmarkStart w:id="2702" w:name="_Toc20392699"/>
      <w:bookmarkStart w:id="2703" w:name="_Toc27774346"/>
      <w:bookmarkStart w:id="2704" w:name="_Toc36482806"/>
      <w:bookmarkStart w:id="2705" w:name="_Toc36484465"/>
      <w:bookmarkStart w:id="2706" w:name="_Toc44933395"/>
      <w:bookmarkStart w:id="2707" w:name="_Toc50972348"/>
      <w:bookmarkStart w:id="2708" w:name="_Toc57105102"/>
      <w:bookmarkStart w:id="2709" w:name="_Toc193088112"/>
      <w:r w:rsidRPr="00816C4A">
        <w:t>8.12.13</w:t>
      </w:r>
      <w:r w:rsidRPr="00816C4A">
        <w:tab/>
        <w:t>Additional information for SUBMIT and RETRIEVE MULTIMEDIA MESSAGE</w:t>
      </w:r>
      <w:bookmarkEnd w:id="2701"/>
      <w:bookmarkEnd w:id="2702"/>
      <w:bookmarkEnd w:id="2703"/>
      <w:bookmarkEnd w:id="2704"/>
      <w:bookmarkEnd w:id="2705"/>
      <w:bookmarkEnd w:id="2706"/>
      <w:bookmarkEnd w:id="2707"/>
      <w:bookmarkEnd w:id="2708"/>
      <w:bookmarkEnd w:id="2709"/>
    </w:p>
    <w:p w14:paraId="7F8DA26C" w14:textId="123F2A19" w:rsidR="00E86E7B" w:rsidRDefault="00E86E7B" w:rsidP="00E86E7B">
      <w:r w:rsidRPr="00816C4A">
        <w:t xml:space="preserve">See ETSI TS 102 223 [32] </w:t>
      </w:r>
      <w:r w:rsidR="003413FE" w:rsidRPr="00816C4A">
        <w:t>clause</w:t>
      </w:r>
      <w:r w:rsidR="003413FE">
        <w:t> </w:t>
      </w:r>
      <w:r w:rsidR="003413FE" w:rsidRPr="00816C4A">
        <w:t>8</w:t>
      </w:r>
      <w:r w:rsidRPr="00816C4A">
        <w:t>.12.13.</w:t>
      </w:r>
    </w:p>
    <w:p w14:paraId="1E268E66" w14:textId="381AC3A1" w:rsidR="00465137" w:rsidRDefault="00465137" w:rsidP="00465137">
      <w:pPr>
        <w:pStyle w:val="Heading3"/>
      </w:pPr>
      <w:bookmarkStart w:id="2710" w:name="_Toc193088113"/>
      <w:r>
        <w:t>8.12.14</w:t>
      </w:r>
      <w:r>
        <w:tab/>
        <w:t>Additional information for More Data request problem</w:t>
      </w:r>
      <w:bookmarkEnd w:id="2710"/>
    </w:p>
    <w:p w14:paraId="308A402F" w14:textId="6D11BF15" w:rsidR="00465137" w:rsidRDefault="00465137" w:rsidP="00465137">
      <w:pPr>
        <w:pStyle w:val="B1"/>
      </w:pPr>
      <w:r>
        <w:t>For the general result "</w:t>
      </w:r>
      <w:r w:rsidRPr="009F35DE">
        <w:t>Terminal currently unable to process</w:t>
      </w:r>
      <w:r>
        <w:t>" (for the command originating from UICC requesting 'More Data' but the ME is unable to process), it is mandatory for the ME to provide additional information, the first byte to be as defined below:-</w:t>
      </w:r>
      <w:r>
        <w:tab/>
        <w:t>'00' = No specific cause can be given;</w:t>
      </w:r>
    </w:p>
    <w:p w14:paraId="42CD1448" w14:textId="77777777" w:rsidR="00465137" w:rsidRDefault="00465137" w:rsidP="00465137">
      <w:pPr>
        <w:pStyle w:val="B1"/>
      </w:pPr>
      <w:r>
        <w:lastRenderedPageBreak/>
        <w:t>-</w:t>
      </w:r>
      <w:r>
        <w:tab/>
        <w:t>'01' = No more data available;</w:t>
      </w:r>
    </w:p>
    <w:p w14:paraId="508FD364" w14:textId="77777777" w:rsidR="00465137" w:rsidRDefault="00465137" w:rsidP="00465137">
      <w:pPr>
        <w:pStyle w:val="B1"/>
      </w:pPr>
      <w:r>
        <w:t xml:space="preserve">- </w:t>
      </w:r>
      <w:r>
        <w:tab/>
        <w:t>'02' = Pending data deleted by the ME;</w:t>
      </w:r>
    </w:p>
    <w:p w14:paraId="71B63727" w14:textId="5CDC88D4" w:rsidR="00465137" w:rsidRDefault="00465137" w:rsidP="00465137">
      <w:pPr>
        <w:pStyle w:val="B1"/>
      </w:pPr>
      <w:r>
        <w:t xml:space="preserve">- </w:t>
      </w:r>
      <w:r>
        <w:tab/>
        <w:t>'03' = Incorrect data index provided by the UICC;</w:t>
      </w:r>
    </w:p>
    <w:p w14:paraId="766ED3D1" w14:textId="77777777" w:rsidR="00465137" w:rsidRDefault="00465137" w:rsidP="00465137">
      <w:r>
        <w:t>All other values shall be interpreted by the UICC as '00'. The coding '00' shall only be used by the ME if no others apply.</w:t>
      </w:r>
    </w:p>
    <w:p w14:paraId="504EC626" w14:textId="275C429A" w:rsidR="00465137" w:rsidRPr="00816C4A" w:rsidRDefault="00465137" w:rsidP="00E86E7B">
      <w:r>
        <w:t>For additional information with value indicting '01' the UICC shall consider the previously received data as fully received and take appropriate action.</w:t>
      </w:r>
      <w:r w:rsidRPr="00266199">
        <w:t xml:space="preserve"> </w:t>
      </w:r>
      <w:r>
        <w:t>For additional information with value indicating '00', '02' and '03' by the ME, the UICC shall discard the previous data partially received and take appropriate action.</w:t>
      </w:r>
    </w:p>
    <w:p w14:paraId="779CFD12" w14:textId="77777777" w:rsidR="00E86E7B" w:rsidRPr="00816C4A" w:rsidRDefault="00E86E7B" w:rsidP="00E86E7B">
      <w:pPr>
        <w:pStyle w:val="Heading2"/>
      </w:pPr>
      <w:bookmarkStart w:id="2711" w:name="_Toc3200957"/>
      <w:bookmarkStart w:id="2712" w:name="_Toc20392700"/>
      <w:bookmarkStart w:id="2713" w:name="_Toc27774347"/>
      <w:bookmarkStart w:id="2714" w:name="_Toc36482807"/>
      <w:bookmarkStart w:id="2715" w:name="_Toc36484466"/>
      <w:bookmarkStart w:id="2716" w:name="_Toc44933396"/>
      <w:bookmarkStart w:id="2717" w:name="_Toc50972349"/>
      <w:bookmarkStart w:id="2718" w:name="_Toc57105103"/>
      <w:bookmarkStart w:id="2719" w:name="_Toc193088114"/>
      <w:r w:rsidRPr="00816C4A">
        <w:t>8.13</w:t>
      </w:r>
      <w:r w:rsidRPr="00816C4A">
        <w:tab/>
        <w:t>SMS TPDU</w:t>
      </w:r>
      <w:bookmarkEnd w:id="2711"/>
      <w:bookmarkEnd w:id="2712"/>
      <w:bookmarkEnd w:id="2713"/>
      <w:bookmarkEnd w:id="2714"/>
      <w:bookmarkEnd w:id="2715"/>
      <w:bookmarkEnd w:id="2716"/>
      <w:bookmarkEnd w:id="2717"/>
      <w:bookmarkEnd w:id="2718"/>
      <w:bookmarkEnd w:id="2719"/>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20" w:name="_Toc3200958"/>
      <w:bookmarkStart w:id="2721" w:name="_Toc20392701"/>
      <w:bookmarkStart w:id="2722" w:name="_Toc27774348"/>
      <w:bookmarkStart w:id="2723" w:name="_Toc36482808"/>
      <w:bookmarkStart w:id="2724" w:name="_Toc36484467"/>
      <w:bookmarkStart w:id="2725" w:name="_Toc44933397"/>
      <w:bookmarkStart w:id="2726" w:name="_Toc50972350"/>
      <w:bookmarkStart w:id="2727" w:name="_Toc57105104"/>
      <w:bookmarkStart w:id="2728" w:name="_Toc193088115"/>
      <w:r w:rsidRPr="00816C4A">
        <w:t>8.14</w:t>
      </w:r>
      <w:r w:rsidRPr="00816C4A">
        <w:tab/>
        <w:t>SS string</w:t>
      </w:r>
      <w:bookmarkEnd w:id="2720"/>
      <w:bookmarkEnd w:id="2721"/>
      <w:bookmarkEnd w:id="2722"/>
      <w:bookmarkEnd w:id="2723"/>
      <w:bookmarkEnd w:id="2724"/>
      <w:bookmarkEnd w:id="2725"/>
      <w:bookmarkEnd w:id="2726"/>
      <w:bookmarkEnd w:id="2727"/>
      <w:bookmarkEnd w:id="2728"/>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29" w:name="_Toc3200959"/>
      <w:bookmarkStart w:id="2730" w:name="_Toc20392702"/>
      <w:bookmarkStart w:id="2731" w:name="_Toc27774349"/>
      <w:bookmarkStart w:id="2732" w:name="_Toc36482809"/>
      <w:bookmarkStart w:id="2733" w:name="_Toc36484468"/>
      <w:bookmarkStart w:id="2734" w:name="_Toc44933398"/>
      <w:bookmarkStart w:id="2735" w:name="_Toc50972351"/>
      <w:bookmarkStart w:id="2736" w:name="_Toc57105105"/>
      <w:bookmarkStart w:id="2737" w:name="_Toc193088116"/>
      <w:r w:rsidRPr="00816C4A">
        <w:t>8.15</w:t>
      </w:r>
      <w:r w:rsidRPr="00816C4A">
        <w:tab/>
        <w:t>Text string</w:t>
      </w:r>
      <w:bookmarkEnd w:id="2729"/>
      <w:bookmarkEnd w:id="2730"/>
      <w:bookmarkEnd w:id="2731"/>
      <w:bookmarkEnd w:id="2732"/>
      <w:bookmarkEnd w:id="2733"/>
      <w:bookmarkEnd w:id="2734"/>
      <w:bookmarkEnd w:id="2735"/>
      <w:bookmarkEnd w:id="2736"/>
      <w:bookmarkEnd w:id="2737"/>
    </w:p>
    <w:p w14:paraId="1D566601" w14:textId="5B883280" w:rsidR="00E86E7B" w:rsidRPr="00816C4A" w:rsidRDefault="00E86E7B" w:rsidP="00E86E7B">
      <w:r w:rsidRPr="00816C4A">
        <w:t xml:space="preserve">Content and coding is defined ETSI TS 102 223 [32] </w:t>
      </w:r>
      <w:r w:rsidR="003413FE" w:rsidRPr="00816C4A">
        <w:t>clause</w:t>
      </w:r>
      <w:r w:rsidR="003413FE">
        <w:t> </w:t>
      </w:r>
      <w:r w:rsidR="003413FE"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38" w:name="_Toc3200960"/>
      <w:bookmarkStart w:id="2739" w:name="_Toc20392703"/>
      <w:bookmarkStart w:id="2740" w:name="_Toc27774350"/>
      <w:bookmarkStart w:id="2741" w:name="_Toc36482810"/>
      <w:bookmarkStart w:id="2742" w:name="_Toc36484469"/>
      <w:bookmarkStart w:id="2743" w:name="_Toc44933399"/>
      <w:bookmarkStart w:id="2744" w:name="_Toc50972352"/>
      <w:bookmarkStart w:id="2745" w:name="_Toc57105106"/>
      <w:bookmarkStart w:id="2746" w:name="_Toc193088117"/>
      <w:r w:rsidRPr="00816C4A">
        <w:t>8.16</w:t>
      </w:r>
      <w:r w:rsidRPr="00816C4A">
        <w:tab/>
        <w:t>Tone</w:t>
      </w:r>
      <w:bookmarkEnd w:id="2738"/>
      <w:bookmarkEnd w:id="2739"/>
      <w:bookmarkEnd w:id="2740"/>
      <w:bookmarkEnd w:id="2741"/>
      <w:bookmarkEnd w:id="2742"/>
      <w:bookmarkEnd w:id="2743"/>
      <w:bookmarkEnd w:id="2744"/>
      <w:bookmarkEnd w:id="2745"/>
      <w:bookmarkEnd w:id="2746"/>
    </w:p>
    <w:p w14:paraId="31246B91" w14:textId="1AE692A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47" w:name="_Toc3200961"/>
      <w:bookmarkStart w:id="2748" w:name="_Toc20392704"/>
      <w:bookmarkStart w:id="2749" w:name="_Toc27774351"/>
      <w:bookmarkStart w:id="2750" w:name="_Toc36482811"/>
      <w:bookmarkStart w:id="2751" w:name="_Toc36484470"/>
      <w:bookmarkStart w:id="2752" w:name="_Toc44933400"/>
      <w:bookmarkStart w:id="2753" w:name="_Toc50972353"/>
      <w:bookmarkStart w:id="2754" w:name="_Toc57105107"/>
      <w:bookmarkStart w:id="2755" w:name="_Toc193088118"/>
      <w:r w:rsidRPr="00816C4A">
        <w:lastRenderedPageBreak/>
        <w:t>8.17</w:t>
      </w:r>
      <w:r w:rsidRPr="00816C4A">
        <w:tab/>
        <w:t>USSD string</w:t>
      </w:r>
      <w:bookmarkEnd w:id="2747"/>
      <w:bookmarkEnd w:id="2748"/>
      <w:bookmarkEnd w:id="2749"/>
      <w:bookmarkEnd w:id="2750"/>
      <w:bookmarkEnd w:id="2751"/>
      <w:bookmarkEnd w:id="2752"/>
      <w:bookmarkEnd w:id="2753"/>
      <w:bookmarkEnd w:id="2754"/>
      <w:bookmarkEnd w:id="2755"/>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56" w:name="_Toc3200962"/>
      <w:bookmarkStart w:id="2757" w:name="_Toc20392705"/>
      <w:bookmarkStart w:id="2758" w:name="_Toc27774352"/>
      <w:bookmarkStart w:id="2759" w:name="_Toc36482812"/>
      <w:bookmarkStart w:id="2760" w:name="_Toc36484471"/>
      <w:bookmarkStart w:id="2761" w:name="_Toc44933401"/>
      <w:bookmarkStart w:id="2762" w:name="_Toc50972354"/>
      <w:bookmarkStart w:id="2763" w:name="_Toc57105108"/>
      <w:bookmarkStart w:id="2764" w:name="_Toc193088119"/>
      <w:r w:rsidRPr="00816C4A">
        <w:t>8.18</w:t>
      </w:r>
      <w:r w:rsidRPr="00816C4A">
        <w:tab/>
        <w:t>File List</w:t>
      </w:r>
      <w:bookmarkEnd w:id="2756"/>
      <w:bookmarkEnd w:id="2757"/>
      <w:bookmarkEnd w:id="2758"/>
      <w:bookmarkEnd w:id="2759"/>
      <w:bookmarkEnd w:id="2760"/>
      <w:bookmarkEnd w:id="2761"/>
      <w:bookmarkEnd w:id="2762"/>
      <w:bookmarkEnd w:id="2763"/>
      <w:bookmarkEnd w:id="2764"/>
    </w:p>
    <w:p w14:paraId="61584610" w14:textId="292B3D4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.18.</w:t>
      </w:r>
    </w:p>
    <w:p w14:paraId="1284AC75" w14:textId="77777777" w:rsidR="00E86E7B" w:rsidRPr="00816C4A" w:rsidRDefault="00E86E7B" w:rsidP="00E86E7B">
      <w:pPr>
        <w:pStyle w:val="Heading2"/>
      </w:pPr>
      <w:bookmarkStart w:id="2765" w:name="_Toc3200963"/>
      <w:bookmarkStart w:id="2766" w:name="_Toc20392706"/>
      <w:bookmarkStart w:id="2767" w:name="_Toc27774353"/>
      <w:bookmarkStart w:id="2768" w:name="_Toc36482813"/>
      <w:bookmarkStart w:id="2769" w:name="_Toc36484472"/>
      <w:bookmarkStart w:id="2770" w:name="_Toc44933402"/>
      <w:bookmarkStart w:id="2771" w:name="_Toc50972355"/>
      <w:bookmarkStart w:id="2772" w:name="_Toc57105109"/>
      <w:bookmarkStart w:id="2773" w:name="_Toc193088120"/>
      <w:r w:rsidRPr="00816C4A">
        <w:t>8.19</w:t>
      </w:r>
      <w:r w:rsidRPr="00816C4A">
        <w:tab/>
        <w:t>Location Information</w:t>
      </w:r>
      <w:bookmarkEnd w:id="2765"/>
      <w:bookmarkEnd w:id="2766"/>
      <w:bookmarkEnd w:id="2767"/>
      <w:bookmarkEnd w:id="2768"/>
      <w:bookmarkEnd w:id="2769"/>
      <w:bookmarkEnd w:id="2770"/>
      <w:bookmarkEnd w:id="2771"/>
      <w:bookmarkEnd w:id="2772"/>
      <w:bookmarkEnd w:id="2773"/>
    </w:p>
    <w:p w14:paraId="06D8B36A" w14:textId="77777777" w:rsidR="00E86E7B" w:rsidRPr="00816C4A" w:rsidRDefault="00E86E7B" w:rsidP="00E86E7B">
      <w:pPr>
        <w:pStyle w:val="Heading3"/>
      </w:pPr>
      <w:bookmarkStart w:id="2774" w:name="_Toc3200964"/>
      <w:bookmarkStart w:id="2775" w:name="_Toc20392707"/>
      <w:bookmarkStart w:id="2776" w:name="_Toc27774354"/>
      <w:bookmarkStart w:id="2777" w:name="_Toc36482814"/>
      <w:bookmarkStart w:id="2778" w:name="_Toc36484473"/>
      <w:bookmarkStart w:id="2779" w:name="_Toc44933403"/>
      <w:bookmarkStart w:id="2780" w:name="_Toc50972356"/>
      <w:bookmarkStart w:id="2781" w:name="_Toc57105110"/>
      <w:bookmarkStart w:id="2782" w:name="_Toc193088121"/>
      <w:r w:rsidRPr="00816C4A">
        <w:t>8.19.1</w:t>
      </w:r>
      <w:r w:rsidRPr="00816C4A">
        <w:tab/>
        <w:t>Location Information for GERAN</w:t>
      </w:r>
      <w:bookmarkEnd w:id="2774"/>
      <w:bookmarkEnd w:id="2775"/>
      <w:bookmarkEnd w:id="2776"/>
      <w:bookmarkEnd w:id="2777"/>
      <w:bookmarkEnd w:id="2778"/>
      <w:bookmarkEnd w:id="2779"/>
      <w:bookmarkEnd w:id="2780"/>
      <w:bookmarkEnd w:id="2781"/>
      <w:bookmarkEnd w:id="2782"/>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83" w:name="_Toc3200965"/>
      <w:bookmarkStart w:id="2784" w:name="_Toc20392708"/>
      <w:bookmarkStart w:id="2785" w:name="_Toc27774355"/>
      <w:bookmarkStart w:id="2786" w:name="_Toc36482815"/>
      <w:bookmarkStart w:id="2787" w:name="_Toc36484474"/>
      <w:bookmarkStart w:id="2788" w:name="_Toc44933404"/>
      <w:bookmarkStart w:id="2789" w:name="_Toc50972357"/>
      <w:bookmarkStart w:id="2790" w:name="_Toc57105111"/>
      <w:bookmarkStart w:id="2791" w:name="_Toc193088122"/>
      <w:r w:rsidRPr="00816C4A">
        <w:t>8.19.2</w:t>
      </w:r>
      <w:r w:rsidRPr="00816C4A">
        <w:tab/>
        <w:t>Location Information for UTRAN</w:t>
      </w:r>
      <w:bookmarkEnd w:id="2783"/>
      <w:bookmarkEnd w:id="2784"/>
      <w:bookmarkEnd w:id="2785"/>
      <w:bookmarkEnd w:id="2786"/>
      <w:bookmarkEnd w:id="2787"/>
      <w:bookmarkEnd w:id="2788"/>
      <w:bookmarkEnd w:id="2789"/>
      <w:bookmarkEnd w:id="2790"/>
      <w:bookmarkEnd w:id="2791"/>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lastRenderedPageBreak/>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92" w:name="_Toc3200966"/>
      <w:bookmarkStart w:id="2793" w:name="_Toc20392709"/>
      <w:bookmarkStart w:id="2794" w:name="_Toc27774356"/>
      <w:bookmarkStart w:id="2795" w:name="_Toc36482816"/>
      <w:bookmarkStart w:id="2796" w:name="_Toc36484475"/>
      <w:bookmarkStart w:id="2797" w:name="_Toc44933405"/>
      <w:bookmarkStart w:id="2798" w:name="_Toc50972358"/>
      <w:bookmarkStart w:id="2799" w:name="_Toc57105112"/>
      <w:bookmarkStart w:id="2800" w:name="_Toc3200967"/>
      <w:bookmarkStart w:id="2801" w:name="_Toc20392710"/>
      <w:bookmarkStart w:id="2802" w:name="_Toc27774357"/>
      <w:bookmarkStart w:id="2803" w:name="_Toc36482817"/>
      <w:bookmarkStart w:id="2804" w:name="_Toc36484476"/>
      <w:bookmarkStart w:id="2805" w:name="_Toc44933406"/>
      <w:bookmarkStart w:id="2806" w:name="_Toc50972359"/>
      <w:bookmarkStart w:id="2807" w:name="_Toc57105113"/>
      <w:bookmarkStart w:id="2808" w:name="_Toc3200968"/>
      <w:bookmarkStart w:id="2809" w:name="_Toc20392711"/>
      <w:bookmarkStart w:id="2810" w:name="_Toc27774358"/>
      <w:bookmarkStart w:id="2811" w:name="_Toc36482818"/>
      <w:bookmarkStart w:id="2812" w:name="_Toc36484477"/>
      <w:bookmarkStart w:id="2813" w:name="_Toc44933407"/>
      <w:bookmarkStart w:id="2814" w:name="_Toc50972360"/>
      <w:bookmarkStart w:id="2815" w:name="_Toc57105114"/>
      <w:bookmarkStart w:id="2816" w:name="_Toc193088123"/>
      <w:r>
        <w:t>8.19.3</w:t>
      </w:r>
      <w:r>
        <w:tab/>
        <w:t>Location Information for E-UTRAN</w:t>
      </w:r>
      <w:bookmarkEnd w:id="2792"/>
      <w:bookmarkEnd w:id="2793"/>
      <w:bookmarkEnd w:id="2794"/>
      <w:bookmarkEnd w:id="2795"/>
      <w:bookmarkEnd w:id="2796"/>
      <w:bookmarkEnd w:id="2797"/>
      <w:bookmarkEnd w:id="2798"/>
      <w:bookmarkEnd w:id="2799"/>
      <w:r>
        <w:t xml:space="preserve"> and Satellite E-UTRAN</w:t>
      </w:r>
      <w:bookmarkEnd w:id="2816"/>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A838DB1" w:rsidR="00AD764D" w:rsidRDefault="00AD764D" w:rsidP="00AD764D">
      <w:r>
        <w:t>For Satellite E-UTRAN, when multiple TACs are received from the lower layers of the ME,</w:t>
      </w:r>
      <w:r>
        <w:br/>
        <w:t xml:space="preserve">the ME shall derive the Current TAI as specified in </w:t>
      </w:r>
      <w:r w:rsidR="003413FE">
        <w:t>TS 2</w:t>
      </w:r>
      <w:r>
        <w:t>4.301</w:t>
      </w:r>
      <w:r w:rsidR="003413FE">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2677A8F0" w:rsidR="00AD764D" w:rsidRDefault="00AD764D" w:rsidP="00AD764D">
      <w:r>
        <w:t xml:space="preserve">The E-UTRAN/Satellite E-UTRAN Cell Identifier (ECI) is coded as defined in </w:t>
      </w:r>
      <w:r w:rsidR="003413FE">
        <w:t>TS 3</w:t>
      </w:r>
      <w:r>
        <w:t>6.401</w:t>
      </w:r>
      <w:r w:rsidR="003413FE">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F590DF1" w14:textId="77777777" w:rsidR="007F083D" w:rsidRDefault="00AD764D" w:rsidP="007F083D">
      <w:pPr>
        <w:pStyle w:val="Heading3"/>
      </w:pPr>
      <w:bookmarkStart w:id="2817" w:name="_Toc193088124"/>
      <w:bookmarkEnd w:id="2800"/>
      <w:bookmarkEnd w:id="2801"/>
      <w:bookmarkEnd w:id="2802"/>
      <w:bookmarkEnd w:id="2803"/>
      <w:bookmarkEnd w:id="2804"/>
      <w:bookmarkEnd w:id="2805"/>
      <w:bookmarkEnd w:id="2806"/>
      <w:bookmarkEnd w:id="2807"/>
      <w:r>
        <w:lastRenderedPageBreak/>
        <w:t>8.19.4</w:t>
      </w:r>
      <w:r>
        <w:tab/>
      </w:r>
      <w:r w:rsidR="007F083D">
        <w:t>Location Information for NG-RAN and Satellite NG-RAN</w:t>
      </w:r>
      <w:bookmarkEnd w:id="2817"/>
    </w:p>
    <w:p w14:paraId="1678E1EC" w14:textId="77777777" w:rsidR="007F083D" w:rsidRDefault="007F083D" w:rsidP="007F0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F083D" w14:paraId="43A0A33F"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7FC884" w14:textId="77777777" w:rsidR="007F083D" w:rsidRDefault="007F083D" w:rsidP="00FE5B20">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F3C491E" w14:textId="77777777" w:rsidR="007F083D" w:rsidRDefault="007F083D" w:rsidP="00FE5B20">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26CDE395" w14:textId="77777777" w:rsidR="007F083D" w:rsidRDefault="007F083D" w:rsidP="00FE5B20">
            <w:pPr>
              <w:pStyle w:val="TAH"/>
            </w:pPr>
            <w:r>
              <w:t>Length (bytes)</w:t>
            </w:r>
          </w:p>
        </w:tc>
      </w:tr>
      <w:tr w:rsidR="007F083D" w14:paraId="3B676BAE"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4A372BE" w14:textId="77777777" w:rsidR="007F083D" w:rsidRDefault="007F083D" w:rsidP="00FE5B20">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D75A81C" w14:textId="77777777" w:rsidR="007F083D" w:rsidRDefault="007F083D" w:rsidP="00FE5B20">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5BEFFC7" w14:textId="77777777" w:rsidR="007F083D" w:rsidRDefault="007F083D" w:rsidP="00FE5B20">
            <w:pPr>
              <w:pStyle w:val="TAC"/>
            </w:pPr>
            <w:r>
              <w:t>1</w:t>
            </w:r>
          </w:p>
        </w:tc>
      </w:tr>
      <w:tr w:rsidR="007F083D" w14:paraId="33231F0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99ACBC1" w14:textId="77777777" w:rsidR="007F083D" w:rsidRDefault="007F083D" w:rsidP="00FE5B20">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28760EA" w14:textId="77777777" w:rsidR="007F083D" w:rsidRDefault="007F083D" w:rsidP="00FE5B20">
            <w:pPr>
              <w:pStyle w:val="TAL"/>
            </w:pPr>
            <w:r>
              <w:t>Length  (see Note 1,2)</w:t>
            </w:r>
          </w:p>
        </w:tc>
        <w:tc>
          <w:tcPr>
            <w:tcW w:w="1417" w:type="dxa"/>
            <w:tcBorders>
              <w:top w:val="single" w:sz="6" w:space="0" w:color="auto"/>
              <w:left w:val="single" w:sz="6" w:space="0" w:color="auto"/>
              <w:bottom w:val="single" w:sz="6" w:space="0" w:color="auto"/>
              <w:right w:val="single" w:sz="6" w:space="0" w:color="auto"/>
            </w:tcBorders>
            <w:hideMark/>
          </w:tcPr>
          <w:p w14:paraId="6E9DB484" w14:textId="77777777" w:rsidR="007F083D" w:rsidRDefault="007F083D" w:rsidP="00FE5B20">
            <w:pPr>
              <w:pStyle w:val="TAC"/>
            </w:pPr>
            <w:r>
              <w:t>1</w:t>
            </w:r>
          </w:p>
        </w:tc>
      </w:tr>
      <w:tr w:rsidR="007F083D" w14:paraId="57DC39C7"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656AC2D5" w14:textId="77777777" w:rsidR="007F083D" w:rsidRDefault="007F083D" w:rsidP="00FE5B20">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4BC15D6A" w14:textId="77777777" w:rsidR="007F083D" w:rsidRDefault="007F083D" w:rsidP="00FE5B20">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42984E5" w14:textId="77777777" w:rsidR="007F083D" w:rsidRDefault="007F083D" w:rsidP="00FE5B20">
            <w:pPr>
              <w:pStyle w:val="TAC"/>
            </w:pPr>
            <w:r>
              <w:t>3</w:t>
            </w:r>
          </w:p>
        </w:tc>
      </w:tr>
      <w:tr w:rsidR="007F083D" w14:paraId="4ED23309"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A17969" w14:textId="77777777" w:rsidR="007F083D" w:rsidRDefault="007F083D" w:rsidP="00FE5B20">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6BBB7D1F" w14:textId="77777777" w:rsidR="007F083D" w:rsidRDefault="007F083D" w:rsidP="00FE5B20">
            <w:pPr>
              <w:pStyle w:val="TAL"/>
            </w:pPr>
            <w:r>
              <w:t>Tracking Area Code (TAC) (see Note 1)</w:t>
            </w:r>
          </w:p>
        </w:tc>
        <w:tc>
          <w:tcPr>
            <w:tcW w:w="1417" w:type="dxa"/>
            <w:tcBorders>
              <w:top w:val="single" w:sz="6" w:space="0" w:color="auto"/>
              <w:left w:val="single" w:sz="6" w:space="0" w:color="auto"/>
              <w:bottom w:val="single" w:sz="6" w:space="0" w:color="auto"/>
              <w:right w:val="single" w:sz="6" w:space="0" w:color="auto"/>
            </w:tcBorders>
            <w:hideMark/>
          </w:tcPr>
          <w:p w14:paraId="12BBEF26" w14:textId="77777777" w:rsidR="007F083D" w:rsidRDefault="007F083D" w:rsidP="00FE5B20">
            <w:pPr>
              <w:pStyle w:val="TAC"/>
            </w:pPr>
            <w:r>
              <w:t>3</w:t>
            </w:r>
          </w:p>
        </w:tc>
      </w:tr>
      <w:tr w:rsidR="007F083D" w14:paraId="2BA13586"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70FCBCE1" w14:textId="77777777" w:rsidR="007F083D" w:rsidRDefault="007F083D" w:rsidP="00FE5B20">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2AE6F10F" w14:textId="77777777" w:rsidR="007F083D" w:rsidRDefault="007F083D" w:rsidP="00FE5B20">
            <w:pPr>
              <w:pStyle w:val="TAL"/>
            </w:pPr>
            <w:r>
              <w:t>NG-RAN/Satellite NG-RAN Cell Identifier (NCI) (see Note 1)</w:t>
            </w:r>
          </w:p>
        </w:tc>
        <w:tc>
          <w:tcPr>
            <w:tcW w:w="1417" w:type="dxa"/>
            <w:tcBorders>
              <w:top w:val="single" w:sz="6" w:space="0" w:color="auto"/>
              <w:left w:val="single" w:sz="6" w:space="0" w:color="auto"/>
              <w:bottom w:val="single" w:sz="6" w:space="0" w:color="auto"/>
              <w:right w:val="single" w:sz="6" w:space="0" w:color="auto"/>
            </w:tcBorders>
            <w:hideMark/>
          </w:tcPr>
          <w:p w14:paraId="78BAA6E2" w14:textId="77777777" w:rsidR="007F083D" w:rsidRDefault="007F083D" w:rsidP="00FE5B20">
            <w:pPr>
              <w:pStyle w:val="TAC"/>
            </w:pPr>
            <w:r>
              <w:t>5</w:t>
            </w:r>
          </w:p>
        </w:tc>
      </w:tr>
      <w:tr w:rsidR="007F083D" w14:paraId="4E5CF72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628F0E40" w14:textId="77777777" w:rsidR="007F083D" w:rsidRDefault="007F083D" w:rsidP="00FE5B20">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5228C69" w14:textId="77777777" w:rsidR="007F083D" w:rsidRDefault="007F083D" w:rsidP="00FE5B20">
            <w:pPr>
              <w:pStyle w:val="TAL"/>
            </w:pPr>
            <w:r>
              <w:t xml:space="preserve">NG-RAN Tracking Area Identification (TAI) list Identifier tag </w:t>
            </w:r>
          </w:p>
        </w:tc>
        <w:tc>
          <w:tcPr>
            <w:tcW w:w="1417" w:type="dxa"/>
            <w:tcBorders>
              <w:top w:val="single" w:sz="6" w:space="0" w:color="auto"/>
              <w:left w:val="single" w:sz="6" w:space="0" w:color="auto"/>
              <w:bottom w:val="single" w:sz="6" w:space="0" w:color="auto"/>
              <w:right w:val="single" w:sz="6" w:space="0" w:color="auto"/>
            </w:tcBorders>
          </w:tcPr>
          <w:p w14:paraId="397165D9" w14:textId="77777777" w:rsidR="007F083D" w:rsidRDefault="007F083D" w:rsidP="00FE5B20">
            <w:pPr>
              <w:pStyle w:val="TAC"/>
            </w:pPr>
            <w:r>
              <w:t>1</w:t>
            </w:r>
          </w:p>
        </w:tc>
      </w:tr>
      <w:tr w:rsidR="007F083D" w14:paraId="7FA93474"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5F831572" w14:textId="77777777" w:rsidR="007F083D" w:rsidRDefault="007F083D" w:rsidP="00FE5B20">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42DA94AD" w14:textId="77777777" w:rsidR="007F083D" w:rsidRPr="006F509D" w:rsidRDefault="007F083D" w:rsidP="00FE5B20">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568677A7" w14:textId="77777777" w:rsidR="007F083D" w:rsidRDefault="007F083D" w:rsidP="00FE5B20">
            <w:pPr>
              <w:pStyle w:val="TAC"/>
            </w:pPr>
            <w:r>
              <w:t>1</w:t>
            </w:r>
          </w:p>
        </w:tc>
      </w:tr>
      <w:tr w:rsidR="007F083D" w14:paraId="281D4722"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194E50D6" w14:textId="77777777" w:rsidR="007F083D" w:rsidRPr="003C77E7" w:rsidRDefault="007F083D" w:rsidP="00FE5B20">
            <w:pPr>
              <w:pStyle w:val="TAC"/>
              <w:rPr>
                <w:szCs w:val="18"/>
              </w:rPr>
            </w:pPr>
            <w:r w:rsidRPr="003C77E7">
              <w:rPr>
                <w:szCs w:val="18"/>
              </w:rPr>
              <w:t>1</w:t>
            </w:r>
            <w:r>
              <w:rPr>
                <w:szCs w:val="18"/>
              </w:rPr>
              <w:t>6</w:t>
            </w:r>
          </w:p>
          <w:p w14:paraId="6C7FDD9C" w14:textId="77777777" w:rsidR="007F083D" w:rsidRPr="003C77E7" w:rsidRDefault="007F083D" w:rsidP="00FE5B20">
            <w:pPr>
              <w:pStyle w:val="TAC"/>
              <w:rPr>
                <w:szCs w:val="18"/>
              </w:rPr>
            </w:pPr>
            <w:r w:rsidRPr="003C77E7">
              <w:rPr>
                <w:szCs w:val="18"/>
              </w:rPr>
              <w:t>to</w:t>
            </w:r>
          </w:p>
          <w:p w14:paraId="00658889" w14:textId="77777777" w:rsidR="007F083D" w:rsidRDefault="007F083D" w:rsidP="00FE5B20">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5233A1BF" w14:textId="77777777" w:rsidR="007F083D" w:rsidRDefault="007F083D" w:rsidP="00FE5B20">
            <w:pPr>
              <w:pStyle w:val="TAL"/>
              <w:rPr>
                <w:lang w:val="en-US"/>
              </w:rPr>
            </w:pPr>
            <w:r>
              <w:rPr>
                <w:lang w:val="en-US"/>
              </w:rPr>
              <w:t>Satellite NG-RAN TAI List</w:t>
            </w:r>
          </w:p>
          <w:p w14:paraId="21D0FC26" w14:textId="77777777" w:rsidR="007F083D" w:rsidRDefault="007F083D" w:rsidP="00FE5B20">
            <w:pPr>
              <w:pStyle w:val="TAL"/>
              <w:rPr>
                <w:lang w:val="en-US"/>
              </w:rPr>
            </w:pPr>
          </w:p>
          <w:p w14:paraId="696604E9" w14:textId="77777777" w:rsidR="007F083D" w:rsidRDefault="007F083D" w:rsidP="00FE5B20">
            <w:pPr>
              <w:pStyle w:val="TAL"/>
              <w:rPr>
                <w:lang w:val="en-US"/>
              </w:rPr>
            </w:pPr>
            <w:r>
              <w:rPr>
                <w:lang w:val="en-US"/>
              </w:rPr>
              <w:t>‘N’ denotes Number of elements in TAI List (up to 12).</w:t>
            </w:r>
          </w:p>
          <w:p w14:paraId="09D746F3" w14:textId="77777777" w:rsidR="007F083D" w:rsidRDefault="007F083D" w:rsidP="00FE5B20">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22C985C3" w14:textId="77777777" w:rsidR="007F083D" w:rsidRDefault="007F083D" w:rsidP="00FE5B20">
            <w:pPr>
              <w:pStyle w:val="TAC"/>
            </w:pPr>
            <w:r>
              <w:t>N * 6</w:t>
            </w:r>
          </w:p>
        </w:tc>
      </w:tr>
      <w:tr w:rsidR="007F083D" w14:paraId="43D771E3"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063EAD29" w14:textId="03562239" w:rsidR="007F083D" w:rsidRDefault="007F083D" w:rsidP="00FE5B20">
            <w:pPr>
              <w:pStyle w:val="TAC"/>
              <w:rPr>
                <w:szCs w:val="18"/>
              </w:rPr>
            </w:pPr>
            <w:r w:rsidRPr="00AF1A6E">
              <w:rPr>
                <w:szCs w:val="18"/>
              </w:rPr>
              <w:t>15+(N*6)</w:t>
            </w:r>
            <w:r>
              <w:rPr>
                <w:szCs w:val="18"/>
              </w:rPr>
              <w:t xml:space="preserve"> + 1 to</w:t>
            </w:r>
          </w:p>
          <w:p w14:paraId="2D85AE26" w14:textId="77777777" w:rsidR="007F083D" w:rsidRPr="003C77E7" w:rsidRDefault="007F083D" w:rsidP="00FE5B20">
            <w:pPr>
              <w:pStyle w:val="TAC"/>
              <w:rPr>
                <w:szCs w:val="18"/>
              </w:rPr>
            </w:pPr>
            <w:r w:rsidRPr="00AF1A6E">
              <w:rPr>
                <w:szCs w:val="18"/>
              </w:rPr>
              <w:t>15+(N*6)</w:t>
            </w:r>
            <w:r>
              <w:rPr>
                <w:szCs w:val="18"/>
              </w:rPr>
              <w:t xml:space="preserve"> + X</w:t>
            </w:r>
          </w:p>
        </w:tc>
        <w:tc>
          <w:tcPr>
            <w:tcW w:w="4961" w:type="dxa"/>
            <w:tcBorders>
              <w:top w:val="single" w:sz="6" w:space="0" w:color="auto"/>
              <w:left w:val="single" w:sz="6" w:space="0" w:color="auto"/>
              <w:bottom w:val="single" w:sz="6" w:space="0" w:color="auto"/>
              <w:right w:val="single" w:sz="6" w:space="0" w:color="auto"/>
            </w:tcBorders>
          </w:tcPr>
          <w:p w14:paraId="7C76C0BE" w14:textId="77777777" w:rsidR="007F083D" w:rsidRDefault="007F083D" w:rsidP="00FE5B20">
            <w:pPr>
              <w:pStyle w:val="TAL"/>
              <w:rPr>
                <w:lang w:val="en-US"/>
              </w:rPr>
            </w:pPr>
            <w:r>
              <w:t xml:space="preserve">Extended information </w:t>
            </w:r>
            <w:r w:rsidRPr="00AF1A6E">
              <w:t>(see Note</w:t>
            </w:r>
            <w:r>
              <w:t xml:space="preserve"> 2</w:t>
            </w:r>
            <w:r w:rsidRPr="00AF1A6E">
              <w:t>)</w:t>
            </w:r>
          </w:p>
        </w:tc>
        <w:tc>
          <w:tcPr>
            <w:tcW w:w="1417" w:type="dxa"/>
            <w:tcBorders>
              <w:top w:val="single" w:sz="6" w:space="0" w:color="auto"/>
              <w:left w:val="single" w:sz="6" w:space="0" w:color="auto"/>
              <w:bottom w:val="single" w:sz="6" w:space="0" w:color="auto"/>
              <w:right w:val="single" w:sz="6" w:space="0" w:color="auto"/>
            </w:tcBorders>
          </w:tcPr>
          <w:p w14:paraId="72CD2A2A" w14:textId="77777777" w:rsidR="007F083D" w:rsidRDefault="007F083D" w:rsidP="00FE5B20">
            <w:pPr>
              <w:pStyle w:val="TAC"/>
            </w:pPr>
            <w:r>
              <w:t>X</w:t>
            </w:r>
          </w:p>
        </w:tc>
      </w:tr>
      <w:tr w:rsidR="007F083D" w14:paraId="60BC4E2D" w14:textId="77777777" w:rsidTr="00FE5B20">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B38E935" w14:textId="77777777" w:rsidR="007F083D" w:rsidRDefault="007F083D" w:rsidP="00FE5B20">
            <w:pPr>
              <w:pStyle w:val="TAN"/>
              <w:rPr>
                <w:noProof/>
              </w:rPr>
            </w:pPr>
            <w:r>
              <w:t>NOTE 1:</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115764A2" w14:textId="77777777" w:rsidR="007F083D" w:rsidRDefault="007F083D" w:rsidP="00FE5B20">
            <w:pPr>
              <w:pStyle w:val="TAN"/>
              <w:rPr>
                <w:noProof/>
              </w:rPr>
            </w:pPr>
            <w:r w:rsidRPr="00AF1A6E">
              <w:t>NOTE</w:t>
            </w:r>
            <w:r>
              <w:t xml:space="preserve"> 2</w:t>
            </w:r>
            <w:r w:rsidRPr="00AF1A6E">
              <w:t>:</w:t>
            </w:r>
            <w:r w:rsidRPr="00AF1A6E">
              <w:tab/>
            </w:r>
            <w:r>
              <w:t>The Extended information</w:t>
            </w:r>
            <w:r w:rsidRPr="00AF1A6E">
              <w:t xml:space="preserve"> </w:t>
            </w:r>
            <w:r>
              <w:t>shall only be present for Provide Local Information (location information), Location status event when UE is providing information about the PNI-NPN, SNPN or RedCap cell. Accordingly, the length field shall be set.</w:t>
            </w:r>
          </w:p>
        </w:tc>
      </w:tr>
    </w:tbl>
    <w:p w14:paraId="330FFE72" w14:textId="77777777" w:rsidR="007F083D" w:rsidRDefault="007F083D" w:rsidP="007F083D"/>
    <w:p w14:paraId="07A13D0D" w14:textId="77777777" w:rsidR="007F083D" w:rsidRDefault="007F083D" w:rsidP="007F083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14:paraId="6D6F2C73"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AFC2D6" w14:textId="77777777" w:rsidR="007F083D" w:rsidRDefault="007F083D" w:rsidP="00FE5B2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4D25E8A" w14:textId="77777777" w:rsidR="007F083D" w:rsidRDefault="007F083D" w:rsidP="00FE5B2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3581A2F5" w14:textId="77777777" w:rsidR="007F083D" w:rsidRDefault="007F083D" w:rsidP="00FE5B2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9556E24" w14:textId="77777777" w:rsidR="007F083D" w:rsidRDefault="007F083D" w:rsidP="00FE5B20">
            <w:pPr>
              <w:pStyle w:val="TF"/>
              <w:keepLines w:val="0"/>
              <w:spacing w:after="0"/>
              <w:rPr>
                <w:lang w:val="en-US"/>
              </w:rPr>
            </w:pPr>
            <w:r>
              <w:rPr>
                <w:lang w:val="en-US"/>
              </w:rPr>
              <w:t>Length (bytes)</w:t>
            </w:r>
          </w:p>
        </w:tc>
      </w:tr>
      <w:tr w:rsidR="007F083D" w14:paraId="090F4E5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D091BA8" w14:textId="77777777" w:rsidR="007F083D" w:rsidRDefault="007F083D" w:rsidP="00FE5B20">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4176DAD1"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7B55527"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29068BF" w14:textId="77777777" w:rsidR="007F083D" w:rsidRDefault="007F083D" w:rsidP="00FE5B20">
            <w:pPr>
              <w:pStyle w:val="TAC"/>
              <w:rPr>
                <w:lang w:val="en-US"/>
              </w:rPr>
            </w:pPr>
            <w:r>
              <w:rPr>
                <w:lang w:val="en-US"/>
              </w:rPr>
              <w:t>3</w:t>
            </w:r>
          </w:p>
        </w:tc>
      </w:tr>
      <w:tr w:rsidR="007F083D" w14:paraId="01B5AC5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2B3D291D" w14:textId="77777777" w:rsidR="007F083D" w:rsidRDefault="007F083D" w:rsidP="00FE5B20">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645EF847"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A67A538"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653A1E9F" w14:textId="77777777" w:rsidR="007F083D" w:rsidRDefault="007F083D" w:rsidP="00FE5B20">
            <w:pPr>
              <w:pStyle w:val="TAC"/>
              <w:rPr>
                <w:lang w:val="en-US"/>
              </w:rPr>
            </w:pPr>
            <w:r>
              <w:rPr>
                <w:lang w:val="en-US"/>
              </w:rPr>
              <w:t>3</w:t>
            </w:r>
          </w:p>
        </w:tc>
      </w:tr>
    </w:tbl>
    <w:p w14:paraId="31A0E1F1" w14:textId="77777777" w:rsidR="007F083D" w:rsidRDefault="007F083D" w:rsidP="007F083D"/>
    <w:p w14:paraId="0408A2B7" w14:textId="77777777" w:rsidR="007F083D" w:rsidRDefault="007F083D" w:rsidP="007F083D">
      <w:r>
        <w:t>The Mobile Country Code (MCC), the Mobile Network Code (MNC) is coded as in TS 24.008 [9].</w:t>
      </w:r>
    </w:p>
    <w:p w14:paraId="5A56E786" w14:textId="77777777" w:rsidR="007F083D" w:rsidRDefault="007F083D" w:rsidP="007F083D">
      <w:r>
        <w:t>The Tracking Area Code (TAC) for NG-RAN is coded in 3 bytes as specified in TS 24.501 [70]. The most significant bit of TAC is coded on the most significant bit of byte 6. The least significant bit of TAC is coded on the least significant bit of byte 8.</w:t>
      </w:r>
    </w:p>
    <w:p w14:paraId="52FCDD7D" w14:textId="62993871" w:rsidR="007F083D" w:rsidRDefault="007F083D" w:rsidP="007F083D">
      <w:r>
        <w:t>For Satellite NG-RAN, when multiple TACs are received from the lower layers of the ME,</w:t>
      </w:r>
      <w:r>
        <w:br/>
        <w:t xml:space="preserve">the ME shall derive the Current TAI as specified in </w:t>
      </w:r>
      <w:r w:rsidR="003413FE">
        <w:t>TS 2</w:t>
      </w:r>
      <w:r>
        <w:t>4.501</w:t>
      </w:r>
      <w:r w:rsidR="003413FE">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49C9EE22" w14:textId="2078AF41" w:rsidR="007F083D" w:rsidRDefault="007F083D" w:rsidP="007F083D">
      <w:r>
        <w:t xml:space="preserve">NR Cell Identifier (NCI) Value is coded on 36 bits as referenced in </w:t>
      </w:r>
      <w:r w:rsidR="003413FE">
        <w:t>TS 3</w:t>
      </w:r>
      <w:r>
        <w:t>8.413</w:t>
      </w:r>
      <w:r w:rsidR="003413FE">
        <w:t> [</w:t>
      </w:r>
      <w:r>
        <w:t xml:space="preserve">69] </w:t>
      </w:r>
      <w:r w:rsidR="003413FE">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22CCBEA5" w14:textId="77777777" w:rsidR="00465137" w:rsidRPr="00816C4A" w:rsidRDefault="00465137" w:rsidP="00465137">
      <w:r w:rsidRPr="00AF1A6E">
        <w:t xml:space="preserve">Coding of </w:t>
      </w:r>
      <w:r>
        <w:t>Extended information</w:t>
      </w:r>
      <w:r w:rsidRPr="00AF1A6E">
        <w:t>:</w:t>
      </w:r>
      <w:r>
        <w:t xml:space="preserve"> s</w:t>
      </w:r>
      <w:r w:rsidRPr="00816C4A">
        <w:t>ee clause</w:t>
      </w:r>
      <w:r>
        <w:t> </w:t>
      </w:r>
      <w:r w:rsidRPr="00816C4A">
        <w:t>8.</w:t>
      </w:r>
      <w:r>
        <w:t>155</w:t>
      </w:r>
      <w:r w:rsidRPr="00816C4A">
        <w:t>.</w:t>
      </w:r>
    </w:p>
    <w:p w14:paraId="23BA8567" w14:textId="77777777" w:rsidR="00465137" w:rsidRPr="00AF1A6E" w:rsidRDefault="00465137" w:rsidP="00465137"/>
    <w:p w14:paraId="5A79C513" w14:textId="77777777" w:rsidR="00465137" w:rsidRDefault="00465137" w:rsidP="00465137">
      <w:pPr>
        <w:rPr>
          <w:noProof/>
        </w:rPr>
      </w:pPr>
    </w:p>
    <w:p w14:paraId="0EF88974" w14:textId="7ABB66D5" w:rsidR="00E86E7B" w:rsidRPr="00816C4A" w:rsidRDefault="00E86E7B" w:rsidP="007F083D">
      <w:pPr>
        <w:pStyle w:val="Heading3"/>
        <w:rPr>
          <w:szCs w:val="18"/>
        </w:rPr>
      </w:pPr>
      <w:bookmarkStart w:id="2818" w:name="_Toc193088125"/>
      <w:r w:rsidRPr="00816C4A">
        <w:t>8.19.5</w:t>
      </w:r>
      <w:r w:rsidRPr="00816C4A">
        <w:tab/>
        <w:t xml:space="preserve">Location Information when </w:t>
      </w:r>
      <w:r w:rsidRPr="00816C4A">
        <w:rPr>
          <w:szCs w:val="18"/>
        </w:rPr>
        <w:t>no surrounding macrocell is detected</w:t>
      </w:r>
      <w:bookmarkEnd w:id="2808"/>
      <w:bookmarkEnd w:id="2809"/>
      <w:bookmarkEnd w:id="2810"/>
      <w:bookmarkEnd w:id="2811"/>
      <w:bookmarkEnd w:id="2812"/>
      <w:bookmarkEnd w:id="2813"/>
      <w:bookmarkEnd w:id="2814"/>
      <w:bookmarkEnd w:id="2815"/>
      <w:bookmarkEnd w:id="2818"/>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19" w:name="_Toc3200969"/>
      <w:bookmarkStart w:id="2820" w:name="_Toc20392712"/>
      <w:bookmarkStart w:id="2821" w:name="_Toc27774359"/>
      <w:bookmarkStart w:id="2822" w:name="_Toc36482819"/>
      <w:bookmarkStart w:id="2823" w:name="_Toc36484478"/>
      <w:bookmarkStart w:id="2824" w:name="_Toc44933408"/>
      <w:bookmarkStart w:id="2825" w:name="_Toc50972361"/>
      <w:bookmarkStart w:id="2826" w:name="_Toc57105115"/>
      <w:bookmarkStart w:id="2827" w:name="_Toc193088126"/>
      <w:r w:rsidRPr="00816C4A">
        <w:lastRenderedPageBreak/>
        <w:t>8.20</w:t>
      </w:r>
      <w:r w:rsidRPr="00816C4A">
        <w:tab/>
        <w:t>IMEI</w:t>
      </w:r>
      <w:bookmarkEnd w:id="2819"/>
      <w:bookmarkEnd w:id="2820"/>
      <w:bookmarkEnd w:id="2821"/>
      <w:bookmarkEnd w:id="2822"/>
      <w:bookmarkEnd w:id="2823"/>
      <w:bookmarkEnd w:id="2824"/>
      <w:bookmarkEnd w:id="2825"/>
      <w:bookmarkEnd w:id="2826"/>
      <w:bookmarkEnd w:id="2827"/>
    </w:p>
    <w:p w14:paraId="43DBDF86" w14:textId="3F9A7DB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.20.</w:t>
      </w:r>
    </w:p>
    <w:p w14:paraId="651AFB68" w14:textId="77777777" w:rsidR="00E86E7B" w:rsidRPr="00816C4A" w:rsidRDefault="00E86E7B" w:rsidP="00E86E7B">
      <w:pPr>
        <w:pStyle w:val="Heading2"/>
      </w:pPr>
      <w:bookmarkStart w:id="2828" w:name="_Toc3200970"/>
      <w:bookmarkStart w:id="2829" w:name="_Toc20392713"/>
      <w:bookmarkStart w:id="2830" w:name="_Toc27774360"/>
      <w:bookmarkStart w:id="2831" w:name="_Toc36482820"/>
      <w:bookmarkStart w:id="2832" w:name="_Toc36484479"/>
      <w:bookmarkStart w:id="2833" w:name="_Toc44933409"/>
      <w:bookmarkStart w:id="2834" w:name="_Toc50972362"/>
      <w:bookmarkStart w:id="2835" w:name="_Toc57105116"/>
      <w:bookmarkStart w:id="2836" w:name="_Toc193088127"/>
      <w:r w:rsidRPr="00816C4A">
        <w:t>8.21</w:t>
      </w:r>
      <w:r w:rsidRPr="00816C4A">
        <w:tab/>
        <w:t>Help Request</w:t>
      </w:r>
      <w:bookmarkEnd w:id="2828"/>
      <w:bookmarkEnd w:id="2829"/>
      <w:bookmarkEnd w:id="2830"/>
      <w:bookmarkEnd w:id="2831"/>
      <w:bookmarkEnd w:id="2832"/>
      <w:bookmarkEnd w:id="2833"/>
      <w:bookmarkEnd w:id="2834"/>
      <w:bookmarkEnd w:id="2835"/>
      <w:bookmarkEnd w:id="2836"/>
    </w:p>
    <w:p w14:paraId="572BBBEB" w14:textId="4F5C33B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.21.</w:t>
      </w:r>
    </w:p>
    <w:p w14:paraId="43D4F8DE" w14:textId="77777777" w:rsidR="00E86E7B" w:rsidRPr="00816C4A" w:rsidRDefault="00E86E7B" w:rsidP="00E86E7B">
      <w:pPr>
        <w:pStyle w:val="Heading2"/>
      </w:pPr>
      <w:bookmarkStart w:id="2837" w:name="_Toc3200971"/>
      <w:bookmarkStart w:id="2838" w:name="_Toc20392714"/>
      <w:bookmarkStart w:id="2839" w:name="_Toc27774361"/>
      <w:bookmarkStart w:id="2840" w:name="_Toc36482821"/>
      <w:bookmarkStart w:id="2841" w:name="_Toc36484480"/>
      <w:bookmarkStart w:id="2842" w:name="_Toc44933410"/>
      <w:bookmarkStart w:id="2843" w:name="_Toc50972363"/>
      <w:bookmarkStart w:id="2844" w:name="_Toc57105117"/>
      <w:bookmarkStart w:id="2845" w:name="_Toc193088128"/>
      <w:r w:rsidRPr="00816C4A">
        <w:t>8.22</w:t>
      </w:r>
      <w:r w:rsidRPr="00816C4A">
        <w:tab/>
        <w:t>Network Measurement Results</w:t>
      </w:r>
      <w:bookmarkEnd w:id="2837"/>
      <w:bookmarkEnd w:id="2838"/>
      <w:bookmarkEnd w:id="2839"/>
      <w:bookmarkEnd w:id="2840"/>
      <w:bookmarkEnd w:id="2841"/>
      <w:bookmarkEnd w:id="2842"/>
      <w:bookmarkEnd w:id="2843"/>
      <w:bookmarkEnd w:id="2844"/>
      <w:bookmarkEnd w:id="2845"/>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w:t>
      </w:r>
      <w:r>
        <w:lastRenderedPageBreak/>
        <w:t xml:space="preserve">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512295A2"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3413FE">
        <w:t>TS 3</w:t>
      </w:r>
      <w:r>
        <w:t>6.331</w:t>
      </w:r>
      <w:r w:rsidR="003413FE">
        <w:t> [</w:t>
      </w:r>
      <w:r>
        <w:t xml:space="preserve">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46" w:name="OLE_LINK2"/>
      <w:r>
        <w:rPr>
          <w:rFonts w:eastAsia="SimSun" w:hint="eastAsia"/>
          <w:lang w:val="en-US" w:eastAsia="zh-CN"/>
        </w:rPr>
        <w:t>8</w:t>
      </w:r>
      <w:r>
        <w:t xml:space="preserve"> strongest</w:t>
      </w:r>
      <w:bookmarkEnd w:id="2846"/>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lastRenderedPageBreak/>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5F64E814"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3413FE">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47" w:name="OLE_LINK1"/>
      <w:r>
        <w:rPr>
          <w:rFonts w:hint="eastAsia"/>
          <w:lang w:val="en-US" w:eastAsia="zh-CN"/>
        </w:rPr>
        <w:t>E-</w:t>
      </w:r>
      <w:r>
        <w:t>UTRAN</w:t>
      </w:r>
      <w:bookmarkEnd w:id="2847"/>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40FCD4BA"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 xml:space="preserve">nter-frequency measurements or as the ARFCN-ValueUTRA for inter-RAT (UTRAN) measurements as defined in </w:t>
      </w:r>
      <w:r w:rsidR="003413FE" w:rsidRPr="00816C4A">
        <w:t>TS</w:t>
      </w:r>
      <w:r w:rsidR="003413FE">
        <w:t> </w:t>
      </w:r>
      <w:r w:rsidR="003413FE" w:rsidRPr="00816C4A">
        <w:t>3</w:t>
      </w:r>
      <w:r>
        <w:t>8</w:t>
      </w:r>
      <w:r w:rsidRPr="00816C4A">
        <w:t>.331</w:t>
      </w:r>
      <w:r w:rsidR="003413FE">
        <w:t> </w:t>
      </w:r>
      <w:r w:rsidR="003413FE" w:rsidRPr="00816C4A">
        <w:t>[</w:t>
      </w:r>
      <w:r w:rsidRPr="00816C4A">
        <w:t xml:space="preserve">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48" w:name="_Toc3200972"/>
      <w:bookmarkStart w:id="2849" w:name="_Toc20392715"/>
      <w:bookmarkStart w:id="2850" w:name="_Toc27774362"/>
      <w:bookmarkStart w:id="2851" w:name="_Toc36482822"/>
      <w:bookmarkStart w:id="2852" w:name="_Toc36484481"/>
      <w:bookmarkStart w:id="2853" w:name="_Toc44933411"/>
      <w:bookmarkStart w:id="2854" w:name="_Toc50972364"/>
      <w:bookmarkStart w:id="2855" w:name="_Toc57105118"/>
      <w:bookmarkStart w:id="2856" w:name="_Toc193088129"/>
      <w:r w:rsidRPr="00816C4A">
        <w:t>8.23</w:t>
      </w:r>
      <w:r w:rsidRPr="00816C4A">
        <w:tab/>
        <w:t>Default Text</w:t>
      </w:r>
      <w:bookmarkEnd w:id="2848"/>
      <w:bookmarkEnd w:id="2849"/>
      <w:bookmarkEnd w:id="2850"/>
      <w:bookmarkEnd w:id="2851"/>
      <w:bookmarkEnd w:id="2852"/>
      <w:bookmarkEnd w:id="2853"/>
      <w:bookmarkEnd w:id="2854"/>
      <w:bookmarkEnd w:id="2855"/>
      <w:bookmarkEnd w:id="2856"/>
    </w:p>
    <w:p w14:paraId="6CBD257C" w14:textId="34FEEC3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.23.</w:t>
      </w:r>
    </w:p>
    <w:p w14:paraId="2F53EE93" w14:textId="77777777" w:rsidR="00E86E7B" w:rsidRPr="00816C4A" w:rsidRDefault="00E86E7B" w:rsidP="00E86E7B">
      <w:pPr>
        <w:pStyle w:val="Heading2"/>
      </w:pPr>
      <w:bookmarkStart w:id="2857" w:name="_Toc3200973"/>
      <w:bookmarkStart w:id="2858" w:name="_Toc20392716"/>
      <w:bookmarkStart w:id="2859" w:name="_Toc27774363"/>
      <w:bookmarkStart w:id="2860" w:name="_Toc36482823"/>
      <w:bookmarkStart w:id="2861" w:name="_Toc36484482"/>
      <w:bookmarkStart w:id="2862" w:name="_Toc44933412"/>
      <w:bookmarkStart w:id="2863" w:name="_Toc50972365"/>
      <w:bookmarkStart w:id="2864" w:name="_Toc57105119"/>
      <w:bookmarkStart w:id="2865" w:name="_Toc193088130"/>
      <w:r w:rsidRPr="00816C4A">
        <w:t>8.24</w:t>
      </w:r>
      <w:r w:rsidRPr="00816C4A">
        <w:tab/>
        <w:t>Items Next Action Indicator</w:t>
      </w:r>
      <w:bookmarkEnd w:id="2857"/>
      <w:bookmarkEnd w:id="2858"/>
      <w:bookmarkEnd w:id="2859"/>
      <w:bookmarkEnd w:id="2860"/>
      <w:bookmarkEnd w:id="2861"/>
      <w:bookmarkEnd w:id="2862"/>
      <w:bookmarkEnd w:id="2863"/>
      <w:bookmarkEnd w:id="2864"/>
      <w:bookmarkEnd w:id="2865"/>
    </w:p>
    <w:p w14:paraId="41F43FDD" w14:textId="5D6F4F9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.24.</w:t>
      </w:r>
    </w:p>
    <w:p w14:paraId="5242DF8B" w14:textId="77777777" w:rsidR="00E86E7B" w:rsidRPr="00816C4A" w:rsidRDefault="00E86E7B" w:rsidP="00E86E7B">
      <w:pPr>
        <w:pStyle w:val="Heading2"/>
      </w:pPr>
      <w:bookmarkStart w:id="2866" w:name="_Toc3200974"/>
      <w:bookmarkStart w:id="2867" w:name="_Toc20392717"/>
      <w:bookmarkStart w:id="2868" w:name="_Toc27774364"/>
      <w:bookmarkStart w:id="2869" w:name="_Toc36482824"/>
      <w:bookmarkStart w:id="2870" w:name="_Toc36484483"/>
      <w:bookmarkStart w:id="2871" w:name="_Toc44933413"/>
      <w:bookmarkStart w:id="2872" w:name="_Toc50972366"/>
      <w:bookmarkStart w:id="2873" w:name="_Toc57105120"/>
      <w:bookmarkStart w:id="2874" w:name="_Toc193088131"/>
      <w:r w:rsidRPr="00816C4A">
        <w:lastRenderedPageBreak/>
        <w:t>8.25</w:t>
      </w:r>
      <w:r w:rsidRPr="00816C4A">
        <w:tab/>
        <w:t>Event list</w:t>
      </w:r>
      <w:bookmarkEnd w:id="2866"/>
      <w:bookmarkEnd w:id="2867"/>
      <w:bookmarkEnd w:id="2868"/>
      <w:bookmarkEnd w:id="2869"/>
      <w:bookmarkEnd w:id="2870"/>
      <w:bookmarkEnd w:id="2871"/>
      <w:bookmarkEnd w:id="2872"/>
      <w:bookmarkEnd w:id="2873"/>
      <w:bookmarkEnd w:id="2874"/>
    </w:p>
    <w:p w14:paraId="6A86C4AA" w14:textId="79CE4271" w:rsidR="00E86E7B" w:rsidRPr="00816C4A" w:rsidRDefault="00E86E7B" w:rsidP="00E86E7B">
      <w:r w:rsidRPr="00816C4A">
        <w:t xml:space="preserve">For the event list byte coding, the following value are defined in addition to those in ETSI TS 102 223 [32] </w:t>
      </w:r>
      <w:r w:rsidR="003413FE" w:rsidRPr="00816C4A">
        <w:t>clause</w:t>
      </w:r>
      <w:r w:rsidR="003413FE">
        <w:t> </w:t>
      </w:r>
      <w:r w:rsidR="003413FE"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75" w:name="_Toc3200975"/>
      <w:bookmarkStart w:id="2876" w:name="_Toc20392718"/>
      <w:bookmarkStart w:id="2877" w:name="_Toc27774365"/>
      <w:bookmarkStart w:id="2878" w:name="_Toc36482825"/>
      <w:bookmarkStart w:id="2879" w:name="_Toc36484484"/>
      <w:bookmarkStart w:id="2880" w:name="_Toc44933414"/>
      <w:bookmarkStart w:id="2881" w:name="_Toc50972367"/>
      <w:bookmarkStart w:id="2882" w:name="_Toc57105121"/>
      <w:bookmarkStart w:id="2883" w:name="_Toc193088132"/>
      <w:r w:rsidRPr="00816C4A">
        <w:t>8.26</w:t>
      </w:r>
      <w:r w:rsidRPr="00816C4A">
        <w:tab/>
        <w:t>Cause</w:t>
      </w:r>
      <w:bookmarkEnd w:id="2875"/>
      <w:bookmarkEnd w:id="2876"/>
      <w:bookmarkEnd w:id="2877"/>
      <w:bookmarkEnd w:id="2878"/>
      <w:bookmarkEnd w:id="2879"/>
      <w:bookmarkEnd w:id="2880"/>
      <w:bookmarkEnd w:id="2881"/>
      <w:bookmarkEnd w:id="2882"/>
      <w:bookmarkEnd w:id="2883"/>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84" w:name="_Toc3200976"/>
      <w:bookmarkStart w:id="2885" w:name="_Toc20392719"/>
      <w:bookmarkStart w:id="2886" w:name="_Toc27774366"/>
      <w:bookmarkStart w:id="2887" w:name="_Toc36482826"/>
      <w:bookmarkStart w:id="2888" w:name="_Toc36484485"/>
      <w:bookmarkStart w:id="2889" w:name="_Toc44933415"/>
      <w:bookmarkStart w:id="2890" w:name="_Toc50972368"/>
      <w:bookmarkStart w:id="2891" w:name="_Toc57105122"/>
      <w:bookmarkStart w:id="2892" w:name="_Toc193088133"/>
      <w:r w:rsidRPr="00816C4A">
        <w:t>8.27</w:t>
      </w:r>
      <w:r w:rsidRPr="00816C4A">
        <w:tab/>
        <w:t>Location status</w:t>
      </w:r>
      <w:bookmarkEnd w:id="2884"/>
      <w:bookmarkEnd w:id="2885"/>
      <w:bookmarkEnd w:id="2886"/>
      <w:bookmarkEnd w:id="2887"/>
      <w:bookmarkEnd w:id="2888"/>
      <w:bookmarkEnd w:id="2889"/>
      <w:bookmarkEnd w:id="2890"/>
      <w:bookmarkEnd w:id="2891"/>
      <w:bookmarkEnd w:id="2892"/>
    </w:p>
    <w:p w14:paraId="118F7F3F" w14:textId="532C347D" w:rsidR="004F6A18" w:rsidRPr="00816C4A" w:rsidRDefault="004F6A18" w:rsidP="004F6A18">
      <w:bookmarkStart w:id="2893" w:name="_Toc3200977"/>
      <w:bookmarkStart w:id="2894" w:name="_Toc20392720"/>
      <w:bookmarkStart w:id="2895" w:name="_Toc27774367"/>
      <w:bookmarkStart w:id="2896" w:name="_Toc36482827"/>
      <w:bookmarkStart w:id="2897" w:name="_Toc36484486"/>
      <w:bookmarkStart w:id="2898" w:name="_Toc44933416"/>
      <w:bookmarkStart w:id="2899" w:name="_Toc50972369"/>
      <w:bookmarkStart w:id="2900" w:name="_Toc57105123"/>
      <w:r w:rsidRPr="00816C4A">
        <w:t xml:space="preserve">See ETSI TS 102 223 [32] </w:t>
      </w:r>
      <w:r w:rsidR="003413FE" w:rsidRPr="00816C4A">
        <w:t>clause</w:t>
      </w:r>
      <w:r w:rsidR="003413FE">
        <w:t> </w:t>
      </w:r>
      <w:r w:rsidR="003413FE" w:rsidRPr="00816C4A">
        <w:t>8</w:t>
      </w:r>
      <w:r w:rsidRPr="00816C4A">
        <w:t>.27.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901" w:name="_Toc193088134"/>
      <w:r w:rsidRPr="00816C4A">
        <w:t>8.28</w:t>
      </w:r>
      <w:r w:rsidRPr="00816C4A">
        <w:tab/>
        <w:t>Transaction identifier</w:t>
      </w:r>
      <w:bookmarkEnd w:id="2893"/>
      <w:bookmarkEnd w:id="2894"/>
      <w:bookmarkEnd w:id="2895"/>
      <w:bookmarkEnd w:id="2896"/>
      <w:bookmarkEnd w:id="2897"/>
      <w:bookmarkEnd w:id="2898"/>
      <w:bookmarkEnd w:id="2899"/>
      <w:bookmarkEnd w:id="2900"/>
      <w:bookmarkEnd w:id="2901"/>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lastRenderedPageBreak/>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902" w:name="_Toc3200978"/>
      <w:bookmarkStart w:id="2903" w:name="_Toc20392721"/>
      <w:bookmarkStart w:id="2904" w:name="_Toc27774368"/>
      <w:bookmarkStart w:id="2905" w:name="_Toc36482828"/>
      <w:bookmarkStart w:id="2906" w:name="_Toc36484487"/>
      <w:bookmarkStart w:id="2907" w:name="_Toc44933417"/>
      <w:bookmarkStart w:id="2908" w:name="_Toc50972370"/>
      <w:bookmarkStart w:id="2909" w:name="_Toc57105124"/>
      <w:bookmarkStart w:id="2910" w:name="_Toc193088135"/>
      <w:r w:rsidRPr="00816C4A">
        <w:t>8.29</w:t>
      </w:r>
      <w:r w:rsidRPr="00816C4A">
        <w:tab/>
        <w:t>BCCH channel list</w:t>
      </w:r>
      <w:bookmarkEnd w:id="2902"/>
      <w:bookmarkEnd w:id="2903"/>
      <w:bookmarkEnd w:id="2904"/>
      <w:bookmarkEnd w:id="2905"/>
      <w:bookmarkEnd w:id="2906"/>
      <w:bookmarkEnd w:id="2907"/>
      <w:bookmarkEnd w:id="2908"/>
      <w:bookmarkEnd w:id="2909"/>
      <w:bookmarkEnd w:id="2910"/>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 xml:space="preserve">rmation elements (see TS 44.018 [27]). The length of the BCCH channel list </w:t>
      </w:r>
      <w:r w:rsidRPr="00816C4A">
        <w:lastRenderedPageBreak/>
        <w:t>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11" w:name="_Toc3200979"/>
      <w:bookmarkStart w:id="2912" w:name="_Toc20392722"/>
      <w:bookmarkStart w:id="2913" w:name="_Toc27774369"/>
      <w:bookmarkStart w:id="2914" w:name="_Toc36482829"/>
      <w:bookmarkStart w:id="2915" w:name="_Toc36484488"/>
      <w:bookmarkStart w:id="2916" w:name="_Toc44933418"/>
      <w:bookmarkStart w:id="2917" w:name="_Toc50972371"/>
      <w:bookmarkStart w:id="2918" w:name="_Toc57105125"/>
      <w:bookmarkStart w:id="2919" w:name="_Toc193088136"/>
      <w:r w:rsidRPr="00816C4A">
        <w:t>8.30</w:t>
      </w:r>
      <w:r w:rsidRPr="00816C4A">
        <w:tab/>
        <w:t>Call control requested action</w:t>
      </w:r>
      <w:bookmarkEnd w:id="2911"/>
      <w:bookmarkEnd w:id="2912"/>
      <w:bookmarkEnd w:id="2913"/>
      <w:bookmarkEnd w:id="2914"/>
      <w:bookmarkEnd w:id="2915"/>
      <w:bookmarkEnd w:id="2916"/>
      <w:bookmarkEnd w:id="2917"/>
      <w:bookmarkEnd w:id="2918"/>
      <w:bookmarkEnd w:id="2919"/>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0AAF8F75" w:rsidR="00E86E7B" w:rsidRPr="00816C4A" w:rsidRDefault="00E86E7B" w:rsidP="00E86E7B">
      <w:pPr>
        <w:pStyle w:val="B2"/>
      </w:pPr>
      <w:r w:rsidRPr="00816C4A">
        <w:t>-</w:t>
      </w:r>
      <w:r w:rsidRPr="00816C4A">
        <w:tab/>
        <w:t xml:space="preserve">As described in </w:t>
      </w:r>
      <w:r w:rsidR="003413FE" w:rsidRPr="00816C4A">
        <w:t>clause</w:t>
      </w:r>
      <w:r w:rsidR="003413FE">
        <w:t> </w:t>
      </w:r>
      <w:r w:rsidR="003413FE"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20" w:name="_Toc3200980"/>
      <w:bookmarkStart w:id="2921" w:name="_Toc20392723"/>
      <w:bookmarkStart w:id="2922" w:name="_Toc27774370"/>
      <w:bookmarkStart w:id="2923" w:name="_Toc36482830"/>
      <w:bookmarkStart w:id="2924" w:name="_Toc36484489"/>
      <w:bookmarkStart w:id="2925" w:name="_Toc44933419"/>
      <w:bookmarkStart w:id="2926" w:name="_Toc50972372"/>
      <w:bookmarkStart w:id="2927" w:name="_Toc57105126"/>
      <w:bookmarkStart w:id="2928" w:name="_Toc193088137"/>
      <w:r w:rsidRPr="00816C4A">
        <w:t>8.31</w:t>
      </w:r>
      <w:r w:rsidRPr="00816C4A">
        <w:tab/>
        <w:t>Icon Identifier</w:t>
      </w:r>
      <w:bookmarkEnd w:id="2920"/>
      <w:bookmarkEnd w:id="2921"/>
      <w:bookmarkEnd w:id="2922"/>
      <w:bookmarkEnd w:id="2923"/>
      <w:bookmarkEnd w:id="2924"/>
      <w:bookmarkEnd w:id="2925"/>
      <w:bookmarkEnd w:id="2926"/>
      <w:bookmarkEnd w:id="2927"/>
      <w:bookmarkEnd w:id="2928"/>
    </w:p>
    <w:p w14:paraId="7F633ED2" w14:textId="1B4E5B2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.31.</w:t>
      </w:r>
    </w:p>
    <w:p w14:paraId="1D6E041D" w14:textId="77777777" w:rsidR="00E86E7B" w:rsidRPr="00816C4A" w:rsidRDefault="00E86E7B" w:rsidP="00E86E7B">
      <w:pPr>
        <w:pStyle w:val="Heading2"/>
      </w:pPr>
      <w:bookmarkStart w:id="2929" w:name="_Toc3200981"/>
      <w:bookmarkStart w:id="2930" w:name="_Toc20392724"/>
      <w:bookmarkStart w:id="2931" w:name="_Toc27774371"/>
      <w:bookmarkStart w:id="2932" w:name="_Toc36482831"/>
      <w:bookmarkStart w:id="2933" w:name="_Toc36484490"/>
      <w:bookmarkStart w:id="2934" w:name="_Toc44933420"/>
      <w:bookmarkStart w:id="2935" w:name="_Toc50972373"/>
      <w:bookmarkStart w:id="2936" w:name="_Toc57105127"/>
      <w:bookmarkStart w:id="2937" w:name="_Toc193088138"/>
      <w:r w:rsidRPr="00816C4A">
        <w:t>8.32</w:t>
      </w:r>
      <w:r w:rsidRPr="00816C4A">
        <w:tab/>
        <w:t>Item Icon Identifier list</w:t>
      </w:r>
      <w:bookmarkEnd w:id="2929"/>
      <w:bookmarkEnd w:id="2930"/>
      <w:bookmarkEnd w:id="2931"/>
      <w:bookmarkEnd w:id="2932"/>
      <w:bookmarkEnd w:id="2933"/>
      <w:bookmarkEnd w:id="2934"/>
      <w:bookmarkEnd w:id="2935"/>
      <w:bookmarkEnd w:id="2936"/>
      <w:bookmarkEnd w:id="2937"/>
    </w:p>
    <w:p w14:paraId="20A08FE6" w14:textId="053E07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.32.</w:t>
      </w:r>
    </w:p>
    <w:p w14:paraId="4ABD2958" w14:textId="77777777" w:rsidR="00E86E7B" w:rsidRPr="00816C4A" w:rsidRDefault="00E86E7B" w:rsidP="00E86E7B">
      <w:pPr>
        <w:pStyle w:val="Heading2"/>
      </w:pPr>
      <w:bookmarkStart w:id="2938" w:name="_Toc3200982"/>
      <w:bookmarkStart w:id="2939" w:name="_Toc20392725"/>
      <w:bookmarkStart w:id="2940" w:name="_Toc27774372"/>
      <w:bookmarkStart w:id="2941" w:name="_Toc36482832"/>
      <w:bookmarkStart w:id="2942" w:name="_Toc36484491"/>
      <w:bookmarkStart w:id="2943" w:name="_Toc44933421"/>
      <w:bookmarkStart w:id="2944" w:name="_Toc50972374"/>
      <w:bookmarkStart w:id="2945" w:name="_Toc57105128"/>
      <w:bookmarkStart w:id="2946" w:name="_Toc193088139"/>
      <w:r w:rsidRPr="00816C4A">
        <w:t>8.33</w:t>
      </w:r>
      <w:r w:rsidRPr="00816C4A">
        <w:tab/>
        <w:t>Card reader status</w:t>
      </w:r>
      <w:bookmarkEnd w:id="2938"/>
      <w:bookmarkEnd w:id="2939"/>
      <w:bookmarkEnd w:id="2940"/>
      <w:bookmarkEnd w:id="2941"/>
      <w:bookmarkEnd w:id="2942"/>
      <w:bookmarkEnd w:id="2943"/>
      <w:bookmarkEnd w:id="2944"/>
      <w:bookmarkEnd w:id="2945"/>
      <w:bookmarkEnd w:id="2946"/>
    </w:p>
    <w:p w14:paraId="55E7F70D" w14:textId="1DF557F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.33.</w:t>
      </w:r>
    </w:p>
    <w:p w14:paraId="3EFD7EA5" w14:textId="77777777" w:rsidR="00E86E7B" w:rsidRPr="00816C4A" w:rsidRDefault="00E86E7B" w:rsidP="00E86E7B">
      <w:pPr>
        <w:pStyle w:val="Heading2"/>
      </w:pPr>
      <w:bookmarkStart w:id="2947" w:name="_Toc3200983"/>
      <w:bookmarkStart w:id="2948" w:name="_Toc20392726"/>
      <w:bookmarkStart w:id="2949" w:name="_Toc27774373"/>
      <w:bookmarkStart w:id="2950" w:name="_Toc36482833"/>
      <w:bookmarkStart w:id="2951" w:name="_Toc36484492"/>
      <w:bookmarkStart w:id="2952" w:name="_Toc44933422"/>
      <w:bookmarkStart w:id="2953" w:name="_Toc50972375"/>
      <w:bookmarkStart w:id="2954" w:name="_Toc57105129"/>
      <w:bookmarkStart w:id="2955" w:name="_Toc193088140"/>
      <w:r w:rsidRPr="00816C4A">
        <w:t>8.34</w:t>
      </w:r>
      <w:r w:rsidRPr="00816C4A">
        <w:tab/>
        <w:t>Card ATR</w:t>
      </w:r>
      <w:bookmarkEnd w:id="2947"/>
      <w:bookmarkEnd w:id="2948"/>
      <w:bookmarkEnd w:id="2949"/>
      <w:bookmarkEnd w:id="2950"/>
      <w:bookmarkEnd w:id="2951"/>
      <w:bookmarkEnd w:id="2952"/>
      <w:bookmarkEnd w:id="2953"/>
      <w:bookmarkEnd w:id="2954"/>
      <w:bookmarkEnd w:id="2955"/>
    </w:p>
    <w:p w14:paraId="1DF06060" w14:textId="258598F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.34.</w:t>
      </w:r>
    </w:p>
    <w:p w14:paraId="29AE13F3" w14:textId="77777777" w:rsidR="00E86E7B" w:rsidRPr="00816C4A" w:rsidRDefault="00E86E7B" w:rsidP="00E86E7B">
      <w:pPr>
        <w:pStyle w:val="Heading2"/>
      </w:pPr>
      <w:bookmarkStart w:id="2956" w:name="_Toc3200984"/>
      <w:bookmarkStart w:id="2957" w:name="_Toc20392727"/>
      <w:bookmarkStart w:id="2958" w:name="_Toc27774374"/>
      <w:bookmarkStart w:id="2959" w:name="_Toc36482834"/>
      <w:bookmarkStart w:id="2960" w:name="_Toc36484493"/>
      <w:bookmarkStart w:id="2961" w:name="_Toc44933423"/>
      <w:bookmarkStart w:id="2962" w:name="_Toc50972376"/>
      <w:bookmarkStart w:id="2963" w:name="_Toc57105130"/>
      <w:bookmarkStart w:id="2964" w:name="_Toc193088141"/>
      <w:r w:rsidRPr="00816C4A">
        <w:lastRenderedPageBreak/>
        <w:t>8.35</w:t>
      </w:r>
      <w:r w:rsidRPr="00816C4A">
        <w:tab/>
        <w:t>C-APDU</w:t>
      </w:r>
      <w:bookmarkEnd w:id="2956"/>
      <w:bookmarkEnd w:id="2957"/>
      <w:bookmarkEnd w:id="2958"/>
      <w:bookmarkEnd w:id="2959"/>
      <w:bookmarkEnd w:id="2960"/>
      <w:bookmarkEnd w:id="2961"/>
      <w:bookmarkEnd w:id="2962"/>
      <w:bookmarkEnd w:id="2963"/>
      <w:bookmarkEnd w:id="2964"/>
    </w:p>
    <w:p w14:paraId="16401949" w14:textId="6E613FF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.35.</w:t>
      </w:r>
    </w:p>
    <w:p w14:paraId="3416CE5A" w14:textId="77777777" w:rsidR="00E86E7B" w:rsidRPr="00816C4A" w:rsidRDefault="00E86E7B" w:rsidP="00E86E7B">
      <w:pPr>
        <w:pStyle w:val="Heading2"/>
      </w:pPr>
      <w:bookmarkStart w:id="2965" w:name="_Toc3200985"/>
      <w:bookmarkStart w:id="2966" w:name="_Toc20392728"/>
      <w:bookmarkStart w:id="2967" w:name="_Toc27774375"/>
      <w:bookmarkStart w:id="2968" w:name="_Toc36482835"/>
      <w:bookmarkStart w:id="2969" w:name="_Toc36484494"/>
      <w:bookmarkStart w:id="2970" w:name="_Toc44933424"/>
      <w:bookmarkStart w:id="2971" w:name="_Toc50972377"/>
      <w:bookmarkStart w:id="2972" w:name="_Toc57105131"/>
      <w:bookmarkStart w:id="2973" w:name="_Toc193088142"/>
      <w:r w:rsidRPr="00816C4A">
        <w:t>8.36</w:t>
      </w:r>
      <w:r w:rsidRPr="00816C4A">
        <w:tab/>
        <w:t>R-APDU</w:t>
      </w:r>
      <w:bookmarkEnd w:id="2965"/>
      <w:bookmarkEnd w:id="2966"/>
      <w:bookmarkEnd w:id="2967"/>
      <w:bookmarkEnd w:id="2968"/>
      <w:bookmarkEnd w:id="2969"/>
      <w:bookmarkEnd w:id="2970"/>
      <w:bookmarkEnd w:id="2971"/>
      <w:bookmarkEnd w:id="2972"/>
      <w:bookmarkEnd w:id="2973"/>
    </w:p>
    <w:p w14:paraId="69F71B73" w14:textId="419DCC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.36.</w:t>
      </w:r>
    </w:p>
    <w:p w14:paraId="47E4F2ED" w14:textId="77777777" w:rsidR="00E86E7B" w:rsidRPr="00816C4A" w:rsidRDefault="00E86E7B" w:rsidP="00E86E7B">
      <w:pPr>
        <w:pStyle w:val="Heading2"/>
      </w:pPr>
      <w:bookmarkStart w:id="2974" w:name="_Toc3200986"/>
      <w:bookmarkStart w:id="2975" w:name="_Toc20392729"/>
      <w:bookmarkStart w:id="2976" w:name="_Toc27774376"/>
      <w:bookmarkStart w:id="2977" w:name="_Toc36482836"/>
      <w:bookmarkStart w:id="2978" w:name="_Toc36484495"/>
      <w:bookmarkStart w:id="2979" w:name="_Toc44933425"/>
      <w:bookmarkStart w:id="2980" w:name="_Toc50972378"/>
      <w:bookmarkStart w:id="2981" w:name="_Toc57105132"/>
      <w:bookmarkStart w:id="2982" w:name="_Toc193088143"/>
      <w:r w:rsidRPr="00816C4A">
        <w:t>8.37</w:t>
      </w:r>
      <w:r w:rsidRPr="00816C4A">
        <w:tab/>
        <w:t>Timer identifier</w:t>
      </w:r>
      <w:bookmarkEnd w:id="2974"/>
      <w:bookmarkEnd w:id="2975"/>
      <w:bookmarkEnd w:id="2976"/>
      <w:bookmarkEnd w:id="2977"/>
      <w:bookmarkEnd w:id="2978"/>
      <w:bookmarkEnd w:id="2979"/>
      <w:bookmarkEnd w:id="2980"/>
      <w:bookmarkEnd w:id="2981"/>
      <w:bookmarkEnd w:id="2982"/>
    </w:p>
    <w:p w14:paraId="35485A5F" w14:textId="50EA36B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3BFB40C" w14:textId="77777777" w:rsidR="00E86E7B" w:rsidRPr="00816C4A" w:rsidRDefault="00E86E7B" w:rsidP="00E86E7B">
      <w:pPr>
        <w:pStyle w:val="Heading2"/>
      </w:pPr>
      <w:bookmarkStart w:id="2983" w:name="_Toc3200987"/>
      <w:bookmarkStart w:id="2984" w:name="_Toc20392730"/>
      <w:bookmarkStart w:id="2985" w:name="_Toc27774377"/>
      <w:bookmarkStart w:id="2986" w:name="_Toc36482837"/>
      <w:bookmarkStart w:id="2987" w:name="_Toc36484496"/>
      <w:bookmarkStart w:id="2988" w:name="_Toc44933426"/>
      <w:bookmarkStart w:id="2989" w:name="_Toc50972379"/>
      <w:bookmarkStart w:id="2990" w:name="_Toc57105133"/>
      <w:bookmarkStart w:id="2991" w:name="_Toc193088144"/>
      <w:r w:rsidRPr="00816C4A">
        <w:t>8.38</w:t>
      </w:r>
      <w:r w:rsidRPr="00816C4A">
        <w:tab/>
        <w:t>Timer value</w:t>
      </w:r>
      <w:bookmarkEnd w:id="2983"/>
      <w:bookmarkEnd w:id="2984"/>
      <w:bookmarkEnd w:id="2985"/>
      <w:bookmarkEnd w:id="2986"/>
      <w:bookmarkEnd w:id="2987"/>
      <w:bookmarkEnd w:id="2988"/>
      <w:bookmarkEnd w:id="2989"/>
      <w:bookmarkEnd w:id="2990"/>
      <w:bookmarkEnd w:id="2991"/>
    </w:p>
    <w:p w14:paraId="5C6AF96A" w14:textId="63F92B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.38.</w:t>
      </w:r>
    </w:p>
    <w:p w14:paraId="0EEF352C" w14:textId="77777777" w:rsidR="00E86E7B" w:rsidRPr="00816C4A" w:rsidRDefault="00E86E7B" w:rsidP="00E86E7B">
      <w:pPr>
        <w:pStyle w:val="Heading2"/>
      </w:pPr>
      <w:bookmarkStart w:id="2992" w:name="_Toc3200988"/>
      <w:bookmarkStart w:id="2993" w:name="_Toc20392731"/>
      <w:bookmarkStart w:id="2994" w:name="_Toc27774378"/>
      <w:bookmarkStart w:id="2995" w:name="_Toc36482838"/>
      <w:bookmarkStart w:id="2996" w:name="_Toc36484497"/>
      <w:bookmarkStart w:id="2997" w:name="_Toc44933427"/>
      <w:bookmarkStart w:id="2998" w:name="_Toc50972380"/>
      <w:bookmarkStart w:id="2999" w:name="_Toc57105134"/>
      <w:bookmarkStart w:id="3000" w:name="_Toc193088145"/>
      <w:r w:rsidRPr="00816C4A">
        <w:t>8.39</w:t>
      </w:r>
      <w:r w:rsidRPr="00816C4A">
        <w:tab/>
        <w:t>Date-Time and Time zone</w:t>
      </w:r>
      <w:bookmarkEnd w:id="2992"/>
      <w:bookmarkEnd w:id="2993"/>
      <w:bookmarkEnd w:id="2994"/>
      <w:bookmarkEnd w:id="2995"/>
      <w:bookmarkEnd w:id="2996"/>
      <w:bookmarkEnd w:id="2997"/>
      <w:bookmarkEnd w:id="2998"/>
      <w:bookmarkEnd w:id="2999"/>
      <w:bookmarkEnd w:id="3000"/>
    </w:p>
    <w:p w14:paraId="09D78E69" w14:textId="2FBD0AE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3001" w:name="_Toc3200989"/>
      <w:bookmarkStart w:id="3002" w:name="_Toc20392732"/>
      <w:bookmarkStart w:id="3003" w:name="_Toc27774379"/>
      <w:bookmarkStart w:id="3004" w:name="_Toc36482839"/>
      <w:bookmarkStart w:id="3005" w:name="_Toc36484498"/>
      <w:bookmarkStart w:id="3006" w:name="_Toc44933428"/>
      <w:bookmarkStart w:id="3007" w:name="_Toc50972381"/>
      <w:bookmarkStart w:id="3008" w:name="_Toc57105135"/>
      <w:bookmarkStart w:id="3009" w:name="_Toc193088146"/>
      <w:r w:rsidRPr="00816C4A">
        <w:t>8.40</w:t>
      </w:r>
      <w:r w:rsidRPr="00816C4A">
        <w:tab/>
        <w:t>AT Command</w:t>
      </w:r>
      <w:bookmarkEnd w:id="3001"/>
      <w:bookmarkEnd w:id="3002"/>
      <w:bookmarkEnd w:id="3003"/>
      <w:bookmarkEnd w:id="3004"/>
      <w:bookmarkEnd w:id="3005"/>
      <w:bookmarkEnd w:id="3006"/>
      <w:bookmarkEnd w:id="3007"/>
      <w:bookmarkEnd w:id="3008"/>
      <w:bookmarkEnd w:id="3009"/>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3010" w:name="_Toc3200990"/>
      <w:bookmarkStart w:id="3011" w:name="_Toc20392733"/>
      <w:bookmarkStart w:id="3012" w:name="_Toc27774380"/>
      <w:bookmarkStart w:id="3013" w:name="_Toc36482840"/>
      <w:bookmarkStart w:id="3014" w:name="_Toc36484499"/>
      <w:bookmarkStart w:id="3015" w:name="_Toc44933429"/>
      <w:bookmarkStart w:id="3016" w:name="_Toc50972382"/>
      <w:bookmarkStart w:id="3017" w:name="_Toc57105136"/>
      <w:bookmarkStart w:id="3018" w:name="_Toc193088147"/>
      <w:r w:rsidRPr="00816C4A">
        <w:t>8.41</w:t>
      </w:r>
      <w:r w:rsidRPr="00816C4A">
        <w:tab/>
        <w:t>AT Response</w:t>
      </w:r>
      <w:bookmarkEnd w:id="3010"/>
      <w:bookmarkEnd w:id="3011"/>
      <w:bookmarkEnd w:id="3012"/>
      <w:bookmarkEnd w:id="3013"/>
      <w:bookmarkEnd w:id="3014"/>
      <w:bookmarkEnd w:id="3015"/>
      <w:bookmarkEnd w:id="3016"/>
      <w:bookmarkEnd w:id="3017"/>
      <w:bookmarkEnd w:id="3018"/>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19" w:name="_Toc3200991"/>
      <w:bookmarkStart w:id="3020" w:name="_Toc20392734"/>
      <w:bookmarkStart w:id="3021" w:name="_Toc27774381"/>
      <w:bookmarkStart w:id="3022" w:name="_Toc36482841"/>
      <w:bookmarkStart w:id="3023" w:name="_Toc36484500"/>
      <w:bookmarkStart w:id="3024" w:name="_Toc44933430"/>
      <w:bookmarkStart w:id="3025" w:name="_Toc50972383"/>
      <w:bookmarkStart w:id="3026" w:name="_Toc57105137"/>
      <w:bookmarkStart w:id="3027" w:name="_Toc193088148"/>
      <w:r w:rsidRPr="00816C4A">
        <w:lastRenderedPageBreak/>
        <w:t>8.42</w:t>
      </w:r>
      <w:r w:rsidRPr="00816C4A">
        <w:tab/>
        <w:t>BC Repeat indicator</w:t>
      </w:r>
      <w:bookmarkEnd w:id="3019"/>
      <w:bookmarkEnd w:id="3020"/>
      <w:bookmarkEnd w:id="3021"/>
      <w:bookmarkEnd w:id="3022"/>
      <w:bookmarkEnd w:id="3023"/>
      <w:bookmarkEnd w:id="3024"/>
      <w:bookmarkEnd w:id="3025"/>
      <w:bookmarkEnd w:id="3026"/>
      <w:bookmarkEnd w:id="3027"/>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28" w:name="_Toc3200992"/>
      <w:bookmarkStart w:id="3029" w:name="_Toc20392735"/>
      <w:bookmarkStart w:id="3030" w:name="_Toc27774382"/>
      <w:bookmarkStart w:id="3031" w:name="_Toc36482842"/>
      <w:bookmarkStart w:id="3032" w:name="_Toc36484501"/>
      <w:bookmarkStart w:id="3033" w:name="_Toc44933431"/>
      <w:bookmarkStart w:id="3034" w:name="_Toc50972384"/>
      <w:bookmarkStart w:id="3035" w:name="_Toc57105138"/>
      <w:bookmarkStart w:id="3036" w:name="_Toc193088149"/>
      <w:r w:rsidRPr="00816C4A">
        <w:t>8.43</w:t>
      </w:r>
      <w:r w:rsidRPr="00816C4A">
        <w:tab/>
        <w:t>Immediate response</w:t>
      </w:r>
      <w:bookmarkEnd w:id="3028"/>
      <w:bookmarkEnd w:id="3029"/>
      <w:bookmarkEnd w:id="3030"/>
      <w:bookmarkEnd w:id="3031"/>
      <w:bookmarkEnd w:id="3032"/>
      <w:bookmarkEnd w:id="3033"/>
      <w:bookmarkEnd w:id="3034"/>
      <w:bookmarkEnd w:id="3035"/>
      <w:bookmarkEnd w:id="3036"/>
    </w:p>
    <w:p w14:paraId="5A36B3F7" w14:textId="242ECF2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.43.</w:t>
      </w:r>
    </w:p>
    <w:p w14:paraId="7FA30409" w14:textId="77777777" w:rsidR="00E86E7B" w:rsidRPr="00816C4A" w:rsidRDefault="00E86E7B" w:rsidP="00E86E7B">
      <w:pPr>
        <w:pStyle w:val="Heading2"/>
      </w:pPr>
      <w:bookmarkStart w:id="3037" w:name="_Toc3200993"/>
      <w:bookmarkStart w:id="3038" w:name="_Toc20392736"/>
      <w:bookmarkStart w:id="3039" w:name="_Toc27774383"/>
      <w:bookmarkStart w:id="3040" w:name="_Toc36482843"/>
      <w:bookmarkStart w:id="3041" w:name="_Toc36484502"/>
      <w:bookmarkStart w:id="3042" w:name="_Toc44933432"/>
      <w:bookmarkStart w:id="3043" w:name="_Toc50972385"/>
      <w:bookmarkStart w:id="3044" w:name="_Toc57105139"/>
      <w:bookmarkStart w:id="3045" w:name="_Toc193088150"/>
      <w:r w:rsidRPr="00816C4A">
        <w:t>8.44</w:t>
      </w:r>
      <w:r w:rsidRPr="00816C4A">
        <w:tab/>
        <w:t>DTMF string</w:t>
      </w:r>
      <w:bookmarkEnd w:id="3037"/>
      <w:bookmarkEnd w:id="3038"/>
      <w:bookmarkEnd w:id="3039"/>
      <w:bookmarkEnd w:id="3040"/>
      <w:bookmarkEnd w:id="3041"/>
      <w:bookmarkEnd w:id="3042"/>
      <w:bookmarkEnd w:id="3043"/>
      <w:bookmarkEnd w:id="3044"/>
      <w:bookmarkEnd w:id="3045"/>
    </w:p>
    <w:p w14:paraId="2BDED065" w14:textId="27121DF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.44.</w:t>
      </w:r>
    </w:p>
    <w:p w14:paraId="1DED87BD" w14:textId="77777777" w:rsidR="00E86E7B" w:rsidRPr="00816C4A" w:rsidRDefault="00E86E7B" w:rsidP="00E86E7B">
      <w:pPr>
        <w:pStyle w:val="Heading2"/>
      </w:pPr>
      <w:bookmarkStart w:id="3046" w:name="_Toc3200994"/>
      <w:bookmarkStart w:id="3047" w:name="_Toc20392737"/>
      <w:bookmarkStart w:id="3048" w:name="_Toc27774384"/>
      <w:bookmarkStart w:id="3049" w:name="_Toc36482844"/>
      <w:bookmarkStart w:id="3050" w:name="_Toc36484503"/>
      <w:bookmarkStart w:id="3051" w:name="_Toc44933433"/>
      <w:bookmarkStart w:id="3052" w:name="_Toc50972386"/>
      <w:bookmarkStart w:id="3053" w:name="_Toc57105140"/>
      <w:bookmarkStart w:id="3054" w:name="_Toc193088151"/>
      <w:r w:rsidRPr="00816C4A">
        <w:t>8.45</w:t>
      </w:r>
      <w:r w:rsidRPr="00816C4A">
        <w:tab/>
        <w:t>Language</w:t>
      </w:r>
      <w:bookmarkEnd w:id="3046"/>
      <w:bookmarkEnd w:id="3047"/>
      <w:bookmarkEnd w:id="3048"/>
      <w:bookmarkEnd w:id="3049"/>
      <w:bookmarkEnd w:id="3050"/>
      <w:bookmarkEnd w:id="3051"/>
      <w:bookmarkEnd w:id="3052"/>
      <w:bookmarkEnd w:id="3053"/>
      <w:bookmarkEnd w:id="3054"/>
    </w:p>
    <w:p w14:paraId="3C7D175B" w14:textId="0FD329A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.45.</w:t>
      </w:r>
    </w:p>
    <w:p w14:paraId="25F5D2A8" w14:textId="77777777" w:rsidR="00E86E7B" w:rsidRPr="00816C4A" w:rsidRDefault="00E86E7B" w:rsidP="00E86E7B">
      <w:pPr>
        <w:pStyle w:val="Heading2"/>
      </w:pPr>
      <w:bookmarkStart w:id="3055" w:name="_Toc3200995"/>
      <w:bookmarkStart w:id="3056" w:name="_Toc20392738"/>
      <w:bookmarkStart w:id="3057" w:name="_Toc27774385"/>
      <w:bookmarkStart w:id="3058" w:name="_Toc36482845"/>
      <w:bookmarkStart w:id="3059" w:name="_Toc36484504"/>
      <w:bookmarkStart w:id="3060" w:name="_Toc44933434"/>
      <w:bookmarkStart w:id="3061" w:name="_Toc50972387"/>
      <w:bookmarkStart w:id="3062" w:name="_Toc57105141"/>
      <w:bookmarkStart w:id="3063" w:name="_Toc193088152"/>
      <w:r w:rsidRPr="00816C4A">
        <w:t>8.46</w:t>
      </w:r>
      <w:r w:rsidRPr="00816C4A">
        <w:tab/>
        <w:t>Timing Advance</w:t>
      </w:r>
      <w:bookmarkEnd w:id="3055"/>
      <w:bookmarkEnd w:id="3056"/>
      <w:bookmarkEnd w:id="3057"/>
      <w:bookmarkEnd w:id="3058"/>
      <w:bookmarkEnd w:id="3059"/>
      <w:bookmarkEnd w:id="3060"/>
      <w:bookmarkEnd w:id="3061"/>
      <w:bookmarkEnd w:id="3062"/>
      <w:bookmarkEnd w:id="3063"/>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64" w:name="_Toc3200996"/>
      <w:bookmarkStart w:id="3065" w:name="_Toc20392739"/>
      <w:bookmarkStart w:id="3066" w:name="_Toc27774386"/>
      <w:bookmarkStart w:id="3067" w:name="_Toc36482846"/>
      <w:bookmarkStart w:id="3068" w:name="_Toc36484505"/>
      <w:bookmarkStart w:id="3069" w:name="_Toc44933435"/>
      <w:bookmarkStart w:id="3070" w:name="_Toc50972388"/>
      <w:bookmarkStart w:id="3071" w:name="_Toc57105142"/>
      <w:bookmarkStart w:id="3072" w:name="_Toc193088153"/>
      <w:r w:rsidRPr="00816C4A">
        <w:t>8.47</w:t>
      </w:r>
      <w:r w:rsidRPr="00816C4A">
        <w:tab/>
        <w:t>Browser Identity</w:t>
      </w:r>
      <w:bookmarkEnd w:id="3064"/>
      <w:bookmarkEnd w:id="3065"/>
      <w:bookmarkEnd w:id="3066"/>
      <w:bookmarkEnd w:id="3067"/>
      <w:bookmarkEnd w:id="3068"/>
      <w:bookmarkEnd w:id="3069"/>
      <w:bookmarkEnd w:id="3070"/>
      <w:bookmarkEnd w:id="3071"/>
      <w:bookmarkEnd w:id="3072"/>
    </w:p>
    <w:p w14:paraId="03D908D0" w14:textId="25BBF2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833BCA0" w14:textId="77777777" w:rsidR="00E86E7B" w:rsidRPr="00816C4A" w:rsidRDefault="00E86E7B" w:rsidP="00E86E7B">
      <w:pPr>
        <w:pStyle w:val="Heading2"/>
      </w:pPr>
      <w:bookmarkStart w:id="3073" w:name="_Toc3200997"/>
      <w:bookmarkStart w:id="3074" w:name="_Toc20392740"/>
      <w:bookmarkStart w:id="3075" w:name="_Toc27774387"/>
      <w:bookmarkStart w:id="3076" w:name="_Toc36482847"/>
      <w:bookmarkStart w:id="3077" w:name="_Toc36484506"/>
      <w:bookmarkStart w:id="3078" w:name="_Toc44933436"/>
      <w:bookmarkStart w:id="3079" w:name="_Toc50972389"/>
      <w:bookmarkStart w:id="3080" w:name="_Toc57105143"/>
      <w:bookmarkStart w:id="3081" w:name="_Toc193088154"/>
      <w:r w:rsidRPr="00816C4A">
        <w:t>8.48</w:t>
      </w:r>
      <w:r w:rsidRPr="00816C4A">
        <w:tab/>
        <w:t>URL</w:t>
      </w:r>
      <w:bookmarkEnd w:id="3073"/>
      <w:bookmarkEnd w:id="3074"/>
      <w:bookmarkEnd w:id="3075"/>
      <w:bookmarkEnd w:id="3076"/>
      <w:bookmarkEnd w:id="3077"/>
      <w:bookmarkEnd w:id="3078"/>
      <w:bookmarkEnd w:id="3079"/>
      <w:bookmarkEnd w:id="3080"/>
      <w:bookmarkEnd w:id="3081"/>
    </w:p>
    <w:p w14:paraId="33D80E48" w14:textId="124B73D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.48.</w:t>
      </w:r>
    </w:p>
    <w:p w14:paraId="02A8B6ED" w14:textId="77777777" w:rsidR="00E86E7B" w:rsidRPr="00816C4A" w:rsidRDefault="00E86E7B" w:rsidP="00E86E7B">
      <w:pPr>
        <w:pStyle w:val="Heading2"/>
      </w:pPr>
      <w:bookmarkStart w:id="3082" w:name="_Toc3200998"/>
      <w:bookmarkStart w:id="3083" w:name="_Toc20392741"/>
      <w:bookmarkStart w:id="3084" w:name="_Toc27774388"/>
      <w:bookmarkStart w:id="3085" w:name="_Toc36482848"/>
      <w:bookmarkStart w:id="3086" w:name="_Toc36484507"/>
      <w:bookmarkStart w:id="3087" w:name="_Toc44933437"/>
      <w:bookmarkStart w:id="3088" w:name="_Toc50972390"/>
      <w:bookmarkStart w:id="3089" w:name="_Toc57105144"/>
      <w:bookmarkStart w:id="3090" w:name="_Toc193088155"/>
      <w:r w:rsidRPr="00816C4A">
        <w:lastRenderedPageBreak/>
        <w:t>8.49</w:t>
      </w:r>
      <w:r w:rsidRPr="00816C4A">
        <w:tab/>
        <w:t>Bearer</w:t>
      </w:r>
      <w:bookmarkEnd w:id="3082"/>
      <w:bookmarkEnd w:id="3083"/>
      <w:bookmarkEnd w:id="3084"/>
      <w:bookmarkEnd w:id="3085"/>
      <w:bookmarkEnd w:id="3086"/>
      <w:bookmarkEnd w:id="3087"/>
      <w:bookmarkEnd w:id="3088"/>
      <w:bookmarkEnd w:id="3089"/>
      <w:bookmarkEnd w:id="3090"/>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91" w:name="_Toc3200999"/>
      <w:bookmarkStart w:id="3092" w:name="_Toc20392742"/>
      <w:bookmarkStart w:id="3093" w:name="_Toc27774389"/>
      <w:bookmarkStart w:id="3094" w:name="_Toc36482849"/>
      <w:bookmarkStart w:id="3095" w:name="_Toc36484508"/>
      <w:bookmarkStart w:id="3096" w:name="_Toc44933438"/>
      <w:bookmarkStart w:id="3097" w:name="_Toc50972391"/>
      <w:bookmarkStart w:id="3098" w:name="_Toc57105145"/>
      <w:bookmarkStart w:id="3099" w:name="_Toc193088156"/>
      <w:r w:rsidRPr="00816C4A">
        <w:t>8.50</w:t>
      </w:r>
      <w:r w:rsidRPr="00816C4A">
        <w:tab/>
        <w:t>Provisioning File Reference</w:t>
      </w:r>
      <w:bookmarkEnd w:id="3091"/>
      <w:bookmarkEnd w:id="3092"/>
      <w:bookmarkEnd w:id="3093"/>
      <w:bookmarkEnd w:id="3094"/>
      <w:bookmarkEnd w:id="3095"/>
      <w:bookmarkEnd w:id="3096"/>
      <w:bookmarkEnd w:id="3097"/>
      <w:bookmarkEnd w:id="3098"/>
      <w:bookmarkEnd w:id="3099"/>
    </w:p>
    <w:p w14:paraId="267A5368" w14:textId="57A1FF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.50.</w:t>
      </w:r>
    </w:p>
    <w:p w14:paraId="3DDE73DB" w14:textId="77777777" w:rsidR="00E86E7B" w:rsidRPr="00816C4A" w:rsidRDefault="00E86E7B" w:rsidP="00E86E7B">
      <w:pPr>
        <w:pStyle w:val="Heading2"/>
        <w:rPr>
          <w:lang w:val="fr-FR"/>
        </w:rPr>
      </w:pPr>
      <w:bookmarkStart w:id="3100" w:name="_Toc3201000"/>
      <w:bookmarkStart w:id="3101" w:name="_Toc20392743"/>
      <w:bookmarkStart w:id="3102" w:name="_Toc27774390"/>
      <w:bookmarkStart w:id="3103" w:name="_Toc36482850"/>
      <w:bookmarkStart w:id="3104" w:name="_Toc36484509"/>
      <w:bookmarkStart w:id="3105" w:name="_Toc44933439"/>
      <w:bookmarkStart w:id="3106" w:name="_Toc50972392"/>
      <w:bookmarkStart w:id="3107" w:name="_Toc57105146"/>
      <w:bookmarkStart w:id="3108" w:name="_Toc193088157"/>
      <w:r w:rsidRPr="00816C4A">
        <w:rPr>
          <w:lang w:val="fr-FR"/>
        </w:rPr>
        <w:t>8.51</w:t>
      </w:r>
      <w:r w:rsidRPr="00816C4A">
        <w:rPr>
          <w:lang w:val="fr-FR"/>
        </w:rPr>
        <w:tab/>
        <w:t>Browser Termination Cause</w:t>
      </w:r>
      <w:bookmarkEnd w:id="3100"/>
      <w:bookmarkEnd w:id="3101"/>
      <w:bookmarkEnd w:id="3102"/>
      <w:bookmarkEnd w:id="3103"/>
      <w:bookmarkEnd w:id="3104"/>
      <w:bookmarkEnd w:id="3105"/>
      <w:bookmarkEnd w:id="3106"/>
      <w:bookmarkEnd w:id="3107"/>
      <w:bookmarkEnd w:id="3108"/>
    </w:p>
    <w:p w14:paraId="1A0F5F72" w14:textId="4C986ED6"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.51.</w:t>
      </w:r>
    </w:p>
    <w:p w14:paraId="5ACD4572" w14:textId="77777777" w:rsidR="00E86E7B" w:rsidRDefault="00E86E7B" w:rsidP="00E86E7B">
      <w:pPr>
        <w:pStyle w:val="Heading2"/>
        <w:rPr>
          <w:lang w:val="fr-FR"/>
        </w:rPr>
      </w:pPr>
      <w:bookmarkStart w:id="3109" w:name="_Toc3201001"/>
      <w:bookmarkStart w:id="3110" w:name="_Toc20392744"/>
      <w:bookmarkStart w:id="3111" w:name="_Toc27774391"/>
      <w:bookmarkStart w:id="3112" w:name="_Toc36482851"/>
      <w:bookmarkStart w:id="3113" w:name="_Toc36484510"/>
      <w:bookmarkStart w:id="3114" w:name="_Toc44933440"/>
      <w:bookmarkStart w:id="3115" w:name="_Toc50972393"/>
      <w:bookmarkStart w:id="3116" w:name="_Toc57105147"/>
      <w:bookmarkStart w:id="3117" w:name="_Toc193088158"/>
      <w:r w:rsidRPr="00816C4A">
        <w:rPr>
          <w:lang w:val="fr-FR"/>
        </w:rPr>
        <w:t>8.52</w:t>
      </w:r>
      <w:r w:rsidRPr="00816C4A">
        <w:rPr>
          <w:lang w:val="fr-FR"/>
        </w:rPr>
        <w:tab/>
        <w:t>Bearer description</w:t>
      </w:r>
      <w:bookmarkEnd w:id="3109"/>
      <w:bookmarkEnd w:id="3110"/>
      <w:bookmarkEnd w:id="3111"/>
      <w:bookmarkEnd w:id="3112"/>
      <w:bookmarkEnd w:id="3113"/>
      <w:bookmarkEnd w:id="3114"/>
      <w:bookmarkEnd w:id="3115"/>
      <w:bookmarkEnd w:id="3116"/>
      <w:bookmarkEnd w:id="3117"/>
    </w:p>
    <w:p w14:paraId="552675A2" w14:textId="77777777" w:rsidR="004F6A18" w:rsidRPr="004E4D5F" w:rsidRDefault="004F6A18" w:rsidP="004F6A18">
      <w:pPr>
        <w:pStyle w:val="Heading3"/>
      </w:pPr>
      <w:bookmarkStart w:id="3118" w:name="_Toc36484511"/>
      <w:bookmarkStart w:id="3119" w:name="_Toc44933441"/>
      <w:bookmarkStart w:id="3120" w:name="_Toc50972394"/>
      <w:bookmarkStart w:id="3121" w:name="_Toc57105148"/>
      <w:bookmarkStart w:id="3122" w:name="_Toc3201002"/>
      <w:bookmarkStart w:id="3123" w:name="_Toc20392745"/>
      <w:bookmarkStart w:id="3124" w:name="_Toc27774392"/>
      <w:bookmarkStart w:id="3125" w:name="_Toc36482852"/>
      <w:bookmarkStart w:id="3126" w:name="_Toc36484512"/>
      <w:bookmarkStart w:id="3127" w:name="_Toc44933442"/>
      <w:bookmarkStart w:id="3128" w:name="_Toc50972395"/>
      <w:bookmarkStart w:id="3129" w:name="_Toc57105149"/>
      <w:bookmarkStart w:id="3130" w:name="_Toc193088159"/>
      <w:r w:rsidRPr="004E4D5F">
        <w:t>8.52.</w:t>
      </w:r>
      <w:r>
        <w:t>0</w:t>
      </w:r>
      <w:r>
        <w:tab/>
      </w:r>
      <w:r w:rsidRPr="004E4D5F">
        <w:t>Structure of Bearer description</w:t>
      </w:r>
      <w:bookmarkEnd w:id="3118"/>
      <w:bookmarkEnd w:id="3119"/>
      <w:bookmarkEnd w:id="3120"/>
      <w:bookmarkEnd w:id="3121"/>
      <w:bookmarkEnd w:id="3130"/>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510D1044"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rPr>
          <w:lang w:val="sv-SE"/>
        </w:rPr>
        <w:t>.</w:t>
      </w:r>
    </w:p>
    <w:p w14:paraId="7A631FE6" w14:textId="5DF27E9C"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6AC0D133"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rsidR="007F083D">
        <w:rPr>
          <w:lang w:val="sv-SE"/>
        </w:rPr>
        <w:t>Satelite</w:t>
      </w:r>
      <w:r>
        <w:rPr>
          <w:lang w:val="sv-SE"/>
        </w:rPr>
        <w:t xml:space="preserv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31" w:name="_Toc193088160"/>
      <w:r w:rsidRPr="00816C4A">
        <w:lastRenderedPageBreak/>
        <w:t>8.52.1</w:t>
      </w:r>
      <w:r w:rsidRPr="00816C4A">
        <w:tab/>
        <w:t>Bearer parameters for CSD</w:t>
      </w:r>
      <w:bookmarkEnd w:id="3122"/>
      <w:bookmarkEnd w:id="3123"/>
      <w:bookmarkEnd w:id="3124"/>
      <w:bookmarkEnd w:id="3125"/>
      <w:bookmarkEnd w:id="3126"/>
      <w:bookmarkEnd w:id="3127"/>
      <w:bookmarkEnd w:id="3128"/>
      <w:bookmarkEnd w:id="3129"/>
      <w:bookmarkEnd w:id="3131"/>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32" w:name="_Toc3201004"/>
      <w:bookmarkStart w:id="3133" w:name="_Toc20392747"/>
      <w:bookmarkStart w:id="3134" w:name="_Toc27774394"/>
      <w:bookmarkStart w:id="3135" w:name="_Toc36482854"/>
      <w:bookmarkStart w:id="3136" w:name="_Toc36484514"/>
      <w:bookmarkStart w:id="3137" w:name="_Toc44933444"/>
      <w:bookmarkStart w:id="3138" w:name="_Toc50972397"/>
      <w:bookmarkStart w:id="3139" w:name="_Toc57105151"/>
      <w:bookmarkStart w:id="3140" w:name="_Toc193088161"/>
      <w:r w:rsidRPr="00816C4A">
        <w:t>8.52.2</w:t>
      </w:r>
      <w:r w:rsidRPr="00816C4A">
        <w:tab/>
      </w:r>
      <w:bookmarkEnd w:id="3132"/>
      <w:bookmarkEnd w:id="3133"/>
      <w:bookmarkEnd w:id="3134"/>
      <w:bookmarkEnd w:id="3135"/>
      <w:bookmarkEnd w:id="3136"/>
      <w:bookmarkEnd w:id="3137"/>
      <w:bookmarkEnd w:id="3138"/>
      <w:bookmarkEnd w:id="3139"/>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40"/>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lastRenderedPageBreak/>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100B01A2"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41" w:name="_Toc193088162"/>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41"/>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lastRenderedPageBreak/>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2A09FE5E"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6DECB2CD" w14:textId="77777777" w:rsidR="004F6A18" w:rsidRPr="00816C4A" w:rsidRDefault="004F6A18" w:rsidP="004F6A18">
      <w:pPr>
        <w:pStyle w:val="NO"/>
      </w:pPr>
      <w:bookmarkStart w:id="3142" w:name="_Toc3201005"/>
      <w:bookmarkStart w:id="3143" w:name="_Toc20392748"/>
      <w:bookmarkStart w:id="3144" w:name="_Toc27774395"/>
      <w:bookmarkStart w:id="3145" w:name="_Toc36482855"/>
      <w:bookmarkStart w:id="3146" w:name="_Toc36484515"/>
      <w:bookmarkStart w:id="3147" w:name="_Toc44933445"/>
      <w:bookmarkStart w:id="3148" w:name="_Toc50972398"/>
      <w:bookmarkStart w:id="3149"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50" w:name="_Toc193088163"/>
      <w:r w:rsidRPr="00816C4A">
        <w:t>8.52.4</w:t>
      </w:r>
      <w:r w:rsidRPr="00816C4A">
        <w:tab/>
        <w:t>Bearer parameters for (I-)WLAN</w:t>
      </w:r>
      <w:bookmarkEnd w:id="3142"/>
      <w:bookmarkEnd w:id="3143"/>
      <w:bookmarkEnd w:id="3144"/>
      <w:bookmarkEnd w:id="3145"/>
      <w:bookmarkEnd w:id="3146"/>
      <w:bookmarkEnd w:id="3147"/>
      <w:bookmarkEnd w:id="3148"/>
      <w:bookmarkEnd w:id="3149"/>
      <w:bookmarkEnd w:id="3150"/>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51" w:name="_Toc3201006"/>
      <w:bookmarkStart w:id="3152" w:name="_Toc20392749"/>
      <w:bookmarkStart w:id="3153" w:name="_Toc27774396"/>
      <w:bookmarkStart w:id="3154" w:name="_Toc36482856"/>
      <w:bookmarkStart w:id="3155" w:name="_Toc36484516"/>
      <w:bookmarkStart w:id="3156" w:name="_Toc44933446"/>
      <w:bookmarkStart w:id="3157" w:name="_Toc50972399"/>
      <w:bookmarkStart w:id="3158" w:name="_Toc57105153"/>
      <w:bookmarkStart w:id="3159" w:name="_Toc193088164"/>
      <w:r w:rsidRPr="00816C4A">
        <w:t>8.52.5</w:t>
      </w:r>
      <w:r w:rsidRPr="00816C4A">
        <w:tab/>
      </w:r>
      <w:bookmarkEnd w:id="3151"/>
      <w:bookmarkEnd w:id="3152"/>
      <w:bookmarkEnd w:id="3153"/>
      <w:bookmarkEnd w:id="3154"/>
      <w:bookmarkEnd w:id="3155"/>
      <w:bookmarkEnd w:id="3156"/>
      <w:bookmarkEnd w:id="3157"/>
      <w:bookmarkEnd w:id="3158"/>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59"/>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09B25AB" w:rsidR="00E86E7B" w:rsidRPr="00816C4A" w:rsidRDefault="00E86E7B" w:rsidP="00E86E7B">
      <w:r w:rsidRPr="00816C4A">
        <w:t xml:space="preserve">In case of a non-GBR QCI, the QoS octets in the "EPS quality of service" information element are ignored by the UE, as specified in </w:t>
      </w:r>
      <w:r w:rsidR="003413FE" w:rsidRPr="00816C4A">
        <w:t>TS</w:t>
      </w:r>
      <w:r w:rsidR="003413FE">
        <w:t> </w:t>
      </w:r>
      <w:r w:rsidR="003413FE" w:rsidRPr="00816C4A">
        <w:t>2</w:t>
      </w:r>
      <w:r w:rsidRPr="00816C4A">
        <w:t>4.301</w:t>
      </w:r>
      <w:r w:rsidR="003413FE">
        <w:t> </w:t>
      </w:r>
      <w:r w:rsidR="003413FE"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44EC6F2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3413FE" w:rsidRPr="00816C4A">
        <w:rPr>
          <w:rStyle w:val="B2Char"/>
        </w:rPr>
        <w:t>TS</w:t>
      </w:r>
      <w:r w:rsidR="003413FE">
        <w:rPr>
          <w:rStyle w:val="B2Char"/>
        </w:rPr>
        <w:t> </w:t>
      </w:r>
      <w:r w:rsidR="003413FE" w:rsidRPr="00816C4A">
        <w:rPr>
          <w:rStyle w:val="B2Char"/>
        </w:rPr>
        <w:t>2</w:t>
      </w:r>
      <w:r w:rsidRPr="00816C4A">
        <w:rPr>
          <w:rStyle w:val="B2Char"/>
        </w:rPr>
        <w:t>4.301</w:t>
      </w:r>
      <w:r w:rsidR="003413FE">
        <w:rPr>
          <w:rStyle w:val="B2Char"/>
        </w:rPr>
        <w:t> </w:t>
      </w:r>
      <w:r w:rsidR="003413FE"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60" w:name="_Toc3201007"/>
      <w:bookmarkStart w:id="3161" w:name="_Toc20392750"/>
      <w:bookmarkStart w:id="3162" w:name="_Toc27774397"/>
      <w:bookmarkStart w:id="3163" w:name="_Toc36482857"/>
      <w:r w:rsidRPr="00816C4A">
        <w:rPr>
          <w:noProof/>
        </w:rPr>
        <w:t>N</w:t>
      </w:r>
      <w:r>
        <w:rPr>
          <w:noProof/>
        </w:rPr>
        <w:t>OTE 1</w:t>
      </w:r>
      <w:r w:rsidRPr="00816C4A">
        <w:rPr>
          <w:noProof/>
        </w:rPr>
        <w:t>: the UICC should handle the cases with X &gt; 14 gracefully, ignoring additional octets.</w:t>
      </w:r>
    </w:p>
    <w:bookmarkEnd w:id="3160"/>
    <w:bookmarkEnd w:id="3161"/>
    <w:bookmarkEnd w:id="3162"/>
    <w:bookmarkEnd w:id="3163"/>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64" w:name="_Toc36484517"/>
      <w:bookmarkStart w:id="3165" w:name="_Toc44933447"/>
      <w:bookmarkStart w:id="3166" w:name="_Toc50972400"/>
      <w:bookmarkStart w:id="3167" w:name="_Toc57105154"/>
      <w:bookmarkStart w:id="3168" w:name="_Toc193088165"/>
      <w:r w:rsidRPr="00816C4A">
        <w:t>8.52.6</w:t>
      </w:r>
      <w:r w:rsidRPr="00816C4A">
        <w:tab/>
        <w:t>Bearer parameters for NG-RAN</w:t>
      </w:r>
      <w:bookmarkEnd w:id="3164"/>
      <w:bookmarkEnd w:id="3165"/>
      <w:bookmarkEnd w:id="3166"/>
      <w:bookmarkEnd w:id="3167"/>
      <w:r>
        <w:t xml:space="preserve"> </w:t>
      </w:r>
      <w:r w:rsidRPr="008E0B10">
        <w:t>/</w:t>
      </w:r>
      <w:r>
        <w:t xml:space="preserve"> </w:t>
      </w:r>
      <w:r w:rsidRPr="008E0B10">
        <w:t>Satellite NG-RAN</w:t>
      </w:r>
      <w:bookmarkEnd w:id="3168"/>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lastRenderedPageBreak/>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69" w:name="_Toc3201008"/>
      <w:bookmarkStart w:id="3170" w:name="_Toc20392751"/>
      <w:bookmarkStart w:id="3171" w:name="_Toc27774398"/>
      <w:bookmarkStart w:id="3172" w:name="_Toc36482858"/>
      <w:bookmarkStart w:id="3173" w:name="_Toc36484518"/>
      <w:bookmarkStart w:id="3174" w:name="_Toc44933448"/>
      <w:bookmarkStart w:id="3175" w:name="_Toc50972401"/>
      <w:bookmarkStart w:id="3176" w:name="_Toc57105155"/>
      <w:bookmarkStart w:id="3177" w:name="_Toc193088166"/>
      <w:r w:rsidRPr="00816C4A">
        <w:t>8.53</w:t>
      </w:r>
      <w:r w:rsidRPr="00816C4A">
        <w:tab/>
        <w:t>Channel data</w:t>
      </w:r>
      <w:bookmarkEnd w:id="3169"/>
      <w:bookmarkEnd w:id="3170"/>
      <w:bookmarkEnd w:id="3171"/>
      <w:bookmarkEnd w:id="3172"/>
      <w:bookmarkEnd w:id="3173"/>
      <w:bookmarkEnd w:id="3174"/>
      <w:bookmarkEnd w:id="3175"/>
      <w:bookmarkEnd w:id="3176"/>
      <w:bookmarkEnd w:id="3177"/>
    </w:p>
    <w:p w14:paraId="5346ECBB" w14:textId="1200E14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.53.</w:t>
      </w:r>
    </w:p>
    <w:p w14:paraId="62F4A31D" w14:textId="77777777" w:rsidR="00E86E7B" w:rsidRPr="00816C4A" w:rsidRDefault="00E86E7B" w:rsidP="00E86E7B">
      <w:pPr>
        <w:pStyle w:val="Heading2"/>
      </w:pPr>
      <w:bookmarkStart w:id="3178" w:name="_Toc3201009"/>
      <w:bookmarkStart w:id="3179" w:name="_Toc20392752"/>
      <w:bookmarkStart w:id="3180" w:name="_Toc27774399"/>
      <w:bookmarkStart w:id="3181" w:name="_Toc36482859"/>
      <w:bookmarkStart w:id="3182" w:name="_Toc36484519"/>
      <w:bookmarkStart w:id="3183" w:name="_Toc44933449"/>
      <w:bookmarkStart w:id="3184" w:name="_Toc50972402"/>
      <w:bookmarkStart w:id="3185" w:name="_Toc57105156"/>
      <w:bookmarkStart w:id="3186" w:name="_Toc193088167"/>
      <w:r w:rsidRPr="00816C4A">
        <w:t>8.54</w:t>
      </w:r>
      <w:r w:rsidRPr="00816C4A">
        <w:tab/>
        <w:t>Channel data length</w:t>
      </w:r>
      <w:bookmarkEnd w:id="3178"/>
      <w:bookmarkEnd w:id="3179"/>
      <w:bookmarkEnd w:id="3180"/>
      <w:bookmarkEnd w:id="3181"/>
      <w:bookmarkEnd w:id="3182"/>
      <w:bookmarkEnd w:id="3183"/>
      <w:bookmarkEnd w:id="3184"/>
      <w:bookmarkEnd w:id="3185"/>
      <w:bookmarkEnd w:id="3186"/>
    </w:p>
    <w:p w14:paraId="5E227FED" w14:textId="0CE874E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.54.</w:t>
      </w:r>
    </w:p>
    <w:p w14:paraId="6C92929E" w14:textId="77777777" w:rsidR="00E86E7B" w:rsidRPr="00816C4A" w:rsidRDefault="00E86E7B" w:rsidP="00E86E7B">
      <w:pPr>
        <w:pStyle w:val="Heading2"/>
      </w:pPr>
      <w:bookmarkStart w:id="3187" w:name="_Toc3201010"/>
      <w:bookmarkStart w:id="3188" w:name="_Toc20392753"/>
      <w:bookmarkStart w:id="3189" w:name="_Toc27774400"/>
      <w:bookmarkStart w:id="3190" w:name="_Toc36482860"/>
      <w:bookmarkStart w:id="3191" w:name="_Toc36484520"/>
      <w:bookmarkStart w:id="3192" w:name="_Toc44933450"/>
      <w:bookmarkStart w:id="3193" w:name="_Toc50972403"/>
      <w:bookmarkStart w:id="3194" w:name="_Toc57105157"/>
      <w:bookmarkStart w:id="3195" w:name="_Toc193088168"/>
      <w:r w:rsidRPr="00816C4A">
        <w:t>8.55</w:t>
      </w:r>
      <w:r w:rsidRPr="00816C4A">
        <w:tab/>
        <w:t>Buffer size</w:t>
      </w:r>
      <w:bookmarkEnd w:id="3187"/>
      <w:bookmarkEnd w:id="3188"/>
      <w:bookmarkEnd w:id="3189"/>
      <w:bookmarkEnd w:id="3190"/>
      <w:bookmarkEnd w:id="3191"/>
      <w:bookmarkEnd w:id="3192"/>
      <w:bookmarkEnd w:id="3193"/>
      <w:bookmarkEnd w:id="3194"/>
      <w:bookmarkEnd w:id="3195"/>
    </w:p>
    <w:p w14:paraId="4E0FAA57" w14:textId="265AAC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.55.</w:t>
      </w:r>
    </w:p>
    <w:p w14:paraId="4A0697A8" w14:textId="77777777" w:rsidR="00E86E7B" w:rsidRPr="00816C4A" w:rsidRDefault="00E86E7B" w:rsidP="00E86E7B">
      <w:pPr>
        <w:pStyle w:val="Heading2"/>
      </w:pPr>
      <w:bookmarkStart w:id="3196" w:name="_Toc3201011"/>
      <w:bookmarkStart w:id="3197" w:name="_Toc20392754"/>
      <w:bookmarkStart w:id="3198" w:name="_Toc27774401"/>
      <w:bookmarkStart w:id="3199" w:name="_Toc36482861"/>
      <w:bookmarkStart w:id="3200" w:name="_Toc36484521"/>
      <w:bookmarkStart w:id="3201" w:name="_Toc44933451"/>
      <w:bookmarkStart w:id="3202" w:name="_Toc50972404"/>
      <w:bookmarkStart w:id="3203" w:name="_Toc57105158"/>
      <w:bookmarkStart w:id="3204" w:name="_Toc193088169"/>
      <w:r w:rsidRPr="00816C4A">
        <w:t>8.56</w:t>
      </w:r>
      <w:r w:rsidRPr="00816C4A">
        <w:tab/>
        <w:t>Channel status</w:t>
      </w:r>
      <w:bookmarkEnd w:id="3196"/>
      <w:bookmarkEnd w:id="3197"/>
      <w:bookmarkEnd w:id="3198"/>
      <w:bookmarkEnd w:id="3199"/>
      <w:bookmarkEnd w:id="3200"/>
      <w:bookmarkEnd w:id="3201"/>
      <w:bookmarkEnd w:id="3202"/>
      <w:bookmarkEnd w:id="3203"/>
      <w:bookmarkEnd w:id="3204"/>
    </w:p>
    <w:p w14:paraId="79F4EFE1" w14:textId="204819D3" w:rsidR="00E86E7B" w:rsidRPr="00816C4A" w:rsidRDefault="00E86E7B" w:rsidP="00E86E7B">
      <w:r w:rsidRPr="00816C4A">
        <w:t xml:space="preserve">ETSI TS 102 223 [32] </w:t>
      </w:r>
      <w:r w:rsidR="003413FE" w:rsidRPr="00816C4A">
        <w:t>clause</w:t>
      </w:r>
      <w:r w:rsidR="003413FE">
        <w:t> </w:t>
      </w:r>
      <w:r w:rsidR="003413FE"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205" w:name="_Toc3201012"/>
      <w:bookmarkStart w:id="3206" w:name="_Toc20392755"/>
      <w:bookmarkStart w:id="3207" w:name="_Toc27774402"/>
      <w:bookmarkStart w:id="3208" w:name="_Toc36482862"/>
      <w:bookmarkStart w:id="3209" w:name="_Toc36484522"/>
      <w:bookmarkStart w:id="3210" w:name="_Toc44933452"/>
      <w:bookmarkStart w:id="3211" w:name="_Toc50972405"/>
      <w:bookmarkStart w:id="3212" w:name="_Toc57105159"/>
      <w:bookmarkStart w:id="3213" w:name="_Toc193088170"/>
      <w:r w:rsidRPr="00816C4A">
        <w:lastRenderedPageBreak/>
        <w:t>8.57</w:t>
      </w:r>
      <w:r w:rsidRPr="00816C4A">
        <w:tab/>
        <w:t>Card reader identifier</w:t>
      </w:r>
      <w:bookmarkEnd w:id="3205"/>
      <w:bookmarkEnd w:id="3206"/>
      <w:bookmarkEnd w:id="3207"/>
      <w:bookmarkEnd w:id="3208"/>
      <w:bookmarkEnd w:id="3209"/>
      <w:bookmarkEnd w:id="3210"/>
      <w:bookmarkEnd w:id="3211"/>
      <w:bookmarkEnd w:id="3212"/>
      <w:bookmarkEnd w:id="3213"/>
    </w:p>
    <w:p w14:paraId="4F652797" w14:textId="43915BA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.57.</w:t>
      </w:r>
    </w:p>
    <w:p w14:paraId="76ACBD25" w14:textId="77777777" w:rsidR="00E86E7B" w:rsidRPr="00816C4A" w:rsidRDefault="00E86E7B" w:rsidP="00E86E7B">
      <w:pPr>
        <w:pStyle w:val="Heading2"/>
      </w:pPr>
      <w:bookmarkStart w:id="3214" w:name="_Toc3201013"/>
      <w:bookmarkStart w:id="3215" w:name="_Toc20392756"/>
      <w:bookmarkStart w:id="3216" w:name="_Toc27774403"/>
      <w:bookmarkStart w:id="3217" w:name="_Toc36482863"/>
      <w:bookmarkStart w:id="3218" w:name="_Toc36484523"/>
      <w:bookmarkStart w:id="3219" w:name="_Toc44933453"/>
      <w:bookmarkStart w:id="3220" w:name="_Toc50972406"/>
      <w:bookmarkStart w:id="3221" w:name="_Toc57105160"/>
      <w:bookmarkStart w:id="3222" w:name="_Toc193088171"/>
      <w:r w:rsidRPr="00816C4A">
        <w:t>8.58</w:t>
      </w:r>
      <w:r w:rsidRPr="00816C4A">
        <w:tab/>
        <w:t>Other Address</w:t>
      </w:r>
      <w:bookmarkEnd w:id="3214"/>
      <w:bookmarkEnd w:id="3215"/>
      <w:bookmarkEnd w:id="3216"/>
      <w:bookmarkEnd w:id="3217"/>
      <w:bookmarkEnd w:id="3218"/>
      <w:bookmarkEnd w:id="3219"/>
      <w:bookmarkEnd w:id="3220"/>
      <w:bookmarkEnd w:id="3221"/>
      <w:bookmarkEnd w:id="3222"/>
    </w:p>
    <w:p w14:paraId="5BE126DB" w14:textId="46A7C9A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.58.</w:t>
      </w:r>
    </w:p>
    <w:p w14:paraId="679C877B" w14:textId="77777777" w:rsidR="00E86E7B" w:rsidRPr="00816C4A" w:rsidRDefault="00E86E7B" w:rsidP="00E86E7B">
      <w:pPr>
        <w:pStyle w:val="Heading2"/>
      </w:pPr>
      <w:bookmarkStart w:id="3223" w:name="_Toc3201014"/>
      <w:bookmarkStart w:id="3224" w:name="_Toc20392757"/>
      <w:bookmarkStart w:id="3225" w:name="_Toc27774404"/>
      <w:bookmarkStart w:id="3226" w:name="_Toc36482864"/>
      <w:bookmarkStart w:id="3227" w:name="_Toc36484524"/>
      <w:bookmarkStart w:id="3228" w:name="_Toc44933454"/>
      <w:bookmarkStart w:id="3229" w:name="_Toc50972407"/>
      <w:bookmarkStart w:id="3230" w:name="_Toc57105161"/>
      <w:bookmarkStart w:id="3231" w:name="_Toc193088172"/>
      <w:r w:rsidRPr="00816C4A">
        <w:t>8.59</w:t>
      </w:r>
      <w:r w:rsidRPr="00816C4A">
        <w:tab/>
        <w:t>UICC/ME interface transport level</w:t>
      </w:r>
      <w:bookmarkEnd w:id="3223"/>
      <w:bookmarkEnd w:id="3224"/>
      <w:bookmarkEnd w:id="3225"/>
      <w:bookmarkEnd w:id="3226"/>
      <w:bookmarkEnd w:id="3227"/>
      <w:bookmarkEnd w:id="3228"/>
      <w:bookmarkEnd w:id="3229"/>
      <w:bookmarkEnd w:id="3230"/>
      <w:bookmarkEnd w:id="3231"/>
    </w:p>
    <w:p w14:paraId="7B067769" w14:textId="06D9E59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.59.</w:t>
      </w:r>
    </w:p>
    <w:p w14:paraId="421FEF68" w14:textId="77777777" w:rsidR="00E86E7B" w:rsidRPr="00816C4A" w:rsidRDefault="00E86E7B" w:rsidP="00E86E7B">
      <w:pPr>
        <w:pStyle w:val="Heading2"/>
      </w:pPr>
      <w:bookmarkStart w:id="3232" w:name="_Toc3201015"/>
      <w:bookmarkStart w:id="3233" w:name="_Toc20392758"/>
      <w:bookmarkStart w:id="3234" w:name="_Toc27774405"/>
      <w:bookmarkStart w:id="3235" w:name="_Toc36482865"/>
      <w:bookmarkStart w:id="3236" w:name="_Toc36484525"/>
      <w:bookmarkStart w:id="3237" w:name="_Toc44933455"/>
      <w:bookmarkStart w:id="3238" w:name="_Toc50972408"/>
      <w:bookmarkStart w:id="3239" w:name="_Toc57105162"/>
      <w:bookmarkStart w:id="3240" w:name="_Toc193088173"/>
      <w:r w:rsidRPr="00816C4A">
        <w:t>8.60</w:t>
      </w:r>
      <w:r w:rsidRPr="00816C4A">
        <w:tab/>
        <w:t>AID</w:t>
      </w:r>
      <w:bookmarkEnd w:id="3232"/>
      <w:bookmarkEnd w:id="3233"/>
      <w:bookmarkEnd w:id="3234"/>
      <w:bookmarkEnd w:id="3235"/>
      <w:bookmarkEnd w:id="3236"/>
      <w:bookmarkEnd w:id="3237"/>
      <w:bookmarkEnd w:id="3238"/>
      <w:bookmarkEnd w:id="3239"/>
      <w:bookmarkEnd w:id="3240"/>
    </w:p>
    <w:p w14:paraId="5E3030C9" w14:textId="2072A1B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.60.</w:t>
      </w:r>
    </w:p>
    <w:p w14:paraId="79CC7E36" w14:textId="77777777" w:rsidR="00E86E7B" w:rsidRPr="00816C4A" w:rsidRDefault="00E86E7B" w:rsidP="00E86E7B">
      <w:pPr>
        <w:pStyle w:val="Heading2"/>
      </w:pPr>
      <w:bookmarkStart w:id="3241" w:name="_Toc3201016"/>
      <w:bookmarkStart w:id="3242" w:name="_Toc20392759"/>
      <w:bookmarkStart w:id="3243" w:name="_Toc27774406"/>
      <w:bookmarkStart w:id="3244" w:name="_Toc36482866"/>
      <w:bookmarkStart w:id="3245" w:name="_Toc36484526"/>
      <w:bookmarkStart w:id="3246" w:name="_Toc44933456"/>
      <w:bookmarkStart w:id="3247" w:name="_Toc50972409"/>
      <w:bookmarkStart w:id="3248" w:name="_Toc57105163"/>
      <w:bookmarkStart w:id="3249" w:name="_Toc193088174"/>
      <w:r w:rsidRPr="00816C4A">
        <w:t>8.61</w:t>
      </w:r>
      <w:r w:rsidRPr="00816C4A">
        <w:tab/>
        <w:t>Network Access Name</w:t>
      </w:r>
      <w:bookmarkEnd w:id="3241"/>
      <w:bookmarkEnd w:id="3242"/>
      <w:bookmarkEnd w:id="3243"/>
      <w:bookmarkEnd w:id="3244"/>
      <w:bookmarkEnd w:id="3245"/>
      <w:bookmarkEnd w:id="3246"/>
      <w:bookmarkEnd w:id="3247"/>
      <w:bookmarkEnd w:id="3248"/>
      <w:bookmarkEnd w:id="3249"/>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43375662" w14:textId="0C323554" w:rsidR="00157DA3" w:rsidRPr="00816C4A" w:rsidRDefault="00E86E7B" w:rsidP="00037B0E">
      <w:pPr>
        <w:pStyle w:val="Heading2"/>
      </w:pPr>
      <w:bookmarkStart w:id="3250" w:name="_Toc3201017"/>
      <w:bookmarkStart w:id="3251" w:name="_Toc20392760"/>
      <w:bookmarkStart w:id="3252" w:name="_Toc27774407"/>
      <w:bookmarkStart w:id="3253" w:name="_Toc36482867"/>
      <w:bookmarkStart w:id="3254" w:name="_Toc36484527"/>
      <w:bookmarkStart w:id="3255" w:name="_Toc44933457"/>
      <w:bookmarkStart w:id="3256" w:name="_Toc50972410"/>
      <w:bookmarkStart w:id="3257" w:name="_Toc57105164"/>
      <w:bookmarkStart w:id="3258" w:name="_Toc193088175"/>
      <w:r w:rsidRPr="00816C4A">
        <w:t>8.62</w:t>
      </w:r>
      <w:r w:rsidRPr="00816C4A">
        <w:tab/>
        <w:t>Access Technology</w:t>
      </w:r>
      <w:bookmarkStart w:id="3259" w:name="_Toc3201018"/>
      <w:bookmarkStart w:id="3260" w:name="_Toc20392761"/>
      <w:bookmarkStart w:id="3261" w:name="_Toc27774408"/>
      <w:bookmarkStart w:id="3262" w:name="_Toc36482868"/>
      <w:bookmarkStart w:id="3263" w:name="_Toc36484528"/>
      <w:bookmarkStart w:id="3264" w:name="_Toc44933458"/>
      <w:bookmarkStart w:id="3265" w:name="_Toc50972411"/>
      <w:bookmarkStart w:id="3266" w:name="_Toc57105165"/>
      <w:bookmarkEnd w:id="3250"/>
      <w:bookmarkEnd w:id="3251"/>
      <w:bookmarkEnd w:id="3252"/>
      <w:bookmarkEnd w:id="3253"/>
      <w:bookmarkEnd w:id="3254"/>
      <w:bookmarkEnd w:id="3255"/>
      <w:bookmarkEnd w:id="3256"/>
      <w:bookmarkEnd w:id="3257"/>
      <w:bookmarkEnd w:id="3258"/>
    </w:p>
    <w:p w14:paraId="4B4C5692" w14:textId="656558DB" w:rsidR="009A0F6D" w:rsidRPr="00A177C0" w:rsidRDefault="009A0F6D" w:rsidP="009A0F6D">
      <w:r w:rsidRPr="00816C4A">
        <w:t>ETSI TS 102 223 [32] clause</w:t>
      </w:r>
      <w:r>
        <w:t> </w:t>
      </w:r>
      <w:r w:rsidRPr="00816C4A">
        <w:t>8.</w:t>
      </w:r>
      <w:r>
        <w:t>61</w:t>
      </w:r>
      <w:r w:rsidRPr="00816C4A">
        <w:t xml:space="preserve"> applies</w:t>
      </w:r>
      <w:r>
        <w:t>.</w:t>
      </w:r>
    </w:p>
    <w:p w14:paraId="21ED574F" w14:textId="77777777" w:rsidR="00E86E7B" w:rsidRPr="00816C4A" w:rsidRDefault="00E86E7B" w:rsidP="00E86E7B">
      <w:pPr>
        <w:pStyle w:val="Heading2"/>
      </w:pPr>
      <w:bookmarkStart w:id="3267" w:name="_Toc193088176"/>
      <w:r w:rsidRPr="00816C4A">
        <w:t>8.63</w:t>
      </w:r>
      <w:r w:rsidRPr="00816C4A">
        <w:tab/>
        <w:t>Display parameters</w:t>
      </w:r>
      <w:bookmarkEnd w:id="3259"/>
      <w:bookmarkEnd w:id="3260"/>
      <w:bookmarkEnd w:id="3261"/>
      <w:bookmarkEnd w:id="3262"/>
      <w:bookmarkEnd w:id="3263"/>
      <w:bookmarkEnd w:id="3264"/>
      <w:bookmarkEnd w:id="3265"/>
      <w:bookmarkEnd w:id="3266"/>
      <w:bookmarkEnd w:id="3267"/>
    </w:p>
    <w:p w14:paraId="293B3E34" w14:textId="64FCC0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.62.</w:t>
      </w:r>
    </w:p>
    <w:p w14:paraId="60CE15D3" w14:textId="77777777" w:rsidR="00E86E7B" w:rsidRPr="00816C4A" w:rsidRDefault="00E86E7B" w:rsidP="00E86E7B">
      <w:pPr>
        <w:pStyle w:val="Heading2"/>
      </w:pPr>
      <w:bookmarkStart w:id="3268" w:name="_Toc3201019"/>
      <w:bookmarkStart w:id="3269" w:name="_Toc20392762"/>
      <w:bookmarkStart w:id="3270" w:name="_Toc27774409"/>
      <w:bookmarkStart w:id="3271" w:name="_Toc36482869"/>
      <w:bookmarkStart w:id="3272" w:name="_Toc36484529"/>
      <w:bookmarkStart w:id="3273" w:name="_Toc44933459"/>
      <w:bookmarkStart w:id="3274" w:name="_Toc50972412"/>
      <w:bookmarkStart w:id="3275" w:name="_Toc57105166"/>
      <w:bookmarkStart w:id="3276" w:name="_Toc193088177"/>
      <w:r w:rsidRPr="00816C4A">
        <w:t>8.64</w:t>
      </w:r>
      <w:r w:rsidRPr="00816C4A">
        <w:tab/>
        <w:t>Service Record</w:t>
      </w:r>
      <w:bookmarkEnd w:id="3268"/>
      <w:bookmarkEnd w:id="3269"/>
      <w:bookmarkEnd w:id="3270"/>
      <w:bookmarkEnd w:id="3271"/>
      <w:bookmarkEnd w:id="3272"/>
      <w:bookmarkEnd w:id="3273"/>
      <w:bookmarkEnd w:id="3274"/>
      <w:bookmarkEnd w:id="3275"/>
      <w:bookmarkEnd w:id="3276"/>
    </w:p>
    <w:p w14:paraId="5D281DB0" w14:textId="2B7C4B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.63.</w:t>
      </w:r>
    </w:p>
    <w:p w14:paraId="6707C133" w14:textId="77777777" w:rsidR="00E86E7B" w:rsidRPr="00816C4A" w:rsidRDefault="00E86E7B" w:rsidP="00E86E7B">
      <w:pPr>
        <w:pStyle w:val="Heading2"/>
      </w:pPr>
      <w:bookmarkStart w:id="3277" w:name="_Toc3201020"/>
      <w:bookmarkStart w:id="3278" w:name="_Toc20392763"/>
      <w:bookmarkStart w:id="3279" w:name="_Toc27774410"/>
      <w:bookmarkStart w:id="3280" w:name="_Toc36482870"/>
      <w:bookmarkStart w:id="3281" w:name="_Toc36484530"/>
      <w:bookmarkStart w:id="3282" w:name="_Toc44933460"/>
      <w:bookmarkStart w:id="3283" w:name="_Toc50972413"/>
      <w:bookmarkStart w:id="3284" w:name="_Toc57105167"/>
      <w:bookmarkStart w:id="3285" w:name="_Toc193088178"/>
      <w:r w:rsidRPr="00816C4A">
        <w:t>8.65</w:t>
      </w:r>
      <w:r w:rsidRPr="00816C4A">
        <w:tab/>
        <w:t>Device Filter</w:t>
      </w:r>
      <w:bookmarkEnd w:id="3277"/>
      <w:bookmarkEnd w:id="3278"/>
      <w:bookmarkEnd w:id="3279"/>
      <w:bookmarkEnd w:id="3280"/>
      <w:bookmarkEnd w:id="3281"/>
      <w:bookmarkEnd w:id="3282"/>
      <w:bookmarkEnd w:id="3283"/>
      <w:bookmarkEnd w:id="3284"/>
      <w:bookmarkEnd w:id="3285"/>
    </w:p>
    <w:p w14:paraId="2F8BC0AF" w14:textId="68E88BC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.64.</w:t>
      </w:r>
    </w:p>
    <w:p w14:paraId="1F6BB66B" w14:textId="77777777" w:rsidR="00E86E7B" w:rsidRPr="00816C4A" w:rsidRDefault="00E86E7B" w:rsidP="00E86E7B">
      <w:pPr>
        <w:pStyle w:val="Heading2"/>
      </w:pPr>
      <w:bookmarkStart w:id="3286" w:name="_Toc3201021"/>
      <w:bookmarkStart w:id="3287" w:name="_Toc20392764"/>
      <w:bookmarkStart w:id="3288" w:name="_Toc27774411"/>
      <w:bookmarkStart w:id="3289" w:name="_Toc36482871"/>
      <w:bookmarkStart w:id="3290" w:name="_Toc36484531"/>
      <w:bookmarkStart w:id="3291" w:name="_Toc44933461"/>
      <w:bookmarkStart w:id="3292" w:name="_Toc50972414"/>
      <w:bookmarkStart w:id="3293" w:name="_Toc57105168"/>
      <w:bookmarkStart w:id="3294" w:name="_Toc193088179"/>
      <w:r w:rsidRPr="00816C4A">
        <w:lastRenderedPageBreak/>
        <w:t>8.66</w:t>
      </w:r>
      <w:r w:rsidRPr="00816C4A">
        <w:tab/>
        <w:t>Service Search</w:t>
      </w:r>
      <w:bookmarkEnd w:id="3286"/>
      <w:bookmarkEnd w:id="3287"/>
      <w:bookmarkEnd w:id="3288"/>
      <w:bookmarkEnd w:id="3289"/>
      <w:bookmarkEnd w:id="3290"/>
      <w:bookmarkEnd w:id="3291"/>
      <w:bookmarkEnd w:id="3292"/>
      <w:bookmarkEnd w:id="3293"/>
      <w:bookmarkEnd w:id="3294"/>
    </w:p>
    <w:p w14:paraId="0241ED3C" w14:textId="09EE734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.65.</w:t>
      </w:r>
    </w:p>
    <w:p w14:paraId="3636B96A" w14:textId="77777777" w:rsidR="00E86E7B" w:rsidRPr="00816C4A" w:rsidRDefault="00E86E7B" w:rsidP="00E86E7B">
      <w:pPr>
        <w:pStyle w:val="Heading2"/>
      </w:pPr>
      <w:bookmarkStart w:id="3295" w:name="_Toc3201022"/>
      <w:bookmarkStart w:id="3296" w:name="_Toc20392765"/>
      <w:bookmarkStart w:id="3297" w:name="_Toc27774412"/>
      <w:bookmarkStart w:id="3298" w:name="_Toc36482872"/>
      <w:bookmarkStart w:id="3299" w:name="_Toc36484532"/>
      <w:bookmarkStart w:id="3300" w:name="_Toc44933462"/>
      <w:bookmarkStart w:id="3301" w:name="_Toc50972415"/>
      <w:bookmarkStart w:id="3302" w:name="_Toc57105169"/>
      <w:bookmarkStart w:id="3303" w:name="_Toc193088180"/>
      <w:r w:rsidRPr="00816C4A">
        <w:t>8.67</w:t>
      </w:r>
      <w:r w:rsidRPr="00816C4A">
        <w:tab/>
        <w:t>Attribute Information</w:t>
      </w:r>
      <w:bookmarkEnd w:id="3295"/>
      <w:bookmarkEnd w:id="3296"/>
      <w:bookmarkEnd w:id="3297"/>
      <w:bookmarkEnd w:id="3298"/>
      <w:bookmarkEnd w:id="3299"/>
      <w:bookmarkEnd w:id="3300"/>
      <w:bookmarkEnd w:id="3301"/>
      <w:bookmarkEnd w:id="3302"/>
      <w:bookmarkEnd w:id="3303"/>
    </w:p>
    <w:p w14:paraId="6C73EE33" w14:textId="0E5A738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.66.</w:t>
      </w:r>
    </w:p>
    <w:p w14:paraId="36861170" w14:textId="77777777" w:rsidR="00E86E7B" w:rsidRPr="00816C4A" w:rsidRDefault="00E86E7B" w:rsidP="00E86E7B">
      <w:pPr>
        <w:pStyle w:val="Heading2"/>
      </w:pPr>
      <w:bookmarkStart w:id="3304" w:name="_Toc3201023"/>
      <w:bookmarkStart w:id="3305" w:name="_Toc20392766"/>
      <w:bookmarkStart w:id="3306" w:name="_Toc27774413"/>
      <w:bookmarkStart w:id="3307" w:name="_Toc36482873"/>
      <w:bookmarkStart w:id="3308" w:name="_Toc36484533"/>
      <w:bookmarkStart w:id="3309" w:name="_Toc44933463"/>
      <w:bookmarkStart w:id="3310" w:name="_Toc50972416"/>
      <w:bookmarkStart w:id="3311" w:name="_Toc57105170"/>
      <w:bookmarkStart w:id="3312" w:name="_Toc193088181"/>
      <w:r w:rsidRPr="00816C4A">
        <w:t>8.68</w:t>
      </w:r>
      <w:r w:rsidRPr="00816C4A">
        <w:tab/>
        <w:t>Service Availability</w:t>
      </w:r>
      <w:bookmarkEnd w:id="3304"/>
      <w:bookmarkEnd w:id="3305"/>
      <w:bookmarkEnd w:id="3306"/>
      <w:bookmarkEnd w:id="3307"/>
      <w:bookmarkEnd w:id="3308"/>
      <w:bookmarkEnd w:id="3309"/>
      <w:bookmarkEnd w:id="3310"/>
      <w:bookmarkEnd w:id="3311"/>
      <w:bookmarkEnd w:id="3312"/>
    </w:p>
    <w:p w14:paraId="5057D9B7" w14:textId="5469808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.67.</w:t>
      </w:r>
    </w:p>
    <w:p w14:paraId="55482E20" w14:textId="77777777" w:rsidR="00E86E7B" w:rsidRPr="00816C4A" w:rsidRDefault="00E86E7B" w:rsidP="00E86E7B">
      <w:pPr>
        <w:pStyle w:val="Heading2"/>
      </w:pPr>
      <w:bookmarkStart w:id="3313" w:name="_Toc3201024"/>
      <w:bookmarkStart w:id="3314" w:name="_Toc20392767"/>
      <w:bookmarkStart w:id="3315" w:name="_Toc27774414"/>
      <w:bookmarkStart w:id="3316" w:name="_Toc36482874"/>
      <w:bookmarkStart w:id="3317" w:name="_Toc36484534"/>
      <w:bookmarkStart w:id="3318" w:name="_Toc44933464"/>
      <w:bookmarkStart w:id="3319" w:name="_Toc50972417"/>
      <w:bookmarkStart w:id="3320" w:name="_Toc57105171"/>
      <w:bookmarkStart w:id="3321" w:name="_Toc193088182"/>
      <w:r w:rsidRPr="00816C4A">
        <w:t>8.69</w:t>
      </w:r>
      <w:r w:rsidRPr="00816C4A">
        <w:tab/>
        <w:t>Remote Entity Address</w:t>
      </w:r>
      <w:bookmarkEnd w:id="3313"/>
      <w:bookmarkEnd w:id="3314"/>
      <w:bookmarkEnd w:id="3315"/>
      <w:bookmarkEnd w:id="3316"/>
      <w:bookmarkEnd w:id="3317"/>
      <w:bookmarkEnd w:id="3318"/>
      <w:bookmarkEnd w:id="3319"/>
      <w:bookmarkEnd w:id="3320"/>
      <w:bookmarkEnd w:id="3321"/>
    </w:p>
    <w:p w14:paraId="4D1E6A00" w14:textId="595B476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.68.</w:t>
      </w:r>
    </w:p>
    <w:p w14:paraId="22D55CD1" w14:textId="77777777" w:rsidR="00E86E7B" w:rsidRPr="00816C4A" w:rsidRDefault="00E86E7B" w:rsidP="00E86E7B">
      <w:pPr>
        <w:pStyle w:val="Heading2"/>
      </w:pPr>
      <w:bookmarkStart w:id="3322" w:name="_Toc3201025"/>
      <w:bookmarkStart w:id="3323" w:name="_Toc20392768"/>
      <w:bookmarkStart w:id="3324" w:name="_Toc27774415"/>
      <w:bookmarkStart w:id="3325" w:name="_Toc36482875"/>
      <w:bookmarkStart w:id="3326" w:name="_Toc36484535"/>
      <w:bookmarkStart w:id="3327" w:name="_Toc44933465"/>
      <w:bookmarkStart w:id="3328" w:name="_Toc50972418"/>
      <w:bookmarkStart w:id="3329" w:name="_Toc57105172"/>
      <w:bookmarkStart w:id="3330" w:name="_Toc193088183"/>
      <w:r w:rsidRPr="00816C4A">
        <w:t>8.70</w:t>
      </w:r>
      <w:r w:rsidRPr="00816C4A">
        <w:tab/>
        <w:t>Text Attribute</w:t>
      </w:r>
      <w:bookmarkEnd w:id="3322"/>
      <w:bookmarkEnd w:id="3323"/>
      <w:bookmarkEnd w:id="3324"/>
      <w:bookmarkEnd w:id="3325"/>
      <w:bookmarkEnd w:id="3326"/>
      <w:bookmarkEnd w:id="3327"/>
      <w:bookmarkEnd w:id="3328"/>
      <w:bookmarkEnd w:id="3329"/>
      <w:bookmarkEnd w:id="3330"/>
    </w:p>
    <w:p w14:paraId="6E567718" w14:textId="207BBB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.72.</w:t>
      </w:r>
    </w:p>
    <w:p w14:paraId="0623C444" w14:textId="77777777" w:rsidR="00E86E7B" w:rsidRPr="00816C4A" w:rsidRDefault="00E86E7B" w:rsidP="00E86E7B">
      <w:pPr>
        <w:pStyle w:val="Heading2"/>
      </w:pPr>
      <w:bookmarkStart w:id="3331" w:name="_Toc3201026"/>
      <w:bookmarkStart w:id="3332" w:name="_Toc20392769"/>
      <w:bookmarkStart w:id="3333" w:name="_Toc27774416"/>
      <w:bookmarkStart w:id="3334" w:name="_Toc36482876"/>
      <w:bookmarkStart w:id="3335" w:name="_Toc36484536"/>
      <w:bookmarkStart w:id="3336" w:name="_Toc44933466"/>
      <w:bookmarkStart w:id="3337" w:name="_Toc50972419"/>
      <w:bookmarkStart w:id="3338" w:name="_Toc57105173"/>
      <w:bookmarkStart w:id="3339" w:name="_Toc193088184"/>
      <w:r w:rsidRPr="00816C4A">
        <w:t>8.71</w:t>
      </w:r>
      <w:r w:rsidRPr="00816C4A">
        <w:tab/>
        <w:t>Item Text Attribute List</w:t>
      </w:r>
      <w:bookmarkEnd w:id="3331"/>
      <w:bookmarkEnd w:id="3332"/>
      <w:bookmarkEnd w:id="3333"/>
      <w:bookmarkEnd w:id="3334"/>
      <w:bookmarkEnd w:id="3335"/>
      <w:bookmarkEnd w:id="3336"/>
      <w:bookmarkEnd w:id="3337"/>
      <w:bookmarkEnd w:id="3338"/>
      <w:bookmarkEnd w:id="3339"/>
    </w:p>
    <w:p w14:paraId="252D1196" w14:textId="18E511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.73.</w:t>
      </w:r>
    </w:p>
    <w:p w14:paraId="4D0879C3" w14:textId="77777777" w:rsidR="00E86E7B" w:rsidRPr="00816C4A" w:rsidRDefault="00E86E7B" w:rsidP="00E86E7B">
      <w:pPr>
        <w:pStyle w:val="Heading2"/>
      </w:pPr>
      <w:bookmarkStart w:id="3340" w:name="_Toc3201027"/>
      <w:bookmarkStart w:id="3341" w:name="_Toc20392770"/>
      <w:bookmarkStart w:id="3342" w:name="_Toc27774417"/>
      <w:bookmarkStart w:id="3343" w:name="_Toc36482877"/>
      <w:bookmarkStart w:id="3344" w:name="_Toc36484537"/>
      <w:bookmarkStart w:id="3345" w:name="_Toc44933467"/>
      <w:bookmarkStart w:id="3346" w:name="_Toc50972420"/>
      <w:bookmarkStart w:id="3347" w:name="_Toc57105174"/>
      <w:bookmarkStart w:id="3348" w:name="_Toc193088185"/>
      <w:r w:rsidRPr="00816C4A">
        <w:t>8.72</w:t>
      </w:r>
      <w:r w:rsidRPr="00816C4A">
        <w:tab/>
        <w:t>PDP context Activation parameters</w:t>
      </w:r>
      <w:bookmarkEnd w:id="3340"/>
      <w:bookmarkEnd w:id="3341"/>
      <w:bookmarkEnd w:id="3342"/>
      <w:bookmarkEnd w:id="3343"/>
      <w:bookmarkEnd w:id="3344"/>
      <w:bookmarkEnd w:id="3345"/>
      <w:bookmarkEnd w:id="3346"/>
      <w:bookmarkEnd w:id="3347"/>
      <w:bookmarkEnd w:id="3348"/>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49" w:name="_Toc3201029"/>
      <w:bookmarkStart w:id="3350" w:name="_Toc20392772"/>
      <w:bookmarkStart w:id="3351" w:name="_Toc27774419"/>
      <w:bookmarkStart w:id="3352" w:name="_Toc36482879"/>
      <w:bookmarkStart w:id="3353" w:name="_Toc36484539"/>
      <w:bookmarkStart w:id="3354" w:name="_Toc44933469"/>
      <w:bookmarkStart w:id="3355" w:name="_Toc50972422"/>
      <w:bookmarkStart w:id="3356" w:name="_Toc57105176"/>
      <w:bookmarkStart w:id="3357" w:name="_Toc193088186"/>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57"/>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58" w:name="_Toc193088187"/>
      <w:r w:rsidRPr="00816C4A">
        <w:t>8.74</w:t>
      </w:r>
      <w:r w:rsidRPr="00816C4A">
        <w:tab/>
        <w:t>Multimedia Message Reference</w:t>
      </w:r>
      <w:bookmarkEnd w:id="3349"/>
      <w:bookmarkEnd w:id="3350"/>
      <w:bookmarkEnd w:id="3351"/>
      <w:bookmarkEnd w:id="3352"/>
      <w:bookmarkEnd w:id="3353"/>
      <w:bookmarkEnd w:id="3354"/>
      <w:bookmarkEnd w:id="3355"/>
      <w:bookmarkEnd w:id="3356"/>
      <w:bookmarkEnd w:id="3358"/>
    </w:p>
    <w:p w14:paraId="235936EC" w14:textId="7D7151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.82.</w:t>
      </w:r>
    </w:p>
    <w:p w14:paraId="309CAF10" w14:textId="77777777" w:rsidR="00E86E7B" w:rsidRPr="00816C4A" w:rsidRDefault="00E86E7B" w:rsidP="00E86E7B">
      <w:pPr>
        <w:pStyle w:val="Heading2"/>
      </w:pPr>
      <w:bookmarkStart w:id="3359" w:name="_Toc3201030"/>
      <w:bookmarkStart w:id="3360" w:name="_Toc20392773"/>
      <w:bookmarkStart w:id="3361" w:name="_Toc27774420"/>
      <w:bookmarkStart w:id="3362" w:name="_Toc36482880"/>
      <w:bookmarkStart w:id="3363" w:name="_Toc36484540"/>
      <w:bookmarkStart w:id="3364" w:name="_Toc44933470"/>
      <w:bookmarkStart w:id="3365" w:name="_Toc50972423"/>
      <w:bookmarkStart w:id="3366" w:name="_Toc57105177"/>
      <w:bookmarkStart w:id="3367" w:name="_Toc193088188"/>
      <w:r w:rsidRPr="00816C4A">
        <w:t>8.75</w:t>
      </w:r>
      <w:r w:rsidRPr="00816C4A">
        <w:tab/>
        <w:t>Multimedia Message Identifier</w:t>
      </w:r>
      <w:bookmarkEnd w:id="3359"/>
      <w:bookmarkEnd w:id="3360"/>
      <w:bookmarkEnd w:id="3361"/>
      <w:bookmarkEnd w:id="3362"/>
      <w:bookmarkEnd w:id="3363"/>
      <w:bookmarkEnd w:id="3364"/>
      <w:bookmarkEnd w:id="3365"/>
      <w:bookmarkEnd w:id="3366"/>
      <w:bookmarkEnd w:id="3367"/>
    </w:p>
    <w:p w14:paraId="05F4BC8D" w14:textId="281BD26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.83.</w:t>
      </w:r>
    </w:p>
    <w:p w14:paraId="18F2287E" w14:textId="77777777" w:rsidR="00E86E7B" w:rsidRPr="00816C4A" w:rsidRDefault="00E86E7B" w:rsidP="00E86E7B">
      <w:pPr>
        <w:pStyle w:val="Heading2"/>
      </w:pPr>
      <w:bookmarkStart w:id="3368" w:name="_Toc3201031"/>
      <w:bookmarkStart w:id="3369" w:name="_Toc20392774"/>
      <w:bookmarkStart w:id="3370" w:name="_Toc27774421"/>
      <w:bookmarkStart w:id="3371" w:name="_Toc36482881"/>
      <w:bookmarkStart w:id="3372" w:name="_Toc36484541"/>
      <w:bookmarkStart w:id="3373" w:name="_Toc44933471"/>
      <w:bookmarkStart w:id="3374" w:name="_Toc50972424"/>
      <w:bookmarkStart w:id="3375" w:name="_Toc57105178"/>
      <w:bookmarkStart w:id="3376" w:name="_Toc193088189"/>
      <w:r w:rsidRPr="00816C4A">
        <w:t>8.76</w:t>
      </w:r>
      <w:r w:rsidRPr="00816C4A">
        <w:tab/>
        <w:t xml:space="preserve">Multimedia Message </w:t>
      </w:r>
      <w:r w:rsidRPr="00816C4A">
        <w:rPr>
          <w:lang w:val="en-US"/>
        </w:rPr>
        <w:t>Transfer</w:t>
      </w:r>
      <w:r w:rsidRPr="00816C4A">
        <w:t xml:space="preserve"> status</w:t>
      </w:r>
      <w:bookmarkEnd w:id="3368"/>
      <w:bookmarkEnd w:id="3369"/>
      <w:bookmarkEnd w:id="3370"/>
      <w:bookmarkEnd w:id="3371"/>
      <w:bookmarkEnd w:id="3372"/>
      <w:bookmarkEnd w:id="3373"/>
      <w:bookmarkEnd w:id="3374"/>
      <w:bookmarkEnd w:id="3375"/>
      <w:bookmarkEnd w:id="3376"/>
    </w:p>
    <w:p w14:paraId="1D083740" w14:textId="55E0A69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.84.</w:t>
      </w:r>
    </w:p>
    <w:p w14:paraId="5F3C650B" w14:textId="77777777" w:rsidR="00E86E7B" w:rsidRPr="00816C4A" w:rsidRDefault="00E86E7B" w:rsidP="00E86E7B">
      <w:pPr>
        <w:pStyle w:val="Heading2"/>
      </w:pPr>
      <w:bookmarkStart w:id="3377" w:name="_Toc3201032"/>
      <w:bookmarkStart w:id="3378" w:name="_Toc20392775"/>
      <w:bookmarkStart w:id="3379" w:name="_Toc27774422"/>
      <w:bookmarkStart w:id="3380" w:name="_Toc36482882"/>
      <w:bookmarkStart w:id="3381" w:name="_Toc36484542"/>
      <w:bookmarkStart w:id="3382" w:name="_Toc44933472"/>
      <w:bookmarkStart w:id="3383" w:name="_Toc50972425"/>
      <w:bookmarkStart w:id="3384" w:name="_Toc57105179"/>
      <w:bookmarkStart w:id="3385" w:name="_Toc193088190"/>
      <w:r w:rsidRPr="00816C4A">
        <w:t>8.77</w:t>
      </w:r>
      <w:r w:rsidRPr="00816C4A">
        <w:tab/>
        <w:t>MM Content Identifier</w:t>
      </w:r>
      <w:bookmarkEnd w:id="3377"/>
      <w:bookmarkEnd w:id="3378"/>
      <w:bookmarkEnd w:id="3379"/>
      <w:bookmarkEnd w:id="3380"/>
      <w:bookmarkEnd w:id="3381"/>
      <w:bookmarkEnd w:id="3382"/>
      <w:bookmarkEnd w:id="3383"/>
      <w:bookmarkEnd w:id="3384"/>
      <w:bookmarkEnd w:id="3385"/>
    </w:p>
    <w:p w14:paraId="2AFD4C30" w14:textId="25787CC2" w:rsidR="00E86E7B" w:rsidRPr="00816C4A" w:rsidRDefault="00E86E7B" w:rsidP="00E86E7B">
      <w:r w:rsidRPr="00816C4A">
        <w:t xml:space="preserve">In addition to ETSI TS 102 223 [32] </w:t>
      </w:r>
      <w:r w:rsidR="003413FE" w:rsidRPr="00816C4A">
        <w:t>clause</w:t>
      </w:r>
      <w:r w:rsidR="003413FE">
        <w:t> </w:t>
      </w:r>
      <w:r w:rsidR="003413FE" w:rsidRPr="00816C4A">
        <w:t>8</w:t>
      </w:r>
      <w:r w:rsidRPr="00816C4A">
        <w:t xml:space="preserve">.85, the codinf of the MM Content Data Object tag is done according to </w:t>
      </w:r>
      <w:r w:rsidR="003413FE" w:rsidRPr="00816C4A">
        <w:t>TS</w:t>
      </w:r>
      <w:r w:rsidR="003413FE">
        <w:t> </w:t>
      </w:r>
      <w:r w:rsidR="003413FE" w:rsidRPr="00816C4A">
        <w:t>3</w:t>
      </w:r>
      <w:r w:rsidRPr="00816C4A">
        <w:t>1.102[14].</w:t>
      </w:r>
    </w:p>
    <w:p w14:paraId="52608436" w14:textId="77777777" w:rsidR="00E86E7B" w:rsidRPr="00816C4A" w:rsidRDefault="00E86E7B" w:rsidP="00E86E7B">
      <w:pPr>
        <w:pStyle w:val="Heading2"/>
        <w:ind w:left="0" w:firstLine="0"/>
      </w:pPr>
      <w:bookmarkStart w:id="3386" w:name="_Toc3201033"/>
      <w:bookmarkStart w:id="3387" w:name="_Toc20392776"/>
      <w:bookmarkStart w:id="3388" w:name="_Toc27774423"/>
      <w:bookmarkStart w:id="3389" w:name="_Toc36482883"/>
      <w:bookmarkStart w:id="3390" w:name="_Toc36484543"/>
      <w:bookmarkStart w:id="3391" w:name="_Toc44933473"/>
      <w:bookmarkStart w:id="3392" w:name="_Toc50972426"/>
      <w:bookmarkStart w:id="3393" w:name="_Toc57105180"/>
      <w:bookmarkStart w:id="3394" w:name="_Toc193088191"/>
      <w:r w:rsidRPr="00816C4A">
        <w:t>8.78</w:t>
      </w:r>
      <w:r w:rsidRPr="00816C4A">
        <w:tab/>
        <w:t>Multimedia Message Notification</w:t>
      </w:r>
      <w:bookmarkEnd w:id="3386"/>
      <w:bookmarkEnd w:id="3387"/>
      <w:bookmarkEnd w:id="3388"/>
      <w:bookmarkEnd w:id="3389"/>
      <w:bookmarkEnd w:id="3390"/>
      <w:bookmarkEnd w:id="3391"/>
      <w:bookmarkEnd w:id="3392"/>
      <w:bookmarkEnd w:id="3393"/>
      <w:bookmarkEnd w:id="3394"/>
    </w:p>
    <w:p w14:paraId="5BBCDCFD" w14:textId="35A470BE" w:rsidR="00E86E7B" w:rsidRPr="00816C4A" w:rsidRDefault="00E86E7B" w:rsidP="00E86E7B">
      <w:pPr>
        <w:rPr>
          <w:rFonts w:ascii="Helvetica" w:hAnsi="Helvetica"/>
          <w:snapToGrid w:val="0"/>
        </w:rPr>
      </w:pPr>
      <w:r w:rsidRPr="00816C4A">
        <w:t xml:space="preserve">See ETSI TS 102 223 [32] </w:t>
      </w:r>
      <w:r w:rsidR="003413FE" w:rsidRPr="00816C4A">
        <w:t>clause</w:t>
      </w:r>
      <w:r w:rsidR="003413FE">
        <w:t> </w:t>
      </w:r>
      <w:r w:rsidR="003413FE" w:rsidRPr="00816C4A">
        <w:t>8</w:t>
      </w:r>
      <w:r w:rsidRPr="00816C4A">
        <w:t>.86.</w:t>
      </w:r>
    </w:p>
    <w:p w14:paraId="7776B9C9" w14:textId="77777777" w:rsidR="00E86E7B" w:rsidRPr="00816C4A" w:rsidRDefault="00E86E7B" w:rsidP="00E86E7B">
      <w:pPr>
        <w:pStyle w:val="Heading2"/>
        <w:ind w:left="0" w:firstLine="0"/>
      </w:pPr>
      <w:bookmarkStart w:id="3395" w:name="_Toc3201034"/>
      <w:bookmarkStart w:id="3396" w:name="_Toc20392777"/>
      <w:bookmarkStart w:id="3397" w:name="_Toc27774424"/>
      <w:bookmarkStart w:id="3398" w:name="_Toc36482884"/>
      <w:bookmarkStart w:id="3399" w:name="_Toc36484544"/>
      <w:bookmarkStart w:id="3400" w:name="_Toc44933474"/>
      <w:bookmarkStart w:id="3401" w:name="_Toc50972427"/>
      <w:bookmarkStart w:id="3402" w:name="_Toc57105181"/>
      <w:bookmarkStart w:id="3403" w:name="_Toc193088192"/>
      <w:r w:rsidRPr="00816C4A">
        <w:t>8.79</w:t>
      </w:r>
      <w:r w:rsidRPr="00816C4A">
        <w:tab/>
        <w:t>Last Envelope</w:t>
      </w:r>
      <w:bookmarkEnd w:id="3395"/>
      <w:bookmarkEnd w:id="3396"/>
      <w:bookmarkEnd w:id="3397"/>
      <w:bookmarkEnd w:id="3398"/>
      <w:bookmarkEnd w:id="3399"/>
      <w:bookmarkEnd w:id="3400"/>
      <w:bookmarkEnd w:id="3401"/>
      <w:bookmarkEnd w:id="3402"/>
      <w:bookmarkEnd w:id="3403"/>
    </w:p>
    <w:p w14:paraId="20C25918" w14:textId="0EA43E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.87.</w:t>
      </w:r>
    </w:p>
    <w:p w14:paraId="5AE0B7F9" w14:textId="77777777" w:rsidR="00E86E7B" w:rsidRPr="00816C4A" w:rsidRDefault="00E86E7B" w:rsidP="00E86E7B">
      <w:pPr>
        <w:pStyle w:val="Heading2"/>
        <w:rPr>
          <w:lang w:val="en-US"/>
        </w:rPr>
      </w:pPr>
      <w:bookmarkStart w:id="3404" w:name="_Toc3201035"/>
      <w:bookmarkStart w:id="3405" w:name="_Toc20392778"/>
      <w:bookmarkStart w:id="3406" w:name="_Toc27774425"/>
      <w:bookmarkStart w:id="3407" w:name="_Toc36482885"/>
      <w:bookmarkStart w:id="3408" w:name="_Toc36484545"/>
      <w:bookmarkStart w:id="3409" w:name="_Toc44933475"/>
      <w:bookmarkStart w:id="3410" w:name="_Toc50972428"/>
      <w:bookmarkStart w:id="3411" w:name="_Toc57105182"/>
      <w:bookmarkStart w:id="3412" w:name="_Toc193088193"/>
      <w:r w:rsidRPr="00816C4A">
        <w:rPr>
          <w:lang w:val="en-US"/>
        </w:rPr>
        <w:lastRenderedPageBreak/>
        <w:t>8.80</w:t>
      </w:r>
      <w:r w:rsidRPr="00816C4A">
        <w:rPr>
          <w:lang w:val="en-US"/>
        </w:rPr>
        <w:tab/>
        <w:t>Frames Layout</w:t>
      </w:r>
      <w:bookmarkEnd w:id="3404"/>
      <w:bookmarkEnd w:id="3405"/>
      <w:bookmarkEnd w:id="3406"/>
      <w:bookmarkEnd w:id="3407"/>
      <w:bookmarkEnd w:id="3408"/>
      <w:bookmarkEnd w:id="3409"/>
      <w:bookmarkEnd w:id="3410"/>
      <w:bookmarkEnd w:id="3411"/>
      <w:bookmarkEnd w:id="3412"/>
    </w:p>
    <w:p w14:paraId="79FEA585" w14:textId="73DA230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.78.</w:t>
      </w:r>
    </w:p>
    <w:p w14:paraId="3920C5E5" w14:textId="77777777" w:rsidR="00E86E7B" w:rsidRPr="00816C4A" w:rsidRDefault="00E86E7B" w:rsidP="00E86E7B">
      <w:pPr>
        <w:pStyle w:val="Heading2"/>
      </w:pPr>
      <w:bookmarkStart w:id="3413" w:name="_Toc3201036"/>
      <w:bookmarkStart w:id="3414" w:name="_Toc20392779"/>
      <w:bookmarkStart w:id="3415" w:name="_Toc27774426"/>
      <w:bookmarkStart w:id="3416" w:name="_Toc36482886"/>
      <w:bookmarkStart w:id="3417" w:name="_Toc36484546"/>
      <w:bookmarkStart w:id="3418" w:name="_Toc44933476"/>
      <w:bookmarkStart w:id="3419" w:name="_Toc50972429"/>
      <w:bookmarkStart w:id="3420" w:name="_Toc57105183"/>
      <w:bookmarkStart w:id="3421" w:name="_Toc193088194"/>
      <w:r w:rsidRPr="00816C4A">
        <w:t>8.81</w:t>
      </w:r>
      <w:r w:rsidRPr="00816C4A">
        <w:tab/>
        <w:t>Frames Information</w:t>
      </w:r>
      <w:bookmarkEnd w:id="3413"/>
      <w:bookmarkEnd w:id="3414"/>
      <w:bookmarkEnd w:id="3415"/>
      <w:bookmarkEnd w:id="3416"/>
      <w:bookmarkEnd w:id="3417"/>
      <w:bookmarkEnd w:id="3418"/>
      <w:bookmarkEnd w:id="3419"/>
      <w:bookmarkEnd w:id="3420"/>
      <w:bookmarkEnd w:id="3421"/>
    </w:p>
    <w:p w14:paraId="3954AF4B" w14:textId="05D3EA6B" w:rsidR="00E86E7B" w:rsidRPr="00816C4A" w:rsidRDefault="00E86E7B" w:rsidP="00E86E7B">
      <w:pPr>
        <w:rPr>
          <w:lang w:val="fr-FR"/>
        </w:rPr>
      </w:pPr>
      <w:r w:rsidRPr="00816C4A">
        <w:rPr>
          <w:lang w:val="fr-FR"/>
        </w:rPr>
        <w:t>See ETSI TS 102 223 [32]</w:t>
      </w:r>
      <w:r w:rsidRPr="00816C4A">
        <w:t xml:space="preserve"> </w:t>
      </w:r>
      <w:r w:rsidR="003413FE" w:rsidRPr="00816C4A">
        <w:t>clause</w:t>
      </w:r>
      <w:r w:rsidR="003413FE">
        <w:t> </w:t>
      </w:r>
      <w:r w:rsidR="003413FE"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22" w:name="_Toc3201037"/>
      <w:bookmarkStart w:id="3423" w:name="_Toc20392780"/>
      <w:bookmarkStart w:id="3424" w:name="_Toc27774427"/>
      <w:bookmarkStart w:id="3425" w:name="_Toc36482887"/>
      <w:bookmarkStart w:id="3426" w:name="_Toc36484547"/>
      <w:bookmarkStart w:id="3427" w:name="_Toc44933477"/>
      <w:bookmarkStart w:id="3428" w:name="_Toc50972430"/>
      <w:bookmarkStart w:id="3429" w:name="_Toc57105184"/>
      <w:bookmarkStart w:id="3430" w:name="_Toc193088195"/>
      <w:r w:rsidRPr="00816C4A">
        <w:rPr>
          <w:lang w:val="fr-FR"/>
        </w:rPr>
        <w:t>8.82</w:t>
      </w:r>
      <w:r w:rsidRPr="00816C4A">
        <w:rPr>
          <w:lang w:val="fr-FR"/>
        </w:rPr>
        <w:tab/>
        <w:t>Frames identifier</w:t>
      </w:r>
      <w:bookmarkEnd w:id="3422"/>
      <w:bookmarkEnd w:id="3423"/>
      <w:bookmarkEnd w:id="3424"/>
      <w:bookmarkEnd w:id="3425"/>
      <w:bookmarkEnd w:id="3426"/>
      <w:bookmarkEnd w:id="3427"/>
      <w:bookmarkEnd w:id="3428"/>
      <w:bookmarkEnd w:id="3429"/>
      <w:bookmarkEnd w:id="3430"/>
    </w:p>
    <w:p w14:paraId="1F63C5BF" w14:textId="553752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.80.</w:t>
      </w:r>
    </w:p>
    <w:p w14:paraId="51A5E549" w14:textId="77777777" w:rsidR="00E86E7B" w:rsidRPr="00816C4A" w:rsidRDefault="00E86E7B" w:rsidP="00E86E7B">
      <w:pPr>
        <w:pStyle w:val="Heading2"/>
      </w:pPr>
      <w:bookmarkStart w:id="3431" w:name="_Toc3201038"/>
      <w:bookmarkStart w:id="3432" w:name="_Toc20392781"/>
      <w:bookmarkStart w:id="3433" w:name="_Toc27774428"/>
      <w:bookmarkStart w:id="3434" w:name="_Toc36482888"/>
      <w:bookmarkStart w:id="3435" w:name="_Toc36484548"/>
      <w:bookmarkStart w:id="3436" w:name="_Toc44933478"/>
      <w:bookmarkStart w:id="3437" w:name="_Toc50972431"/>
      <w:bookmarkStart w:id="3438" w:name="_Toc57105185"/>
      <w:bookmarkStart w:id="3439" w:name="_Toc193088196"/>
      <w:r w:rsidRPr="00816C4A">
        <w:t>8.83</w:t>
      </w:r>
      <w:r w:rsidRPr="00816C4A">
        <w:tab/>
        <w:t>I-WLAN Identifier</w:t>
      </w:r>
      <w:bookmarkEnd w:id="3431"/>
      <w:bookmarkEnd w:id="3432"/>
      <w:bookmarkEnd w:id="3433"/>
      <w:bookmarkEnd w:id="3434"/>
      <w:bookmarkEnd w:id="3435"/>
      <w:bookmarkEnd w:id="3436"/>
      <w:bookmarkEnd w:id="3437"/>
      <w:bookmarkEnd w:id="3438"/>
      <w:bookmarkEnd w:id="3439"/>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40" w:name="_Toc3201039"/>
      <w:bookmarkStart w:id="3441" w:name="_Toc20392782"/>
      <w:bookmarkStart w:id="3442" w:name="_Toc27774429"/>
      <w:bookmarkStart w:id="3443" w:name="_Toc36482889"/>
      <w:bookmarkStart w:id="3444" w:name="_Toc36484549"/>
      <w:bookmarkStart w:id="3445" w:name="_Toc44933479"/>
      <w:bookmarkStart w:id="3446" w:name="_Toc50972432"/>
      <w:bookmarkStart w:id="3447" w:name="_Toc57105186"/>
      <w:bookmarkStart w:id="3448" w:name="_Toc193088197"/>
      <w:r w:rsidRPr="00816C4A">
        <w:t>8.84</w:t>
      </w:r>
      <w:r w:rsidRPr="00816C4A">
        <w:tab/>
        <w:t>(I-)WLAN Access Status</w:t>
      </w:r>
      <w:bookmarkEnd w:id="3440"/>
      <w:bookmarkEnd w:id="3441"/>
      <w:bookmarkEnd w:id="3442"/>
      <w:bookmarkEnd w:id="3443"/>
      <w:bookmarkEnd w:id="3444"/>
      <w:bookmarkEnd w:id="3445"/>
      <w:bookmarkEnd w:id="3446"/>
      <w:bookmarkEnd w:id="3447"/>
      <w:bookmarkEnd w:id="3448"/>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49" w:name="_Toc3201040"/>
      <w:bookmarkStart w:id="3450" w:name="_Toc20392783"/>
      <w:bookmarkStart w:id="3451" w:name="_Toc27774430"/>
      <w:bookmarkStart w:id="3452" w:name="_Toc36482890"/>
      <w:bookmarkStart w:id="3453" w:name="_Toc36484550"/>
      <w:bookmarkStart w:id="3454" w:name="_Toc44933480"/>
      <w:bookmarkStart w:id="3455" w:name="_Toc50972433"/>
      <w:bookmarkStart w:id="3456" w:name="_Toc57105187"/>
      <w:bookmarkStart w:id="3457" w:name="_Toc193088198"/>
      <w:r w:rsidRPr="00816C4A">
        <w:t>8.85</w:t>
      </w:r>
      <w:r w:rsidRPr="00816C4A">
        <w:tab/>
        <w:t>IMEISV</w:t>
      </w:r>
      <w:bookmarkEnd w:id="3449"/>
      <w:bookmarkEnd w:id="3450"/>
      <w:bookmarkEnd w:id="3451"/>
      <w:bookmarkEnd w:id="3452"/>
      <w:bookmarkEnd w:id="3453"/>
      <w:bookmarkEnd w:id="3454"/>
      <w:bookmarkEnd w:id="3455"/>
      <w:bookmarkEnd w:id="3456"/>
      <w:bookmarkEnd w:id="3457"/>
    </w:p>
    <w:p w14:paraId="17F25DEC" w14:textId="5C86B8B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.74.</w:t>
      </w:r>
    </w:p>
    <w:p w14:paraId="4809D650" w14:textId="77777777" w:rsidR="00E86E7B" w:rsidRPr="00816C4A" w:rsidRDefault="00E86E7B" w:rsidP="00E86E7B">
      <w:pPr>
        <w:pStyle w:val="Heading2"/>
      </w:pPr>
      <w:bookmarkStart w:id="3458" w:name="_Toc3201041"/>
      <w:bookmarkStart w:id="3459" w:name="_Toc20392784"/>
      <w:bookmarkStart w:id="3460" w:name="_Toc27774431"/>
      <w:bookmarkStart w:id="3461" w:name="_Toc36482891"/>
      <w:bookmarkStart w:id="3462" w:name="_Toc36484551"/>
      <w:bookmarkStart w:id="3463" w:name="_Toc44933481"/>
      <w:bookmarkStart w:id="3464" w:name="_Toc50972434"/>
      <w:bookmarkStart w:id="3465" w:name="_Toc57105188"/>
      <w:bookmarkStart w:id="3466" w:name="_Toc193088199"/>
      <w:r w:rsidRPr="00816C4A">
        <w:t>8.86</w:t>
      </w:r>
      <w:r w:rsidRPr="00816C4A">
        <w:tab/>
        <w:t>Network search mode</w:t>
      </w:r>
      <w:bookmarkEnd w:id="3458"/>
      <w:bookmarkEnd w:id="3459"/>
      <w:bookmarkEnd w:id="3460"/>
      <w:bookmarkEnd w:id="3461"/>
      <w:bookmarkEnd w:id="3462"/>
      <w:bookmarkEnd w:id="3463"/>
      <w:bookmarkEnd w:id="3464"/>
      <w:bookmarkEnd w:id="3465"/>
      <w:bookmarkEnd w:id="3466"/>
    </w:p>
    <w:p w14:paraId="3C6FA204" w14:textId="7298AC9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.75.</w:t>
      </w:r>
    </w:p>
    <w:p w14:paraId="21A73CF6" w14:textId="77777777" w:rsidR="00E86E7B" w:rsidRPr="00816C4A" w:rsidRDefault="00E86E7B" w:rsidP="00E86E7B">
      <w:pPr>
        <w:pStyle w:val="Heading2"/>
      </w:pPr>
      <w:bookmarkStart w:id="3467" w:name="_Toc3201042"/>
      <w:bookmarkStart w:id="3468" w:name="_Toc20392785"/>
      <w:bookmarkStart w:id="3469" w:name="_Toc27774432"/>
      <w:bookmarkStart w:id="3470" w:name="_Toc36482892"/>
      <w:bookmarkStart w:id="3471" w:name="_Toc36484552"/>
      <w:bookmarkStart w:id="3472" w:name="_Toc44933482"/>
      <w:bookmarkStart w:id="3473" w:name="_Toc50972435"/>
      <w:bookmarkStart w:id="3474" w:name="_Toc57105189"/>
      <w:bookmarkStart w:id="3475" w:name="_Toc193088200"/>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67"/>
      <w:bookmarkEnd w:id="3468"/>
      <w:bookmarkEnd w:id="3469"/>
      <w:bookmarkEnd w:id="3470"/>
      <w:bookmarkEnd w:id="3471"/>
      <w:bookmarkEnd w:id="3472"/>
      <w:bookmarkEnd w:id="3473"/>
      <w:bookmarkEnd w:id="3474"/>
      <w:bookmarkEnd w:id="3475"/>
    </w:p>
    <w:p w14:paraId="27DA641D" w14:textId="5C831D9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.76.</w:t>
      </w:r>
    </w:p>
    <w:p w14:paraId="003F6F9A" w14:textId="77777777" w:rsidR="00E86E7B" w:rsidRPr="00816C4A" w:rsidRDefault="00E86E7B" w:rsidP="00E86E7B">
      <w:pPr>
        <w:pStyle w:val="Heading2"/>
      </w:pPr>
      <w:bookmarkStart w:id="3476" w:name="_Toc3201043"/>
      <w:bookmarkStart w:id="3477" w:name="_Toc20392786"/>
      <w:bookmarkStart w:id="3478" w:name="_Toc27774433"/>
      <w:bookmarkStart w:id="3479" w:name="_Toc36482893"/>
      <w:bookmarkStart w:id="3480" w:name="_Toc36484553"/>
      <w:bookmarkStart w:id="3481" w:name="_Toc44933483"/>
      <w:bookmarkStart w:id="3482" w:name="_Toc50972436"/>
      <w:bookmarkStart w:id="3483" w:name="_Toc57105190"/>
      <w:bookmarkStart w:id="3484" w:name="_Toc193088201"/>
      <w:r w:rsidRPr="00816C4A">
        <w:lastRenderedPageBreak/>
        <w:t>8.88</w:t>
      </w:r>
      <w:r w:rsidRPr="00816C4A">
        <w:tab/>
        <w:t>Browsing status</w:t>
      </w:r>
      <w:bookmarkEnd w:id="3476"/>
      <w:bookmarkEnd w:id="3477"/>
      <w:bookmarkEnd w:id="3478"/>
      <w:bookmarkEnd w:id="3479"/>
      <w:bookmarkEnd w:id="3480"/>
      <w:bookmarkEnd w:id="3481"/>
      <w:bookmarkEnd w:id="3482"/>
      <w:bookmarkEnd w:id="3483"/>
      <w:bookmarkEnd w:id="3484"/>
    </w:p>
    <w:p w14:paraId="1CA909DD" w14:textId="3E4B03E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.77.</w:t>
      </w:r>
    </w:p>
    <w:p w14:paraId="1BEC2F7E" w14:textId="77777777" w:rsidR="00E86E7B" w:rsidRPr="00816C4A" w:rsidRDefault="00E86E7B" w:rsidP="00E86E7B">
      <w:pPr>
        <w:pStyle w:val="Heading2"/>
      </w:pPr>
      <w:bookmarkStart w:id="3485" w:name="_Toc3201044"/>
      <w:bookmarkStart w:id="3486" w:name="_Toc20392787"/>
      <w:bookmarkStart w:id="3487" w:name="_Toc27774434"/>
      <w:bookmarkStart w:id="3488" w:name="_Toc36482894"/>
      <w:bookmarkStart w:id="3489" w:name="_Toc36484554"/>
      <w:bookmarkStart w:id="3490" w:name="_Toc44933484"/>
      <w:bookmarkStart w:id="3491" w:name="_Toc50972437"/>
      <w:bookmarkStart w:id="3492" w:name="_Toc57105191"/>
      <w:bookmarkStart w:id="3493" w:name="_Toc193088202"/>
      <w:r w:rsidRPr="00816C4A">
        <w:t>8.89</w:t>
      </w:r>
      <w:r w:rsidRPr="00816C4A">
        <w:tab/>
        <w:t>Registry application data</w:t>
      </w:r>
      <w:bookmarkEnd w:id="3485"/>
      <w:bookmarkEnd w:id="3486"/>
      <w:bookmarkEnd w:id="3487"/>
      <w:bookmarkEnd w:id="3488"/>
      <w:bookmarkEnd w:id="3489"/>
      <w:bookmarkEnd w:id="3490"/>
      <w:bookmarkEnd w:id="3491"/>
      <w:bookmarkEnd w:id="3492"/>
      <w:bookmarkEnd w:id="3493"/>
    </w:p>
    <w:p w14:paraId="4EE6AC38" w14:textId="4B38116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.88.</w:t>
      </w:r>
    </w:p>
    <w:p w14:paraId="0269CA12" w14:textId="77777777" w:rsidR="00E86E7B" w:rsidRPr="00816C4A" w:rsidRDefault="00E86E7B" w:rsidP="00E86E7B">
      <w:pPr>
        <w:pStyle w:val="Heading2"/>
      </w:pPr>
      <w:bookmarkStart w:id="3494" w:name="_Toc3201045"/>
      <w:bookmarkStart w:id="3495" w:name="_Toc20392788"/>
      <w:bookmarkStart w:id="3496" w:name="_Toc27774435"/>
      <w:bookmarkStart w:id="3497" w:name="_Toc36482895"/>
      <w:bookmarkStart w:id="3498" w:name="_Toc36484555"/>
      <w:bookmarkStart w:id="3499" w:name="_Toc44933485"/>
      <w:bookmarkStart w:id="3500" w:name="_Toc50972438"/>
      <w:bookmarkStart w:id="3501" w:name="_Toc57105192"/>
      <w:bookmarkStart w:id="3502" w:name="_Toc193088203"/>
      <w:r w:rsidRPr="00816C4A">
        <w:t>8.90</w:t>
      </w:r>
      <w:r w:rsidRPr="00816C4A">
        <w:tab/>
        <w:t>PLMNwAcT List</w:t>
      </w:r>
      <w:bookmarkEnd w:id="3494"/>
      <w:bookmarkEnd w:id="3495"/>
      <w:bookmarkEnd w:id="3496"/>
      <w:bookmarkEnd w:id="3497"/>
      <w:bookmarkEnd w:id="3498"/>
      <w:bookmarkEnd w:id="3499"/>
      <w:bookmarkEnd w:id="3500"/>
      <w:bookmarkEnd w:id="3501"/>
      <w:bookmarkEnd w:id="3502"/>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503" w:name="_Toc3201046"/>
      <w:bookmarkStart w:id="3504" w:name="_Toc20392789"/>
      <w:bookmarkStart w:id="3505" w:name="_Toc27774436"/>
      <w:bookmarkStart w:id="3506" w:name="_Toc36482896"/>
      <w:bookmarkStart w:id="3507" w:name="_Toc36484556"/>
      <w:bookmarkStart w:id="3508" w:name="_Toc44933486"/>
      <w:bookmarkStart w:id="3509" w:name="_Toc50972439"/>
      <w:bookmarkStart w:id="3510" w:name="_Toc57105193"/>
      <w:bookmarkStart w:id="3511" w:name="_Toc193088204"/>
      <w:r w:rsidRPr="00816C4A">
        <w:t>8.91</w:t>
      </w:r>
      <w:r w:rsidRPr="00816C4A">
        <w:tab/>
        <w:t>Routing Area Identification</w:t>
      </w:r>
      <w:bookmarkEnd w:id="3503"/>
      <w:bookmarkEnd w:id="3504"/>
      <w:bookmarkEnd w:id="3505"/>
      <w:bookmarkEnd w:id="3506"/>
      <w:bookmarkEnd w:id="3507"/>
      <w:bookmarkEnd w:id="3508"/>
      <w:bookmarkEnd w:id="3509"/>
      <w:bookmarkEnd w:id="3510"/>
      <w:bookmarkEnd w:id="35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3BD81ACC"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7C2F0B1" w14:textId="77777777" w:rsidR="00E86E7B" w:rsidRPr="00816C4A" w:rsidRDefault="00E86E7B" w:rsidP="00E86E7B">
      <w:pPr>
        <w:pStyle w:val="Heading2"/>
      </w:pPr>
      <w:bookmarkStart w:id="3512" w:name="_Toc3201047"/>
      <w:bookmarkStart w:id="3513" w:name="_Toc20392790"/>
      <w:bookmarkStart w:id="3514" w:name="_Toc27774437"/>
      <w:bookmarkStart w:id="3515" w:name="_Toc36482897"/>
      <w:bookmarkStart w:id="3516" w:name="_Toc36484557"/>
      <w:bookmarkStart w:id="3517" w:name="_Toc44933487"/>
      <w:bookmarkStart w:id="3518" w:name="_Toc50972440"/>
      <w:bookmarkStart w:id="3519" w:name="_Toc57105194"/>
      <w:bookmarkStart w:id="3520" w:name="_Toc193088205"/>
      <w:r w:rsidRPr="00816C4A">
        <w:t>8.92</w:t>
      </w:r>
      <w:r w:rsidRPr="00816C4A">
        <w:tab/>
        <w:t>Update/Attach/Registration Type</w:t>
      </w:r>
      <w:bookmarkEnd w:id="3512"/>
      <w:bookmarkEnd w:id="3513"/>
      <w:bookmarkEnd w:id="3514"/>
      <w:bookmarkEnd w:id="3515"/>
      <w:bookmarkEnd w:id="3516"/>
      <w:bookmarkEnd w:id="3517"/>
      <w:bookmarkEnd w:id="3518"/>
      <w:bookmarkEnd w:id="3519"/>
      <w:bookmarkEnd w:id="35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28CB993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60060D3" w14:textId="04CD64AC"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 xml:space="preserve">the </w:t>
      </w:r>
      <w:r>
        <w:lastRenderedPageBreak/>
        <w:t>EPS update</w:t>
      </w:r>
      <w:r w:rsidRPr="00816C4A">
        <w:t xml:space="preserve"> type that was sent in the TRACKING AREA UPDATE REQUEST message,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5EF1B96D" w14:textId="2E9D8440"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21" w:name="_Toc3201048"/>
      <w:bookmarkStart w:id="3522" w:name="_Toc20392791"/>
      <w:bookmarkStart w:id="3523" w:name="_Toc27774438"/>
      <w:bookmarkStart w:id="3524" w:name="_Toc36482898"/>
      <w:bookmarkStart w:id="3525" w:name="_Toc36484558"/>
      <w:bookmarkStart w:id="3526" w:name="_Toc44933488"/>
      <w:bookmarkStart w:id="3527" w:name="_Toc50972441"/>
      <w:bookmarkStart w:id="3528" w:name="_Toc57105195"/>
      <w:bookmarkStart w:id="3529" w:name="_Toc193088206"/>
      <w:r w:rsidRPr="00816C4A">
        <w:t>8.93</w:t>
      </w:r>
      <w:r w:rsidRPr="00816C4A">
        <w:tab/>
        <w:t>Rejection Cause Code</w:t>
      </w:r>
      <w:bookmarkEnd w:id="3521"/>
      <w:bookmarkEnd w:id="3522"/>
      <w:bookmarkEnd w:id="3523"/>
      <w:bookmarkEnd w:id="3524"/>
      <w:bookmarkEnd w:id="3525"/>
      <w:bookmarkEnd w:id="3526"/>
      <w:bookmarkEnd w:id="3527"/>
      <w:bookmarkEnd w:id="3528"/>
      <w:bookmarkEnd w:id="352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1C396FBF"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520DAAFB" w14:textId="15D05400"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3D725F00" w14:textId="39A4137B" w:rsidR="00663A5D" w:rsidRPr="00816C4A" w:rsidRDefault="00663A5D" w:rsidP="00663A5D">
      <w:bookmarkStart w:id="3530" w:name="_Toc3201049"/>
      <w:bookmarkStart w:id="3531" w:name="_Toc20392792"/>
      <w:bookmarkStart w:id="3532" w:name="_Toc27774439"/>
      <w:bookmarkStart w:id="3533" w:name="_Toc36482899"/>
      <w:bookmarkStart w:id="3534" w:name="_Toc36484559"/>
      <w:bookmarkStart w:id="3535" w:name="_Toc44933489"/>
      <w:bookmarkStart w:id="3536" w:name="_Toc50972442"/>
      <w:bookmarkStart w:id="3537" w:name="_Toc57105196"/>
      <w:r w:rsidRPr="00816C4A">
        <w:lastRenderedPageBreak/>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7603E828" w14:textId="144A1818"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28D1EBA8" w14:textId="77777777" w:rsidR="00E86E7B" w:rsidRPr="00816C4A" w:rsidRDefault="00E86E7B" w:rsidP="00E86E7B">
      <w:pPr>
        <w:pStyle w:val="Heading2"/>
      </w:pPr>
      <w:bookmarkStart w:id="3538" w:name="_Toc193088207"/>
      <w:r w:rsidRPr="00816C4A">
        <w:t>8.94</w:t>
      </w:r>
      <w:r w:rsidRPr="00816C4A">
        <w:tab/>
        <w:t>Geographical Location Parameters</w:t>
      </w:r>
      <w:bookmarkEnd w:id="3530"/>
      <w:bookmarkEnd w:id="3531"/>
      <w:bookmarkEnd w:id="3532"/>
      <w:bookmarkEnd w:id="3533"/>
      <w:bookmarkEnd w:id="3534"/>
      <w:bookmarkEnd w:id="3535"/>
      <w:bookmarkEnd w:id="3536"/>
      <w:bookmarkEnd w:id="3537"/>
      <w:bookmarkEnd w:id="353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685CD65B"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013C4DBC"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lastRenderedPageBreak/>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lastRenderedPageBreak/>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39" w:name="_Toc3201050"/>
      <w:bookmarkStart w:id="3540" w:name="_Toc20392793"/>
      <w:bookmarkStart w:id="3541" w:name="_Toc27774440"/>
      <w:bookmarkStart w:id="3542" w:name="_Toc36482900"/>
      <w:bookmarkStart w:id="3543" w:name="_Toc36484560"/>
      <w:bookmarkStart w:id="3544" w:name="_Toc44933490"/>
      <w:bookmarkStart w:id="3545" w:name="_Toc50972443"/>
      <w:bookmarkStart w:id="3546" w:name="_Toc57105197"/>
      <w:bookmarkStart w:id="3547" w:name="_Toc193088208"/>
      <w:r w:rsidRPr="00816C4A">
        <w:t>8.95</w:t>
      </w:r>
      <w:r w:rsidRPr="00816C4A">
        <w:tab/>
        <w:t>GAD shapes</w:t>
      </w:r>
      <w:bookmarkEnd w:id="3539"/>
      <w:bookmarkEnd w:id="3540"/>
      <w:bookmarkEnd w:id="3541"/>
      <w:bookmarkEnd w:id="3542"/>
      <w:bookmarkEnd w:id="3543"/>
      <w:bookmarkEnd w:id="3544"/>
      <w:bookmarkEnd w:id="3545"/>
      <w:bookmarkEnd w:id="3546"/>
      <w:bookmarkEnd w:id="354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56E05CC4" w:rsidR="00E86E7B" w:rsidRPr="00816C4A" w:rsidRDefault="00E86E7B" w:rsidP="00E86E7B">
      <w:pPr>
        <w:pStyle w:val="B2"/>
      </w:pPr>
      <w:r w:rsidRPr="00816C4A">
        <w:t>-</w:t>
      </w:r>
      <w:r w:rsidRPr="00816C4A">
        <w:tab/>
        <w:t xml:space="preserve">shape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1E561DDC" w:rsidR="00E86E7B" w:rsidRPr="00816C4A" w:rsidRDefault="00E86E7B" w:rsidP="00E86E7B">
      <w:pPr>
        <w:pStyle w:val="B2"/>
      </w:pPr>
      <w:r w:rsidRPr="00816C4A">
        <w:t>-</w:t>
      </w:r>
      <w:r w:rsidRPr="00816C4A">
        <w:tab/>
        <w:t xml:space="preserve">velocity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48" w:name="_Toc3201051"/>
      <w:bookmarkStart w:id="3549" w:name="_Toc20392794"/>
      <w:bookmarkStart w:id="3550" w:name="_Toc27774441"/>
      <w:bookmarkStart w:id="3551" w:name="_Toc36482901"/>
      <w:bookmarkStart w:id="3552" w:name="_Toc36484561"/>
      <w:bookmarkStart w:id="3553" w:name="_Toc44933491"/>
      <w:bookmarkStart w:id="3554" w:name="_Toc50972444"/>
      <w:bookmarkStart w:id="3555" w:name="_Toc57105198"/>
      <w:bookmarkStart w:id="3556" w:name="_Toc193088209"/>
      <w:r w:rsidRPr="00816C4A">
        <w:t>8.96</w:t>
      </w:r>
      <w:r w:rsidRPr="00816C4A">
        <w:tab/>
        <w:t>NMEA sentence</w:t>
      </w:r>
      <w:bookmarkEnd w:id="3548"/>
      <w:bookmarkEnd w:id="3549"/>
      <w:bookmarkEnd w:id="3550"/>
      <w:bookmarkEnd w:id="3551"/>
      <w:bookmarkEnd w:id="3552"/>
      <w:bookmarkEnd w:id="3553"/>
      <w:bookmarkEnd w:id="3554"/>
      <w:bookmarkEnd w:id="3555"/>
      <w:bookmarkEnd w:id="355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lastRenderedPageBreak/>
        <w:t>NMEA sentence:</w:t>
      </w:r>
    </w:p>
    <w:p w14:paraId="37CBF478" w14:textId="77777777" w:rsidR="00E86E7B" w:rsidRPr="00816C4A" w:rsidRDefault="00E86E7B" w:rsidP="00E86E7B">
      <w:pPr>
        <w:pStyle w:val="B1"/>
      </w:pPr>
      <w:r w:rsidRPr="00816C4A">
        <w:t>Contents:</w:t>
      </w:r>
    </w:p>
    <w:p w14:paraId="266E6787" w14:textId="4ECDD6C4" w:rsidR="00E86E7B" w:rsidRPr="00816C4A" w:rsidRDefault="00E86E7B" w:rsidP="00E86E7B">
      <w:pPr>
        <w:pStyle w:val="B2"/>
      </w:pPr>
      <w:r w:rsidRPr="00816C4A">
        <w:t>-</w:t>
      </w:r>
      <w:r w:rsidRPr="00816C4A">
        <w:tab/>
        <w:t>NMEA sentence as defined in IEC 61162-1</w:t>
      </w:r>
      <w:r w:rsidR="003413FE">
        <w:t> </w:t>
      </w:r>
      <w:r w:rsidR="003413FE" w:rsidRPr="00816C4A">
        <w:t>[</w:t>
      </w:r>
      <w:r w:rsidRPr="00816C4A">
        <w:t xml:space="preserve">45]. The ME should use one of the Preferred NMEA sentences indicated in the "Geographical Location Parameters" by the UICC. Otherwise, one of the NMEA sentences listed in </w:t>
      </w:r>
      <w:r w:rsidR="003413FE">
        <w:t>clause </w:t>
      </w:r>
      <w:r w:rsidR="003413FE"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57" w:name="_Toc3201052"/>
      <w:bookmarkStart w:id="3558" w:name="_Toc20392795"/>
      <w:bookmarkStart w:id="3559" w:name="_Toc27774442"/>
      <w:bookmarkStart w:id="3560" w:name="_Toc36482902"/>
      <w:bookmarkStart w:id="3561" w:name="_Toc36484562"/>
      <w:bookmarkStart w:id="3562" w:name="_Toc44933492"/>
      <w:bookmarkStart w:id="3563" w:name="_Toc50972445"/>
      <w:bookmarkStart w:id="3564" w:name="_Toc57105199"/>
      <w:bookmarkStart w:id="3565" w:name="_Toc193088210"/>
      <w:r w:rsidRPr="00816C4A">
        <w:t>8.97</w:t>
      </w:r>
      <w:r w:rsidRPr="00816C4A">
        <w:tab/>
        <w:t>PLMN List</w:t>
      </w:r>
      <w:bookmarkEnd w:id="3557"/>
      <w:bookmarkEnd w:id="3558"/>
      <w:bookmarkEnd w:id="3559"/>
      <w:bookmarkEnd w:id="3560"/>
      <w:bookmarkEnd w:id="3561"/>
      <w:bookmarkEnd w:id="3562"/>
      <w:bookmarkEnd w:id="3563"/>
      <w:bookmarkEnd w:id="3564"/>
      <w:bookmarkEnd w:id="356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36675E0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1BE9C41" w14:textId="77777777" w:rsidR="00E86E7B" w:rsidRPr="00816C4A" w:rsidRDefault="00E86E7B" w:rsidP="00E86E7B">
      <w:pPr>
        <w:pStyle w:val="Heading2"/>
      </w:pPr>
      <w:bookmarkStart w:id="3566" w:name="_Toc3201053"/>
      <w:bookmarkStart w:id="3567" w:name="_Toc20392796"/>
      <w:bookmarkStart w:id="3568" w:name="_Toc27774443"/>
      <w:bookmarkStart w:id="3569" w:name="_Toc36482903"/>
      <w:bookmarkStart w:id="3570" w:name="_Toc36484563"/>
      <w:bookmarkStart w:id="3571" w:name="_Toc44933493"/>
      <w:bookmarkStart w:id="3572" w:name="_Toc50972446"/>
      <w:bookmarkStart w:id="3573" w:name="_Toc57105200"/>
      <w:bookmarkStart w:id="3574" w:name="_Toc193088211"/>
      <w:r w:rsidRPr="00816C4A">
        <w:t>8.98</w:t>
      </w:r>
      <w:r w:rsidRPr="00816C4A">
        <w:tab/>
        <w:t>EPS PDN connection activation parameters</w:t>
      </w:r>
      <w:bookmarkEnd w:id="3566"/>
      <w:bookmarkEnd w:id="3567"/>
      <w:bookmarkEnd w:id="3568"/>
      <w:bookmarkEnd w:id="3569"/>
      <w:bookmarkEnd w:id="3570"/>
      <w:bookmarkEnd w:id="3571"/>
      <w:bookmarkEnd w:id="3572"/>
      <w:bookmarkEnd w:id="3573"/>
      <w:bookmarkEnd w:id="35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75" w:name="_Toc3201054"/>
      <w:bookmarkStart w:id="3576" w:name="_Toc20392797"/>
      <w:bookmarkStart w:id="3577" w:name="_Toc27774444"/>
      <w:bookmarkStart w:id="3578" w:name="_Toc36482904"/>
      <w:bookmarkStart w:id="3579" w:name="_Toc36484564"/>
      <w:bookmarkStart w:id="3580" w:name="_Toc44933494"/>
      <w:bookmarkStart w:id="3581" w:name="_Toc50972447"/>
      <w:bookmarkStart w:id="3582" w:name="_Toc57105201"/>
      <w:bookmarkStart w:id="3583" w:name="_Toc3201055"/>
      <w:bookmarkStart w:id="3584" w:name="_Toc20392798"/>
      <w:bookmarkStart w:id="3585" w:name="_Toc27774445"/>
      <w:bookmarkStart w:id="3586" w:name="_Toc36482905"/>
      <w:bookmarkStart w:id="3587" w:name="_Toc36484565"/>
      <w:bookmarkStart w:id="3588" w:name="_Toc44933495"/>
      <w:bookmarkStart w:id="3589" w:name="_Toc50972448"/>
      <w:bookmarkStart w:id="3590" w:name="_Toc57105202"/>
      <w:bookmarkStart w:id="3591" w:name="_Toc193088212"/>
      <w:r w:rsidRPr="00816C4A">
        <w:t>8.99</w:t>
      </w:r>
      <w:r w:rsidRPr="00816C4A">
        <w:tab/>
        <w:t>Tracking Area Identification</w:t>
      </w:r>
      <w:bookmarkEnd w:id="3575"/>
      <w:bookmarkEnd w:id="3576"/>
      <w:bookmarkEnd w:id="3577"/>
      <w:bookmarkEnd w:id="3578"/>
      <w:bookmarkEnd w:id="3579"/>
      <w:bookmarkEnd w:id="3580"/>
      <w:bookmarkEnd w:id="3581"/>
      <w:bookmarkEnd w:id="3582"/>
      <w:bookmarkEnd w:id="35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45DF86"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79283E40" w14:textId="17BAB2BD"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 xml:space="preserve">46] for E-UTRAN,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92" w:name="_Toc193088213"/>
      <w:r w:rsidRPr="00816C4A">
        <w:t>8.100</w:t>
      </w:r>
      <w:r w:rsidRPr="00816C4A">
        <w:tab/>
        <w:t>CSG ID list identifier</w:t>
      </w:r>
      <w:bookmarkEnd w:id="3583"/>
      <w:bookmarkEnd w:id="3584"/>
      <w:bookmarkEnd w:id="3585"/>
      <w:bookmarkEnd w:id="3586"/>
      <w:bookmarkEnd w:id="3587"/>
      <w:bookmarkEnd w:id="3588"/>
      <w:bookmarkEnd w:id="3589"/>
      <w:bookmarkEnd w:id="3590"/>
      <w:bookmarkEnd w:id="35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F50D074" w:rsidR="00E86E7B" w:rsidRPr="00816C4A" w:rsidRDefault="00E86E7B" w:rsidP="00E86E7B">
      <w:pPr>
        <w:pStyle w:val="B2"/>
      </w:pPr>
      <w:r w:rsidRPr="00816C4A">
        <w:t>according to TS 24.008</w:t>
      </w:r>
      <w:r w:rsidR="003413FE">
        <w:t> </w:t>
      </w:r>
      <w:r w:rsidR="003413FE"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4663E9F7" w:rsidR="00E86E7B" w:rsidRPr="00816C4A" w:rsidRDefault="00E86E7B" w:rsidP="00E86E7B">
      <w:pPr>
        <w:pStyle w:val="B2"/>
      </w:pPr>
      <w:r w:rsidRPr="00816C4A">
        <w:tab/>
        <w:t>CSG ID: as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79CD1577" w14:textId="50DA56FD"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BBD5E9B" w14:textId="77777777" w:rsidR="00E86E7B" w:rsidRPr="00816C4A" w:rsidRDefault="00E86E7B" w:rsidP="00E86E7B">
      <w:pPr>
        <w:pStyle w:val="Heading2"/>
      </w:pPr>
      <w:bookmarkStart w:id="3593" w:name="_Toc3201056"/>
      <w:bookmarkStart w:id="3594" w:name="_Toc20392799"/>
      <w:bookmarkStart w:id="3595" w:name="_Toc27774446"/>
      <w:bookmarkStart w:id="3596" w:name="_Toc36482906"/>
      <w:bookmarkStart w:id="3597" w:name="_Toc36484566"/>
      <w:bookmarkStart w:id="3598" w:name="_Toc44933496"/>
      <w:bookmarkStart w:id="3599" w:name="_Toc50972449"/>
      <w:bookmarkStart w:id="3600" w:name="_Toc57105203"/>
      <w:bookmarkStart w:id="3601" w:name="_Toc193088214"/>
      <w:r w:rsidRPr="00816C4A">
        <w:t>8.101</w:t>
      </w:r>
      <w:r w:rsidRPr="00816C4A">
        <w:tab/>
        <w:t>CSG cell selection status</w:t>
      </w:r>
      <w:bookmarkEnd w:id="3593"/>
      <w:bookmarkEnd w:id="3594"/>
      <w:bookmarkEnd w:id="3595"/>
      <w:bookmarkEnd w:id="3596"/>
      <w:bookmarkEnd w:id="3597"/>
      <w:bookmarkEnd w:id="3598"/>
      <w:bookmarkEnd w:id="3599"/>
      <w:bookmarkEnd w:id="3600"/>
      <w:bookmarkEnd w:id="360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1FB785EC" w:rsidR="00E86E7B" w:rsidRPr="00816C4A" w:rsidRDefault="00E86E7B" w:rsidP="00E86E7B">
      <w:pPr>
        <w:pStyle w:val="B2"/>
      </w:pPr>
      <w:r w:rsidRPr="00816C4A">
        <w:t xml:space="preserve">Bits b7 and b8 indicate the CSG selection mechanism used; see </w:t>
      </w:r>
      <w:r w:rsidR="003413FE" w:rsidRPr="00816C4A">
        <w:t>TS</w:t>
      </w:r>
      <w:r w:rsidR="003413FE">
        <w:t> </w:t>
      </w:r>
      <w:r w:rsidR="003413FE" w:rsidRPr="00816C4A">
        <w:t>2</w:t>
      </w:r>
      <w:r w:rsidRPr="00816C4A">
        <w:t>5.304</w:t>
      </w:r>
      <w:r w:rsidR="003413FE">
        <w:t> </w:t>
      </w:r>
      <w:r w:rsidR="003413FE" w:rsidRPr="00816C4A">
        <w:t>[</w:t>
      </w:r>
      <w:r w:rsidRPr="00816C4A">
        <w:t xml:space="preserve">59] and </w:t>
      </w:r>
      <w:r w:rsidR="003413FE" w:rsidRPr="00816C4A">
        <w:t>TS</w:t>
      </w:r>
      <w:r w:rsidR="003413FE">
        <w:t> </w:t>
      </w:r>
      <w:r w:rsidR="003413FE" w:rsidRPr="00816C4A">
        <w:t>3</w:t>
      </w:r>
      <w:r w:rsidRPr="00816C4A">
        <w:t>6.304</w:t>
      </w:r>
      <w:r w:rsidR="003413FE">
        <w:t> </w:t>
      </w:r>
      <w:r w:rsidR="003413FE"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602" w:name="_Toc3201057"/>
      <w:bookmarkStart w:id="3603" w:name="_Toc20392800"/>
      <w:bookmarkStart w:id="3604" w:name="_Toc27774447"/>
      <w:bookmarkStart w:id="3605" w:name="_Toc36482907"/>
      <w:bookmarkStart w:id="3606" w:name="_Toc36484567"/>
      <w:bookmarkStart w:id="3607" w:name="_Toc44933497"/>
      <w:bookmarkStart w:id="3608" w:name="_Toc50972450"/>
      <w:bookmarkStart w:id="3609" w:name="_Toc57105204"/>
      <w:bookmarkStart w:id="3610" w:name="_Toc193088215"/>
      <w:r w:rsidRPr="00816C4A">
        <w:t>8.102</w:t>
      </w:r>
      <w:r w:rsidRPr="00816C4A">
        <w:tab/>
        <w:t>CSG ID</w:t>
      </w:r>
      <w:bookmarkEnd w:id="3602"/>
      <w:bookmarkEnd w:id="3603"/>
      <w:bookmarkEnd w:id="3604"/>
      <w:bookmarkEnd w:id="3605"/>
      <w:bookmarkEnd w:id="3606"/>
      <w:bookmarkEnd w:id="3607"/>
      <w:bookmarkEnd w:id="3608"/>
      <w:bookmarkEnd w:id="3609"/>
      <w:bookmarkEnd w:id="361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5A5B1677" w:rsidR="00E86E7B" w:rsidRPr="00816C4A" w:rsidRDefault="00E86E7B" w:rsidP="00E86E7B">
      <w:pPr>
        <w:pStyle w:val="B2"/>
      </w:pPr>
      <w:r w:rsidRPr="00816C4A">
        <w:t>As for CSG ID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11" w:name="_Toc3201058"/>
      <w:bookmarkStart w:id="3612" w:name="_Toc20392801"/>
      <w:bookmarkStart w:id="3613" w:name="_Toc27774448"/>
      <w:bookmarkStart w:id="3614" w:name="_Toc36482908"/>
      <w:bookmarkStart w:id="3615" w:name="_Toc36484568"/>
      <w:bookmarkStart w:id="3616" w:name="_Toc44933498"/>
      <w:bookmarkStart w:id="3617" w:name="_Toc50972451"/>
      <w:bookmarkStart w:id="3618" w:name="_Toc57105205"/>
      <w:bookmarkStart w:id="3619" w:name="_Toc193088216"/>
      <w:r w:rsidRPr="00816C4A">
        <w:rPr>
          <w:lang w:val="pt-BR"/>
        </w:rPr>
        <w:t>8.103</w:t>
      </w:r>
      <w:r w:rsidRPr="00816C4A">
        <w:rPr>
          <w:lang w:val="pt-BR"/>
        </w:rPr>
        <w:tab/>
        <w:t>HNB name</w:t>
      </w:r>
      <w:bookmarkEnd w:id="3611"/>
      <w:bookmarkEnd w:id="3612"/>
      <w:bookmarkEnd w:id="3613"/>
      <w:bookmarkEnd w:id="3614"/>
      <w:bookmarkEnd w:id="3615"/>
      <w:bookmarkEnd w:id="3616"/>
      <w:bookmarkEnd w:id="3617"/>
      <w:bookmarkEnd w:id="3618"/>
      <w:bookmarkEnd w:id="36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47A095F8" w:rsidR="00E86E7B" w:rsidRPr="00816C4A" w:rsidRDefault="00E86E7B" w:rsidP="00E86E7B">
      <w:pPr>
        <w:pStyle w:val="B2"/>
      </w:pPr>
      <w:r w:rsidRPr="00816C4A">
        <w:t>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563BBA19" w14:textId="77777777" w:rsidR="00E86E7B" w:rsidRPr="00816C4A" w:rsidRDefault="00E86E7B" w:rsidP="00E86E7B">
      <w:pPr>
        <w:pStyle w:val="Heading2"/>
      </w:pPr>
      <w:bookmarkStart w:id="3620" w:name="_Toc3201059"/>
      <w:bookmarkStart w:id="3621" w:name="_Toc20392802"/>
      <w:bookmarkStart w:id="3622" w:name="_Toc27774449"/>
      <w:bookmarkStart w:id="3623" w:name="_Toc36482909"/>
      <w:bookmarkStart w:id="3624" w:name="_Toc36484569"/>
      <w:bookmarkStart w:id="3625" w:name="_Toc44933499"/>
      <w:bookmarkStart w:id="3626" w:name="_Toc50972452"/>
      <w:bookmarkStart w:id="3627" w:name="_Toc57105206"/>
      <w:bookmarkStart w:id="3628" w:name="_Toc193088217"/>
      <w:r w:rsidRPr="00816C4A">
        <w:t>8.104</w:t>
      </w:r>
      <w:r w:rsidRPr="00816C4A">
        <w:tab/>
        <w:t>Activate descriptor</w:t>
      </w:r>
      <w:bookmarkEnd w:id="3620"/>
      <w:bookmarkEnd w:id="3621"/>
      <w:bookmarkEnd w:id="3622"/>
      <w:bookmarkEnd w:id="3623"/>
      <w:bookmarkEnd w:id="3624"/>
      <w:bookmarkEnd w:id="3625"/>
      <w:bookmarkEnd w:id="3626"/>
      <w:bookmarkEnd w:id="3627"/>
      <w:bookmarkEnd w:id="3628"/>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29" w:name="_Toc3201060"/>
      <w:bookmarkStart w:id="3630" w:name="_Toc20392803"/>
      <w:bookmarkStart w:id="3631" w:name="_Toc27774450"/>
      <w:bookmarkStart w:id="3632" w:name="_Toc36482910"/>
      <w:bookmarkStart w:id="3633" w:name="_Toc36484570"/>
      <w:bookmarkStart w:id="3634" w:name="_Toc44933500"/>
      <w:bookmarkStart w:id="3635" w:name="_Toc50972453"/>
      <w:bookmarkStart w:id="3636" w:name="_Toc57105207"/>
      <w:bookmarkStart w:id="3637" w:name="_Toc193088218"/>
      <w:r w:rsidRPr="00816C4A">
        <w:t>8.105</w:t>
      </w:r>
      <w:r w:rsidRPr="00816C4A">
        <w:tab/>
        <w:t>Broadcast Network information</w:t>
      </w:r>
      <w:bookmarkEnd w:id="3629"/>
      <w:bookmarkEnd w:id="3630"/>
      <w:bookmarkEnd w:id="3631"/>
      <w:bookmarkEnd w:id="3632"/>
      <w:bookmarkEnd w:id="3633"/>
      <w:bookmarkEnd w:id="3634"/>
      <w:bookmarkEnd w:id="3635"/>
      <w:bookmarkEnd w:id="3636"/>
      <w:bookmarkEnd w:id="3637"/>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38" w:name="_Toc3201061"/>
      <w:bookmarkStart w:id="3639" w:name="_Toc20392804"/>
      <w:bookmarkStart w:id="3640" w:name="_Toc27774451"/>
      <w:bookmarkStart w:id="3641" w:name="_Toc36482911"/>
      <w:bookmarkStart w:id="3642" w:name="_Toc36484571"/>
      <w:bookmarkStart w:id="3643" w:name="_Toc44933501"/>
      <w:bookmarkStart w:id="3644" w:name="_Toc50972454"/>
      <w:bookmarkStart w:id="3645" w:name="_Toc57105208"/>
      <w:bookmarkStart w:id="3646" w:name="_Toc193088219"/>
      <w:r>
        <w:t>8.106</w:t>
      </w:r>
      <w:r>
        <w:tab/>
      </w:r>
      <w:r w:rsidRPr="00816C4A">
        <w:t>Contactless state request</w:t>
      </w:r>
      <w:bookmarkEnd w:id="3638"/>
      <w:bookmarkEnd w:id="3639"/>
      <w:bookmarkEnd w:id="3640"/>
      <w:bookmarkEnd w:id="3641"/>
      <w:bookmarkEnd w:id="3642"/>
      <w:bookmarkEnd w:id="3643"/>
      <w:bookmarkEnd w:id="3644"/>
      <w:bookmarkEnd w:id="3645"/>
      <w:bookmarkEnd w:id="3646"/>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47" w:name="_Toc3201062"/>
      <w:bookmarkStart w:id="3648" w:name="_Toc20392805"/>
      <w:bookmarkStart w:id="3649" w:name="_Toc27774452"/>
      <w:bookmarkStart w:id="3650" w:name="_Toc36482912"/>
      <w:bookmarkStart w:id="3651" w:name="_Toc36484572"/>
      <w:bookmarkStart w:id="3652" w:name="_Toc44933502"/>
      <w:bookmarkStart w:id="3653" w:name="_Toc50972455"/>
      <w:bookmarkStart w:id="3654" w:name="_Toc57105209"/>
      <w:bookmarkStart w:id="3655" w:name="_Toc193088220"/>
      <w:r w:rsidRPr="00816C4A">
        <w:t>8.107</w:t>
      </w:r>
      <w:r w:rsidRPr="00816C4A">
        <w:tab/>
        <w:t>Contactless functionality state</w:t>
      </w:r>
      <w:bookmarkEnd w:id="3647"/>
      <w:bookmarkEnd w:id="3648"/>
      <w:bookmarkEnd w:id="3649"/>
      <w:bookmarkEnd w:id="3650"/>
      <w:bookmarkEnd w:id="3651"/>
      <w:bookmarkEnd w:id="3652"/>
      <w:bookmarkEnd w:id="3653"/>
      <w:bookmarkEnd w:id="3654"/>
      <w:bookmarkEnd w:id="3655"/>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56" w:name="_Toc3201063"/>
      <w:bookmarkStart w:id="3657" w:name="_Toc20392806"/>
      <w:bookmarkStart w:id="3658" w:name="_Toc27774453"/>
      <w:bookmarkStart w:id="3659" w:name="_Toc36482913"/>
      <w:bookmarkStart w:id="3660" w:name="_Toc36484573"/>
      <w:bookmarkStart w:id="3661" w:name="_Toc44933503"/>
      <w:bookmarkStart w:id="3662" w:name="_Toc50972456"/>
      <w:bookmarkStart w:id="3663" w:name="_Toc57105210"/>
      <w:bookmarkStart w:id="3664" w:name="_Toc193088221"/>
      <w:r w:rsidRPr="00816C4A">
        <w:t>8.108</w:t>
      </w:r>
      <w:r w:rsidRPr="00816C4A">
        <w:tab/>
        <w:t>IMS URI</w:t>
      </w:r>
      <w:bookmarkEnd w:id="3656"/>
      <w:bookmarkEnd w:id="3657"/>
      <w:bookmarkEnd w:id="3658"/>
      <w:bookmarkEnd w:id="3659"/>
      <w:bookmarkEnd w:id="3660"/>
      <w:bookmarkEnd w:id="3661"/>
      <w:bookmarkEnd w:id="3662"/>
      <w:bookmarkEnd w:id="3663"/>
      <w:bookmarkEnd w:id="36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57217108" w:rsidR="00E86E7B" w:rsidRPr="00816C4A" w:rsidRDefault="00E86E7B" w:rsidP="00E86E7B">
      <w:pPr>
        <w:pStyle w:val="B1"/>
      </w:pPr>
      <w:r w:rsidRPr="00816C4A">
        <w:rPr>
          <w:lang w:val="en-US"/>
        </w:rPr>
        <w:t xml:space="preserve">IMS URI shall take the form of IMPU, which is SIP URI or tel URI,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796A725E" w:rsidR="00E86E7B" w:rsidRPr="00816C4A" w:rsidRDefault="00E86E7B" w:rsidP="00E86E7B">
      <w:pPr>
        <w:pStyle w:val="B1"/>
      </w:pPr>
      <w:r w:rsidRPr="00816C4A">
        <w:t xml:space="preserve">As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79AB6168" w14:textId="77777777" w:rsidR="00E86E7B" w:rsidRPr="00816C4A" w:rsidRDefault="00E86E7B" w:rsidP="00E86E7B">
      <w:pPr>
        <w:pStyle w:val="Heading2"/>
      </w:pPr>
      <w:bookmarkStart w:id="3665" w:name="_Toc3201064"/>
      <w:bookmarkStart w:id="3666" w:name="_Toc20392807"/>
      <w:bookmarkStart w:id="3667" w:name="_Toc27774454"/>
      <w:bookmarkStart w:id="3668" w:name="_Toc36482914"/>
      <w:bookmarkStart w:id="3669" w:name="_Toc36484574"/>
      <w:bookmarkStart w:id="3670" w:name="_Toc44933504"/>
      <w:bookmarkStart w:id="3671" w:name="_Toc50972457"/>
      <w:bookmarkStart w:id="3672" w:name="_Toc57105211"/>
      <w:bookmarkStart w:id="3673" w:name="_Toc193088222"/>
      <w:r w:rsidRPr="00816C4A">
        <w:t>8.109</w:t>
      </w:r>
      <w:r w:rsidRPr="00816C4A">
        <w:tab/>
        <w:t>Extended registry application data</w:t>
      </w:r>
      <w:bookmarkEnd w:id="3665"/>
      <w:bookmarkEnd w:id="3666"/>
      <w:bookmarkEnd w:id="3667"/>
      <w:bookmarkEnd w:id="3668"/>
      <w:bookmarkEnd w:id="3669"/>
      <w:bookmarkEnd w:id="3670"/>
      <w:bookmarkEnd w:id="3671"/>
      <w:bookmarkEnd w:id="3672"/>
      <w:bookmarkEnd w:id="3673"/>
    </w:p>
    <w:p w14:paraId="3EC4D3A9" w14:textId="5ED18621" w:rsidR="00E86E7B" w:rsidRPr="00816C4A" w:rsidRDefault="00E86E7B" w:rsidP="00E86E7B">
      <w:pPr>
        <w:rPr>
          <w:noProof/>
        </w:rPr>
      </w:pPr>
      <w:r w:rsidRPr="00816C4A">
        <w:rPr>
          <w:noProof/>
        </w:rPr>
        <w:t xml:space="preserve">See ETSI </w:t>
      </w:r>
      <w:r w:rsidR="003413FE" w:rsidRPr="00816C4A">
        <w:rPr>
          <w:noProof/>
        </w:rPr>
        <w:t>TS</w:t>
      </w:r>
      <w:r w:rsidR="003413FE">
        <w:rPr>
          <w:noProof/>
        </w:rPr>
        <w:t> </w:t>
      </w:r>
      <w:r w:rsidR="003413FE" w:rsidRPr="00816C4A">
        <w:rPr>
          <w:noProof/>
        </w:rPr>
        <w:t>1</w:t>
      </w:r>
      <w:r w:rsidRPr="00816C4A">
        <w:rPr>
          <w:noProof/>
        </w:rPr>
        <w:t>02 223</w:t>
      </w:r>
      <w:r w:rsidR="003413FE">
        <w:rPr>
          <w:noProof/>
        </w:rPr>
        <w:t> </w:t>
      </w:r>
      <w:r w:rsidR="003413FE" w:rsidRPr="00816C4A">
        <w:rPr>
          <w:noProof/>
        </w:rPr>
        <w:t>[</w:t>
      </w:r>
      <w:r w:rsidRPr="00816C4A">
        <w:rPr>
          <w:noProof/>
        </w:rPr>
        <w:t xml:space="preserve">32] </w:t>
      </w:r>
      <w:r w:rsidR="003413FE" w:rsidRPr="00816C4A">
        <w:rPr>
          <w:noProof/>
        </w:rPr>
        <w:t>clause</w:t>
      </w:r>
      <w:r w:rsidR="003413FE">
        <w:rPr>
          <w:noProof/>
        </w:rPr>
        <w:t> </w:t>
      </w:r>
      <w:r w:rsidR="003413FE" w:rsidRPr="00816C4A">
        <w:rPr>
          <w:noProof/>
        </w:rPr>
        <w:t>8</w:t>
      </w:r>
      <w:r w:rsidRPr="00816C4A">
        <w:rPr>
          <w:noProof/>
        </w:rPr>
        <w:t>.93.</w:t>
      </w:r>
    </w:p>
    <w:p w14:paraId="1FF8BE0F" w14:textId="77777777" w:rsidR="00E86E7B" w:rsidRPr="00816C4A" w:rsidRDefault="00E86E7B" w:rsidP="00E86E7B">
      <w:pPr>
        <w:pStyle w:val="Heading2"/>
      </w:pPr>
      <w:bookmarkStart w:id="3674" w:name="_Toc3201065"/>
      <w:bookmarkStart w:id="3675" w:name="_Toc20392808"/>
      <w:bookmarkStart w:id="3676" w:name="_Toc27774455"/>
      <w:bookmarkStart w:id="3677" w:name="_Toc36482915"/>
      <w:bookmarkStart w:id="3678" w:name="_Toc36484575"/>
      <w:bookmarkStart w:id="3679" w:name="_Toc44933505"/>
      <w:bookmarkStart w:id="3680" w:name="_Toc50972458"/>
      <w:bookmarkStart w:id="3681" w:name="_Toc57105212"/>
      <w:bookmarkStart w:id="3682" w:name="_Toc193088223"/>
      <w:r w:rsidRPr="00816C4A">
        <w:t>8.110</w:t>
      </w:r>
      <w:r w:rsidRPr="00816C4A">
        <w:tab/>
        <w:t>IARI</w:t>
      </w:r>
      <w:bookmarkEnd w:id="3674"/>
      <w:bookmarkEnd w:id="3675"/>
      <w:bookmarkEnd w:id="3676"/>
      <w:bookmarkEnd w:id="3677"/>
      <w:bookmarkEnd w:id="3678"/>
      <w:bookmarkEnd w:id="3679"/>
      <w:bookmarkEnd w:id="3680"/>
      <w:bookmarkEnd w:id="3681"/>
      <w:bookmarkEnd w:id="3682"/>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344D852" w:rsidR="00E86E7B" w:rsidRPr="00816C4A" w:rsidRDefault="00E86E7B" w:rsidP="00E86E7B">
      <w:pPr>
        <w:pStyle w:val="B1"/>
      </w:pPr>
      <w:r>
        <w:t>-</w:t>
      </w:r>
      <w:r>
        <w:tab/>
      </w:r>
      <w:r w:rsidRPr="00816C4A">
        <w:t xml:space="preserve">IARI value shall be coded as specified in </w:t>
      </w:r>
      <w:r w:rsidR="003413FE" w:rsidRPr="00816C4A">
        <w:t>TS</w:t>
      </w:r>
      <w:r w:rsidR="003413FE">
        <w:t> </w:t>
      </w:r>
      <w:r w:rsidR="003413FE" w:rsidRPr="00816C4A">
        <w:t>2</w:t>
      </w:r>
      <w:r w:rsidRPr="00816C4A">
        <w:t>4.229</w:t>
      </w:r>
      <w:r w:rsidR="003413FE">
        <w:t> </w:t>
      </w:r>
      <w:r w:rsidR="003413FE" w:rsidRPr="00816C4A">
        <w:t>[</w:t>
      </w:r>
      <w:r w:rsidRPr="00816C4A">
        <w:t>52].</w:t>
      </w:r>
    </w:p>
    <w:p w14:paraId="0634290B" w14:textId="77777777" w:rsidR="00E86E7B" w:rsidRPr="00816C4A" w:rsidRDefault="00E86E7B" w:rsidP="00E86E7B">
      <w:pPr>
        <w:pStyle w:val="Heading2"/>
      </w:pPr>
      <w:bookmarkStart w:id="3683" w:name="_Toc3201066"/>
      <w:bookmarkStart w:id="3684" w:name="_Toc20392809"/>
      <w:bookmarkStart w:id="3685" w:name="_Toc27774456"/>
      <w:bookmarkStart w:id="3686" w:name="_Toc36482916"/>
      <w:bookmarkStart w:id="3687" w:name="_Toc36484576"/>
      <w:bookmarkStart w:id="3688" w:name="_Toc44933506"/>
      <w:bookmarkStart w:id="3689" w:name="_Toc50972459"/>
      <w:bookmarkStart w:id="3690" w:name="_Toc57105213"/>
      <w:bookmarkStart w:id="3691" w:name="_Toc193088224"/>
      <w:r w:rsidRPr="00816C4A">
        <w:t>8.111</w:t>
      </w:r>
      <w:r w:rsidRPr="00816C4A">
        <w:tab/>
        <w:t>IMPU List</w:t>
      </w:r>
      <w:bookmarkEnd w:id="3683"/>
      <w:bookmarkEnd w:id="3684"/>
      <w:bookmarkEnd w:id="3685"/>
      <w:bookmarkEnd w:id="3686"/>
      <w:bookmarkEnd w:id="3687"/>
      <w:bookmarkEnd w:id="3688"/>
      <w:bookmarkEnd w:id="3689"/>
      <w:bookmarkEnd w:id="3690"/>
      <w:bookmarkEnd w:id="36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0A149B5D" w:rsidR="00E86E7B" w:rsidRPr="00816C4A" w:rsidRDefault="00E86E7B" w:rsidP="00E86E7B">
      <w:pPr>
        <w:pStyle w:val="B1"/>
        <w:rPr>
          <w:noProof/>
        </w:rPr>
      </w:pPr>
      <w:r>
        <w:t>-</w:t>
      </w:r>
      <w:r>
        <w:tab/>
      </w:r>
      <w:r w:rsidRPr="00816C4A">
        <w:t>For contents and syntax of URI TLV data object values see IETF RFC 3261</w:t>
      </w:r>
      <w:r w:rsidR="003413FE">
        <w:t> </w:t>
      </w:r>
      <w:r w:rsidR="003413FE" w:rsidRPr="00816C4A">
        <w:t>[</w:t>
      </w:r>
      <w:r w:rsidRPr="00816C4A">
        <w:t>53]. The URI shall be encoded to an octet string according to UTF-8 encoding rules as specified in IETF RFC 3629</w:t>
      </w:r>
      <w:r w:rsidR="003413FE">
        <w:t> </w:t>
      </w:r>
      <w:r w:rsidR="003413FE"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92" w:name="_Toc3201067"/>
      <w:bookmarkStart w:id="3693" w:name="_Toc20392810"/>
      <w:bookmarkStart w:id="3694" w:name="_Toc27774457"/>
      <w:bookmarkStart w:id="3695" w:name="_Toc36482917"/>
      <w:bookmarkStart w:id="3696" w:name="_Toc36484577"/>
      <w:bookmarkStart w:id="3697" w:name="_Toc44933507"/>
      <w:bookmarkStart w:id="3698" w:name="_Toc50972460"/>
      <w:bookmarkStart w:id="3699" w:name="_Toc57105214"/>
      <w:bookmarkStart w:id="3700" w:name="_Toc193088225"/>
      <w:r w:rsidRPr="00816C4A">
        <w:t>8.112</w:t>
      </w:r>
      <w:r w:rsidRPr="00816C4A">
        <w:tab/>
      </w:r>
      <w:r w:rsidRPr="00816C4A">
        <w:rPr>
          <w:color w:val="000000"/>
        </w:rPr>
        <w:t>IMS status code</w:t>
      </w:r>
      <w:bookmarkEnd w:id="3692"/>
      <w:bookmarkEnd w:id="3693"/>
      <w:bookmarkEnd w:id="3694"/>
      <w:bookmarkEnd w:id="3695"/>
      <w:bookmarkEnd w:id="3696"/>
      <w:bookmarkEnd w:id="3697"/>
      <w:bookmarkEnd w:id="3698"/>
      <w:bookmarkEnd w:id="3699"/>
      <w:bookmarkEnd w:id="37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B964D85" w:rsidR="00E86E7B" w:rsidRPr="00816C4A" w:rsidRDefault="00E86E7B" w:rsidP="00E86E7B">
      <w:pPr>
        <w:pStyle w:val="B1"/>
      </w:pPr>
      <w:r>
        <w:t>-</w:t>
      </w:r>
      <w:r>
        <w:tab/>
      </w:r>
      <w:r w:rsidRPr="00816C4A">
        <w:t xml:space="preserve">IMS status code as specified in 3GPP </w:t>
      </w:r>
      <w:r w:rsidR="003413FE" w:rsidRPr="00816C4A">
        <w:t>TS</w:t>
      </w:r>
      <w:r w:rsidR="003413FE">
        <w:t> </w:t>
      </w:r>
      <w:r w:rsidR="003413FE" w:rsidRPr="00816C4A">
        <w:t>2</w:t>
      </w:r>
      <w:r w:rsidRPr="00816C4A">
        <w:t>4.229</w:t>
      </w:r>
      <w:r w:rsidR="003413FE">
        <w:t> </w:t>
      </w:r>
      <w:r w:rsidR="003413FE"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701" w:name="_Toc3201068"/>
      <w:bookmarkStart w:id="3702" w:name="_Toc20392811"/>
      <w:bookmarkStart w:id="3703" w:name="_Toc27774458"/>
      <w:bookmarkStart w:id="3704" w:name="_Toc36482918"/>
      <w:bookmarkStart w:id="3705" w:name="_Toc36484578"/>
      <w:bookmarkStart w:id="3706" w:name="_Toc44933508"/>
      <w:bookmarkStart w:id="3707" w:name="_Toc50972461"/>
      <w:bookmarkStart w:id="3708" w:name="_Toc57105215"/>
      <w:bookmarkStart w:id="3709" w:name="_Toc193088226"/>
      <w:r w:rsidRPr="00816C4A">
        <w:t>8.113</w:t>
      </w:r>
      <w:r w:rsidRPr="00816C4A">
        <w:tab/>
        <w:t>eCAT client profile</w:t>
      </w:r>
      <w:bookmarkEnd w:id="3701"/>
      <w:bookmarkEnd w:id="3702"/>
      <w:bookmarkEnd w:id="3703"/>
      <w:bookmarkEnd w:id="3704"/>
      <w:bookmarkEnd w:id="3705"/>
      <w:bookmarkEnd w:id="3706"/>
      <w:bookmarkEnd w:id="3707"/>
      <w:bookmarkEnd w:id="3708"/>
      <w:bookmarkEnd w:id="3709"/>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710" w:name="_Toc3201069"/>
      <w:bookmarkStart w:id="3711" w:name="_Toc20392812"/>
      <w:bookmarkStart w:id="3712" w:name="_Toc27774459"/>
      <w:bookmarkStart w:id="3713" w:name="_Toc36482919"/>
      <w:bookmarkStart w:id="3714" w:name="_Toc36484579"/>
      <w:bookmarkStart w:id="3715" w:name="_Toc44933509"/>
      <w:bookmarkStart w:id="3716" w:name="_Toc50972462"/>
      <w:bookmarkStart w:id="3717" w:name="_Toc57105216"/>
      <w:bookmarkStart w:id="3718" w:name="_Toc193088227"/>
      <w:r w:rsidRPr="00816C4A">
        <w:t>8.114</w:t>
      </w:r>
      <w:r w:rsidRPr="00816C4A">
        <w:tab/>
        <w:t>eCAT client identity</w:t>
      </w:r>
      <w:bookmarkEnd w:id="3710"/>
      <w:bookmarkEnd w:id="3711"/>
      <w:bookmarkEnd w:id="3712"/>
      <w:bookmarkEnd w:id="3713"/>
      <w:bookmarkEnd w:id="3714"/>
      <w:bookmarkEnd w:id="3715"/>
      <w:bookmarkEnd w:id="3716"/>
      <w:bookmarkEnd w:id="3717"/>
      <w:bookmarkEnd w:id="3718"/>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19" w:name="_Toc3201070"/>
      <w:bookmarkStart w:id="3720" w:name="_Toc20392813"/>
      <w:bookmarkStart w:id="3721" w:name="_Toc27774460"/>
      <w:bookmarkStart w:id="3722" w:name="_Toc36482920"/>
      <w:bookmarkStart w:id="3723" w:name="_Toc36484580"/>
      <w:bookmarkStart w:id="3724" w:name="_Toc44933510"/>
      <w:bookmarkStart w:id="3725" w:name="_Toc50972463"/>
      <w:bookmarkStart w:id="3726" w:name="_Toc57105217"/>
      <w:bookmarkStart w:id="3727" w:name="_Toc193088228"/>
      <w:r w:rsidRPr="00816C4A">
        <w:t>8.115</w:t>
      </w:r>
      <w:r w:rsidRPr="00816C4A">
        <w:tab/>
        <w:t>Encapsulated envelope type</w:t>
      </w:r>
      <w:bookmarkEnd w:id="3719"/>
      <w:bookmarkEnd w:id="3720"/>
      <w:bookmarkEnd w:id="3721"/>
      <w:bookmarkEnd w:id="3722"/>
      <w:bookmarkEnd w:id="3723"/>
      <w:bookmarkEnd w:id="3724"/>
      <w:bookmarkEnd w:id="3725"/>
      <w:bookmarkEnd w:id="3726"/>
      <w:bookmarkEnd w:id="3727"/>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28" w:name="_Toc3201071"/>
      <w:bookmarkStart w:id="3729" w:name="_Toc20392814"/>
      <w:bookmarkStart w:id="3730" w:name="_Toc27774461"/>
      <w:bookmarkStart w:id="3731" w:name="_Toc36482921"/>
      <w:bookmarkStart w:id="3732" w:name="_Toc36484581"/>
      <w:bookmarkStart w:id="3733" w:name="_Toc44933511"/>
      <w:bookmarkStart w:id="3734" w:name="_Toc50972464"/>
      <w:bookmarkStart w:id="3735" w:name="_Toc57105218"/>
      <w:bookmarkStart w:id="3736" w:name="_Toc193088229"/>
      <w:r w:rsidRPr="00816C4A">
        <w:t>8.116</w:t>
      </w:r>
      <w:r w:rsidRPr="00816C4A">
        <w:tab/>
        <w:t>Void</w:t>
      </w:r>
      <w:bookmarkEnd w:id="3728"/>
      <w:bookmarkEnd w:id="3729"/>
      <w:bookmarkEnd w:id="3730"/>
      <w:bookmarkEnd w:id="3731"/>
      <w:bookmarkEnd w:id="3732"/>
      <w:bookmarkEnd w:id="3733"/>
      <w:bookmarkEnd w:id="3734"/>
      <w:bookmarkEnd w:id="3735"/>
      <w:bookmarkEnd w:id="3736"/>
    </w:p>
    <w:p w14:paraId="06C91B21" w14:textId="77777777" w:rsidR="00E86E7B" w:rsidRPr="00816C4A" w:rsidRDefault="00E86E7B" w:rsidP="00E86E7B">
      <w:pPr>
        <w:pStyle w:val="Heading2"/>
      </w:pPr>
      <w:bookmarkStart w:id="3737" w:name="_Toc3201072"/>
      <w:bookmarkStart w:id="3738" w:name="_Toc20392815"/>
      <w:bookmarkStart w:id="3739" w:name="_Toc27774462"/>
      <w:bookmarkStart w:id="3740" w:name="_Toc36482922"/>
      <w:bookmarkStart w:id="3741" w:name="_Toc36484582"/>
      <w:bookmarkStart w:id="3742" w:name="_Toc44933512"/>
      <w:bookmarkStart w:id="3743" w:name="_Toc50972465"/>
      <w:bookmarkStart w:id="3744" w:name="_Toc57105219"/>
      <w:bookmarkStart w:id="3745" w:name="_Toc193088230"/>
      <w:r w:rsidRPr="00816C4A">
        <w:t>8.117</w:t>
      </w:r>
      <w:r w:rsidRPr="00816C4A">
        <w:tab/>
        <w:t>Void</w:t>
      </w:r>
      <w:bookmarkEnd w:id="3737"/>
      <w:bookmarkEnd w:id="3738"/>
      <w:bookmarkEnd w:id="3739"/>
      <w:bookmarkEnd w:id="3740"/>
      <w:bookmarkEnd w:id="3741"/>
      <w:bookmarkEnd w:id="3742"/>
      <w:bookmarkEnd w:id="3743"/>
      <w:bookmarkEnd w:id="3744"/>
      <w:bookmarkEnd w:id="3745"/>
    </w:p>
    <w:p w14:paraId="6C226DA5" w14:textId="77777777" w:rsidR="00E86E7B" w:rsidRPr="00816C4A" w:rsidRDefault="00E86E7B" w:rsidP="00E86E7B">
      <w:pPr>
        <w:pStyle w:val="Heading2"/>
      </w:pPr>
      <w:bookmarkStart w:id="3746" w:name="_Toc3201073"/>
      <w:bookmarkStart w:id="3747" w:name="_Toc20392816"/>
      <w:bookmarkStart w:id="3748" w:name="_Toc27774463"/>
      <w:bookmarkStart w:id="3749" w:name="_Toc36482923"/>
      <w:bookmarkStart w:id="3750" w:name="_Toc36484583"/>
      <w:bookmarkStart w:id="3751" w:name="_Toc44933513"/>
      <w:bookmarkStart w:id="3752" w:name="_Toc50972466"/>
      <w:bookmarkStart w:id="3753" w:name="_Toc57105220"/>
      <w:bookmarkStart w:id="3754" w:name="_Toc193088231"/>
      <w:r w:rsidRPr="00816C4A">
        <w:t>8.118</w:t>
      </w:r>
      <w:r w:rsidRPr="00816C4A">
        <w:tab/>
        <w:t>PLMN ID</w:t>
      </w:r>
      <w:bookmarkEnd w:id="3746"/>
      <w:bookmarkEnd w:id="3747"/>
      <w:bookmarkEnd w:id="3748"/>
      <w:bookmarkEnd w:id="3749"/>
      <w:bookmarkEnd w:id="3750"/>
      <w:bookmarkEnd w:id="3751"/>
      <w:bookmarkEnd w:id="3752"/>
      <w:bookmarkEnd w:id="3753"/>
      <w:bookmarkEnd w:id="37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5FBB5F71"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3413FE">
        <w:t> </w:t>
      </w:r>
      <w:r w:rsidR="003413FE" w:rsidRPr="00816C4A">
        <w:t>[</w:t>
      </w:r>
      <w:r w:rsidRPr="00816C4A">
        <w:t>9].</w:t>
      </w:r>
    </w:p>
    <w:p w14:paraId="760BCA0B" w14:textId="77777777" w:rsidR="00663A5D" w:rsidRPr="00816C4A" w:rsidRDefault="00663A5D" w:rsidP="00663A5D">
      <w:pPr>
        <w:pStyle w:val="Heading2"/>
      </w:pPr>
      <w:bookmarkStart w:id="3755" w:name="_Toc3201074"/>
      <w:bookmarkStart w:id="3756" w:name="_Toc20392817"/>
      <w:bookmarkStart w:id="3757" w:name="_Toc27774464"/>
      <w:bookmarkStart w:id="3758" w:name="_Toc36482924"/>
      <w:bookmarkStart w:id="3759" w:name="_Toc36484584"/>
      <w:bookmarkStart w:id="3760" w:name="_Toc44933514"/>
      <w:bookmarkStart w:id="3761" w:name="_Toc50972467"/>
      <w:bookmarkStart w:id="3762" w:name="_Toc57105221"/>
      <w:bookmarkStart w:id="3763" w:name="_Toc193088232"/>
      <w:r w:rsidRPr="00816C4A">
        <w:t>8.119</w:t>
      </w:r>
      <w:r w:rsidRPr="00816C4A">
        <w:tab/>
        <w:t>E-UTRAN</w:t>
      </w:r>
      <w:r>
        <w:t>/</w:t>
      </w:r>
      <w:r w:rsidRPr="00C728A7">
        <w:t xml:space="preserve"> </w:t>
      </w:r>
      <w:r>
        <w:t>Satellite E-UTRAN</w:t>
      </w:r>
      <w:r w:rsidRPr="00816C4A">
        <w:t xml:space="preserve"> Inter-frequency Network Measurement Results</w:t>
      </w:r>
      <w:bookmarkEnd w:id="3755"/>
      <w:bookmarkEnd w:id="3756"/>
      <w:bookmarkEnd w:id="3757"/>
      <w:bookmarkEnd w:id="3758"/>
      <w:bookmarkEnd w:id="3759"/>
      <w:bookmarkEnd w:id="3760"/>
      <w:bookmarkEnd w:id="3761"/>
      <w:bookmarkEnd w:id="3762"/>
      <w:bookmarkEnd w:id="3763"/>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16EA889B" w:rsidR="00E86E7B" w:rsidRPr="00816C4A" w:rsidRDefault="00E86E7B" w:rsidP="00E86E7B">
      <w:pPr>
        <w:ind w:left="270"/>
      </w:pPr>
      <w:r w:rsidRPr="00816C4A">
        <w:t xml:space="preserve">The frequency value shall be coded as the ARFCN-ValueEUTRA-v9e0 as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64" w:name="_Toc3201075"/>
      <w:bookmarkStart w:id="3765" w:name="_Toc20392818"/>
      <w:bookmarkStart w:id="3766" w:name="_Toc27774465"/>
      <w:bookmarkStart w:id="3767" w:name="_Toc36482925"/>
      <w:bookmarkStart w:id="3768" w:name="_Toc36484585"/>
      <w:bookmarkStart w:id="3769" w:name="_Toc44933515"/>
      <w:bookmarkStart w:id="3770" w:name="_Toc50972468"/>
      <w:bookmarkStart w:id="3771" w:name="_Toc57105222"/>
      <w:bookmarkStart w:id="3772" w:name="_Toc193088233"/>
      <w:r w:rsidRPr="00816C4A">
        <w:t>8.120</w:t>
      </w:r>
      <w:r w:rsidRPr="00816C4A">
        <w:tab/>
        <w:t>Call control result</w:t>
      </w:r>
      <w:bookmarkEnd w:id="3764"/>
      <w:bookmarkEnd w:id="3765"/>
      <w:bookmarkEnd w:id="3766"/>
      <w:bookmarkEnd w:id="3767"/>
      <w:bookmarkEnd w:id="3768"/>
      <w:bookmarkEnd w:id="3769"/>
      <w:bookmarkEnd w:id="3770"/>
      <w:bookmarkEnd w:id="3771"/>
      <w:bookmarkEnd w:id="3772"/>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73" w:name="_Toc3201076"/>
      <w:bookmarkStart w:id="3774" w:name="_Toc20392819"/>
      <w:bookmarkStart w:id="3775" w:name="_Toc27774466"/>
      <w:bookmarkStart w:id="3776" w:name="_Toc36482926"/>
      <w:bookmarkStart w:id="3777" w:name="_Toc36484586"/>
      <w:bookmarkStart w:id="3778" w:name="_Toc44933516"/>
      <w:bookmarkStart w:id="3779" w:name="_Toc50972469"/>
      <w:bookmarkStart w:id="3780" w:name="_Toc57105223"/>
      <w:bookmarkStart w:id="3781" w:name="_Toc193088234"/>
      <w:r w:rsidRPr="00816C4A">
        <w:t>8.121</w:t>
      </w:r>
      <w:r w:rsidRPr="00816C4A">
        <w:tab/>
        <w:t>eCAT sequence number</w:t>
      </w:r>
      <w:bookmarkEnd w:id="3773"/>
      <w:bookmarkEnd w:id="3774"/>
      <w:bookmarkEnd w:id="3775"/>
      <w:bookmarkEnd w:id="3776"/>
      <w:bookmarkEnd w:id="3777"/>
      <w:bookmarkEnd w:id="3778"/>
      <w:bookmarkEnd w:id="3779"/>
      <w:bookmarkEnd w:id="3780"/>
      <w:bookmarkEnd w:id="3781"/>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82" w:name="_Toc3201077"/>
      <w:bookmarkStart w:id="3783" w:name="_Toc20392820"/>
      <w:bookmarkStart w:id="3784" w:name="_Toc27774467"/>
      <w:bookmarkStart w:id="3785" w:name="_Toc36482927"/>
      <w:bookmarkStart w:id="3786" w:name="_Toc36484587"/>
      <w:bookmarkStart w:id="3787" w:name="_Toc44933517"/>
      <w:bookmarkStart w:id="3788" w:name="_Toc50972470"/>
      <w:bookmarkStart w:id="3789" w:name="_Toc57105224"/>
      <w:bookmarkStart w:id="3790" w:name="_Toc193088235"/>
      <w:r w:rsidRPr="00816C4A">
        <w:t>8.122</w:t>
      </w:r>
      <w:r w:rsidRPr="00816C4A">
        <w:tab/>
        <w:t>Encrypted TLV list</w:t>
      </w:r>
      <w:bookmarkEnd w:id="3782"/>
      <w:bookmarkEnd w:id="3783"/>
      <w:bookmarkEnd w:id="3784"/>
      <w:bookmarkEnd w:id="3785"/>
      <w:bookmarkEnd w:id="3786"/>
      <w:bookmarkEnd w:id="3787"/>
      <w:bookmarkEnd w:id="3788"/>
      <w:bookmarkEnd w:id="3789"/>
      <w:bookmarkEnd w:id="3790"/>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91" w:name="_Toc3201078"/>
      <w:bookmarkStart w:id="3792" w:name="_Toc20392821"/>
      <w:bookmarkStart w:id="3793" w:name="_Toc27774468"/>
      <w:bookmarkStart w:id="3794" w:name="_Toc36482928"/>
      <w:bookmarkStart w:id="3795" w:name="_Toc36484588"/>
      <w:bookmarkStart w:id="3796" w:name="_Toc44933518"/>
      <w:bookmarkStart w:id="3797" w:name="_Toc50972471"/>
      <w:bookmarkStart w:id="3798" w:name="_Toc57105225"/>
      <w:bookmarkStart w:id="3799" w:name="_Toc193088236"/>
      <w:r w:rsidRPr="00816C4A">
        <w:t>8.123</w:t>
      </w:r>
      <w:r w:rsidRPr="00816C4A">
        <w:tab/>
        <w:t>MAC</w:t>
      </w:r>
      <w:bookmarkEnd w:id="3791"/>
      <w:bookmarkEnd w:id="3792"/>
      <w:bookmarkEnd w:id="3793"/>
      <w:bookmarkEnd w:id="3794"/>
      <w:bookmarkEnd w:id="3795"/>
      <w:bookmarkEnd w:id="3796"/>
      <w:bookmarkEnd w:id="3797"/>
      <w:bookmarkEnd w:id="3798"/>
      <w:bookmarkEnd w:id="3799"/>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800" w:name="_Toc3201079"/>
      <w:bookmarkStart w:id="3801" w:name="_Toc20392822"/>
      <w:bookmarkStart w:id="3802" w:name="_Toc27774469"/>
      <w:bookmarkStart w:id="3803" w:name="_Toc36482929"/>
      <w:bookmarkStart w:id="3804" w:name="_Toc36484589"/>
      <w:bookmarkStart w:id="3805" w:name="_Toc44933519"/>
      <w:bookmarkStart w:id="3806" w:name="_Toc50972472"/>
      <w:bookmarkStart w:id="3807" w:name="_Toc57105226"/>
      <w:bookmarkStart w:id="3808" w:name="_Toc193088237"/>
      <w:r w:rsidRPr="00816C4A">
        <w:t>8.124</w:t>
      </w:r>
      <w:r w:rsidRPr="00816C4A">
        <w:tab/>
        <w:t>SA template</w:t>
      </w:r>
      <w:bookmarkEnd w:id="3800"/>
      <w:bookmarkEnd w:id="3801"/>
      <w:bookmarkEnd w:id="3802"/>
      <w:bookmarkEnd w:id="3803"/>
      <w:bookmarkEnd w:id="3804"/>
      <w:bookmarkEnd w:id="3805"/>
      <w:bookmarkEnd w:id="3806"/>
      <w:bookmarkEnd w:id="3807"/>
      <w:bookmarkEnd w:id="3808"/>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809" w:name="_Toc3201080"/>
      <w:bookmarkStart w:id="3810" w:name="_Toc20392823"/>
      <w:bookmarkStart w:id="3811" w:name="_Toc27774470"/>
      <w:bookmarkStart w:id="3812" w:name="_Toc36482930"/>
      <w:bookmarkStart w:id="3813" w:name="_Toc36484590"/>
      <w:bookmarkStart w:id="3814" w:name="_Toc44933520"/>
      <w:bookmarkStart w:id="3815" w:name="_Toc50972473"/>
      <w:bookmarkStart w:id="3816" w:name="_Toc57105227"/>
      <w:bookmarkStart w:id="3817" w:name="_Toc193088238"/>
      <w:r w:rsidRPr="00816C4A">
        <w:t>8.125</w:t>
      </w:r>
      <w:r w:rsidRPr="00816C4A">
        <w:tab/>
        <w:t>CAT service list</w:t>
      </w:r>
      <w:bookmarkEnd w:id="3809"/>
      <w:bookmarkEnd w:id="3810"/>
      <w:bookmarkEnd w:id="3811"/>
      <w:bookmarkEnd w:id="3812"/>
      <w:bookmarkEnd w:id="3813"/>
      <w:bookmarkEnd w:id="3814"/>
      <w:bookmarkEnd w:id="3815"/>
      <w:bookmarkEnd w:id="3816"/>
      <w:bookmarkEnd w:id="3817"/>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18" w:name="_Toc3201081"/>
      <w:bookmarkStart w:id="3819" w:name="_Toc20392824"/>
      <w:bookmarkStart w:id="3820" w:name="_Toc27774471"/>
      <w:bookmarkStart w:id="3821" w:name="_Toc36482931"/>
      <w:bookmarkStart w:id="3822" w:name="_Toc36484591"/>
      <w:bookmarkStart w:id="3823" w:name="_Toc44933521"/>
      <w:bookmarkStart w:id="3824" w:name="_Toc50972474"/>
      <w:bookmarkStart w:id="3825" w:name="_Toc57105228"/>
      <w:bookmarkStart w:id="3826" w:name="_Toc193088239"/>
      <w:r w:rsidRPr="00816C4A">
        <w:t>8.126</w:t>
      </w:r>
      <w:r w:rsidRPr="00816C4A">
        <w:tab/>
        <w:t>Refresh enforcement policy</w:t>
      </w:r>
      <w:bookmarkEnd w:id="3818"/>
      <w:bookmarkEnd w:id="3819"/>
      <w:bookmarkEnd w:id="3820"/>
      <w:bookmarkEnd w:id="3821"/>
      <w:bookmarkEnd w:id="3822"/>
      <w:bookmarkEnd w:id="3823"/>
      <w:bookmarkEnd w:id="3824"/>
      <w:bookmarkEnd w:id="3825"/>
      <w:bookmarkEnd w:id="3826"/>
    </w:p>
    <w:p w14:paraId="1D2F30D5" w14:textId="507C573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.103.</w:t>
      </w:r>
    </w:p>
    <w:p w14:paraId="36711560" w14:textId="77777777" w:rsidR="00E86E7B" w:rsidRPr="00816C4A" w:rsidRDefault="00E86E7B" w:rsidP="00E86E7B">
      <w:pPr>
        <w:pStyle w:val="Heading2"/>
      </w:pPr>
      <w:bookmarkStart w:id="3827" w:name="_Toc3201082"/>
      <w:bookmarkStart w:id="3828" w:name="_Toc20392825"/>
      <w:bookmarkStart w:id="3829" w:name="_Toc27774472"/>
      <w:bookmarkStart w:id="3830" w:name="_Toc36482932"/>
      <w:bookmarkStart w:id="3831" w:name="_Toc36484592"/>
      <w:bookmarkStart w:id="3832" w:name="_Toc44933522"/>
      <w:bookmarkStart w:id="3833" w:name="_Toc50972475"/>
      <w:bookmarkStart w:id="3834" w:name="_Toc57105229"/>
      <w:bookmarkStart w:id="3835" w:name="_Toc193088240"/>
      <w:r w:rsidRPr="00816C4A">
        <w:t>8.127</w:t>
      </w:r>
      <w:r w:rsidRPr="00816C4A">
        <w:tab/>
        <w:t>DNS Server Address</w:t>
      </w:r>
      <w:bookmarkEnd w:id="3827"/>
      <w:bookmarkEnd w:id="3828"/>
      <w:bookmarkEnd w:id="3829"/>
      <w:bookmarkEnd w:id="3830"/>
      <w:bookmarkEnd w:id="3831"/>
      <w:bookmarkEnd w:id="3832"/>
      <w:bookmarkEnd w:id="3833"/>
      <w:bookmarkEnd w:id="3834"/>
      <w:bookmarkEnd w:id="3835"/>
    </w:p>
    <w:p w14:paraId="2B4DCDFB" w14:textId="1B87B056" w:rsidR="00E86E7B" w:rsidRPr="00816C4A" w:rsidRDefault="00E86E7B" w:rsidP="00E86E7B">
      <w:pPr>
        <w:pStyle w:val="B1"/>
        <w:ind w:left="0" w:firstLine="0"/>
      </w:pPr>
      <w:r w:rsidRPr="00816C4A">
        <w:t xml:space="preserve">See ETSI TS 102 223 [32] </w:t>
      </w:r>
      <w:r w:rsidR="003413FE" w:rsidRPr="00816C4A">
        <w:t>clause</w:t>
      </w:r>
      <w:r w:rsidR="003413FE">
        <w:t> </w:t>
      </w:r>
      <w:r w:rsidR="003413FE" w:rsidRPr="00816C4A">
        <w:t>8</w:t>
      </w:r>
      <w:r w:rsidRPr="00816C4A">
        <w:t>.104.</w:t>
      </w:r>
    </w:p>
    <w:p w14:paraId="62E3E24F" w14:textId="77777777" w:rsidR="00E86E7B" w:rsidRPr="00816C4A" w:rsidRDefault="00E86E7B" w:rsidP="00E86E7B">
      <w:pPr>
        <w:pStyle w:val="Heading2"/>
      </w:pPr>
      <w:bookmarkStart w:id="3836" w:name="_Toc3201083"/>
      <w:bookmarkStart w:id="3837" w:name="_Toc20392826"/>
      <w:bookmarkStart w:id="3838" w:name="_Toc27774473"/>
      <w:bookmarkStart w:id="3839" w:name="_Toc36482933"/>
      <w:bookmarkStart w:id="3840" w:name="_Toc36484593"/>
      <w:bookmarkStart w:id="3841" w:name="_Toc44933523"/>
      <w:bookmarkStart w:id="3842" w:name="_Toc50972476"/>
      <w:bookmarkStart w:id="3843" w:name="_Toc57105230"/>
      <w:bookmarkStart w:id="3844" w:name="_Toc193088241"/>
      <w:r w:rsidRPr="00816C4A">
        <w:t>8.128</w:t>
      </w:r>
      <w:r w:rsidRPr="00816C4A">
        <w:tab/>
        <w:t>ProSe Report Data</w:t>
      </w:r>
      <w:bookmarkEnd w:id="3836"/>
      <w:bookmarkEnd w:id="3837"/>
      <w:bookmarkEnd w:id="3838"/>
      <w:bookmarkEnd w:id="3839"/>
      <w:bookmarkEnd w:id="3840"/>
      <w:bookmarkEnd w:id="3841"/>
      <w:bookmarkEnd w:id="3842"/>
      <w:bookmarkEnd w:id="3843"/>
      <w:bookmarkEnd w:id="38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34549E69" w:rsidR="00E86E7B" w:rsidRPr="00816C4A" w:rsidRDefault="00E86E7B" w:rsidP="00E86E7B">
      <w:pPr>
        <w:pStyle w:val="B1"/>
      </w:pPr>
      <w:r>
        <w:t>-</w:t>
      </w:r>
      <w:r>
        <w:tab/>
      </w:r>
      <w:r w:rsidRPr="00816C4A">
        <w:t xml:space="preserve">Coded according to the XML schema defined in </w:t>
      </w:r>
      <w:r w:rsidR="003413FE" w:rsidRPr="00816C4A">
        <w:t>TS</w:t>
      </w:r>
      <w:r w:rsidR="003413FE">
        <w:t> </w:t>
      </w:r>
      <w:r w:rsidR="003413FE" w:rsidRPr="00816C4A">
        <w:t>2</w:t>
      </w:r>
      <w:r w:rsidRPr="00816C4A">
        <w:t>4.334</w:t>
      </w:r>
      <w:r w:rsidR="003413FE">
        <w:t> </w:t>
      </w:r>
      <w:r w:rsidR="003413FE"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78AE9EAE" w14:textId="77777777" w:rsidR="009A0F6D" w:rsidRPr="00816C4A" w:rsidRDefault="009A0F6D" w:rsidP="009A0F6D">
      <w:pPr>
        <w:pStyle w:val="Heading2"/>
      </w:pPr>
      <w:bookmarkStart w:id="3845" w:name="_Toc3201084"/>
      <w:bookmarkStart w:id="3846" w:name="_Toc20392827"/>
      <w:bookmarkStart w:id="3847" w:name="_Toc27774474"/>
      <w:bookmarkStart w:id="3848" w:name="_Toc36482934"/>
      <w:bookmarkStart w:id="3849" w:name="_Toc36484594"/>
      <w:bookmarkStart w:id="3850" w:name="_Toc44933524"/>
      <w:bookmarkStart w:id="3851" w:name="_Toc50972477"/>
      <w:bookmarkStart w:id="3852" w:name="_Toc57105231"/>
      <w:bookmarkStart w:id="3853" w:name="_Toc193088242"/>
      <w:r w:rsidRPr="00816C4A">
        <w:t>8.128</w:t>
      </w:r>
      <w:r>
        <w:rPr>
          <w:rFonts w:hint="eastAsia"/>
          <w:lang w:eastAsia="zh-CN"/>
        </w:rPr>
        <w:t>a</w:t>
      </w:r>
      <w:r w:rsidRPr="00816C4A">
        <w:tab/>
      </w:r>
      <w:r>
        <w:rPr>
          <w:rFonts w:hint="eastAsia"/>
          <w:lang w:eastAsia="zh-CN"/>
        </w:rPr>
        <w:t xml:space="preserve">5G </w:t>
      </w:r>
      <w:r w:rsidRPr="00816C4A">
        <w:t>ProSe Report Data</w:t>
      </w:r>
      <w:bookmarkEnd w:id="38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9A0F6D" w:rsidRPr="00816C4A" w14:paraId="6E43562E"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5E0A7A03" w14:textId="77777777" w:rsidR="009A0F6D" w:rsidRPr="00816C4A" w:rsidRDefault="009A0F6D" w:rsidP="004C3BF9">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2F7A838" w14:textId="77777777" w:rsidR="009A0F6D" w:rsidRPr="00816C4A" w:rsidRDefault="009A0F6D" w:rsidP="004C3BF9">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1FD521A" w14:textId="77777777" w:rsidR="009A0F6D" w:rsidRPr="00816C4A" w:rsidRDefault="009A0F6D" w:rsidP="004C3BF9">
            <w:pPr>
              <w:pStyle w:val="TAH"/>
              <w:ind w:left="284" w:hanging="284"/>
            </w:pPr>
            <w:r w:rsidRPr="00816C4A">
              <w:t>Length</w:t>
            </w:r>
          </w:p>
        </w:tc>
      </w:tr>
      <w:tr w:rsidR="009A0F6D" w:rsidRPr="00816C4A" w14:paraId="7B8D66F6"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284E1F65" w14:textId="77777777" w:rsidR="009A0F6D" w:rsidRPr="00816C4A" w:rsidRDefault="009A0F6D" w:rsidP="004C3BF9">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81739D6" w14:textId="77777777" w:rsidR="009A0F6D" w:rsidRPr="00816C4A" w:rsidRDefault="009A0F6D" w:rsidP="004C3BF9">
            <w:pPr>
              <w:pStyle w:val="TAL"/>
              <w:ind w:left="284" w:hanging="284"/>
            </w:pPr>
            <w:r>
              <w:rPr>
                <w:rFonts w:hint="eastAsia"/>
                <w:lang w:eastAsia="zh-CN"/>
              </w:rPr>
              <w:t xml:space="preserve">5G </w:t>
            </w: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0E129FE9" w14:textId="77777777" w:rsidR="009A0F6D" w:rsidRPr="00816C4A" w:rsidRDefault="009A0F6D" w:rsidP="004C3BF9">
            <w:pPr>
              <w:pStyle w:val="TAC"/>
              <w:ind w:left="284" w:hanging="284"/>
            </w:pPr>
            <w:r w:rsidRPr="00816C4A">
              <w:t>1</w:t>
            </w:r>
          </w:p>
        </w:tc>
      </w:tr>
      <w:tr w:rsidR="009A0F6D" w:rsidRPr="00816C4A" w14:paraId="013890AA"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AB3E9D8" w14:textId="77777777" w:rsidR="009A0F6D" w:rsidRPr="00816C4A" w:rsidRDefault="009A0F6D" w:rsidP="004C3BF9">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631EF4AF" w14:textId="77777777" w:rsidR="009A0F6D" w:rsidRPr="00816C4A" w:rsidRDefault="009A0F6D" w:rsidP="004C3BF9">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359DC919" w14:textId="77777777" w:rsidR="009A0F6D" w:rsidRPr="00816C4A" w:rsidRDefault="009A0F6D" w:rsidP="004C3BF9">
            <w:pPr>
              <w:pStyle w:val="TAC"/>
              <w:ind w:left="284" w:hanging="284"/>
            </w:pPr>
            <w:r w:rsidRPr="00816C4A">
              <w:t>X (1 or 2)</w:t>
            </w:r>
          </w:p>
        </w:tc>
      </w:tr>
      <w:tr w:rsidR="009A0F6D" w:rsidRPr="00816C4A" w14:paraId="271CF425"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2126F4B" w14:textId="77777777" w:rsidR="009A0F6D" w:rsidRPr="00816C4A" w:rsidRDefault="009A0F6D" w:rsidP="004C3BF9">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48449086" w14:textId="77777777" w:rsidR="009A0F6D" w:rsidRPr="00816C4A" w:rsidRDefault="009A0F6D" w:rsidP="004C3BF9">
            <w:pPr>
              <w:pStyle w:val="TAL"/>
              <w:ind w:left="284" w:hanging="284"/>
            </w:pPr>
            <w:r>
              <w:rPr>
                <w:rFonts w:hint="eastAsia"/>
                <w:lang w:eastAsia="zh-CN"/>
              </w:rPr>
              <w:t xml:space="preserve">5G </w:t>
            </w: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096948DD" w14:textId="77777777" w:rsidR="009A0F6D" w:rsidRPr="00816C4A" w:rsidRDefault="009A0F6D" w:rsidP="004C3BF9">
            <w:pPr>
              <w:pStyle w:val="TAC"/>
              <w:ind w:left="284" w:hanging="284"/>
            </w:pPr>
            <w:r w:rsidRPr="00816C4A">
              <w:t>Y</w:t>
            </w:r>
          </w:p>
        </w:tc>
      </w:tr>
    </w:tbl>
    <w:p w14:paraId="1CCEE937" w14:textId="77777777" w:rsidR="009A0F6D" w:rsidRPr="00816C4A" w:rsidRDefault="009A0F6D" w:rsidP="009A0F6D"/>
    <w:p w14:paraId="48D5982E" w14:textId="77777777" w:rsidR="009A0F6D" w:rsidRPr="00816C4A" w:rsidRDefault="009A0F6D" w:rsidP="009A0F6D">
      <w:r w:rsidRPr="00816C4A">
        <w:t>Contents:</w:t>
      </w:r>
    </w:p>
    <w:p w14:paraId="453BF534" w14:textId="77777777" w:rsidR="009A0F6D" w:rsidRPr="00816C4A" w:rsidRDefault="009A0F6D" w:rsidP="009A0F6D">
      <w:pPr>
        <w:pStyle w:val="B1"/>
      </w:pPr>
      <w:r>
        <w:t>-</w:t>
      </w:r>
      <w:r>
        <w:tab/>
      </w:r>
      <w:r w:rsidRPr="00816C4A">
        <w:t xml:space="preserve">Contains the </w:t>
      </w:r>
      <w:r>
        <w:rPr>
          <w:rFonts w:hint="eastAsia"/>
          <w:lang w:eastAsia="zh-CN"/>
        </w:rPr>
        <w:t xml:space="preserve">5G </w:t>
      </w:r>
      <w:r w:rsidRPr="00816C4A">
        <w:t>ProSe Report</w:t>
      </w:r>
    </w:p>
    <w:p w14:paraId="283A9339" w14:textId="77777777" w:rsidR="009A0F6D" w:rsidRPr="00816C4A" w:rsidRDefault="009A0F6D" w:rsidP="009A0F6D">
      <w:r w:rsidRPr="00816C4A">
        <w:t>Coding:</w:t>
      </w:r>
    </w:p>
    <w:p w14:paraId="6A2EC88C" w14:textId="30CF9C6C" w:rsidR="009A0F6D" w:rsidRPr="00036DE7" w:rsidRDefault="009A0F6D" w:rsidP="009A0F6D">
      <w:pPr>
        <w:pStyle w:val="B1"/>
        <w:rPr>
          <w:noProof/>
          <w:lang w:eastAsia="zh-CN"/>
        </w:rPr>
      </w:pPr>
      <w:r>
        <w:t>-</w:t>
      </w:r>
      <w:r>
        <w:tab/>
      </w:r>
      <w:r w:rsidRPr="00816C4A">
        <w:t>Coded according to the XML schema defined in TS</w:t>
      </w:r>
      <w:r>
        <w:t> </w:t>
      </w:r>
      <w:r w:rsidRPr="00816C4A">
        <w:t>24.</w:t>
      </w:r>
      <w:r>
        <w:rPr>
          <w:rFonts w:hint="eastAsia"/>
          <w:lang w:eastAsia="zh-CN"/>
        </w:rPr>
        <w:t>55</w:t>
      </w:r>
      <w:r w:rsidRPr="00816C4A">
        <w:t>4</w:t>
      </w:r>
      <w:r>
        <w:t> [76]</w:t>
      </w:r>
      <w:r w:rsidRPr="00816C4A">
        <w:t xml:space="preserve"> with &lt;prose-pc3</w:t>
      </w:r>
      <w:r>
        <w:rPr>
          <w:rFonts w:hint="eastAsia"/>
          <w:lang w:eastAsia="zh-CN"/>
        </w:rPr>
        <w:t>a</w:t>
      </w:r>
      <w:r w:rsidRPr="00816C4A">
        <w:t>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54" w:name="_Toc193088243"/>
      <w:r w:rsidRPr="00816C4A">
        <w:t>8.129</w:t>
      </w:r>
      <w:r w:rsidRPr="00816C4A">
        <w:tab/>
        <w:t>SSID</w:t>
      </w:r>
      <w:bookmarkEnd w:id="3845"/>
      <w:bookmarkEnd w:id="3846"/>
      <w:bookmarkEnd w:id="3847"/>
      <w:bookmarkEnd w:id="3848"/>
      <w:bookmarkEnd w:id="3849"/>
      <w:bookmarkEnd w:id="3850"/>
      <w:bookmarkEnd w:id="3851"/>
      <w:bookmarkEnd w:id="3852"/>
      <w:bookmarkEnd w:id="3854"/>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6C3A439A" w:rsidR="00E86E7B" w:rsidRPr="00816C4A" w:rsidRDefault="00E86E7B" w:rsidP="00E86E7B">
      <w:pPr>
        <w:pStyle w:val="B2"/>
        <w:spacing w:after="0"/>
        <w:ind w:left="0" w:firstLine="0"/>
        <w:rPr>
          <w:noProof/>
        </w:rPr>
      </w:pPr>
      <w:r w:rsidRPr="00816C4A">
        <w:t>The SSID value is coded as specified for the SSID field in IEEE 802.11</w:t>
      </w:r>
      <w:r w:rsidR="003413FE">
        <w:t> </w:t>
      </w:r>
      <w:r w:rsidR="003413FE" w:rsidRPr="00816C4A">
        <w:t>[</w:t>
      </w:r>
      <w:r w:rsidRPr="00816C4A">
        <w:t>64]</w:t>
      </w:r>
      <w:r w:rsidRPr="00816C4A">
        <w:rPr>
          <w:lang w:val="en-US"/>
        </w:rPr>
        <w:t>.</w:t>
      </w:r>
    </w:p>
    <w:p w14:paraId="0AC8DAF7" w14:textId="77777777" w:rsidR="00E86E7B" w:rsidRPr="00816C4A" w:rsidRDefault="00E86E7B" w:rsidP="00E86E7B">
      <w:pPr>
        <w:pStyle w:val="Heading2"/>
      </w:pPr>
      <w:bookmarkStart w:id="3855" w:name="_Toc3201085"/>
      <w:bookmarkStart w:id="3856" w:name="_Toc20392828"/>
      <w:bookmarkStart w:id="3857" w:name="_Toc27774475"/>
      <w:bookmarkStart w:id="3858" w:name="_Toc36482935"/>
      <w:bookmarkStart w:id="3859" w:name="_Toc36484595"/>
      <w:bookmarkStart w:id="3860" w:name="_Toc44933525"/>
      <w:bookmarkStart w:id="3861" w:name="_Toc50972478"/>
      <w:bookmarkStart w:id="3862" w:name="_Toc57105232"/>
      <w:bookmarkStart w:id="3863" w:name="_Toc193088244"/>
      <w:r w:rsidRPr="00816C4A">
        <w:t>8.130</w:t>
      </w:r>
      <w:r w:rsidRPr="00816C4A">
        <w:tab/>
        <w:t>BSSID</w:t>
      </w:r>
      <w:bookmarkEnd w:id="3855"/>
      <w:bookmarkEnd w:id="3856"/>
      <w:bookmarkEnd w:id="3857"/>
      <w:bookmarkEnd w:id="3858"/>
      <w:bookmarkEnd w:id="3859"/>
      <w:bookmarkEnd w:id="3860"/>
      <w:bookmarkEnd w:id="3861"/>
      <w:bookmarkEnd w:id="3862"/>
      <w:bookmarkEnd w:id="3863"/>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3BE455C8" w:rsidR="00E86E7B" w:rsidRPr="00816C4A" w:rsidRDefault="00E86E7B" w:rsidP="00E86E7B">
      <w:pPr>
        <w:pStyle w:val="B2"/>
        <w:spacing w:after="0"/>
        <w:ind w:left="0" w:firstLine="0"/>
        <w:rPr>
          <w:noProof/>
        </w:rPr>
      </w:pPr>
      <w:r w:rsidRPr="00816C4A">
        <w:t>The BSSID value is coded as specified for the BSSID field in IEEE 802.11</w:t>
      </w:r>
      <w:r w:rsidR="003413FE">
        <w:t> </w:t>
      </w:r>
      <w:r w:rsidR="003413FE"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64" w:name="_Toc3201086"/>
      <w:bookmarkStart w:id="3865" w:name="_Toc20392829"/>
      <w:bookmarkStart w:id="3866" w:name="_Toc27774476"/>
      <w:bookmarkStart w:id="3867" w:name="_Toc36482936"/>
      <w:bookmarkStart w:id="3868" w:name="_Toc36484596"/>
      <w:bookmarkStart w:id="3869" w:name="_Toc44933526"/>
      <w:bookmarkStart w:id="3870" w:name="_Toc50972479"/>
      <w:bookmarkStart w:id="3871" w:name="_Toc57105233"/>
      <w:bookmarkStart w:id="3872" w:name="_Toc193088245"/>
      <w:r w:rsidRPr="00816C4A">
        <w:t>8.131</w:t>
      </w:r>
      <w:r w:rsidRPr="00816C4A">
        <w:tab/>
        <w:t>HESSID</w:t>
      </w:r>
      <w:bookmarkEnd w:id="3864"/>
      <w:bookmarkEnd w:id="3865"/>
      <w:bookmarkEnd w:id="3866"/>
      <w:bookmarkEnd w:id="3867"/>
      <w:bookmarkEnd w:id="3868"/>
      <w:bookmarkEnd w:id="3869"/>
      <w:bookmarkEnd w:id="3870"/>
      <w:bookmarkEnd w:id="3871"/>
      <w:bookmarkEnd w:id="3872"/>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068F114D" w:rsidR="00E86E7B" w:rsidRPr="00816C4A" w:rsidRDefault="00E86E7B" w:rsidP="00E86E7B">
      <w:pPr>
        <w:pStyle w:val="B2"/>
        <w:spacing w:after="0"/>
        <w:ind w:left="0" w:firstLine="0"/>
        <w:rPr>
          <w:lang w:val="en-US"/>
        </w:rPr>
      </w:pPr>
      <w:r w:rsidRPr="00816C4A">
        <w:t>The HESSID value is coded as specified for the HESSID field in IEEE 802.11</w:t>
      </w:r>
      <w:r w:rsidR="003413FE">
        <w:t> </w:t>
      </w:r>
      <w:r w:rsidR="003413FE" w:rsidRPr="00816C4A">
        <w:t>[</w:t>
      </w:r>
      <w:r w:rsidRPr="00816C4A">
        <w:t>64]</w:t>
      </w:r>
      <w:r w:rsidRPr="00816C4A">
        <w:rPr>
          <w:lang w:val="en-US"/>
        </w:rPr>
        <w:t>.</w:t>
      </w:r>
    </w:p>
    <w:p w14:paraId="1E1F6740" w14:textId="77777777" w:rsidR="00E86E7B" w:rsidRPr="00816C4A" w:rsidRDefault="00E86E7B" w:rsidP="00E86E7B">
      <w:pPr>
        <w:pStyle w:val="Heading2"/>
      </w:pPr>
      <w:bookmarkStart w:id="3873" w:name="_Toc3201087"/>
      <w:bookmarkStart w:id="3874" w:name="_Toc20392830"/>
      <w:bookmarkStart w:id="3875" w:name="_Toc27774477"/>
      <w:bookmarkStart w:id="3876" w:name="_Toc36482937"/>
      <w:bookmarkStart w:id="3877" w:name="_Toc36484597"/>
      <w:bookmarkStart w:id="3878" w:name="_Toc44933527"/>
      <w:bookmarkStart w:id="3879" w:name="_Toc50972480"/>
      <w:bookmarkStart w:id="3880" w:name="_Toc57105234"/>
      <w:bookmarkStart w:id="3881" w:name="_Toc193088246"/>
      <w:r w:rsidRPr="00816C4A">
        <w:t>8.132</w:t>
      </w:r>
      <w:r w:rsidRPr="00816C4A">
        <w:tab/>
        <w:t>Media Type</w:t>
      </w:r>
      <w:bookmarkEnd w:id="3873"/>
      <w:bookmarkEnd w:id="3874"/>
      <w:bookmarkEnd w:id="3875"/>
      <w:bookmarkEnd w:id="3876"/>
      <w:bookmarkEnd w:id="3877"/>
      <w:bookmarkEnd w:id="3878"/>
      <w:bookmarkEnd w:id="3879"/>
      <w:bookmarkEnd w:id="3880"/>
      <w:bookmarkEnd w:id="3881"/>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82" w:name="_Toc3201088"/>
      <w:bookmarkStart w:id="3883" w:name="_Toc20392831"/>
      <w:bookmarkStart w:id="3884" w:name="_Toc27774478"/>
      <w:bookmarkStart w:id="3885" w:name="_Toc36482938"/>
      <w:bookmarkStart w:id="3886" w:name="_Toc36484598"/>
      <w:bookmarkStart w:id="3887" w:name="_Toc44933528"/>
      <w:bookmarkStart w:id="3888" w:name="_Toc50972481"/>
      <w:bookmarkStart w:id="3889" w:name="_Toc57105235"/>
      <w:bookmarkStart w:id="3890" w:name="_Toc193088247"/>
      <w:r w:rsidRPr="00816C4A">
        <w:t>8.133</w:t>
      </w:r>
      <w:r w:rsidRPr="00816C4A">
        <w:tab/>
        <w:t>IMS call disconnection cause</w:t>
      </w:r>
      <w:bookmarkEnd w:id="3882"/>
      <w:bookmarkEnd w:id="3883"/>
      <w:bookmarkEnd w:id="3884"/>
      <w:bookmarkEnd w:id="3885"/>
      <w:bookmarkEnd w:id="3886"/>
      <w:bookmarkEnd w:id="3887"/>
      <w:bookmarkEnd w:id="3888"/>
      <w:bookmarkEnd w:id="3889"/>
      <w:bookmarkEnd w:id="3890"/>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91" w:name="_Toc3201089"/>
      <w:bookmarkStart w:id="3892" w:name="_Toc20392832"/>
      <w:bookmarkStart w:id="3893" w:name="_Toc27774479"/>
      <w:bookmarkStart w:id="3894" w:name="_Toc36482939"/>
      <w:bookmarkStart w:id="3895" w:name="_Toc36484599"/>
      <w:bookmarkStart w:id="3896" w:name="_Toc44933529"/>
      <w:bookmarkStart w:id="3897" w:name="_Toc50972482"/>
      <w:bookmarkStart w:id="3898" w:name="_Toc57105236"/>
      <w:bookmarkStart w:id="3899" w:name="_Toc3201090"/>
      <w:bookmarkStart w:id="3900" w:name="_Toc20392833"/>
      <w:bookmarkStart w:id="3901" w:name="_Toc27774480"/>
      <w:bookmarkStart w:id="3902" w:name="_Toc36482940"/>
      <w:bookmarkStart w:id="3903" w:name="_Toc36484600"/>
      <w:bookmarkStart w:id="3904" w:name="_Toc44933530"/>
      <w:bookmarkStart w:id="3905" w:name="_Toc50972483"/>
      <w:bookmarkStart w:id="3906" w:name="_Toc57105237"/>
      <w:bookmarkStart w:id="3907" w:name="_Toc193088248"/>
      <w:r w:rsidRPr="00816C4A">
        <w:t>8.134</w:t>
      </w:r>
      <w:r w:rsidRPr="00816C4A">
        <w:tab/>
        <w:t>E-UTRAN</w:t>
      </w:r>
      <w:r>
        <w:t>/Satellite E-UTRAN</w:t>
      </w:r>
      <w:r w:rsidRPr="00816C4A">
        <w:t xml:space="preserve"> Primary Timing Advance Information</w:t>
      </w:r>
      <w:bookmarkEnd w:id="3891"/>
      <w:bookmarkEnd w:id="3892"/>
      <w:bookmarkEnd w:id="3893"/>
      <w:bookmarkEnd w:id="3894"/>
      <w:bookmarkEnd w:id="3895"/>
      <w:bookmarkEnd w:id="3896"/>
      <w:bookmarkEnd w:id="3897"/>
      <w:bookmarkEnd w:id="3898"/>
      <w:bookmarkEnd w:id="3907"/>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6E325279"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3413FE" w:rsidRPr="00816C4A">
        <w:t>TS</w:t>
      </w:r>
      <w:r w:rsidR="003413FE">
        <w:t> </w:t>
      </w:r>
      <w:r w:rsidR="003413FE" w:rsidRPr="00816C4A">
        <w:t>3</w:t>
      </w:r>
      <w:r w:rsidRPr="00816C4A">
        <w:t>6.211</w:t>
      </w:r>
      <w:r w:rsidR="003413FE">
        <w:t> </w:t>
      </w:r>
      <w:r w:rsidR="003413FE"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908" w:name="_Toc193088249"/>
      <w:r w:rsidRPr="00816C4A">
        <w:t>8.135</w:t>
      </w:r>
      <w:r w:rsidRPr="00816C4A">
        <w:tab/>
        <w:t>URI truncated</w:t>
      </w:r>
      <w:bookmarkEnd w:id="3899"/>
      <w:bookmarkEnd w:id="3900"/>
      <w:bookmarkEnd w:id="3901"/>
      <w:bookmarkEnd w:id="3902"/>
      <w:bookmarkEnd w:id="3903"/>
      <w:bookmarkEnd w:id="3904"/>
      <w:bookmarkEnd w:id="3905"/>
      <w:bookmarkEnd w:id="3906"/>
      <w:bookmarkEnd w:id="3908"/>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909" w:name="_Toc3201091"/>
      <w:bookmarkStart w:id="3910" w:name="_Toc20392834"/>
      <w:bookmarkStart w:id="3911" w:name="_Toc27774481"/>
      <w:bookmarkStart w:id="3912" w:name="_Toc36482941"/>
      <w:bookmarkStart w:id="3913" w:name="_Toc36484601"/>
      <w:bookmarkStart w:id="3914" w:name="_Toc44933531"/>
      <w:bookmarkStart w:id="3915" w:name="_Toc50972484"/>
      <w:bookmarkStart w:id="3916" w:name="_Toc57105238"/>
      <w:bookmarkStart w:id="3917" w:name="_Toc193088250"/>
      <w:r w:rsidRPr="00816C4A">
        <w:t>8.136</w:t>
      </w:r>
      <w:r w:rsidRPr="00816C4A">
        <w:tab/>
        <w:t>Extended Rejection Cause Code</w:t>
      </w:r>
      <w:bookmarkEnd w:id="3909"/>
      <w:bookmarkEnd w:id="3910"/>
      <w:bookmarkEnd w:id="3911"/>
      <w:bookmarkEnd w:id="3912"/>
      <w:bookmarkEnd w:id="3913"/>
      <w:bookmarkEnd w:id="3914"/>
      <w:bookmarkEnd w:id="3915"/>
      <w:bookmarkEnd w:id="3916"/>
      <w:bookmarkEnd w:id="391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05C4E86E" w:rsidR="005355DD" w:rsidRPr="00816C4A" w:rsidRDefault="005355DD" w:rsidP="005355DD">
      <w:pPr>
        <w:pStyle w:val="B1"/>
        <w:ind w:left="0" w:firstLine="0"/>
      </w:pPr>
      <w:bookmarkStart w:id="3918" w:name="_Toc3201092"/>
      <w:bookmarkStart w:id="3919" w:name="_Toc20392835"/>
      <w:bookmarkStart w:id="3920" w:name="_Toc27774482"/>
      <w:bookmarkStart w:id="3921" w:name="_Toc36482942"/>
      <w:bookmarkStart w:id="3922" w:name="_Toc36484602"/>
      <w:bookmarkStart w:id="3923" w:name="_Toc44933532"/>
      <w:bookmarkStart w:id="3924" w:name="_Toc50972485"/>
      <w:bookmarkStart w:id="3925"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1E0951D8" w14:textId="77777777" w:rsidR="00E86E7B" w:rsidRPr="00816C4A" w:rsidRDefault="00E86E7B" w:rsidP="00E86E7B">
      <w:pPr>
        <w:pStyle w:val="Heading2"/>
      </w:pPr>
      <w:bookmarkStart w:id="3926" w:name="_Toc193088251"/>
      <w:r w:rsidRPr="00816C4A">
        <w:t>8.137</w:t>
      </w:r>
      <w:r w:rsidRPr="00816C4A">
        <w:tab/>
        <w:t>Data connection status</w:t>
      </w:r>
      <w:bookmarkEnd w:id="3918"/>
      <w:bookmarkEnd w:id="3919"/>
      <w:bookmarkEnd w:id="3920"/>
      <w:bookmarkEnd w:id="3921"/>
      <w:bookmarkEnd w:id="3922"/>
      <w:bookmarkEnd w:id="3923"/>
      <w:bookmarkEnd w:id="3924"/>
      <w:bookmarkEnd w:id="3925"/>
      <w:bookmarkEnd w:id="3926"/>
    </w:p>
    <w:p w14:paraId="0C97FB0A" w14:textId="5CF9C825" w:rsidR="005355DD" w:rsidRPr="00816C4A" w:rsidRDefault="005355DD" w:rsidP="005355DD">
      <w:r w:rsidRPr="00816C4A">
        <w:t xml:space="preserve">This data object shall contain the result of the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w:t>
      </w:r>
      <w:r>
        <w:t>6</w:t>
      </w:r>
      <w:r w:rsidRPr="00816C4A">
        <w:t>]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27" w:name="_Toc3201093"/>
      <w:bookmarkStart w:id="3928" w:name="_Toc20392836"/>
      <w:bookmarkStart w:id="3929" w:name="_Toc27774483"/>
      <w:bookmarkStart w:id="3930" w:name="_Toc36482943"/>
      <w:bookmarkStart w:id="3931" w:name="_Toc36484603"/>
      <w:bookmarkStart w:id="3932" w:name="_Toc44933533"/>
      <w:bookmarkStart w:id="3933" w:name="_Toc50972486"/>
      <w:bookmarkStart w:id="3934" w:name="_Toc57105240"/>
      <w:bookmarkStart w:id="3935" w:name="_Toc193088252"/>
      <w:r w:rsidRPr="00816C4A">
        <w:t>8.138</w:t>
      </w:r>
      <w:r w:rsidRPr="00816C4A">
        <w:tab/>
        <w:t>Data connection type</w:t>
      </w:r>
      <w:bookmarkEnd w:id="3927"/>
      <w:bookmarkEnd w:id="3928"/>
      <w:bookmarkEnd w:id="3929"/>
      <w:bookmarkEnd w:id="3930"/>
      <w:bookmarkEnd w:id="3931"/>
      <w:bookmarkEnd w:id="3932"/>
      <w:bookmarkEnd w:id="3933"/>
      <w:bookmarkEnd w:id="3934"/>
      <w:bookmarkEnd w:id="3935"/>
    </w:p>
    <w:p w14:paraId="6CB39F28" w14:textId="5D7795EB" w:rsidR="005355DD" w:rsidRPr="00816C4A" w:rsidRDefault="005355DD" w:rsidP="005355DD">
      <w:r w:rsidRPr="00816C4A">
        <w:t xml:space="preserve">This data object shall contain the type of procedure,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36" w:name="_Toc3201094"/>
      <w:bookmarkStart w:id="3937" w:name="_Toc20392837"/>
      <w:bookmarkStart w:id="3938" w:name="_Toc27774484"/>
      <w:bookmarkStart w:id="3939" w:name="_Toc36482944"/>
      <w:bookmarkStart w:id="3940" w:name="_Toc36484604"/>
      <w:bookmarkStart w:id="3941" w:name="_Toc44933534"/>
      <w:bookmarkStart w:id="3942" w:name="_Toc50972487"/>
      <w:bookmarkStart w:id="3943" w:name="_Toc57105241"/>
      <w:bookmarkStart w:id="3944" w:name="_Toc193088253"/>
      <w:r w:rsidRPr="00816C4A">
        <w:t>8.139</w:t>
      </w:r>
      <w:r w:rsidR="0069568F">
        <w:tab/>
      </w:r>
      <w:r w:rsidRPr="00816C4A">
        <w:t>(E/5G)SM cause</w:t>
      </w:r>
      <w:bookmarkEnd w:id="3936"/>
      <w:bookmarkEnd w:id="3937"/>
      <w:bookmarkEnd w:id="3938"/>
      <w:bookmarkEnd w:id="3939"/>
      <w:bookmarkEnd w:id="3940"/>
      <w:bookmarkEnd w:id="3941"/>
      <w:bookmarkEnd w:id="3942"/>
      <w:bookmarkEnd w:id="3943"/>
      <w:bookmarkEnd w:id="3944"/>
    </w:p>
    <w:p w14:paraId="139ADDB5" w14:textId="62628EE6" w:rsidR="005355DD" w:rsidRPr="00816C4A" w:rsidRDefault="005355DD" w:rsidP="005355DD">
      <w:r w:rsidRPr="00816C4A">
        <w:t xml:space="preserve">This data object shall contain the value of the SM cause for PDP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&amp; UTRAN, the ESM Cause for PDN as defined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the 5GSM Cause for PDU as defined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51A4C4AE" w:rsidR="00EF7705" w:rsidRPr="00E1433D" w:rsidRDefault="00EF7705" w:rsidP="00EF7705">
      <w:pPr>
        <w:ind w:left="568" w:hanging="284"/>
      </w:pPr>
      <w:bookmarkStart w:id="3945" w:name="_Toc3201095"/>
      <w:bookmarkStart w:id="3946" w:name="_Toc20392838"/>
      <w:bookmarkStart w:id="3947" w:name="_Toc27774485"/>
      <w:bookmarkStart w:id="3948" w:name="_Toc36482945"/>
      <w:bookmarkStart w:id="3949" w:name="_Toc36484605"/>
      <w:r w:rsidRPr="00E1433D">
        <w:t xml:space="preserve">The coding of the cause is defined in 3GPP </w:t>
      </w:r>
      <w:r w:rsidR="003413FE" w:rsidRPr="00E1433D">
        <w:t>TS</w:t>
      </w:r>
      <w:r w:rsidR="003413FE">
        <w:t> </w:t>
      </w:r>
      <w:r w:rsidR="003413FE" w:rsidRPr="00E1433D">
        <w:t>2</w:t>
      </w:r>
      <w:r w:rsidRPr="00E1433D">
        <w:t>4.008</w:t>
      </w:r>
      <w:r w:rsidR="003413FE">
        <w:t> </w:t>
      </w:r>
      <w:r w:rsidR="003413FE" w:rsidRPr="00E1433D">
        <w:t>[</w:t>
      </w:r>
      <w:r w:rsidRPr="00E1433D">
        <w:t>9]</w:t>
      </w:r>
    </w:p>
    <w:p w14:paraId="5646F037" w14:textId="099FE334"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3413FE" w:rsidRPr="00E1433D">
        <w:t>TS</w:t>
      </w:r>
      <w:r w:rsidR="003413FE">
        <w:t> </w:t>
      </w:r>
      <w:r w:rsidR="003413FE" w:rsidRPr="00E1433D">
        <w:t>2</w:t>
      </w:r>
      <w:r w:rsidRPr="00E1433D">
        <w:t>4.008</w:t>
      </w:r>
      <w:r w:rsidR="003413FE">
        <w:t> </w:t>
      </w:r>
      <w:r w:rsidR="003413FE" w:rsidRPr="00E1433D">
        <w:t>[</w:t>
      </w:r>
      <w:r w:rsidRPr="00E1433D">
        <w:t xml:space="preserve">9] </w:t>
      </w:r>
      <w:r w:rsidR="003413FE" w:rsidRPr="00E1433D">
        <w:t>clause</w:t>
      </w:r>
      <w:r w:rsidR="003413FE">
        <w:t> </w:t>
      </w:r>
      <w:r w:rsidR="003413FE" w:rsidRPr="00E1433D">
        <w:t>1</w:t>
      </w:r>
      <w:r w:rsidRPr="00E1433D">
        <w:t>0.5.6.6a;</w:t>
      </w:r>
    </w:p>
    <w:p w14:paraId="7A7A5D3F" w14:textId="084ABC1C"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3413FE" w:rsidRPr="00E1433D">
        <w:t>TS</w:t>
      </w:r>
      <w:r w:rsidR="003413FE">
        <w:t> </w:t>
      </w:r>
      <w:r w:rsidR="003413FE" w:rsidRPr="00E1433D">
        <w:t>2</w:t>
      </w:r>
      <w:r w:rsidRPr="00E1433D">
        <w:t>4.008</w:t>
      </w:r>
      <w:r w:rsidR="003413FE">
        <w:t> </w:t>
      </w:r>
      <w:r w:rsidR="003413FE"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197CB243"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4.301</w:t>
      </w:r>
      <w:r w:rsidR="003413FE">
        <w:t> </w:t>
      </w:r>
      <w:r w:rsidR="003413FE" w:rsidRPr="00E1433D">
        <w:t>[</w:t>
      </w:r>
      <w:r w:rsidRPr="00E1433D">
        <w:t>46].</w:t>
      </w:r>
    </w:p>
    <w:p w14:paraId="7C044CB1" w14:textId="4C3049EF"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4.301</w:t>
      </w:r>
      <w:r w:rsidR="003413FE">
        <w:t> </w:t>
      </w:r>
      <w:r w:rsidR="003413FE"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3CEEE78"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4.501</w:t>
      </w:r>
      <w:r w:rsidR="003413FE">
        <w:t> </w:t>
      </w:r>
      <w:r w:rsidR="003413FE" w:rsidRPr="00E1433D">
        <w:t>[</w:t>
      </w:r>
      <w:r w:rsidRPr="00E1433D">
        <w:t>70].</w:t>
      </w:r>
    </w:p>
    <w:p w14:paraId="256A37CD" w14:textId="72CF54FE"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4.501</w:t>
      </w:r>
      <w:r w:rsidR="003413FE">
        <w:t> </w:t>
      </w:r>
      <w:r w:rsidR="003413FE" w:rsidRPr="00E1433D">
        <w:t>[</w:t>
      </w:r>
      <w:r w:rsidRPr="00E1433D">
        <w:t>70] clause </w:t>
      </w:r>
      <w:r>
        <w:t>9.11.4.2</w:t>
      </w:r>
      <w:r w:rsidRPr="00E1433D">
        <w:t>.</w:t>
      </w:r>
    </w:p>
    <w:p w14:paraId="76EB7987" w14:textId="77777777" w:rsidR="00E86E7B" w:rsidRPr="00816C4A" w:rsidRDefault="00E86E7B" w:rsidP="00E86E7B">
      <w:pPr>
        <w:pStyle w:val="Heading2"/>
      </w:pPr>
      <w:bookmarkStart w:id="3950" w:name="_Toc44933535"/>
      <w:bookmarkStart w:id="3951" w:name="_Toc50972488"/>
      <w:bookmarkStart w:id="3952" w:name="_Toc57105242"/>
      <w:bookmarkStart w:id="3953" w:name="_Toc193088254"/>
      <w:r w:rsidRPr="00816C4A">
        <w:t>8.140</w:t>
      </w:r>
      <w:r w:rsidRPr="00816C4A">
        <w:tab/>
        <w:t>IP address list</w:t>
      </w:r>
      <w:bookmarkEnd w:id="3945"/>
      <w:bookmarkEnd w:id="3946"/>
      <w:bookmarkEnd w:id="3947"/>
      <w:bookmarkEnd w:id="3948"/>
      <w:bookmarkEnd w:id="3949"/>
      <w:bookmarkEnd w:id="3950"/>
      <w:bookmarkEnd w:id="3951"/>
      <w:bookmarkEnd w:id="3952"/>
      <w:bookmarkEnd w:id="39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06221121" w:rsidR="00E86E7B" w:rsidRPr="00816C4A" w:rsidRDefault="00E86E7B" w:rsidP="00E86E7B">
      <w:pPr>
        <w:pStyle w:val="B1"/>
        <w:rPr>
          <w:noProof/>
        </w:rPr>
      </w:pPr>
      <w:r>
        <w:t>-</w:t>
      </w:r>
      <w:r>
        <w:tab/>
      </w:r>
      <w:r w:rsidRPr="00816C4A">
        <w:rPr>
          <w:noProof/>
        </w:rPr>
        <w:t xml:space="preserve">coding of Other address : see </w:t>
      </w:r>
      <w:r w:rsidR="003413FE" w:rsidRPr="00816C4A">
        <w:rPr>
          <w:noProof/>
        </w:rPr>
        <w:t>clause</w:t>
      </w:r>
      <w:r w:rsidR="003413FE">
        <w:rPr>
          <w:noProof/>
        </w:rPr>
        <w:t> </w:t>
      </w:r>
      <w:r w:rsidR="003413FE" w:rsidRPr="00816C4A">
        <w:rPr>
          <w:noProof/>
        </w:rPr>
        <w:t>8</w:t>
      </w:r>
      <w:r w:rsidRPr="00816C4A">
        <w:rPr>
          <w:noProof/>
        </w:rPr>
        <w:t>.58.</w:t>
      </w:r>
    </w:p>
    <w:p w14:paraId="0F2E40A4" w14:textId="77777777" w:rsidR="00E86E7B" w:rsidRPr="00816C4A" w:rsidRDefault="00E86E7B" w:rsidP="00E86E7B">
      <w:pPr>
        <w:pStyle w:val="Heading2"/>
      </w:pPr>
      <w:bookmarkStart w:id="3954" w:name="_Toc3201096"/>
      <w:bookmarkStart w:id="3955" w:name="_Toc20392839"/>
      <w:bookmarkStart w:id="3956" w:name="_Toc27774486"/>
      <w:bookmarkStart w:id="3957" w:name="_Toc36482946"/>
      <w:bookmarkStart w:id="3958" w:name="_Toc36484606"/>
      <w:bookmarkStart w:id="3959" w:name="_Toc44933536"/>
      <w:bookmarkStart w:id="3960" w:name="_Toc50972489"/>
      <w:bookmarkStart w:id="3961" w:name="_Toc57105243"/>
      <w:bookmarkStart w:id="3962" w:name="_Toc193088255"/>
      <w:r w:rsidRPr="00816C4A">
        <w:t>8.141</w:t>
      </w:r>
      <w:r w:rsidRPr="00816C4A">
        <w:tab/>
        <w:t>Surrounding macrocells</w:t>
      </w:r>
      <w:bookmarkEnd w:id="3954"/>
      <w:bookmarkEnd w:id="3955"/>
      <w:bookmarkEnd w:id="3956"/>
      <w:bookmarkEnd w:id="3957"/>
      <w:bookmarkEnd w:id="3958"/>
      <w:bookmarkEnd w:id="3959"/>
      <w:bookmarkEnd w:id="3960"/>
      <w:bookmarkEnd w:id="3961"/>
      <w:bookmarkEnd w:id="396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2A8A78BA" w:rsidR="00E86E7B" w:rsidRPr="00816C4A" w:rsidRDefault="00E86E7B" w:rsidP="00E86E7B">
      <w:pPr>
        <w:pStyle w:val="B1"/>
        <w:rPr>
          <w:noProof/>
        </w:rPr>
      </w:pPr>
      <w:r>
        <w:t>-</w:t>
      </w:r>
      <w:r>
        <w:tab/>
      </w:r>
      <w:r w:rsidRPr="00816C4A">
        <w:rPr>
          <w:noProof/>
        </w:rPr>
        <w:t xml:space="preserve">coding of Access Technology : see </w:t>
      </w:r>
      <w:r w:rsidR="003413FE" w:rsidRPr="00816C4A">
        <w:rPr>
          <w:noProof/>
        </w:rPr>
        <w:t>clause</w:t>
      </w:r>
      <w:r w:rsidR="003413FE">
        <w:rPr>
          <w:noProof/>
        </w:rPr>
        <w:t> </w:t>
      </w:r>
      <w:r w:rsidR="003413FE" w:rsidRPr="00816C4A">
        <w:rPr>
          <w:noProof/>
        </w:rPr>
        <w:t>8</w:t>
      </w:r>
      <w:r w:rsidRPr="00816C4A">
        <w:rPr>
          <w:noProof/>
        </w:rPr>
        <w:t>.62.</w:t>
      </w:r>
    </w:p>
    <w:p w14:paraId="74264B31" w14:textId="2B81D275" w:rsidR="00E86E7B" w:rsidRPr="00816C4A" w:rsidRDefault="00E86E7B" w:rsidP="00E86E7B">
      <w:pPr>
        <w:pStyle w:val="B1"/>
        <w:rPr>
          <w:noProof/>
        </w:rPr>
      </w:pPr>
      <w:r>
        <w:t>-</w:t>
      </w:r>
      <w:r>
        <w:tab/>
      </w:r>
      <w:r w:rsidRPr="00816C4A">
        <w:rPr>
          <w:noProof/>
        </w:rPr>
        <w:t xml:space="preserve">coding of Location Information : see </w:t>
      </w:r>
      <w:r w:rsidR="003413FE" w:rsidRPr="00816C4A">
        <w:rPr>
          <w:noProof/>
        </w:rPr>
        <w:t>clause</w:t>
      </w:r>
      <w:r w:rsidR="003413FE">
        <w:rPr>
          <w:noProof/>
        </w:rPr>
        <w:t> </w:t>
      </w:r>
      <w:r w:rsidR="003413FE" w:rsidRPr="00816C4A">
        <w:rPr>
          <w:noProof/>
        </w:rPr>
        <w:t>8</w:t>
      </w:r>
      <w:r w:rsidRPr="00816C4A">
        <w:rPr>
          <w:noProof/>
        </w:rPr>
        <w:t>.19.</w:t>
      </w:r>
    </w:p>
    <w:p w14:paraId="7C1F810C" w14:textId="77777777" w:rsidR="00E86E7B" w:rsidRPr="00816C4A" w:rsidRDefault="00E86E7B" w:rsidP="00E86E7B">
      <w:pPr>
        <w:pStyle w:val="Heading2"/>
      </w:pPr>
      <w:bookmarkStart w:id="3963" w:name="_Toc3201097"/>
      <w:bookmarkStart w:id="3964" w:name="_Toc20392840"/>
      <w:bookmarkStart w:id="3965" w:name="_Toc27774487"/>
      <w:bookmarkStart w:id="3966" w:name="_Toc36482947"/>
      <w:bookmarkStart w:id="3967" w:name="_Toc36484607"/>
      <w:bookmarkStart w:id="3968" w:name="_Toc44933537"/>
      <w:bookmarkStart w:id="3969" w:name="_Toc50972490"/>
      <w:bookmarkStart w:id="3970" w:name="_Toc57105244"/>
      <w:bookmarkStart w:id="3971" w:name="_Toc193088256"/>
      <w:r w:rsidRPr="00816C4A">
        <w:t>8.142</w:t>
      </w:r>
      <w:r w:rsidRPr="00816C4A">
        <w:tab/>
        <w:t>PDP/PDN/PDU type</w:t>
      </w:r>
      <w:bookmarkEnd w:id="3963"/>
      <w:bookmarkEnd w:id="3964"/>
      <w:bookmarkEnd w:id="3965"/>
      <w:bookmarkEnd w:id="3966"/>
      <w:bookmarkEnd w:id="3967"/>
      <w:bookmarkEnd w:id="3968"/>
      <w:bookmarkEnd w:id="3969"/>
      <w:bookmarkEnd w:id="3970"/>
      <w:bookmarkEnd w:id="3971"/>
    </w:p>
    <w:p w14:paraId="03632764" w14:textId="18B90319" w:rsidR="005355DD" w:rsidRPr="00816C4A" w:rsidRDefault="005355DD" w:rsidP="005355DD">
      <w:r w:rsidRPr="00816C4A">
        <w:t xml:space="preserve">This data object shall contain the PDP, PDN or PDU Session type,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and UTRAN,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2A0B0474"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3413FE" w:rsidRPr="00816C4A">
              <w:t>clause</w:t>
            </w:r>
            <w:r w:rsidR="003413FE">
              <w:t> </w:t>
            </w:r>
            <w:r w:rsidR="003413FE"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72" w:name="_Toc3201098"/>
      <w:bookmarkStart w:id="3973" w:name="_Toc20392841"/>
      <w:bookmarkStart w:id="3974" w:name="_Toc27774488"/>
      <w:bookmarkStart w:id="3975" w:name="_Toc36482948"/>
      <w:bookmarkStart w:id="3976" w:name="_Toc36484608"/>
      <w:bookmarkStart w:id="3977" w:name="_Toc44933538"/>
      <w:bookmarkStart w:id="3978" w:name="_Toc50972491"/>
      <w:bookmarkStart w:id="3979" w:name="_Toc57105245"/>
      <w:bookmarkStart w:id="3980" w:name="_Toc193088257"/>
      <w:r w:rsidRPr="00816C4A">
        <w:t>8.143</w:t>
      </w:r>
      <w:r w:rsidRPr="00816C4A">
        <w:tab/>
        <w:t>PDU Session Establishment parameters</w:t>
      </w:r>
      <w:bookmarkEnd w:id="3972"/>
      <w:bookmarkEnd w:id="3973"/>
      <w:bookmarkEnd w:id="3974"/>
      <w:bookmarkEnd w:id="3975"/>
      <w:bookmarkEnd w:id="3976"/>
      <w:bookmarkEnd w:id="3977"/>
      <w:bookmarkEnd w:id="3978"/>
      <w:bookmarkEnd w:id="3979"/>
      <w:bookmarkEnd w:id="39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5103729B" w:rsidR="00EF7705" w:rsidRPr="00EB092D" w:rsidRDefault="00EF7705" w:rsidP="00EF7705">
      <w:r w:rsidRPr="00EB092D">
        <w:t xml:space="preserve">The DNN is coded as specified in </w:t>
      </w:r>
      <w:r w:rsidR="003413FE" w:rsidRPr="00EB092D">
        <w:t>TS</w:t>
      </w:r>
      <w:r w:rsidR="003413FE">
        <w:t> </w:t>
      </w:r>
      <w:r w:rsidR="003413FE" w:rsidRPr="00EB092D">
        <w:t>2</w:t>
      </w:r>
      <w:r w:rsidRPr="00EB092D">
        <w:t>4.501</w:t>
      </w:r>
      <w:r w:rsidR="003413FE">
        <w:t> </w:t>
      </w:r>
      <w:r w:rsidR="003413FE" w:rsidRPr="00EB092D">
        <w:t>[</w:t>
      </w:r>
      <w:r w:rsidRPr="00EB092D">
        <w:t xml:space="preserve">70] </w:t>
      </w:r>
      <w:r w:rsidR="003413FE" w:rsidRPr="00EB092D">
        <w:t>clause</w:t>
      </w:r>
      <w:r w:rsidR="003413FE">
        <w:t> </w:t>
      </w:r>
      <w:r w:rsidR="003413FE"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81" w:name="_Toc36484610"/>
      <w:bookmarkStart w:id="3982" w:name="_Toc44933540"/>
      <w:bookmarkStart w:id="3983" w:name="_Toc50972493"/>
      <w:bookmarkStart w:id="3984" w:name="_Toc57105247"/>
      <w:bookmarkStart w:id="3985" w:name="_Toc193088258"/>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85"/>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5797C0C7" w:rsidR="003E3061" w:rsidRDefault="007F083D" w:rsidP="000A0DA4">
            <w:pPr>
              <w:pStyle w:val="TAL"/>
            </w:pPr>
            <w:r>
              <w:rPr>
                <w:rFonts w:eastAsia="SimSun" w:hint="eastAsia"/>
                <w:lang w:val="en-US" w:eastAsia="zh-CN"/>
              </w:rPr>
              <w:t>NG-RAN</w:t>
            </w:r>
            <w:r w:rsidRPr="00B6406F">
              <w:rPr>
                <w:rFonts w:eastAsia="SimSun"/>
                <w:lang w:val="en-US" w:eastAsia="zh-CN"/>
              </w:rPr>
              <w:t>/Satellite NG-RAN</w:t>
            </w:r>
            <w:r>
              <w:rPr>
                <w:rFonts w:eastAsia="SimSun"/>
                <w:lang w:val="en-US" w:eastAsia="zh-CN"/>
              </w:rPr>
              <w:t xml:space="preserve"> </w:t>
            </w:r>
            <w:r>
              <w:t>Primary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122D28C5"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3413FE">
        <w:t>TS 3</w:t>
      </w:r>
      <w:r>
        <w:rPr>
          <w:rFonts w:eastAsia="SimSun" w:hint="eastAsia"/>
          <w:lang w:val="en-US" w:eastAsia="zh-CN"/>
        </w:rPr>
        <w:t>8</w:t>
      </w:r>
      <w:r>
        <w:t>.211</w:t>
      </w:r>
      <w:r w:rsidR="003413FE">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2C2486B5" w:rsidR="006746F6" w:rsidRDefault="006746F6" w:rsidP="006746F6">
      <w:pPr>
        <w:pStyle w:val="Heading2"/>
      </w:pPr>
      <w:bookmarkStart w:id="3986" w:name="_Toc193088259"/>
      <w:r w:rsidRPr="00816C4A">
        <w:t>8.</w:t>
      </w:r>
      <w:r>
        <w:t>145</w:t>
      </w:r>
      <w:r w:rsidRPr="00816C4A">
        <w:tab/>
      </w:r>
      <w:r>
        <w:t>Slices information</w:t>
      </w:r>
      <w:bookmarkEnd w:id="3981"/>
      <w:bookmarkEnd w:id="3982"/>
      <w:bookmarkEnd w:id="3983"/>
      <w:bookmarkEnd w:id="3984"/>
      <w:r w:rsidR="007F083D">
        <w:t xml:space="preserve"> (served)</w:t>
      </w:r>
      <w:bookmarkEnd w:id="3986"/>
    </w:p>
    <w:p w14:paraId="3163C280" w14:textId="740CDE82" w:rsidR="00660539" w:rsidRPr="000C201D" w:rsidRDefault="00660539" w:rsidP="00660539">
      <w:r w:rsidRPr="000C201D">
        <w:t xml:space="preserve">This data object </w:t>
      </w:r>
      <w:r w:rsidR="006E4DD2">
        <w:t xml:space="preserve">shall </w:t>
      </w:r>
      <w:r w:rsidRPr="000C201D">
        <w:t xml:space="preserve">contain a list of </w:t>
      </w:r>
      <w:r w:rsidR="007F083D">
        <w:t xml:space="preserve">served </w:t>
      </w:r>
      <w:r w:rsidRPr="000C201D">
        <w:t>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626EEDB4" w14:textId="77777777" w:rsidR="00157DA3" w:rsidRPr="004C433F" w:rsidRDefault="002601BD" w:rsidP="00157DA3">
      <w:pPr>
        <w:pStyle w:val="Heading2"/>
      </w:pPr>
      <w:bookmarkStart w:id="3987" w:name="_Toc193088260"/>
      <w:r w:rsidRPr="00816C4A">
        <w:t>8.</w:t>
      </w:r>
      <w:r>
        <w:t>146</w:t>
      </w:r>
      <w:r w:rsidRPr="00816C4A">
        <w:tab/>
      </w:r>
      <w:r>
        <w:t>SOR-CMCI</w:t>
      </w:r>
      <w:bookmarkStart w:id="3988" w:name="_Toc99609879"/>
      <w:bookmarkEnd w:id="398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157DA3" w:rsidRPr="004C433F" w14:paraId="523E7E85" w14:textId="77777777" w:rsidTr="005D643F">
        <w:trPr>
          <w:cantSplit/>
          <w:jc w:val="center"/>
        </w:trPr>
        <w:tc>
          <w:tcPr>
            <w:tcW w:w="1559" w:type="dxa"/>
          </w:tcPr>
          <w:p w14:paraId="54A1EB68" w14:textId="77777777" w:rsidR="00157DA3" w:rsidRPr="004C433F" w:rsidRDefault="00157DA3" w:rsidP="005D643F">
            <w:pPr>
              <w:pStyle w:val="TAH"/>
              <w:rPr>
                <w:lang w:eastAsia="en-GB"/>
              </w:rPr>
            </w:pPr>
            <w:r w:rsidRPr="004C433F">
              <w:rPr>
                <w:lang w:eastAsia="en-GB"/>
              </w:rPr>
              <w:t>Byte(s)</w:t>
            </w:r>
          </w:p>
        </w:tc>
        <w:tc>
          <w:tcPr>
            <w:tcW w:w="4820" w:type="dxa"/>
          </w:tcPr>
          <w:p w14:paraId="62D0C687" w14:textId="77777777" w:rsidR="00157DA3" w:rsidRPr="004C433F" w:rsidRDefault="00157DA3" w:rsidP="005D643F">
            <w:pPr>
              <w:pStyle w:val="TAH"/>
              <w:rPr>
                <w:lang w:eastAsia="en-GB"/>
              </w:rPr>
            </w:pPr>
            <w:r w:rsidRPr="004C433F">
              <w:rPr>
                <w:lang w:eastAsia="en-GB"/>
              </w:rPr>
              <w:t>Description</w:t>
            </w:r>
          </w:p>
        </w:tc>
        <w:tc>
          <w:tcPr>
            <w:tcW w:w="1416" w:type="dxa"/>
          </w:tcPr>
          <w:p w14:paraId="7E5D0966" w14:textId="77777777" w:rsidR="00157DA3" w:rsidRPr="004C433F" w:rsidRDefault="00157DA3" w:rsidP="005D643F">
            <w:pPr>
              <w:pStyle w:val="TAH"/>
              <w:rPr>
                <w:lang w:eastAsia="en-GB"/>
              </w:rPr>
            </w:pPr>
            <w:r w:rsidRPr="004C433F">
              <w:rPr>
                <w:lang w:eastAsia="en-GB"/>
              </w:rPr>
              <w:t>Length</w:t>
            </w:r>
          </w:p>
        </w:tc>
      </w:tr>
      <w:tr w:rsidR="00157DA3" w:rsidRPr="004C433F" w14:paraId="1D3EA54C" w14:textId="77777777" w:rsidTr="005D643F">
        <w:trPr>
          <w:cantSplit/>
          <w:jc w:val="center"/>
        </w:trPr>
        <w:tc>
          <w:tcPr>
            <w:tcW w:w="1559" w:type="dxa"/>
          </w:tcPr>
          <w:p w14:paraId="4288A6E2" w14:textId="77777777" w:rsidR="00157DA3" w:rsidRPr="004C433F" w:rsidRDefault="00157DA3" w:rsidP="005D643F">
            <w:pPr>
              <w:pStyle w:val="TAC"/>
              <w:rPr>
                <w:lang w:eastAsia="en-GB"/>
              </w:rPr>
            </w:pPr>
            <w:r w:rsidRPr="004C433F">
              <w:rPr>
                <w:lang w:eastAsia="en-GB"/>
              </w:rPr>
              <w:t>1</w:t>
            </w:r>
          </w:p>
        </w:tc>
        <w:tc>
          <w:tcPr>
            <w:tcW w:w="4820" w:type="dxa"/>
          </w:tcPr>
          <w:p w14:paraId="0F76FB87" w14:textId="77777777" w:rsidR="00157DA3" w:rsidRPr="004C433F" w:rsidRDefault="00157DA3" w:rsidP="005D643F">
            <w:pPr>
              <w:pStyle w:val="TAL"/>
            </w:pPr>
            <w:r w:rsidRPr="004C433F">
              <w:t>SOR-CMCI tag</w:t>
            </w:r>
          </w:p>
        </w:tc>
        <w:tc>
          <w:tcPr>
            <w:tcW w:w="1416" w:type="dxa"/>
          </w:tcPr>
          <w:p w14:paraId="629C3232" w14:textId="77777777" w:rsidR="00157DA3" w:rsidRPr="004C433F" w:rsidRDefault="00157DA3" w:rsidP="005D643F">
            <w:pPr>
              <w:pStyle w:val="TAC"/>
              <w:rPr>
                <w:lang w:eastAsia="en-GB"/>
              </w:rPr>
            </w:pPr>
            <w:r w:rsidRPr="004C433F">
              <w:rPr>
                <w:lang w:eastAsia="en-GB"/>
              </w:rPr>
              <w:t>1</w:t>
            </w:r>
          </w:p>
        </w:tc>
      </w:tr>
      <w:tr w:rsidR="00157DA3" w:rsidRPr="004C433F" w14:paraId="31371750" w14:textId="77777777" w:rsidTr="005D643F">
        <w:trPr>
          <w:cantSplit/>
          <w:jc w:val="center"/>
        </w:trPr>
        <w:tc>
          <w:tcPr>
            <w:tcW w:w="1559" w:type="dxa"/>
          </w:tcPr>
          <w:p w14:paraId="07581520" w14:textId="77777777" w:rsidR="00157DA3" w:rsidRPr="004C433F" w:rsidRDefault="00157DA3" w:rsidP="005D643F">
            <w:pPr>
              <w:pStyle w:val="TAC"/>
              <w:rPr>
                <w:lang w:eastAsia="en-GB"/>
              </w:rPr>
            </w:pPr>
            <w:r w:rsidRPr="004C433F">
              <w:rPr>
                <w:lang w:eastAsia="en-GB"/>
              </w:rPr>
              <w:t>2</w:t>
            </w:r>
            <w:r>
              <w:rPr>
                <w:lang w:eastAsia="en-GB"/>
              </w:rPr>
              <w:t xml:space="preserve"> to (Y+1)</w:t>
            </w:r>
          </w:p>
        </w:tc>
        <w:tc>
          <w:tcPr>
            <w:tcW w:w="4820" w:type="dxa"/>
          </w:tcPr>
          <w:p w14:paraId="592F2F29" w14:textId="77777777" w:rsidR="00157DA3" w:rsidRPr="004C433F" w:rsidRDefault="00157DA3" w:rsidP="005D643F">
            <w:pPr>
              <w:pStyle w:val="TAL"/>
            </w:pPr>
            <w:r w:rsidRPr="004C433F">
              <w:t>Length (X)</w:t>
            </w:r>
          </w:p>
        </w:tc>
        <w:tc>
          <w:tcPr>
            <w:tcW w:w="1416" w:type="dxa"/>
          </w:tcPr>
          <w:p w14:paraId="02311D20" w14:textId="5FFA3C88" w:rsidR="00157DA3" w:rsidRPr="004C433F" w:rsidRDefault="00157DA3" w:rsidP="005D643F">
            <w:pPr>
              <w:pStyle w:val="TAC"/>
              <w:rPr>
                <w:lang w:eastAsia="en-GB"/>
              </w:rPr>
            </w:pPr>
            <w:r>
              <w:rPr>
                <w:lang w:eastAsia="en-GB"/>
              </w:rPr>
              <w:t>Y</w:t>
            </w:r>
          </w:p>
        </w:tc>
      </w:tr>
      <w:tr w:rsidR="00157DA3" w:rsidRPr="004C433F" w14:paraId="72C02643" w14:textId="77777777" w:rsidTr="005D643F">
        <w:trPr>
          <w:cantSplit/>
          <w:jc w:val="center"/>
        </w:trPr>
        <w:tc>
          <w:tcPr>
            <w:tcW w:w="1559" w:type="dxa"/>
          </w:tcPr>
          <w:p w14:paraId="298624DE" w14:textId="34EDF470" w:rsidR="00157DA3" w:rsidRPr="004C433F" w:rsidRDefault="00157DA3" w:rsidP="005D643F">
            <w:pPr>
              <w:pStyle w:val="PL"/>
              <w:jc w:val="center"/>
              <w:rPr>
                <w:rFonts w:ascii="Arial" w:hAnsi="Arial"/>
                <w:sz w:val="18"/>
              </w:rPr>
            </w:pPr>
            <w:r>
              <w:rPr>
                <w:rFonts w:ascii="Arial" w:hAnsi="Arial"/>
                <w:sz w:val="18"/>
              </w:rPr>
              <w:t>(Y+2) to (Y+X+1)</w:t>
            </w:r>
          </w:p>
        </w:tc>
        <w:tc>
          <w:tcPr>
            <w:tcW w:w="4820" w:type="dxa"/>
          </w:tcPr>
          <w:p w14:paraId="1A412A19" w14:textId="77777777" w:rsidR="00157DA3" w:rsidRPr="004C433F" w:rsidRDefault="00157DA3" w:rsidP="005D643F">
            <w:pPr>
              <w:pStyle w:val="TAR"/>
              <w:jc w:val="left"/>
            </w:pPr>
            <w:r w:rsidRPr="004C433F">
              <w:t>SOR-CMCI parameters</w:t>
            </w:r>
          </w:p>
        </w:tc>
        <w:tc>
          <w:tcPr>
            <w:tcW w:w="1416" w:type="dxa"/>
          </w:tcPr>
          <w:p w14:paraId="50F8C591" w14:textId="77777777" w:rsidR="00157DA3" w:rsidRPr="004C433F" w:rsidRDefault="00157DA3" w:rsidP="005D643F">
            <w:pPr>
              <w:pStyle w:val="PL"/>
              <w:jc w:val="center"/>
              <w:rPr>
                <w:rFonts w:ascii="Arial" w:hAnsi="Arial"/>
                <w:sz w:val="18"/>
              </w:rPr>
            </w:pPr>
            <w:r w:rsidRPr="004C433F">
              <w:rPr>
                <w:rFonts w:ascii="Arial" w:hAnsi="Arial"/>
                <w:sz w:val="18"/>
              </w:rPr>
              <w:t>X</w:t>
            </w:r>
          </w:p>
        </w:tc>
      </w:tr>
    </w:tbl>
    <w:p w14:paraId="5088C955" w14:textId="77777777" w:rsidR="00157DA3" w:rsidRPr="004C433F" w:rsidRDefault="00157DA3" w:rsidP="00157DA3"/>
    <w:p w14:paraId="2AA0986C" w14:textId="77777777" w:rsidR="00157DA3" w:rsidRDefault="00157DA3" w:rsidP="00157DA3">
      <w:pPr>
        <w:pStyle w:val="B1"/>
        <w:ind w:firstLine="0"/>
      </w:pPr>
      <w:r>
        <w:t>Content:</w:t>
      </w:r>
    </w:p>
    <w:p w14:paraId="6E043934" w14:textId="0D86E327" w:rsidR="00157DA3" w:rsidRDefault="00157DA3" w:rsidP="00157DA3">
      <w:pPr>
        <w:pStyle w:val="B1"/>
        <w:ind w:firstLine="284"/>
      </w:pPr>
      <w:r w:rsidRPr="004C433F">
        <w:t>SOR-CMCI parameters:</w:t>
      </w:r>
      <w:r>
        <w:t xml:space="preserve"> SOR-CMCI rule(s) from </w:t>
      </w:r>
      <w:r w:rsidRPr="004C433F">
        <w:t>SOR-CMCI as defined in TS 24.501 [70]</w:t>
      </w:r>
      <w:r>
        <w:t xml:space="preserve">, </w:t>
      </w:r>
      <w:r w:rsidRPr="004C433F">
        <w:t>Figure 9.11.3.51.7</w:t>
      </w:r>
      <w:r>
        <w:t xml:space="preserve"> starting from octect (o+3)</w:t>
      </w:r>
      <w:r w:rsidRPr="004C433F">
        <w:t>.</w:t>
      </w:r>
    </w:p>
    <w:p w14:paraId="33137528" w14:textId="77777777" w:rsidR="00157DA3" w:rsidRDefault="00157DA3" w:rsidP="00157DA3">
      <w:pPr>
        <w:pStyle w:val="B1"/>
      </w:pPr>
      <w:r>
        <w:tab/>
        <w:t>Coding:</w:t>
      </w:r>
    </w:p>
    <w:p w14:paraId="0C823D5A" w14:textId="3D0460E2" w:rsidR="00157DA3" w:rsidRPr="004C433F" w:rsidRDefault="00157DA3" w:rsidP="00157DA3">
      <w:pPr>
        <w:pStyle w:val="B1"/>
      </w:pPr>
      <w:r>
        <w:tab/>
      </w:r>
      <w:r>
        <w:tab/>
        <w:t xml:space="preserve">The SOR-CMCI parameters are coded as specified </w:t>
      </w:r>
      <w:r w:rsidRPr="004C433F">
        <w:t>in TS 24.501</w:t>
      </w:r>
      <w:r w:rsidR="003413FE">
        <w:t> </w:t>
      </w:r>
      <w:r w:rsidR="003413FE" w:rsidRPr="004C433F">
        <w:t>[</w:t>
      </w:r>
      <w:r w:rsidRPr="004C433F">
        <w:t xml:space="preserve">70] </w:t>
      </w:r>
      <w:r w:rsidR="003413FE" w:rsidRPr="004C433F">
        <w:t>clause</w:t>
      </w:r>
      <w:r w:rsidR="003413FE">
        <w:t> </w:t>
      </w:r>
      <w:r w:rsidR="003413FE" w:rsidRPr="004C433F">
        <w:t>9</w:t>
      </w:r>
      <w:r w:rsidRPr="004C433F">
        <w:t>.11.3.51</w:t>
      </w:r>
      <w:r>
        <w:t>.</w:t>
      </w:r>
    </w:p>
    <w:p w14:paraId="1C431F04" w14:textId="7B78538C" w:rsidR="002C5E13" w:rsidRPr="00816C4A" w:rsidRDefault="002C7D68" w:rsidP="00157DA3">
      <w:pPr>
        <w:pStyle w:val="Heading2"/>
      </w:pPr>
      <w:bookmarkStart w:id="3989" w:name="_Toc193088261"/>
      <w:r>
        <w:t>8.147</w:t>
      </w:r>
      <w:r w:rsidR="002C5E13">
        <w:tab/>
        <w:t>CA</w:t>
      </w:r>
      <w:r w:rsidR="002C5E13" w:rsidRPr="00816C4A">
        <w:t>G cell selection status</w:t>
      </w:r>
      <w:bookmarkEnd w:id="3988"/>
      <w:bookmarkEnd w:id="39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19265DB2" w:rsidR="002C5E13" w:rsidRPr="00816C4A" w:rsidRDefault="002C5E13" w:rsidP="002C5E13">
      <w:pPr>
        <w:pStyle w:val="B2"/>
      </w:pPr>
      <w:r w:rsidRPr="00816C4A">
        <w:t>Bits b7 and b8 indicate the C</w:t>
      </w:r>
      <w:r>
        <w:t>A</w:t>
      </w:r>
      <w:r w:rsidRPr="00816C4A">
        <w:t xml:space="preserve">G selection mechanism used; see </w:t>
      </w:r>
      <w:r w:rsidR="003413FE" w:rsidRPr="00816C4A">
        <w:t>TS</w:t>
      </w:r>
      <w:r w:rsidR="003413FE">
        <w:t> </w:t>
      </w:r>
      <w:r w:rsidR="003413FE" w:rsidRPr="00816C4A">
        <w:t>2</w:t>
      </w:r>
      <w:r>
        <w:t>3</w:t>
      </w:r>
      <w:r w:rsidRPr="00816C4A">
        <w:t>.</w:t>
      </w:r>
      <w:r>
        <w:t>122</w:t>
      </w:r>
      <w:r w:rsidR="003413FE">
        <w:t> </w:t>
      </w:r>
      <w:r w:rsidR="003413FE"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90" w:name="_Toc99609880"/>
    </w:p>
    <w:p w14:paraId="28E41056" w14:textId="77777777" w:rsidR="007F083D" w:rsidRDefault="007F083D" w:rsidP="007F083D">
      <w:pPr>
        <w:pStyle w:val="Heading2"/>
        <w:overflowPunct w:val="0"/>
        <w:autoSpaceDE w:val="0"/>
        <w:autoSpaceDN w:val="0"/>
        <w:adjustRightInd w:val="0"/>
        <w:textAlignment w:val="baseline"/>
      </w:pPr>
      <w:bookmarkStart w:id="3991" w:name="_Toc99609881"/>
      <w:bookmarkStart w:id="3992" w:name="_Toc193088262"/>
      <w:bookmarkEnd w:id="3990"/>
      <w:r w:rsidRPr="00590AEF">
        <w:t>8.148</w:t>
      </w:r>
      <w:r w:rsidRPr="00590AEF">
        <w:tab/>
        <w:t>CAG information list</w:t>
      </w:r>
      <w:bookmarkEnd w:id="3992"/>
    </w:p>
    <w:p w14:paraId="50537C39" w14:textId="3D4DB265" w:rsidR="007F083D" w:rsidRDefault="007F083D" w:rsidP="007F083D">
      <w:pPr>
        <w:pStyle w:val="B2"/>
        <w:ind w:left="0" w:firstLine="0"/>
      </w:pPr>
      <w:r>
        <w:t xml:space="preserve">This data object shall contain the CAG Identity List (included in NPN-Identity List, as specified in </w:t>
      </w:r>
      <w:r w:rsidR="003413FE">
        <w:t>TS 3</w:t>
      </w:r>
      <w:r>
        <w:t xml:space="preserve">8.331[71]) available in </w:t>
      </w:r>
      <w:r w:rsidRPr="002F05A2">
        <w:t>the broadcast</w:t>
      </w:r>
      <w:r>
        <w:t>ed</w:t>
      </w:r>
      <w:r w:rsidRPr="002F05A2">
        <w:t xml:space="preserve"> information</w:t>
      </w:r>
      <w:r>
        <w:t xml:space="preserve"> </w:t>
      </w:r>
      <w:r w:rsidRPr="008C5EBB">
        <w:t>of the current serving CAG cell.</w:t>
      </w:r>
    </w:p>
    <w:p w14:paraId="2DD16D67" w14:textId="77777777" w:rsidR="007F083D" w:rsidRPr="001B5131" w:rsidRDefault="007F083D" w:rsidP="007F083D">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F083D" w:rsidRPr="008C5EBB" w14:paraId="2DB62F80" w14:textId="77777777" w:rsidTr="00FE5B20">
        <w:trPr>
          <w:cantSplit/>
          <w:jc w:val="center"/>
        </w:trPr>
        <w:tc>
          <w:tcPr>
            <w:tcW w:w="1559" w:type="dxa"/>
          </w:tcPr>
          <w:p w14:paraId="565EC1F6" w14:textId="77777777" w:rsidR="007F083D" w:rsidRPr="008C5EBB" w:rsidRDefault="007F083D" w:rsidP="00FE5B20">
            <w:pPr>
              <w:pStyle w:val="TAH"/>
              <w:rPr>
                <w:lang w:eastAsia="en-GB"/>
              </w:rPr>
            </w:pPr>
            <w:r w:rsidRPr="008C5EBB">
              <w:rPr>
                <w:lang w:eastAsia="en-GB"/>
              </w:rPr>
              <w:t>Byte(s)</w:t>
            </w:r>
          </w:p>
        </w:tc>
        <w:tc>
          <w:tcPr>
            <w:tcW w:w="4820" w:type="dxa"/>
          </w:tcPr>
          <w:p w14:paraId="0C43E764" w14:textId="77777777" w:rsidR="007F083D" w:rsidRPr="008C5EBB" w:rsidRDefault="007F083D" w:rsidP="00FE5B20">
            <w:pPr>
              <w:pStyle w:val="TAH"/>
              <w:rPr>
                <w:lang w:eastAsia="en-GB"/>
              </w:rPr>
            </w:pPr>
            <w:r w:rsidRPr="008C5EBB">
              <w:rPr>
                <w:lang w:eastAsia="en-GB"/>
              </w:rPr>
              <w:t>Description</w:t>
            </w:r>
          </w:p>
        </w:tc>
        <w:tc>
          <w:tcPr>
            <w:tcW w:w="1416" w:type="dxa"/>
          </w:tcPr>
          <w:p w14:paraId="2410A5D2" w14:textId="77777777" w:rsidR="007F083D" w:rsidRPr="008C5EBB" w:rsidRDefault="007F083D" w:rsidP="00FE5B20">
            <w:pPr>
              <w:pStyle w:val="TAH"/>
              <w:rPr>
                <w:lang w:eastAsia="en-GB"/>
              </w:rPr>
            </w:pPr>
            <w:r w:rsidRPr="008C5EBB">
              <w:rPr>
                <w:lang w:eastAsia="en-GB"/>
              </w:rPr>
              <w:t>Length</w:t>
            </w:r>
          </w:p>
        </w:tc>
      </w:tr>
      <w:tr w:rsidR="007F083D" w:rsidRPr="008C5EBB" w14:paraId="0B26F8F7" w14:textId="77777777" w:rsidTr="00FE5B20">
        <w:trPr>
          <w:cantSplit/>
          <w:jc w:val="center"/>
        </w:trPr>
        <w:tc>
          <w:tcPr>
            <w:tcW w:w="1559" w:type="dxa"/>
          </w:tcPr>
          <w:p w14:paraId="4148FC8B" w14:textId="77777777" w:rsidR="007F083D" w:rsidRPr="008C5EBB" w:rsidRDefault="007F083D" w:rsidP="00FE5B20">
            <w:pPr>
              <w:pStyle w:val="TAC"/>
              <w:rPr>
                <w:lang w:eastAsia="en-GB"/>
              </w:rPr>
            </w:pPr>
            <w:r w:rsidRPr="008C5EBB">
              <w:rPr>
                <w:lang w:eastAsia="en-GB"/>
              </w:rPr>
              <w:t>1</w:t>
            </w:r>
          </w:p>
        </w:tc>
        <w:tc>
          <w:tcPr>
            <w:tcW w:w="4820" w:type="dxa"/>
          </w:tcPr>
          <w:p w14:paraId="280D3F6F" w14:textId="77777777" w:rsidR="007F083D" w:rsidRPr="008C5EBB" w:rsidRDefault="007F083D" w:rsidP="00FE5B20">
            <w:pPr>
              <w:pStyle w:val="TAL"/>
            </w:pPr>
            <w:r w:rsidRPr="008C5EBB">
              <w:t>CAG information list tag</w:t>
            </w:r>
          </w:p>
        </w:tc>
        <w:tc>
          <w:tcPr>
            <w:tcW w:w="1416" w:type="dxa"/>
          </w:tcPr>
          <w:p w14:paraId="1F473E1F" w14:textId="77777777" w:rsidR="007F083D" w:rsidRPr="008C5EBB" w:rsidRDefault="007F083D" w:rsidP="00FE5B20">
            <w:pPr>
              <w:pStyle w:val="TAC"/>
              <w:rPr>
                <w:lang w:eastAsia="en-GB"/>
              </w:rPr>
            </w:pPr>
            <w:r w:rsidRPr="008C5EBB">
              <w:rPr>
                <w:lang w:eastAsia="en-GB"/>
              </w:rPr>
              <w:t>1</w:t>
            </w:r>
          </w:p>
        </w:tc>
      </w:tr>
      <w:tr w:rsidR="007F083D" w:rsidRPr="008C5EBB" w14:paraId="5CB78517" w14:textId="77777777" w:rsidTr="00FE5B20">
        <w:trPr>
          <w:cantSplit/>
          <w:jc w:val="center"/>
        </w:trPr>
        <w:tc>
          <w:tcPr>
            <w:tcW w:w="1559" w:type="dxa"/>
          </w:tcPr>
          <w:p w14:paraId="7129DD11" w14:textId="77777777" w:rsidR="007F083D" w:rsidRPr="008C5EBB" w:rsidRDefault="007F083D" w:rsidP="00FE5B20">
            <w:pPr>
              <w:pStyle w:val="TAC"/>
              <w:rPr>
                <w:lang w:eastAsia="en-GB"/>
              </w:rPr>
            </w:pPr>
            <w:r w:rsidRPr="008C5EBB">
              <w:rPr>
                <w:lang w:eastAsia="en-GB"/>
              </w:rPr>
              <w:t>2</w:t>
            </w:r>
          </w:p>
        </w:tc>
        <w:tc>
          <w:tcPr>
            <w:tcW w:w="4820" w:type="dxa"/>
          </w:tcPr>
          <w:p w14:paraId="6E12BDFF" w14:textId="77777777" w:rsidR="007F083D" w:rsidRPr="008C5EBB" w:rsidRDefault="007F083D" w:rsidP="00FE5B20">
            <w:pPr>
              <w:pStyle w:val="TAL"/>
            </w:pPr>
            <w:r w:rsidRPr="008C5EBB">
              <w:t xml:space="preserve">Length </w:t>
            </w:r>
          </w:p>
        </w:tc>
        <w:tc>
          <w:tcPr>
            <w:tcW w:w="1416" w:type="dxa"/>
          </w:tcPr>
          <w:p w14:paraId="600FE455" w14:textId="77777777" w:rsidR="007F083D" w:rsidRPr="008C5EBB" w:rsidRDefault="007F083D" w:rsidP="00FE5B20">
            <w:pPr>
              <w:pStyle w:val="TAC"/>
              <w:rPr>
                <w:lang w:eastAsia="en-GB"/>
              </w:rPr>
            </w:pPr>
            <w:r w:rsidRPr="008C5EBB">
              <w:rPr>
                <w:lang w:eastAsia="en-GB"/>
              </w:rPr>
              <w:t>1</w:t>
            </w:r>
          </w:p>
        </w:tc>
      </w:tr>
      <w:tr w:rsidR="007F083D" w:rsidRPr="008C5EBB" w14:paraId="2E2A98CE" w14:textId="77777777" w:rsidTr="00FE5B20">
        <w:trPr>
          <w:cantSplit/>
          <w:jc w:val="center"/>
        </w:trPr>
        <w:tc>
          <w:tcPr>
            <w:tcW w:w="1559" w:type="dxa"/>
          </w:tcPr>
          <w:p w14:paraId="0779B8FF" w14:textId="77777777" w:rsidR="007F083D" w:rsidRPr="008C5EBB" w:rsidRDefault="007F083D" w:rsidP="00FE5B20">
            <w:pPr>
              <w:pStyle w:val="PL"/>
              <w:jc w:val="center"/>
              <w:rPr>
                <w:rFonts w:ascii="Arial" w:hAnsi="Arial"/>
                <w:sz w:val="18"/>
              </w:rPr>
            </w:pPr>
            <w:r w:rsidRPr="008C5EBB">
              <w:rPr>
                <w:rFonts w:ascii="Arial" w:hAnsi="Arial"/>
                <w:sz w:val="18"/>
              </w:rPr>
              <w:t>3 to X+2</w:t>
            </w:r>
          </w:p>
        </w:tc>
        <w:tc>
          <w:tcPr>
            <w:tcW w:w="4820" w:type="dxa"/>
          </w:tcPr>
          <w:p w14:paraId="63BAC8DB" w14:textId="77777777" w:rsidR="007F083D" w:rsidRPr="008C5EBB" w:rsidRDefault="007F083D" w:rsidP="00FE5B20">
            <w:pPr>
              <w:pStyle w:val="TAR"/>
              <w:jc w:val="left"/>
            </w:pPr>
            <w:r w:rsidRPr="008C5EBB">
              <w:t>CAG information list</w:t>
            </w:r>
          </w:p>
        </w:tc>
        <w:tc>
          <w:tcPr>
            <w:tcW w:w="1416" w:type="dxa"/>
          </w:tcPr>
          <w:p w14:paraId="0FB85892" w14:textId="77777777" w:rsidR="007F083D" w:rsidRPr="008C5EBB" w:rsidRDefault="007F083D" w:rsidP="00FE5B20">
            <w:pPr>
              <w:pStyle w:val="PL"/>
              <w:jc w:val="center"/>
              <w:rPr>
                <w:rFonts w:ascii="Arial" w:hAnsi="Arial"/>
                <w:sz w:val="18"/>
              </w:rPr>
            </w:pPr>
            <w:r w:rsidRPr="008C5EBB">
              <w:rPr>
                <w:rFonts w:ascii="Arial" w:hAnsi="Arial"/>
                <w:sz w:val="18"/>
              </w:rPr>
              <w:t>X</w:t>
            </w:r>
          </w:p>
        </w:tc>
      </w:tr>
    </w:tbl>
    <w:p w14:paraId="3334E06B" w14:textId="77777777" w:rsidR="007F083D" w:rsidRPr="008C5EBB" w:rsidRDefault="007F083D" w:rsidP="007F083D">
      <w:pPr>
        <w:pStyle w:val="B1"/>
      </w:pPr>
    </w:p>
    <w:p w14:paraId="0E922A96" w14:textId="77777777" w:rsidR="007F083D" w:rsidRPr="00745CF4" w:rsidRDefault="007F083D" w:rsidP="007F083D">
      <w:pPr>
        <w:pStyle w:val="B1"/>
        <w:adjustRightInd w:val="0"/>
        <w:textAlignment w:val="baseline"/>
      </w:pPr>
      <w:r w:rsidRPr="00745CF4">
        <w:t>Coding of CAG information list:</w:t>
      </w:r>
    </w:p>
    <w:p w14:paraId="18787B6F" w14:textId="441AD507" w:rsidR="007F083D" w:rsidRDefault="007F083D" w:rsidP="007F083D">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3413FE" w:rsidRPr="00AF1A6E">
        <w:t>TS</w:t>
      </w:r>
      <w:r w:rsidR="003413FE">
        <w:t> </w:t>
      </w:r>
      <w:r w:rsidR="003413FE" w:rsidRPr="00AF1A6E">
        <w:t>3</w:t>
      </w:r>
      <w:r w:rsidRPr="00AF1A6E">
        <w:t>1.102</w:t>
      </w:r>
      <w:r w:rsidR="003413FE">
        <w:t> </w:t>
      </w:r>
      <w:r w:rsidR="003413FE" w:rsidRPr="00AF1A6E">
        <w:t>[</w:t>
      </w:r>
      <w:r w:rsidRPr="00AF1A6E">
        <w:t>14]</w:t>
      </w:r>
      <w:r>
        <w:t>.</w:t>
      </w:r>
    </w:p>
    <w:p w14:paraId="61241AFA" w14:textId="77777777" w:rsidR="007F083D" w:rsidRPr="00AF1A6E" w:rsidRDefault="007F083D" w:rsidP="007F083D">
      <w:pPr>
        <w:pStyle w:val="B2"/>
        <w:ind w:left="540" w:firstLine="0"/>
      </w:pPr>
      <w:r>
        <w:t>The ME may use CAG-ID range coding if no HRNNs available in the broadcasted information within CAG-ID range.</w:t>
      </w:r>
    </w:p>
    <w:p w14:paraId="4A051A78" w14:textId="77777777" w:rsidR="007F083D" w:rsidRPr="00AF1A6E" w:rsidRDefault="007F083D" w:rsidP="00BF3186">
      <w:pPr>
        <w:pStyle w:val="B2"/>
        <w:ind w:left="567"/>
      </w:pPr>
      <w:r w:rsidRPr="00AF1A6E">
        <w:t>If the ME does not have the "CAG only" information, that is part of the CAG information list, then:</w:t>
      </w:r>
    </w:p>
    <w:p w14:paraId="40D537A0" w14:textId="46783395" w:rsidR="007F083D" w:rsidRPr="00AF1A6E" w:rsidRDefault="007F083D" w:rsidP="007F083D">
      <w:pPr>
        <w:pStyle w:val="B2"/>
      </w:pPr>
      <w:r w:rsidRPr="00AF1A6E">
        <w:t xml:space="preserve">i) when CAG ID is indicated as a range: the bit 3 in octet 7+X1+...+Xm-1 shall be set to '1' to indicate to ignore the "CAG only" indication (see 3GPP </w:t>
      </w:r>
      <w:r w:rsidR="003413FE" w:rsidRPr="00AF1A6E">
        <w:t>TS</w:t>
      </w:r>
      <w:r w:rsidR="003413FE">
        <w:t> </w:t>
      </w:r>
      <w:r w:rsidR="003413FE" w:rsidRPr="00AF1A6E">
        <w:t>3</w:t>
      </w:r>
      <w:r w:rsidRPr="00AF1A6E">
        <w:t>1.102</w:t>
      </w:r>
      <w:r w:rsidR="003413FE">
        <w:t> </w:t>
      </w:r>
      <w:r w:rsidR="003413FE" w:rsidRPr="00AF1A6E">
        <w:t>[</w:t>
      </w:r>
      <w:r w:rsidRPr="00AF1A6E">
        <w:t>14]),</w:t>
      </w:r>
    </w:p>
    <w:p w14:paraId="4EC3BA49" w14:textId="34AB12C9" w:rsidR="007F083D" w:rsidRDefault="007F083D" w:rsidP="007F083D">
      <w:pPr>
        <w:pStyle w:val="B2"/>
      </w:pPr>
      <w:r w:rsidRPr="00AF1A6E">
        <w:t xml:space="preserve">ii) when individual CAG ID is listed: the bit 3 in octet q+4 shall be set to '1' to indicate to ignore the "CAG only" indication (see Figure 9.11.3.18A.2 in 3GPP </w:t>
      </w:r>
      <w:r w:rsidR="003413FE" w:rsidRPr="00AF1A6E">
        <w:t>TS</w:t>
      </w:r>
      <w:r w:rsidR="003413FE">
        <w:t> </w:t>
      </w:r>
      <w:r w:rsidR="003413FE" w:rsidRPr="00AF1A6E">
        <w:t>2</w:t>
      </w:r>
      <w:r w:rsidRPr="00AF1A6E">
        <w:t>4.501</w:t>
      </w:r>
      <w:r w:rsidR="003413FE">
        <w:t> </w:t>
      </w:r>
      <w:r w:rsidR="003413FE" w:rsidRPr="00AF1A6E">
        <w:t>[</w:t>
      </w:r>
      <w:r w:rsidRPr="00AF1A6E">
        <w:t>70]).</w:t>
      </w:r>
    </w:p>
    <w:p w14:paraId="45CE4F19" w14:textId="1B82A0E7" w:rsidR="007F083D" w:rsidRPr="00AF1A6E"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65368CCC" w14:textId="21B151AB" w:rsidR="00465137" w:rsidRPr="00D52107" w:rsidRDefault="00465137" w:rsidP="009F5FF3">
      <w:pPr>
        <w:pStyle w:val="Heading2"/>
        <w:overflowPunct w:val="0"/>
        <w:autoSpaceDE w:val="0"/>
        <w:autoSpaceDN w:val="0"/>
        <w:adjustRightInd w:val="0"/>
        <w:textAlignment w:val="baseline"/>
      </w:pPr>
      <w:bookmarkStart w:id="3993" w:name="_Toc123551940"/>
      <w:bookmarkStart w:id="3994" w:name="_Toc193088263"/>
      <w:bookmarkEnd w:id="3991"/>
      <w:r w:rsidRPr="004711DE">
        <w:t>8.149</w:t>
      </w:r>
      <w:r w:rsidRPr="004711DE">
        <w:tab/>
        <w:t xml:space="preserve">CAG </w:t>
      </w:r>
      <w:r>
        <w:t>H</w:t>
      </w:r>
      <w:r w:rsidRPr="004711DE">
        <w:t>uman-readable network name list</w:t>
      </w:r>
      <w:bookmarkEnd w:id="3994"/>
    </w:p>
    <w:p w14:paraId="78C450A3" w14:textId="77777777" w:rsidR="00465137" w:rsidRPr="0055227B" w:rsidRDefault="00465137" w:rsidP="009F5FF3">
      <w:pPr>
        <w:spacing w:after="0"/>
      </w:pPr>
      <w:r w:rsidRPr="0055227B">
        <w:t>This data object shall contain HRNN List (as defined in TS</w:t>
      </w:r>
      <w:r>
        <w:t> </w:t>
      </w:r>
      <w:r w:rsidRPr="0055227B">
        <w:t xml:space="preserve">38.331[71])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(clause</w:t>
      </w:r>
      <w:r>
        <w:t> </w:t>
      </w:r>
      <w:r w:rsidRPr="0055227B">
        <w:t>8.148).</w:t>
      </w:r>
    </w:p>
    <w:p w14:paraId="1E5677F3" w14:textId="77777777" w:rsidR="00465137" w:rsidRPr="00AD2307" w:rsidRDefault="00465137" w:rsidP="009F5FF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465137" w:rsidRPr="008C5EBB" w14:paraId="3F07B644" w14:textId="77777777" w:rsidTr="009F5FF3">
        <w:trPr>
          <w:cantSplit/>
          <w:jc w:val="center"/>
        </w:trPr>
        <w:tc>
          <w:tcPr>
            <w:tcW w:w="1559" w:type="dxa"/>
          </w:tcPr>
          <w:p w14:paraId="76446D21" w14:textId="77777777" w:rsidR="00465137" w:rsidRPr="008C5EBB" w:rsidRDefault="00465137" w:rsidP="00465137">
            <w:pPr>
              <w:pStyle w:val="TAH"/>
              <w:rPr>
                <w:lang w:eastAsia="en-GB"/>
              </w:rPr>
            </w:pPr>
            <w:r w:rsidRPr="008C5EBB">
              <w:rPr>
                <w:lang w:eastAsia="en-GB"/>
              </w:rPr>
              <w:t>Byte(s)</w:t>
            </w:r>
          </w:p>
        </w:tc>
        <w:tc>
          <w:tcPr>
            <w:tcW w:w="4820" w:type="dxa"/>
          </w:tcPr>
          <w:p w14:paraId="3A1B929C" w14:textId="77777777" w:rsidR="00465137" w:rsidRPr="008C5EBB" w:rsidRDefault="00465137" w:rsidP="00465137">
            <w:pPr>
              <w:pStyle w:val="TAH"/>
              <w:rPr>
                <w:lang w:eastAsia="en-GB"/>
              </w:rPr>
            </w:pPr>
            <w:r w:rsidRPr="008C5EBB">
              <w:rPr>
                <w:lang w:eastAsia="en-GB"/>
              </w:rPr>
              <w:t>Description</w:t>
            </w:r>
          </w:p>
        </w:tc>
        <w:tc>
          <w:tcPr>
            <w:tcW w:w="1416" w:type="dxa"/>
          </w:tcPr>
          <w:p w14:paraId="4ED43BD2" w14:textId="77777777" w:rsidR="00465137" w:rsidRPr="008C5EBB" w:rsidRDefault="00465137" w:rsidP="00465137">
            <w:pPr>
              <w:pStyle w:val="TAH"/>
              <w:rPr>
                <w:lang w:eastAsia="en-GB"/>
              </w:rPr>
            </w:pPr>
            <w:r w:rsidRPr="008C5EBB">
              <w:rPr>
                <w:lang w:eastAsia="en-GB"/>
              </w:rPr>
              <w:t>Length</w:t>
            </w:r>
          </w:p>
        </w:tc>
      </w:tr>
      <w:tr w:rsidR="00465137" w:rsidRPr="008C5EBB" w14:paraId="3FE34523" w14:textId="77777777" w:rsidTr="009F5FF3">
        <w:trPr>
          <w:cantSplit/>
          <w:jc w:val="center"/>
        </w:trPr>
        <w:tc>
          <w:tcPr>
            <w:tcW w:w="1559" w:type="dxa"/>
          </w:tcPr>
          <w:p w14:paraId="25E8136A" w14:textId="77777777" w:rsidR="00465137" w:rsidRPr="008C5EBB" w:rsidRDefault="00465137" w:rsidP="00465137">
            <w:pPr>
              <w:pStyle w:val="TAC"/>
              <w:rPr>
                <w:lang w:eastAsia="en-GB"/>
              </w:rPr>
            </w:pPr>
            <w:r w:rsidRPr="008C5EBB">
              <w:rPr>
                <w:lang w:eastAsia="en-GB"/>
              </w:rPr>
              <w:t>1</w:t>
            </w:r>
          </w:p>
        </w:tc>
        <w:tc>
          <w:tcPr>
            <w:tcW w:w="4820" w:type="dxa"/>
          </w:tcPr>
          <w:p w14:paraId="533D92A3" w14:textId="5884A254" w:rsidR="00465137" w:rsidRPr="008C5EBB" w:rsidRDefault="00465137" w:rsidP="00465137">
            <w:pPr>
              <w:pStyle w:val="TAL"/>
            </w:pPr>
            <w:r w:rsidRPr="008C5EBB">
              <w:t xml:space="preserve">CAG </w:t>
            </w:r>
            <w:r>
              <w:t>H</w:t>
            </w:r>
            <w:r w:rsidRPr="008C5EBB">
              <w:t>uman-readable network name list tag</w:t>
            </w:r>
          </w:p>
        </w:tc>
        <w:tc>
          <w:tcPr>
            <w:tcW w:w="1416" w:type="dxa"/>
          </w:tcPr>
          <w:p w14:paraId="7C2F5BD7" w14:textId="77777777" w:rsidR="00465137" w:rsidRPr="008C5EBB" w:rsidRDefault="00465137" w:rsidP="00465137">
            <w:pPr>
              <w:pStyle w:val="TAC"/>
              <w:rPr>
                <w:lang w:eastAsia="en-GB"/>
              </w:rPr>
            </w:pPr>
            <w:r w:rsidRPr="008C5EBB">
              <w:rPr>
                <w:lang w:eastAsia="en-GB"/>
              </w:rPr>
              <w:t>1</w:t>
            </w:r>
          </w:p>
        </w:tc>
      </w:tr>
      <w:tr w:rsidR="00465137" w:rsidRPr="008C5EBB" w14:paraId="7A5289E5" w14:textId="77777777" w:rsidTr="009F5FF3">
        <w:trPr>
          <w:cantSplit/>
          <w:jc w:val="center"/>
        </w:trPr>
        <w:tc>
          <w:tcPr>
            <w:tcW w:w="1559" w:type="dxa"/>
          </w:tcPr>
          <w:p w14:paraId="0CE01746" w14:textId="77777777" w:rsidR="00465137" w:rsidRPr="008C5EBB" w:rsidRDefault="00465137" w:rsidP="00465137">
            <w:pPr>
              <w:pStyle w:val="TAC"/>
              <w:rPr>
                <w:lang w:eastAsia="en-GB"/>
              </w:rPr>
            </w:pPr>
            <w:r w:rsidRPr="008C5EBB">
              <w:rPr>
                <w:lang w:eastAsia="en-GB"/>
              </w:rPr>
              <w:t>2 to 1 + X</w:t>
            </w:r>
          </w:p>
        </w:tc>
        <w:tc>
          <w:tcPr>
            <w:tcW w:w="4820" w:type="dxa"/>
          </w:tcPr>
          <w:p w14:paraId="0BE99DD1" w14:textId="77777777" w:rsidR="00465137" w:rsidRPr="008C5EBB" w:rsidRDefault="00465137" w:rsidP="00465137">
            <w:pPr>
              <w:pStyle w:val="TAL"/>
            </w:pPr>
            <w:r w:rsidRPr="008C5EBB">
              <w:t xml:space="preserve">Length </w:t>
            </w:r>
          </w:p>
        </w:tc>
        <w:tc>
          <w:tcPr>
            <w:tcW w:w="1416" w:type="dxa"/>
          </w:tcPr>
          <w:p w14:paraId="1C58160C" w14:textId="77777777" w:rsidR="00465137" w:rsidRPr="008C5EBB" w:rsidRDefault="00465137" w:rsidP="00465137">
            <w:pPr>
              <w:pStyle w:val="TAC"/>
              <w:rPr>
                <w:lang w:eastAsia="en-GB"/>
              </w:rPr>
            </w:pPr>
            <w:r w:rsidRPr="008C5EBB">
              <w:rPr>
                <w:lang w:eastAsia="en-GB"/>
              </w:rPr>
              <w:t>X</w:t>
            </w:r>
          </w:p>
        </w:tc>
      </w:tr>
      <w:tr w:rsidR="00465137" w:rsidRPr="008C5EBB" w14:paraId="7D7C00B4" w14:textId="77777777" w:rsidTr="009F5FF3">
        <w:trPr>
          <w:cantSplit/>
          <w:jc w:val="center"/>
        </w:trPr>
        <w:tc>
          <w:tcPr>
            <w:tcW w:w="1559" w:type="dxa"/>
          </w:tcPr>
          <w:p w14:paraId="4B811798" w14:textId="77777777" w:rsidR="00465137" w:rsidRPr="008C5EBB" w:rsidRDefault="00465137" w:rsidP="00465137">
            <w:pPr>
              <w:pStyle w:val="PL"/>
              <w:jc w:val="center"/>
              <w:rPr>
                <w:rFonts w:ascii="Arial" w:hAnsi="Arial"/>
                <w:sz w:val="18"/>
              </w:rPr>
            </w:pPr>
            <w:r w:rsidRPr="008C5EBB">
              <w:rPr>
                <w:rFonts w:ascii="Arial" w:hAnsi="Arial"/>
                <w:sz w:val="18"/>
              </w:rPr>
              <w:t>(X+2) to (Y+X+1)</w:t>
            </w:r>
          </w:p>
        </w:tc>
        <w:tc>
          <w:tcPr>
            <w:tcW w:w="4820" w:type="dxa"/>
          </w:tcPr>
          <w:p w14:paraId="3272F05F" w14:textId="1DE59A27" w:rsidR="00465137" w:rsidRPr="008C5EBB" w:rsidRDefault="00465137" w:rsidP="00465137">
            <w:pPr>
              <w:pStyle w:val="TAR"/>
              <w:jc w:val="left"/>
            </w:pPr>
            <w:r w:rsidRPr="008C5EBB">
              <w:t xml:space="preserve">CAG </w:t>
            </w:r>
            <w:r>
              <w:t>H</w:t>
            </w:r>
            <w:r w:rsidRPr="008C5EBB">
              <w:t>uman-readable network name list</w:t>
            </w:r>
          </w:p>
        </w:tc>
        <w:tc>
          <w:tcPr>
            <w:tcW w:w="1416" w:type="dxa"/>
          </w:tcPr>
          <w:p w14:paraId="7E7C314B" w14:textId="77777777" w:rsidR="00465137" w:rsidRPr="008C5EBB" w:rsidRDefault="00465137" w:rsidP="00465137">
            <w:pPr>
              <w:pStyle w:val="PL"/>
              <w:jc w:val="center"/>
              <w:rPr>
                <w:rFonts w:ascii="Arial" w:hAnsi="Arial"/>
                <w:sz w:val="18"/>
              </w:rPr>
            </w:pPr>
            <w:r w:rsidRPr="008C5EBB">
              <w:rPr>
                <w:rFonts w:ascii="Arial" w:hAnsi="Arial"/>
                <w:sz w:val="18"/>
              </w:rPr>
              <w:t>Y</w:t>
            </w:r>
          </w:p>
        </w:tc>
      </w:tr>
    </w:tbl>
    <w:p w14:paraId="19340057" w14:textId="77777777" w:rsidR="00465137" w:rsidRDefault="00465137" w:rsidP="009F5FF3">
      <w:pPr>
        <w:pStyle w:val="B1"/>
        <w:ind w:left="0" w:firstLine="0"/>
      </w:pPr>
    </w:p>
    <w:p w14:paraId="7AFDC253" w14:textId="77777777" w:rsidR="00465137" w:rsidRPr="00AF1A6E" w:rsidRDefault="00465137" w:rsidP="00465137">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rsidRPr="00AF1A6E" w14:paraId="16230A7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032E82" w14:textId="77777777" w:rsidR="007F083D" w:rsidRPr="00AF1A6E" w:rsidRDefault="007F083D" w:rsidP="00FE5B20">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81C1C99" w14:textId="77777777" w:rsidR="007F083D" w:rsidRPr="00AF1A6E" w:rsidRDefault="007F083D" w:rsidP="00FE5B20">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7981FE95" w14:textId="77777777" w:rsidR="007F083D" w:rsidRPr="00AF1A6E" w:rsidRDefault="007F083D" w:rsidP="00FE5B20">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B1094A4" w14:textId="77777777" w:rsidR="007F083D" w:rsidRPr="00AF1A6E" w:rsidRDefault="007F083D" w:rsidP="00FE5B20">
            <w:pPr>
              <w:pStyle w:val="TF"/>
              <w:keepLines w:val="0"/>
              <w:spacing w:after="0"/>
              <w:rPr>
                <w:lang w:eastAsia="en-GB"/>
              </w:rPr>
            </w:pPr>
            <w:r w:rsidRPr="00AF1A6E">
              <w:rPr>
                <w:lang w:eastAsia="en-GB"/>
              </w:rPr>
              <w:t>Length (bytes)</w:t>
            </w:r>
          </w:p>
        </w:tc>
      </w:tr>
      <w:tr w:rsidR="007F083D" w:rsidRPr="00AF1A6E" w14:paraId="663D61B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954EACB"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29C041BE"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FA6E140"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01C3C2D" w14:textId="77777777" w:rsidR="007F083D" w:rsidRPr="00AF1A6E" w:rsidRDefault="007F083D" w:rsidP="00FE5B20">
            <w:pPr>
              <w:pStyle w:val="TAC"/>
              <w:rPr>
                <w:lang w:eastAsia="en-GB"/>
              </w:rPr>
            </w:pPr>
            <w:r w:rsidRPr="00AF1A6E">
              <w:rPr>
                <w:lang w:eastAsia="en-GB"/>
              </w:rPr>
              <w:t>1</w:t>
            </w:r>
          </w:p>
        </w:tc>
      </w:tr>
      <w:tr w:rsidR="007F083D" w:rsidRPr="00AF1A6E" w14:paraId="0D36558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BDA7B60" w14:textId="77777777" w:rsidR="007F083D" w:rsidRPr="00AF1A6E" w:rsidRDefault="007F083D" w:rsidP="00FE5B20">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67BC002B" w14:textId="77777777" w:rsidR="007F083D" w:rsidRPr="00AF1A6E" w:rsidRDefault="007F083D" w:rsidP="00FE5B20">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325F59D9"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F06A6B6" w14:textId="77777777" w:rsidR="007F083D" w:rsidRPr="00AF1A6E" w:rsidRDefault="007F083D" w:rsidP="00FE5B20">
            <w:pPr>
              <w:pStyle w:val="TAC"/>
              <w:rPr>
                <w:lang w:eastAsia="en-GB"/>
              </w:rPr>
            </w:pPr>
            <w:r w:rsidRPr="00AF1A6E">
              <w:rPr>
                <w:lang w:eastAsia="en-GB"/>
              </w:rPr>
              <w:t>1</w:t>
            </w:r>
          </w:p>
        </w:tc>
      </w:tr>
      <w:tr w:rsidR="007F083D" w:rsidRPr="00AF1A6E" w14:paraId="3F12E33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787C0BD5"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9DEEAE1"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7E5A75D"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52444C" w14:textId="77777777" w:rsidR="007F083D" w:rsidRPr="00AF1A6E" w:rsidRDefault="007F083D" w:rsidP="00FE5B20">
            <w:pPr>
              <w:pStyle w:val="TAC"/>
              <w:rPr>
                <w:snapToGrid w:val="0"/>
                <w:lang w:eastAsia="en-GB"/>
              </w:rPr>
            </w:pPr>
            <w:r w:rsidRPr="00AF1A6E">
              <w:rPr>
                <w:lang w:eastAsia="en-GB"/>
              </w:rPr>
              <w:t>A1</w:t>
            </w:r>
          </w:p>
        </w:tc>
      </w:tr>
      <w:tr w:rsidR="007F083D" w:rsidRPr="00AF1A6E" w14:paraId="3E7A483F" w14:textId="77777777" w:rsidTr="00FE5B20">
        <w:tc>
          <w:tcPr>
            <w:tcW w:w="3420" w:type="dxa"/>
            <w:tcBorders>
              <w:top w:val="single" w:sz="4" w:space="0" w:color="auto"/>
              <w:left w:val="single" w:sz="4" w:space="0" w:color="auto"/>
              <w:bottom w:val="single" w:sz="4" w:space="0" w:color="auto"/>
              <w:right w:val="single" w:sz="4" w:space="0" w:color="auto"/>
            </w:tcBorders>
          </w:tcPr>
          <w:p w14:paraId="52A37305"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3806FF0"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153445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0270DA7B" w14:textId="77777777" w:rsidR="007F083D" w:rsidRPr="00AF1A6E" w:rsidRDefault="007F083D" w:rsidP="00FE5B20">
            <w:pPr>
              <w:pStyle w:val="TAC"/>
              <w:rPr>
                <w:lang w:eastAsia="en-GB"/>
              </w:rPr>
            </w:pPr>
            <w:r w:rsidRPr="00AF1A6E">
              <w:rPr>
                <w:lang w:eastAsia="en-GB"/>
              </w:rPr>
              <w:t>1</w:t>
            </w:r>
          </w:p>
        </w:tc>
      </w:tr>
      <w:tr w:rsidR="007F083D" w:rsidRPr="00AF1A6E" w14:paraId="128F04FB" w14:textId="77777777" w:rsidTr="00FE5B20">
        <w:tc>
          <w:tcPr>
            <w:tcW w:w="3420" w:type="dxa"/>
            <w:tcBorders>
              <w:top w:val="single" w:sz="4" w:space="0" w:color="auto"/>
              <w:left w:val="single" w:sz="4" w:space="0" w:color="auto"/>
              <w:bottom w:val="single" w:sz="4" w:space="0" w:color="auto"/>
              <w:right w:val="single" w:sz="4" w:space="0" w:color="auto"/>
            </w:tcBorders>
          </w:tcPr>
          <w:p w14:paraId="74326F21" w14:textId="77777777" w:rsidR="007F083D" w:rsidRPr="00AF1A6E" w:rsidRDefault="007F083D" w:rsidP="00FE5B20">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4DDE3874" w14:textId="77777777" w:rsidR="007F083D" w:rsidRPr="00AF1A6E" w:rsidRDefault="007F083D" w:rsidP="00FE5B20">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61289088"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C3D9BCD" w14:textId="77777777" w:rsidR="007F083D" w:rsidRPr="00AF1A6E" w:rsidRDefault="007F083D" w:rsidP="00FE5B20">
            <w:pPr>
              <w:pStyle w:val="TAC"/>
              <w:rPr>
                <w:lang w:eastAsia="en-GB"/>
              </w:rPr>
            </w:pPr>
            <w:r w:rsidRPr="00AF1A6E">
              <w:rPr>
                <w:lang w:eastAsia="en-GB"/>
              </w:rPr>
              <w:t>1</w:t>
            </w:r>
          </w:p>
        </w:tc>
      </w:tr>
      <w:tr w:rsidR="007F083D" w:rsidRPr="00AF1A6E" w14:paraId="123E8AE8" w14:textId="77777777" w:rsidTr="00FE5B20">
        <w:tc>
          <w:tcPr>
            <w:tcW w:w="3420" w:type="dxa"/>
            <w:tcBorders>
              <w:top w:val="single" w:sz="4" w:space="0" w:color="auto"/>
              <w:left w:val="single" w:sz="4" w:space="0" w:color="auto"/>
              <w:bottom w:val="single" w:sz="4" w:space="0" w:color="auto"/>
              <w:right w:val="single" w:sz="4" w:space="0" w:color="auto"/>
            </w:tcBorders>
          </w:tcPr>
          <w:p w14:paraId="13BECE41"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19FB4884"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819AC9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BFE34DA" w14:textId="77777777" w:rsidR="007F083D" w:rsidRPr="00AF1A6E" w:rsidRDefault="007F083D" w:rsidP="00FE5B20">
            <w:pPr>
              <w:pStyle w:val="TAC"/>
              <w:rPr>
                <w:lang w:eastAsia="en-GB"/>
              </w:rPr>
            </w:pPr>
            <w:r w:rsidRPr="00AF1A6E">
              <w:rPr>
                <w:lang w:eastAsia="en-GB"/>
              </w:rPr>
              <w:t>A2</w:t>
            </w:r>
          </w:p>
        </w:tc>
      </w:tr>
      <w:tr w:rsidR="007F083D" w:rsidRPr="00AF1A6E" w14:paraId="1E95A74A" w14:textId="77777777" w:rsidTr="00FE5B20">
        <w:tc>
          <w:tcPr>
            <w:tcW w:w="3420" w:type="dxa"/>
            <w:tcBorders>
              <w:top w:val="single" w:sz="4" w:space="0" w:color="auto"/>
              <w:left w:val="single" w:sz="4" w:space="0" w:color="auto"/>
              <w:bottom w:val="single" w:sz="4" w:space="0" w:color="auto"/>
              <w:right w:val="single" w:sz="4" w:space="0" w:color="auto"/>
            </w:tcBorders>
          </w:tcPr>
          <w:p w14:paraId="04639591" w14:textId="77777777" w:rsidR="007F083D" w:rsidRPr="00AF1A6E" w:rsidRDefault="007F083D" w:rsidP="00FE5B20">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B6D8063" w14:textId="77777777" w:rsidR="007F083D" w:rsidRPr="00AF1A6E" w:rsidRDefault="007F083D" w:rsidP="00FE5B2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32E35651" w14:textId="77777777" w:rsidR="007F083D" w:rsidRPr="00AF1A6E" w:rsidRDefault="007F083D" w:rsidP="00FE5B2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673411C" w14:textId="77777777" w:rsidR="007F083D" w:rsidRPr="00AF1A6E" w:rsidRDefault="007F083D" w:rsidP="00FE5B20">
            <w:pPr>
              <w:pStyle w:val="TAC"/>
              <w:rPr>
                <w:lang w:eastAsia="en-GB"/>
              </w:rPr>
            </w:pPr>
          </w:p>
        </w:tc>
      </w:tr>
      <w:tr w:rsidR="007F083D" w:rsidRPr="00AF1A6E" w14:paraId="146E71B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E3F8CBC" w14:textId="77777777" w:rsidR="007F083D" w:rsidRPr="00AF1A6E" w:rsidRDefault="007F083D" w:rsidP="00FE5B20">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706F3BF"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0C1AC26"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0F5E567" w14:textId="77777777" w:rsidR="007F083D" w:rsidRPr="00AF1A6E" w:rsidRDefault="007F083D" w:rsidP="00FE5B20">
            <w:pPr>
              <w:pStyle w:val="TAC"/>
              <w:rPr>
                <w:lang w:eastAsia="en-GB"/>
              </w:rPr>
            </w:pPr>
            <w:r w:rsidRPr="00AF1A6E">
              <w:rPr>
                <w:lang w:eastAsia="en-GB"/>
              </w:rPr>
              <w:t>1</w:t>
            </w:r>
          </w:p>
        </w:tc>
      </w:tr>
      <w:tr w:rsidR="007F083D" w:rsidRPr="00AF1A6E" w14:paraId="259892C0"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C0D61E4" w14:textId="77777777" w:rsidR="007F083D" w:rsidRPr="00AF1A6E" w:rsidRDefault="007F083D" w:rsidP="00FE5B20">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5871594E" w14:textId="77777777" w:rsidR="007F083D" w:rsidRPr="00AF1A6E" w:rsidRDefault="007F083D" w:rsidP="00FE5B20">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0F7BF61B"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9D2B73" w14:textId="77777777" w:rsidR="007F083D" w:rsidRPr="00AF1A6E" w:rsidRDefault="007F083D" w:rsidP="00FE5B20">
            <w:pPr>
              <w:pStyle w:val="TAC"/>
              <w:rPr>
                <w:lang w:eastAsia="en-GB"/>
              </w:rPr>
            </w:pPr>
            <w:r w:rsidRPr="00AF1A6E">
              <w:rPr>
                <w:lang w:eastAsia="en-GB"/>
              </w:rPr>
              <w:t>1</w:t>
            </w:r>
          </w:p>
        </w:tc>
      </w:tr>
      <w:tr w:rsidR="007F083D" w:rsidRPr="00AF1A6E" w14:paraId="5D351191"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9429D86" w14:textId="77777777" w:rsidR="007F083D" w:rsidRPr="00AF1A6E" w:rsidRDefault="007F083D" w:rsidP="00FE5B20">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A20C59"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2C09709"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416F12E7" w14:textId="77777777" w:rsidR="007F083D" w:rsidRPr="00AF1A6E" w:rsidRDefault="007F083D" w:rsidP="00FE5B20">
            <w:pPr>
              <w:pStyle w:val="TAC"/>
              <w:rPr>
                <w:lang w:eastAsia="en-GB"/>
              </w:rPr>
            </w:pPr>
            <w:r w:rsidRPr="00AF1A6E">
              <w:rPr>
                <w:lang w:eastAsia="en-GB"/>
              </w:rPr>
              <w:t>An</w:t>
            </w:r>
          </w:p>
        </w:tc>
      </w:tr>
    </w:tbl>
    <w:p w14:paraId="57EFC5DC" w14:textId="77777777" w:rsidR="007F083D" w:rsidRPr="008C5EBB" w:rsidRDefault="007F083D" w:rsidP="007F083D">
      <w:pPr>
        <w:pStyle w:val="B1"/>
        <w:ind w:left="0" w:firstLine="0"/>
      </w:pPr>
    </w:p>
    <w:p w14:paraId="24866F20" w14:textId="6A431DCD" w:rsidR="007F083D" w:rsidRPr="00AF1A6E" w:rsidRDefault="007F083D" w:rsidP="007F083D">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3413FE" w:rsidRPr="00AF1A6E">
        <w:t>clause</w:t>
      </w:r>
      <w:r w:rsidR="003413FE">
        <w:t> </w:t>
      </w:r>
      <w:r w:rsidR="003413FE" w:rsidRPr="00AF1A6E">
        <w:t>8</w:t>
      </w:r>
      <w:r w:rsidRPr="00AF1A6E">
        <w:t>.148). In case there is no HRNN broadcast for a PLMN indicated in the "CAG information list" the CAG Human-readable network name Tag shall be included with length set to 0.</w:t>
      </w:r>
    </w:p>
    <w:p w14:paraId="5461EF2C" w14:textId="77777777" w:rsidR="007F083D" w:rsidRPr="00AF1A6E" w:rsidRDefault="007F083D" w:rsidP="007F083D">
      <w:pPr>
        <w:pStyle w:val="B2"/>
        <w:ind w:left="0" w:firstLine="0"/>
      </w:pPr>
      <w:r w:rsidRPr="00AF1A6E">
        <w:t>Coding of CAG Human-readable network name:</w:t>
      </w:r>
    </w:p>
    <w:p w14:paraId="4C214EF0" w14:textId="251FAF78" w:rsidR="007F083D" w:rsidRDefault="007F083D" w:rsidP="007F083D">
      <w:pPr>
        <w:pStyle w:val="B2"/>
        <w:ind w:left="0" w:firstLine="0"/>
      </w:pPr>
      <w:r w:rsidRPr="00AF1A6E">
        <w:t xml:space="preserve">HRNN coding is defined in </w:t>
      </w:r>
      <w:r w:rsidR="003413FE" w:rsidRPr="00AF1A6E">
        <w:t>TS</w:t>
      </w:r>
      <w:r w:rsidR="003413FE">
        <w:t> </w:t>
      </w:r>
      <w:r w:rsidR="003413FE" w:rsidRPr="00AF1A6E">
        <w:t>2</w:t>
      </w:r>
      <w:r w:rsidRPr="00AF1A6E">
        <w:t>3.003</w:t>
      </w:r>
      <w:r w:rsidR="003413FE">
        <w:t> </w:t>
      </w:r>
      <w:r w:rsidR="003413FE" w:rsidRPr="00AF1A6E">
        <w:t>[</w:t>
      </w:r>
      <w:r w:rsidRPr="00AF1A6E">
        <w:t>30].</w:t>
      </w:r>
    </w:p>
    <w:p w14:paraId="34DE32DE" w14:textId="77777777" w:rsidR="007F083D" w:rsidRDefault="007F083D" w:rsidP="007F083D">
      <w:pPr>
        <w:pStyle w:val="B2"/>
        <w:ind w:left="0" w:firstLine="0"/>
      </w:pPr>
      <w:r>
        <w:t>HRNN List may be empty, if CAG-ID range is provided in the CAG Information List.</w:t>
      </w:r>
    </w:p>
    <w:p w14:paraId="4B5234C8" w14:textId="5F62DF8D" w:rsidR="007F083D" w:rsidRPr="008C5EBB"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95" w:name="_Toc193088264"/>
      <w:bookmarkEnd w:id="3993"/>
      <w:r>
        <w:t>8.150</w:t>
      </w:r>
      <w:r>
        <w:tab/>
        <w:t>Slices</w:t>
      </w:r>
      <w:r w:rsidRPr="00816C4A">
        <w:t xml:space="preserve"> status</w:t>
      </w:r>
      <w:bookmarkEnd w:id="399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20CED4B2" w14:textId="77777777" w:rsidR="007F083D" w:rsidRDefault="007F083D" w:rsidP="007F083D">
      <w:pPr>
        <w:pStyle w:val="B1"/>
        <w:ind w:left="852"/>
      </w:pPr>
      <w:bookmarkStart w:id="3996" w:name="_Toc3201099"/>
      <w:bookmarkStart w:id="3997" w:name="_Toc20392842"/>
      <w:bookmarkStart w:id="3998" w:name="_Toc27774489"/>
      <w:bookmarkStart w:id="3999" w:name="_Toc36482949"/>
      <w:bookmarkStart w:id="4000" w:name="_Toc36484611"/>
      <w:bookmarkStart w:id="4001" w:name="_Toc44933541"/>
      <w:bookmarkStart w:id="4002" w:name="_Toc50972494"/>
      <w:bookmarkStart w:id="4003" w:name="_Toc57105248"/>
      <w:r w:rsidRPr="00816C4A">
        <w:t xml:space="preserve">Coding of </w:t>
      </w:r>
      <w:r>
        <w:t>Slices</w:t>
      </w:r>
      <w:r w:rsidRPr="00816C4A">
        <w:t xml:space="preserve"> status</w:t>
      </w:r>
      <w:r>
        <w:t>:</w:t>
      </w:r>
    </w:p>
    <w:p w14:paraId="39C28735" w14:textId="5BEBDB7B" w:rsidR="007F083D" w:rsidRPr="00816C4A" w:rsidRDefault="007F083D" w:rsidP="007F083D">
      <w:pPr>
        <w:pStyle w:val="B2"/>
        <w:ind w:left="567" w:firstLine="0"/>
      </w:pPr>
      <w:r>
        <w:t>This byte contains information on S-NSSAI status (allowed, rejected or served) and if this S-NSSAI is partially supported</w:t>
      </w:r>
      <w:r w:rsidRPr="00816C4A">
        <w:t xml:space="preserve">. If </w:t>
      </w:r>
      <w:r>
        <w:t>S-NSSAI is partially supported only on a subset of Tracking Area(s) of the current Registration Area</w:t>
      </w:r>
      <w:r w:rsidRPr="00816C4A">
        <w:t>, bit b</w:t>
      </w:r>
      <w:r>
        <w:t>8</w:t>
      </w:r>
      <w:r w:rsidRPr="00816C4A">
        <w:t xml:space="preserve"> shall be set to 1</w:t>
      </w:r>
      <w:r>
        <w:t xml:space="preserve"> else 0</w:t>
      </w:r>
      <w:r w:rsidRPr="00816C4A">
        <w:t>.</w:t>
      </w:r>
    </w:p>
    <w:p w14:paraId="76C9CE39" w14:textId="20473690" w:rsidR="007F083D" w:rsidRDefault="007F083D" w:rsidP="007F083D">
      <w:pPr>
        <w:pStyle w:val="B1"/>
        <w:ind w:left="852"/>
      </w:pP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816C4A" w14:paraId="0875165B" w14:textId="77777777" w:rsidTr="00FE5B20">
        <w:trPr>
          <w:gridAfter w:val="2"/>
          <w:wAfter w:w="5300" w:type="dxa"/>
          <w:trHeight w:val="280"/>
        </w:trPr>
        <w:tc>
          <w:tcPr>
            <w:tcW w:w="851" w:type="dxa"/>
          </w:tcPr>
          <w:p w14:paraId="36F955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3EF4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DF24A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w:t>
            </w:r>
            <w:r w:rsidRPr="00816C4A">
              <w:t>8</w:t>
            </w:r>
          </w:p>
        </w:tc>
        <w:tc>
          <w:tcPr>
            <w:tcW w:w="397" w:type="dxa"/>
            <w:gridSpan w:val="2"/>
            <w:tcBorders>
              <w:top w:val="single" w:sz="6" w:space="0" w:color="auto"/>
              <w:left w:val="single" w:sz="6" w:space="0" w:color="auto"/>
              <w:bottom w:val="single" w:sz="6" w:space="0" w:color="auto"/>
              <w:right w:val="single" w:sz="6" w:space="0" w:color="auto"/>
            </w:tcBorders>
          </w:tcPr>
          <w:p w14:paraId="158DD4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1BA83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91277B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4887B6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2F408C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70157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7E97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F083D" w:rsidRPr="00816C4A" w14:paraId="313CE9F6" w14:textId="77777777" w:rsidTr="00FE5B20">
        <w:trPr>
          <w:trHeight w:val="24"/>
        </w:trPr>
        <w:tc>
          <w:tcPr>
            <w:tcW w:w="851" w:type="dxa"/>
          </w:tcPr>
          <w:p w14:paraId="0EE74BB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4FAC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1425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7AF25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02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4FCF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8E75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F87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548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83DB0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7211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allowed</w:t>
            </w:r>
          </w:p>
        </w:tc>
      </w:tr>
      <w:tr w:rsidR="007F083D" w:rsidRPr="00816C4A" w14:paraId="556E503F" w14:textId="77777777" w:rsidTr="00FE5B20">
        <w:trPr>
          <w:trHeight w:val="24"/>
        </w:trPr>
        <w:tc>
          <w:tcPr>
            <w:tcW w:w="851" w:type="dxa"/>
          </w:tcPr>
          <w:p w14:paraId="08E859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B3341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287D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2E88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F423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BC9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A2A5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6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9F8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D25DF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6CA12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rejected</w:t>
            </w:r>
          </w:p>
        </w:tc>
      </w:tr>
      <w:tr w:rsidR="007F083D" w:rsidRPr="00816C4A" w14:paraId="2C77E877" w14:textId="77777777" w:rsidTr="00FE5B20">
        <w:trPr>
          <w:trHeight w:val="24"/>
        </w:trPr>
        <w:tc>
          <w:tcPr>
            <w:tcW w:w="851" w:type="dxa"/>
          </w:tcPr>
          <w:p w14:paraId="040951E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97328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94BD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E596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7D0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51E2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1C26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1B27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B81A2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D091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6CB56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Bit = 1 if S-NSSAI is served</w:t>
            </w:r>
          </w:p>
        </w:tc>
      </w:tr>
      <w:tr w:rsidR="007F083D" w:rsidRPr="00816C4A" w14:paraId="3C736EA6" w14:textId="77777777" w:rsidTr="00FE5B20">
        <w:trPr>
          <w:trHeight w:val="24"/>
        </w:trPr>
        <w:tc>
          <w:tcPr>
            <w:tcW w:w="851" w:type="dxa"/>
          </w:tcPr>
          <w:p w14:paraId="0F1DF1F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D8C80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DB3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59D1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A0D4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9D23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5BE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A11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EF4C7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56639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37DF0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6992E3D1" w14:textId="77777777" w:rsidTr="00FE5B20">
        <w:trPr>
          <w:trHeight w:val="24"/>
        </w:trPr>
        <w:tc>
          <w:tcPr>
            <w:tcW w:w="851" w:type="dxa"/>
          </w:tcPr>
          <w:p w14:paraId="3368BA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B89BE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22E6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A3F4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E4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BD5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718A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D332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1FE2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0CC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80A6F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09EC9A89" w14:textId="77777777" w:rsidTr="00FE5B20">
        <w:trPr>
          <w:trHeight w:val="24"/>
        </w:trPr>
        <w:tc>
          <w:tcPr>
            <w:tcW w:w="851" w:type="dxa"/>
          </w:tcPr>
          <w:p w14:paraId="433AB3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0CADA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6E88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6574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2E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ABA54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F1D0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0AC2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6A3FE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211BD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6BC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F083D" w:rsidRPr="00816C4A" w14:paraId="01241CF3" w14:textId="77777777" w:rsidTr="00FE5B20">
        <w:trPr>
          <w:trHeight w:val="24"/>
        </w:trPr>
        <w:tc>
          <w:tcPr>
            <w:tcW w:w="851" w:type="dxa"/>
          </w:tcPr>
          <w:p w14:paraId="54F1327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D2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A8A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7440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97BF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567C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8B2E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78B43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A5AF3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3EBA2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82B5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7F083D" w:rsidRPr="00816C4A" w14:paraId="64CAF2F5" w14:textId="77777777" w:rsidTr="00FE5B20">
        <w:trPr>
          <w:trHeight w:val="24"/>
        </w:trPr>
        <w:tc>
          <w:tcPr>
            <w:tcW w:w="851" w:type="dxa"/>
          </w:tcPr>
          <w:p w14:paraId="617756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3B0CE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6BE56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44C32D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47A2E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4112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817D8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B957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6ADA8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EFCB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83E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S-NSSAI partially supported information</w:t>
            </w:r>
          </w:p>
        </w:tc>
      </w:tr>
    </w:tbl>
    <w:p w14:paraId="58D78A21" w14:textId="77777777" w:rsidR="007F083D" w:rsidRDefault="007F083D" w:rsidP="007F083D">
      <w:pPr>
        <w:pStyle w:val="B1"/>
        <w:ind w:left="852"/>
      </w:pPr>
    </w:p>
    <w:p w14:paraId="5FDAE7C2" w14:textId="77777777" w:rsidR="007F083D" w:rsidRDefault="007F083D" w:rsidP="007F083D">
      <w:pPr>
        <w:pStyle w:val="B1"/>
        <w:ind w:left="852"/>
      </w:pPr>
      <w:r>
        <w:t>Values:</w:t>
      </w:r>
    </w:p>
    <w:p w14:paraId="6BF9DA29" w14:textId="51C4543C" w:rsidR="007F083D" w:rsidRPr="00816C4A" w:rsidRDefault="007F083D" w:rsidP="007F083D">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w:t>
      </w:r>
      <w:r w:rsidR="003413FE">
        <w:t> [</w:t>
      </w:r>
      <w:r>
        <w:t>70].</w:t>
      </w:r>
    </w:p>
    <w:p w14:paraId="6B334B2E" w14:textId="32D909C0" w:rsidR="007F083D" w:rsidRDefault="007F083D" w:rsidP="007F083D">
      <w:pPr>
        <w:pStyle w:val="B2"/>
      </w:pPr>
      <w:r>
        <w:t>-</w:t>
      </w:r>
      <w:r>
        <w:tab/>
      </w:r>
      <w:bookmarkStart w:id="4004"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4005" w:name="_Hlk156557903"/>
      <w:r w:rsidRPr="00EC66BC">
        <w:t>the ME</w:t>
      </w:r>
      <w:r>
        <w:t xml:space="preserve"> when Rejected NSSAI or Extended Rejected NSSAI</w:t>
      </w:r>
      <w:r w:rsidRPr="001E5EBD">
        <w:t xml:space="preserve"> </w:t>
      </w:r>
      <w:r>
        <w:t xml:space="preserve">IEs are included </w:t>
      </w:r>
      <w:bookmarkEnd w:id="4005"/>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w:t>
      </w:r>
      <w:r w:rsidR="003413FE">
        <w:t> [</w:t>
      </w:r>
      <w:r>
        <w:t>70]</w:t>
      </w:r>
      <w:bookmarkEnd w:id="4004"/>
      <w:r>
        <w:t>.</w:t>
      </w:r>
    </w:p>
    <w:p w14:paraId="6A6B32C5" w14:textId="0C288F42" w:rsidR="007F083D" w:rsidRDefault="007F083D" w:rsidP="007F083D">
      <w:pPr>
        <w:pStyle w:val="B2"/>
      </w:pPr>
      <w:r>
        <w:t>-</w:t>
      </w:r>
      <w:r>
        <w:tab/>
      </w:r>
      <w:r w:rsidRPr="00816C4A">
        <w:t>'0</w:t>
      </w:r>
      <w:r>
        <w:t>4</w:t>
      </w:r>
      <w:r w:rsidRPr="00816C4A">
        <w:t>'</w:t>
      </w:r>
      <w:r>
        <w:t xml:space="preserve"> = Served</w:t>
      </w:r>
      <w:r w:rsidRPr="00816C4A">
        <w:t>:</w:t>
      </w:r>
      <w:r>
        <w:t xml:space="preserve"> if any S-NSSAI is included to or removed from Served NSSAI.</w:t>
      </w:r>
    </w:p>
    <w:p w14:paraId="29D82052" w14:textId="3580E007" w:rsidR="007F083D" w:rsidRPr="00816C4A" w:rsidRDefault="007F083D" w:rsidP="007F083D">
      <w:pPr>
        <w:pStyle w:val="B2"/>
      </w:pPr>
      <w:r>
        <w:t>-</w:t>
      </w:r>
      <w:r>
        <w:tab/>
      </w:r>
      <w:r w:rsidRPr="00816C4A">
        <w:t>'</w:t>
      </w:r>
      <w:r>
        <w:t>81</w:t>
      </w:r>
      <w:r w:rsidRPr="00816C4A">
        <w:t>'</w:t>
      </w:r>
      <w:r>
        <w:t xml:space="preserve">= </w:t>
      </w:r>
      <w:r w:rsidRPr="008E4A38">
        <w:t xml:space="preserve">Partially </w:t>
      </w:r>
      <w:r>
        <w:t>A</w:t>
      </w:r>
      <w:r w:rsidRPr="008E4A38">
        <w:t>llowed:</w:t>
      </w:r>
      <w:r>
        <w:t xml:space="preserve"> if any S-NSSAI is included to or removed from </w:t>
      </w:r>
      <w:r w:rsidRPr="008E4A38">
        <w:t xml:space="preserve">Partially </w:t>
      </w:r>
      <w:r>
        <w:t>A</w:t>
      </w:r>
      <w:r w:rsidRPr="008E4A38">
        <w:t>llowed</w:t>
      </w:r>
      <w:r>
        <w:t xml:space="preserve"> NSSAI</w:t>
      </w:r>
      <w:r w:rsidRPr="001E5EBD">
        <w:t xml:space="preserve"> </w:t>
      </w:r>
      <w:r w:rsidRPr="00EC66BC">
        <w:t>stored in a non-volatile memory in the ME</w:t>
      </w:r>
      <w:r>
        <w:t xml:space="preserve"> when </w:t>
      </w:r>
      <w:r w:rsidRPr="008E4A38">
        <w:t xml:space="preserve">Partially </w:t>
      </w:r>
      <w:r>
        <w:t>A</w:t>
      </w:r>
      <w:r w:rsidRPr="008E4A38">
        <w:t xml:space="preserve">llowed </w:t>
      </w:r>
      <w:r>
        <w:t xml:space="preserve">NSSAI IE is included in </w:t>
      </w:r>
      <w:r w:rsidRPr="001723F6">
        <w:t>REGISTRATION ACCEPT</w:t>
      </w:r>
      <w:r>
        <w:t xml:space="preserve"> or in </w:t>
      </w:r>
      <w:r w:rsidRPr="001723F6">
        <w:t xml:space="preserve">CONFIGURATION UPDATE COMMAND </w:t>
      </w:r>
      <w:r>
        <w:t>as specified in TS 24.501</w:t>
      </w:r>
      <w:r w:rsidR="003413FE">
        <w:t> [</w:t>
      </w:r>
      <w:r>
        <w:t>70].</w:t>
      </w:r>
    </w:p>
    <w:p w14:paraId="635C9FF6" w14:textId="7D4B998D" w:rsidR="007F083D" w:rsidRDefault="007F083D" w:rsidP="007F083D">
      <w:pPr>
        <w:pStyle w:val="B2"/>
      </w:pPr>
      <w:r>
        <w:t>-</w:t>
      </w:r>
      <w:r>
        <w:tab/>
      </w:r>
      <w:r w:rsidRPr="00816C4A">
        <w:t>'</w:t>
      </w:r>
      <w:r>
        <w:t>82</w:t>
      </w:r>
      <w:r w:rsidRPr="00816C4A">
        <w:t>'</w:t>
      </w:r>
      <w:r>
        <w:t>= Partially Rejected</w:t>
      </w:r>
      <w:r w:rsidRPr="00816C4A">
        <w:t>:</w:t>
      </w:r>
      <w:r>
        <w:t xml:space="preserve"> if any S-NSSAI is included to or removed from Partially Rejected NSSAI </w:t>
      </w:r>
      <w:r w:rsidRPr="00EC66BC">
        <w:t>stored in a non-volatile memory in the ME</w:t>
      </w:r>
      <w:r>
        <w:t xml:space="preserve"> when Partially Rejected NSSAI IE is included in </w:t>
      </w:r>
      <w:r w:rsidRPr="001723F6">
        <w:t>REGISTRATION ACCEPT</w:t>
      </w:r>
      <w:r>
        <w:t xml:space="preserve"> or in </w:t>
      </w:r>
      <w:r w:rsidRPr="001723F6">
        <w:t xml:space="preserve">CONFIGURATION UPDATE COMMAND </w:t>
      </w:r>
      <w:r>
        <w:t>as specified in TS 24.501</w:t>
      </w:r>
      <w:r w:rsidR="003413FE">
        <w:t> [</w:t>
      </w:r>
      <w:r>
        <w:t>70].</w:t>
      </w:r>
    </w:p>
    <w:p w14:paraId="737186B7" w14:textId="232056D3" w:rsidR="007F083D" w:rsidRPr="00FE5AB4" w:rsidRDefault="007F083D" w:rsidP="007F083D">
      <w:pPr>
        <w:pStyle w:val="B2"/>
      </w:pPr>
      <w:r>
        <w:t>-</w:t>
      </w:r>
      <w:r>
        <w:tab/>
      </w:r>
      <w:r w:rsidRPr="00261C35">
        <w:t>other values are RFU</w:t>
      </w:r>
      <w:r>
        <w:t>.</w:t>
      </w:r>
    </w:p>
    <w:p w14:paraId="77AD14BB" w14:textId="77777777" w:rsidR="006E4DD2" w:rsidRDefault="006E4DD2" w:rsidP="006E4DD2">
      <w:pPr>
        <w:pStyle w:val="Heading2"/>
      </w:pPr>
      <w:bookmarkStart w:id="4006" w:name="_Toc193088265"/>
      <w:r>
        <w:t>8.151</w:t>
      </w:r>
      <w:r>
        <w:tab/>
      </w:r>
      <w:r w:rsidRPr="00DB6C2B">
        <w:t>Rejected s</w:t>
      </w:r>
      <w:r>
        <w:t>lices information with S-NSSAI mapping</w:t>
      </w:r>
      <w:bookmarkEnd w:id="4006"/>
    </w:p>
    <w:p w14:paraId="18545675" w14:textId="77777777" w:rsidR="00465137" w:rsidRDefault="00465137" w:rsidP="00465137">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51A6D729" w14:textId="77777777" w:rsidTr="009F5FF3">
        <w:trPr>
          <w:jc w:val="center"/>
        </w:trPr>
        <w:tc>
          <w:tcPr>
            <w:tcW w:w="1552" w:type="dxa"/>
          </w:tcPr>
          <w:p w14:paraId="768593E7" w14:textId="77777777" w:rsidR="00465137" w:rsidRPr="000C201D" w:rsidRDefault="00465137" w:rsidP="009F5FF3">
            <w:pPr>
              <w:pStyle w:val="TAH"/>
            </w:pPr>
            <w:r w:rsidRPr="000C201D">
              <w:t>Byte(s)</w:t>
            </w:r>
          </w:p>
        </w:tc>
        <w:tc>
          <w:tcPr>
            <w:tcW w:w="4685" w:type="dxa"/>
          </w:tcPr>
          <w:p w14:paraId="7D87F71B" w14:textId="77777777" w:rsidR="00465137" w:rsidRPr="000C201D" w:rsidRDefault="00465137" w:rsidP="009F5FF3">
            <w:pPr>
              <w:pStyle w:val="TAH"/>
            </w:pPr>
            <w:r w:rsidRPr="000C201D">
              <w:t>Description</w:t>
            </w:r>
          </w:p>
        </w:tc>
        <w:tc>
          <w:tcPr>
            <w:tcW w:w="1417" w:type="dxa"/>
          </w:tcPr>
          <w:p w14:paraId="641FC01E" w14:textId="77777777" w:rsidR="00465137" w:rsidRPr="000C201D" w:rsidRDefault="00465137" w:rsidP="009F5FF3">
            <w:pPr>
              <w:pStyle w:val="TAH"/>
            </w:pPr>
            <w:r w:rsidRPr="000C201D">
              <w:t>Length</w:t>
            </w:r>
          </w:p>
        </w:tc>
        <w:tc>
          <w:tcPr>
            <w:tcW w:w="1417" w:type="dxa"/>
          </w:tcPr>
          <w:p w14:paraId="311A1BBC" w14:textId="77777777" w:rsidR="00465137" w:rsidRPr="000C201D" w:rsidRDefault="00465137" w:rsidP="009F5FF3">
            <w:pPr>
              <w:pStyle w:val="TAH"/>
            </w:pPr>
            <w:r>
              <w:t>M/O/C</w:t>
            </w:r>
          </w:p>
        </w:tc>
      </w:tr>
      <w:tr w:rsidR="00465137" w:rsidRPr="000C201D" w14:paraId="5CEAE8D3" w14:textId="77777777" w:rsidTr="009F5FF3">
        <w:trPr>
          <w:jc w:val="center"/>
        </w:trPr>
        <w:tc>
          <w:tcPr>
            <w:tcW w:w="1552" w:type="dxa"/>
          </w:tcPr>
          <w:p w14:paraId="08990DE6" w14:textId="77777777" w:rsidR="00465137" w:rsidRPr="000C201D" w:rsidRDefault="00465137" w:rsidP="009F5FF3">
            <w:pPr>
              <w:pStyle w:val="TAC"/>
            </w:pPr>
            <w:r w:rsidRPr="000C201D">
              <w:t>1</w:t>
            </w:r>
          </w:p>
        </w:tc>
        <w:tc>
          <w:tcPr>
            <w:tcW w:w="4685" w:type="dxa"/>
          </w:tcPr>
          <w:p w14:paraId="72B6E766"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DD832C2" w14:textId="77777777" w:rsidR="00465137" w:rsidRPr="000C201D" w:rsidRDefault="00465137" w:rsidP="009F5FF3">
            <w:pPr>
              <w:pStyle w:val="TAC"/>
            </w:pPr>
            <w:r w:rsidRPr="000C201D">
              <w:t>1</w:t>
            </w:r>
          </w:p>
        </w:tc>
        <w:tc>
          <w:tcPr>
            <w:tcW w:w="1417" w:type="dxa"/>
          </w:tcPr>
          <w:p w14:paraId="1A201C50" w14:textId="77777777" w:rsidR="00465137" w:rsidRPr="000C201D" w:rsidRDefault="00465137" w:rsidP="009F5FF3">
            <w:pPr>
              <w:pStyle w:val="TAC"/>
            </w:pPr>
            <w:r>
              <w:t>M</w:t>
            </w:r>
          </w:p>
        </w:tc>
      </w:tr>
      <w:tr w:rsidR="00465137" w:rsidRPr="000C201D" w14:paraId="2E0E557F" w14:textId="77777777" w:rsidTr="009F5FF3">
        <w:trPr>
          <w:jc w:val="center"/>
        </w:trPr>
        <w:tc>
          <w:tcPr>
            <w:tcW w:w="1552" w:type="dxa"/>
          </w:tcPr>
          <w:p w14:paraId="3AF2D699" w14:textId="77777777" w:rsidR="00465137" w:rsidRPr="000C201D" w:rsidRDefault="00465137" w:rsidP="009F5FF3">
            <w:pPr>
              <w:pStyle w:val="TAC"/>
            </w:pPr>
            <w:r>
              <w:t>2</w:t>
            </w:r>
          </w:p>
        </w:tc>
        <w:tc>
          <w:tcPr>
            <w:tcW w:w="4685" w:type="dxa"/>
          </w:tcPr>
          <w:p w14:paraId="111F6D4C"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7DB0BB8C" w14:textId="77777777" w:rsidR="00465137" w:rsidRPr="000C201D" w:rsidRDefault="00465137" w:rsidP="009F5FF3">
            <w:pPr>
              <w:pStyle w:val="TAC"/>
            </w:pPr>
            <w:r>
              <w:t>1</w:t>
            </w:r>
          </w:p>
        </w:tc>
        <w:tc>
          <w:tcPr>
            <w:tcW w:w="1417" w:type="dxa"/>
          </w:tcPr>
          <w:p w14:paraId="0017D9E2" w14:textId="77777777" w:rsidR="00465137" w:rsidRDefault="00465137" w:rsidP="009F5FF3">
            <w:pPr>
              <w:pStyle w:val="TAC"/>
            </w:pPr>
            <w:r>
              <w:t>M</w:t>
            </w:r>
          </w:p>
        </w:tc>
      </w:tr>
      <w:tr w:rsidR="00465137" w:rsidRPr="000C201D" w14:paraId="2C117426" w14:textId="77777777" w:rsidTr="009F5FF3">
        <w:trPr>
          <w:jc w:val="center"/>
        </w:trPr>
        <w:tc>
          <w:tcPr>
            <w:tcW w:w="1552" w:type="dxa"/>
          </w:tcPr>
          <w:p w14:paraId="76F2AAEC" w14:textId="77777777" w:rsidR="00465137" w:rsidRPr="000C201D" w:rsidRDefault="00465137" w:rsidP="009F5FF3">
            <w:pPr>
              <w:pStyle w:val="TAC"/>
            </w:pPr>
            <w:r>
              <w:t>3 to 3+Y1</w:t>
            </w:r>
          </w:p>
        </w:tc>
        <w:tc>
          <w:tcPr>
            <w:tcW w:w="4685" w:type="dxa"/>
          </w:tcPr>
          <w:p w14:paraId="569419A4" w14:textId="77777777" w:rsidR="00465137" w:rsidRPr="00144A20" w:rsidRDefault="00465137" w:rsidP="009F5F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0AA896CD" w14:textId="77777777" w:rsidR="00465137" w:rsidRPr="000C201D" w:rsidRDefault="00465137" w:rsidP="009F5FF3">
            <w:pPr>
              <w:pStyle w:val="TAC"/>
            </w:pPr>
            <w:r>
              <w:t>Y1</w:t>
            </w:r>
          </w:p>
        </w:tc>
        <w:tc>
          <w:tcPr>
            <w:tcW w:w="1417" w:type="dxa"/>
          </w:tcPr>
          <w:p w14:paraId="00ADF15F" w14:textId="3B100839" w:rsidR="00465137" w:rsidRPr="000C201D" w:rsidRDefault="00465137" w:rsidP="009F5FF3">
            <w:pPr>
              <w:pStyle w:val="TAC"/>
            </w:pPr>
            <w:r>
              <w:t>O</w:t>
            </w:r>
          </w:p>
        </w:tc>
      </w:tr>
      <w:tr w:rsidR="00465137" w:rsidRPr="000C201D" w14:paraId="0D6A4776" w14:textId="77777777" w:rsidTr="009F5FF3">
        <w:trPr>
          <w:jc w:val="center"/>
        </w:trPr>
        <w:tc>
          <w:tcPr>
            <w:tcW w:w="1552" w:type="dxa"/>
          </w:tcPr>
          <w:p w14:paraId="34A196D8" w14:textId="77777777" w:rsidR="00465137" w:rsidRDefault="00465137" w:rsidP="009F5FF3">
            <w:pPr>
              <w:pStyle w:val="TAC"/>
            </w:pPr>
            <w:r>
              <w:t>…</w:t>
            </w:r>
          </w:p>
        </w:tc>
        <w:tc>
          <w:tcPr>
            <w:tcW w:w="4685" w:type="dxa"/>
          </w:tcPr>
          <w:p w14:paraId="3624B4EC"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393D98C4" w14:textId="77777777" w:rsidR="00465137" w:rsidRDefault="00465137" w:rsidP="009F5FF3">
            <w:pPr>
              <w:pStyle w:val="TAC"/>
            </w:pPr>
          </w:p>
        </w:tc>
        <w:tc>
          <w:tcPr>
            <w:tcW w:w="1417" w:type="dxa"/>
          </w:tcPr>
          <w:p w14:paraId="0B1A5CE4" w14:textId="77777777" w:rsidR="00465137" w:rsidRDefault="00465137" w:rsidP="009F5FF3">
            <w:pPr>
              <w:pStyle w:val="TAC"/>
            </w:pPr>
          </w:p>
        </w:tc>
      </w:tr>
      <w:tr w:rsidR="00465137" w:rsidRPr="000C201D" w14:paraId="672FD883" w14:textId="77777777" w:rsidTr="009F5FF3">
        <w:trPr>
          <w:jc w:val="center"/>
        </w:trPr>
        <w:tc>
          <w:tcPr>
            <w:tcW w:w="1552" w:type="dxa"/>
          </w:tcPr>
          <w:p w14:paraId="414428EC" w14:textId="77777777" w:rsidR="00465137" w:rsidRDefault="00465137" w:rsidP="009F5FF3">
            <w:pPr>
              <w:pStyle w:val="TAC"/>
            </w:pPr>
            <w:r>
              <w:t>3+Y1+…+Y(n-1) to 3+Y1+…+Yn</w:t>
            </w:r>
          </w:p>
        </w:tc>
        <w:tc>
          <w:tcPr>
            <w:tcW w:w="4685" w:type="dxa"/>
          </w:tcPr>
          <w:p w14:paraId="6EE2C245" w14:textId="77777777" w:rsidR="00465137" w:rsidRDefault="00465137" w:rsidP="009F5F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0C43B76C" w14:textId="77777777" w:rsidR="00465137" w:rsidRDefault="00465137" w:rsidP="009F5FF3">
            <w:pPr>
              <w:pStyle w:val="TAC"/>
            </w:pPr>
            <w:r>
              <w:t>Yn</w:t>
            </w:r>
          </w:p>
        </w:tc>
        <w:tc>
          <w:tcPr>
            <w:tcW w:w="1417" w:type="dxa"/>
          </w:tcPr>
          <w:p w14:paraId="1CE06282" w14:textId="63330177" w:rsidR="00465137" w:rsidRDefault="00465137" w:rsidP="009F5FF3">
            <w:pPr>
              <w:pStyle w:val="TAC"/>
            </w:pPr>
            <w:r>
              <w:t>O</w:t>
            </w:r>
          </w:p>
        </w:tc>
      </w:tr>
    </w:tbl>
    <w:p w14:paraId="3191F7C7" w14:textId="77777777" w:rsidR="00465137" w:rsidRDefault="00465137" w:rsidP="00465137"/>
    <w:p w14:paraId="47DB4D22" w14:textId="77777777" w:rsidR="00465137" w:rsidRPr="000C201D" w:rsidRDefault="00465137" w:rsidP="00465137">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432AE1E6" w14:textId="77777777" w:rsidR="00465137" w:rsidRPr="000C201D" w:rsidRDefault="00465137" w:rsidP="00465137">
      <w:pPr>
        <w:pStyle w:val="B1"/>
      </w:pPr>
      <w:r w:rsidRPr="000C201D">
        <w:t>Contents:</w:t>
      </w:r>
    </w:p>
    <w:p w14:paraId="5F291882"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469E18E7" w14:textId="77777777" w:rsidR="00465137" w:rsidRPr="000C201D" w:rsidRDefault="00465137" w:rsidP="00465137">
      <w:pPr>
        <w:rPr>
          <w:lang w:eastAsia="fr-FR"/>
        </w:rPr>
      </w:pPr>
      <w:r>
        <w:rPr>
          <w:lang w:val="en-US" w:eastAsia="fr-FR"/>
        </w:rPr>
        <w:t xml:space="preserve">Rejected </w:t>
      </w:r>
      <w:r>
        <w:rPr>
          <w:lang w:eastAsia="fr-FR"/>
        </w:rPr>
        <w:t xml:space="preserve">S-NSSAI with mapping </w:t>
      </w:r>
      <w:r w:rsidRPr="007D0212">
        <w:t>information element</w:t>
      </w:r>
      <w:r>
        <w:rPr>
          <w:lang w:eastAsia="fr-FR"/>
        </w:rPr>
        <w:t>:</w:t>
      </w:r>
    </w:p>
    <w:p w14:paraId="3A2E426A" w14:textId="77777777" w:rsidR="00465137" w:rsidRPr="000C201D" w:rsidRDefault="00465137" w:rsidP="00465137">
      <w:pPr>
        <w:pStyle w:val="B1"/>
      </w:pPr>
      <w:r w:rsidRPr="000C201D">
        <w:t>Contents:</w:t>
      </w:r>
    </w:p>
    <w:p w14:paraId="2ADE25C2" w14:textId="62F60CAF"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75B5D8B" w14:textId="6041B576" w:rsidR="00157DA3" w:rsidRPr="000C201D" w:rsidRDefault="00157DA3" w:rsidP="00E90AA0">
      <w:pPr>
        <w:pStyle w:val="B1"/>
      </w:pPr>
      <w:r>
        <w:t>Coding</w:t>
      </w:r>
      <w:r w:rsidRPr="000C201D">
        <w:t>:</w:t>
      </w:r>
    </w:p>
    <w:p w14:paraId="77205DB5" w14:textId="276A5394"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0F96EBD6" w14:textId="77777777" w:rsidR="007F083D" w:rsidRDefault="007F083D" w:rsidP="007F083D">
      <w:pPr>
        <w:pStyle w:val="Heading2"/>
      </w:pPr>
      <w:bookmarkStart w:id="4007" w:name="_Toc193088266"/>
      <w:r>
        <w:rPr>
          <w:lang w:val="pt-BR"/>
        </w:rPr>
        <w:t>8.152</w:t>
      </w:r>
      <w:r w:rsidRPr="00816C4A">
        <w:rPr>
          <w:lang w:val="pt-BR"/>
        </w:rPr>
        <w:tab/>
      </w:r>
      <w:r>
        <w:rPr>
          <w:lang w:val="pt-BR"/>
        </w:rPr>
        <w:t xml:space="preserve">Allowed </w:t>
      </w:r>
      <w:r>
        <w:t>Slices</w:t>
      </w:r>
      <w:r w:rsidRPr="00816C4A">
        <w:t xml:space="preserve"> Information</w:t>
      </w:r>
      <w:r>
        <w:t xml:space="preserve"> with S-NSSAI mapping</w:t>
      </w:r>
      <w:bookmarkEnd w:id="4007"/>
    </w:p>
    <w:p w14:paraId="7DEBFEA0" w14:textId="77777777" w:rsidR="00465137" w:rsidRDefault="00465137" w:rsidP="00465137">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06B88D47" w14:textId="77777777" w:rsidTr="009F5FF3">
        <w:trPr>
          <w:jc w:val="center"/>
        </w:trPr>
        <w:tc>
          <w:tcPr>
            <w:tcW w:w="1552" w:type="dxa"/>
          </w:tcPr>
          <w:p w14:paraId="6194334A" w14:textId="77777777" w:rsidR="00465137" w:rsidRPr="000C201D" w:rsidRDefault="00465137" w:rsidP="009F5FF3">
            <w:pPr>
              <w:pStyle w:val="TAH"/>
            </w:pPr>
            <w:r w:rsidRPr="000C201D">
              <w:t>Byte(s)</w:t>
            </w:r>
          </w:p>
        </w:tc>
        <w:tc>
          <w:tcPr>
            <w:tcW w:w="4685" w:type="dxa"/>
          </w:tcPr>
          <w:p w14:paraId="0D807EC5" w14:textId="77777777" w:rsidR="00465137" w:rsidRPr="000C201D" w:rsidRDefault="00465137" w:rsidP="009F5FF3">
            <w:pPr>
              <w:pStyle w:val="TAH"/>
            </w:pPr>
            <w:r w:rsidRPr="000C201D">
              <w:t>Description</w:t>
            </w:r>
          </w:p>
        </w:tc>
        <w:tc>
          <w:tcPr>
            <w:tcW w:w="1417" w:type="dxa"/>
          </w:tcPr>
          <w:p w14:paraId="158BF9BA" w14:textId="77777777" w:rsidR="00465137" w:rsidRPr="000C201D" w:rsidRDefault="00465137" w:rsidP="009F5FF3">
            <w:pPr>
              <w:pStyle w:val="TAH"/>
            </w:pPr>
            <w:r w:rsidRPr="000C201D">
              <w:t>Length</w:t>
            </w:r>
          </w:p>
        </w:tc>
        <w:tc>
          <w:tcPr>
            <w:tcW w:w="1417" w:type="dxa"/>
          </w:tcPr>
          <w:p w14:paraId="35F803DA" w14:textId="77777777" w:rsidR="00465137" w:rsidRPr="000C201D" w:rsidRDefault="00465137" w:rsidP="009F5FF3">
            <w:pPr>
              <w:pStyle w:val="TAH"/>
            </w:pPr>
            <w:r>
              <w:t>M/O/C</w:t>
            </w:r>
          </w:p>
        </w:tc>
      </w:tr>
      <w:tr w:rsidR="00465137" w:rsidRPr="000C201D" w14:paraId="494788C5" w14:textId="77777777" w:rsidTr="009F5FF3">
        <w:trPr>
          <w:jc w:val="center"/>
        </w:trPr>
        <w:tc>
          <w:tcPr>
            <w:tcW w:w="1552" w:type="dxa"/>
          </w:tcPr>
          <w:p w14:paraId="7110906A" w14:textId="77777777" w:rsidR="00465137" w:rsidRPr="000C201D" w:rsidRDefault="00465137" w:rsidP="009F5FF3">
            <w:pPr>
              <w:pStyle w:val="TAC"/>
            </w:pPr>
            <w:r w:rsidRPr="000C201D">
              <w:t>1</w:t>
            </w:r>
          </w:p>
        </w:tc>
        <w:tc>
          <w:tcPr>
            <w:tcW w:w="4685" w:type="dxa"/>
          </w:tcPr>
          <w:p w14:paraId="2381387B" w14:textId="77777777" w:rsidR="00465137" w:rsidRPr="000C201D" w:rsidRDefault="00465137" w:rsidP="009F5FF3">
            <w:pPr>
              <w:pStyle w:val="TAL"/>
            </w:pPr>
            <w:r>
              <w:rPr>
                <w:lang w:val="pt-BR"/>
              </w:rPr>
              <w:t xml:space="preserve">Allowed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2F6097D5" w14:textId="77777777" w:rsidR="00465137" w:rsidRPr="000C201D" w:rsidRDefault="00465137" w:rsidP="009F5FF3">
            <w:pPr>
              <w:pStyle w:val="TAC"/>
            </w:pPr>
            <w:r w:rsidRPr="000C201D">
              <w:t>1</w:t>
            </w:r>
          </w:p>
        </w:tc>
        <w:tc>
          <w:tcPr>
            <w:tcW w:w="1417" w:type="dxa"/>
          </w:tcPr>
          <w:p w14:paraId="27AD955B" w14:textId="77777777" w:rsidR="00465137" w:rsidRPr="000C201D" w:rsidRDefault="00465137" w:rsidP="009F5FF3">
            <w:pPr>
              <w:pStyle w:val="TAC"/>
            </w:pPr>
            <w:r>
              <w:t>M</w:t>
            </w:r>
          </w:p>
        </w:tc>
      </w:tr>
      <w:tr w:rsidR="00465137" w:rsidRPr="000C201D" w14:paraId="444C5752" w14:textId="77777777" w:rsidTr="009F5FF3">
        <w:trPr>
          <w:jc w:val="center"/>
        </w:trPr>
        <w:tc>
          <w:tcPr>
            <w:tcW w:w="1552" w:type="dxa"/>
          </w:tcPr>
          <w:p w14:paraId="5856B6B2" w14:textId="77777777" w:rsidR="00465137" w:rsidRPr="000C201D" w:rsidRDefault="00465137" w:rsidP="009F5FF3">
            <w:pPr>
              <w:pStyle w:val="TAC"/>
            </w:pPr>
            <w:r>
              <w:t>2</w:t>
            </w:r>
          </w:p>
        </w:tc>
        <w:tc>
          <w:tcPr>
            <w:tcW w:w="4685" w:type="dxa"/>
          </w:tcPr>
          <w:p w14:paraId="11ABAF4C" w14:textId="77777777" w:rsidR="00465137" w:rsidRPr="000C201D" w:rsidRDefault="00465137" w:rsidP="009F5FF3">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0270A7EB" w14:textId="77777777" w:rsidR="00465137" w:rsidRPr="000C201D" w:rsidRDefault="00465137" w:rsidP="009F5FF3">
            <w:pPr>
              <w:pStyle w:val="TAC"/>
            </w:pPr>
            <w:r>
              <w:t>1</w:t>
            </w:r>
          </w:p>
        </w:tc>
        <w:tc>
          <w:tcPr>
            <w:tcW w:w="1417" w:type="dxa"/>
          </w:tcPr>
          <w:p w14:paraId="36E6836A" w14:textId="77777777" w:rsidR="00465137" w:rsidRDefault="00465137" w:rsidP="009F5FF3">
            <w:pPr>
              <w:pStyle w:val="TAC"/>
            </w:pPr>
            <w:r>
              <w:t>M</w:t>
            </w:r>
          </w:p>
        </w:tc>
      </w:tr>
      <w:tr w:rsidR="00465137" w:rsidRPr="000C201D" w14:paraId="54C69AB9" w14:textId="77777777" w:rsidTr="009F5FF3">
        <w:trPr>
          <w:jc w:val="center"/>
        </w:trPr>
        <w:tc>
          <w:tcPr>
            <w:tcW w:w="1552" w:type="dxa"/>
          </w:tcPr>
          <w:p w14:paraId="3FBEBF27" w14:textId="77777777" w:rsidR="00465137" w:rsidRPr="000C201D" w:rsidRDefault="00465137" w:rsidP="009F5FF3">
            <w:pPr>
              <w:pStyle w:val="TAC"/>
            </w:pPr>
            <w:r>
              <w:t>3 to 3+Y1</w:t>
            </w:r>
          </w:p>
        </w:tc>
        <w:tc>
          <w:tcPr>
            <w:tcW w:w="4685" w:type="dxa"/>
          </w:tcPr>
          <w:p w14:paraId="13B81742" w14:textId="77777777" w:rsidR="00465137" w:rsidRPr="00144A20" w:rsidRDefault="00465137" w:rsidP="009F5FF3">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1860FB85" w14:textId="77777777" w:rsidR="00465137" w:rsidRPr="000C201D" w:rsidRDefault="00465137" w:rsidP="009F5FF3">
            <w:pPr>
              <w:pStyle w:val="TAC"/>
            </w:pPr>
            <w:r>
              <w:t>Y1</w:t>
            </w:r>
          </w:p>
        </w:tc>
        <w:tc>
          <w:tcPr>
            <w:tcW w:w="1417" w:type="dxa"/>
          </w:tcPr>
          <w:p w14:paraId="5B9DEE2A" w14:textId="3D749C49" w:rsidR="00465137" w:rsidRPr="000C201D" w:rsidRDefault="00465137" w:rsidP="009F5FF3">
            <w:pPr>
              <w:pStyle w:val="TAC"/>
            </w:pPr>
            <w:r>
              <w:t>O</w:t>
            </w:r>
          </w:p>
        </w:tc>
      </w:tr>
      <w:tr w:rsidR="00465137" w:rsidRPr="000C201D" w14:paraId="0D1E989F" w14:textId="77777777" w:rsidTr="009F5FF3">
        <w:trPr>
          <w:jc w:val="center"/>
        </w:trPr>
        <w:tc>
          <w:tcPr>
            <w:tcW w:w="1552" w:type="dxa"/>
          </w:tcPr>
          <w:p w14:paraId="622A8066" w14:textId="77777777" w:rsidR="00465137" w:rsidRDefault="00465137" w:rsidP="009F5FF3">
            <w:pPr>
              <w:pStyle w:val="TAC"/>
            </w:pPr>
            <w:r>
              <w:t>…</w:t>
            </w:r>
          </w:p>
        </w:tc>
        <w:tc>
          <w:tcPr>
            <w:tcW w:w="4685" w:type="dxa"/>
          </w:tcPr>
          <w:p w14:paraId="138CB70D"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18573A14" w14:textId="77777777" w:rsidR="00465137" w:rsidRDefault="00465137" w:rsidP="009F5FF3">
            <w:pPr>
              <w:pStyle w:val="TAC"/>
            </w:pPr>
          </w:p>
        </w:tc>
        <w:tc>
          <w:tcPr>
            <w:tcW w:w="1417" w:type="dxa"/>
          </w:tcPr>
          <w:p w14:paraId="655BC843" w14:textId="77777777" w:rsidR="00465137" w:rsidRDefault="00465137" w:rsidP="009F5FF3">
            <w:pPr>
              <w:pStyle w:val="TAC"/>
            </w:pPr>
          </w:p>
        </w:tc>
      </w:tr>
      <w:tr w:rsidR="00465137" w:rsidRPr="000C201D" w14:paraId="5928E60F" w14:textId="77777777" w:rsidTr="009F5FF3">
        <w:trPr>
          <w:jc w:val="center"/>
        </w:trPr>
        <w:tc>
          <w:tcPr>
            <w:tcW w:w="1552" w:type="dxa"/>
          </w:tcPr>
          <w:p w14:paraId="69D1BCEA" w14:textId="77777777" w:rsidR="00465137" w:rsidRDefault="00465137" w:rsidP="009F5FF3">
            <w:pPr>
              <w:pStyle w:val="TAC"/>
            </w:pPr>
            <w:r>
              <w:t>3+Y1+…+Y(n-1) to 3+Y1+…+Yn</w:t>
            </w:r>
          </w:p>
        </w:tc>
        <w:tc>
          <w:tcPr>
            <w:tcW w:w="4685" w:type="dxa"/>
          </w:tcPr>
          <w:p w14:paraId="2E493CD8" w14:textId="77777777" w:rsidR="00465137" w:rsidRDefault="00465137" w:rsidP="009F5FF3">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4AAFEA28" w14:textId="77777777" w:rsidR="00465137" w:rsidRDefault="00465137" w:rsidP="009F5FF3">
            <w:pPr>
              <w:pStyle w:val="TAC"/>
            </w:pPr>
            <w:r>
              <w:t>Yn</w:t>
            </w:r>
          </w:p>
        </w:tc>
        <w:tc>
          <w:tcPr>
            <w:tcW w:w="1417" w:type="dxa"/>
          </w:tcPr>
          <w:p w14:paraId="59B6E981" w14:textId="14EFEF0A" w:rsidR="00465137" w:rsidRDefault="00465137" w:rsidP="009F5FF3">
            <w:pPr>
              <w:pStyle w:val="TAC"/>
            </w:pPr>
            <w:r>
              <w:t>O</w:t>
            </w:r>
          </w:p>
        </w:tc>
      </w:tr>
    </w:tbl>
    <w:p w14:paraId="110EB261" w14:textId="77777777" w:rsidR="00465137" w:rsidRPr="00B77EDC" w:rsidRDefault="00465137" w:rsidP="00465137">
      <w:pPr>
        <w:pStyle w:val="B2"/>
        <w:ind w:left="0" w:firstLine="0"/>
      </w:pPr>
    </w:p>
    <w:p w14:paraId="7BDE0069" w14:textId="77777777" w:rsidR="00465137" w:rsidRPr="000C201D" w:rsidRDefault="00465137" w:rsidP="00465137">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0EC2BFCC" w14:textId="77777777" w:rsidR="00465137" w:rsidRPr="000C201D" w:rsidRDefault="00465137" w:rsidP="00465137">
      <w:pPr>
        <w:pStyle w:val="B1"/>
      </w:pPr>
      <w:r w:rsidRPr="000C201D">
        <w:t>Contents:</w:t>
      </w:r>
    </w:p>
    <w:p w14:paraId="6044AE21" w14:textId="77777777" w:rsidR="00465137" w:rsidRPr="000C201D" w:rsidRDefault="00465137" w:rsidP="00465137">
      <w:pPr>
        <w:pStyle w:val="B2"/>
      </w:pPr>
      <w:r w:rsidRPr="000C201D">
        <w:t>-</w:t>
      </w:r>
      <w:r>
        <w:tab/>
      </w:r>
      <w:r>
        <w:rPr>
          <w:lang w:val="en-US" w:eastAsia="fr-FR"/>
        </w:rPr>
        <w:t xml:space="preserve">Length of following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 xml:space="preserve">). </w:t>
      </w:r>
    </w:p>
    <w:p w14:paraId="45D90A98" w14:textId="77777777" w:rsidR="00465137" w:rsidRPr="000C201D" w:rsidRDefault="00465137" w:rsidP="00465137">
      <w:pPr>
        <w:rPr>
          <w:lang w:eastAsia="fr-FR"/>
        </w:rPr>
      </w:pPr>
      <w:r>
        <w:rPr>
          <w:lang w:eastAsia="fr-FR"/>
        </w:rPr>
        <w:t xml:space="preserve">Allowed S-NSSAI with mapping </w:t>
      </w:r>
      <w:r w:rsidRPr="007D0212">
        <w:t>information element</w:t>
      </w:r>
      <w:r>
        <w:rPr>
          <w:lang w:eastAsia="fr-FR"/>
        </w:rPr>
        <w:t>:</w:t>
      </w:r>
    </w:p>
    <w:p w14:paraId="2658C490" w14:textId="2DD00987" w:rsidR="007F083D" w:rsidRPr="000C201D" w:rsidRDefault="007F083D" w:rsidP="00E90AA0">
      <w:pPr>
        <w:pStyle w:val="B1"/>
      </w:pPr>
      <w:r w:rsidRPr="000C201D">
        <w:t>Contents:</w:t>
      </w:r>
    </w:p>
    <w:p w14:paraId="367989E0" w14:textId="4A15C1F2" w:rsidR="007F083D" w:rsidRDefault="00E90AA0" w:rsidP="00E90AA0">
      <w:pPr>
        <w:pStyle w:val="B2"/>
      </w:pPr>
      <w:r>
        <w:t>-</w:t>
      </w:r>
      <w:r>
        <w:tab/>
      </w:r>
      <w:r w:rsidR="007F083D" w:rsidRPr="00816C4A">
        <w:t xml:space="preserve">The </w:t>
      </w:r>
      <w:r w:rsidR="007F083D">
        <w:t xml:space="preserve">Allowed </w:t>
      </w:r>
      <w:r w:rsidR="007F083D">
        <w:rPr>
          <w:rFonts w:cs="Arial"/>
          <w:szCs w:val="18"/>
          <w:lang w:eastAsia="fr-FR"/>
        </w:rPr>
        <w:t xml:space="preserve">S-NSSAI with mapping </w:t>
      </w:r>
      <w:r w:rsidR="007F083D" w:rsidRPr="007D0212">
        <w:t>information element</w:t>
      </w:r>
      <w:r w:rsidR="007F083D" w:rsidRPr="00816C4A">
        <w:t xml:space="preserve"> </w:t>
      </w:r>
      <w:r w:rsidR="007F083D">
        <w:t>is</w:t>
      </w:r>
      <w:r w:rsidR="007F083D" w:rsidRPr="00816C4A">
        <w:t xml:space="preserve"> coded as for the </w:t>
      </w:r>
      <w:r w:rsidR="007F083D" w:rsidRPr="00205936">
        <w:t>S-NSSAI</w:t>
      </w:r>
      <w:r w:rsidR="007F083D">
        <w:t xml:space="preserve"> information element</w:t>
      </w:r>
      <w:r w:rsidR="007F083D" w:rsidRPr="00816C4A">
        <w:t xml:space="preserve"> in </w:t>
      </w:r>
      <w:r w:rsidR="007F083D">
        <w:t>TS 24.501</w:t>
      </w:r>
      <w:r w:rsidR="007F083D" w:rsidRPr="007D0212">
        <w:t> </w:t>
      </w:r>
      <w:r w:rsidR="007F083D">
        <w:rPr>
          <w:rFonts w:eastAsia="MS Mincho" w:hint="eastAsia"/>
          <w:lang w:eastAsia="ja-JP"/>
        </w:rPr>
        <w:t>[</w:t>
      </w:r>
      <w:r w:rsidR="007F083D">
        <w:rPr>
          <w:rFonts w:eastAsia="MS Mincho"/>
          <w:lang w:eastAsia="ja-JP"/>
        </w:rPr>
        <w:t>70</w:t>
      </w:r>
      <w:r w:rsidR="007F083D" w:rsidRPr="007D0212">
        <w:rPr>
          <w:rFonts w:eastAsia="MS Mincho" w:hint="eastAsia"/>
          <w:lang w:eastAsia="ja-JP"/>
        </w:rPr>
        <w:t>]</w:t>
      </w:r>
      <w:r w:rsidR="007F083D">
        <w:rPr>
          <w:rFonts w:eastAsia="MS Mincho"/>
          <w:lang w:eastAsia="ja-JP"/>
        </w:rPr>
        <w:t xml:space="preserve"> </w:t>
      </w:r>
      <w:r w:rsidR="003413FE">
        <w:rPr>
          <w:rFonts w:eastAsia="MS Mincho"/>
          <w:lang w:eastAsia="ja-JP"/>
        </w:rPr>
        <w:t>clause 9</w:t>
      </w:r>
      <w:r w:rsidR="007F083D">
        <w:rPr>
          <w:rFonts w:eastAsia="MS Mincho"/>
          <w:lang w:eastAsia="ja-JP"/>
        </w:rPr>
        <w:t xml:space="preserve">.11.2.8, </w:t>
      </w:r>
      <w:r w:rsidR="007F083D">
        <w:t>starting from</w:t>
      </w:r>
      <w:r w:rsidR="007F083D" w:rsidRPr="00816C4A">
        <w:t xml:space="preserve"> octet 2</w:t>
      </w:r>
      <w:r w:rsidR="007F083D">
        <w:t xml:space="preserve"> in figure 9.11.2.8.1</w:t>
      </w:r>
      <w:r w:rsidR="007F083D" w:rsidRPr="000C201D">
        <w:t>.</w:t>
      </w:r>
    </w:p>
    <w:p w14:paraId="6FAB2DBD" w14:textId="6B5A51D8" w:rsidR="007F083D" w:rsidRPr="000C201D" w:rsidRDefault="007F083D" w:rsidP="00E90AA0">
      <w:pPr>
        <w:pStyle w:val="B1"/>
      </w:pPr>
      <w:r>
        <w:t>Coding</w:t>
      </w:r>
      <w:r w:rsidRPr="000C201D">
        <w:t>:</w:t>
      </w:r>
    </w:p>
    <w:p w14:paraId="1506A3EC" w14:textId="45126B88" w:rsidR="007F083D" w:rsidRDefault="007F083D"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642B4E46" w14:textId="43F689AA" w:rsidR="00157DA3" w:rsidRDefault="00157DA3" w:rsidP="00157DA3">
      <w:pPr>
        <w:pStyle w:val="Heading2"/>
      </w:pPr>
      <w:bookmarkStart w:id="4008" w:name="_Toc193088267"/>
      <w:r>
        <w:t>8.153</w:t>
      </w:r>
      <w:r>
        <w:tab/>
      </w:r>
      <w:r w:rsidRPr="00DB6C2B">
        <w:t>Rejected s</w:t>
      </w:r>
      <w:r>
        <w:t>lices information</w:t>
      </w:r>
      <w:bookmarkEnd w:id="4008"/>
    </w:p>
    <w:p w14:paraId="25250FD5" w14:textId="07EE6ECC" w:rsidR="00465137" w:rsidRDefault="00465137" w:rsidP="00465137">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518"/>
      </w:tblGrid>
      <w:tr w:rsidR="00465137" w:rsidRPr="000C201D" w14:paraId="65E09E45" w14:textId="77777777" w:rsidTr="009F5FF3">
        <w:trPr>
          <w:jc w:val="center"/>
        </w:trPr>
        <w:tc>
          <w:tcPr>
            <w:tcW w:w="1552" w:type="dxa"/>
          </w:tcPr>
          <w:p w14:paraId="19DD17B4" w14:textId="77777777" w:rsidR="00465137" w:rsidRPr="000C201D" w:rsidRDefault="00465137" w:rsidP="009F5FF3">
            <w:pPr>
              <w:pStyle w:val="TAH"/>
            </w:pPr>
            <w:r w:rsidRPr="000C201D">
              <w:t>Byte(s)</w:t>
            </w:r>
          </w:p>
        </w:tc>
        <w:tc>
          <w:tcPr>
            <w:tcW w:w="4685" w:type="dxa"/>
          </w:tcPr>
          <w:p w14:paraId="51E30624" w14:textId="77777777" w:rsidR="00465137" w:rsidRPr="000C201D" w:rsidRDefault="00465137" w:rsidP="009F5FF3">
            <w:pPr>
              <w:pStyle w:val="TAH"/>
            </w:pPr>
            <w:r w:rsidRPr="000C201D">
              <w:t>Description</w:t>
            </w:r>
          </w:p>
        </w:tc>
        <w:tc>
          <w:tcPr>
            <w:tcW w:w="1417" w:type="dxa"/>
          </w:tcPr>
          <w:p w14:paraId="0D6F844C" w14:textId="77777777" w:rsidR="00465137" w:rsidRPr="000C201D" w:rsidRDefault="00465137" w:rsidP="009F5FF3">
            <w:pPr>
              <w:pStyle w:val="TAH"/>
            </w:pPr>
            <w:r w:rsidRPr="000C201D">
              <w:t>Length</w:t>
            </w:r>
          </w:p>
        </w:tc>
        <w:tc>
          <w:tcPr>
            <w:tcW w:w="1518" w:type="dxa"/>
          </w:tcPr>
          <w:p w14:paraId="0A331CB2" w14:textId="77777777" w:rsidR="00465137" w:rsidRPr="000C201D" w:rsidRDefault="00465137" w:rsidP="009F5FF3">
            <w:pPr>
              <w:pStyle w:val="TAH"/>
            </w:pPr>
            <w:r>
              <w:t>M/O/C</w:t>
            </w:r>
          </w:p>
        </w:tc>
      </w:tr>
      <w:tr w:rsidR="00465137" w:rsidRPr="000C201D" w14:paraId="5891CB95" w14:textId="77777777" w:rsidTr="009F5FF3">
        <w:trPr>
          <w:jc w:val="center"/>
        </w:trPr>
        <w:tc>
          <w:tcPr>
            <w:tcW w:w="1552" w:type="dxa"/>
          </w:tcPr>
          <w:p w14:paraId="7524B373" w14:textId="77777777" w:rsidR="00465137" w:rsidRPr="000C201D" w:rsidRDefault="00465137" w:rsidP="009F5FF3">
            <w:pPr>
              <w:pStyle w:val="TAC"/>
            </w:pPr>
            <w:r w:rsidRPr="000C201D">
              <w:t>1</w:t>
            </w:r>
          </w:p>
        </w:tc>
        <w:tc>
          <w:tcPr>
            <w:tcW w:w="4685" w:type="dxa"/>
          </w:tcPr>
          <w:p w14:paraId="1C0542AF"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10DBE973" w14:textId="77777777" w:rsidR="00465137" w:rsidRPr="000C201D" w:rsidRDefault="00465137" w:rsidP="009F5FF3">
            <w:pPr>
              <w:pStyle w:val="TAC"/>
            </w:pPr>
            <w:r w:rsidRPr="000C201D">
              <w:t>1</w:t>
            </w:r>
          </w:p>
        </w:tc>
        <w:tc>
          <w:tcPr>
            <w:tcW w:w="1518" w:type="dxa"/>
          </w:tcPr>
          <w:p w14:paraId="5F97AB41" w14:textId="77777777" w:rsidR="00465137" w:rsidRPr="000C201D" w:rsidRDefault="00465137" w:rsidP="009F5FF3">
            <w:pPr>
              <w:pStyle w:val="TAC"/>
            </w:pPr>
            <w:r>
              <w:t>M</w:t>
            </w:r>
          </w:p>
        </w:tc>
      </w:tr>
      <w:tr w:rsidR="00465137" w:rsidRPr="000C201D" w14:paraId="04032BE8" w14:textId="77777777" w:rsidTr="009F5FF3">
        <w:trPr>
          <w:jc w:val="center"/>
        </w:trPr>
        <w:tc>
          <w:tcPr>
            <w:tcW w:w="1552" w:type="dxa"/>
          </w:tcPr>
          <w:p w14:paraId="6C3BED57" w14:textId="77777777" w:rsidR="00465137" w:rsidRPr="000C201D" w:rsidRDefault="00465137" w:rsidP="009F5FF3">
            <w:pPr>
              <w:pStyle w:val="TAC"/>
            </w:pPr>
            <w:r>
              <w:t>2</w:t>
            </w:r>
          </w:p>
        </w:tc>
        <w:tc>
          <w:tcPr>
            <w:tcW w:w="4685" w:type="dxa"/>
          </w:tcPr>
          <w:p w14:paraId="520D171E"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5B3CC51F" w14:textId="77777777" w:rsidR="00465137" w:rsidRPr="000C201D" w:rsidRDefault="00465137" w:rsidP="009F5FF3">
            <w:pPr>
              <w:pStyle w:val="TAC"/>
            </w:pPr>
            <w:r>
              <w:t>1</w:t>
            </w:r>
          </w:p>
        </w:tc>
        <w:tc>
          <w:tcPr>
            <w:tcW w:w="1518" w:type="dxa"/>
          </w:tcPr>
          <w:p w14:paraId="45630D54" w14:textId="77777777" w:rsidR="00465137" w:rsidRDefault="00465137" w:rsidP="009F5FF3">
            <w:pPr>
              <w:pStyle w:val="TAC"/>
            </w:pPr>
            <w:r>
              <w:t>M</w:t>
            </w:r>
          </w:p>
        </w:tc>
      </w:tr>
      <w:tr w:rsidR="00465137" w:rsidRPr="000C201D" w14:paraId="3B16F512" w14:textId="77777777" w:rsidTr="009F5FF3">
        <w:trPr>
          <w:jc w:val="center"/>
        </w:trPr>
        <w:tc>
          <w:tcPr>
            <w:tcW w:w="1552" w:type="dxa"/>
          </w:tcPr>
          <w:p w14:paraId="08B81556" w14:textId="77777777" w:rsidR="00465137" w:rsidRPr="000C201D" w:rsidRDefault="00465137" w:rsidP="009F5FF3">
            <w:pPr>
              <w:pStyle w:val="TAC"/>
            </w:pPr>
            <w:r>
              <w:t>3 to 3+Y1</w:t>
            </w:r>
          </w:p>
        </w:tc>
        <w:tc>
          <w:tcPr>
            <w:tcW w:w="4685" w:type="dxa"/>
          </w:tcPr>
          <w:p w14:paraId="1917449C" w14:textId="77777777" w:rsidR="00465137" w:rsidRPr="00144A20" w:rsidRDefault="00465137" w:rsidP="009F5FF3">
            <w:pPr>
              <w:pStyle w:val="TAL"/>
              <w:rPr>
                <w:lang w:val="en-US"/>
              </w:rPr>
            </w:pPr>
            <w:r>
              <w:rPr>
                <w:rFonts w:cs="Arial"/>
                <w:szCs w:val="18"/>
                <w:lang w:eastAsia="fr-FR"/>
              </w:rPr>
              <w:t xml:space="preserve">Rejected S-NSSAI </w:t>
            </w:r>
            <w:r w:rsidRPr="007D0212">
              <w:t>element</w:t>
            </w:r>
            <w:r>
              <w:t xml:space="preserve"> 1</w:t>
            </w:r>
          </w:p>
        </w:tc>
        <w:tc>
          <w:tcPr>
            <w:tcW w:w="1417" w:type="dxa"/>
          </w:tcPr>
          <w:p w14:paraId="2CAFC946" w14:textId="77777777" w:rsidR="00465137" w:rsidRPr="000C201D" w:rsidRDefault="00465137" w:rsidP="009F5FF3">
            <w:pPr>
              <w:pStyle w:val="TAC"/>
            </w:pPr>
            <w:r>
              <w:t>Y1</w:t>
            </w:r>
          </w:p>
        </w:tc>
        <w:tc>
          <w:tcPr>
            <w:tcW w:w="1518" w:type="dxa"/>
          </w:tcPr>
          <w:p w14:paraId="6EC94989" w14:textId="2CFBBF37" w:rsidR="00465137" w:rsidRPr="000C201D" w:rsidRDefault="00465137" w:rsidP="009F5FF3">
            <w:pPr>
              <w:pStyle w:val="TAC"/>
            </w:pPr>
            <w:r>
              <w:t>O</w:t>
            </w:r>
          </w:p>
        </w:tc>
      </w:tr>
      <w:tr w:rsidR="00465137" w:rsidRPr="000C201D" w14:paraId="2E974827" w14:textId="77777777" w:rsidTr="009F5FF3">
        <w:trPr>
          <w:jc w:val="center"/>
        </w:trPr>
        <w:tc>
          <w:tcPr>
            <w:tcW w:w="1552" w:type="dxa"/>
          </w:tcPr>
          <w:p w14:paraId="7AC48761" w14:textId="77777777" w:rsidR="00465137" w:rsidRDefault="00465137" w:rsidP="009F5FF3">
            <w:pPr>
              <w:pStyle w:val="TAC"/>
            </w:pPr>
            <w:r>
              <w:t>…</w:t>
            </w:r>
          </w:p>
        </w:tc>
        <w:tc>
          <w:tcPr>
            <w:tcW w:w="4685" w:type="dxa"/>
          </w:tcPr>
          <w:p w14:paraId="608A9E41"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40E613EE" w14:textId="77777777" w:rsidR="00465137" w:rsidRDefault="00465137" w:rsidP="009F5FF3">
            <w:pPr>
              <w:pStyle w:val="TAC"/>
            </w:pPr>
          </w:p>
        </w:tc>
        <w:tc>
          <w:tcPr>
            <w:tcW w:w="1518" w:type="dxa"/>
          </w:tcPr>
          <w:p w14:paraId="55977604" w14:textId="77777777" w:rsidR="00465137" w:rsidRDefault="00465137" w:rsidP="009F5FF3">
            <w:pPr>
              <w:pStyle w:val="TAC"/>
            </w:pPr>
          </w:p>
        </w:tc>
      </w:tr>
      <w:tr w:rsidR="00465137" w:rsidRPr="000C201D" w14:paraId="58A9D2BE" w14:textId="77777777" w:rsidTr="009F5FF3">
        <w:trPr>
          <w:jc w:val="center"/>
        </w:trPr>
        <w:tc>
          <w:tcPr>
            <w:tcW w:w="1552" w:type="dxa"/>
          </w:tcPr>
          <w:p w14:paraId="7CB7CBB1" w14:textId="77777777" w:rsidR="00465137" w:rsidRDefault="00465137" w:rsidP="009F5FF3">
            <w:pPr>
              <w:pStyle w:val="TAC"/>
            </w:pPr>
            <w:r>
              <w:t>3+Y1+…+Y(n-1) to 3+Y1+…+Yn</w:t>
            </w:r>
          </w:p>
        </w:tc>
        <w:tc>
          <w:tcPr>
            <w:tcW w:w="4685" w:type="dxa"/>
          </w:tcPr>
          <w:p w14:paraId="320E491A" w14:textId="77777777" w:rsidR="00465137" w:rsidRDefault="00465137" w:rsidP="009F5FF3">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69173166" w14:textId="77777777" w:rsidR="00465137" w:rsidRDefault="00465137" w:rsidP="009F5FF3">
            <w:pPr>
              <w:pStyle w:val="TAC"/>
            </w:pPr>
            <w:r>
              <w:t>Yn</w:t>
            </w:r>
          </w:p>
        </w:tc>
        <w:tc>
          <w:tcPr>
            <w:tcW w:w="1518" w:type="dxa"/>
          </w:tcPr>
          <w:p w14:paraId="39CF16C8" w14:textId="11CC2F78" w:rsidR="00465137" w:rsidRDefault="00465137" w:rsidP="009F5FF3">
            <w:pPr>
              <w:pStyle w:val="TAC"/>
            </w:pPr>
            <w:r>
              <w:t>O</w:t>
            </w:r>
          </w:p>
        </w:tc>
      </w:tr>
    </w:tbl>
    <w:p w14:paraId="0606A5EF" w14:textId="77777777" w:rsidR="00465137" w:rsidRDefault="00465137" w:rsidP="00465137"/>
    <w:p w14:paraId="48186C4F" w14:textId="77777777" w:rsidR="00465137" w:rsidRPr="000C201D" w:rsidRDefault="00465137" w:rsidP="00465137">
      <w:pPr>
        <w:rPr>
          <w:lang w:eastAsia="fr-FR"/>
        </w:rPr>
      </w:pPr>
      <w:r>
        <w:rPr>
          <w:lang w:val="en-US" w:eastAsia="fr-FR"/>
        </w:rPr>
        <w:t xml:space="preserve">Length of Rejected </w:t>
      </w:r>
      <w:r>
        <w:rPr>
          <w:lang w:eastAsia="fr-FR"/>
        </w:rPr>
        <w:t xml:space="preserve">S-NSSAI </w:t>
      </w:r>
      <w:r w:rsidRPr="007D0212">
        <w:t>element</w:t>
      </w:r>
      <w:r>
        <w:t>s</w:t>
      </w:r>
      <w:r>
        <w:rPr>
          <w:lang w:eastAsia="fr-FR"/>
        </w:rPr>
        <w:t>:</w:t>
      </w:r>
    </w:p>
    <w:p w14:paraId="6BFFEC29" w14:textId="77777777" w:rsidR="00465137" w:rsidRPr="000C201D" w:rsidRDefault="00465137" w:rsidP="00465137">
      <w:pPr>
        <w:pStyle w:val="B1"/>
      </w:pPr>
      <w:r w:rsidRPr="000C201D">
        <w:t>Contents:</w:t>
      </w:r>
    </w:p>
    <w:p w14:paraId="5413DC73"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t>
      </w:r>
      <w:r w:rsidRPr="007D0212">
        <w:t>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18FD15DA" w14:textId="77777777" w:rsidR="00465137" w:rsidRPr="000C201D" w:rsidRDefault="00465137" w:rsidP="00465137">
      <w:pPr>
        <w:rPr>
          <w:lang w:eastAsia="fr-FR"/>
        </w:rPr>
      </w:pPr>
      <w:r>
        <w:rPr>
          <w:lang w:val="en-US" w:eastAsia="fr-FR"/>
        </w:rPr>
        <w:t xml:space="preserve">Rejected </w:t>
      </w:r>
      <w:r>
        <w:rPr>
          <w:lang w:eastAsia="fr-FR"/>
        </w:rPr>
        <w:t xml:space="preserve">S-NSSAI </w:t>
      </w:r>
      <w:r w:rsidRPr="007D0212">
        <w:t>element</w:t>
      </w:r>
      <w:r>
        <w:rPr>
          <w:lang w:eastAsia="fr-FR"/>
        </w:rPr>
        <w:t>:</w:t>
      </w:r>
    </w:p>
    <w:p w14:paraId="238EFE18" w14:textId="00D4D1F0" w:rsidR="00157DA3" w:rsidRPr="000C201D" w:rsidRDefault="00157DA3" w:rsidP="00E90AA0">
      <w:pPr>
        <w:pStyle w:val="B1"/>
      </w:pPr>
      <w:r w:rsidRPr="000C201D">
        <w:t>Contents:</w:t>
      </w:r>
    </w:p>
    <w:p w14:paraId="3FB6ACB8" w14:textId="1B444EA5"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E0CEC0E" w14:textId="12B026F1" w:rsidR="00157DA3" w:rsidRPr="000C201D" w:rsidRDefault="00157DA3" w:rsidP="00E90AA0">
      <w:pPr>
        <w:pStyle w:val="B1"/>
      </w:pPr>
      <w:r>
        <w:t>Coding</w:t>
      </w:r>
      <w:r w:rsidRPr="000C201D">
        <w:t>:</w:t>
      </w:r>
    </w:p>
    <w:p w14:paraId="3CA36A21" w14:textId="19AF936E"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A81DC72" w14:textId="65FB257E" w:rsidR="007F083D" w:rsidRDefault="007F083D" w:rsidP="007F083D">
      <w:pPr>
        <w:pStyle w:val="Heading2"/>
      </w:pPr>
      <w:bookmarkStart w:id="4009" w:name="_Toc193088268"/>
      <w:r w:rsidRPr="00816C4A">
        <w:t>8.</w:t>
      </w:r>
      <w:r>
        <w:t>154</w:t>
      </w:r>
      <w:r w:rsidRPr="00816C4A">
        <w:tab/>
      </w:r>
      <w:r>
        <w:t>Partial NSSAI</w:t>
      </w:r>
      <w:bookmarkEnd w:id="4009"/>
    </w:p>
    <w:p w14:paraId="596204CD" w14:textId="77777777" w:rsidR="00465137" w:rsidRPr="000C201D" w:rsidRDefault="00465137" w:rsidP="00465137">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836"/>
        <w:gridCol w:w="1440"/>
        <w:gridCol w:w="1519"/>
      </w:tblGrid>
      <w:tr w:rsidR="00465137" w:rsidRPr="000C201D" w14:paraId="7A7F7E65" w14:textId="77777777" w:rsidTr="009F5FF3">
        <w:trPr>
          <w:jc w:val="center"/>
        </w:trPr>
        <w:tc>
          <w:tcPr>
            <w:tcW w:w="1276" w:type="dxa"/>
          </w:tcPr>
          <w:p w14:paraId="205F129A" w14:textId="77777777" w:rsidR="00465137" w:rsidRPr="000C201D" w:rsidRDefault="00465137" w:rsidP="009F5FF3">
            <w:pPr>
              <w:pStyle w:val="TAH"/>
            </w:pPr>
            <w:r w:rsidRPr="000C201D">
              <w:t>Byte(s)</w:t>
            </w:r>
          </w:p>
        </w:tc>
        <w:tc>
          <w:tcPr>
            <w:tcW w:w="4836" w:type="dxa"/>
          </w:tcPr>
          <w:p w14:paraId="7A596786" w14:textId="77777777" w:rsidR="00465137" w:rsidRPr="000C201D" w:rsidRDefault="00465137" w:rsidP="009F5FF3">
            <w:pPr>
              <w:pStyle w:val="TAH"/>
            </w:pPr>
            <w:r w:rsidRPr="000C201D">
              <w:t>Description</w:t>
            </w:r>
          </w:p>
        </w:tc>
        <w:tc>
          <w:tcPr>
            <w:tcW w:w="1440" w:type="dxa"/>
          </w:tcPr>
          <w:p w14:paraId="52E567C1" w14:textId="77777777" w:rsidR="00465137" w:rsidRPr="000C201D" w:rsidRDefault="00465137" w:rsidP="009F5FF3">
            <w:pPr>
              <w:pStyle w:val="TAH"/>
            </w:pPr>
            <w:r w:rsidRPr="000C201D">
              <w:t>Length</w:t>
            </w:r>
          </w:p>
        </w:tc>
        <w:tc>
          <w:tcPr>
            <w:tcW w:w="1519" w:type="dxa"/>
          </w:tcPr>
          <w:p w14:paraId="45CA3C7E" w14:textId="77777777" w:rsidR="00465137" w:rsidRPr="000C201D" w:rsidRDefault="00465137" w:rsidP="009F5FF3">
            <w:pPr>
              <w:pStyle w:val="TAH"/>
            </w:pPr>
            <w:r>
              <w:t>M/O/C</w:t>
            </w:r>
          </w:p>
        </w:tc>
      </w:tr>
      <w:tr w:rsidR="00465137" w:rsidRPr="000C201D" w14:paraId="30E9B7CE" w14:textId="77777777" w:rsidTr="009F5FF3">
        <w:trPr>
          <w:jc w:val="center"/>
        </w:trPr>
        <w:tc>
          <w:tcPr>
            <w:tcW w:w="1276" w:type="dxa"/>
          </w:tcPr>
          <w:p w14:paraId="0820D39E" w14:textId="77777777" w:rsidR="00465137" w:rsidRPr="000C201D" w:rsidRDefault="00465137" w:rsidP="009F5FF3">
            <w:pPr>
              <w:pStyle w:val="TAC"/>
            </w:pPr>
            <w:r w:rsidRPr="000C201D">
              <w:t>1</w:t>
            </w:r>
          </w:p>
        </w:tc>
        <w:tc>
          <w:tcPr>
            <w:tcW w:w="4836" w:type="dxa"/>
          </w:tcPr>
          <w:p w14:paraId="6E630FAA" w14:textId="77777777" w:rsidR="00465137" w:rsidRPr="000C201D" w:rsidRDefault="00465137" w:rsidP="009F5FF3">
            <w:pPr>
              <w:pStyle w:val="TAL"/>
            </w:pPr>
            <w:r>
              <w:t>Partial NSSAI</w:t>
            </w:r>
            <w:r w:rsidRPr="000C201D">
              <w:t xml:space="preserve"> tag</w:t>
            </w:r>
          </w:p>
        </w:tc>
        <w:tc>
          <w:tcPr>
            <w:tcW w:w="1440" w:type="dxa"/>
          </w:tcPr>
          <w:p w14:paraId="695CE098" w14:textId="77777777" w:rsidR="00465137" w:rsidRPr="000C201D" w:rsidRDefault="00465137" w:rsidP="009F5FF3">
            <w:pPr>
              <w:pStyle w:val="TAC"/>
            </w:pPr>
            <w:r w:rsidRPr="000C201D">
              <w:t>1</w:t>
            </w:r>
          </w:p>
        </w:tc>
        <w:tc>
          <w:tcPr>
            <w:tcW w:w="1519" w:type="dxa"/>
          </w:tcPr>
          <w:p w14:paraId="2B212087" w14:textId="77777777" w:rsidR="00465137" w:rsidRPr="000C201D" w:rsidRDefault="00465137" w:rsidP="009F5FF3">
            <w:pPr>
              <w:pStyle w:val="TAC"/>
            </w:pPr>
            <w:r>
              <w:t>M</w:t>
            </w:r>
          </w:p>
        </w:tc>
      </w:tr>
      <w:tr w:rsidR="00465137" w:rsidRPr="000C201D" w14:paraId="21C17375" w14:textId="77777777" w:rsidTr="009F5FF3">
        <w:trPr>
          <w:jc w:val="center"/>
        </w:trPr>
        <w:tc>
          <w:tcPr>
            <w:tcW w:w="1276" w:type="dxa"/>
          </w:tcPr>
          <w:p w14:paraId="113D2EBC" w14:textId="77777777" w:rsidR="00465137" w:rsidRPr="000C201D" w:rsidRDefault="00465137" w:rsidP="009F5FF3">
            <w:pPr>
              <w:pStyle w:val="TAC"/>
            </w:pPr>
            <w:r>
              <w:t>2</w:t>
            </w:r>
          </w:p>
        </w:tc>
        <w:tc>
          <w:tcPr>
            <w:tcW w:w="4836" w:type="dxa"/>
          </w:tcPr>
          <w:p w14:paraId="73368E0D" w14:textId="77777777" w:rsidR="00465137" w:rsidRPr="00A80D1A" w:rsidRDefault="00465137" w:rsidP="009F5FF3">
            <w:pPr>
              <w:pStyle w:val="TAL"/>
            </w:pPr>
            <w:r>
              <w:t>Length</w:t>
            </w:r>
          </w:p>
        </w:tc>
        <w:tc>
          <w:tcPr>
            <w:tcW w:w="1440" w:type="dxa"/>
          </w:tcPr>
          <w:p w14:paraId="0EF48BED" w14:textId="77777777" w:rsidR="00465137" w:rsidRPr="000C201D" w:rsidRDefault="00465137" w:rsidP="009F5FF3">
            <w:pPr>
              <w:pStyle w:val="TAC"/>
            </w:pPr>
            <w:r>
              <w:t>1</w:t>
            </w:r>
          </w:p>
        </w:tc>
        <w:tc>
          <w:tcPr>
            <w:tcW w:w="1519" w:type="dxa"/>
          </w:tcPr>
          <w:p w14:paraId="56A8B8AC" w14:textId="77777777" w:rsidR="00465137" w:rsidRDefault="00465137" w:rsidP="009F5FF3">
            <w:pPr>
              <w:pStyle w:val="TAC"/>
            </w:pPr>
            <w:r>
              <w:t>M</w:t>
            </w:r>
          </w:p>
        </w:tc>
      </w:tr>
      <w:tr w:rsidR="00465137" w:rsidRPr="000C201D" w14:paraId="2B4850ED" w14:textId="77777777" w:rsidTr="009F5FF3">
        <w:trPr>
          <w:jc w:val="center"/>
        </w:trPr>
        <w:tc>
          <w:tcPr>
            <w:tcW w:w="1276" w:type="dxa"/>
          </w:tcPr>
          <w:p w14:paraId="1577023C" w14:textId="77777777" w:rsidR="00465137" w:rsidRPr="000C201D" w:rsidRDefault="00465137" w:rsidP="009F5FF3">
            <w:pPr>
              <w:pStyle w:val="TAC"/>
              <w:rPr>
                <w:rFonts w:cs="Arial"/>
                <w:szCs w:val="18"/>
                <w:lang w:eastAsia="fr-FR"/>
              </w:rPr>
            </w:pPr>
            <w:r>
              <w:rPr>
                <w:rFonts w:cs="Arial"/>
                <w:szCs w:val="18"/>
                <w:lang w:eastAsia="fr-FR"/>
              </w:rPr>
              <w:t>2 to X+2</w:t>
            </w:r>
          </w:p>
        </w:tc>
        <w:tc>
          <w:tcPr>
            <w:tcW w:w="4836" w:type="dxa"/>
          </w:tcPr>
          <w:p w14:paraId="119D6A27" w14:textId="77777777" w:rsidR="00465137" w:rsidRPr="000C201D" w:rsidRDefault="00465137" w:rsidP="009F5FF3">
            <w:pPr>
              <w:pStyle w:val="TAL"/>
            </w:pPr>
            <w:r>
              <w:t>Partial NSSAI</w:t>
            </w:r>
          </w:p>
        </w:tc>
        <w:tc>
          <w:tcPr>
            <w:tcW w:w="1440" w:type="dxa"/>
          </w:tcPr>
          <w:p w14:paraId="5EFE100A" w14:textId="77777777" w:rsidR="00465137" w:rsidRDefault="00465137" w:rsidP="009F5FF3">
            <w:pPr>
              <w:pStyle w:val="TAC"/>
            </w:pPr>
            <w:r>
              <w:t>X</w:t>
            </w:r>
          </w:p>
        </w:tc>
        <w:tc>
          <w:tcPr>
            <w:tcW w:w="1519" w:type="dxa"/>
          </w:tcPr>
          <w:p w14:paraId="53BA4079" w14:textId="4E52C3AA" w:rsidR="00465137" w:rsidRDefault="00465137" w:rsidP="009F5FF3">
            <w:pPr>
              <w:pStyle w:val="TAC"/>
            </w:pPr>
            <w:r>
              <w:t>O</w:t>
            </w:r>
          </w:p>
        </w:tc>
      </w:tr>
    </w:tbl>
    <w:p w14:paraId="10556E51" w14:textId="77777777" w:rsidR="00465137" w:rsidRPr="000C201D" w:rsidRDefault="00465137" w:rsidP="00465137"/>
    <w:p w14:paraId="3875C137" w14:textId="77777777" w:rsidR="00465137" w:rsidRDefault="00465137" w:rsidP="00465137">
      <w:r>
        <w:t>Length</w:t>
      </w:r>
    </w:p>
    <w:p w14:paraId="18821FC4" w14:textId="77777777" w:rsidR="00465137" w:rsidRPr="000C201D" w:rsidRDefault="00465137" w:rsidP="00465137">
      <w:pPr>
        <w:pStyle w:val="B1"/>
      </w:pPr>
      <w:r w:rsidRPr="000C201D">
        <w:t>Contents:</w:t>
      </w:r>
    </w:p>
    <w:p w14:paraId="5309724D" w14:textId="77777777" w:rsidR="00465137" w:rsidRDefault="00465137" w:rsidP="00465137">
      <w:pPr>
        <w:pStyle w:val="B2"/>
        <w:rPr>
          <w:rFonts w:cs="Arial"/>
          <w:szCs w:val="18"/>
          <w:lang w:eastAsia="fr-FR"/>
        </w:rPr>
      </w:pPr>
      <w:r w:rsidRPr="000C201D">
        <w:t>-</w:t>
      </w:r>
      <w:r>
        <w:tab/>
        <w:t>Length of Partial NSSAI</w:t>
      </w:r>
      <w:r>
        <w:rPr>
          <w:rFonts w:cs="Arial"/>
          <w:szCs w:val="18"/>
          <w:lang w:eastAsia="fr-FR"/>
        </w:rPr>
        <w:t xml:space="preserve">. Length shall be set to '0' to indicate any information previously provided for the current registration area is no longer valid (see 3GPP TS </w:t>
      </w:r>
      <w:r>
        <w:rPr>
          <w:noProof/>
          <w:lang w:eastAsia="zh-CN"/>
        </w:rPr>
        <w:t>24.501 [70] clauses 4.6.2.2, Table 9.11.3.103</w:t>
      </w:r>
      <w:r>
        <w:rPr>
          <w:rFonts w:cs="Arial"/>
          <w:szCs w:val="18"/>
          <w:lang w:eastAsia="fr-FR"/>
        </w:rPr>
        <w:t>).</w:t>
      </w:r>
    </w:p>
    <w:p w14:paraId="2C72D47B" w14:textId="77777777" w:rsidR="00465137" w:rsidRDefault="00465137" w:rsidP="00465137">
      <w:r>
        <w:t>Partial NSSAI</w:t>
      </w:r>
    </w:p>
    <w:p w14:paraId="2695CFB9" w14:textId="79012C4E" w:rsidR="007F083D" w:rsidRPr="000C201D" w:rsidRDefault="007F083D" w:rsidP="00E90AA0">
      <w:pPr>
        <w:pStyle w:val="B1"/>
      </w:pPr>
      <w:r w:rsidRPr="000C201D">
        <w:t>Contents:</w:t>
      </w:r>
    </w:p>
    <w:p w14:paraId="5C4EBB1B" w14:textId="52D793ED" w:rsidR="007F083D" w:rsidRDefault="007F083D" w:rsidP="00E90AA0">
      <w:pPr>
        <w:pStyle w:val="B2"/>
        <w:rPr>
          <w:rFonts w:cs="Arial"/>
          <w:szCs w:val="18"/>
          <w:lang w:eastAsia="fr-FR"/>
        </w:rPr>
      </w:pPr>
      <w:r w:rsidRPr="000C201D">
        <w:t>-</w:t>
      </w:r>
      <w:r w:rsidR="00E90AA0">
        <w:tab/>
      </w:r>
      <w:r>
        <w:t>Subset of Tracking Area(s) of the current Registration Area for each S-NSSAI partially supported</w:t>
      </w:r>
      <w:r>
        <w:rPr>
          <w:rFonts w:cs="Arial"/>
          <w:szCs w:val="18"/>
          <w:lang w:eastAsia="fr-FR"/>
        </w:rPr>
        <w:t>.</w:t>
      </w:r>
    </w:p>
    <w:p w14:paraId="536CDEE9" w14:textId="1FAAC806" w:rsidR="007F083D" w:rsidRPr="000C201D" w:rsidRDefault="007F083D" w:rsidP="00E90AA0">
      <w:pPr>
        <w:pStyle w:val="B1"/>
      </w:pPr>
      <w:r w:rsidRPr="000C201D">
        <w:t>Coding:</w:t>
      </w:r>
    </w:p>
    <w:p w14:paraId="58831CFC" w14:textId="797022D1" w:rsidR="007F083D" w:rsidRDefault="007F083D" w:rsidP="00E90AA0">
      <w:pPr>
        <w:pStyle w:val="B2"/>
      </w:pPr>
      <w:r>
        <w:rPr>
          <w:rFonts w:cs="Arial"/>
          <w:szCs w:val="18"/>
          <w:lang w:eastAsia="fr-FR"/>
        </w:rPr>
        <w:t>-</w:t>
      </w:r>
      <w:r w:rsidR="00E90AA0">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5992E450" w14:textId="5752CA17" w:rsidR="007F083D" w:rsidRDefault="007F083D" w:rsidP="007F083D">
      <w:pPr>
        <w:pStyle w:val="Heading2"/>
      </w:pPr>
      <w:bookmarkStart w:id="4010" w:name="_Toc193088269"/>
      <w:r>
        <w:t>8.155</w:t>
      </w:r>
      <w:r>
        <w:tab/>
        <w:t>Extended information</w:t>
      </w:r>
      <w:bookmarkEnd w:id="4010"/>
    </w:p>
    <w:p w14:paraId="734DC68C" w14:textId="77777777" w:rsidR="007F083D" w:rsidRDefault="007F083D" w:rsidP="007F083D">
      <w:r>
        <w:t>This data object shall contain additional information about the type of cell and additional cell identifier.</w:t>
      </w:r>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7F083D" w14:paraId="5479918A" w14:textId="77777777" w:rsidTr="00FE5B20">
        <w:trPr>
          <w:jc w:val="center"/>
        </w:trPr>
        <w:tc>
          <w:tcPr>
            <w:tcW w:w="1276" w:type="dxa"/>
          </w:tcPr>
          <w:p w14:paraId="09C6E1DF" w14:textId="77777777" w:rsidR="007F083D" w:rsidRDefault="007F083D" w:rsidP="00FE5B20">
            <w:pPr>
              <w:pStyle w:val="TAH"/>
            </w:pPr>
            <w:r>
              <w:t>Byte(s)</w:t>
            </w:r>
          </w:p>
        </w:tc>
        <w:tc>
          <w:tcPr>
            <w:tcW w:w="3936" w:type="dxa"/>
          </w:tcPr>
          <w:p w14:paraId="2DD3E8FA" w14:textId="77777777" w:rsidR="007F083D" w:rsidRDefault="007F083D" w:rsidP="00FE5B20">
            <w:pPr>
              <w:pStyle w:val="TAH"/>
            </w:pPr>
            <w:r>
              <w:t>Description</w:t>
            </w:r>
          </w:p>
        </w:tc>
        <w:tc>
          <w:tcPr>
            <w:tcW w:w="990" w:type="dxa"/>
          </w:tcPr>
          <w:p w14:paraId="359D84CE" w14:textId="77777777" w:rsidR="007F083D" w:rsidRDefault="007F083D" w:rsidP="00FE5B20">
            <w:pPr>
              <w:pStyle w:val="TAH"/>
            </w:pPr>
            <w:r>
              <w:t>Length</w:t>
            </w:r>
          </w:p>
        </w:tc>
        <w:tc>
          <w:tcPr>
            <w:tcW w:w="1260" w:type="dxa"/>
          </w:tcPr>
          <w:p w14:paraId="76FC9F56" w14:textId="77777777" w:rsidR="007F083D" w:rsidRDefault="007F083D" w:rsidP="00FE5B20">
            <w:pPr>
              <w:pStyle w:val="TAH"/>
            </w:pPr>
            <w:r>
              <w:t>M/O/C</w:t>
            </w:r>
          </w:p>
        </w:tc>
      </w:tr>
      <w:tr w:rsidR="007F083D" w14:paraId="143FD9A6" w14:textId="77777777" w:rsidTr="00FE5B20">
        <w:trPr>
          <w:jc w:val="center"/>
        </w:trPr>
        <w:tc>
          <w:tcPr>
            <w:tcW w:w="1276" w:type="dxa"/>
          </w:tcPr>
          <w:p w14:paraId="56D1392B" w14:textId="77777777" w:rsidR="007F083D" w:rsidRDefault="007F083D" w:rsidP="00FE5B20">
            <w:pPr>
              <w:pStyle w:val="TAC"/>
            </w:pPr>
            <w:r>
              <w:t>1</w:t>
            </w:r>
          </w:p>
        </w:tc>
        <w:tc>
          <w:tcPr>
            <w:tcW w:w="3936" w:type="dxa"/>
          </w:tcPr>
          <w:p w14:paraId="338AFEE3" w14:textId="77777777" w:rsidR="007F083D" w:rsidRDefault="007F083D" w:rsidP="00FE5B20">
            <w:pPr>
              <w:pStyle w:val="TAL"/>
            </w:pPr>
            <w:r>
              <w:t>Extended information tag</w:t>
            </w:r>
          </w:p>
        </w:tc>
        <w:tc>
          <w:tcPr>
            <w:tcW w:w="990" w:type="dxa"/>
          </w:tcPr>
          <w:p w14:paraId="76612340" w14:textId="77777777" w:rsidR="007F083D" w:rsidRDefault="007F083D" w:rsidP="00FE5B20">
            <w:pPr>
              <w:pStyle w:val="TAC"/>
            </w:pPr>
            <w:r>
              <w:t>1</w:t>
            </w:r>
          </w:p>
        </w:tc>
        <w:tc>
          <w:tcPr>
            <w:tcW w:w="1260" w:type="dxa"/>
          </w:tcPr>
          <w:p w14:paraId="079257D2" w14:textId="77777777" w:rsidR="007F083D" w:rsidRDefault="007F083D" w:rsidP="00FE5B20">
            <w:pPr>
              <w:pStyle w:val="TAC"/>
            </w:pPr>
            <w:r>
              <w:t>M</w:t>
            </w:r>
          </w:p>
        </w:tc>
      </w:tr>
      <w:tr w:rsidR="007F083D" w14:paraId="028A0EA5" w14:textId="77777777" w:rsidTr="00FE5B20">
        <w:trPr>
          <w:jc w:val="center"/>
        </w:trPr>
        <w:tc>
          <w:tcPr>
            <w:tcW w:w="1276" w:type="dxa"/>
          </w:tcPr>
          <w:p w14:paraId="708D7E48" w14:textId="77777777" w:rsidR="007F083D" w:rsidRDefault="007F083D" w:rsidP="00FE5B20">
            <w:pPr>
              <w:pStyle w:val="TAC"/>
            </w:pPr>
            <w:r>
              <w:t>2</w:t>
            </w:r>
          </w:p>
        </w:tc>
        <w:tc>
          <w:tcPr>
            <w:tcW w:w="3936" w:type="dxa"/>
          </w:tcPr>
          <w:p w14:paraId="7F328D35" w14:textId="77777777" w:rsidR="007F083D" w:rsidRDefault="007F083D" w:rsidP="00FE5B20">
            <w:pPr>
              <w:pStyle w:val="TAL"/>
            </w:pPr>
            <w:r>
              <w:t>Length</w:t>
            </w:r>
          </w:p>
        </w:tc>
        <w:tc>
          <w:tcPr>
            <w:tcW w:w="990" w:type="dxa"/>
          </w:tcPr>
          <w:p w14:paraId="51603099" w14:textId="77777777" w:rsidR="007F083D" w:rsidRDefault="007F083D" w:rsidP="00FE5B20">
            <w:pPr>
              <w:pStyle w:val="TAC"/>
            </w:pPr>
            <w:r>
              <w:t>1</w:t>
            </w:r>
          </w:p>
        </w:tc>
        <w:tc>
          <w:tcPr>
            <w:tcW w:w="1260" w:type="dxa"/>
          </w:tcPr>
          <w:p w14:paraId="723551A5" w14:textId="77777777" w:rsidR="007F083D" w:rsidRDefault="007F083D" w:rsidP="00FE5B20">
            <w:pPr>
              <w:pStyle w:val="TAC"/>
            </w:pPr>
            <w:r>
              <w:t>M</w:t>
            </w:r>
          </w:p>
        </w:tc>
      </w:tr>
      <w:tr w:rsidR="007F083D" w14:paraId="622F0319" w14:textId="77777777" w:rsidTr="00FE5B20">
        <w:trPr>
          <w:jc w:val="center"/>
        </w:trPr>
        <w:tc>
          <w:tcPr>
            <w:tcW w:w="1276" w:type="dxa"/>
          </w:tcPr>
          <w:p w14:paraId="05609268" w14:textId="77777777" w:rsidR="007F083D" w:rsidRDefault="007F083D" w:rsidP="00FE5B20">
            <w:pPr>
              <w:pStyle w:val="TAC"/>
            </w:pPr>
            <w:r>
              <w:t>3</w:t>
            </w:r>
          </w:p>
        </w:tc>
        <w:tc>
          <w:tcPr>
            <w:tcW w:w="3936" w:type="dxa"/>
          </w:tcPr>
          <w:p w14:paraId="64DD57AE" w14:textId="77777777" w:rsidR="007F083D" w:rsidRDefault="007F083D" w:rsidP="00FE5B20">
            <w:pPr>
              <w:pStyle w:val="TAL"/>
            </w:pPr>
            <w:r>
              <w:t>Extended information type</w:t>
            </w:r>
          </w:p>
        </w:tc>
        <w:tc>
          <w:tcPr>
            <w:tcW w:w="990" w:type="dxa"/>
          </w:tcPr>
          <w:p w14:paraId="1A798C04" w14:textId="77777777" w:rsidR="007F083D" w:rsidRDefault="007F083D" w:rsidP="00FE5B20">
            <w:pPr>
              <w:pStyle w:val="TAC"/>
            </w:pPr>
            <w:r>
              <w:t>1</w:t>
            </w:r>
          </w:p>
        </w:tc>
        <w:tc>
          <w:tcPr>
            <w:tcW w:w="1260" w:type="dxa"/>
          </w:tcPr>
          <w:p w14:paraId="43FD2987" w14:textId="77777777" w:rsidR="007F083D" w:rsidRDefault="007F083D" w:rsidP="00FE5B20">
            <w:pPr>
              <w:pStyle w:val="TAC"/>
            </w:pPr>
            <w:r>
              <w:t>M</w:t>
            </w:r>
          </w:p>
        </w:tc>
      </w:tr>
      <w:tr w:rsidR="007F083D" w14:paraId="451C4898" w14:textId="77777777" w:rsidTr="00FE5B20">
        <w:trPr>
          <w:jc w:val="center"/>
        </w:trPr>
        <w:tc>
          <w:tcPr>
            <w:tcW w:w="1276" w:type="dxa"/>
          </w:tcPr>
          <w:p w14:paraId="4096B4DE" w14:textId="77777777" w:rsidR="007F083D" w:rsidRDefault="007F083D" w:rsidP="00FE5B20">
            <w:pPr>
              <w:pStyle w:val="TAC"/>
              <w:rPr>
                <w:rFonts w:eastAsia="SimSun"/>
                <w:lang w:val="en-US" w:eastAsia="zh-CN"/>
              </w:rPr>
            </w:pPr>
            <w:r>
              <w:t xml:space="preserve">4 - </w:t>
            </w:r>
            <w:r>
              <w:rPr>
                <w:rFonts w:eastAsia="SimSun"/>
                <w:lang w:val="en-US" w:eastAsia="zh-CN"/>
              </w:rPr>
              <w:t>X</w:t>
            </w:r>
          </w:p>
        </w:tc>
        <w:tc>
          <w:tcPr>
            <w:tcW w:w="3936" w:type="dxa"/>
          </w:tcPr>
          <w:p w14:paraId="70A579DE" w14:textId="77777777" w:rsidR="007F083D" w:rsidRDefault="007F083D" w:rsidP="00FE5B20">
            <w:pPr>
              <w:pStyle w:val="TAL"/>
            </w:pPr>
            <w:r>
              <w:t>Extended identification</w:t>
            </w:r>
          </w:p>
        </w:tc>
        <w:tc>
          <w:tcPr>
            <w:tcW w:w="990" w:type="dxa"/>
          </w:tcPr>
          <w:p w14:paraId="174135F5" w14:textId="77777777" w:rsidR="007F083D" w:rsidRDefault="007F083D" w:rsidP="00FE5B20">
            <w:pPr>
              <w:pStyle w:val="TAC"/>
              <w:rPr>
                <w:rFonts w:eastAsia="SimSun"/>
                <w:lang w:val="en-US" w:eastAsia="zh-CN"/>
              </w:rPr>
            </w:pPr>
            <w:r>
              <w:rPr>
                <w:rFonts w:eastAsia="SimSun"/>
                <w:lang w:val="en-US" w:eastAsia="zh-CN"/>
              </w:rPr>
              <w:t>X</w:t>
            </w:r>
          </w:p>
        </w:tc>
        <w:tc>
          <w:tcPr>
            <w:tcW w:w="1260" w:type="dxa"/>
          </w:tcPr>
          <w:p w14:paraId="3BBFB8AB" w14:textId="77777777" w:rsidR="007F083D" w:rsidRDefault="007F083D" w:rsidP="00FE5B20">
            <w:pPr>
              <w:pStyle w:val="TAC"/>
              <w:rPr>
                <w:rFonts w:eastAsia="SimSun"/>
                <w:lang w:val="en-US" w:eastAsia="zh-CN"/>
              </w:rPr>
            </w:pPr>
            <w:r>
              <w:rPr>
                <w:rFonts w:eastAsia="SimSun"/>
                <w:lang w:val="en-US" w:eastAsia="zh-CN"/>
              </w:rPr>
              <w:t>C (See Note)</w:t>
            </w:r>
          </w:p>
        </w:tc>
      </w:tr>
    </w:tbl>
    <w:p w14:paraId="6919CC34" w14:textId="77777777" w:rsidR="007F083D" w:rsidRDefault="007F083D" w:rsidP="007F083D"/>
    <w:p w14:paraId="1DBBD0B1" w14:textId="77777777" w:rsidR="007F083D" w:rsidRDefault="007F083D" w:rsidP="007F083D">
      <w:r>
        <w:t>Extended information type:</w:t>
      </w:r>
    </w:p>
    <w:p w14:paraId="4941DC0F" w14:textId="77777777" w:rsidR="007F083D" w:rsidRDefault="007F083D" w:rsidP="00E90AA0">
      <w:pPr>
        <w:pStyle w:val="B1"/>
      </w:pPr>
      <w:r>
        <w:t>Contents:</w:t>
      </w:r>
    </w:p>
    <w:p w14:paraId="7EA40968" w14:textId="5890A8E8" w:rsidR="007F083D" w:rsidRDefault="007F083D" w:rsidP="00E90AA0">
      <w:pPr>
        <w:pStyle w:val="B2"/>
      </w:pPr>
      <w:r>
        <w:t>-</w:t>
      </w:r>
      <w:r>
        <w:tab/>
        <w:t>Extended information type</w:t>
      </w:r>
      <w:r w:rsidRPr="00AF1A6E">
        <w:t xml:space="preserve"> </w:t>
      </w:r>
      <w:r>
        <w:t>indicates the type of cell</w:t>
      </w:r>
      <w:r w:rsidRPr="00AF1A6E">
        <w:t>.</w:t>
      </w:r>
    </w:p>
    <w:p w14:paraId="7609D270" w14:textId="77777777" w:rsidR="007F083D" w:rsidRPr="00AF1A6E" w:rsidRDefault="007F083D" w:rsidP="00E90AA0">
      <w:pPr>
        <w:pStyle w:val="B1"/>
      </w:pPr>
      <w:r>
        <w:t>Coding:</w:t>
      </w:r>
    </w:p>
    <w:p w14:paraId="71DB1609" w14:textId="77777777" w:rsidR="007F083D" w:rsidRPr="00816C4A" w:rsidRDefault="007F083D" w:rsidP="00E90AA0">
      <w:pPr>
        <w:pStyle w:val="B2"/>
      </w:pPr>
      <w:r w:rsidRPr="00816C4A">
        <w:t>-</w:t>
      </w:r>
      <w:r w:rsidRPr="00816C4A">
        <w:tab/>
        <w:t>'</w:t>
      </w:r>
      <w:r>
        <w:t>0</w:t>
      </w:r>
      <w:r w:rsidRPr="00816C4A">
        <w:t xml:space="preserve">1' = </w:t>
      </w:r>
      <w:r>
        <w:t>CAG ID</w:t>
      </w:r>
      <w:r w:rsidRPr="00816C4A">
        <w:t>.</w:t>
      </w:r>
    </w:p>
    <w:p w14:paraId="7CE94124" w14:textId="77777777" w:rsidR="007F083D" w:rsidRDefault="007F083D" w:rsidP="00E90AA0">
      <w:pPr>
        <w:pStyle w:val="B2"/>
      </w:pPr>
      <w:r w:rsidRPr="00816C4A">
        <w:t>-</w:t>
      </w:r>
      <w:r w:rsidRPr="00816C4A">
        <w:tab/>
        <w:t>'</w:t>
      </w:r>
      <w:r>
        <w:t>0</w:t>
      </w:r>
      <w:r w:rsidRPr="00816C4A">
        <w:t>2' = N</w:t>
      </w:r>
      <w:r>
        <w:t>ID.</w:t>
      </w:r>
    </w:p>
    <w:p w14:paraId="1B74F53F" w14:textId="77777777" w:rsidR="007F083D" w:rsidRDefault="007F083D" w:rsidP="00E90AA0">
      <w:pPr>
        <w:pStyle w:val="B2"/>
      </w:pPr>
      <w:r w:rsidRPr="00816C4A">
        <w:t>-</w:t>
      </w:r>
      <w:r w:rsidRPr="00816C4A">
        <w:tab/>
        <w:t>'</w:t>
      </w:r>
      <w:r>
        <w:t>03</w:t>
      </w:r>
      <w:r w:rsidRPr="00816C4A">
        <w:t xml:space="preserve">' = </w:t>
      </w:r>
      <w:r>
        <w:t>RedCap.</w:t>
      </w:r>
    </w:p>
    <w:p w14:paraId="70F12C67" w14:textId="77777777" w:rsidR="007F083D" w:rsidRDefault="007F083D" w:rsidP="00E90AA0">
      <w:pPr>
        <w:pStyle w:val="B2"/>
      </w:pPr>
      <w:r w:rsidRPr="00816C4A">
        <w:t>-</w:t>
      </w:r>
      <w:r w:rsidRPr="00816C4A">
        <w:tab/>
      </w:r>
      <w:r>
        <w:t>all other values are reserved for future use.</w:t>
      </w:r>
    </w:p>
    <w:p w14:paraId="3231A595" w14:textId="77777777" w:rsidR="009A0F6D" w:rsidRDefault="009A0F6D" w:rsidP="009A0F6D">
      <w:r>
        <w:t>Extended identification:</w:t>
      </w:r>
    </w:p>
    <w:p w14:paraId="35AA1AD9" w14:textId="77777777" w:rsidR="009A0F6D" w:rsidRDefault="009A0F6D" w:rsidP="009A0F6D">
      <w:pPr>
        <w:pStyle w:val="B1"/>
      </w:pPr>
      <w:r>
        <w:t>Contents:</w:t>
      </w:r>
    </w:p>
    <w:p w14:paraId="59D4D461" w14:textId="77777777" w:rsidR="009A0F6D" w:rsidRDefault="009A0F6D" w:rsidP="009A0F6D">
      <w:pPr>
        <w:pStyle w:val="B2"/>
      </w:pPr>
      <w:r>
        <w:t>-</w:t>
      </w:r>
      <w:r>
        <w:tab/>
        <w:t>Extended identification provides the additional cell identification of the serving or rejecting network</w:t>
      </w:r>
      <w:r w:rsidRPr="00AF1A6E">
        <w:t>.</w:t>
      </w:r>
    </w:p>
    <w:p w14:paraId="54E471CB" w14:textId="77777777" w:rsidR="009A0F6D" w:rsidRDefault="009A0F6D" w:rsidP="009A0F6D">
      <w:pPr>
        <w:pStyle w:val="B1"/>
      </w:pPr>
      <w:r>
        <w:t>Coding:</w:t>
      </w:r>
    </w:p>
    <w:p w14:paraId="5AEE4971" w14:textId="77777777" w:rsidR="009A0F6D" w:rsidRDefault="009A0F6D" w:rsidP="009A0F6D">
      <w:pPr>
        <w:pStyle w:val="B2"/>
      </w:pPr>
      <w:r>
        <w:t>-</w:t>
      </w:r>
      <w:r>
        <w:tab/>
        <w:t>CAG ID is coded in 4 bytes as in 3GPP TS 23.003 [30], when extended information type indicates 'CAG ID'.</w:t>
      </w:r>
    </w:p>
    <w:p w14:paraId="028465F2" w14:textId="77777777" w:rsidR="009A0F6D" w:rsidRDefault="009A0F6D" w:rsidP="009A0F6D">
      <w:pPr>
        <w:pStyle w:val="B2"/>
        <w:rPr>
          <w:noProof/>
        </w:rPr>
      </w:pPr>
      <w:r>
        <w:t>-</w:t>
      </w:r>
      <w:r>
        <w:tab/>
        <w:t>NID is coded in 6 bytes as in 3GPP TS 23.003 [30], when extended information type indicates 'NID'</w:t>
      </w:r>
      <w:r>
        <w:rPr>
          <w:noProof/>
        </w:rPr>
        <w:t>. The 4 most significant bits of the first byte shall be set to 0.</w:t>
      </w:r>
    </w:p>
    <w:p w14:paraId="2C47ABFD" w14:textId="77777777" w:rsidR="009A0F6D" w:rsidRDefault="009A0F6D" w:rsidP="009A0F6D">
      <w:pPr>
        <w:pStyle w:val="NO"/>
      </w:pPr>
      <w:r w:rsidRPr="00816C4A">
        <w:t>NOTE:</w:t>
      </w:r>
      <w:r w:rsidRPr="00816C4A">
        <w:tab/>
      </w:r>
      <w:r>
        <w:t>Extended identification is absent incase of RedCap cell from public network. For a RedCap cell from a non-public network (e.g., PNI-NPN or SNPN) the extended identification CAG ID (coded in 4 bytes), or NID (coded in 6 bytes) as in 3GPP TS 23.003 [30] may be provided.</w:t>
      </w:r>
    </w:p>
    <w:p w14:paraId="0FEF0B74" w14:textId="4EAE317A" w:rsidR="007F083D" w:rsidRDefault="007F083D" w:rsidP="007F083D">
      <w:pPr>
        <w:pStyle w:val="Heading2"/>
      </w:pPr>
      <w:bookmarkStart w:id="4011" w:name="_Toc193088270"/>
      <w:r w:rsidRPr="007F083D">
        <w:t>8.156</w:t>
      </w:r>
      <w:r w:rsidRPr="00816C4A">
        <w:tab/>
      </w:r>
      <w:r>
        <w:t>Allowed Slices Information</w:t>
      </w:r>
      <w:bookmarkEnd w:id="4011"/>
    </w:p>
    <w:p w14:paraId="60971EA8" w14:textId="104944E0" w:rsidR="007F083D" w:rsidRPr="000C201D" w:rsidRDefault="007F083D" w:rsidP="007F083D">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 xml:space="preserve">in </w:t>
      </w:r>
      <w:r w:rsidR="003413FE">
        <w:t>TS 2</w:t>
      </w:r>
      <w:r>
        <w:t>4.501</w:t>
      </w:r>
      <w:r w:rsidR="003413FE">
        <w:t> [</w:t>
      </w:r>
      <w:r>
        <w:t>70</w:t>
      </w:r>
      <w:r w:rsidRPr="00816C4A">
        <w:t>]</w:t>
      </w:r>
      <w:r w:rsidRPr="000C201D">
        <w:t>.</w:t>
      </w:r>
    </w:p>
    <w:p w14:paraId="7E33A96B" w14:textId="77777777" w:rsidR="00465137" w:rsidRPr="000C201D" w:rsidRDefault="00465137" w:rsidP="00465137">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465137" w:rsidRPr="000C201D" w14:paraId="3D4108FC" w14:textId="77777777" w:rsidTr="009F5FF3">
        <w:trPr>
          <w:jc w:val="center"/>
        </w:trPr>
        <w:tc>
          <w:tcPr>
            <w:tcW w:w="1276" w:type="dxa"/>
          </w:tcPr>
          <w:p w14:paraId="1EF76D2D" w14:textId="77777777" w:rsidR="00465137" w:rsidRPr="000C201D" w:rsidRDefault="00465137" w:rsidP="009F5FF3">
            <w:pPr>
              <w:pStyle w:val="TAH"/>
            </w:pPr>
            <w:r w:rsidRPr="000C201D">
              <w:t>Byte(s)</w:t>
            </w:r>
          </w:p>
        </w:tc>
        <w:tc>
          <w:tcPr>
            <w:tcW w:w="4961" w:type="dxa"/>
          </w:tcPr>
          <w:p w14:paraId="15242234" w14:textId="77777777" w:rsidR="00465137" w:rsidRPr="000C201D" w:rsidRDefault="00465137" w:rsidP="009F5FF3">
            <w:pPr>
              <w:pStyle w:val="TAH"/>
            </w:pPr>
            <w:r w:rsidRPr="000C201D">
              <w:t>Description</w:t>
            </w:r>
          </w:p>
        </w:tc>
        <w:tc>
          <w:tcPr>
            <w:tcW w:w="1417" w:type="dxa"/>
          </w:tcPr>
          <w:p w14:paraId="2640E9FA" w14:textId="77777777" w:rsidR="00465137" w:rsidRPr="000C201D" w:rsidRDefault="00465137" w:rsidP="009F5FF3">
            <w:pPr>
              <w:pStyle w:val="TAH"/>
            </w:pPr>
            <w:r w:rsidRPr="000C201D">
              <w:t>Length</w:t>
            </w:r>
          </w:p>
        </w:tc>
        <w:tc>
          <w:tcPr>
            <w:tcW w:w="1417" w:type="dxa"/>
          </w:tcPr>
          <w:p w14:paraId="235CE16E" w14:textId="77777777" w:rsidR="00465137" w:rsidRPr="000C201D" w:rsidRDefault="00465137" w:rsidP="009F5FF3">
            <w:pPr>
              <w:pStyle w:val="TAH"/>
            </w:pPr>
            <w:r>
              <w:t>M/O/C</w:t>
            </w:r>
          </w:p>
        </w:tc>
      </w:tr>
      <w:tr w:rsidR="00465137" w:rsidRPr="000C201D" w14:paraId="27DD2458" w14:textId="77777777" w:rsidTr="009F5FF3">
        <w:trPr>
          <w:jc w:val="center"/>
        </w:trPr>
        <w:tc>
          <w:tcPr>
            <w:tcW w:w="1276" w:type="dxa"/>
          </w:tcPr>
          <w:p w14:paraId="03028517" w14:textId="77777777" w:rsidR="00465137" w:rsidRPr="000C201D" w:rsidRDefault="00465137" w:rsidP="009F5FF3">
            <w:pPr>
              <w:pStyle w:val="TAC"/>
            </w:pPr>
            <w:r w:rsidRPr="000C201D">
              <w:t>1</w:t>
            </w:r>
          </w:p>
        </w:tc>
        <w:tc>
          <w:tcPr>
            <w:tcW w:w="4961" w:type="dxa"/>
          </w:tcPr>
          <w:p w14:paraId="12B87928" w14:textId="77777777" w:rsidR="00465137" w:rsidRPr="000C201D" w:rsidRDefault="00465137" w:rsidP="009F5FF3">
            <w:pPr>
              <w:pStyle w:val="TAL"/>
            </w:pPr>
            <w:r>
              <w:t xml:space="preserve">Allowed </w:t>
            </w:r>
            <w:r w:rsidRPr="000C201D">
              <w:t>Slices information tag</w:t>
            </w:r>
          </w:p>
        </w:tc>
        <w:tc>
          <w:tcPr>
            <w:tcW w:w="1417" w:type="dxa"/>
          </w:tcPr>
          <w:p w14:paraId="4A0CB70B" w14:textId="77777777" w:rsidR="00465137" w:rsidRPr="000C201D" w:rsidRDefault="00465137" w:rsidP="009F5FF3">
            <w:pPr>
              <w:pStyle w:val="TAC"/>
            </w:pPr>
            <w:r w:rsidRPr="000C201D">
              <w:t>1</w:t>
            </w:r>
          </w:p>
        </w:tc>
        <w:tc>
          <w:tcPr>
            <w:tcW w:w="1417" w:type="dxa"/>
          </w:tcPr>
          <w:p w14:paraId="64D704B9" w14:textId="77777777" w:rsidR="00465137" w:rsidRPr="000C201D" w:rsidRDefault="00465137" w:rsidP="009F5FF3">
            <w:pPr>
              <w:pStyle w:val="TAC"/>
            </w:pPr>
            <w:r>
              <w:t>M</w:t>
            </w:r>
          </w:p>
        </w:tc>
      </w:tr>
      <w:tr w:rsidR="00465137" w:rsidRPr="000C201D" w14:paraId="0EA0AD4E" w14:textId="77777777" w:rsidTr="009F5FF3">
        <w:trPr>
          <w:jc w:val="center"/>
        </w:trPr>
        <w:tc>
          <w:tcPr>
            <w:tcW w:w="1276" w:type="dxa"/>
          </w:tcPr>
          <w:p w14:paraId="5C0FF4CF" w14:textId="538696A4" w:rsidR="00465137" w:rsidRPr="000C201D" w:rsidRDefault="00465137" w:rsidP="009F5FF3">
            <w:pPr>
              <w:pStyle w:val="TAC"/>
            </w:pPr>
            <w:r>
              <w:t>2</w:t>
            </w:r>
          </w:p>
        </w:tc>
        <w:tc>
          <w:tcPr>
            <w:tcW w:w="4961" w:type="dxa"/>
          </w:tcPr>
          <w:p w14:paraId="6B2F9253" w14:textId="5224771E" w:rsidR="00465137" w:rsidRPr="000C201D" w:rsidRDefault="00465137" w:rsidP="009F5FF3">
            <w:pPr>
              <w:pStyle w:val="TAL"/>
            </w:pPr>
            <w:r>
              <w:rPr>
                <w:rFonts w:cs="Arial"/>
                <w:szCs w:val="18"/>
                <w:lang w:eastAsia="fr-FR"/>
              </w:rPr>
              <w:t>Length of</w:t>
            </w:r>
            <w:r w:rsidRPr="000C201D">
              <w:rPr>
                <w:rFonts w:cs="Arial"/>
                <w:szCs w:val="18"/>
                <w:lang w:eastAsia="fr-FR"/>
              </w:rPr>
              <w:t xml:space="preserve"> </w:t>
            </w:r>
            <w:r>
              <w:rPr>
                <w:rFonts w:cs="Arial"/>
                <w:szCs w:val="18"/>
                <w:lang w:eastAsia="fr-FR"/>
              </w:rPr>
              <w:t>allowe</w:t>
            </w:r>
            <w:r w:rsidRPr="000C201D">
              <w:rPr>
                <w:rFonts w:cs="Arial"/>
                <w:szCs w:val="18"/>
                <w:lang w:eastAsia="fr-FR"/>
              </w:rPr>
              <w:t>d S-NSSAI</w:t>
            </w:r>
            <w:r>
              <w:rPr>
                <w:rFonts w:cs="Arial"/>
                <w:szCs w:val="18"/>
                <w:lang w:eastAsia="fr-FR"/>
              </w:rPr>
              <w:t xml:space="preserve"> </w:t>
            </w:r>
            <w:r w:rsidRPr="000C201D">
              <w:rPr>
                <w:rFonts w:cs="Arial"/>
                <w:szCs w:val="18"/>
                <w:lang w:eastAsia="fr-FR"/>
              </w:rPr>
              <w:t>(n)</w:t>
            </w:r>
            <w:r>
              <w:rPr>
                <w:rFonts w:cs="Arial"/>
                <w:szCs w:val="18"/>
                <w:lang w:eastAsia="fr-FR"/>
              </w:rPr>
              <w:t xml:space="preserve"> elements (X=4n)</w:t>
            </w:r>
          </w:p>
        </w:tc>
        <w:tc>
          <w:tcPr>
            <w:tcW w:w="1417" w:type="dxa"/>
          </w:tcPr>
          <w:p w14:paraId="1B0D5964" w14:textId="77777777" w:rsidR="00465137" w:rsidRPr="000C201D" w:rsidRDefault="00465137" w:rsidP="009F5FF3">
            <w:pPr>
              <w:pStyle w:val="TAC"/>
            </w:pPr>
            <w:r w:rsidRPr="000C201D">
              <w:t>1</w:t>
            </w:r>
          </w:p>
        </w:tc>
        <w:tc>
          <w:tcPr>
            <w:tcW w:w="1417" w:type="dxa"/>
          </w:tcPr>
          <w:p w14:paraId="6A2AFFB5" w14:textId="77777777" w:rsidR="00465137" w:rsidRPr="000C201D" w:rsidRDefault="00465137" w:rsidP="009F5FF3">
            <w:pPr>
              <w:pStyle w:val="TAC"/>
            </w:pPr>
            <w:r>
              <w:t>M</w:t>
            </w:r>
          </w:p>
        </w:tc>
      </w:tr>
      <w:tr w:rsidR="00465137" w:rsidRPr="000C201D" w14:paraId="4AC93588" w14:textId="77777777" w:rsidTr="009F5FF3">
        <w:trPr>
          <w:jc w:val="center"/>
        </w:trPr>
        <w:tc>
          <w:tcPr>
            <w:tcW w:w="1276" w:type="dxa"/>
          </w:tcPr>
          <w:p w14:paraId="4525480D" w14:textId="50525C4A" w:rsidR="00465137" w:rsidRPr="000C201D" w:rsidRDefault="00465137" w:rsidP="009F5FF3">
            <w:pPr>
              <w:pStyle w:val="TAC"/>
            </w:pPr>
            <w:r>
              <w:t>3</w:t>
            </w:r>
            <w:r w:rsidRPr="000C201D">
              <w:t xml:space="preserve"> to </w:t>
            </w:r>
            <w:r>
              <w:t>6</w:t>
            </w:r>
          </w:p>
        </w:tc>
        <w:tc>
          <w:tcPr>
            <w:tcW w:w="4961" w:type="dxa"/>
          </w:tcPr>
          <w:p w14:paraId="4249F5D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2A68E7CA" w14:textId="77777777" w:rsidR="00465137" w:rsidRPr="000C201D" w:rsidRDefault="00465137" w:rsidP="009F5FF3">
            <w:pPr>
              <w:pStyle w:val="TAC"/>
            </w:pPr>
            <w:r w:rsidRPr="000C201D">
              <w:t xml:space="preserve"> 4</w:t>
            </w:r>
          </w:p>
        </w:tc>
        <w:tc>
          <w:tcPr>
            <w:tcW w:w="1417" w:type="dxa"/>
          </w:tcPr>
          <w:p w14:paraId="1590EA15" w14:textId="5A301691" w:rsidR="00465137" w:rsidRDefault="00465137" w:rsidP="009F5FF3">
            <w:pPr>
              <w:pStyle w:val="TAC"/>
            </w:pPr>
            <w:r>
              <w:t>O</w:t>
            </w:r>
          </w:p>
          <w:p w14:paraId="7370D5DB" w14:textId="66A25ECA" w:rsidR="00465137" w:rsidRPr="000C201D" w:rsidRDefault="00465137" w:rsidP="009F5FF3">
            <w:pPr>
              <w:pStyle w:val="TAC"/>
            </w:pPr>
          </w:p>
        </w:tc>
      </w:tr>
      <w:tr w:rsidR="00465137" w:rsidRPr="000C201D" w14:paraId="00063302"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24178FBB" w14:textId="77777777" w:rsidR="00465137" w:rsidRPr="000C201D" w:rsidRDefault="00465137" w:rsidP="009F5FF3">
            <w:pPr>
              <w:pStyle w:val="TAC"/>
            </w:pPr>
            <w:r>
              <w:t>…</w:t>
            </w:r>
          </w:p>
        </w:tc>
        <w:tc>
          <w:tcPr>
            <w:tcW w:w="4961" w:type="dxa"/>
            <w:tcBorders>
              <w:top w:val="single" w:sz="6" w:space="0" w:color="auto"/>
              <w:left w:val="single" w:sz="6" w:space="0" w:color="auto"/>
              <w:bottom w:val="single" w:sz="6" w:space="0" w:color="auto"/>
              <w:right w:val="single" w:sz="6" w:space="0" w:color="auto"/>
            </w:tcBorders>
          </w:tcPr>
          <w:p w14:paraId="36F1ACEF" w14:textId="77777777" w:rsidR="00465137" w:rsidRPr="000C201D" w:rsidRDefault="00465137" w:rsidP="009F5FF3">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08428E9" w14:textId="1EA07182" w:rsidR="00465137" w:rsidRPr="000C201D" w:rsidRDefault="00465137" w:rsidP="009F5FF3">
            <w:pPr>
              <w:pStyle w:val="TAC"/>
            </w:pPr>
          </w:p>
        </w:tc>
        <w:tc>
          <w:tcPr>
            <w:tcW w:w="1417" w:type="dxa"/>
            <w:tcBorders>
              <w:top w:val="single" w:sz="6" w:space="0" w:color="auto"/>
              <w:left w:val="single" w:sz="6" w:space="0" w:color="auto"/>
              <w:bottom w:val="single" w:sz="6" w:space="0" w:color="auto"/>
              <w:right w:val="single" w:sz="6" w:space="0" w:color="auto"/>
            </w:tcBorders>
          </w:tcPr>
          <w:p w14:paraId="1922558D" w14:textId="27654BC9" w:rsidR="00465137" w:rsidRDefault="00465137" w:rsidP="009F5FF3">
            <w:pPr>
              <w:pStyle w:val="TAC"/>
            </w:pPr>
          </w:p>
          <w:p w14:paraId="5538D312" w14:textId="57F899A2" w:rsidR="00465137" w:rsidRPr="000C201D" w:rsidRDefault="00465137" w:rsidP="009F5FF3">
            <w:pPr>
              <w:pStyle w:val="TAC"/>
            </w:pPr>
          </w:p>
        </w:tc>
      </w:tr>
      <w:tr w:rsidR="00465137" w:rsidRPr="000C201D" w14:paraId="46F75A10"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08DF828F" w14:textId="77777777" w:rsidR="00465137" w:rsidRPr="000C201D" w:rsidRDefault="00465137" w:rsidP="009F5FF3">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01A06F9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2E58124" w14:textId="77777777" w:rsidR="00465137" w:rsidRPr="000C201D" w:rsidRDefault="00465137" w:rsidP="009F5FF3">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997F37A" w14:textId="21F10D17" w:rsidR="00465137" w:rsidRDefault="00465137" w:rsidP="009F5FF3">
            <w:pPr>
              <w:pStyle w:val="TAC"/>
            </w:pPr>
            <w:r>
              <w:t>O</w:t>
            </w:r>
          </w:p>
          <w:p w14:paraId="15646159" w14:textId="3ED7501C" w:rsidR="00465137" w:rsidRPr="000C201D" w:rsidRDefault="00465137" w:rsidP="009F5FF3">
            <w:pPr>
              <w:pStyle w:val="TAC"/>
            </w:pPr>
          </w:p>
        </w:tc>
      </w:tr>
    </w:tbl>
    <w:p w14:paraId="488CD9C1" w14:textId="77777777" w:rsidR="00465137" w:rsidRPr="000C201D" w:rsidRDefault="00465137" w:rsidP="00465137"/>
    <w:p w14:paraId="5E8A9C86" w14:textId="30478FE1" w:rsidR="00465137" w:rsidRPr="000C201D" w:rsidRDefault="00465137" w:rsidP="00465137">
      <w:pPr>
        <w:rPr>
          <w:lang w:eastAsia="fr-FR"/>
        </w:rPr>
      </w:pPr>
      <w:r>
        <w:rPr>
          <w:lang w:eastAsia="fr-FR"/>
        </w:rPr>
        <w:t>Length</w:t>
      </w:r>
      <w:r w:rsidRPr="000C201D">
        <w:rPr>
          <w:lang w:eastAsia="fr-FR"/>
        </w:rPr>
        <w:t xml:space="preserve"> of </w:t>
      </w:r>
      <w:r>
        <w:rPr>
          <w:lang w:eastAsia="fr-FR"/>
        </w:rPr>
        <w:t>Allowed</w:t>
      </w:r>
      <w:r w:rsidRPr="000C201D">
        <w:rPr>
          <w:lang w:eastAsia="fr-FR"/>
        </w:rPr>
        <w:t xml:space="preserve"> S-NSSAI</w:t>
      </w:r>
      <w:r>
        <w:rPr>
          <w:lang w:eastAsia="fr-FR"/>
        </w:rPr>
        <w:t xml:space="preserve"> elements:</w:t>
      </w:r>
    </w:p>
    <w:p w14:paraId="06A3B19A" w14:textId="77777777" w:rsidR="00465137" w:rsidRPr="000C201D" w:rsidRDefault="00465137" w:rsidP="00465137">
      <w:pPr>
        <w:pStyle w:val="B1"/>
      </w:pPr>
      <w:r w:rsidRPr="000C201D">
        <w:t>Contents:</w:t>
      </w:r>
    </w:p>
    <w:p w14:paraId="50E10A28" w14:textId="121E2C9B" w:rsidR="00465137" w:rsidRPr="000C201D" w:rsidRDefault="00465137" w:rsidP="00465137">
      <w:pPr>
        <w:pStyle w:val="B2"/>
      </w:pPr>
      <w:r w:rsidRPr="000C201D">
        <w:t>-</w:t>
      </w:r>
      <w:r>
        <w:tab/>
        <w:t>Length of following Allowed S-NSSAI elements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r w:rsidRPr="000C201D">
        <w:t>.</w:t>
      </w:r>
      <w:r>
        <w:t xml:space="preserve"> </w:t>
      </w:r>
    </w:p>
    <w:p w14:paraId="644F769F" w14:textId="77777777" w:rsidR="00465137" w:rsidRPr="000C201D" w:rsidRDefault="00465137" w:rsidP="00465137">
      <w:pPr>
        <w:rPr>
          <w:lang w:eastAsia="fr-FR"/>
        </w:rPr>
      </w:pPr>
      <w:r>
        <w:rPr>
          <w:lang w:eastAsia="fr-FR"/>
        </w:rPr>
        <w:t xml:space="preserve">Allowed </w:t>
      </w:r>
      <w:r w:rsidRPr="000C201D">
        <w:rPr>
          <w:lang w:eastAsia="fr-FR"/>
        </w:rPr>
        <w:t>S-NSSAI</w:t>
      </w:r>
    </w:p>
    <w:p w14:paraId="6149EEE9" w14:textId="583FFDBA" w:rsidR="007F083D" w:rsidRPr="000C201D" w:rsidRDefault="007F083D" w:rsidP="00E90AA0">
      <w:pPr>
        <w:pStyle w:val="B1"/>
      </w:pPr>
      <w:r w:rsidRPr="000C201D">
        <w:t>Coding:</w:t>
      </w:r>
    </w:p>
    <w:p w14:paraId="6C5F58AD" w14:textId="77777777" w:rsidR="007F083D" w:rsidRPr="000C201D" w:rsidRDefault="007F083D" w:rsidP="00E90AA0">
      <w:pPr>
        <w:pStyle w:val="B2"/>
      </w:pPr>
      <w:r>
        <w:rPr>
          <w:lang w:eastAsia="fr-FR"/>
        </w:rPr>
        <w:t xml:space="preserve">Allowed </w:t>
      </w:r>
      <w:r w:rsidRPr="000C201D">
        <w:rPr>
          <w:lang w:eastAsia="fr-FR"/>
        </w:rPr>
        <w:t xml:space="preserve">S-NSSAI </w:t>
      </w:r>
      <w:r>
        <w:rPr>
          <w:lang w:eastAsia="fr-FR"/>
        </w:rPr>
        <w:t xml:space="preserve">(without mapping) </w:t>
      </w:r>
      <w:r w:rsidRPr="000C201D">
        <w:t>shall be coded on 32 bits.</w:t>
      </w:r>
    </w:p>
    <w:p w14:paraId="6CEA9A90" w14:textId="3311D4AF" w:rsidR="007F083D" w:rsidRDefault="007F083D" w:rsidP="00E90AA0">
      <w:pPr>
        <w:pStyle w:val="B2"/>
      </w:pPr>
      <w:r w:rsidRPr="000C201D">
        <w:t>-</w:t>
      </w:r>
      <w:r w:rsidRPr="000C201D">
        <w:tab/>
        <w:t>As specified in TS 23.003 [30], SD reserved value "no SD value associated with the SST" defined as hexadecimal FFFFFF shall be used to pad value to 32 bits</w:t>
      </w:r>
      <w:r>
        <w:t>.</w:t>
      </w:r>
    </w:p>
    <w:p w14:paraId="391BB7E6" w14:textId="2F5FDB6A" w:rsidR="007F083D" w:rsidRDefault="007F083D" w:rsidP="007F083D">
      <w:pPr>
        <w:pStyle w:val="Heading2"/>
      </w:pPr>
      <w:bookmarkStart w:id="4012" w:name="_Toc193088271"/>
      <w:r>
        <w:t>8.157</w:t>
      </w:r>
      <w:r>
        <w:tab/>
        <w:t>LSI numbers</w:t>
      </w:r>
      <w:bookmarkEnd w:id="4012"/>
    </w:p>
    <w:p w14:paraId="739458CF" w14:textId="12A6FE93" w:rsidR="007F083D" w:rsidRDefault="007F083D" w:rsidP="007F083D">
      <w:r>
        <w:t xml:space="preserve">See ETSI TS 102 223 [32] </w:t>
      </w:r>
      <w:r w:rsidR="003413FE">
        <w:t>clause 8</w:t>
      </w:r>
      <w:r>
        <w:t>.108.</w:t>
      </w:r>
    </w:p>
    <w:p w14:paraId="54973281" w14:textId="7452E630" w:rsidR="00465137" w:rsidRDefault="00465137" w:rsidP="00465137">
      <w:pPr>
        <w:pStyle w:val="Heading2"/>
      </w:pPr>
      <w:bookmarkStart w:id="4013" w:name="_Toc193088272"/>
      <w:r w:rsidRPr="007F083D">
        <w:t>8.</w:t>
      </w:r>
      <w:r>
        <w:t>158</w:t>
      </w:r>
      <w:r w:rsidRPr="00816C4A">
        <w:tab/>
      </w:r>
      <w:r>
        <w:t>More Data</w:t>
      </w:r>
      <w:bookmarkEnd w:id="4013"/>
    </w:p>
    <w:p w14:paraId="4779721A" w14:textId="77777777" w:rsidR="00465137" w:rsidRPr="000C201D" w:rsidRDefault="00465137" w:rsidP="00465137">
      <w:r>
        <w:t xml:space="preserve">This data object indicates that more data is requested by the UICC (e.g., </w:t>
      </w:r>
      <w:r w:rsidRPr="00816C4A">
        <w:t>PROVIDE LOCAL INFORMATION</w:t>
      </w:r>
      <w:r>
        <w:t xml:space="preserve"> </w:t>
      </w:r>
      <w:r w:rsidRPr="00816C4A">
        <w:t xml:space="preserve">list of </w:t>
      </w:r>
      <w:r>
        <w:t xml:space="preserve">slice(s) information, </w:t>
      </w:r>
      <w:r w:rsidRPr="00816C4A">
        <w:t>PROVIDE LOCAL INFORMATION</w:t>
      </w:r>
      <w:r>
        <w:t xml:space="preserve"> list of rejected slice(s)), or more data is available at the ME (e.g., TERMINAL RESPONSE) (see Annex </w:t>
      </w:r>
      <w:r w:rsidRPr="00465137">
        <w:t>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465137" w:rsidRPr="000C201D" w14:paraId="649357BD" w14:textId="77777777" w:rsidTr="009F5FF3">
        <w:trPr>
          <w:jc w:val="center"/>
        </w:trPr>
        <w:tc>
          <w:tcPr>
            <w:tcW w:w="1276" w:type="dxa"/>
          </w:tcPr>
          <w:p w14:paraId="191B3739" w14:textId="77777777" w:rsidR="00465137" w:rsidRPr="000C201D" w:rsidRDefault="00465137" w:rsidP="009F5FF3">
            <w:pPr>
              <w:pStyle w:val="TAH"/>
            </w:pPr>
            <w:r w:rsidRPr="000C201D">
              <w:t>Byte(s)</w:t>
            </w:r>
          </w:p>
        </w:tc>
        <w:tc>
          <w:tcPr>
            <w:tcW w:w="4961" w:type="dxa"/>
          </w:tcPr>
          <w:p w14:paraId="44224F23" w14:textId="77777777" w:rsidR="00465137" w:rsidRPr="000C201D" w:rsidRDefault="00465137" w:rsidP="009F5FF3">
            <w:pPr>
              <w:pStyle w:val="TAH"/>
            </w:pPr>
            <w:r w:rsidRPr="000C201D">
              <w:t>Description</w:t>
            </w:r>
          </w:p>
        </w:tc>
        <w:tc>
          <w:tcPr>
            <w:tcW w:w="1417" w:type="dxa"/>
          </w:tcPr>
          <w:p w14:paraId="7342CBDA" w14:textId="77777777" w:rsidR="00465137" w:rsidRPr="000C201D" w:rsidRDefault="00465137" w:rsidP="009F5FF3">
            <w:pPr>
              <w:pStyle w:val="TAH"/>
            </w:pPr>
            <w:r w:rsidRPr="000C201D">
              <w:t>Length</w:t>
            </w:r>
          </w:p>
        </w:tc>
      </w:tr>
      <w:tr w:rsidR="00465137" w:rsidRPr="000C201D" w14:paraId="30645B80" w14:textId="77777777" w:rsidTr="009F5FF3">
        <w:trPr>
          <w:jc w:val="center"/>
        </w:trPr>
        <w:tc>
          <w:tcPr>
            <w:tcW w:w="1276" w:type="dxa"/>
          </w:tcPr>
          <w:p w14:paraId="0399DD15" w14:textId="77777777" w:rsidR="00465137" w:rsidRPr="000C201D" w:rsidRDefault="00465137" w:rsidP="009F5FF3">
            <w:pPr>
              <w:pStyle w:val="TAC"/>
            </w:pPr>
            <w:r w:rsidRPr="000C201D">
              <w:t>1</w:t>
            </w:r>
          </w:p>
        </w:tc>
        <w:tc>
          <w:tcPr>
            <w:tcW w:w="4961" w:type="dxa"/>
          </w:tcPr>
          <w:p w14:paraId="40C325ED" w14:textId="77777777" w:rsidR="00465137" w:rsidRPr="000C201D" w:rsidRDefault="00465137" w:rsidP="009F5FF3">
            <w:pPr>
              <w:pStyle w:val="TAL"/>
            </w:pPr>
            <w:r>
              <w:t>More Data</w:t>
            </w:r>
            <w:r w:rsidRPr="000C201D">
              <w:t xml:space="preserve"> tag</w:t>
            </w:r>
          </w:p>
        </w:tc>
        <w:tc>
          <w:tcPr>
            <w:tcW w:w="1417" w:type="dxa"/>
          </w:tcPr>
          <w:p w14:paraId="1992D0E3" w14:textId="77777777" w:rsidR="00465137" w:rsidRPr="000C201D" w:rsidRDefault="00465137" w:rsidP="009F5FF3">
            <w:pPr>
              <w:pStyle w:val="TAC"/>
            </w:pPr>
            <w:r w:rsidRPr="000C201D">
              <w:t>1</w:t>
            </w:r>
          </w:p>
        </w:tc>
      </w:tr>
      <w:tr w:rsidR="00465137" w:rsidRPr="000C201D" w14:paraId="4BC094C2" w14:textId="77777777" w:rsidTr="009F5FF3">
        <w:trPr>
          <w:jc w:val="center"/>
        </w:trPr>
        <w:tc>
          <w:tcPr>
            <w:tcW w:w="1276" w:type="dxa"/>
          </w:tcPr>
          <w:p w14:paraId="1516F879" w14:textId="77777777" w:rsidR="00465137" w:rsidRPr="000C201D" w:rsidRDefault="00465137" w:rsidP="009F5FF3">
            <w:pPr>
              <w:pStyle w:val="TAC"/>
            </w:pPr>
            <w:r w:rsidRPr="000C201D">
              <w:rPr>
                <w:rFonts w:cs="Arial"/>
                <w:szCs w:val="18"/>
                <w:lang w:eastAsia="fr-FR"/>
              </w:rPr>
              <w:t>2</w:t>
            </w:r>
          </w:p>
        </w:tc>
        <w:tc>
          <w:tcPr>
            <w:tcW w:w="4961" w:type="dxa"/>
          </w:tcPr>
          <w:p w14:paraId="2D46EB90" w14:textId="77777777" w:rsidR="00465137" w:rsidRPr="000C201D" w:rsidRDefault="00465137" w:rsidP="009F5FF3">
            <w:pPr>
              <w:pStyle w:val="TAL"/>
            </w:pPr>
            <w:r w:rsidRPr="000C201D">
              <w:t>Length</w:t>
            </w:r>
          </w:p>
        </w:tc>
        <w:tc>
          <w:tcPr>
            <w:tcW w:w="1417" w:type="dxa"/>
          </w:tcPr>
          <w:p w14:paraId="14C7B03B" w14:textId="77777777" w:rsidR="00465137" w:rsidRPr="000C201D" w:rsidRDefault="00465137" w:rsidP="009F5FF3">
            <w:pPr>
              <w:pStyle w:val="TAC"/>
            </w:pPr>
            <w:r>
              <w:t>1</w:t>
            </w:r>
          </w:p>
        </w:tc>
      </w:tr>
      <w:tr w:rsidR="00465137" w:rsidRPr="000C201D" w14:paraId="024EA43A" w14:textId="77777777" w:rsidTr="009F5FF3">
        <w:trPr>
          <w:jc w:val="center"/>
        </w:trPr>
        <w:tc>
          <w:tcPr>
            <w:tcW w:w="1276" w:type="dxa"/>
          </w:tcPr>
          <w:p w14:paraId="3617C1B3" w14:textId="77777777" w:rsidR="00465137" w:rsidRPr="000C201D" w:rsidRDefault="00465137" w:rsidP="009F5FF3">
            <w:pPr>
              <w:pStyle w:val="TAC"/>
              <w:rPr>
                <w:rFonts w:cs="Arial"/>
                <w:szCs w:val="18"/>
                <w:lang w:eastAsia="fr-FR"/>
              </w:rPr>
            </w:pPr>
            <w:r>
              <w:rPr>
                <w:rFonts w:cs="Arial"/>
                <w:szCs w:val="18"/>
                <w:lang w:eastAsia="fr-FR"/>
              </w:rPr>
              <w:t>3-4</w:t>
            </w:r>
          </w:p>
        </w:tc>
        <w:tc>
          <w:tcPr>
            <w:tcW w:w="4961" w:type="dxa"/>
          </w:tcPr>
          <w:p w14:paraId="486EC718" w14:textId="77777777" w:rsidR="00465137" w:rsidRPr="000C201D" w:rsidRDefault="00465137" w:rsidP="009F5FF3">
            <w:pPr>
              <w:pStyle w:val="TAL"/>
            </w:pPr>
            <w:r>
              <w:t>Data index</w:t>
            </w:r>
          </w:p>
        </w:tc>
        <w:tc>
          <w:tcPr>
            <w:tcW w:w="1417" w:type="dxa"/>
          </w:tcPr>
          <w:p w14:paraId="5CD8C01B" w14:textId="77777777" w:rsidR="00465137" w:rsidRDefault="00465137" w:rsidP="009F5FF3">
            <w:pPr>
              <w:pStyle w:val="TAC"/>
            </w:pPr>
            <w:r>
              <w:t>2</w:t>
            </w:r>
          </w:p>
        </w:tc>
      </w:tr>
    </w:tbl>
    <w:p w14:paraId="1DFF0570" w14:textId="77777777" w:rsidR="00465137" w:rsidRDefault="00465137" w:rsidP="00465137">
      <w:pPr>
        <w:rPr>
          <w:noProof/>
        </w:rPr>
      </w:pPr>
    </w:p>
    <w:p w14:paraId="5B804E4A" w14:textId="77777777" w:rsidR="00465137" w:rsidRDefault="00465137" w:rsidP="00465137">
      <w:r>
        <w:t>Data index</w:t>
      </w:r>
    </w:p>
    <w:p w14:paraId="64484AFE" w14:textId="77777777" w:rsidR="00465137" w:rsidRPr="000C201D" w:rsidRDefault="00465137" w:rsidP="00465137">
      <w:pPr>
        <w:pStyle w:val="B1"/>
      </w:pPr>
      <w:r w:rsidRPr="000C201D">
        <w:t>Contents:</w:t>
      </w:r>
    </w:p>
    <w:p w14:paraId="4471D182" w14:textId="77777777" w:rsidR="00465137" w:rsidRDefault="00465137" w:rsidP="00465137">
      <w:pPr>
        <w:ind w:left="284" w:firstLine="284"/>
      </w:pPr>
      <w:r>
        <w:t xml:space="preserve">- </w:t>
      </w:r>
      <w:r>
        <w:tab/>
        <w:t>Indicates that index of the last data byte sent by the ME (or received by the UICC).</w:t>
      </w:r>
    </w:p>
    <w:p w14:paraId="5D7F3CE5" w14:textId="77777777" w:rsidR="00465137" w:rsidRDefault="00465137" w:rsidP="00465137">
      <w:pPr>
        <w:pStyle w:val="B1"/>
      </w:pPr>
      <w:r w:rsidRPr="000C201D">
        <w:t>Coding:</w:t>
      </w:r>
    </w:p>
    <w:p w14:paraId="755000C5" w14:textId="77777777" w:rsidR="00465137" w:rsidRDefault="00465137" w:rsidP="00465137">
      <w:pPr>
        <w:pStyle w:val="B2"/>
      </w:pPr>
      <w:r>
        <w:t xml:space="preserve">- </w:t>
      </w:r>
      <w:r>
        <w:tab/>
        <w:t>Data index is coded in hexadecimal on two bytes to represent the index (starting from 0) of the last data byte sent by the ME when originating from the ME or the index (starting from 0) of the last data byte received by the UICC when originating from the UICC.</w:t>
      </w:r>
    </w:p>
    <w:p w14:paraId="193A6EC5" w14:textId="77777777" w:rsidR="00465137" w:rsidRDefault="00465137" w:rsidP="00465137">
      <w:pPr>
        <w:rPr>
          <w:noProof/>
        </w:rPr>
      </w:pPr>
      <w:r>
        <w:rPr>
          <w:noProof/>
        </w:rPr>
        <w:t xml:space="preserve">UICC shall include More Data tag if ME indicates more data is available in the buffer in the prior TERMINAL RESPONSE. Refer to Annex V.2 for an example of More Data tag on </w:t>
      </w:r>
      <w:r>
        <w:t>PLI (list of slice(s) information).</w:t>
      </w:r>
    </w:p>
    <w:p w14:paraId="71B82FF0" w14:textId="1FB02B21" w:rsidR="00465137" w:rsidRPr="005D1402" w:rsidRDefault="00465137" w:rsidP="00465137">
      <w:pPr>
        <w:autoSpaceDE w:val="0"/>
        <w:autoSpaceDN w:val="0"/>
        <w:adjustRightInd w:val="0"/>
        <w:spacing w:after="0"/>
        <w:rPr>
          <w:lang w:val="en-US" w:eastAsia="fr-FR"/>
        </w:rPr>
      </w:pPr>
      <w:r w:rsidRPr="005D1402">
        <w:rPr>
          <w:lang w:val="en-US" w:eastAsia="fr-FR"/>
        </w:rPr>
        <w:t xml:space="preserve">The handling of the 'More Data' data object when requested </w:t>
      </w:r>
      <w:r>
        <w:rPr>
          <w:lang w:val="en-US" w:eastAsia="fr-FR"/>
        </w:rPr>
        <w:t xml:space="preserve">by UICC (e.g., </w:t>
      </w:r>
      <w:r w:rsidRPr="005D1402">
        <w:rPr>
          <w:lang w:val="en-US" w:eastAsia="fr-FR"/>
        </w:rPr>
        <w:t>in PROVIDE LOCAL INFORMATION</w:t>
      </w:r>
      <w:r>
        <w:rPr>
          <w:lang w:val="en-US" w:eastAsia="fr-FR"/>
        </w:rPr>
        <w:t xml:space="preserve">) </w:t>
      </w:r>
      <w:r w:rsidRPr="005D1402">
        <w:rPr>
          <w:lang w:val="en-US" w:eastAsia="fr-FR"/>
        </w:rPr>
        <w:t>when the ME has no more data available or when the available data has been updated or deleted</w:t>
      </w:r>
      <w:r>
        <w:rPr>
          <w:lang w:val="en-US" w:eastAsia="fr-FR"/>
        </w:rPr>
        <w:t xml:space="preserve"> </w:t>
      </w:r>
      <w:r w:rsidRPr="005D1402">
        <w:rPr>
          <w:lang w:val="en-US" w:eastAsia="fr-FR"/>
        </w:rPr>
        <w:t>is defined in 8.12</w:t>
      </w:r>
      <w:r>
        <w:rPr>
          <w:lang w:val="en-US" w:eastAsia="fr-FR"/>
        </w:rPr>
        <w:t>.14</w:t>
      </w:r>
      <w:r w:rsidRPr="005D1402">
        <w:rPr>
          <w:lang w:val="en-US" w:eastAsia="fr-FR"/>
        </w:rPr>
        <w:t>.</w:t>
      </w:r>
    </w:p>
    <w:p w14:paraId="4214091E" w14:textId="77777777" w:rsidR="00465137" w:rsidRPr="005D1402" w:rsidRDefault="00465137" w:rsidP="00465137">
      <w:pPr>
        <w:autoSpaceDE w:val="0"/>
        <w:autoSpaceDN w:val="0"/>
        <w:adjustRightInd w:val="0"/>
        <w:spacing w:after="0"/>
        <w:rPr>
          <w:lang w:val="en-US" w:eastAsia="fr-FR"/>
        </w:rPr>
      </w:pPr>
    </w:p>
    <w:p w14:paraId="3B552D86" w14:textId="7714B747" w:rsidR="00465137" w:rsidRPr="00465137" w:rsidRDefault="00465137" w:rsidP="007F083D">
      <w:pPr>
        <w:rPr>
          <w:noProof/>
          <w:lang w:val="en-US"/>
        </w:rPr>
      </w:pPr>
      <w:r w:rsidRPr="005D1402">
        <w:rPr>
          <w:lang w:val="en-US" w:eastAsia="fr-FR"/>
        </w:rPr>
        <w:t>In the event the UICC provides an incorrect data index, which is different from the value provided by the ME in the prior TERMINAL RESPONSE, the procedure is also defined in 8.12.</w:t>
      </w:r>
      <w:r>
        <w:rPr>
          <w:lang w:val="en-US" w:eastAsia="fr-FR"/>
        </w:rPr>
        <w:t>14</w:t>
      </w:r>
      <w:r w:rsidRPr="005D1402">
        <w:rPr>
          <w:lang w:val="en-US" w:eastAsia="fr-FR"/>
        </w:rPr>
        <w:t xml:space="preserve">. This ensures the correct handling of data is maintained even in cases where the UICC and </w:t>
      </w:r>
      <w:r>
        <w:rPr>
          <w:lang w:val="en-US" w:eastAsia="fr-FR"/>
        </w:rPr>
        <w:t xml:space="preserve">the </w:t>
      </w:r>
      <w:r w:rsidRPr="005D1402">
        <w:rPr>
          <w:lang w:val="en-US" w:eastAsia="fr-FR"/>
        </w:rPr>
        <w:t>ME are not in sync.</w:t>
      </w:r>
    </w:p>
    <w:p w14:paraId="5B043BC8" w14:textId="77777777" w:rsidR="00E86E7B" w:rsidRPr="00816C4A" w:rsidRDefault="00E86E7B" w:rsidP="002C54BD">
      <w:pPr>
        <w:pStyle w:val="Heading1"/>
      </w:pPr>
      <w:bookmarkStart w:id="4014" w:name="_Toc193088273"/>
      <w:r w:rsidRPr="00816C4A">
        <w:t>9</w:t>
      </w:r>
      <w:r w:rsidRPr="00816C4A">
        <w:tab/>
        <w:t>Tag values</w:t>
      </w:r>
      <w:bookmarkEnd w:id="3996"/>
      <w:bookmarkEnd w:id="3997"/>
      <w:bookmarkEnd w:id="3998"/>
      <w:bookmarkEnd w:id="3999"/>
      <w:bookmarkEnd w:id="4000"/>
      <w:bookmarkEnd w:id="4001"/>
      <w:bookmarkEnd w:id="4002"/>
      <w:bookmarkEnd w:id="4003"/>
      <w:bookmarkEnd w:id="4014"/>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4015" w:name="_Toc3201100"/>
      <w:bookmarkStart w:id="4016" w:name="_Toc20392843"/>
      <w:bookmarkStart w:id="4017" w:name="_Toc27774490"/>
      <w:bookmarkStart w:id="4018" w:name="_Toc36482950"/>
      <w:bookmarkStart w:id="4019" w:name="_Toc36484612"/>
      <w:bookmarkStart w:id="4020" w:name="_Toc44933542"/>
      <w:bookmarkStart w:id="4021" w:name="_Toc50972495"/>
      <w:bookmarkStart w:id="4022" w:name="_Toc57105249"/>
      <w:bookmarkStart w:id="4023" w:name="_Toc193088274"/>
      <w:r w:rsidRPr="00816C4A">
        <w:t>9.1</w:t>
      </w:r>
      <w:r w:rsidRPr="00816C4A">
        <w:tab/>
        <w:t>BER-TLV tags in ME to UICC direction</w:t>
      </w:r>
      <w:bookmarkEnd w:id="4015"/>
      <w:bookmarkEnd w:id="4016"/>
      <w:bookmarkEnd w:id="4017"/>
      <w:bookmarkEnd w:id="4018"/>
      <w:bookmarkEnd w:id="4019"/>
      <w:bookmarkEnd w:id="4020"/>
      <w:bookmarkEnd w:id="4021"/>
      <w:bookmarkEnd w:id="4022"/>
      <w:bookmarkEnd w:id="4023"/>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9A0F6D" w:rsidRPr="00816C4A" w14:paraId="424966CD" w14:textId="77777777" w:rsidTr="00B27DCC">
        <w:trPr>
          <w:gridAfter w:val="1"/>
          <w:wAfter w:w="18" w:type="dxa"/>
          <w:jc w:val="center"/>
        </w:trPr>
        <w:tc>
          <w:tcPr>
            <w:tcW w:w="3023" w:type="dxa"/>
          </w:tcPr>
          <w:p w14:paraId="54043CFF" w14:textId="7C0EC4BD" w:rsidR="009A0F6D" w:rsidRPr="00816C4A" w:rsidRDefault="009A0F6D" w:rsidP="009A0F6D">
            <w:pPr>
              <w:pStyle w:val="TAC"/>
              <w:jc w:val="left"/>
            </w:pPr>
            <w:r>
              <w:rPr>
                <w:rFonts w:hint="eastAsia"/>
                <w:lang w:eastAsia="zh-CN"/>
              </w:rPr>
              <w:t xml:space="preserve">5G </w:t>
            </w:r>
            <w:r w:rsidRPr="00816C4A">
              <w:t>ProSe Report tag</w:t>
            </w:r>
          </w:p>
        </w:tc>
        <w:tc>
          <w:tcPr>
            <w:tcW w:w="1276" w:type="dxa"/>
            <w:gridSpan w:val="3"/>
          </w:tcPr>
          <w:p w14:paraId="41A4F50D" w14:textId="0EE60092" w:rsidR="009A0F6D" w:rsidRPr="00816C4A" w:rsidRDefault="009A0F6D" w:rsidP="009A0F6D">
            <w:pPr>
              <w:pStyle w:val="TAC"/>
            </w:pPr>
            <w:r w:rsidRPr="00816C4A">
              <w:t>1</w:t>
            </w:r>
          </w:p>
        </w:tc>
        <w:tc>
          <w:tcPr>
            <w:tcW w:w="612" w:type="dxa"/>
          </w:tcPr>
          <w:p w14:paraId="7059DB92" w14:textId="1BB1016F" w:rsidR="009A0F6D" w:rsidRPr="00816C4A" w:rsidRDefault="009A0F6D" w:rsidP="009A0F6D">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24" w:name="_Toc3201101"/>
      <w:bookmarkStart w:id="4025" w:name="_Toc20392844"/>
      <w:bookmarkStart w:id="4026" w:name="_Toc27774491"/>
      <w:bookmarkStart w:id="4027" w:name="_Toc36482951"/>
      <w:bookmarkStart w:id="4028" w:name="_Toc36484613"/>
      <w:bookmarkStart w:id="4029" w:name="_Toc44933543"/>
      <w:bookmarkStart w:id="4030" w:name="_Toc50972496"/>
      <w:bookmarkStart w:id="4031" w:name="_Toc57105250"/>
      <w:bookmarkStart w:id="4032" w:name="_Toc193088275"/>
      <w:r w:rsidRPr="00816C4A">
        <w:t>9.2</w:t>
      </w:r>
      <w:r w:rsidRPr="00816C4A">
        <w:tab/>
        <w:t>BER-TLV tags in UICC TO ME direction</w:t>
      </w:r>
      <w:bookmarkEnd w:id="4024"/>
      <w:bookmarkEnd w:id="4025"/>
      <w:bookmarkEnd w:id="4026"/>
      <w:bookmarkEnd w:id="4027"/>
      <w:bookmarkEnd w:id="4028"/>
      <w:bookmarkEnd w:id="4029"/>
      <w:bookmarkEnd w:id="4030"/>
      <w:bookmarkEnd w:id="4031"/>
      <w:bookmarkEnd w:id="4032"/>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33" w:name="_Toc3201102"/>
      <w:bookmarkStart w:id="4034" w:name="_Toc20392845"/>
      <w:bookmarkStart w:id="4035" w:name="_Toc27774492"/>
      <w:bookmarkStart w:id="4036" w:name="_Toc36482952"/>
      <w:bookmarkStart w:id="4037" w:name="_Toc36484614"/>
      <w:bookmarkStart w:id="4038" w:name="_Toc44933544"/>
      <w:bookmarkStart w:id="4039" w:name="_Toc50972497"/>
      <w:bookmarkStart w:id="4040" w:name="_Toc57105251"/>
      <w:bookmarkStart w:id="4041" w:name="_Toc3201103"/>
      <w:bookmarkStart w:id="4042" w:name="_Toc20392846"/>
      <w:bookmarkStart w:id="4043" w:name="_Toc27774493"/>
      <w:bookmarkStart w:id="4044" w:name="_Toc36482953"/>
      <w:bookmarkStart w:id="4045" w:name="_Toc36484615"/>
      <w:bookmarkStart w:id="4046" w:name="_Toc44933545"/>
      <w:bookmarkStart w:id="4047" w:name="_Toc50972498"/>
      <w:bookmarkStart w:id="4048" w:name="_Toc57105252"/>
      <w:bookmarkStart w:id="4049" w:name="_Toc193088276"/>
      <w:r w:rsidRPr="00816C4A">
        <w:t>9.3</w:t>
      </w:r>
      <w:r w:rsidRPr="00816C4A">
        <w:tab/>
      </w:r>
      <w:bookmarkEnd w:id="4033"/>
      <w:bookmarkEnd w:id="4034"/>
      <w:bookmarkEnd w:id="4035"/>
      <w:bookmarkEnd w:id="4036"/>
      <w:bookmarkEnd w:id="4037"/>
      <w:bookmarkEnd w:id="4038"/>
      <w:r w:rsidRPr="00816C4A">
        <w:t>COMPREHENSION-TLV tags in both directions</w:t>
      </w:r>
      <w:bookmarkEnd w:id="4039"/>
      <w:bookmarkEnd w:id="4040"/>
      <w:bookmarkEnd w:id="4049"/>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9A0F6D">
        <w:trPr>
          <w:jc w:val="center"/>
        </w:trPr>
        <w:tc>
          <w:tcPr>
            <w:tcW w:w="3332" w:type="dxa"/>
            <w:tcBorders>
              <w:bottom w:val="single" w:sz="4" w:space="0" w:color="auto"/>
            </w:tcBorders>
          </w:tcPr>
          <w:p w14:paraId="5626F287" w14:textId="77777777" w:rsidR="005355DD" w:rsidRDefault="005355DD" w:rsidP="000A2074">
            <w:pPr>
              <w:pStyle w:val="TAH"/>
            </w:pPr>
            <w:r>
              <w:t>Description</w:t>
            </w:r>
          </w:p>
        </w:tc>
        <w:tc>
          <w:tcPr>
            <w:tcW w:w="1296" w:type="dxa"/>
            <w:tcBorders>
              <w:bottom w:val="single" w:sz="4" w:space="0" w:color="auto"/>
            </w:tcBorders>
          </w:tcPr>
          <w:p w14:paraId="2F330507" w14:textId="77777777" w:rsidR="005355DD" w:rsidRDefault="005355DD" w:rsidP="000A2074">
            <w:pPr>
              <w:pStyle w:val="TAH"/>
            </w:pPr>
            <w:r>
              <w:t>Length of tag</w:t>
            </w:r>
          </w:p>
        </w:tc>
        <w:tc>
          <w:tcPr>
            <w:tcW w:w="1721" w:type="dxa"/>
            <w:tcBorders>
              <w:bottom w:val="single" w:sz="4" w:space="0" w:color="auto"/>
            </w:tcBorders>
          </w:tcPr>
          <w:p w14:paraId="5354AB2B" w14:textId="77777777" w:rsidR="005355DD" w:rsidRDefault="005355DD" w:rsidP="000A2074">
            <w:pPr>
              <w:pStyle w:val="TAH"/>
            </w:pPr>
            <w:r>
              <w:t>Tag value, bits 1-7 (Range: '01' - '7E')</w:t>
            </w:r>
          </w:p>
        </w:tc>
        <w:tc>
          <w:tcPr>
            <w:tcW w:w="1787" w:type="dxa"/>
            <w:tcBorders>
              <w:bottom w:val="single" w:sz="4" w:space="0" w:color="auto"/>
            </w:tcBorders>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Borders>
              <w:bottom w:val="single" w:sz="4" w:space="0" w:color="auto"/>
            </w:tcBorders>
          </w:tcPr>
          <w:p w14:paraId="4A484F9D" w14:textId="77777777" w:rsidR="005355DD" w:rsidRDefault="005355DD" w:rsidP="000A2074">
            <w:pPr>
              <w:pStyle w:val="TAH"/>
            </w:pPr>
            <w:r>
              <w:t>Reassign (see NOTE)</w:t>
            </w:r>
          </w:p>
        </w:tc>
      </w:tr>
      <w:tr w:rsidR="005355DD" w14:paraId="0517F5B2"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381ECC4" w14:textId="77777777" w:rsidR="005355DD" w:rsidRDefault="005355DD" w:rsidP="000A2074">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2A64D80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C10AB7" w14:textId="77777777" w:rsidR="005355DD" w:rsidRDefault="005355DD" w:rsidP="000A2074">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7DC4FDD2" w14:textId="77777777" w:rsidR="005355DD" w:rsidRDefault="005355DD" w:rsidP="000A2074">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094A5E7F" w14:textId="77777777" w:rsidR="005355DD" w:rsidRDefault="005355DD" w:rsidP="000A2074">
            <w:pPr>
              <w:pStyle w:val="TAC"/>
            </w:pPr>
            <w:r>
              <w:t>yes</w:t>
            </w:r>
          </w:p>
        </w:tc>
      </w:tr>
      <w:tr w:rsidR="005355DD" w14:paraId="7D32C667"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339730D" w14:textId="77777777" w:rsidR="005355DD" w:rsidRDefault="005355DD" w:rsidP="000A2074">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4DFF74D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C3242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F1B38C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5DA294" w14:textId="77777777" w:rsidR="005355DD" w:rsidRDefault="005355DD" w:rsidP="000A2074">
            <w:pPr>
              <w:pStyle w:val="TAC"/>
            </w:pPr>
          </w:p>
        </w:tc>
      </w:tr>
      <w:tr w:rsidR="005355DD" w14:paraId="76D45FAE" w14:textId="77777777" w:rsidTr="009A0F6D">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2F23F857"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2FCA16AB" w14:textId="77777777" w:rsidR="005355DD" w:rsidRDefault="005355DD" w:rsidP="000A2074">
            <w:pPr>
              <w:pStyle w:val="TAC"/>
            </w:pPr>
            <w:r>
              <w:t>yes</w:t>
            </w:r>
          </w:p>
        </w:tc>
      </w:tr>
      <w:tr w:rsidR="005355DD" w14:paraId="09D71BF7" w14:textId="77777777" w:rsidTr="009A0F6D">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3CA3569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C879E77" w14:textId="77777777" w:rsidR="005355DD" w:rsidRDefault="005355DD" w:rsidP="000A2074">
            <w:pPr>
              <w:pStyle w:val="TAC"/>
            </w:pPr>
          </w:p>
        </w:tc>
      </w:tr>
      <w:tr w:rsidR="005355DD" w14:paraId="68C4A528"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C589951" w14:textId="77777777" w:rsidR="005355DD" w:rsidRDefault="005355DD" w:rsidP="000A2074">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0DFE6FF3"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519879A" w14:textId="77777777" w:rsidR="005355DD" w:rsidRDefault="005355DD" w:rsidP="000A2074">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6F742657" w14:textId="77777777" w:rsidR="005355DD" w:rsidRDefault="005355DD" w:rsidP="000A2074">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55EFBA23" w14:textId="77777777" w:rsidR="005355DD" w:rsidRDefault="005355DD" w:rsidP="000A2074">
            <w:pPr>
              <w:pStyle w:val="TAC"/>
            </w:pPr>
            <w:r>
              <w:t>yes</w:t>
            </w:r>
          </w:p>
        </w:tc>
      </w:tr>
      <w:tr w:rsidR="005355DD" w14:paraId="578B04FE"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B00E491" w14:textId="77777777" w:rsidR="005355DD" w:rsidRDefault="005355DD" w:rsidP="000A2074">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4C4D843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D6F1C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5061C0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66F5133" w14:textId="77777777" w:rsidR="005355DD" w:rsidRDefault="005355DD" w:rsidP="000A2074">
            <w:pPr>
              <w:pStyle w:val="TAC"/>
            </w:pPr>
          </w:p>
        </w:tc>
      </w:tr>
      <w:tr w:rsidR="005355DD" w14:paraId="352F194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B4B5A98" w14:textId="77777777" w:rsidR="005355DD" w:rsidRDefault="005355DD" w:rsidP="000A2074">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64DF3649"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3269C8" w14:textId="77777777" w:rsidR="005355DD" w:rsidRDefault="005355DD" w:rsidP="000A2074">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431100A3" w14:textId="77777777" w:rsidR="005355DD" w:rsidRDefault="005355DD" w:rsidP="000A2074">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7E524507" w14:textId="77777777" w:rsidR="005355DD" w:rsidRDefault="005355DD" w:rsidP="000A2074">
            <w:pPr>
              <w:pStyle w:val="TAC"/>
            </w:pPr>
            <w:r>
              <w:t>yes</w:t>
            </w:r>
          </w:p>
        </w:tc>
      </w:tr>
      <w:tr w:rsidR="005355DD" w:rsidRPr="00F424E6" w14:paraId="323B63F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74CBF944" w14:textId="77777777" w:rsidR="005355DD" w:rsidRPr="00A30CB0"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026A634" w14:textId="77777777" w:rsidR="005355DD" w:rsidRPr="00A30CB0"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75C30682" w14:textId="77777777" w:rsidR="005355DD" w:rsidRPr="00A30CB0"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55DD9F76" w14:textId="77777777" w:rsidR="005355DD" w:rsidRPr="00A30CB0" w:rsidRDefault="005355DD" w:rsidP="000A2074">
            <w:pPr>
              <w:pStyle w:val="TAC"/>
              <w:rPr>
                <w:lang w:val="fr-FR"/>
              </w:rPr>
            </w:pPr>
          </w:p>
        </w:tc>
      </w:tr>
      <w:tr w:rsidR="005355DD" w14:paraId="186CAEF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B778687" w14:textId="77777777" w:rsidR="005355DD" w:rsidRDefault="005355DD" w:rsidP="000A2074">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70A39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3F9FD5" w14:textId="77777777" w:rsidR="005355DD" w:rsidRDefault="005355DD" w:rsidP="000A2074">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2AE38406" w14:textId="77777777" w:rsidR="005355DD" w:rsidRDefault="005355DD" w:rsidP="000A2074">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754CA541" w14:textId="77777777" w:rsidR="005355DD" w:rsidRDefault="005355DD" w:rsidP="000A2074">
            <w:pPr>
              <w:pStyle w:val="TAC"/>
            </w:pPr>
            <w:r>
              <w:t>yes</w:t>
            </w:r>
          </w:p>
        </w:tc>
      </w:tr>
      <w:tr w:rsidR="005355DD" w14:paraId="799EADD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C81196B" w14:textId="77777777" w:rsidR="005355DD" w:rsidRDefault="005355DD" w:rsidP="000A2074">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1FB8CFA0"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01F7F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6931D4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4D6A5AD" w14:textId="77777777" w:rsidR="005355DD" w:rsidRDefault="005355DD" w:rsidP="000A2074">
            <w:pPr>
              <w:pStyle w:val="TAC"/>
            </w:pPr>
          </w:p>
        </w:tc>
      </w:tr>
      <w:tr w:rsidR="005355DD" w14:paraId="3B047B92"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7811D8D" w14:textId="77777777" w:rsidR="005355DD" w:rsidRDefault="005355DD" w:rsidP="000A2074">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0F578676" w14:textId="77777777" w:rsidR="005355DD" w:rsidRDefault="005355DD" w:rsidP="000A2074">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2BCE2759" w14:textId="77777777" w:rsidR="005355DD" w:rsidRDefault="005355DD" w:rsidP="000A2074">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1EC849F1" w14:textId="77777777" w:rsidR="005355DD" w:rsidRDefault="005355DD" w:rsidP="000A2074">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4C95668" w14:textId="77777777" w:rsidR="005355DD" w:rsidRDefault="005355DD" w:rsidP="000A2074">
            <w:pPr>
              <w:pStyle w:val="TAC"/>
            </w:pPr>
            <w:r>
              <w:t>yes</w:t>
            </w:r>
          </w:p>
        </w:tc>
      </w:tr>
      <w:tr w:rsidR="005355DD" w14:paraId="79CEC59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0554D3" w14:textId="77777777" w:rsidR="005355DD" w:rsidRDefault="005355DD" w:rsidP="000A2074">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593F2C1"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D49043" w14:textId="77777777" w:rsidR="005355DD" w:rsidRDefault="005355DD" w:rsidP="000A2074">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50AF0C04" w14:textId="77777777" w:rsidR="005355DD" w:rsidRDefault="005355DD" w:rsidP="000A2074">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666CDFB3" w14:textId="77777777" w:rsidR="005355DD" w:rsidRDefault="005355DD" w:rsidP="000A2074">
            <w:pPr>
              <w:pStyle w:val="TAC"/>
            </w:pPr>
            <w:r>
              <w:t>yes</w:t>
            </w:r>
          </w:p>
        </w:tc>
      </w:tr>
      <w:tr w:rsidR="005355DD" w14:paraId="33BE41B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C7F43D2" w14:textId="77777777" w:rsidR="005355DD" w:rsidRDefault="005355DD" w:rsidP="000A2074">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9597C7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908F5B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7C82DF2"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979865" w14:textId="77777777" w:rsidR="005355DD" w:rsidRDefault="005355DD" w:rsidP="000A2074">
            <w:pPr>
              <w:pStyle w:val="TAC"/>
            </w:pPr>
          </w:p>
        </w:tc>
      </w:tr>
      <w:tr w:rsidR="005355DD" w14:paraId="0D00C4B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4EC0052" w14:textId="77777777" w:rsidR="005355DD" w:rsidRDefault="005355DD" w:rsidP="000A2074">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0CD500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7DA5F1" w14:textId="77777777" w:rsidR="005355DD" w:rsidRDefault="005355DD" w:rsidP="000A2074">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0953FAAD" w14:textId="77777777" w:rsidR="005355DD" w:rsidRDefault="005355DD" w:rsidP="000A2074">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5C47671" w14:textId="77777777" w:rsidR="005355DD" w:rsidRDefault="005355DD" w:rsidP="000A2074">
            <w:pPr>
              <w:pStyle w:val="TAC"/>
            </w:pPr>
            <w:r>
              <w:t>yes</w:t>
            </w:r>
          </w:p>
        </w:tc>
      </w:tr>
      <w:tr w:rsidR="005355DD" w14:paraId="6DDFFE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187571A" w14:textId="77777777" w:rsidR="005355DD" w:rsidRDefault="005355DD" w:rsidP="000A2074">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70256A3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69B8A5"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0DD6FFB"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1DA216" w14:textId="77777777" w:rsidR="005355DD" w:rsidRDefault="005355DD" w:rsidP="000A2074">
            <w:pPr>
              <w:pStyle w:val="TAC"/>
            </w:pPr>
          </w:p>
        </w:tc>
      </w:tr>
      <w:tr w:rsidR="005355DD" w14:paraId="1CD565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53E2D53" w14:textId="77777777" w:rsidR="005355DD" w:rsidRDefault="005355DD" w:rsidP="000A2074">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7D5DADE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DE66911" w14:textId="77777777" w:rsidR="005355DD" w:rsidRDefault="005355DD" w:rsidP="000A2074">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5B597057" w14:textId="77777777" w:rsidR="005355DD" w:rsidRDefault="005355DD" w:rsidP="000A2074">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1137982B" w14:textId="77777777" w:rsidR="005355DD" w:rsidRDefault="005355DD" w:rsidP="000A2074">
            <w:pPr>
              <w:pStyle w:val="TAC"/>
            </w:pPr>
            <w:r>
              <w:t>yes</w:t>
            </w:r>
          </w:p>
        </w:tc>
      </w:tr>
      <w:tr w:rsidR="005355DD" w:rsidRPr="00F424E6" w14:paraId="5DDB01E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4631E99A" w14:textId="77777777" w:rsidR="005355DD" w:rsidRPr="00504795"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3DB8D05" w14:textId="77777777" w:rsidR="005355DD" w:rsidRPr="00504795"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18BDA4A7" w14:textId="77777777" w:rsidR="005355DD" w:rsidRPr="00504795"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62581C" w14:textId="77777777" w:rsidR="005355DD" w:rsidRPr="00504795" w:rsidRDefault="005355DD" w:rsidP="000A2074">
            <w:pPr>
              <w:pStyle w:val="TAC"/>
              <w:rPr>
                <w:lang w:val="fr-FR"/>
              </w:rPr>
            </w:pPr>
          </w:p>
        </w:tc>
      </w:tr>
      <w:tr w:rsidR="005355DD" w14:paraId="4CC2D85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5E53C62" w14:textId="77777777" w:rsidR="005355DD" w:rsidRDefault="005355DD" w:rsidP="000A2074">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364A554B"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B6E1FB" w14:textId="77777777" w:rsidR="005355DD" w:rsidRDefault="005355DD" w:rsidP="000A2074">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6F083BD0" w14:textId="77777777" w:rsidR="005355DD" w:rsidRDefault="005355DD" w:rsidP="000A2074">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29EB8E67" w14:textId="77777777" w:rsidR="005355DD" w:rsidRDefault="005355DD" w:rsidP="000A2074">
            <w:pPr>
              <w:pStyle w:val="TAC"/>
            </w:pPr>
            <w:r>
              <w:t>yes</w:t>
            </w:r>
          </w:p>
        </w:tc>
      </w:tr>
      <w:tr w:rsidR="005355DD" w14:paraId="5A1575D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349983C1"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60553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AB2BBA3"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5D511B8" w14:textId="77777777" w:rsidR="005355DD" w:rsidRDefault="005355DD" w:rsidP="000A2074">
            <w:pPr>
              <w:pStyle w:val="TAC"/>
            </w:pPr>
          </w:p>
        </w:tc>
      </w:tr>
      <w:tr w:rsidR="005355DD" w14:paraId="116AF36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228EE55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F00050D" w14:textId="77777777" w:rsidR="005355DD" w:rsidRDefault="005355DD" w:rsidP="000A2074">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ECEBF82" w14:textId="77777777" w:rsidR="005355DD" w:rsidRDefault="005355DD" w:rsidP="000A2074">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7C959465" w14:textId="77777777" w:rsidR="005355DD" w:rsidRDefault="005355DD" w:rsidP="000A2074">
            <w:pPr>
              <w:pStyle w:val="TAC"/>
            </w:pPr>
            <w:r>
              <w:t>yes</w:t>
            </w:r>
          </w:p>
        </w:tc>
      </w:tr>
      <w:tr w:rsidR="005355DD" w14:paraId="072C844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D0ABB2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FBACBB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C2611AE"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B81371F" w14:textId="77777777" w:rsidR="005355DD" w:rsidRDefault="005355DD" w:rsidP="000A2074">
            <w:pPr>
              <w:pStyle w:val="TAC"/>
            </w:pPr>
          </w:p>
        </w:tc>
      </w:tr>
      <w:tr w:rsidR="005355DD" w14:paraId="0CE829CB"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1DBF787" w14:textId="77777777" w:rsidR="005355DD" w:rsidRDefault="005355DD" w:rsidP="000A2074">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7EB3DE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56889AF" w14:textId="77777777" w:rsidR="005355DD" w:rsidRDefault="005355DD" w:rsidP="000A2074">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2676DE1C" w14:textId="77777777" w:rsidR="005355DD" w:rsidRDefault="005355DD" w:rsidP="000A2074">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3933A25A" w14:textId="77777777" w:rsidR="005355DD" w:rsidRDefault="005355DD" w:rsidP="000A2074">
            <w:pPr>
              <w:pStyle w:val="TAC"/>
            </w:pPr>
            <w:r>
              <w:t>yes</w:t>
            </w:r>
          </w:p>
        </w:tc>
      </w:tr>
      <w:tr w:rsidR="005355DD" w14:paraId="3743001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1981515" w14:textId="77777777" w:rsidR="005355DD" w:rsidRDefault="005355DD" w:rsidP="000A2074">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026D934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8040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7F5656"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6201143" w14:textId="77777777" w:rsidR="005355DD" w:rsidRDefault="005355DD" w:rsidP="000A2074">
            <w:pPr>
              <w:pStyle w:val="TAC"/>
            </w:pPr>
          </w:p>
        </w:tc>
      </w:tr>
      <w:tr w:rsidR="00465137" w14:paraId="05BFF28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06780DF" w14:textId="77777777" w:rsidR="00465137" w:rsidRDefault="00465137" w:rsidP="000A2074">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3DC7B0EC" w14:textId="77777777" w:rsidR="00465137" w:rsidRDefault="00465137"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0DB1345" w14:textId="77777777" w:rsidR="00465137" w:rsidRDefault="00465137" w:rsidP="000A2074">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5F7F071F" w14:textId="77777777" w:rsidR="00465137" w:rsidRDefault="00465137" w:rsidP="000A2074">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27410DED" w14:textId="77777777" w:rsidR="00465137" w:rsidRDefault="00465137" w:rsidP="000A2074">
            <w:pPr>
              <w:pStyle w:val="TAC"/>
            </w:pPr>
            <w:r>
              <w:t>yes</w:t>
            </w:r>
          </w:p>
        </w:tc>
      </w:tr>
      <w:tr w:rsidR="00465137" w14:paraId="19E819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8F5B7DB" w14:textId="34B7484B" w:rsidR="00465137" w:rsidRDefault="00465137" w:rsidP="000A2074">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659B44E4" w14:textId="77777777" w:rsidR="00465137" w:rsidRDefault="00465137"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AED418" w14:textId="77777777" w:rsidR="00465137" w:rsidRDefault="00465137"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E0B5A76" w14:textId="77777777" w:rsidR="00465137" w:rsidRDefault="00465137"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49A2E1F" w14:textId="77777777" w:rsidR="00465137" w:rsidRDefault="00465137" w:rsidP="000A2074">
            <w:pPr>
              <w:pStyle w:val="TAC"/>
            </w:pPr>
          </w:p>
        </w:tc>
      </w:tr>
      <w:tr w:rsidR="009A0F6D" w14:paraId="141B86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0E8C178" w14:textId="6E064176" w:rsidR="009A0F6D" w:rsidRDefault="009A0F6D" w:rsidP="009A0F6D">
            <w:pPr>
              <w:pStyle w:val="TAL"/>
              <w:tabs>
                <w:tab w:val="left" w:pos="3012"/>
              </w:tabs>
              <w:rPr>
                <w:lang w:val="sv-SE"/>
              </w:rPr>
            </w:pPr>
            <w:r>
              <w:rPr>
                <w:rFonts w:hint="eastAsia"/>
                <w:lang w:eastAsia="zh-CN"/>
              </w:rPr>
              <w:t xml:space="preserve">5G </w:t>
            </w:r>
            <w:r>
              <w:t xml:space="preserve">ProSe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6C52DDC0" w14:textId="010A42DC" w:rsidR="009A0F6D" w:rsidRDefault="009A0F6D" w:rsidP="009A0F6D">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21201B1" w14:textId="01B3901F" w:rsidR="009A0F6D" w:rsidRDefault="009A0F6D" w:rsidP="009A0F6D">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47D7AF5A" w14:textId="60ACB074" w:rsidR="009A0F6D" w:rsidRDefault="009A0F6D" w:rsidP="009A0F6D">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386EF78C" w14:textId="5BFA4A82" w:rsidR="009A0F6D" w:rsidRDefault="009A0F6D" w:rsidP="009A0F6D">
            <w:pPr>
              <w:pStyle w:val="TAC"/>
            </w:pPr>
            <w:r>
              <w:t>yes</w:t>
            </w:r>
          </w:p>
        </w:tc>
      </w:tr>
      <w:tr w:rsidR="007F083D" w14:paraId="4F837A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FC7C5B7" w14:textId="77777777" w:rsidR="007F083D" w:rsidRDefault="007F083D" w:rsidP="000A2074">
            <w:pPr>
              <w:pStyle w:val="TAL"/>
              <w:tabs>
                <w:tab w:val="left" w:pos="3012"/>
              </w:tabs>
              <w:rPr>
                <w:lang w:val="sv-SE"/>
              </w:rPr>
            </w:pPr>
            <w:r>
              <w:rPr>
                <w:lang w:val="sv-SE"/>
              </w:rPr>
              <w:t>PLMNwAcT List tag</w:t>
            </w:r>
          </w:p>
        </w:tc>
        <w:tc>
          <w:tcPr>
            <w:tcW w:w="1296" w:type="dxa"/>
            <w:vMerge w:val="restart"/>
            <w:tcBorders>
              <w:top w:val="single" w:sz="4" w:space="0" w:color="auto"/>
              <w:left w:val="single" w:sz="4" w:space="0" w:color="auto"/>
              <w:bottom w:val="single" w:sz="4" w:space="0" w:color="auto"/>
              <w:right w:val="single" w:sz="4" w:space="0" w:color="auto"/>
            </w:tcBorders>
          </w:tcPr>
          <w:p w14:paraId="1DF8B874"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9C8EBBE" w14:textId="77777777" w:rsidR="007F083D" w:rsidRDefault="007F083D" w:rsidP="000A2074">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5C08BB4D" w14:textId="77777777" w:rsidR="007F083D" w:rsidRDefault="007F083D" w:rsidP="000A2074">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56066CA9" w14:textId="77777777" w:rsidR="007F083D" w:rsidRDefault="007F083D" w:rsidP="000A2074">
            <w:pPr>
              <w:pStyle w:val="TAC"/>
            </w:pPr>
            <w:r>
              <w:t>yes</w:t>
            </w:r>
          </w:p>
        </w:tc>
      </w:tr>
      <w:tr w:rsidR="007F083D" w14:paraId="019C1B8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D20A7E3" w14:textId="25813D72" w:rsidR="007F083D" w:rsidRDefault="007F083D" w:rsidP="000A2074">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18D5AF12"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8AA05E7"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DB149E2"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56C2A35" w14:textId="77777777" w:rsidR="007F083D" w:rsidRDefault="007F083D" w:rsidP="000A2074">
            <w:pPr>
              <w:pStyle w:val="TAC"/>
            </w:pPr>
          </w:p>
        </w:tc>
      </w:tr>
      <w:tr w:rsidR="005355DD" w14:paraId="7A942F5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68476F9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91D8D2" w14:textId="77777777" w:rsidR="005355DD" w:rsidRDefault="005355DD" w:rsidP="000A2074">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5137A14B" w14:textId="77777777" w:rsidR="005355DD" w:rsidRDefault="005355DD" w:rsidP="000A2074">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5E338C24" w14:textId="77777777" w:rsidR="005355DD" w:rsidRDefault="005355DD" w:rsidP="000A2074">
            <w:pPr>
              <w:pStyle w:val="TAC"/>
            </w:pPr>
            <w:r>
              <w:t>yes</w:t>
            </w:r>
          </w:p>
        </w:tc>
      </w:tr>
      <w:tr w:rsidR="005355DD" w14:paraId="02015AB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31691A9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82EC16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4BEEB2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B511E39" w14:textId="77777777" w:rsidR="005355DD" w:rsidRDefault="005355DD" w:rsidP="000A2074">
            <w:pPr>
              <w:pStyle w:val="TAC"/>
            </w:pPr>
          </w:p>
        </w:tc>
      </w:tr>
      <w:tr w:rsidR="005355DD" w14:paraId="09836DC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902929A" w14:textId="77777777" w:rsidR="005355DD" w:rsidRPr="00816C4A" w:rsidRDefault="005355DD" w:rsidP="000A2074">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42BEC92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8D321"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0852FC"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6457A7" w14:textId="77777777" w:rsidR="005355DD" w:rsidRDefault="005355DD" w:rsidP="000A2074">
            <w:pPr>
              <w:pStyle w:val="TAC"/>
            </w:pPr>
          </w:p>
        </w:tc>
      </w:tr>
      <w:tr w:rsidR="005355DD" w14:paraId="34B85BC0"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3BE7CDF4"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6D4E008" w14:textId="77777777" w:rsidR="005355DD" w:rsidRDefault="005355DD" w:rsidP="000A2074">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6FA37D4D" w14:textId="77777777" w:rsidR="005355DD" w:rsidRDefault="005355DD" w:rsidP="000A2074">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6E0AF07A" w14:textId="77777777" w:rsidR="005355DD" w:rsidRDefault="005355DD" w:rsidP="000A2074">
            <w:pPr>
              <w:pStyle w:val="TAC"/>
            </w:pPr>
            <w:r>
              <w:t>yes</w:t>
            </w:r>
          </w:p>
        </w:tc>
      </w:tr>
      <w:tr w:rsidR="005355DD" w14:paraId="42A7B4E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FA4B017" w14:textId="7CA2EA07" w:rsidR="005355DD" w:rsidRDefault="005355DD" w:rsidP="000A2074">
            <w:pPr>
              <w:pStyle w:val="TAL"/>
              <w:tabs>
                <w:tab w:val="left" w:pos="3012"/>
              </w:tabs>
              <w:rPr>
                <w:lang w:val="sv-SE"/>
              </w:rPr>
            </w:pPr>
            <w:r>
              <w:t xml:space="preserve">ProSe Report Data </w:t>
            </w:r>
            <w:r w:rsidR="009A0F6D">
              <w:t>t</w:t>
            </w:r>
            <w:r>
              <w:t>ag</w:t>
            </w:r>
          </w:p>
        </w:tc>
        <w:tc>
          <w:tcPr>
            <w:tcW w:w="1296" w:type="dxa"/>
            <w:vMerge/>
            <w:tcBorders>
              <w:top w:val="single" w:sz="4" w:space="0" w:color="auto"/>
              <w:left w:val="single" w:sz="4" w:space="0" w:color="auto"/>
              <w:bottom w:val="single" w:sz="4" w:space="0" w:color="auto"/>
              <w:right w:val="single" w:sz="4" w:space="0" w:color="auto"/>
            </w:tcBorders>
          </w:tcPr>
          <w:p w14:paraId="0C0425F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6306240"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35E09A"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2F66C5C" w14:textId="77777777" w:rsidR="005355DD" w:rsidRDefault="005355DD" w:rsidP="000A2074">
            <w:pPr>
              <w:pStyle w:val="TAC"/>
            </w:pPr>
          </w:p>
        </w:tc>
      </w:tr>
      <w:tr w:rsidR="005355DD" w14:paraId="438374C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1C0CB243"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E1F65A5" w14:textId="77777777" w:rsidR="005355DD" w:rsidRDefault="005355DD" w:rsidP="000A2074">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058B325A" w14:textId="77777777" w:rsidR="005355DD" w:rsidRDefault="005355DD" w:rsidP="000A2074">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48175E24" w14:textId="77777777" w:rsidR="005355DD" w:rsidRDefault="005355DD" w:rsidP="000A2074">
            <w:pPr>
              <w:pStyle w:val="TAC"/>
            </w:pPr>
            <w:r>
              <w:t>yes</w:t>
            </w:r>
          </w:p>
        </w:tc>
      </w:tr>
      <w:tr w:rsidR="005355DD" w14:paraId="24ECF3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524C1A1" w14:textId="77777777" w:rsidR="005355DD" w:rsidRDefault="005355DD" w:rsidP="000A2074">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0E24F936"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79372D" w14:textId="77777777" w:rsidR="005355DD" w:rsidRDefault="005355DD" w:rsidP="000A2074">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344699C8" w14:textId="77777777" w:rsidR="005355DD" w:rsidRDefault="005355DD" w:rsidP="000A2074">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13865EBB" w14:textId="77777777" w:rsidR="005355DD" w:rsidRDefault="005355DD" w:rsidP="000A2074">
            <w:pPr>
              <w:pStyle w:val="TAC"/>
            </w:pPr>
            <w:r>
              <w:t>yes</w:t>
            </w:r>
          </w:p>
        </w:tc>
      </w:tr>
      <w:tr w:rsidR="005355DD" w14:paraId="12C9A79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1572D62" w14:textId="77777777" w:rsidR="005355DD" w:rsidRDefault="005355DD" w:rsidP="000A2074">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7874D15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0783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56075AD"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8F4152" w14:textId="77777777" w:rsidR="005355DD" w:rsidRDefault="005355DD" w:rsidP="000A2074">
            <w:pPr>
              <w:pStyle w:val="TAC"/>
            </w:pPr>
          </w:p>
        </w:tc>
      </w:tr>
      <w:tr w:rsidR="006E4DD2" w14:paraId="73B33F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D2F9D5B" w14:textId="77777777" w:rsidR="006E4DD2" w:rsidRDefault="006E4DD2" w:rsidP="000A2074">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6B48C4F" w14:textId="77777777" w:rsidR="006E4DD2" w:rsidRDefault="006E4DD2"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7775F35" w14:textId="77777777" w:rsidR="006E4DD2" w:rsidRDefault="006E4DD2" w:rsidP="000A2074">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198C4A0D" w14:textId="77777777" w:rsidR="006E4DD2" w:rsidRDefault="006E4DD2" w:rsidP="000A2074">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36018760" w14:textId="77777777" w:rsidR="006E4DD2" w:rsidRDefault="006E4DD2" w:rsidP="000A2074">
            <w:pPr>
              <w:pStyle w:val="TAC"/>
            </w:pPr>
            <w:r>
              <w:t>yes</w:t>
            </w:r>
          </w:p>
        </w:tc>
      </w:tr>
      <w:tr w:rsidR="006E4DD2" w14:paraId="593037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E9C971F" w14:textId="77777777" w:rsidR="006E4DD2" w:rsidRDefault="006E4DD2" w:rsidP="000A2074">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185E4A85"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5D8404"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29E7408"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3D62402" w14:textId="77777777" w:rsidR="006E4DD2" w:rsidRDefault="006E4DD2" w:rsidP="000A2074">
            <w:pPr>
              <w:pStyle w:val="TAC"/>
            </w:pPr>
          </w:p>
        </w:tc>
      </w:tr>
      <w:tr w:rsidR="006E4DD2" w14:paraId="459D09E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68DF99" w14:textId="0149424B" w:rsidR="006E4DD2" w:rsidRDefault="007F083D" w:rsidP="000A2074">
            <w:pPr>
              <w:pStyle w:val="TAL"/>
              <w:tabs>
                <w:tab w:val="left" w:pos="3012"/>
              </w:tabs>
            </w:pPr>
            <w:r>
              <w:rPr>
                <w:lang w:val="pt-BR"/>
              </w:rPr>
              <w:t xml:space="preserve">Allowed </w:t>
            </w:r>
            <w:r w:rsidR="006E4DD2" w:rsidRPr="00FE6819">
              <w:rPr>
                <w:lang w:val="pt-BR"/>
              </w:rPr>
              <w:t>Slices Information</w:t>
            </w:r>
            <w:r w:rsidR="006E4DD2" w:rsidRPr="000C201D">
              <w:t xml:space="preserve"> </w:t>
            </w:r>
            <w:r w:rsidR="006E4DD2">
              <w:t>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0556D537"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F3E5048"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C7ED"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F4ACFD" w14:textId="77777777" w:rsidR="006E4DD2" w:rsidRDefault="006E4DD2" w:rsidP="000A2074">
            <w:pPr>
              <w:pStyle w:val="TAC"/>
            </w:pPr>
          </w:p>
        </w:tc>
      </w:tr>
      <w:tr w:rsidR="005355DD" w14:paraId="71A4492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9BC846D" w14:textId="77777777" w:rsidR="005355DD" w:rsidRDefault="005355DD" w:rsidP="000A2074">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403124D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85FEEE7" w14:textId="77777777" w:rsidR="005355DD" w:rsidRDefault="005355DD" w:rsidP="000A2074">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535CEBBC" w14:textId="77777777" w:rsidR="005355DD" w:rsidRDefault="005355DD" w:rsidP="000A2074">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2ECC60A4" w14:textId="77777777" w:rsidR="005355DD" w:rsidRDefault="005355DD" w:rsidP="000A2074">
            <w:pPr>
              <w:pStyle w:val="TAC"/>
            </w:pPr>
            <w:r>
              <w:t>yes</w:t>
            </w:r>
          </w:p>
        </w:tc>
      </w:tr>
      <w:tr w:rsidR="007F083D" w14:paraId="2759A2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F4FDBCF" w14:textId="13B990B7" w:rsidR="007F083D" w:rsidRDefault="007F083D" w:rsidP="000A2074">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5B0480C"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C8E8DF"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9E29"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AB25AFD" w14:textId="77777777" w:rsidR="007F083D" w:rsidRDefault="007F083D" w:rsidP="000A2074">
            <w:pPr>
              <w:pStyle w:val="TAC"/>
            </w:pPr>
          </w:p>
        </w:tc>
      </w:tr>
      <w:tr w:rsidR="005355DD" w14:paraId="5F5EAD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96FAEA" w14:textId="77777777" w:rsidR="005355DD" w:rsidRDefault="005355DD" w:rsidP="000A2074">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2924C13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145B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1F405E9"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9939F99" w14:textId="77777777" w:rsidR="005355DD" w:rsidRDefault="005355DD" w:rsidP="000A2074">
            <w:pPr>
              <w:pStyle w:val="TAC"/>
            </w:pPr>
          </w:p>
        </w:tc>
      </w:tr>
      <w:tr w:rsidR="007F083D" w14:paraId="5753549D"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E29C6C5" w14:textId="77777777" w:rsidR="007F083D" w:rsidRDefault="007F083D" w:rsidP="000A2074">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3BB4ED5"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CBFDFF" w14:textId="77777777" w:rsidR="007F083D" w:rsidRDefault="007F083D" w:rsidP="000A2074">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33DBF774" w14:textId="77777777" w:rsidR="007F083D" w:rsidRDefault="007F083D" w:rsidP="000A2074">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18B0F27D" w14:textId="77777777" w:rsidR="007F083D" w:rsidRDefault="007F083D" w:rsidP="000A2074">
            <w:pPr>
              <w:pStyle w:val="TAC"/>
            </w:pPr>
            <w:r>
              <w:t>yes</w:t>
            </w:r>
          </w:p>
        </w:tc>
      </w:tr>
      <w:tr w:rsidR="007F083D" w14:paraId="157F5D9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2E1F582" w14:textId="77777777" w:rsidR="007F083D" w:rsidRDefault="007F083D" w:rsidP="000A2074">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1945A57"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35A747A"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03340FD"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9510D7D" w14:textId="77777777" w:rsidR="007F083D" w:rsidRDefault="007F083D" w:rsidP="000A2074">
            <w:pPr>
              <w:pStyle w:val="TAC"/>
            </w:pPr>
          </w:p>
        </w:tc>
      </w:tr>
      <w:tr w:rsidR="007F083D" w14:paraId="0B9E6391"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4FF029E" w14:textId="2E75F76B" w:rsidR="007F083D" w:rsidRDefault="007F083D" w:rsidP="000A2074">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16141974"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C213782"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15B2AD4"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186CE1F" w14:textId="77777777" w:rsidR="007F083D" w:rsidRDefault="007F083D" w:rsidP="000A2074">
            <w:pPr>
              <w:pStyle w:val="TAC"/>
            </w:pPr>
          </w:p>
        </w:tc>
      </w:tr>
      <w:tr w:rsidR="005355DD" w14:paraId="6BB38C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2370469" w14:textId="77777777" w:rsidR="005355DD" w:rsidRDefault="005355DD" w:rsidP="000A2074">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tcPr>
          <w:p w14:paraId="23B108B6"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tcPr>
          <w:p w14:paraId="2B11FA14" w14:textId="77777777" w:rsidR="005355DD" w:rsidRDefault="005355DD" w:rsidP="000A2074">
            <w:pPr>
              <w:pStyle w:val="TAC"/>
            </w:pPr>
            <w:r>
              <w:t>yes</w:t>
            </w:r>
          </w:p>
        </w:tc>
      </w:tr>
      <w:tr w:rsidR="005355DD" w14:paraId="0A92857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53C4FF4E"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620590D7" w14:textId="77777777" w:rsidR="005355DD" w:rsidRDefault="005355DD" w:rsidP="000A2074">
            <w:pPr>
              <w:pStyle w:val="TAC"/>
            </w:pPr>
            <w:r>
              <w:t>yes</w:t>
            </w:r>
          </w:p>
        </w:tc>
      </w:tr>
      <w:tr w:rsidR="005355DD" w14:paraId="42D90217"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1012E0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8A23BB3" w14:textId="77777777" w:rsidR="005355DD" w:rsidRDefault="005355DD" w:rsidP="000A2074">
            <w:pPr>
              <w:pStyle w:val="TAC"/>
            </w:pPr>
            <w:r>
              <w:t>yes</w:t>
            </w:r>
          </w:p>
        </w:tc>
      </w:tr>
      <w:tr w:rsidR="005355DD" w14:paraId="181EEBCB"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A3211D0" w14:textId="77777777" w:rsidR="005355DD" w:rsidRDefault="005355DD" w:rsidP="000A2074">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0DE209C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39E712F"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068FA01"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64BE1B7" w14:textId="77777777" w:rsidR="005355DD" w:rsidRDefault="005355DD" w:rsidP="000A2074">
            <w:pPr>
              <w:pStyle w:val="TAC"/>
            </w:pPr>
          </w:p>
        </w:tc>
      </w:tr>
      <w:tr w:rsidR="00F31340" w14:paraId="454604FF"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D71D096" w14:textId="77777777" w:rsidR="00F31340" w:rsidRDefault="00F31340"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2D19790F" w14:textId="77777777" w:rsidR="00F31340" w:rsidRDefault="00F31340" w:rsidP="000A2074">
            <w:pPr>
              <w:pStyle w:val="TAC"/>
            </w:pPr>
            <w:r>
              <w:t>yes</w:t>
            </w:r>
          </w:p>
        </w:tc>
      </w:tr>
      <w:tr w:rsidR="00F31340" w14:paraId="21AB7A52"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A3A8E98" w14:textId="77777777" w:rsidR="00F31340" w:rsidRDefault="00F31340" w:rsidP="000A2074">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237D1C89" w14:textId="77777777" w:rsidR="00F31340" w:rsidRDefault="00F31340"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1BC79E8" w14:textId="77777777" w:rsidR="00F31340" w:rsidRDefault="00F31340"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69D6D5C" w14:textId="77777777" w:rsidR="00F31340" w:rsidRDefault="00F31340"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0791F1D" w14:textId="77777777" w:rsidR="00F31340" w:rsidRDefault="00F31340" w:rsidP="000A2074">
            <w:pPr>
              <w:pStyle w:val="TAC"/>
            </w:pPr>
          </w:p>
        </w:tc>
      </w:tr>
      <w:tr w:rsidR="00F31340" w14:paraId="071D1EB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EBB3C73" w14:textId="722BFF93" w:rsidR="00F31340" w:rsidRDefault="00F31340" w:rsidP="002C5E13">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400AD002" w14:textId="77777777" w:rsidR="00F31340" w:rsidRDefault="00F31340"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9DABA75" w14:textId="77777777" w:rsidR="00F31340"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730239F" w14:textId="77777777" w:rsidR="00F31340"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CD3742F" w14:textId="77777777" w:rsidR="00F31340" w:rsidRDefault="00F31340" w:rsidP="002C5E13">
            <w:pPr>
              <w:pStyle w:val="TAC"/>
            </w:pPr>
          </w:p>
        </w:tc>
      </w:tr>
      <w:tr w:rsidR="00F31340" w14:paraId="48F2693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2EF1981C" w14:textId="77777777" w:rsidR="00F31340" w:rsidRPr="00816C4A" w:rsidRDefault="00F31340" w:rsidP="002C5E13">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05652CF0" w14:textId="77777777" w:rsidR="00F31340" w:rsidRPr="00816C4A"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1579A099" w14:textId="77777777" w:rsidR="00F31340" w:rsidRPr="00816C4A"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612C3E7" w14:textId="77777777" w:rsidR="00F31340" w:rsidRPr="00816C4A" w:rsidRDefault="00F31340" w:rsidP="002C5E13">
            <w:pPr>
              <w:pStyle w:val="TAC"/>
              <w:rPr>
                <w:lang w:eastAsia="en-GB"/>
              </w:rPr>
            </w:pPr>
          </w:p>
        </w:tc>
      </w:tr>
      <w:tr w:rsidR="00AD764D" w14:paraId="7B2908D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0440334" w14:textId="6FE14D6F" w:rsidR="00AD764D" w:rsidRPr="00816C4A" w:rsidRDefault="00AD764D" w:rsidP="002C5E13">
            <w:pPr>
              <w:pStyle w:val="TAL"/>
              <w:tabs>
                <w:tab w:val="left" w:pos="3012"/>
              </w:tabs>
              <w:rPr>
                <w:lang w:val="sv-SE"/>
              </w:rPr>
            </w:pPr>
            <w:r>
              <w:rPr>
                <w:lang w:val="sv-SE"/>
              </w:rPr>
              <w:t>Slice</w:t>
            </w:r>
            <w:r w:rsidR="007F083D">
              <w:rPr>
                <w:lang w:val="sv-SE"/>
              </w:rPr>
              <w:t>s</w:t>
            </w:r>
            <w:r>
              <w:rPr>
                <w:lang w:val="sv-SE"/>
              </w:rPr>
              <w:t xml:space="preserve"> information tag</w:t>
            </w:r>
          </w:p>
        </w:tc>
        <w:tc>
          <w:tcPr>
            <w:tcW w:w="1296" w:type="dxa"/>
            <w:vMerge/>
            <w:tcBorders>
              <w:top w:val="single" w:sz="4" w:space="0" w:color="auto"/>
              <w:left w:val="single" w:sz="4" w:space="0" w:color="auto"/>
              <w:bottom w:val="single" w:sz="4" w:space="0" w:color="auto"/>
              <w:right w:val="single" w:sz="4" w:space="0" w:color="auto"/>
            </w:tcBorders>
          </w:tcPr>
          <w:p w14:paraId="7C3BD49A"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E581BBF"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52D3558"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2644B56" w14:textId="77777777" w:rsidR="00AD764D" w:rsidRDefault="00AD764D" w:rsidP="002C5E13">
            <w:pPr>
              <w:pStyle w:val="TAC"/>
            </w:pPr>
          </w:p>
        </w:tc>
      </w:tr>
      <w:tr w:rsidR="00AD764D" w14:paraId="797436B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44452E81"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D15E022"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B4446F4"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562C6DF" w14:textId="77777777" w:rsidR="00AD764D" w:rsidRDefault="00AD764D" w:rsidP="002C5E13">
            <w:pPr>
              <w:pStyle w:val="TAC"/>
            </w:pPr>
          </w:p>
        </w:tc>
      </w:tr>
      <w:tr w:rsidR="00AD764D" w14:paraId="736CAA3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0D9AC823" w14:textId="77777777" w:rsidR="00AD764D" w:rsidRDefault="00AD764D" w:rsidP="00AD764D">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5FCA762" w14:textId="77777777" w:rsidR="00AD764D" w:rsidRDefault="00AD764D" w:rsidP="00AD764D">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8AE04B6" w14:textId="77777777" w:rsidR="00AD764D" w:rsidRDefault="00AD764D" w:rsidP="00AD764D">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6F7971A" w14:textId="77777777" w:rsidR="00AD764D" w:rsidRDefault="00AD764D" w:rsidP="00AD764D">
            <w:pPr>
              <w:pStyle w:val="TAC"/>
            </w:pPr>
          </w:p>
        </w:tc>
      </w:tr>
      <w:tr w:rsidR="00F31340" w14:paraId="3B2DEBD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50479B10" w14:textId="77777777" w:rsidR="00F31340" w:rsidRDefault="00F31340" w:rsidP="002C5E1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3382C78B" w14:textId="77777777" w:rsidR="00F31340" w:rsidRDefault="00F31340" w:rsidP="002C5E13">
            <w:pPr>
              <w:pStyle w:val="TAC"/>
            </w:pPr>
            <w:r>
              <w:t>yes</w:t>
            </w:r>
          </w:p>
        </w:tc>
      </w:tr>
      <w:tr w:rsidR="00F31340" w:rsidRPr="00F424E6" w14:paraId="584976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9A95B13" w14:textId="77777777" w:rsidR="00F31340" w:rsidRPr="007A3066" w:rsidRDefault="00F31340" w:rsidP="002C5E13">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DA505B" w14:textId="77777777" w:rsidR="00F31340" w:rsidRPr="007A3066" w:rsidRDefault="00F31340" w:rsidP="002C5E13">
            <w:pPr>
              <w:pStyle w:val="TAC"/>
              <w:rPr>
                <w:lang w:val="fr-FR"/>
              </w:rPr>
            </w:pPr>
          </w:p>
        </w:tc>
      </w:tr>
      <w:tr w:rsidR="002C54BD" w:rsidRPr="00F424E6" w14:paraId="2B2F268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31B6A858" w14:textId="77777777" w:rsidR="002C54BD" w:rsidRPr="007A3066" w:rsidRDefault="002C54BD" w:rsidP="002C54B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2CB4551" w14:textId="77777777" w:rsidR="002C54BD" w:rsidRPr="007A3066" w:rsidRDefault="002C54BD" w:rsidP="002C54BD">
            <w:pPr>
              <w:pStyle w:val="TAC"/>
              <w:rPr>
                <w:lang w:val="fr-FR"/>
              </w:rPr>
            </w:pPr>
          </w:p>
        </w:tc>
      </w:tr>
      <w:tr w:rsidR="00F31340" w:rsidRPr="00F424E6" w14:paraId="56C9898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F880629" w14:textId="223C7DB1" w:rsidR="00F31340" w:rsidRDefault="00F31340" w:rsidP="00AD764D">
            <w:pPr>
              <w:pStyle w:val="TAL"/>
              <w:tabs>
                <w:tab w:val="left" w:pos="3012"/>
              </w:tabs>
            </w:pPr>
            <w:r>
              <w:t>NG-RAN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50615665" w14:textId="77777777" w:rsidR="00F31340" w:rsidRPr="007A3066" w:rsidRDefault="00F31340" w:rsidP="00AD764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9FE95E7" w14:textId="77777777" w:rsidR="00F31340" w:rsidRPr="007A3066" w:rsidRDefault="00F31340" w:rsidP="00AD764D">
            <w:pPr>
              <w:pStyle w:val="TAC"/>
              <w:rPr>
                <w:lang w:val="fr-FR"/>
              </w:rPr>
            </w:pPr>
          </w:p>
        </w:tc>
      </w:tr>
      <w:tr w:rsidR="00F31340" w:rsidRPr="00F424E6" w14:paraId="696CE1D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20ACF21E" w14:textId="77777777" w:rsidR="00F31340" w:rsidRPr="007A3066" w:rsidRDefault="00F31340" w:rsidP="00F31340">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50DB1DB" w14:textId="77777777" w:rsidR="00F31340" w:rsidRPr="007A3066" w:rsidRDefault="00F31340" w:rsidP="00F31340">
            <w:pPr>
              <w:pStyle w:val="TAC"/>
              <w:rPr>
                <w:lang w:val="fr-FR"/>
              </w:rPr>
            </w:pPr>
          </w:p>
        </w:tc>
      </w:tr>
      <w:tr w:rsidR="00F31340" w14:paraId="6541C71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304FD2CF" w14:textId="77777777" w:rsidR="00F31340" w:rsidRDefault="00F31340" w:rsidP="00F31340">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056A977A" w14:textId="77777777" w:rsidR="00F31340" w:rsidRDefault="00F31340" w:rsidP="00F31340">
            <w:pPr>
              <w:pStyle w:val="TAC"/>
            </w:pPr>
            <w:r>
              <w:t>yes</w:t>
            </w:r>
          </w:p>
        </w:tc>
      </w:tr>
      <w:tr w:rsidR="00157DA3" w14:paraId="147B3D1B" w14:textId="77777777" w:rsidTr="009A0F6D">
        <w:trPr>
          <w:jc w:val="center"/>
        </w:trPr>
        <w:tc>
          <w:tcPr>
            <w:tcW w:w="3332" w:type="dxa"/>
            <w:tcBorders>
              <w:top w:val="single" w:sz="4" w:space="0" w:color="auto"/>
              <w:left w:val="single" w:sz="6" w:space="0" w:color="auto"/>
              <w:bottom w:val="single" w:sz="6" w:space="0" w:color="auto"/>
              <w:right w:val="single" w:sz="6" w:space="0" w:color="auto"/>
            </w:tcBorders>
          </w:tcPr>
          <w:p w14:paraId="16F900CB" w14:textId="0C9A4303" w:rsidR="00157DA3" w:rsidRPr="00047C64" w:rsidRDefault="00157DA3" w:rsidP="00F31340">
            <w:pPr>
              <w:pStyle w:val="TAL"/>
              <w:tabs>
                <w:tab w:val="left" w:pos="3012"/>
              </w:tabs>
              <w:rPr>
                <w:rFonts w:eastAsia="SimSun"/>
                <w:lang w:val="en-US" w:eastAsia="zh-CN"/>
              </w:rPr>
            </w:pPr>
            <w:r>
              <w:rPr>
                <w:lang w:val="sv-SE" w:eastAsia="en-GB"/>
              </w:rPr>
              <w:t>Rejected slices information</w:t>
            </w:r>
            <w:r w:rsidR="007F083D">
              <w:rPr>
                <w:lang w:val="sv-SE" w:eastAsia="en-GB"/>
              </w:rPr>
              <w:t xml:space="preserve"> tag</w:t>
            </w:r>
          </w:p>
        </w:tc>
        <w:tc>
          <w:tcPr>
            <w:tcW w:w="1296" w:type="dxa"/>
            <w:vMerge/>
            <w:tcBorders>
              <w:top w:val="single" w:sz="4" w:space="0" w:color="auto"/>
              <w:left w:val="single" w:sz="6" w:space="0" w:color="auto"/>
              <w:bottom w:val="single" w:sz="6" w:space="0" w:color="auto"/>
              <w:right w:val="single" w:sz="6" w:space="0" w:color="auto"/>
            </w:tcBorders>
          </w:tcPr>
          <w:p w14:paraId="69A01C26" w14:textId="77777777" w:rsidR="00157DA3" w:rsidRDefault="00157DA3" w:rsidP="00F31340">
            <w:pPr>
              <w:pStyle w:val="TAC"/>
            </w:pPr>
          </w:p>
        </w:tc>
        <w:tc>
          <w:tcPr>
            <w:tcW w:w="1721" w:type="dxa"/>
            <w:vMerge/>
            <w:tcBorders>
              <w:top w:val="single" w:sz="4" w:space="0" w:color="auto"/>
              <w:left w:val="single" w:sz="6" w:space="0" w:color="auto"/>
              <w:bottom w:val="single" w:sz="6" w:space="0" w:color="auto"/>
              <w:right w:val="single" w:sz="6" w:space="0" w:color="auto"/>
            </w:tcBorders>
          </w:tcPr>
          <w:p w14:paraId="3E64C4AF" w14:textId="77777777" w:rsidR="00157DA3" w:rsidRDefault="00157DA3" w:rsidP="00F31340">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3ADA301C" w14:textId="77777777" w:rsidR="00157DA3" w:rsidRDefault="00157DA3" w:rsidP="00F31340">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5F748766" w14:textId="77777777" w:rsidR="00157DA3" w:rsidRDefault="00157DA3" w:rsidP="00F31340">
            <w:pPr>
              <w:pStyle w:val="TAC"/>
            </w:pPr>
          </w:p>
        </w:tc>
      </w:tr>
      <w:tr w:rsidR="009A0F6D"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23753762" w:rsidR="009A0F6D" w:rsidRDefault="009A0F6D" w:rsidP="009A0F6D">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6ACAC056" w14:textId="77777777" w:rsidR="009A0F6D" w:rsidRDefault="009A0F6D" w:rsidP="009A0F6D">
            <w:pPr>
              <w:pStyle w:val="TAC"/>
            </w:pPr>
          </w:p>
        </w:tc>
        <w:tc>
          <w:tcPr>
            <w:tcW w:w="1721" w:type="dxa"/>
            <w:vMerge/>
            <w:tcBorders>
              <w:left w:val="single" w:sz="6" w:space="0" w:color="auto"/>
              <w:bottom w:val="single" w:sz="6" w:space="0" w:color="auto"/>
              <w:right w:val="single" w:sz="6" w:space="0" w:color="auto"/>
            </w:tcBorders>
          </w:tcPr>
          <w:p w14:paraId="7F419415" w14:textId="77777777" w:rsidR="009A0F6D" w:rsidRDefault="009A0F6D" w:rsidP="009A0F6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9A0F6D" w:rsidRDefault="009A0F6D" w:rsidP="009A0F6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9A0F6D" w:rsidRDefault="009A0F6D" w:rsidP="009A0F6D">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38121BE6" w14:textId="77777777" w:rsidR="005355DD" w:rsidRDefault="005355DD" w:rsidP="005355DD"/>
    <w:p w14:paraId="3CB46DE3" w14:textId="29C50DBD" w:rsidR="00E86E7B" w:rsidRPr="00816C4A" w:rsidRDefault="00E86E7B" w:rsidP="005355DD">
      <w:pPr>
        <w:pStyle w:val="Heading2"/>
      </w:pPr>
      <w:bookmarkStart w:id="4050" w:name="_Toc193088277"/>
      <w:r w:rsidRPr="00816C4A">
        <w:t>9.4</w:t>
      </w:r>
      <w:r>
        <w:tab/>
      </w:r>
      <w:r w:rsidRPr="00816C4A">
        <w:t>Type of Command and Next Action Indicator</w:t>
      </w:r>
      <w:bookmarkEnd w:id="4041"/>
      <w:bookmarkEnd w:id="4042"/>
      <w:bookmarkEnd w:id="4043"/>
      <w:bookmarkEnd w:id="4044"/>
      <w:bookmarkEnd w:id="4045"/>
      <w:bookmarkEnd w:id="4046"/>
      <w:bookmarkEnd w:id="4047"/>
      <w:bookmarkEnd w:id="4048"/>
      <w:bookmarkEnd w:id="4050"/>
    </w:p>
    <w:p w14:paraId="70E86000" w14:textId="7985E795" w:rsidR="00E86E7B" w:rsidRPr="00816C4A" w:rsidRDefault="00E86E7B" w:rsidP="00E86E7B">
      <w:pPr>
        <w:keepNext/>
      </w:pPr>
      <w:r w:rsidRPr="00816C4A">
        <w:t xml:space="preserve">The table below shows the values which shall be used for Type of Command coding (see </w:t>
      </w:r>
      <w:r w:rsidR="003413FE" w:rsidRPr="00816C4A">
        <w:t>clause</w:t>
      </w:r>
      <w:r w:rsidR="003413FE">
        <w:t> </w:t>
      </w:r>
      <w:r w:rsidR="003413FE" w:rsidRPr="00816C4A">
        <w:t>8</w:t>
      </w:r>
      <w:r w:rsidRPr="00816C4A">
        <w:t xml:space="preserve">.6) and Next Action Indicator coding (see </w:t>
      </w:r>
      <w:r w:rsidR="003413FE" w:rsidRPr="00816C4A">
        <w:t>clause</w:t>
      </w:r>
      <w:r w:rsidR="003413FE">
        <w:t> </w:t>
      </w:r>
      <w:r w:rsidR="003413FE" w:rsidRPr="00816C4A">
        <w:t>8</w:t>
      </w:r>
      <w:r w:rsidRPr="00816C4A">
        <w:t xml:space="preserve">.24) in addition to those defined in ETSI TS 102 223 [32] </w:t>
      </w:r>
      <w:r w:rsidR="003413FE" w:rsidRPr="00816C4A">
        <w:t>clause</w:t>
      </w:r>
      <w:r w:rsidR="003413FE">
        <w:t> </w:t>
      </w:r>
      <w:r w:rsidR="003413FE"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51" w:name="_Toc3201104"/>
    </w:p>
    <w:p w14:paraId="62D9A7FC" w14:textId="77777777" w:rsidR="00E86E7B" w:rsidRPr="00816C4A" w:rsidRDefault="00E86E7B" w:rsidP="00E86E7B">
      <w:pPr>
        <w:pStyle w:val="Heading1"/>
      </w:pPr>
      <w:bookmarkStart w:id="4052" w:name="_Toc20392847"/>
      <w:bookmarkStart w:id="4053" w:name="_Toc27774494"/>
      <w:bookmarkStart w:id="4054" w:name="_Toc36482954"/>
      <w:bookmarkStart w:id="4055" w:name="_Toc36484616"/>
      <w:bookmarkStart w:id="4056" w:name="_Toc44933546"/>
      <w:bookmarkStart w:id="4057" w:name="_Toc50972499"/>
      <w:bookmarkStart w:id="4058" w:name="_Toc57105253"/>
      <w:bookmarkStart w:id="4059" w:name="_Toc193088278"/>
      <w:r w:rsidRPr="00816C4A">
        <w:t>10</w:t>
      </w:r>
      <w:r w:rsidRPr="00816C4A">
        <w:tab/>
        <w:t>Allowed Type of command and Device identity combinations</w:t>
      </w:r>
      <w:bookmarkEnd w:id="4051"/>
      <w:bookmarkEnd w:id="4052"/>
      <w:bookmarkEnd w:id="4053"/>
      <w:bookmarkEnd w:id="4054"/>
      <w:bookmarkEnd w:id="4055"/>
      <w:bookmarkEnd w:id="4056"/>
      <w:bookmarkEnd w:id="4057"/>
      <w:bookmarkEnd w:id="4058"/>
      <w:bookmarkEnd w:id="4059"/>
    </w:p>
    <w:p w14:paraId="530E526D" w14:textId="665E91EC" w:rsidR="00E86E7B" w:rsidRPr="00816C4A" w:rsidRDefault="00E86E7B" w:rsidP="00E86E7B">
      <w:r w:rsidRPr="00816C4A">
        <w:t xml:space="preserve">Only certain types of commands can be issued with certain device identities. These combinations are defined below, in addition to ETSI TS 102 223 [32] </w:t>
      </w:r>
      <w:r w:rsidR="003413FE" w:rsidRPr="00816C4A">
        <w:t>clause</w:t>
      </w:r>
      <w:r w:rsidR="003413FE">
        <w:t> </w:t>
      </w:r>
      <w:r w:rsidR="003413FE"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60" w:name="_Toc3201105"/>
      <w:bookmarkStart w:id="4061" w:name="_Toc20392848"/>
      <w:bookmarkStart w:id="4062" w:name="_Toc27774495"/>
      <w:bookmarkStart w:id="4063" w:name="_Toc36482955"/>
      <w:bookmarkStart w:id="4064" w:name="_Toc36484617"/>
      <w:bookmarkStart w:id="4065" w:name="_Toc44933547"/>
      <w:bookmarkStart w:id="4066" w:name="_Toc50972500"/>
      <w:bookmarkStart w:id="4067" w:name="_Toc57105254"/>
      <w:bookmarkStart w:id="4068" w:name="_Toc193088279"/>
      <w:r w:rsidRPr="00816C4A">
        <w:t>11</w:t>
      </w:r>
      <w:r w:rsidRPr="00816C4A">
        <w:tab/>
        <w:t>Security requirements</w:t>
      </w:r>
      <w:bookmarkEnd w:id="4060"/>
      <w:bookmarkEnd w:id="4061"/>
      <w:bookmarkEnd w:id="4062"/>
      <w:bookmarkEnd w:id="4063"/>
      <w:bookmarkEnd w:id="4064"/>
      <w:bookmarkEnd w:id="4065"/>
      <w:bookmarkEnd w:id="4066"/>
      <w:bookmarkEnd w:id="4067"/>
      <w:bookmarkEnd w:id="4068"/>
    </w:p>
    <w:p w14:paraId="34FBE4BA" w14:textId="0E1D6804" w:rsidR="00E86E7B" w:rsidRPr="00816C4A" w:rsidRDefault="003413FE"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69" w:name="_Toc3201106"/>
      <w:bookmarkStart w:id="4070" w:name="_Toc20392849"/>
      <w:bookmarkStart w:id="4071" w:name="_Toc27774496"/>
      <w:bookmarkStart w:id="4072" w:name="_Toc36482956"/>
      <w:bookmarkStart w:id="4073" w:name="_Toc36484618"/>
      <w:bookmarkStart w:id="4074" w:name="_Toc44933548"/>
      <w:bookmarkStart w:id="4075" w:name="_Toc50972501"/>
      <w:bookmarkStart w:id="4076" w:name="_Toc57105255"/>
      <w:bookmarkStart w:id="4077" w:name="_Toc193088280"/>
      <w:r w:rsidRPr="00816C4A">
        <w:t>Annex A (normative):</w:t>
      </w:r>
      <w:r w:rsidRPr="00816C4A">
        <w:br/>
        <w:t>Support of USAT by Mobile Equipment</w:t>
      </w:r>
      <w:bookmarkEnd w:id="4069"/>
      <w:bookmarkEnd w:id="4070"/>
      <w:bookmarkEnd w:id="4071"/>
      <w:bookmarkEnd w:id="4072"/>
      <w:bookmarkEnd w:id="4073"/>
      <w:bookmarkEnd w:id="4074"/>
      <w:bookmarkEnd w:id="4075"/>
      <w:bookmarkEnd w:id="4076"/>
      <w:bookmarkEnd w:id="4077"/>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4804BDC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0510757"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56296F25"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1B8327E2"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33E79FCF"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28FBD682" w:rsidR="00E86E7B" w:rsidRPr="00816C4A" w:rsidRDefault="00E86E7B" w:rsidP="00B27DCC">
            <w:pPr>
              <w:pStyle w:val="TAL"/>
            </w:pPr>
            <w:r w:rsidRPr="00816C4A">
              <w:t xml:space="preserve">Indication of subsequent link with same Network Access Name in CLOSE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8B76ACB" w:rsidR="00E86E7B" w:rsidRPr="00816C4A" w:rsidRDefault="00E86E7B" w:rsidP="00B27DCC">
            <w:pPr>
              <w:pStyle w:val="TAL"/>
            </w:pPr>
            <w:r w:rsidRPr="00816C4A">
              <w:t xml:space="preserve">DNS server address request for OPEN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14442D91" w:rsidR="00E86E7B" w:rsidRPr="00816C4A" w:rsidRDefault="00E86E7B" w:rsidP="00B27DCC">
            <w:pPr>
              <w:pStyle w:val="TAL"/>
            </w:pPr>
            <w:r w:rsidRPr="00816C4A">
              <w:t xml:space="preserve">Proactive command: LAUNCH BROWSER.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111645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11D5E2D" w:rsidR="00E86E7B" w:rsidRPr="00816C4A" w:rsidRDefault="00E86E7B" w:rsidP="00B27DCC">
            <w:pPr>
              <w:pStyle w:val="TAL"/>
            </w:pPr>
            <w:r w:rsidRPr="00816C4A">
              <w:t xml:space="preserve">Event download: Poll Interval Negotiation.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1A73ED5D"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116A00D" w:rsidR="00E86E7B" w:rsidRPr="00816C4A" w:rsidRDefault="00E86E7B" w:rsidP="00B27DCC">
            <w:pPr>
              <w:pStyle w:val="TAL"/>
            </w:pPr>
            <w:r w:rsidRPr="00816C4A">
              <w:rPr>
                <w:rFonts w:cs="Arial"/>
              </w:rPr>
              <w:t xml:space="preserve">Proactive command: eUICC OPERATION. </w:t>
            </w: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7F083D" w:rsidRPr="00816C4A" w14:paraId="3BE8CD3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83E25AD" w14:textId="5D7B642F" w:rsidR="007F083D" w:rsidRPr="00816C4A" w:rsidRDefault="007F083D" w:rsidP="007F083D">
            <w:pPr>
              <w:pStyle w:val="TAL"/>
              <w:jc w:val="center"/>
            </w:pPr>
            <w:r w:rsidRPr="00671120">
              <w:t>al</w:t>
            </w:r>
          </w:p>
        </w:tc>
        <w:tc>
          <w:tcPr>
            <w:tcW w:w="4677" w:type="dxa"/>
            <w:tcBorders>
              <w:top w:val="single" w:sz="6" w:space="0" w:color="auto"/>
              <w:left w:val="single" w:sz="6" w:space="0" w:color="auto"/>
              <w:bottom w:val="single" w:sz="6" w:space="0" w:color="auto"/>
              <w:right w:val="single" w:sz="6" w:space="0" w:color="auto"/>
            </w:tcBorders>
          </w:tcPr>
          <w:p w14:paraId="61BF4B32" w14:textId="77777777" w:rsidR="007F083D" w:rsidRDefault="007F083D" w:rsidP="007F083D">
            <w:pPr>
              <w:pStyle w:val="TAL"/>
              <w:keepNext w:val="0"/>
              <w:keepLines w:val="0"/>
            </w:pPr>
            <w:r w:rsidRPr="00671120">
              <w:t>Proactive command: LSI COMMAND with "Proactive Session Request" mode</w:t>
            </w:r>
          </w:p>
          <w:p w14:paraId="233824CF" w14:textId="62CAA101" w:rsidR="007F083D" w:rsidRPr="00816C4A" w:rsidRDefault="007F083D" w:rsidP="007F083D">
            <w:pPr>
              <w:pStyle w:val="TAL"/>
              <w:rPr>
                <w:rFonts w:cs="Arial"/>
              </w:rPr>
            </w:pPr>
            <w:r>
              <w:t xml:space="preserve">See </w:t>
            </w:r>
            <w:r w:rsidR="003413FE">
              <w:t>TS 1</w:t>
            </w:r>
            <w:r>
              <w:t>02 223</w:t>
            </w:r>
            <w:r w:rsidR="003413FE">
              <w:t> [</w:t>
            </w:r>
            <w:r>
              <w:t>32]</w:t>
            </w:r>
          </w:p>
        </w:tc>
      </w:tr>
      <w:tr w:rsidR="007F083D" w:rsidRPr="00816C4A" w14:paraId="474D946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D14F99D" w14:textId="65AFEBEC" w:rsidR="007F083D" w:rsidRPr="00816C4A" w:rsidRDefault="007F083D" w:rsidP="007F083D">
            <w:pPr>
              <w:pStyle w:val="TAL"/>
              <w:jc w:val="center"/>
            </w:pPr>
            <w:r w:rsidRPr="00671120">
              <w:t>am</w:t>
            </w:r>
          </w:p>
        </w:tc>
        <w:tc>
          <w:tcPr>
            <w:tcW w:w="4677" w:type="dxa"/>
            <w:tcBorders>
              <w:top w:val="single" w:sz="6" w:space="0" w:color="auto"/>
              <w:left w:val="single" w:sz="6" w:space="0" w:color="auto"/>
              <w:bottom w:val="single" w:sz="6" w:space="0" w:color="auto"/>
              <w:right w:val="single" w:sz="6" w:space="0" w:color="auto"/>
            </w:tcBorders>
          </w:tcPr>
          <w:p w14:paraId="28FA99A6" w14:textId="77777777" w:rsidR="007F083D" w:rsidRDefault="007F083D" w:rsidP="007F083D">
            <w:pPr>
              <w:pStyle w:val="TAL"/>
              <w:keepNext w:val="0"/>
              <w:keepLines w:val="0"/>
            </w:pPr>
            <w:r w:rsidRPr="00671120">
              <w:t>Proactive command: LSI COMMAND with "UICC Platform Reset" mode</w:t>
            </w:r>
          </w:p>
          <w:p w14:paraId="58B8DEF0" w14:textId="3B421795" w:rsidR="007F083D" w:rsidRPr="00816C4A" w:rsidRDefault="007F083D" w:rsidP="007F083D">
            <w:pPr>
              <w:pStyle w:val="TAL"/>
              <w:rPr>
                <w:rFonts w:cs="Arial"/>
              </w:rPr>
            </w:pPr>
            <w:r>
              <w:t xml:space="preserve">See </w:t>
            </w:r>
            <w:r w:rsidR="003413FE">
              <w:t>TS 1</w:t>
            </w:r>
            <w:r>
              <w:t>02 223</w:t>
            </w:r>
            <w:r w:rsidR="003413FE">
              <w:t> [</w:t>
            </w:r>
            <w:r>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78" w:name="_Toc3201107"/>
      <w:bookmarkStart w:id="4079" w:name="_Toc20392850"/>
      <w:bookmarkStart w:id="4080" w:name="_Toc27774497"/>
      <w:bookmarkStart w:id="4081" w:name="_Toc36482957"/>
      <w:bookmarkStart w:id="4082" w:name="_Toc36484619"/>
      <w:bookmarkStart w:id="4083" w:name="_Toc44933549"/>
      <w:bookmarkStart w:id="4084" w:name="_Toc50972502"/>
      <w:bookmarkStart w:id="4085" w:name="_Toc57105256"/>
      <w:bookmarkStart w:id="4086" w:name="_Toc193088281"/>
      <w:r w:rsidRPr="00816C4A">
        <w:t>Annex B (</w:t>
      </w:r>
      <w:smartTag w:uri="urn:schemas-microsoft-com:office:smarttags" w:element="PersonName">
        <w:r w:rsidRPr="00816C4A">
          <w:t>info</w:t>
        </w:r>
      </w:smartTag>
      <w:r w:rsidRPr="00816C4A">
        <w:t>rmative):</w:t>
      </w:r>
      <w:r w:rsidRPr="00816C4A">
        <w:br/>
        <w:t>Example of DISPLAY TEXT Proactive UICC Command</w:t>
      </w:r>
      <w:bookmarkEnd w:id="4078"/>
      <w:bookmarkEnd w:id="4079"/>
      <w:bookmarkEnd w:id="4080"/>
      <w:bookmarkEnd w:id="4081"/>
      <w:bookmarkEnd w:id="4082"/>
      <w:bookmarkEnd w:id="4083"/>
      <w:bookmarkEnd w:id="4084"/>
      <w:bookmarkEnd w:id="4085"/>
      <w:bookmarkEnd w:id="4086"/>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87" w:name="_Toc3201108"/>
      <w:bookmarkStart w:id="4088" w:name="_Toc20392851"/>
      <w:bookmarkStart w:id="4089" w:name="_Toc27774498"/>
      <w:bookmarkStart w:id="4090" w:name="_Toc36482958"/>
      <w:bookmarkStart w:id="4091" w:name="_Toc36484620"/>
      <w:bookmarkStart w:id="4092" w:name="_Toc44933550"/>
      <w:bookmarkStart w:id="4093" w:name="_Toc50972503"/>
      <w:bookmarkStart w:id="4094" w:name="_Toc57105257"/>
      <w:bookmarkStart w:id="4095" w:name="_Toc193088282"/>
      <w:r w:rsidRPr="00816C4A">
        <w:t>Annex C (normative):</w:t>
      </w:r>
      <w:r w:rsidRPr="00816C4A">
        <w:br/>
        <w:t>Structure of USAT communications</w:t>
      </w:r>
      <w:bookmarkEnd w:id="4087"/>
      <w:bookmarkEnd w:id="4088"/>
      <w:bookmarkEnd w:id="4089"/>
      <w:bookmarkEnd w:id="4090"/>
      <w:bookmarkEnd w:id="4091"/>
      <w:bookmarkEnd w:id="4092"/>
      <w:bookmarkEnd w:id="4093"/>
      <w:bookmarkEnd w:id="4094"/>
      <w:bookmarkEnd w:id="4095"/>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96" w:name="_Toc3201109"/>
      <w:bookmarkStart w:id="4097" w:name="_Toc20392852"/>
      <w:bookmarkStart w:id="4098" w:name="_Toc27774499"/>
      <w:bookmarkStart w:id="4099" w:name="_Toc36482959"/>
      <w:bookmarkStart w:id="4100" w:name="_Toc36484621"/>
      <w:bookmarkStart w:id="4101" w:name="_Toc44933551"/>
      <w:bookmarkStart w:id="4102" w:name="_Toc50972504"/>
      <w:bookmarkStart w:id="4103" w:name="_Toc57105258"/>
      <w:bookmarkStart w:id="4104" w:name="_Toc193088283"/>
      <w:r w:rsidRPr="00816C4A">
        <w:t>Annex D (</w:t>
      </w:r>
      <w:smartTag w:uri="urn:schemas-microsoft-com:office:smarttags" w:element="PersonName">
        <w:r w:rsidRPr="00816C4A">
          <w:t>info</w:t>
        </w:r>
      </w:smartTag>
      <w:r w:rsidRPr="00816C4A">
        <w:t>rmative):</w:t>
      </w:r>
      <w:r w:rsidRPr="00816C4A">
        <w:br/>
        <w:t>ME display in proactive UICC session</w:t>
      </w:r>
      <w:bookmarkEnd w:id="4096"/>
      <w:bookmarkEnd w:id="4097"/>
      <w:bookmarkEnd w:id="4098"/>
      <w:bookmarkEnd w:id="4099"/>
      <w:bookmarkEnd w:id="4100"/>
      <w:bookmarkEnd w:id="4101"/>
      <w:bookmarkEnd w:id="4102"/>
      <w:bookmarkEnd w:id="4103"/>
      <w:bookmarkEnd w:id="4104"/>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105" w:name="_Toc3201110"/>
      <w:bookmarkStart w:id="4106" w:name="_Toc20392853"/>
      <w:bookmarkStart w:id="4107" w:name="_Toc27774500"/>
      <w:bookmarkStart w:id="4108" w:name="_Toc36482960"/>
      <w:bookmarkStart w:id="4109" w:name="_Toc36484622"/>
      <w:bookmarkStart w:id="4110" w:name="_Toc44933552"/>
      <w:bookmarkStart w:id="4111" w:name="_Toc50972505"/>
      <w:bookmarkStart w:id="4112" w:name="_Toc57105259"/>
      <w:bookmarkStart w:id="4113" w:name="_Toc193088284"/>
      <w:r w:rsidRPr="00816C4A">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105"/>
      <w:bookmarkEnd w:id="4106"/>
      <w:bookmarkEnd w:id="4107"/>
      <w:bookmarkEnd w:id="4108"/>
      <w:bookmarkEnd w:id="4109"/>
      <w:bookmarkEnd w:id="4110"/>
      <w:bookmarkEnd w:id="4111"/>
      <w:bookmarkEnd w:id="4112"/>
      <w:bookmarkEnd w:id="4113"/>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114" w:name="_Toc3201111"/>
      <w:bookmarkStart w:id="4115" w:name="_Toc20392854"/>
      <w:bookmarkStart w:id="4116" w:name="_Toc27774501"/>
      <w:bookmarkStart w:id="4117" w:name="_Toc36482961"/>
      <w:bookmarkStart w:id="4118" w:name="_Toc36484623"/>
      <w:bookmarkStart w:id="4119" w:name="_Toc44933553"/>
      <w:bookmarkStart w:id="4120" w:name="_Toc50972506"/>
      <w:bookmarkStart w:id="4121" w:name="_Toc57105260"/>
      <w:bookmarkStart w:id="4122" w:name="_Toc193088285"/>
      <w:r w:rsidRPr="00816C4A">
        <w:t>Annex F (</w:t>
      </w:r>
      <w:smartTag w:uri="urn:schemas-microsoft-com:office:smarttags" w:element="PersonName">
        <w:r w:rsidRPr="00816C4A">
          <w:t>info</w:t>
        </w:r>
      </w:smartTag>
      <w:r w:rsidRPr="00816C4A">
        <w:t>rmative):</w:t>
      </w:r>
      <w:r w:rsidRPr="00816C4A">
        <w:br/>
        <w:t>Monitoring of events</w:t>
      </w:r>
      <w:bookmarkEnd w:id="4114"/>
      <w:bookmarkEnd w:id="4115"/>
      <w:bookmarkEnd w:id="4116"/>
      <w:bookmarkEnd w:id="4117"/>
      <w:bookmarkEnd w:id="4118"/>
      <w:bookmarkEnd w:id="4119"/>
      <w:bookmarkEnd w:id="4120"/>
      <w:bookmarkEnd w:id="4121"/>
      <w:bookmarkEnd w:id="4122"/>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23" w:name="_Toc3201112"/>
      <w:bookmarkStart w:id="4124" w:name="_Toc20392855"/>
      <w:bookmarkStart w:id="4125" w:name="_Toc27774502"/>
      <w:bookmarkStart w:id="4126" w:name="_Toc36482962"/>
      <w:bookmarkStart w:id="4127" w:name="_Toc36484624"/>
      <w:bookmarkStart w:id="4128" w:name="_Toc44933554"/>
      <w:bookmarkStart w:id="4129" w:name="_Toc50972507"/>
      <w:bookmarkStart w:id="4130" w:name="_Toc57105261"/>
      <w:bookmarkStart w:id="4131" w:name="_Toc193088286"/>
      <w:r w:rsidRPr="00816C4A">
        <w:t>Annex G (normative):</w:t>
      </w:r>
      <w:r w:rsidRPr="00816C4A">
        <w:br/>
        <w:t>Support of Multiple Card Operation</w:t>
      </w:r>
      <w:bookmarkEnd w:id="4123"/>
      <w:bookmarkEnd w:id="4124"/>
      <w:bookmarkEnd w:id="4125"/>
      <w:bookmarkEnd w:id="4126"/>
      <w:bookmarkEnd w:id="4127"/>
      <w:bookmarkEnd w:id="4128"/>
      <w:bookmarkEnd w:id="4129"/>
      <w:bookmarkEnd w:id="4130"/>
      <w:bookmarkEnd w:id="4131"/>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32" w:name="_Toc3201113"/>
      <w:bookmarkStart w:id="4133" w:name="_Toc20392856"/>
      <w:bookmarkStart w:id="4134" w:name="_Toc27774503"/>
      <w:bookmarkStart w:id="4135" w:name="_Toc36482963"/>
      <w:bookmarkStart w:id="4136" w:name="_Toc36484625"/>
      <w:bookmarkStart w:id="4137" w:name="_Toc44933555"/>
      <w:bookmarkStart w:id="4138" w:name="_Toc50972508"/>
      <w:bookmarkStart w:id="4139" w:name="_Toc57105262"/>
      <w:bookmarkStart w:id="4140" w:name="_Toc193088287"/>
      <w:r w:rsidRPr="00816C4A">
        <w:t>Annex H (</w:t>
      </w:r>
      <w:smartTag w:uri="urn:schemas-microsoft-com:office:smarttags" w:element="PersonName">
        <w:r w:rsidRPr="00816C4A">
          <w:t>info</w:t>
        </w:r>
      </w:smartTag>
      <w:r w:rsidRPr="00816C4A">
        <w:t>rmative):</w:t>
      </w:r>
      <w:r w:rsidRPr="00816C4A">
        <w:br/>
        <w:t>Multiple Card proactive command examples</w:t>
      </w:r>
      <w:bookmarkEnd w:id="4132"/>
      <w:bookmarkEnd w:id="4133"/>
      <w:bookmarkEnd w:id="4134"/>
      <w:bookmarkEnd w:id="4135"/>
      <w:bookmarkEnd w:id="4136"/>
      <w:bookmarkEnd w:id="4137"/>
      <w:bookmarkEnd w:id="4138"/>
      <w:bookmarkEnd w:id="4139"/>
      <w:bookmarkEnd w:id="4140"/>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41" w:name="_Toc3201114"/>
      <w:bookmarkStart w:id="4142" w:name="_Toc20392857"/>
      <w:bookmarkStart w:id="4143" w:name="_Toc27774504"/>
      <w:bookmarkStart w:id="4144" w:name="_Toc36482964"/>
      <w:bookmarkStart w:id="4145" w:name="_Toc36484626"/>
      <w:bookmarkStart w:id="4146" w:name="_Toc44933556"/>
      <w:bookmarkStart w:id="4147" w:name="_Toc50972509"/>
      <w:bookmarkStart w:id="4148" w:name="_Toc57105263"/>
      <w:bookmarkStart w:id="4149" w:name="_Toc193088288"/>
      <w:r w:rsidRPr="00816C4A">
        <w:t>Annex I (</w:t>
      </w:r>
      <w:smartTag w:uri="urn:schemas-microsoft-com:office:smarttags" w:element="PersonName">
        <w:r w:rsidRPr="00816C4A">
          <w:t>info</w:t>
        </w:r>
      </w:smartTag>
      <w:r w:rsidRPr="00816C4A">
        <w:t>rmative):</w:t>
      </w:r>
      <w:r w:rsidRPr="00816C4A">
        <w:br/>
        <w:t>Bearer independent protocol proactive command examples</w:t>
      </w:r>
      <w:bookmarkEnd w:id="4141"/>
      <w:bookmarkEnd w:id="4142"/>
      <w:bookmarkEnd w:id="4143"/>
      <w:bookmarkEnd w:id="4144"/>
      <w:bookmarkEnd w:id="4145"/>
      <w:bookmarkEnd w:id="4146"/>
      <w:bookmarkEnd w:id="4147"/>
      <w:bookmarkEnd w:id="4148"/>
      <w:bookmarkEnd w:id="4149"/>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50" w:name="_Toc3201115"/>
      <w:bookmarkStart w:id="4151" w:name="_Toc20392858"/>
      <w:bookmarkStart w:id="4152" w:name="_Toc27774505"/>
      <w:bookmarkStart w:id="4153" w:name="_Toc36482965"/>
      <w:bookmarkStart w:id="4154" w:name="_Toc36484627"/>
      <w:bookmarkStart w:id="4155" w:name="_Toc44933557"/>
      <w:bookmarkStart w:id="4156" w:name="_Toc50972510"/>
      <w:bookmarkStart w:id="4157" w:name="_Toc57105264"/>
      <w:bookmarkStart w:id="4158" w:name="_Toc193088289"/>
      <w:r w:rsidRPr="00816C4A">
        <w:t>Annex J (</w:t>
      </w:r>
      <w:smartTag w:uri="urn:schemas-microsoft-com:office:smarttags" w:element="PersonName">
        <w:r w:rsidRPr="00816C4A">
          <w:t>info</w:t>
        </w:r>
      </w:smartTag>
      <w:r w:rsidRPr="00816C4A">
        <w:t>rmative):</w:t>
      </w:r>
      <w:r w:rsidRPr="00816C4A">
        <w:br/>
        <w:t>WAP References</w:t>
      </w:r>
      <w:bookmarkEnd w:id="4150"/>
      <w:bookmarkEnd w:id="4151"/>
      <w:bookmarkEnd w:id="4152"/>
      <w:bookmarkEnd w:id="4153"/>
      <w:bookmarkEnd w:id="4154"/>
      <w:bookmarkEnd w:id="4155"/>
      <w:bookmarkEnd w:id="4156"/>
      <w:bookmarkEnd w:id="4157"/>
      <w:bookmarkEnd w:id="4158"/>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59" w:name="_Toc3201116"/>
      <w:bookmarkStart w:id="4160" w:name="_Toc20392859"/>
      <w:bookmarkStart w:id="4161" w:name="_Toc27774506"/>
      <w:bookmarkStart w:id="4162" w:name="_Toc36482966"/>
      <w:bookmarkStart w:id="4163" w:name="_Toc36484628"/>
      <w:bookmarkStart w:id="4164" w:name="_Toc44933558"/>
      <w:bookmarkStart w:id="4165" w:name="_Toc50972511"/>
      <w:bookmarkStart w:id="4166" w:name="_Toc57105265"/>
      <w:bookmarkStart w:id="4167" w:name="_Toc193088290"/>
      <w:r w:rsidRPr="00816C4A">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59"/>
      <w:bookmarkEnd w:id="4160"/>
      <w:bookmarkEnd w:id="4161"/>
      <w:bookmarkEnd w:id="4162"/>
      <w:bookmarkEnd w:id="4163"/>
      <w:bookmarkEnd w:id="4164"/>
      <w:bookmarkEnd w:id="4165"/>
      <w:bookmarkEnd w:id="4166"/>
      <w:bookmarkEnd w:id="4167"/>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68" w:name="_Toc3201117"/>
      <w:bookmarkStart w:id="4169" w:name="_Toc20392860"/>
      <w:bookmarkStart w:id="4170" w:name="_Toc27774507"/>
      <w:bookmarkStart w:id="4171" w:name="_Toc36482967"/>
      <w:bookmarkStart w:id="4172" w:name="_Toc36484629"/>
      <w:bookmarkStart w:id="4173" w:name="_Toc44933559"/>
      <w:bookmarkStart w:id="4174" w:name="_Toc50972512"/>
      <w:bookmarkStart w:id="4175" w:name="_Toc57105266"/>
      <w:bookmarkStart w:id="4176" w:name="_Toc193088291"/>
      <w:r w:rsidRPr="00816C4A">
        <w:t>Annex L (</w:t>
      </w:r>
      <w:smartTag w:uri="urn:schemas-microsoft-com:office:smarttags" w:element="PersonName">
        <w:r w:rsidRPr="00816C4A">
          <w:t>info</w:t>
        </w:r>
      </w:smartTag>
      <w:r w:rsidRPr="00816C4A">
        <w:t>rmative):</w:t>
      </w:r>
      <w:r w:rsidRPr="00816C4A">
        <w:br/>
        <w:t>Bluetooth Service Discovery protocol</w:t>
      </w:r>
      <w:bookmarkEnd w:id="4168"/>
      <w:bookmarkEnd w:id="4169"/>
      <w:bookmarkEnd w:id="4170"/>
      <w:bookmarkEnd w:id="4171"/>
      <w:bookmarkEnd w:id="4172"/>
      <w:bookmarkEnd w:id="4173"/>
      <w:bookmarkEnd w:id="4174"/>
      <w:bookmarkEnd w:id="4175"/>
      <w:bookmarkEnd w:id="4176"/>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77" w:name="_Toc3201118"/>
      <w:bookmarkStart w:id="4178" w:name="_Toc20392861"/>
      <w:bookmarkStart w:id="4179" w:name="_Toc27774508"/>
      <w:bookmarkStart w:id="4180" w:name="_Toc36482968"/>
      <w:bookmarkStart w:id="4181" w:name="_Toc36484630"/>
      <w:bookmarkStart w:id="4182" w:name="_Toc44933560"/>
      <w:bookmarkStart w:id="4183" w:name="_Toc50972513"/>
      <w:bookmarkStart w:id="4184" w:name="_Toc57105267"/>
      <w:bookmarkStart w:id="4185" w:name="_Toc193088292"/>
      <w:r w:rsidRPr="00816C4A">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77"/>
      <w:bookmarkEnd w:id="4178"/>
      <w:bookmarkEnd w:id="4179"/>
      <w:bookmarkEnd w:id="4180"/>
      <w:bookmarkEnd w:id="4181"/>
      <w:bookmarkEnd w:id="4182"/>
      <w:bookmarkEnd w:id="4183"/>
      <w:bookmarkEnd w:id="4184"/>
      <w:bookmarkEnd w:id="4185"/>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86" w:name="_Toc3201119"/>
      <w:bookmarkStart w:id="4187" w:name="_Toc20392862"/>
      <w:bookmarkStart w:id="4188" w:name="_Toc27774509"/>
      <w:bookmarkStart w:id="4189" w:name="_Toc36482969"/>
      <w:bookmarkStart w:id="4190" w:name="_Toc36484631"/>
      <w:bookmarkStart w:id="4191" w:name="_Toc44933561"/>
      <w:bookmarkStart w:id="4192" w:name="_Toc50972514"/>
      <w:bookmarkStart w:id="4193" w:name="_Toc57105268"/>
      <w:bookmarkStart w:id="4194" w:name="_Toc193088293"/>
      <w:r w:rsidRPr="00816C4A">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86"/>
      <w:bookmarkEnd w:id="4187"/>
      <w:bookmarkEnd w:id="4188"/>
      <w:bookmarkEnd w:id="4189"/>
      <w:bookmarkEnd w:id="4190"/>
      <w:bookmarkEnd w:id="4191"/>
      <w:bookmarkEnd w:id="4192"/>
      <w:bookmarkEnd w:id="4193"/>
      <w:bookmarkEnd w:id="4194"/>
    </w:p>
    <w:p w14:paraId="489DDE04" w14:textId="77777777" w:rsidR="00E86E7B" w:rsidRPr="00816C4A" w:rsidRDefault="00E86E7B" w:rsidP="00E86E7B">
      <w:pPr>
        <w:pStyle w:val="Heading1"/>
      </w:pPr>
      <w:bookmarkStart w:id="4195" w:name="_Toc3201120"/>
      <w:bookmarkStart w:id="4196" w:name="_Toc20392863"/>
      <w:bookmarkStart w:id="4197" w:name="_Toc27774510"/>
      <w:bookmarkStart w:id="4198" w:name="_Toc36482970"/>
      <w:bookmarkStart w:id="4199" w:name="_Toc36484632"/>
      <w:bookmarkStart w:id="4200" w:name="_Toc44933562"/>
      <w:bookmarkStart w:id="4201" w:name="_Toc50972515"/>
      <w:bookmarkStart w:id="4202" w:name="_Toc57105269"/>
      <w:bookmarkStart w:id="4203" w:name="_Toc193088294"/>
      <w:r w:rsidRPr="00816C4A">
        <w:t>N.1</w:t>
      </w:r>
      <w:r w:rsidRPr="00816C4A">
        <w:tab/>
        <w:t>MMI Mode</w:t>
      </w:r>
      <w:bookmarkEnd w:id="4195"/>
      <w:bookmarkEnd w:id="4196"/>
      <w:bookmarkEnd w:id="4197"/>
      <w:bookmarkEnd w:id="4198"/>
      <w:bookmarkEnd w:id="4199"/>
      <w:bookmarkEnd w:id="4200"/>
      <w:bookmarkEnd w:id="4201"/>
      <w:bookmarkEnd w:id="4202"/>
      <w:bookmarkEnd w:id="4203"/>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204" w:name="_Toc3201121"/>
      <w:bookmarkStart w:id="4205" w:name="_Toc20392864"/>
      <w:bookmarkStart w:id="4206" w:name="_Toc27774511"/>
      <w:bookmarkStart w:id="4207" w:name="_Toc36482971"/>
      <w:bookmarkStart w:id="4208" w:name="_Toc36484633"/>
      <w:bookmarkStart w:id="4209" w:name="_Toc44933563"/>
      <w:bookmarkStart w:id="4210" w:name="_Toc50972516"/>
      <w:bookmarkStart w:id="4211" w:name="_Toc57105270"/>
      <w:bookmarkStart w:id="4212" w:name="_Toc193088295"/>
      <w:r w:rsidRPr="00816C4A">
        <w:t>N.2</w:t>
      </w:r>
      <w:r w:rsidRPr="00816C4A">
        <w:tab/>
        <w:t>Application Mode</w:t>
      </w:r>
      <w:bookmarkEnd w:id="4204"/>
      <w:bookmarkEnd w:id="4205"/>
      <w:bookmarkEnd w:id="4206"/>
      <w:bookmarkEnd w:id="4207"/>
      <w:bookmarkEnd w:id="4208"/>
      <w:bookmarkEnd w:id="4209"/>
      <w:bookmarkEnd w:id="4210"/>
      <w:bookmarkEnd w:id="4211"/>
      <w:bookmarkEnd w:id="4212"/>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13" w:name="_Toc3201122"/>
      <w:bookmarkStart w:id="4214" w:name="_Toc20392865"/>
      <w:bookmarkStart w:id="4215" w:name="_Toc27774512"/>
      <w:bookmarkStart w:id="4216" w:name="_Toc36482972"/>
      <w:bookmarkStart w:id="4217" w:name="_Toc36484634"/>
      <w:bookmarkStart w:id="4218" w:name="_Toc44933564"/>
      <w:bookmarkStart w:id="4219" w:name="_Toc50972517"/>
      <w:bookmarkStart w:id="4220" w:name="_Toc57105271"/>
      <w:bookmarkStart w:id="4221" w:name="_Toc193088296"/>
      <w:r w:rsidRPr="00816C4A">
        <w:t>N.3</w:t>
      </w:r>
      <w:r w:rsidRPr="00816C4A">
        <w:tab/>
        <w:t>USSD Data Download</w:t>
      </w:r>
      <w:bookmarkEnd w:id="4213"/>
      <w:bookmarkEnd w:id="4214"/>
      <w:bookmarkEnd w:id="4215"/>
      <w:bookmarkEnd w:id="4216"/>
      <w:bookmarkEnd w:id="4217"/>
      <w:bookmarkEnd w:id="4218"/>
      <w:bookmarkEnd w:id="4219"/>
      <w:bookmarkEnd w:id="4220"/>
      <w:bookmarkEnd w:id="4221"/>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22" w:name="_Toc3201123"/>
      <w:bookmarkStart w:id="4223" w:name="_Toc20392866"/>
      <w:bookmarkStart w:id="4224" w:name="_Toc27774513"/>
      <w:bookmarkStart w:id="4225" w:name="_Toc36482973"/>
      <w:bookmarkStart w:id="4226" w:name="_Toc36484635"/>
      <w:bookmarkStart w:id="4227" w:name="_Toc44933565"/>
      <w:bookmarkStart w:id="4228" w:name="_Toc50972518"/>
      <w:bookmarkStart w:id="4229" w:name="_Toc57105272"/>
      <w:bookmarkStart w:id="4230" w:name="_Toc193088297"/>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22"/>
      <w:bookmarkEnd w:id="4223"/>
      <w:bookmarkEnd w:id="4224"/>
      <w:bookmarkEnd w:id="4225"/>
      <w:bookmarkEnd w:id="4226"/>
      <w:bookmarkEnd w:id="4227"/>
      <w:bookmarkEnd w:id="4228"/>
      <w:bookmarkEnd w:id="4229"/>
      <w:bookmarkEnd w:id="4230"/>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31" w:name="_Toc3201124"/>
      <w:bookmarkStart w:id="4232" w:name="_Toc20392867"/>
      <w:bookmarkStart w:id="4233" w:name="_Toc27774514"/>
      <w:bookmarkStart w:id="4234" w:name="_Toc36482974"/>
      <w:bookmarkStart w:id="4235" w:name="_Toc36484636"/>
      <w:bookmarkStart w:id="4236" w:name="_Toc44933566"/>
      <w:bookmarkStart w:id="4237" w:name="_Toc50972519"/>
      <w:bookmarkStart w:id="4238" w:name="_Toc57105273"/>
      <w:bookmarkStart w:id="4239" w:name="_Toc193088298"/>
      <w:r w:rsidRPr="00816C4A">
        <w:t>Annex P (normative):</w:t>
      </w:r>
      <w:r w:rsidRPr="00816C4A">
        <w:br/>
        <w:t>Support of USAT by Terminals with reduced feature capabilities.</w:t>
      </w:r>
      <w:bookmarkEnd w:id="4231"/>
      <w:bookmarkEnd w:id="4232"/>
      <w:bookmarkEnd w:id="4233"/>
      <w:bookmarkEnd w:id="4234"/>
      <w:bookmarkEnd w:id="4235"/>
      <w:bookmarkEnd w:id="4236"/>
      <w:bookmarkEnd w:id="4237"/>
      <w:bookmarkEnd w:id="4238"/>
      <w:bookmarkEnd w:id="4239"/>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9A0F6D" w:rsidRPr="00816C4A" w14:paraId="19C8B4A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55F8F3D6" w14:textId="6454A275" w:rsidR="009A0F6D" w:rsidRPr="00816C4A" w:rsidRDefault="009A0F6D" w:rsidP="009A0F6D">
            <w:pPr>
              <w:pStyle w:val="TAL"/>
            </w:pPr>
            <w:r>
              <w:rPr>
                <w:rFonts w:hint="eastAsia"/>
                <w:lang w:eastAsia="zh-CN"/>
              </w:rPr>
              <w:t xml:space="preserve">5G </w:t>
            </w:r>
            <w:r w:rsidRPr="00816C4A">
              <w:t>ProSe Report</w:t>
            </w:r>
          </w:p>
        </w:tc>
        <w:tc>
          <w:tcPr>
            <w:tcW w:w="1138" w:type="dxa"/>
            <w:tcBorders>
              <w:top w:val="single" w:sz="4" w:space="0" w:color="auto"/>
              <w:left w:val="single" w:sz="6" w:space="0" w:color="auto"/>
              <w:bottom w:val="nil"/>
              <w:right w:val="single" w:sz="6" w:space="0" w:color="auto"/>
            </w:tcBorders>
          </w:tcPr>
          <w:p w14:paraId="4AAF343B"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E738CF5"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71F35E74"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207B84F9"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DA90F9C" w14:textId="77777777" w:rsidR="009A0F6D" w:rsidRPr="00816C4A" w:rsidRDefault="009A0F6D" w:rsidP="009A0F6D">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40" w:name="_Toc3201125"/>
      <w:bookmarkStart w:id="4241" w:name="_Toc20392868"/>
      <w:bookmarkStart w:id="4242" w:name="_Toc27774515"/>
      <w:bookmarkStart w:id="4243" w:name="_Toc36482975"/>
      <w:bookmarkStart w:id="4244" w:name="_Toc36484637"/>
      <w:bookmarkStart w:id="4245" w:name="_Toc44933567"/>
      <w:bookmarkStart w:id="4246" w:name="_Toc50972520"/>
      <w:bookmarkStart w:id="4247" w:name="_Toc57105274"/>
      <w:bookmarkStart w:id="4248" w:name="_Toc193088299"/>
      <w:r w:rsidRPr="00816C4A">
        <w:t>Annex Q (normative):</w:t>
      </w:r>
      <w:r w:rsidRPr="00816C4A">
        <w:br/>
        <w:t>Default routing for USAT over AT interface</w:t>
      </w:r>
      <w:bookmarkEnd w:id="4240"/>
      <w:bookmarkEnd w:id="4241"/>
      <w:bookmarkEnd w:id="4242"/>
      <w:bookmarkEnd w:id="4243"/>
      <w:bookmarkEnd w:id="4244"/>
      <w:bookmarkEnd w:id="4245"/>
      <w:bookmarkEnd w:id="4246"/>
      <w:bookmarkEnd w:id="4247"/>
      <w:bookmarkEnd w:id="4248"/>
    </w:p>
    <w:p w14:paraId="4F288603" w14:textId="77777777" w:rsidR="00E86E7B" w:rsidRPr="00816C4A" w:rsidRDefault="00E86E7B" w:rsidP="00401CA8">
      <w:pPr>
        <w:pStyle w:val="Heading1"/>
      </w:pPr>
      <w:bookmarkStart w:id="4249" w:name="_Toc3201126"/>
      <w:bookmarkStart w:id="4250" w:name="_Toc20392869"/>
      <w:bookmarkStart w:id="4251" w:name="_Toc27774516"/>
      <w:bookmarkStart w:id="4252" w:name="_Toc36482976"/>
      <w:bookmarkStart w:id="4253" w:name="_Toc36484638"/>
      <w:bookmarkStart w:id="4254" w:name="_Toc44933568"/>
      <w:bookmarkStart w:id="4255" w:name="_Toc50972521"/>
      <w:bookmarkStart w:id="4256" w:name="_Toc57105275"/>
      <w:bookmarkStart w:id="4257" w:name="_Toc193088300"/>
      <w:r w:rsidRPr="00816C4A">
        <w:t>Q.0</w:t>
      </w:r>
      <w:r w:rsidRPr="00816C4A">
        <w:tab/>
        <w:t>3GPP-specific facilities</w:t>
      </w:r>
      <w:bookmarkEnd w:id="4249"/>
      <w:bookmarkEnd w:id="4250"/>
      <w:bookmarkEnd w:id="4251"/>
      <w:bookmarkEnd w:id="4252"/>
      <w:bookmarkEnd w:id="4253"/>
      <w:bookmarkEnd w:id="4254"/>
      <w:bookmarkEnd w:id="4255"/>
      <w:bookmarkEnd w:id="4256"/>
      <w:bookmarkEnd w:id="4257"/>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58" w:name="_Toc3201127"/>
      <w:bookmarkStart w:id="4259" w:name="_Toc20392870"/>
      <w:bookmarkStart w:id="4260" w:name="_Toc27774517"/>
      <w:bookmarkStart w:id="4261" w:name="_Toc36482977"/>
      <w:bookmarkStart w:id="4262" w:name="_Toc36484639"/>
      <w:bookmarkStart w:id="4263" w:name="_Toc44933569"/>
      <w:bookmarkStart w:id="4264" w:name="_Toc50972522"/>
      <w:bookmarkStart w:id="4265"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66" w:name="_Toc193088301"/>
      <w:r w:rsidRPr="00816C4A">
        <w:t>Q.1</w:t>
      </w:r>
      <w:r w:rsidRPr="00816C4A">
        <w:tab/>
        <w:t>Default routing mechanism</w:t>
      </w:r>
      <w:bookmarkEnd w:id="4258"/>
      <w:bookmarkEnd w:id="4259"/>
      <w:bookmarkEnd w:id="4260"/>
      <w:bookmarkEnd w:id="4261"/>
      <w:bookmarkEnd w:id="4262"/>
      <w:bookmarkEnd w:id="4263"/>
      <w:bookmarkEnd w:id="4264"/>
      <w:bookmarkEnd w:id="4265"/>
      <w:bookmarkEnd w:id="4266"/>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67" w:name="_Toc3201128"/>
      <w:bookmarkStart w:id="4268" w:name="_Toc20392871"/>
      <w:bookmarkStart w:id="4269" w:name="_Toc27774518"/>
      <w:bookmarkStart w:id="4270" w:name="_Toc36482978"/>
      <w:bookmarkStart w:id="4271" w:name="_Toc36484640"/>
      <w:bookmarkStart w:id="4272" w:name="_Toc44933570"/>
      <w:bookmarkStart w:id="4273" w:name="_Toc50972523"/>
      <w:bookmarkStart w:id="4274" w:name="_Toc57105277"/>
      <w:bookmarkStart w:id="4275" w:name="_Toc193088302"/>
      <w:r w:rsidRPr="00816C4A">
        <w:t>Q.2</w:t>
      </w:r>
      <w:r w:rsidRPr="00816C4A">
        <w:tab/>
        <w:t>Combination rules for terminal profiles</w:t>
      </w:r>
      <w:bookmarkEnd w:id="4267"/>
      <w:bookmarkEnd w:id="4268"/>
      <w:bookmarkEnd w:id="4269"/>
      <w:bookmarkEnd w:id="4270"/>
      <w:bookmarkEnd w:id="4271"/>
      <w:bookmarkEnd w:id="4272"/>
      <w:bookmarkEnd w:id="4273"/>
      <w:bookmarkEnd w:id="4274"/>
      <w:bookmarkEnd w:id="4275"/>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76" w:name="_Toc3201129"/>
      <w:bookmarkStart w:id="4277" w:name="_Toc20392872"/>
      <w:bookmarkStart w:id="4278" w:name="_Toc27774519"/>
      <w:bookmarkStart w:id="4279" w:name="_Toc36482979"/>
      <w:bookmarkStart w:id="4280" w:name="_Toc36484641"/>
      <w:bookmarkStart w:id="4281" w:name="_Toc44933571"/>
      <w:bookmarkStart w:id="4282" w:name="_Toc50972524"/>
      <w:bookmarkStart w:id="4283" w:name="_Toc57105278"/>
      <w:bookmarkStart w:id="4284" w:name="_Toc193088303"/>
      <w:r w:rsidRPr="00816C4A">
        <w:t>Annex R (</w:t>
      </w:r>
      <w:smartTag w:uri="urn:schemas-microsoft-com:office:smarttags" w:element="PersonName">
        <w:r w:rsidRPr="00816C4A">
          <w:t>info</w:t>
        </w:r>
      </w:smartTag>
      <w:r w:rsidRPr="00816C4A">
        <w:t>rmative):</w:t>
      </w:r>
      <w:r w:rsidR="0067290F">
        <w:br/>
      </w:r>
      <w:r w:rsidRPr="00816C4A">
        <w:t>UICC access to IMS, command flow examples</w:t>
      </w:r>
      <w:bookmarkEnd w:id="4276"/>
      <w:bookmarkEnd w:id="4277"/>
      <w:bookmarkEnd w:id="4278"/>
      <w:bookmarkEnd w:id="4279"/>
      <w:bookmarkEnd w:id="4280"/>
      <w:bookmarkEnd w:id="4281"/>
      <w:bookmarkEnd w:id="4282"/>
      <w:bookmarkEnd w:id="4283"/>
      <w:bookmarkEnd w:id="4284"/>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285" w:name="_Toc3201130"/>
      <w:bookmarkStart w:id="4286" w:name="_Toc20392873"/>
      <w:bookmarkStart w:id="4287" w:name="_Toc27774520"/>
      <w:bookmarkStart w:id="4288" w:name="_Toc36482980"/>
      <w:bookmarkStart w:id="4289" w:name="_Toc36484642"/>
      <w:bookmarkStart w:id="4290" w:name="_Toc44933572"/>
      <w:bookmarkStart w:id="4291" w:name="_Toc50972525"/>
      <w:bookmarkStart w:id="4292" w:name="_Toc57105279"/>
      <w:bookmarkStart w:id="4293" w:name="_Toc193088304"/>
      <w:r w:rsidRPr="00816C4A">
        <w:t>R.1</w:t>
      </w:r>
      <w:r w:rsidRPr="00816C4A">
        <w:tab/>
        <w:t>Discovery of the UICC's IARI and IMS Registration</w:t>
      </w:r>
      <w:bookmarkEnd w:id="4285"/>
      <w:bookmarkEnd w:id="4286"/>
      <w:bookmarkEnd w:id="4287"/>
      <w:bookmarkEnd w:id="4288"/>
      <w:bookmarkEnd w:id="4289"/>
      <w:bookmarkEnd w:id="4290"/>
      <w:bookmarkEnd w:id="4291"/>
      <w:bookmarkEnd w:id="4292"/>
      <w:bookmarkEnd w:id="4293"/>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294" w:name="_Toc3201131"/>
      <w:bookmarkStart w:id="4295" w:name="_Toc20392874"/>
      <w:bookmarkStart w:id="4296" w:name="_Toc27774521"/>
      <w:bookmarkStart w:id="4297" w:name="_Toc36482981"/>
      <w:bookmarkStart w:id="4298" w:name="_Toc36484643"/>
      <w:bookmarkStart w:id="4299" w:name="_Toc44933573"/>
      <w:bookmarkStart w:id="4300" w:name="_Toc50972526"/>
      <w:bookmarkStart w:id="4301" w:name="_Toc57105280"/>
      <w:bookmarkStart w:id="4302" w:name="_Toc193088305"/>
      <w:r w:rsidRPr="00816C4A">
        <w:t>R.2</w:t>
      </w:r>
      <w:r w:rsidRPr="00816C4A">
        <w:tab/>
        <w:t>Notification of Incoming IMS data</w:t>
      </w:r>
      <w:bookmarkEnd w:id="4294"/>
      <w:bookmarkEnd w:id="4295"/>
      <w:bookmarkEnd w:id="4296"/>
      <w:bookmarkEnd w:id="4297"/>
      <w:bookmarkEnd w:id="4298"/>
      <w:bookmarkEnd w:id="4299"/>
      <w:bookmarkEnd w:id="4300"/>
      <w:bookmarkEnd w:id="4301"/>
      <w:bookmarkEnd w:id="4302"/>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03" w:name="_Toc3201132"/>
      <w:bookmarkStart w:id="4304" w:name="_Toc20392875"/>
      <w:bookmarkStart w:id="4305" w:name="_Toc27774522"/>
      <w:bookmarkStart w:id="4306" w:name="_Toc36482982"/>
      <w:bookmarkStart w:id="4307" w:name="_Toc36484644"/>
      <w:bookmarkStart w:id="4308" w:name="_Toc44933574"/>
      <w:bookmarkStart w:id="4309" w:name="_Toc50972527"/>
      <w:bookmarkStart w:id="4310" w:name="_Toc57105281"/>
      <w:bookmarkStart w:id="4311" w:name="_Toc193088306"/>
      <w:r w:rsidRPr="00816C4A">
        <w:rPr>
          <w:noProof/>
        </w:rPr>
        <w:t>R.3</w:t>
      </w:r>
      <w:r w:rsidRPr="00816C4A">
        <w:rPr>
          <w:noProof/>
        </w:rPr>
        <w:tab/>
        <w:t>UICC originating a SIP message</w:t>
      </w:r>
      <w:bookmarkEnd w:id="4303"/>
      <w:bookmarkEnd w:id="4304"/>
      <w:bookmarkEnd w:id="4305"/>
      <w:bookmarkEnd w:id="4306"/>
      <w:bookmarkEnd w:id="4307"/>
      <w:bookmarkEnd w:id="4308"/>
      <w:bookmarkEnd w:id="4309"/>
      <w:bookmarkEnd w:id="4310"/>
      <w:bookmarkEnd w:id="4311"/>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12" w:name="_Toc3201133"/>
      <w:bookmarkStart w:id="4313" w:name="_Toc20392876"/>
      <w:bookmarkStart w:id="4314" w:name="_Toc27774523"/>
      <w:bookmarkStart w:id="4315" w:name="_Toc36482983"/>
      <w:bookmarkStart w:id="4316" w:name="_Toc36484645"/>
      <w:bookmarkStart w:id="4317" w:name="_Toc44933575"/>
      <w:bookmarkStart w:id="4318" w:name="_Toc50972528"/>
      <w:bookmarkStart w:id="4319" w:name="_Toc57105282"/>
      <w:bookmarkStart w:id="4320" w:name="_Toc193088307"/>
      <w:r w:rsidRPr="00816C4A">
        <w:t>Annex S (normative):</w:t>
      </w:r>
      <w:r w:rsidR="0067290F">
        <w:br/>
      </w:r>
      <w:r w:rsidRPr="00816C4A">
        <w:t>3GPP PS data off and Bearer Independent Protocol</w:t>
      </w:r>
      <w:bookmarkEnd w:id="4312"/>
      <w:bookmarkEnd w:id="4313"/>
      <w:bookmarkEnd w:id="4314"/>
      <w:bookmarkEnd w:id="4315"/>
      <w:bookmarkEnd w:id="4316"/>
      <w:bookmarkEnd w:id="4317"/>
      <w:bookmarkEnd w:id="4318"/>
      <w:bookmarkEnd w:id="4319"/>
      <w:bookmarkEnd w:id="4320"/>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3C27DB53"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w:t>
      </w:r>
    </w:p>
    <w:p w14:paraId="1EE48A46" w14:textId="3019E6F1" w:rsidR="00E86E7B" w:rsidRPr="00816C4A" w:rsidRDefault="00E86E7B" w:rsidP="00E86E7B">
      <w:pPr>
        <w:pStyle w:val="B1"/>
      </w:pPr>
      <w:r>
        <w:t>-</w:t>
      </w:r>
      <w:r>
        <w:tab/>
      </w:r>
      <w:r w:rsidRPr="00816C4A">
        <w:t xml:space="preserve">the 3GPP_PS_data_off/Bearer_independent_protocol node of 3GPP </w:t>
      </w:r>
      <w:r w:rsidR="003413FE" w:rsidRPr="00816C4A">
        <w:t>TS</w:t>
      </w:r>
      <w:r w:rsidR="003413FE">
        <w:t> </w:t>
      </w:r>
      <w:r w:rsidR="003413FE" w:rsidRPr="00816C4A">
        <w:t>2</w:t>
      </w:r>
      <w:r w:rsidRPr="00816C4A">
        <w:t>4.368</w:t>
      </w:r>
      <w:r w:rsidR="003413FE">
        <w:t> </w:t>
      </w:r>
      <w:r w:rsidR="003413FE" w:rsidRPr="00816C4A">
        <w:t>[</w:t>
      </w:r>
      <w:r w:rsidRPr="00816C4A">
        <w:t>68].</w:t>
      </w:r>
    </w:p>
    <w:p w14:paraId="40996783" w14:textId="1D8CEAA2" w:rsidR="00E86E7B" w:rsidRPr="00816C4A" w:rsidRDefault="00E86E7B" w:rsidP="00E86E7B">
      <w:r w:rsidRPr="00816C4A">
        <w:t xml:space="preserve">If the UE is configured with both the BIP_exempt node of 3GPP </w:t>
      </w:r>
      <w:r w:rsidR="003413FE" w:rsidRPr="00816C4A">
        <w:t>TS</w:t>
      </w:r>
      <w:r w:rsidR="003413FE">
        <w:t> </w:t>
      </w:r>
      <w:r w:rsidR="003413FE" w:rsidRPr="00816C4A">
        <w:t>2</w:t>
      </w:r>
      <w:r w:rsidRPr="00816C4A">
        <w:t>4.368</w:t>
      </w:r>
      <w:r w:rsidR="003413FE">
        <w:t> </w:t>
      </w:r>
      <w:r w:rsidR="003413FE" w:rsidRPr="00816C4A">
        <w:t>[</w:t>
      </w:r>
      <w:r w:rsidRPr="00816C4A">
        <w:t>68] and 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21" w:name="_Toc3201134"/>
      <w:bookmarkStart w:id="4322" w:name="_Toc20392877"/>
      <w:bookmarkStart w:id="4323" w:name="_Toc27774524"/>
      <w:bookmarkStart w:id="4324" w:name="_Toc36482984"/>
      <w:bookmarkStart w:id="4325" w:name="_Toc36484646"/>
      <w:bookmarkStart w:id="4326" w:name="_Toc44933576"/>
      <w:bookmarkStart w:id="4327" w:name="_Toc50972529"/>
      <w:bookmarkStart w:id="4328" w:name="_Toc57105283"/>
      <w:bookmarkStart w:id="4329" w:name="_Toc193088308"/>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21"/>
      <w:bookmarkEnd w:id="4322"/>
      <w:bookmarkEnd w:id="4323"/>
      <w:bookmarkEnd w:id="4324"/>
      <w:bookmarkEnd w:id="4325"/>
      <w:bookmarkEnd w:id="4326"/>
      <w:bookmarkEnd w:id="4327"/>
      <w:bookmarkEnd w:id="4328"/>
      <w:bookmarkEnd w:id="4329"/>
    </w:p>
    <w:p w14:paraId="1927ACF7" w14:textId="77777777" w:rsidR="00E86E7B" w:rsidRPr="00816C4A" w:rsidRDefault="00E86E7B" w:rsidP="00401CA8">
      <w:pPr>
        <w:pStyle w:val="Heading1"/>
      </w:pPr>
      <w:bookmarkStart w:id="4330" w:name="_Toc3201135"/>
      <w:bookmarkStart w:id="4331" w:name="_Toc20392878"/>
      <w:bookmarkStart w:id="4332" w:name="_Toc27774525"/>
      <w:bookmarkStart w:id="4333" w:name="_Toc36482985"/>
      <w:bookmarkStart w:id="4334" w:name="_Toc36484647"/>
      <w:bookmarkStart w:id="4335" w:name="_Toc44933577"/>
      <w:bookmarkStart w:id="4336" w:name="_Toc50972530"/>
      <w:bookmarkStart w:id="4337" w:name="_Toc57105284"/>
      <w:bookmarkStart w:id="4338" w:name="_Toc193088309"/>
      <w:r w:rsidRPr="00816C4A">
        <w:t>T.1</w:t>
      </w:r>
      <w:r w:rsidRPr="00816C4A">
        <w:tab/>
        <w:t>Introduction</w:t>
      </w:r>
      <w:bookmarkEnd w:id="4330"/>
      <w:bookmarkEnd w:id="4331"/>
      <w:bookmarkEnd w:id="4332"/>
      <w:bookmarkEnd w:id="4333"/>
      <w:bookmarkEnd w:id="4334"/>
      <w:bookmarkEnd w:id="4335"/>
      <w:bookmarkEnd w:id="4336"/>
      <w:bookmarkEnd w:id="4337"/>
      <w:bookmarkEnd w:id="4338"/>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39" w:name="_Toc3201136"/>
      <w:bookmarkStart w:id="4340" w:name="_Toc20392879"/>
      <w:bookmarkStart w:id="4341" w:name="_Toc27774526"/>
      <w:bookmarkStart w:id="4342" w:name="_Toc36482986"/>
      <w:bookmarkStart w:id="4343" w:name="_Toc36484648"/>
      <w:bookmarkStart w:id="4344" w:name="_Toc44933578"/>
      <w:bookmarkStart w:id="4345" w:name="_Toc50972531"/>
      <w:bookmarkStart w:id="4346" w:name="_Toc57105285"/>
      <w:bookmarkStart w:id="4347" w:name="_Toc193088310"/>
      <w:r w:rsidRPr="00816C4A">
        <w:t>T.2</w:t>
      </w:r>
      <w:r w:rsidRPr="00816C4A">
        <w:tab/>
        <w:t>Success activation of PDP/PDN/PDU request flow example</w:t>
      </w:r>
      <w:bookmarkEnd w:id="4339"/>
      <w:bookmarkEnd w:id="4340"/>
      <w:bookmarkEnd w:id="4341"/>
      <w:bookmarkEnd w:id="4342"/>
      <w:bookmarkEnd w:id="4343"/>
      <w:bookmarkEnd w:id="4344"/>
      <w:bookmarkEnd w:id="4345"/>
      <w:bookmarkEnd w:id="4346"/>
      <w:bookmarkEnd w:id="4347"/>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348" w:name="_Toc3201137"/>
      <w:bookmarkStart w:id="4349" w:name="_Toc20392880"/>
      <w:bookmarkStart w:id="4350" w:name="_Toc27774527"/>
      <w:bookmarkStart w:id="4351" w:name="_Toc36482987"/>
      <w:bookmarkStart w:id="4352" w:name="_Toc36484649"/>
      <w:bookmarkStart w:id="4353" w:name="_Toc44933579"/>
      <w:bookmarkStart w:id="4354" w:name="_Toc50972532"/>
      <w:bookmarkStart w:id="4355" w:name="_Toc57105286"/>
      <w:bookmarkStart w:id="4356" w:name="_Toc193088311"/>
      <w:r w:rsidRPr="00816C4A">
        <w:t>T.3</w:t>
      </w:r>
      <w:r w:rsidRPr="00816C4A">
        <w:tab/>
        <w:t>Rejected activation of PDP/PDN/PDU request flow example</w:t>
      </w:r>
      <w:bookmarkEnd w:id="4348"/>
      <w:bookmarkEnd w:id="4349"/>
      <w:bookmarkEnd w:id="4350"/>
      <w:bookmarkEnd w:id="4351"/>
      <w:bookmarkEnd w:id="4352"/>
      <w:bookmarkEnd w:id="4353"/>
      <w:bookmarkEnd w:id="4354"/>
      <w:bookmarkEnd w:id="4355"/>
      <w:bookmarkEnd w:id="4356"/>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357" w:name="_Toc3201138"/>
      <w:bookmarkStart w:id="4358" w:name="_Toc20392881"/>
      <w:bookmarkStart w:id="4359" w:name="_Toc27774528"/>
      <w:bookmarkStart w:id="4360" w:name="_Toc36482988"/>
      <w:bookmarkStart w:id="4361" w:name="_Toc36484650"/>
      <w:bookmarkStart w:id="4362" w:name="_Toc44933580"/>
      <w:bookmarkStart w:id="4363" w:name="_Toc50972533"/>
      <w:bookmarkStart w:id="4364" w:name="_Toc57105287"/>
      <w:bookmarkStart w:id="4365" w:name="_Toc193088312"/>
      <w:r w:rsidRPr="00816C4A">
        <w:t>T.4</w:t>
      </w:r>
      <w:r w:rsidRPr="00816C4A">
        <w:tab/>
        <w:t>PDP/PDN/PDU Data connection deactivated flow example</w:t>
      </w:r>
      <w:bookmarkEnd w:id="4357"/>
      <w:bookmarkEnd w:id="4358"/>
      <w:bookmarkEnd w:id="4359"/>
      <w:bookmarkEnd w:id="4360"/>
      <w:bookmarkEnd w:id="4361"/>
      <w:bookmarkEnd w:id="4362"/>
      <w:bookmarkEnd w:id="4363"/>
      <w:bookmarkEnd w:id="4364"/>
      <w:bookmarkEnd w:id="4365"/>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366"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bookmarkEnd w:id="4366"/>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6DD7A3EA" w14:textId="77777777" w:rsidR="00465137" w:rsidRPr="00465137" w:rsidRDefault="00465137" w:rsidP="00465137">
      <w:pPr>
        <w:pStyle w:val="Heading8"/>
      </w:pPr>
      <w:bookmarkStart w:id="4367" w:name="_Toc193088313"/>
      <w:r w:rsidRPr="00465137">
        <w:t>Annex U (informative):</w:t>
      </w:r>
      <w:r w:rsidRPr="00465137">
        <w:br/>
        <w:t>Slice status change event</w:t>
      </w:r>
      <w:bookmarkEnd w:id="4367"/>
    </w:p>
    <w:p w14:paraId="04B83F73" w14:textId="77777777" w:rsidR="00465137" w:rsidRPr="00465137" w:rsidRDefault="00465137" w:rsidP="00465137">
      <w:pPr>
        <w:pStyle w:val="Heading1"/>
      </w:pPr>
      <w:bookmarkStart w:id="4368" w:name="_Toc193088314"/>
      <w:r w:rsidRPr="00465137">
        <w:t>U.1</w:t>
      </w:r>
      <w:r w:rsidRPr="00465137">
        <w:tab/>
        <w:t>Introduction</w:t>
      </w:r>
      <w:bookmarkEnd w:id="4368"/>
    </w:p>
    <w:p w14:paraId="2B66C092" w14:textId="77777777" w:rsidR="00465137" w:rsidRPr="00465137" w:rsidRDefault="00465137" w:rsidP="00465137">
      <w:r w:rsidRPr="00465137">
        <w:t>This annex applies if class "ah" is supported.</w:t>
      </w:r>
    </w:p>
    <w:p w14:paraId="1FF677CF"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detects a change in any S-NSSAI status (S-NSSAI included to or removed from partially rejected slice(s) list) but the size of information to provide to the UICC exceed an ENVELOPE command, how the ME shall inform the UICC that it has occurred, using successive ENVELOPE (EVENT DOWNLOAD – Slices status).</w:t>
      </w:r>
    </w:p>
    <w:p w14:paraId="4D5F00B6" w14:textId="77777777" w:rsidR="00465137" w:rsidRPr="00465137" w:rsidRDefault="00465137" w:rsidP="00465137">
      <w:pPr>
        <w:pStyle w:val="Heading1"/>
      </w:pPr>
      <w:bookmarkStart w:id="4369" w:name="_Toc193088315"/>
      <w:r w:rsidRPr="00465137">
        <w:t>U.2</w:t>
      </w:r>
      <w:r w:rsidRPr="00465137">
        <w:tab/>
        <w:t>Slice status change event command flow example</w:t>
      </w:r>
      <w:bookmarkEnd w:id="4369"/>
    </w:p>
    <w:p w14:paraId="50AB2F04" w14:textId="77777777" w:rsidR="00465137" w:rsidRPr="00465137"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465137" w14:paraId="1014164C"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523791AE" w14:textId="77777777" w:rsidR="00465137" w:rsidRPr="00465137" w:rsidRDefault="00465137" w:rsidP="009F5FF3">
            <w:pPr>
              <w:pStyle w:val="TAH"/>
              <w:rPr>
                <w:lang w:eastAsia="en-GB"/>
              </w:rPr>
            </w:pPr>
            <w:r w:rsidRPr="00465137">
              <w:rPr>
                <w:lang w:eastAsia="en-GB"/>
              </w:rPr>
              <w:t>UICC</w:t>
            </w:r>
          </w:p>
        </w:tc>
        <w:tc>
          <w:tcPr>
            <w:tcW w:w="3620" w:type="dxa"/>
            <w:tcBorders>
              <w:top w:val="single" w:sz="6" w:space="0" w:color="auto"/>
              <w:left w:val="nil"/>
              <w:bottom w:val="single" w:sz="6" w:space="0" w:color="auto"/>
            </w:tcBorders>
          </w:tcPr>
          <w:p w14:paraId="38DCA943" w14:textId="77777777" w:rsidR="00465137" w:rsidRPr="00465137" w:rsidRDefault="00465137" w:rsidP="009F5FF3">
            <w:pPr>
              <w:pStyle w:val="TAH"/>
              <w:rPr>
                <w:lang w:eastAsia="en-GB"/>
              </w:rPr>
            </w:pPr>
          </w:p>
        </w:tc>
        <w:tc>
          <w:tcPr>
            <w:tcW w:w="1134" w:type="dxa"/>
            <w:tcBorders>
              <w:top w:val="single" w:sz="6" w:space="0" w:color="auto"/>
              <w:bottom w:val="single" w:sz="6" w:space="0" w:color="auto"/>
            </w:tcBorders>
          </w:tcPr>
          <w:p w14:paraId="04563C25" w14:textId="77777777" w:rsidR="00465137" w:rsidRPr="00465137" w:rsidRDefault="00465137" w:rsidP="009F5FF3">
            <w:pPr>
              <w:pStyle w:val="TAH"/>
              <w:rPr>
                <w:lang w:eastAsia="en-GB"/>
              </w:rPr>
            </w:pPr>
            <w:r w:rsidRPr="00465137">
              <w:rPr>
                <w:lang w:eastAsia="en-GB"/>
              </w:rPr>
              <w:t>ME</w:t>
            </w:r>
          </w:p>
        </w:tc>
        <w:tc>
          <w:tcPr>
            <w:tcW w:w="2411" w:type="dxa"/>
            <w:tcBorders>
              <w:top w:val="single" w:sz="6" w:space="0" w:color="auto"/>
              <w:bottom w:val="single" w:sz="6" w:space="0" w:color="auto"/>
            </w:tcBorders>
          </w:tcPr>
          <w:p w14:paraId="7B4E11E2" w14:textId="77777777" w:rsidR="00465137" w:rsidRPr="00465137"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D10FF03" w14:textId="77777777" w:rsidR="00465137" w:rsidRPr="00465137" w:rsidRDefault="00465137" w:rsidP="009F5FF3">
            <w:pPr>
              <w:pStyle w:val="TAH"/>
              <w:rPr>
                <w:lang w:eastAsia="en-GB"/>
              </w:rPr>
            </w:pPr>
            <w:r w:rsidRPr="00465137">
              <w:rPr>
                <w:lang w:eastAsia="en-GB"/>
              </w:rPr>
              <w:t>Network</w:t>
            </w:r>
          </w:p>
        </w:tc>
      </w:tr>
    </w:tbl>
    <w:p w14:paraId="6DA80CFE" w14:textId="77777777" w:rsidR="00465137" w:rsidRPr="00465137"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465137" w14:paraId="4FE4BEDF" w14:textId="77777777" w:rsidTr="009F5FF3">
        <w:trPr>
          <w:jc w:val="center"/>
        </w:trPr>
        <w:tc>
          <w:tcPr>
            <w:tcW w:w="4820" w:type="dxa"/>
            <w:tcBorders>
              <w:left w:val="single" w:sz="12" w:space="0" w:color="auto"/>
            </w:tcBorders>
          </w:tcPr>
          <w:p w14:paraId="63074CA1"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A13AD1B" w14:textId="77777777" w:rsidR="00465137" w:rsidRPr="00465137" w:rsidRDefault="00465137" w:rsidP="009F5FF3">
            <w:pPr>
              <w:pStyle w:val="TAC"/>
              <w:rPr>
                <w:lang w:eastAsia="en-GB"/>
              </w:rPr>
            </w:pPr>
          </w:p>
        </w:tc>
      </w:tr>
      <w:tr w:rsidR="00465137" w:rsidRPr="00465137" w14:paraId="64292567" w14:textId="77777777" w:rsidTr="009F5FF3">
        <w:trPr>
          <w:jc w:val="center"/>
        </w:trPr>
        <w:tc>
          <w:tcPr>
            <w:tcW w:w="4820" w:type="dxa"/>
            <w:tcBorders>
              <w:left w:val="single" w:sz="12" w:space="0" w:color="auto"/>
            </w:tcBorders>
          </w:tcPr>
          <w:p w14:paraId="157B5797"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 xml:space="preserve">TERMINAL PROFILE </w:t>
            </w:r>
          </w:p>
          <w:p w14:paraId="37DC08E2" w14:textId="77777777" w:rsidR="00465137" w:rsidRPr="00465137" w:rsidRDefault="00465137" w:rsidP="009F5FF3">
            <w:pPr>
              <w:pStyle w:val="TAC"/>
              <w:ind w:left="284" w:hanging="284"/>
              <w:rPr>
                <w:rFonts w:cs="Arial"/>
                <w:sz w:val="16"/>
                <w:szCs w:val="16"/>
                <w:lang w:eastAsia="en-GB"/>
              </w:rPr>
            </w:pPr>
            <w:r w:rsidRPr="00465137">
              <w:rPr>
                <w:rFonts w:cs="Arial"/>
                <w:i/>
                <w:iCs/>
                <w:sz w:val="16"/>
                <w:szCs w:val="16"/>
                <w:lang w:eastAsia="en-GB"/>
              </w:rPr>
              <w:t>(</w:t>
            </w:r>
            <w:r w:rsidRPr="00465137">
              <w:rPr>
                <w:rFonts w:cs="Arial"/>
                <w:sz w:val="16"/>
                <w:szCs w:val="16"/>
              </w:rPr>
              <w:t>Support of chaining of PLI/Envelope commands</w:t>
            </w:r>
            <w:r w:rsidRPr="00465137">
              <w:rPr>
                <w:rFonts w:cs="Arial"/>
                <w:i/>
                <w:iCs/>
                <w:sz w:val="16"/>
                <w:szCs w:val="16"/>
                <w:lang w:eastAsia="en-GB"/>
              </w:rPr>
              <w:t>)</w:t>
            </w:r>
          </w:p>
          <w:p w14:paraId="0F4D9574"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E6B4454" w14:textId="77777777" w:rsidR="00465137" w:rsidRPr="00465137" w:rsidRDefault="00465137" w:rsidP="009F5FF3">
            <w:pPr>
              <w:pStyle w:val="TAC"/>
              <w:jc w:val="left"/>
              <w:rPr>
                <w:lang w:eastAsia="en-GB"/>
              </w:rPr>
            </w:pPr>
          </w:p>
        </w:tc>
      </w:tr>
      <w:tr w:rsidR="00465137" w:rsidRPr="00465137" w14:paraId="149719F2" w14:textId="77777777" w:rsidTr="009F5FF3">
        <w:trPr>
          <w:jc w:val="center"/>
        </w:trPr>
        <w:tc>
          <w:tcPr>
            <w:tcW w:w="4820" w:type="dxa"/>
            <w:tcBorders>
              <w:left w:val="single" w:sz="12" w:space="0" w:color="auto"/>
            </w:tcBorders>
          </w:tcPr>
          <w:p w14:paraId="198CC6EC" w14:textId="77777777" w:rsidR="00465137" w:rsidRPr="00465137" w:rsidRDefault="00465137" w:rsidP="009F5FF3">
            <w:pPr>
              <w:pStyle w:val="TAC"/>
              <w:ind w:left="284" w:hanging="284"/>
              <w:rPr>
                <w:lang w:eastAsia="en-GB"/>
              </w:rPr>
            </w:pPr>
            <w:r w:rsidRPr="00465137">
              <w:rPr>
                <w:lang w:eastAsia="en-GB"/>
              </w:rPr>
              <w:t xml:space="preserve">SET UP EVENT LIST command </w:t>
            </w:r>
            <w:r w:rsidRPr="00465137">
              <w:rPr>
                <w:rFonts w:ascii="Symbol" w:hAnsi="Symbol"/>
                <w:lang w:eastAsia="en-GB"/>
              </w:rPr>
              <w:t xml:space="preserve"> </w:t>
            </w:r>
            <w:r w:rsidRPr="00465137">
              <w:rPr>
                <w:rFonts w:ascii="Symbol" w:hAnsi="Symbol"/>
                <w:lang w:eastAsia="en-GB"/>
              </w:rPr>
              <w:t></w:t>
            </w:r>
            <w:r w:rsidRPr="00465137">
              <w:rPr>
                <w:rFonts w:ascii="Symbol" w:hAnsi="Symbol"/>
                <w:lang w:eastAsia="en-GB"/>
              </w:rPr>
              <w:t></w:t>
            </w:r>
          </w:p>
          <w:p w14:paraId="48B811CB" w14:textId="77777777" w:rsidR="00465137" w:rsidRPr="00465137" w:rsidRDefault="00465137" w:rsidP="009F5FF3">
            <w:pPr>
              <w:pStyle w:val="TAC"/>
              <w:ind w:left="284" w:hanging="284"/>
              <w:rPr>
                <w:lang w:eastAsia="en-GB"/>
              </w:rPr>
            </w:pPr>
            <w:r w:rsidRPr="00465137">
              <w:rPr>
                <w:lang w:eastAsia="en-GB"/>
              </w:rPr>
              <w:t>(slice status change event)</w:t>
            </w:r>
          </w:p>
          <w:p w14:paraId="588F6C37"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1376129" w14:textId="77777777" w:rsidR="00465137" w:rsidRPr="00465137" w:rsidRDefault="00465137" w:rsidP="009F5FF3">
            <w:pPr>
              <w:pStyle w:val="TAC"/>
              <w:ind w:left="284" w:hanging="284"/>
              <w:rPr>
                <w:lang w:eastAsia="en-GB"/>
              </w:rPr>
            </w:pPr>
            <w:r w:rsidRPr="00465137">
              <w:rPr>
                <w:lang w:eastAsia="en-GB"/>
              </w:rPr>
              <w:t xml:space="preserve">DEVICE REGISTERED and PDU active </w:t>
            </w:r>
          </w:p>
        </w:tc>
      </w:tr>
      <w:tr w:rsidR="00465137" w:rsidRPr="00465137" w14:paraId="204EFAD4" w14:textId="77777777" w:rsidTr="009F5FF3">
        <w:trPr>
          <w:jc w:val="center"/>
        </w:trPr>
        <w:tc>
          <w:tcPr>
            <w:tcW w:w="4820" w:type="dxa"/>
            <w:tcBorders>
              <w:left w:val="single" w:sz="12" w:space="0" w:color="auto"/>
            </w:tcBorders>
          </w:tcPr>
          <w:p w14:paraId="03CB074C"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EE3B2CC"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73297381" w14:textId="77777777" w:rsidTr="009F5FF3">
        <w:trPr>
          <w:jc w:val="center"/>
        </w:trPr>
        <w:tc>
          <w:tcPr>
            <w:tcW w:w="4820" w:type="dxa"/>
            <w:tcBorders>
              <w:left w:val="single" w:sz="12" w:space="0" w:color="auto"/>
            </w:tcBorders>
          </w:tcPr>
          <w:p w14:paraId="10F94BC5" w14:textId="77777777" w:rsidR="00465137" w:rsidRPr="00465137" w:rsidRDefault="00465137" w:rsidP="009F5FF3">
            <w:pPr>
              <w:pStyle w:val="TAC"/>
              <w:ind w:left="284" w:hanging="284"/>
              <w:rPr>
                <w:lang w:eastAsia="en-GB"/>
              </w:rPr>
            </w:pPr>
            <w:r w:rsidRPr="00465137">
              <w:rPr>
                <w:lang w:eastAsia="en-GB"/>
              </w:rPr>
              <w:t>…...</w:t>
            </w:r>
          </w:p>
        </w:tc>
        <w:tc>
          <w:tcPr>
            <w:tcW w:w="3898" w:type="dxa"/>
            <w:tcBorders>
              <w:left w:val="single" w:sz="12" w:space="0" w:color="auto"/>
              <w:right w:val="single" w:sz="12" w:space="0" w:color="auto"/>
            </w:tcBorders>
          </w:tcPr>
          <w:p w14:paraId="46DC733F" w14:textId="77777777" w:rsidR="00465137" w:rsidRPr="00465137" w:rsidRDefault="00465137" w:rsidP="009F5FF3">
            <w:pPr>
              <w:pStyle w:val="TAC"/>
              <w:ind w:left="284" w:hanging="284"/>
              <w:rPr>
                <w:lang w:eastAsia="en-GB"/>
              </w:rPr>
            </w:pPr>
          </w:p>
          <w:p w14:paraId="123E17F3"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2888712E" w14:textId="77777777" w:rsidTr="009F5FF3">
        <w:trPr>
          <w:jc w:val="center"/>
        </w:trPr>
        <w:tc>
          <w:tcPr>
            <w:tcW w:w="4820" w:type="dxa"/>
            <w:tcBorders>
              <w:left w:val="single" w:sz="12" w:space="0" w:color="auto"/>
            </w:tcBorders>
          </w:tcPr>
          <w:p w14:paraId="18411ED7" w14:textId="77777777" w:rsidR="00465137" w:rsidRPr="00465137"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1548E511" w14:textId="77777777" w:rsidR="00465137" w:rsidRPr="00465137" w:rsidRDefault="00465137" w:rsidP="009F5FF3">
            <w:pPr>
              <w:pStyle w:val="TAC"/>
              <w:keepNext w:val="0"/>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CONFIGURATION UPDATE COMMAND</w:t>
            </w:r>
          </w:p>
        </w:tc>
      </w:tr>
      <w:tr w:rsidR="00465137" w:rsidRPr="00465137" w14:paraId="7D951847" w14:textId="77777777" w:rsidTr="009F5FF3">
        <w:trPr>
          <w:jc w:val="center"/>
        </w:trPr>
        <w:tc>
          <w:tcPr>
            <w:tcW w:w="4820" w:type="dxa"/>
            <w:tcBorders>
              <w:left w:val="single" w:sz="12" w:space="0" w:color="auto"/>
            </w:tcBorders>
          </w:tcPr>
          <w:p w14:paraId="156AA770"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37A6303B"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(partial NSSAI - rejected NSSAI: X+Y bytes )</w:t>
            </w:r>
          </w:p>
        </w:tc>
      </w:tr>
      <w:tr w:rsidR="00465137" w:rsidRPr="00465137" w14:paraId="0754A429" w14:textId="77777777" w:rsidTr="009F5FF3">
        <w:trPr>
          <w:jc w:val="center"/>
        </w:trPr>
        <w:tc>
          <w:tcPr>
            <w:tcW w:w="4820" w:type="dxa"/>
            <w:tcBorders>
              <w:left w:val="single" w:sz="12" w:space="0" w:color="auto"/>
            </w:tcBorders>
          </w:tcPr>
          <w:p w14:paraId="5BD15B9F"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p w14:paraId="09B4B81C"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1/2 of X Bytes)</w:t>
            </w:r>
          </w:p>
          <w:p w14:paraId="7507B960" w14:textId="77777777" w:rsidR="00465137" w:rsidRPr="00465137" w:rsidRDefault="00465137" w:rsidP="009F5FF3">
            <w:pPr>
              <w:pStyle w:val="TAC"/>
              <w:ind w:left="284" w:hanging="284"/>
              <w:rPr>
                <w:lang w:eastAsia="en-GB"/>
              </w:rPr>
            </w:pPr>
          </w:p>
          <w:p w14:paraId="445F8259"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tc>
        <w:tc>
          <w:tcPr>
            <w:tcW w:w="3898" w:type="dxa"/>
            <w:tcBorders>
              <w:left w:val="single" w:sz="12" w:space="0" w:color="auto"/>
              <w:right w:val="single" w:sz="12" w:space="0" w:color="auto"/>
            </w:tcBorders>
          </w:tcPr>
          <w:p w14:paraId="1F186E85" w14:textId="77777777" w:rsidR="00465137" w:rsidRPr="00465137" w:rsidRDefault="00465137" w:rsidP="009F5FF3">
            <w:pPr>
              <w:pStyle w:val="TAC"/>
              <w:ind w:left="284" w:hanging="284"/>
              <w:rPr>
                <w:lang w:eastAsia="en-GB"/>
              </w:rPr>
            </w:pPr>
          </w:p>
        </w:tc>
      </w:tr>
      <w:tr w:rsidR="00465137" w:rsidRPr="00465137" w14:paraId="51EB7C05" w14:textId="77777777" w:rsidTr="009F5FF3">
        <w:trPr>
          <w:jc w:val="center"/>
        </w:trPr>
        <w:tc>
          <w:tcPr>
            <w:tcW w:w="4820" w:type="dxa"/>
            <w:tcBorders>
              <w:left w:val="single" w:sz="12" w:space="0" w:color="auto"/>
            </w:tcBorders>
          </w:tcPr>
          <w:p w14:paraId="552A6314"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2/2 of remaining Y bytes) + 8.79 (Last Envelope)</w:t>
            </w:r>
          </w:p>
        </w:tc>
        <w:tc>
          <w:tcPr>
            <w:tcW w:w="3898" w:type="dxa"/>
            <w:tcBorders>
              <w:left w:val="single" w:sz="12" w:space="0" w:color="auto"/>
              <w:right w:val="single" w:sz="12" w:space="0" w:color="auto"/>
            </w:tcBorders>
          </w:tcPr>
          <w:p w14:paraId="5627DA38" w14:textId="77777777" w:rsidR="00465137" w:rsidRPr="00465137" w:rsidRDefault="00465137" w:rsidP="009F5FF3">
            <w:pPr>
              <w:pStyle w:val="TAC"/>
              <w:ind w:left="284" w:hanging="284"/>
              <w:rPr>
                <w:lang w:eastAsia="en-GB"/>
              </w:rPr>
            </w:pPr>
          </w:p>
        </w:tc>
      </w:tr>
      <w:tr w:rsidR="00465137" w:rsidRPr="00465137" w14:paraId="2708AF81" w14:textId="77777777" w:rsidTr="009F5FF3">
        <w:trPr>
          <w:jc w:val="center"/>
        </w:trPr>
        <w:tc>
          <w:tcPr>
            <w:tcW w:w="8718" w:type="dxa"/>
            <w:gridSpan w:val="2"/>
            <w:tcBorders>
              <w:left w:val="single" w:sz="12" w:space="0" w:color="auto"/>
              <w:right w:val="single" w:sz="12" w:space="0" w:color="auto"/>
            </w:tcBorders>
          </w:tcPr>
          <w:p w14:paraId="5201B850" w14:textId="77777777" w:rsidR="00465137" w:rsidRPr="00465137" w:rsidRDefault="00465137" w:rsidP="009F5FF3">
            <w:pPr>
              <w:pStyle w:val="TAC"/>
              <w:ind w:left="284" w:hanging="284"/>
              <w:rPr>
                <w:lang w:eastAsia="en-GB"/>
              </w:rPr>
            </w:pPr>
            <w:r w:rsidRPr="00465137">
              <w:rPr>
                <w:lang w:eastAsia="en-GB"/>
              </w:rPr>
              <w:t xml:space="preserve"> </w:t>
            </w:r>
          </w:p>
        </w:tc>
      </w:tr>
    </w:tbl>
    <w:p w14:paraId="1341A48F" w14:textId="77777777" w:rsidR="00465137" w:rsidRPr="00465137" w:rsidRDefault="00465137" w:rsidP="00465137">
      <w:pPr>
        <w:pStyle w:val="B5"/>
        <w:ind w:left="0" w:firstLine="0"/>
      </w:pPr>
    </w:p>
    <w:p w14:paraId="5852BA5E" w14:textId="77777777" w:rsidR="00465137" w:rsidRPr="00465137" w:rsidRDefault="00465137" w:rsidP="00465137">
      <w:pPr>
        <w:pStyle w:val="TF"/>
        <w:keepLines w:val="0"/>
      </w:pPr>
      <w:r w:rsidRPr="00465137">
        <w:t>Figure U.2.1 slice status change procedure (providing the full list of partial NSSAI information)</w:t>
      </w:r>
    </w:p>
    <w:p w14:paraId="07029F6E" w14:textId="77777777" w:rsidR="00465137" w:rsidRPr="00465137" w:rsidRDefault="00465137" w:rsidP="00465137">
      <w:pPr>
        <w:pStyle w:val="Heading8"/>
      </w:pPr>
      <w:bookmarkStart w:id="4370" w:name="_Toc193088316"/>
      <w:r w:rsidRPr="00465137">
        <w:t>Annex V (informative):</w:t>
      </w:r>
      <w:r w:rsidRPr="00465137">
        <w:br/>
        <w:t>PLI (list of slice(s) information)</w:t>
      </w:r>
      <w:bookmarkEnd w:id="4370"/>
    </w:p>
    <w:p w14:paraId="0AAB0399" w14:textId="77777777" w:rsidR="00465137" w:rsidRPr="00465137" w:rsidRDefault="00465137" w:rsidP="00465137">
      <w:pPr>
        <w:pStyle w:val="Heading1"/>
      </w:pPr>
      <w:bookmarkStart w:id="4371" w:name="_Toc193088317"/>
      <w:r w:rsidRPr="00465137">
        <w:t>V.1</w:t>
      </w:r>
      <w:r w:rsidRPr="00465137">
        <w:tab/>
        <w:t>Introduction</w:t>
      </w:r>
      <w:bookmarkEnd w:id="4371"/>
    </w:p>
    <w:p w14:paraId="5DB5C6BE" w14:textId="77777777" w:rsidR="00465137" w:rsidRPr="00465137" w:rsidRDefault="00465137" w:rsidP="00465137">
      <w:r w:rsidRPr="00465137">
        <w:t>This annex applies if class "ah" is supported.</w:t>
      </w:r>
    </w:p>
    <w:p w14:paraId="21964FC6"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is requested to provide the list of slice(s) information but the size of information to provide to the UICC exceed TERMINAL RESPONSE command, how the 'More data' data object is used by the ME and the UICC.</w:t>
      </w:r>
    </w:p>
    <w:p w14:paraId="1E7F3639" w14:textId="77777777" w:rsidR="00465137" w:rsidRPr="00816C4A" w:rsidRDefault="00465137" w:rsidP="00465137">
      <w:pPr>
        <w:pStyle w:val="Heading1"/>
      </w:pPr>
      <w:bookmarkStart w:id="4372" w:name="_Toc193088318"/>
      <w:r w:rsidRPr="00465137">
        <w:t>V.2</w:t>
      </w:r>
      <w:r w:rsidRPr="00465137">
        <w:tab/>
        <w:t>PLI (list of slice(s) information</w:t>
      </w:r>
      <w:r>
        <w:t xml:space="preserve">) </w:t>
      </w:r>
      <w:r w:rsidRPr="00816C4A">
        <w:t>flow example</w:t>
      </w:r>
      <w:bookmarkEnd w:id="4372"/>
    </w:p>
    <w:p w14:paraId="114FF3A3" w14:textId="77777777" w:rsidR="00465137" w:rsidRPr="00816C4A"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816C4A" w14:paraId="144FA92F"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43428044" w14:textId="77777777" w:rsidR="00465137" w:rsidRPr="00816C4A" w:rsidRDefault="00465137" w:rsidP="009F5FF3">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693F988D" w14:textId="77777777" w:rsidR="00465137" w:rsidRPr="00816C4A" w:rsidRDefault="00465137" w:rsidP="009F5FF3">
            <w:pPr>
              <w:pStyle w:val="TAH"/>
              <w:rPr>
                <w:lang w:eastAsia="en-GB"/>
              </w:rPr>
            </w:pPr>
          </w:p>
        </w:tc>
        <w:tc>
          <w:tcPr>
            <w:tcW w:w="1134" w:type="dxa"/>
            <w:tcBorders>
              <w:top w:val="single" w:sz="6" w:space="0" w:color="auto"/>
              <w:bottom w:val="single" w:sz="6" w:space="0" w:color="auto"/>
            </w:tcBorders>
          </w:tcPr>
          <w:p w14:paraId="47CC4FFC" w14:textId="77777777" w:rsidR="00465137" w:rsidRPr="00816C4A" w:rsidRDefault="00465137" w:rsidP="009F5FF3">
            <w:pPr>
              <w:pStyle w:val="TAH"/>
              <w:rPr>
                <w:lang w:eastAsia="en-GB"/>
              </w:rPr>
            </w:pPr>
            <w:r w:rsidRPr="00816C4A">
              <w:rPr>
                <w:lang w:eastAsia="en-GB"/>
              </w:rPr>
              <w:t>ME</w:t>
            </w:r>
          </w:p>
        </w:tc>
        <w:tc>
          <w:tcPr>
            <w:tcW w:w="2411" w:type="dxa"/>
            <w:tcBorders>
              <w:top w:val="single" w:sz="6" w:space="0" w:color="auto"/>
              <w:bottom w:val="single" w:sz="6" w:space="0" w:color="auto"/>
            </w:tcBorders>
          </w:tcPr>
          <w:p w14:paraId="04254C92" w14:textId="77777777" w:rsidR="00465137" w:rsidRPr="00816C4A"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F71E3C" w14:textId="77777777" w:rsidR="00465137" w:rsidRPr="00816C4A" w:rsidRDefault="00465137" w:rsidP="009F5FF3">
            <w:pPr>
              <w:pStyle w:val="TAH"/>
              <w:rPr>
                <w:lang w:eastAsia="en-GB"/>
              </w:rPr>
            </w:pPr>
            <w:r w:rsidRPr="00816C4A">
              <w:rPr>
                <w:lang w:eastAsia="en-GB"/>
              </w:rPr>
              <w:t>Network</w:t>
            </w:r>
          </w:p>
        </w:tc>
      </w:tr>
    </w:tbl>
    <w:p w14:paraId="4F1A2B31" w14:textId="77777777" w:rsidR="00465137" w:rsidRPr="00816C4A"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816C4A" w14:paraId="74DAC06D" w14:textId="77777777" w:rsidTr="009F5FF3">
        <w:trPr>
          <w:jc w:val="center"/>
        </w:trPr>
        <w:tc>
          <w:tcPr>
            <w:tcW w:w="8718" w:type="dxa"/>
            <w:gridSpan w:val="2"/>
            <w:tcBorders>
              <w:left w:val="single" w:sz="12" w:space="0" w:color="auto"/>
              <w:right w:val="single" w:sz="12" w:space="0" w:color="auto"/>
            </w:tcBorders>
          </w:tcPr>
          <w:p w14:paraId="39F7DCB4" w14:textId="77777777" w:rsidR="00465137" w:rsidRPr="00816C4A" w:rsidRDefault="00465137" w:rsidP="009F5FF3">
            <w:pPr>
              <w:pStyle w:val="TAC"/>
              <w:ind w:left="284" w:hanging="284"/>
              <w:rPr>
                <w:lang w:eastAsia="en-GB"/>
              </w:rPr>
            </w:pPr>
          </w:p>
        </w:tc>
      </w:tr>
      <w:tr w:rsidR="00465137" w:rsidRPr="00816C4A" w14:paraId="32652189" w14:textId="77777777" w:rsidTr="009F5FF3">
        <w:trPr>
          <w:jc w:val="center"/>
        </w:trPr>
        <w:tc>
          <w:tcPr>
            <w:tcW w:w="4820" w:type="dxa"/>
            <w:tcBorders>
              <w:left w:val="single" w:sz="12" w:space="0" w:color="auto"/>
            </w:tcBorders>
          </w:tcPr>
          <w:p w14:paraId="07150A0A"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p>
          <w:p w14:paraId="4D2EDF99" w14:textId="77777777" w:rsidR="00465137" w:rsidRPr="00FA0855" w:rsidRDefault="00465137" w:rsidP="009F5FF3">
            <w:pPr>
              <w:pStyle w:val="TAC"/>
              <w:ind w:left="284" w:hanging="284"/>
              <w:rPr>
                <w:rFonts w:cs="Arial"/>
                <w:sz w:val="16"/>
                <w:szCs w:val="16"/>
                <w:lang w:eastAsia="en-GB"/>
              </w:rPr>
            </w:pPr>
            <w:r w:rsidRPr="00FA0855">
              <w:rPr>
                <w:rFonts w:cs="Arial"/>
                <w:i/>
                <w:iCs/>
                <w:sz w:val="16"/>
                <w:szCs w:val="16"/>
                <w:lang w:eastAsia="en-GB"/>
              </w:rPr>
              <w:t>(</w:t>
            </w:r>
            <w:r w:rsidRPr="00FA0855">
              <w:rPr>
                <w:rFonts w:cs="Arial"/>
                <w:sz w:val="16"/>
                <w:szCs w:val="16"/>
              </w:rPr>
              <w:t>Support of chaining of PLI/Envelope commands</w:t>
            </w:r>
            <w:r w:rsidRPr="00FA0855">
              <w:rPr>
                <w:rFonts w:cs="Arial"/>
                <w:i/>
                <w:iCs/>
                <w:sz w:val="16"/>
                <w:szCs w:val="16"/>
                <w:lang w:eastAsia="en-GB"/>
              </w:rPr>
              <w:t>)</w:t>
            </w:r>
          </w:p>
          <w:p w14:paraId="1A44D2B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5D55748D" w14:textId="77777777" w:rsidR="00465137" w:rsidRPr="00816C4A" w:rsidRDefault="00465137" w:rsidP="009F5FF3">
            <w:pPr>
              <w:pStyle w:val="TAC"/>
              <w:rPr>
                <w:lang w:eastAsia="en-GB"/>
              </w:rPr>
            </w:pPr>
          </w:p>
        </w:tc>
      </w:tr>
      <w:tr w:rsidR="00465137" w:rsidRPr="00816C4A" w14:paraId="1971ADC2" w14:textId="77777777" w:rsidTr="009F5FF3">
        <w:trPr>
          <w:jc w:val="center"/>
        </w:trPr>
        <w:tc>
          <w:tcPr>
            <w:tcW w:w="4820" w:type="dxa"/>
            <w:tcBorders>
              <w:left w:val="single" w:sz="12" w:space="0" w:color="auto"/>
            </w:tcBorders>
          </w:tcPr>
          <w:p w14:paraId="6CC45637"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432C66D4" w14:textId="77777777" w:rsidR="00465137" w:rsidRPr="00816C4A" w:rsidRDefault="00465137" w:rsidP="009F5FF3">
            <w:pPr>
              <w:pStyle w:val="TAC"/>
              <w:jc w:val="left"/>
              <w:rPr>
                <w:lang w:eastAsia="en-GB"/>
              </w:rPr>
            </w:pPr>
          </w:p>
        </w:tc>
      </w:tr>
      <w:tr w:rsidR="00465137" w:rsidRPr="00816C4A" w14:paraId="08857650" w14:textId="77777777" w:rsidTr="009F5FF3">
        <w:trPr>
          <w:jc w:val="center"/>
        </w:trPr>
        <w:tc>
          <w:tcPr>
            <w:tcW w:w="4820" w:type="dxa"/>
            <w:tcBorders>
              <w:left w:val="single" w:sz="12" w:space="0" w:color="auto"/>
            </w:tcBorders>
          </w:tcPr>
          <w:p w14:paraId="39239DA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664EA83" w14:textId="77777777" w:rsidR="00465137" w:rsidRPr="00816C4A" w:rsidRDefault="00465137" w:rsidP="009F5FF3">
            <w:pPr>
              <w:pStyle w:val="TAC"/>
              <w:ind w:left="284" w:hanging="284"/>
              <w:rPr>
                <w:lang w:eastAsia="en-GB"/>
              </w:rPr>
            </w:pPr>
            <w:r>
              <w:rPr>
                <w:lang w:eastAsia="en-GB"/>
              </w:rPr>
              <w:t xml:space="preserve">DEVICE REGISTERED and PDU active </w:t>
            </w:r>
          </w:p>
        </w:tc>
      </w:tr>
      <w:tr w:rsidR="00465137" w:rsidRPr="00816C4A" w14:paraId="1B1EDB7E" w14:textId="77777777" w:rsidTr="009F5FF3">
        <w:trPr>
          <w:jc w:val="center"/>
        </w:trPr>
        <w:tc>
          <w:tcPr>
            <w:tcW w:w="4820" w:type="dxa"/>
            <w:tcBorders>
              <w:left w:val="single" w:sz="12" w:space="0" w:color="auto"/>
            </w:tcBorders>
          </w:tcPr>
          <w:p w14:paraId="0318A2EC"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632EF2A0" w14:textId="77777777" w:rsidR="00465137" w:rsidRPr="00816C4A" w:rsidRDefault="00465137" w:rsidP="009F5FF3">
            <w:pPr>
              <w:pStyle w:val="TAC"/>
              <w:ind w:left="284" w:hanging="284"/>
              <w:rPr>
                <w:lang w:eastAsia="en-GB"/>
              </w:rPr>
            </w:pPr>
            <w:r>
              <w:rPr>
                <w:lang w:eastAsia="en-GB"/>
              </w:rPr>
              <w:t>..</w:t>
            </w:r>
          </w:p>
        </w:tc>
      </w:tr>
      <w:tr w:rsidR="00465137" w:rsidRPr="00816C4A" w14:paraId="2D4B6BFC" w14:textId="77777777" w:rsidTr="009F5FF3">
        <w:trPr>
          <w:trHeight w:val="220"/>
          <w:jc w:val="center"/>
        </w:trPr>
        <w:tc>
          <w:tcPr>
            <w:tcW w:w="4820" w:type="dxa"/>
            <w:tcBorders>
              <w:left w:val="single" w:sz="12" w:space="0" w:color="auto"/>
            </w:tcBorders>
          </w:tcPr>
          <w:p w14:paraId="09D72274"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D518007" w14:textId="77777777" w:rsidR="00465137" w:rsidRDefault="00465137" w:rsidP="009F5FF3">
            <w:pPr>
              <w:pStyle w:val="TAC"/>
              <w:ind w:left="284" w:hanging="284"/>
              <w:rPr>
                <w:lang w:eastAsia="en-GB"/>
              </w:rPr>
            </w:pPr>
          </w:p>
          <w:p w14:paraId="5AA955BF" w14:textId="77777777" w:rsidR="00465137" w:rsidRPr="00816C4A" w:rsidRDefault="00465137" w:rsidP="009F5FF3">
            <w:pPr>
              <w:pStyle w:val="TAC"/>
              <w:ind w:left="284" w:hanging="284"/>
              <w:rPr>
                <w:lang w:eastAsia="en-GB"/>
              </w:rPr>
            </w:pPr>
            <w:r>
              <w:rPr>
                <w:lang w:eastAsia="en-GB"/>
              </w:rPr>
              <w:t>..</w:t>
            </w:r>
          </w:p>
        </w:tc>
      </w:tr>
      <w:tr w:rsidR="00465137" w:rsidRPr="00816C4A" w14:paraId="634DB080" w14:textId="77777777" w:rsidTr="009F5FF3">
        <w:trPr>
          <w:jc w:val="center"/>
        </w:trPr>
        <w:tc>
          <w:tcPr>
            <w:tcW w:w="4820" w:type="dxa"/>
            <w:tcBorders>
              <w:left w:val="single" w:sz="12" w:space="0" w:color="auto"/>
            </w:tcBorders>
          </w:tcPr>
          <w:p w14:paraId="417A7618" w14:textId="77777777" w:rsidR="00465137" w:rsidRDefault="00465137" w:rsidP="009F5FF3">
            <w:pPr>
              <w:pStyle w:val="TAC"/>
              <w:keepNext w:val="0"/>
              <w:pBdr>
                <w:bottom w:val="single" w:sz="6" w:space="1" w:color="auto"/>
              </w:pBdr>
              <w:ind w:left="284" w:hanging="284"/>
              <w:rPr>
                <w:lang w:eastAsia="en-GB"/>
              </w:rPr>
            </w:pPr>
          </w:p>
          <w:p w14:paraId="12113E81" w14:textId="77777777" w:rsidR="00465137" w:rsidRPr="00816C4A"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3A978ECA" w14:textId="77777777" w:rsidR="00465137" w:rsidRPr="00816C4A" w:rsidRDefault="00465137" w:rsidP="009F5FF3">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CONFIGURATION UPDATE COMMAND</w:t>
            </w:r>
          </w:p>
        </w:tc>
      </w:tr>
      <w:tr w:rsidR="00465137" w:rsidRPr="00816C4A" w14:paraId="31F61FAB" w14:textId="77777777" w:rsidTr="009F5FF3">
        <w:trPr>
          <w:jc w:val="center"/>
        </w:trPr>
        <w:tc>
          <w:tcPr>
            <w:tcW w:w="4820" w:type="dxa"/>
            <w:tcBorders>
              <w:left w:val="single" w:sz="12" w:space="0" w:color="auto"/>
            </w:tcBorders>
          </w:tcPr>
          <w:p w14:paraId="36790587"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5BD5DC84" w14:textId="77777777" w:rsidR="00465137" w:rsidRDefault="00465137" w:rsidP="009F5FF3">
            <w:pPr>
              <w:pStyle w:val="TAC"/>
              <w:ind w:left="284" w:hanging="284"/>
              <w:rPr>
                <w:rFonts w:ascii="Symbol" w:hAnsi="Symbol"/>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p>
          <w:p w14:paraId="367990F1"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70BA30FC" w14:textId="77777777" w:rsidR="00465137" w:rsidRPr="00F314D5" w:rsidRDefault="00465137" w:rsidP="009F5FF3">
            <w:pPr>
              <w:pStyle w:val="TAC"/>
              <w:ind w:left="284" w:hanging="284"/>
              <w:rPr>
                <w:i/>
                <w:iCs/>
                <w:sz w:val="16"/>
                <w:szCs w:val="16"/>
                <w:lang w:eastAsia="en-GB"/>
              </w:rPr>
            </w:pPr>
            <w:r w:rsidRPr="00F314D5">
              <w:rPr>
                <w:i/>
                <w:iCs/>
                <w:sz w:val="16"/>
                <w:szCs w:val="16"/>
                <w:lang w:eastAsia="en-GB"/>
              </w:rPr>
              <w:t>(allowed s-NSSAIs, partial NSSAI)</w:t>
            </w:r>
          </w:p>
        </w:tc>
      </w:tr>
      <w:tr w:rsidR="00465137" w:rsidRPr="00816C4A" w14:paraId="145DAA33" w14:textId="77777777" w:rsidTr="009F5FF3">
        <w:trPr>
          <w:jc w:val="center"/>
        </w:trPr>
        <w:tc>
          <w:tcPr>
            <w:tcW w:w="4820" w:type="dxa"/>
            <w:tcBorders>
              <w:left w:val="single" w:sz="12" w:space="0" w:color="auto"/>
            </w:tcBorders>
          </w:tcPr>
          <w:p w14:paraId="4A29C128" w14:textId="77777777" w:rsidR="00465137"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 xml:space="preserve">(list of slice information) </w:t>
            </w:r>
            <w:r w:rsidRPr="00816C4A">
              <w:rPr>
                <w:rFonts w:ascii="Symbol" w:hAnsi="Symbol"/>
                <w:lang w:eastAsia="en-GB"/>
              </w:rPr>
              <w:t></w:t>
            </w:r>
            <w:r w:rsidRPr="00816C4A">
              <w:rPr>
                <w:rFonts w:ascii="Symbol" w:hAnsi="Symbol"/>
                <w:lang w:eastAsia="en-GB"/>
              </w:rPr>
              <w:t></w:t>
            </w:r>
          </w:p>
          <w:p w14:paraId="3EE3F3CC" w14:textId="77777777" w:rsidR="00465137" w:rsidRDefault="00465137" w:rsidP="009F5FF3">
            <w:pPr>
              <w:pStyle w:val="TAC"/>
              <w:ind w:left="284" w:hanging="284"/>
              <w:rPr>
                <w:lang w:eastAsia="en-GB"/>
              </w:rPr>
            </w:pPr>
          </w:p>
          <w:p w14:paraId="4A0CB1E6" w14:textId="77777777" w:rsidR="00465137" w:rsidRPr="00816C4A"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tc>
        <w:tc>
          <w:tcPr>
            <w:tcW w:w="3898" w:type="dxa"/>
            <w:tcBorders>
              <w:left w:val="single" w:sz="12" w:space="0" w:color="auto"/>
              <w:right w:val="single" w:sz="12" w:space="0" w:color="auto"/>
            </w:tcBorders>
          </w:tcPr>
          <w:p w14:paraId="6411A7C2" w14:textId="77777777" w:rsidR="00465137" w:rsidRPr="00816C4A" w:rsidRDefault="00465137" w:rsidP="009F5FF3">
            <w:pPr>
              <w:pStyle w:val="TAC"/>
              <w:ind w:left="284" w:hanging="284"/>
              <w:rPr>
                <w:lang w:eastAsia="en-GB"/>
              </w:rPr>
            </w:pPr>
          </w:p>
        </w:tc>
      </w:tr>
      <w:tr w:rsidR="00465137" w:rsidRPr="00816C4A" w14:paraId="0A9A87AB" w14:textId="77777777" w:rsidTr="009F5FF3">
        <w:trPr>
          <w:trHeight w:val="2857"/>
          <w:jc w:val="center"/>
        </w:trPr>
        <w:tc>
          <w:tcPr>
            <w:tcW w:w="4820" w:type="dxa"/>
            <w:tcBorders>
              <w:left w:val="single" w:sz="12" w:space="0" w:color="auto"/>
            </w:tcBorders>
          </w:tcPr>
          <w:p w14:paraId="68572F81" w14:textId="78277D85"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Includes 8.145 (served slice info) + updated: 8.156 (allowed S-NSSAIs) + 8.154 (X bytes of partial NSSAI) + 8.</w:t>
            </w:r>
            <w:r>
              <w:rPr>
                <w:i/>
                <w:iCs/>
                <w:sz w:val="16"/>
                <w:szCs w:val="16"/>
                <w:lang w:eastAsia="en-GB"/>
              </w:rPr>
              <w:t>158</w:t>
            </w:r>
            <w:r w:rsidRPr="00D0397F">
              <w:rPr>
                <w:i/>
                <w:iCs/>
                <w:sz w:val="16"/>
                <w:szCs w:val="16"/>
                <w:lang w:eastAsia="en-GB"/>
              </w:rPr>
              <w:t xml:space="preserve"> (More data with data index of X)</w:t>
            </w:r>
          </w:p>
          <w:p w14:paraId="73C664EA" w14:textId="77777777" w:rsidR="00465137" w:rsidRPr="00B068FB" w:rsidRDefault="00465137" w:rsidP="009F5FF3">
            <w:pPr>
              <w:pStyle w:val="TAC"/>
              <w:ind w:left="284" w:hanging="284"/>
              <w:rPr>
                <w:i/>
                <w:iCs/>
                <w:lang w:eastAsia="en-GB"/>
              </w:rPr>
            </w:pPr>
          </w:p>
          <w:p w14:paraId="1D1A6B48" w14:textId="77777777" w:rsidR="00465137" w:rsidRPr="00144E14" w:rsidRDefault="00465137" w:rsidP="009F5FF3">
            <w:pPr>
              <w:pStyle w:val="TAC"/>
              <w:pBdr>
                <w:bottom w:val="single" w:sz="6" w:space="1" w:color="auto"/>
              </w:pBdr>
              <w:ind w:left="284" w:hanging="284"/>
              <w:rPr>
                <w:b/>
                <w:bCs/>
                <w:i/>
                <w:iCs/>
                <w:lang w:eastAsia="en-GB"/>
              </w:rPr>
            </w:pPr>
            <w:r w:rsidRPr="00144E14">
              <w:rPr>
                <w:i/>
                <w:iCs/>
                <w:lang w:eastAsia="en-GB"/>
              </w:rPr>
              <w:t xml:space="preserve"> (If feature is supported, proceed further)</w:t>
            </w:r>
          </w:p>
          <w:p w14:paraId="19926FD1" w14:textId="77777777" w:rsidR="00465137" w:rsidRDefault="00465137" w:rsidP="009F5FF3">
            <w:pPr>
              <w:pStyle w:val="TAC"/>
              <w:pBdr>
                <w:bottom w:val="single" w:sz="6" w:space="1" w:color="auto"/>
              </w:pBdr>
              <w:ind w:left="284" w:hanging="284"/>
              <w:rPr>
                <w:b/>
                <w:bCs/>
                <w:lang w:eastAsia="en-GB"/>
              </w:rPr>
            </w:pPr>
          </w:p>
          <w:p w14:paraId="21D8636B" w14:textId="77777777" w:rsidR="00465137" w:rsidRDefault="00465137" w:rsidP="009F5FF3">
            <w:pPr>
              <w:pStyle w:val="TAC"/>
              <w:ind w:left="284" w:hanging="284"/>
              <w:rPr>
                <w:lang w:eastAsia="en-GB"/>
              </w:rPr>
            </w:pPr>
          </w:p>
          <w:p w14:paraId="056AC615"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C3DCEAC"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p>
          <w:p w14:paraId="1A2E7B6C" w14:textId="77777777" w:rsidR="00465137" w:rsidRDefault="00465137" w:rsidP="009F5FF3">
            <w:pPr>
              <w:pStyle w:val="TAC"/>
              <w:ind w:left="284" w:hanging="284"/>
              <w:rPr>
                <w:lang w:eastAsia="en-GB"/>
              </w:rPr>
            </w:pPr>
          </w:p>
          <w:p w14:paraId="0441971C" w14:textId="77777777" w:rsidR="00465137" w:rsidRPr="00663002"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(list of slice information)</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34EBB7A" w14:textId="6C38D339" w:rsidR="00465137" w:rsidRPr="00D0397F" w:rsidRDefault="00465137" w:rsidP="009F5FF3">
            <w:pPr>
              <w:pStyle w:val="TAC"/>
              <w:ind w:left="284" w:hanging="284"/>
              <w:rPr>
                <w:rFonts w:ascii="Symbol" w:hAnsi="Symbol"/>
                <w:i/>
                <w:iCs/>
                <w:sz w:val="16"/>
                <w:szCs w:val="16"/>
                <w:lang w:eastAsia="en-GB"/>
              </w:rPr>
            </w:pPr>
            <w:r w:rsidRPr="00D0397F">
              <w:rPr>
                <w:i/>
                <w:iCs/>
                <w:sz w:val="16"/>
                <w:szCs w:val="16"/>
                <w:lang w:eastAsia="en-GB"/>
              </w:rPr>
              <w:t>Includes 8.</w:t>
            </w:r>
            <w:r>
              <w:rPr>
                <w:i/>
                <w:iCs/>
                <w:sz w:val="16"/>
                <w:szCs w:val="16"/>
                <w:lang w:eastAsia="en-GB"/>
              </w:rPr>
              <w:t>158</w:t>
            </w:r>
            <w:r w:rsidRPr="00D0397F">
              <w:rPr>
                <w:i/>
                <w:iCs/>
                <w:sz w:val="16"/>
                <w:szCs w:val="16"/>
                <w:lang w:eastAsia="en-GB"/>
              </w:rPr>
              <w:t xml:space="preserve"> (More data with data index of X) </w:t>
            </w:r>
          </w:p>
          <w:p w14:paraId="5E7B1AE6" w14:textId="77777777" w:rsidR="00465137" w:rsidRDefault="00465137" w:rsidP="009F5FF3">
            <w:pPr>
              <w:pStyle w:val="TAC"/>
              <w:ind w:left="284" w:hanging="284"/>
              <w:rPr>
                <w:lang w:eastAsia="en-GB"/>
              </w:rPr>
            </w:pPr>
          </w:p>
          <w:p w14:paraId="33C3D2C1" w14:textId="77777777" w:rsidR="00465137" w:rsidRDefault="00465137" w:rsidP="009F5FF3">
            <w:pPr>
              <w:pStyle w:val="TAC"/>
              <w:ind w:left="284" w:hanging="284"/>
              <w:jc w:val="left"/>
              <w:rPr>
                <w:rFonts w:ascii="Symbol" w:hAnsi="Symbol"/>
                <w:lang w:eastAsia="en-GB"/>
              </w:rPr>
            </w:pPr>
          </w:p>
          <w:p w14:paraId="7A7910D9"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p w14:paraId="118853C4" w14:textId="77777777" w:rsidR="00465137" w:rsidRPr="00D0397F" w:rsidRDefault="00465137" w:rsidP="009F5FF3">
            <w:pPr>
              <w:pStyle w:val="TAC"/>
              <w:ind w:left="284" w:hanging="284"/>
              <w:rPr>
                <w:i/>
                <w:iCs/>
                <w:sz w:val="16"/>
                <w:szCs w:val="16"/>
                <w:lang w:eastAsia="en-GB"/>
              </w:rPr>
            </w:pPr>
            <w:r w:rsidRPr="00D0397F">
              <w:rPr>
                <w:i/>
                <w:iCs/>
                <w:sz w:val="16"/>
                <w:szCs w:val="16"/>
                <w:lang w:eastAsia="en-GB"/>
              </w:rPr>
              <w:t xml:space="preserve">Includes remaining 8.154 (final partial NSSAI from index X+1) </w:t>
            </w:r>
          </w:p>
          <w:p w14:paraId="36022E4A" w14:textId="34124AA9"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(does not include 8.</w:t>
            </w:r>
            <w:r>
              <w:rPr>
                <w:i/>
                <w:iCs/>
                <w:sz w:val="16"/>
                <w:szCs w:val="16"/>
                <w:lang w:eastAsia="en-GB"/>
              </w:rPr>
              <w:t>158</w:t>
            </w:r>
            <w:r w:rsidRPr="00D0397F">
              <w:rPr>
                <w:i/>
                <w:iCs/>
                <w:sz w:val="16"/>
                <w:szCs w:val="16"/>
                <w:lang w:eastAsia="en-GB"/>
              </w:rPr>
              <w:t xml:space="preserve"> (More data) as this is the final data available at the ME)</w:t>
            </w:r>
          </w:p>
          <w:p w14:paraId="0CB6AD8B" w14:textId="77777777" w:rsidR="00465137" w:rsidRPr="00367F3E" w:rsidRDefault="00465137" w:rsidP="009F5FF3">
            <w:pPr>
              <w:pStyle w:val="TAC"/>
              <w:jc w:val="left"/>
              <w:rPr>
                <w:b/>
                <w:bCs/>
                <w:lang w:eastAsia="en-GB"/>
              </w:rPr>
            </w:pPr>
          </w:p>
          <w:p w14:paraId="572C6D1C" w14:textId="77777777" w:rsidR="00465137" w:rsidRPr="00816C4A" w:rsidRDefault="00465137" w:rsidP="009F5FF3">
            <w:pPr>
              <w:pStyle w:val="TAC"/>
              <w:tabs>
                <w:tab w:val="left" w:pos="3542"/>
              </w:tabs>
              <w:jc w:val="left"/>
              <w:rPr>
                <w:lang w:eastAsia="en-GB"/>
              </w:rPr>
            </w:pPr>
          </w:p>
        </w:tc>
        <w:tc>
          <w:tcPr>
            <w:tcW w:w="3898" w:type="dxa"/>
            <w:tcBorders>
              <w:left w:val="single" w:sz="12" w:space="0" w:color="auto"/>
              <w:right w:val="single" w:sz="12" w:space="0" w:color="auto"/>
            </w:tcBorders>
          </w:tcPr>
          <w:p w14:paraId="5E62AD2D" w14:textId="77777777" w:rsidR="00465137" w:rsidRPr="00A07B0C" w:rsidRDefault="00465137" w:rsidP="009F5FF3">
            <w:pPr>
              <w:rPr>
                <w:lang w:eastAsia="en-GB"/>
              </w:rPr>
            </w:pPr>
          </w:p>
        </w:tc>
      </w:tr>
    </w:tbl>
    <w:p w14:paraId="4FCA17DB" w14:textId="66C3EB87" w:rsidR="00E86E7B" w:rsidRPr="00816C4A" w:rsidRDefault="00465137" w:rsidP="00465137">
      <w:pPr>
        <w:pStyle w:val="TF"/>
        <w:keepLines w:val="0"/>
      </w:pPr>
      <w:r w:rsidRPr="00816C4A">
        <w:t>Figur</w:t>
      </w:r>
      <w:r w:rsidRPr="00CF05D8">
        <w:t>e V.2.</w:t>
      </w:r>
      <w:r w:rsidRPr="00816C4A">
        <w:t xml:space="preserve">1 </w:t>
      </w:r>
      <w:r>
        <w:t>slice status change</w:t>
      </w:r>
      <w:r w:rsidRPr="00816C4A">
        <w:t xml:space="preserve"> procedure</w:t>
      </w:r>
      <w:r>
        <w:t xml:space="preserve"> (providing the full list of partial NSSAI information)</w:t>
      </w:r>
    </w:p>
    <w:p w14:paraId="1701FE75" w14:textId="48ED1824" w:rsidR="00E86E7B" w:rsidRPr="00816C4A" w:rsidRDefault="00E86E7B" w:rsidP="00E86E7B">
      <w:pPr>
        <w:pStyle w:val="Heading8"/>
      </w:pPr>
      <w:bookmarkStart w:id="4373" w:name="historyclause"/>
      <w:r w:rsidRPr="00816C4A">
        <w:br w:type="page"/>
      </w:r>
      <w:bookmarkStart w:id="4374" w:name="_Toc3201139"/>
      <w:bookmarkStart w:id="4375" w:name="_Toc20392882"/>
      <w:bookmarkStart w:id="4376" w:name="_Toc27774529"/>
      <w:bookmarkStart w:id="4377" w:name="_Toc36482989"/>
      <w:bookmarkStart w:id="4378" w:name="_Toc36484651"/>
      <w:bookmarkStart w:id="4379" w:name="_Toc44933581"/>
      <w:bookmarkStart w:id="4380" w:name="_Toc50972534"/>
      <w:bookmarkStart w:id="4381" w:name="_Toc57105288"/>
      <w:bookmarkStart w:id="4382" w:name="_Toc193088319"/>
      <w:r w:rsidRPr="00816C4A">
        <w:t xml:space="preserve">Annex </w:t>
      </w:r>
      <w:r w:rsidR="00465137">
        <w:t>W</w:t>
      </w:r>
      <w:r w:rsidRPr="00816C4A">
        <w:t xml:space="preserve"> (</w:t>
      </w:r>
      <w:smartTag w:uri="urn:schemas-microsoft-com:office:smarttags" w:element="PersonName">
        <w:r w:rsidRPr="00816C4A">
          <w:t>info</w:t>
        </w:r>
      </w:smartTag>
      <w:r w:rsidRPr="00816C4A">
        <w:t>rmative):</w:t>
      </w:r>
      <w:r w:rsidRPr="00816C4A">
        <w:br/>
        <w:t>Change History</w:t>
      </w:r>
      <w:bookmarkEnd w:id="4374"/>
      <w:bookmarkEnd w:id="4375"/>
      <w:bookmarkEnd w:id="4376"/>
      <w:bookmarkEnd w:id="4377"/>
      <w:bookmarkEnd w:id="4378"/>
      <w:bookmarkEnd w:id="4379"/>
      <w:bookmarkEnd w:id="4380"/>
      <w:bookmarkEnd w:id="4381"/>
      <w:bookmarkEnd w:id="4382"/>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157DA3" w:rsidRPr="00816C4A" w14:paraId="11CBF4DD" w14:textId="77777777" w:rsidTr="00157DA3">
        <w:trPr>
          <w:cantSplit/>
          <w:tblHeader/>
        </w:trPr>
        <w:tc>
          <w:tcPr>
            <w:tcW w:w="760" w:type="dxa"/>
            <w:tcBorders>
              <w:bottom w:val="single" w:sz="4" w:space="0" w:color="auto"/>
            </w:tcBorders>
            <w:shd w:val="pct10" w:color="auto" w:fill="FFFFFF"/>
          </w:tcPr>
          <w:bookmarkEnd w:id="4373"/>
          <w:p w14:paraId="428B966F" w14:textId="26032D9F" w:rsidR="00157DA3" w:rsidRPr="00816C4A" w:rsidRDefault="00157DA3" w:rsidP="00157DA3">
            <w:pPr>
              <w:pStyle w:val="TAH"/>
              <w:rPr>
                <w:sz w:val="16"/>
                <w:szCs w:val="16"/>
                <w:lang w:eastAsia="en-GB"/>
              </w:rPr>
            </w:pPr>
            <w:r>
              <w:rPr>
                <w:sz w:val="16"/>
                <w:szCs w:val="16"/>
                <w:lang w:eastAsia="en-GB"/>
              </w:rPr>
              <w:t>Date</w:t>
            </w:r>
          </w:p>
        </w:tc>
        <w:tc>
          <w:tcPr>
            <w:tcW w:w="800" w:type="dxa"/>
            <w:tcBorders>
              <w:bottom w:val="single" w:sz="4" w:space="0" w:color="auto"/>
            </w:tcBorders>
            <w:shd w:val="pct10" w:color="auto" w:fill="FFFFFF"/>
          </w:tcPr>
          <w:p w14:paraId="06E82190" w14:textId="0174D4D9" w:rsidR="00157DA3" w:rsidRPr="00816C4A" w:rsidRDefault="00157DA3" w:rsidP="00157DA3">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ACFB02A" w14:textId="0EEE2137" w:rsidR="00157DA3" w:rsidRPr="00816C4A" w:rsidRDefault="00157DA3" w:rsidP="00157DA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38688F21" w:rsidR="00157DA3" w:rsidRPr="00816C4A" w:rsidRDefault="00157DA3" w:rsidP="00157DA3">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0AB564DD" w14:textId="77777777" w:rsidR="00157DA3" w:rsidRPr="00816C4A" w:rsidRDefault="00157DA3" w:rsidP="00157DA3">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157DA3" w:rsidRPr="00816C4A" w:rsidRDefault="00157DA3" w:rsidP="00157DA3">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36AAD844" w14:textId="77777777" w:rsidR="00157DA3" w:rsidRPr="00816C4A" w:rsidRDefault="00157DA3" w:rsidP="00157DA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157DA3" w:rsidRPr="00816C4A" w:rsidRDefault="00157DA3" w:rsidP="00157DA3">
            <w:pPr>
              <w:pStyle w:val="TAH"/>
              <w:rPr>
                <w:sz w:val="16"/>
                <w:szCs w:val="16"/>
                <w:lang w:eastAsia="en-GB"/>
              </w:rPr>
            </w:pPr>
            <w:r w:rsidRPr="00816C4A">
              <w:rPr>
                <w:sz w:val="16"/>
                <w:szCs w:val="16"/>
                <w:lang w:eastAsia="en-GB"/>
              </w:rPr>
              <w:t>New</w:t>
            </w:r>
          </w:p>
        </w:tc>
      </w:tr>
      <w:tr w:rsidR="00157DA3" w:rsidRPr="00816C4A" w14:paraId="41DB385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157DA3" w:rsidRPr="00816C4A" w:rsidRDefault="00157DA3" w:rsidP="00157DA3">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E6DC4" w14:textId="607CE670" w:rsidR="00157DA3" w:rsidRPr="00816C4A" w:rsidRDefault="00157DA3" w:rsidP="00157DA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40DB236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157DA3" w:rsidRPr="00816C4A" w:rsidRDefault="00157DA3" w:rsidP="00157DA3">
            <w:pPr>
              <w:pStyle w:val="TAL"/>
              <w:rPr>
                <w:snapToGrid w:val="0"/>
                <w:color w:val="000000"/>
                <w:sz w:val="16"/>
                <w:szCs w:val="16"/>
              </w:rPr>
            </w:pPr>
            <w:r w:rsidRPr="00816C4A">
              <w:rPr>
                <w:snapToGrid w:val="0"/>
                <w:color w:val="000000"/>
                <w:sz w:val="16"/>
                <w:szCs w:val="16"/>
              </w:rPr>
              <w:t>7.0.0</w:t>
            </w:r>
          </w:p>
        </w:tc>
      </w:tr>
      <w:tr w:rsidR="00157DA3" w:rsidRPr="00816C4A" w14:paraId="700867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157DA3" w:rsidRPr="00816C4A" w:rsidRDefault="00157DA3" w:rsidP="00157DA3">
            <w:pPr>
              <w:pStyle w:val="TAL"/>
              <w:rPr>
                <w:sz w:val="16"/>
                <w:szCs w:val="16"/>
              </w:rPr>
            </w:pPr>
            <w:r w:rsidRPr="00816C4A">
              <w:rPr>
                <w:sz w:val="16"/>
                <w:szCs w:val="16"/>
              </w:rP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68EC0" w14:textId="32A13E04" w:rsidR="00157DA3" w:rsidRPr="00816C4A" w:rsidRDefault="00157DA3" w:rsidP="00157DA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54B3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157DA3" w:rsidRPr="00816C4A" w:rsidRDefault="00157DA3" w:rsidP="00157DA3">
            <w:pPr>
              <w:pStyle w:val="TAL"/>
              <w:rPr>
                <w:snapToGrid w:val="0"/>
                <w:color w:val="000000"/>
                <w:sz w:val="16"/>
                <w:szCs w:val="16"/>
              </w:rPr>
            </w:pPr>
            <w:r w:rsidRPr="00816C4A">
              <w:rPr>
                <w:snapToGrid w:val="0"/>
                <w:color w:val="000000"/>
                <w:sz w:val="16"/>
                <w:szCs w:val="16"/>
              </w:rPr>
              <w:t>7.1.0</w:t>
            </w:r>
          </w:p>
        </w:tc>
      </w:tr>
      <w:tr w:rsidR="00157DA3" w:rsidRPr="00816C4A" w14:paraId="6F88FD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934F8" w14:textId="6ED4E56F"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693DB82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B7B063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5B8F3" w14:textId="7872C630"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88737CD"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0FCA0D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D3724" w14:textId="662A0ACF" w:rsidR="00157DA3" w:rsidRPr="00816C4A" w:rsidRDefault="00157DA3" w:rsidP="00157DA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0C5EB5C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7495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60B5" w14:textId="75ED8C46"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AAF5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064CD7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FED9" w14:textId="352B5AE8"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6D347D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213A7F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1CA3" w14:textId="5B4B4B53"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2D98462E"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30FFB4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86B4B" w14:textId="72958F35"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51EA0C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7775E5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821502" w14:textId="6EA3DF35" w:rsidR="00157DA3" w:rsidRPr="00816C4A" w:rsidRDefault="00157DA3" w:rsidP="00157DA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6398F5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100CF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157DA3" w:rsidRPr="00816C4A" w:rsidRDefault="00157DA3" w:rsidP="00157DA3">
            <w:pPr>
              <w:pStyle w:val="TAL"/>
              <w:rPr>
                <w:sz w:val="16"/>
                <w:szCs w:val="16"/>
              </w:rPr>
            </w:pPr>
            <w:r w:rsidRPr="00816C4A">
              <w:rPr>
                <w:sz w:val="16"/>
                <w:szCs w:val="16"/>
              </w:rP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FD25C" w14:textId="1FB6F74E" w:rsidR="00157DA3" w:rsidRPr="00816C4A" w:rsidRDefault="00157DA3" w:rsidP="00157DA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825AB2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157DA3" w:rsidRPr="00816C4A" w:rsidRDefault="00157DA3" w:rsidP="00157DA3">
            <w:pPr>
              <w:pStyle w:val="TAL"/>
              <w:rPr>
                <w:snapToGrid w:val="0"/>
                <w:color w:val="000000"/>
                <w:sz w:val="16"/>
                <w:szCs w:val="16"/>
              </w:rPr>
            </w:pPr>
            <w:r w:rsidRPr="00816C4A">
              <w:rPr>
                <w:snapToGrid w:val="0"/>
                <w:color w:val="000000"/>
                <w:sz w:val="16"/>
                <w:szCs w:val="16"/>
              </w:rPr>
              <w:t>7.4.0</w:t>
            </w:r>
          </w:p>
        </w:tc>
      </w:tr>
      <w:tr w:rsidR="00157DA3" w:rsidRPr="00816C4A" w14:paraId="49D39C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157DA3" w:rsidRPr="00816C4A" w:rsidRDefault="00157DA3" w:rsidP="00157DA3">
            <w:pPr>
              <w:pStyle w:val="TAL"/>
              <w:rPr>
                <w:sz w:val="16"/>
                <w:szCs w:val="16"/>
              </w:rPr>
            </w:pPr>
            <w:r w:rsidRPr="00816C4A">
              <w:rPr>
                <w:sz w:val="16"/>
                <w:szCs w:val="16"/>
              </w:rP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1F9A" w14:textId="493A3956" w:rsidR="00157DA3" w:rsidRPr="00816C4A" w:rsidRDefault="00157DA3" w:rsidP="00157DA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699E59B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157DA3" w:rsidRPr="00816C4A" w:rsidRDefault="00157DA3" w:rsidP="00157DA3">
            <w:pPr>
              <w:pStyle w:val="TAL"/>
              <w:rPr>
                <w:snapToGrid w:val="0"/>
                <w:color w:val="000000"/>
                <w:sz w:val="16"/>
                <w:szCs w:val="16"/>
              </w:rPr>
            </w:pPr>
            <w:r w:rsidRPr="00816C4A">
              <w:rPr>
                <w:snapToGrid w:val="0"/>
                <w:color w:val="000000"/>
                <w:sz w:val="16"/>
                <w:szCs w:val="16"/>
              </w:rPr>
              <w:t>7.5.0</w:t>
            </w:r>
          </w:p>
        </w:tc>
      </w:tr>
      <w:tr w:rsidR="00157DA3" w:rsidRPr="00816C4A" w14:paraId="2BA3E26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157DA3" w:rsidRPr="00816C4A" w:rsidRDefault="00157DA3" w:rsidP="00157DA3">
            <w:pPr>
              <w:pStyle w:val="TAL"/>
              <w:rPr>
                <w:sz w:val="16"/>
                <w:szCs w:val="16"/>
              </w:rPr>
            </w:pPr>
            <w:r w:rsidRPr="00816C4A">
              <w:rPr>
                <w:sz w:val="16"/>
                <w:szCs w:val="16"/>
              </w:rPr>
              <w:t>CT-35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D99A7" w14:textId="59B67574" w:rsidR="00157DA3" w:rsidRPr="00816C4A" w:rsidRDefault="00157DA3" w:rsidP="00157DA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9C918D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157DA3" w:rsidRPr="00816C4A" w:rsidRDefault="00157DA3" w:rsidP="00157DA3">
            <w:pPr>
              <w:pStyle w:val="TAL"/>
              <w:rPr>
                <w:snapToGrid w:val="0"/>
                <w:color w:val="000000"/>
                <w:sz w:val="16"/>
                <w:szCs w:val="16"/>
              </w:rPr>
            </w:pPr>
            <w:r w:rsidRPr="00816C4A">
              <w:rPr>
                <w:snapToGrid w:val="0"/>
                <w:color w:val="000000"/>
                <w:sz w:val="16"/>
                <w:szCs w:val="16"/>
              </w:rPr>
              <w:t>7.6.0</w:t>
            </w:r>
          </w:p>
        </w:tc>
      </w:tr>
      <w:tr w:rsidR="00157DA3" w:rsidRPr="00816C4A" w14:paraId="16D05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CA043" w14:textId="47C4BB7B"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5285712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281E83E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9A59" w14:textId="61593D71"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3DFEE6B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0456D0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319A4" w14:textId="3796F723"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4914BB4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9F7CA0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703FE" w14:textId="3593C073" w:rsidR="00157DA3" w:rsidRPr="00816C4A" w:rsidRDefault="00157DA3" w:rsidP="00157DA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379F2D8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00E201B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79A5" w14:textId="004AC13D" w:rsidR="00157DA3" w:rsidRPr="00816C4A" w:rsidRDefault="00157DA3" w:rsidP="00157DA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FE074E8"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22E503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5BA16" w14:textId="4EE4033F" w:rsidR="00157DA3" w:rsidRPr="00816C4A" w:rsidRDefault="00157DA3" w:rsidP="00157DA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3E505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132D9E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157DA3" w:rsidRPr="00816C4A" w:rsidRDefault="00157DA3" w:rsidP="00157DA3">
            <w:pPr>
              <w:pStyle w:val="TAL"/>
              <w:rPr>
                <w:sz w:val="16"/>
                <w:szCs w:val="16"/>
              </w:rPr>
            </w:pPr>
            <w:r w:rsidRPr="00816C4A">
              <w:rPr>
                <w:sz w:val="16"/>
                <w:szCs w:val="16"/>
              </w:rPr>
              <w:t>CT-38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75B58" w14:textId="1C5D69AC" w:rsidR="00157DA3" w:rsidRPr="00816C4A" w:rsidRDefault="00157DA3" w:rsidP="00157DA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E691DD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157DA3" w:rsidRPr="00816C4A" w:rsidRDefault="00157DA3" w:rsidP="00157DA3">
            <w:pPr>
              <w:pStyle w:val="TAL"/>
              <w:rPr>
                <w:snapToGrid w:val="0"/>
                <w:color w:val="000000"/>
                <w:sz w:val="16"/>
                <w:szCs w:val="16"/>
              </w:rPr>
            </w:pPr>
            <w:r w:rsidRPr="00816C4A">
              <w:rPr>
                <w:snapToGrid w:val="0"/>
                <w:color w:val="000000"/>
                <w:sz w:val="16"/>
                <w:szCs w:val="16"/>
              </w:rPr>
              <w:t>8.0.0</w:t>
            </w:r>
          </w:p>
        </w:tc>
      </w:tr>
      <w:tr w:rsidR="00157DA3" w:rsidRPr="00816C4A" w14:paraId="379AA2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157DA3" w:rsidRPr="00816C4A" w:rsidRDefault="00157DA3" w:rsidP="00157DA3">
            <w:pPr>
              <w:pStyle w:val="TAL"/>
              <w:rPr>
                <w:sz w:val="16"/>
                <w:szCs w:val="16"/>
              </w:rPr>
            </w:pPr>
            <w:r w:rsidRPr="00816C4A">
              <w:rPr>
                <w:sz w:val="16"/>
                <w:szCs w:val="16"/>
              </w:rPr>
              <w:t>CT-39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BC7C6" w14:textId="46ABAEEB" w:rsidR="00157DA3" w:rsidRPr="00816C4A" w:rsidRDefault="00157DA3" w:rsidP="00157DA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62A089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157DA3" w:rsidRPr="00816C4A" w:rsidRDefault="00157DA3" w:rsidP="00157DA3">
            <w:pPr>
              <w:pStyle w:val="TAL"/>
              <w:rPr>
                <w:snapToGrid w:val="0"/>
                <w:color w:val="000000"/>
                <w:sz w:val="16"/>
                <w:szCs w:val="16"/>
              </w:rPr>
            </w:pPr>
            <w:r w:rsidRPr="00816C4A">
              <w:rPr>
                <w:snapToGrid w:val="0"/>
                <w:color w:val="000000"/>
                <w:sz w:val="16"/>
                <w:szCs w:val="16"/>
              </w:rPr>
              <w:t>8.1.0</w:t>
            </w:r>
          </w:p>
        </w:tc>
      </w:tr>
      <w:tr w:rsidR="00157DA3" w:rsidRPr="00816C4A" w14:paraId="01AE44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A966C" w14:textId="4362597E"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4C016E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157DA3" w:rsidRPr="00816C4A" w:rsidRDefault="00157DA3" w:rsidP="00157DA3">
            <w:pPr>
              <w:pStyle w:val="TAL"/>
              <w:rPr>
                <w:snapToGrid w:val="0"/>
                <w:color w:val="000000"/>
                <w:sz w:val="16"/>
                <w:szCs w:val="16"/>
              </w:rPr>
            </w:pPr>
            <w:r w:rsidRPr="00816C4A">
              <w:rPr>
                <w:snapToGrid w:val="0"/>
                <w:color w:val="000000"/>
                <w:sz w:val="16"/>
                <w:szCs w:val="16"/>
              </w:rPr>
              <w:t>8.1.1</w:t>
            </w:r>
          </w:p>
        </w:tc>
      </w:tr>
      <w:tr w:rsidR="00157DA3" w:rsidRPr="00816C4A" w14:paraId="1B3B93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157DA3" w:rsidRPr="00816C4A" w:rsidRDefault="00157DA3" w:rsidP="00157DA3">
            <w:pPr>
              <w:pStyle w:val="TAL"/>
              <w:rPr>
                <w:sz w:val="16"/>
                <w:szCs w:val="16"/>
              </w:rPr>
            </w:pPr>
            <w:r w:rsidRPr="00816C4A">
              <w:rPr>
                <w:sz w:val="16"/>
                <w:szCs w:val="16"/>
              </w:rPr>
              <w:t>CT-40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F1D0" w14:textId="2F1014BC" w:rsidR="00157DA3" w:rsidRPr="00816C4A" w:rsidRDefault="00157DA3" w:rsidP="00157DA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6B959C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157DA3" w:rsidRPr="00816C4A" w:rsidRDefault="00157DA3" w:rsidP="00157DA3">
            <w:pPr>
              <w:pStyle w:val="TAL"/>
              <w:rPr>
                <w:snapToGrid w:val="0"/>
                <w:color w:val="000000"/>
                <w:sz w:val="16"/>
                <w:szCs w:val="16"/>
              </w:rPr>
            </w:pPr>
            <w:r w:rsidRPr="00816C4A">
              <w:rPr>
                <w:snapToGrid w:val="0"/>
                <w:color w:val="000000"/>
                <w:sz w:val="16"/>
                <w:szCs w:val="16"/>
              </w:rPr>
              <w:t>8.2.0</w:t>
            </w:r>
          </w:p>
        </w:tc>
      </w:tr>
      <w:tr w:rsidR="00157DA3" w:rsidRPr="00816C4A" w14:paraId="477AD77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0E139" w14:textId="16F84199" w:rsidR="00157DA3" w:rsidRPr="00816C4A" w:rsidRDefault="00157DA3" w:rsidP="00157DA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C6EA21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5E3AEB2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AE892" w14:textId="4CF94121" w:rsidR="00157DA3" w:rsidRPr="00816C4A" w:rsidRDefault="00157DA3" w:rsidP="00157DA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ACD02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6C253A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12AD" w14:textId="114471D2" w:rsidR="00157DA3" w:rsidRPr="00816C4A" w:rsidRDefault="00157DA3" w:rsidP="00157DA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47305C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50923E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01A11" w14:textId="09CF4F2C" w:rsidR="00157DA3" w:rsidRPr="00816C4A" w:rsidRDefault="00157DA3" w:rsidP="00157DA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0A166A4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06BFF6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C046B" w14:textId="711D0234"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14A28C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8.4.0</w:t>
            </w:r>
          </w:p>
        </w:tc>
      </w:tr>
      <w:tr w:rsidR="00157DA3" w:rsidRPr="00816C4A" w14:paraId="38B2BC3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D8DD5" w14:textId="00EA8014"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615EC2F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1CBF26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5EBD0" w14:textId="3F40240E"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A74A4C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4BD84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FE1B2" w14:textId="1AB40E0C" w:rsidR="00157DA3" w:rsidRPr="00816C4A" w:rsidRDefault="00157DA3" w:rsidP="00157DA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0C929F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26C36A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E26C3" w14:textId="088BA2F4" w:rsidR="00157DA3" w:rsidRPr="00816C4A" w:rsidRDefault="00157DA3" w:rsidP="00157DA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21EA47B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98E1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03954" w14:textId="6FF70DC8" w:rsidR="00157DA3" w:rsidRPr="00816C4A" w:rsidRDefault="00157DA3" w:rsidP="00157DA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00EBE5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7F045F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DA8A" w14:textId="73D892C3" w:rsidR="00157DA3" w:rsidRPr="00816C4A" w:rsidRDefault="00157DA3" w:rsidP="00157DA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055A33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B0E696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157DA3" w:rsidRPr="00816C4A" w:rsidRDefault="00157DA3" w:rsidP="00157DA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9AE27" w14:textId="77777777" w:rsidR="00157DA3" w:rsidRPr="00816C4A" w:rsidRDefault="00157DA3" w:rsidP="00157DA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463D4B55" w:rsidR="00157DA3" w:rsidRPr="00816C4A" w:rsidRDefault="00157DA3" w:rsidP="00157DA3">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157DA3" w:rsidRPr="00816C4A" w:rsidRDefault="00157DA3" w:rsidP="00157DA3">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157DA3" w:rsidRPr="00816C4A" w:rsidRDefault="00157DA3" w:rsidP="00157DA3">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8.5.1</w:t>
            </w:r>
          </w:p>
        </w:tc>
      </w:tr>
      <w:tr w:rsidR="00157DA3" w:rsidRPr="00816C4A" w14:paraId="563A0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A160" w14:textId="56832C43" w:rsidR="00157DA3" w:rsidRPr="00816C4A" w:rsidRDefault="00157DA3" w:rsidP="00157DA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1E2223E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630FAC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C772E" w14:textId="0145F6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6FCD9CE9"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181B17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B2084" w14:textId="73FD709E"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0F93E41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0D1893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A59D1" w14:textId="5CD64F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6D9287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52C443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C4A4B" w14:textId="24A41352"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E33728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371D549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F5DAC" w14:textId="458609F4" w:rsidR="00157DA3" w:rsidRPr="00816C4A" w:rsidRDefault="00157DA3" w:rsidP="00157DA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5F82359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0D7C10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9936C" w14:textId="4238B553" w:rsidR="00157DA3" w:rsidRPr="00816C4A" w:rsidRDefault="00157DA3" w:rsidP="00157DA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62C5E16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23409A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520B5" w14:textId="14910945"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0BDB66A7" w:rsidR="00157DA3" w:rsidRPr="00816C4A" w:rsidRDefault="00157DA3" w:rsidP="00157DA3">
            <w:pPr>
              <w:pStyle w:val="TAL"/>
              <w:rPr>
                <w:rFonts w:cs="Arial"/>
                <w:color w:val="000000"/>
                <w:sz w:val="16"/>
                <w:szCs w:val="16"/>
                <w:lang w:val="en-US"/>
              </w:rPr>
            </w:pPr>
            <w:r w:rsidRPr="00816C4A">
              <w:rPr>
                <w:rFonts w:cs="Arial"/>
                <w:sz w:val="16"/>
                <w:szCs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157DA3" w:rsidRPr="00816C4A" w:rsidRDefault="00157DA3" w:rsidP="00157DA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0150A6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E8A6" w14:textId="1B1D66EC"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427EE4B" w:rsidR="00157DA3" w:rsidRPr="00816C4A" w:rsidRDefault="00157DA3" w:rsidP="00157DA3">
            <w:pPr>
              <w:pStyle w:val="TAL"/>
              <w:rPr>
                <w:rFonts w:cs="Arial"/>
                <w:color w:val="000000"/>
                <w:sz w:val="16"/>
                <w:szCs w:val="16"/>
                <w:lang w:val="en-US"/>
              </w:rPr>
            </w:pPr>
            <w:r w:rsidRPr="00816C4A">
              <w:rPr>
                <w:rFonts w:cs="Arial"/>
                <w:sz w:val="16"/>
                <w:szCs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157DA3" w:rsidRPr="00816C4A" w:rsidRDefault="00157DA3" w:rsidP="00157DA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7409EF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5225" w14:textId="520230D1"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49D6ADDF" w:rsidR="00157DA3" w:rsidRPr="00816C4A" w:rsidRDefault="00157DA3" w:rsidP="00157DA3">
            <w:pPr>
              <w:pStyle w:val="TAL"/>
              <w:rPr>
                <w:rFonts w:cs="Arial"/>
                <w:sz w:val="16"/>
                <w:szCs w:val="16"/>
              </w:rPr>
            </w:pPr>
            <w:r w:rsidRPr="00816C4A">
              <w:rPr>
                <w:rFonts w:cs="Arial"/>
                <w:sz w:val="16"/>
                <w:szCs w:val="16"/>
              </w:rPr>
              <w:t>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157DA3" w:rsidRPr="00816C4A" w:rsidRDefault="00157DA3" w:rsidP="00157DA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323266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6B3F2" w14:textId="3917ADE6"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64A596FE" w:rsidR="00157DA3" w:rsidRPr="00816C4A" w:rsidRDefault="00157DA3" w:rsidP="00157DA3">
            <w:pPr>
              <w:pStyle w:val="TAL"/>
              <w:rPr>
                <w:rFonts w:cs="Arial"/>
                <w:sz w:val="16"/>
                <w:szCs w:val="16"/>
              </w:rPr>
            </w:pPr>
            <w:r w:rsidRPr="00816C4A">
              <w:rPr>
                <w:rFonts w:cs="Arial"/>
                <w:sz w:val="16"/>
                <w:szCs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157DA3" w:rsidRPr="00816C4A" w:rsidRDefault="00157DA3" w:rsidP="00157DA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13512A5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D7DD0" w14:textId="5C772094" w:rsidR="00157DA3" w:rsidRPr="00816C4A" w:rsidRDefault="00157DA3" w:rsidP="00157DA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3EB3282D" w:rsidR="00157DA3" w:rsidRPr="00816C4A" w:rsidRDefault="00157DA3" w:rsidP="00157DA3">
            <w:pPr>
              <w:pStyle w:val="TAL"/>
              <w:rPr>
                <w:rFonts w:cs="Arial"/>
                <w:sz w:val="16"/>
                <w:szCs w:val="16"/>
              </w:rPr>
            </w:pPr>
            <w:r w:rsidRPr="00816C4A">
              <w:rPr>
                <w:rFonts w:cs="Arial"/>
                <w:sz w:val="16"/>
                <w:szCs w:val="16"/>
              </w:rPr>
              <w:t>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157DA3" w:rsidRPr="00816C4A" w:rsidRDefault="00157DA3" w:rsidP="00157DA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008AB1F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157DA3" w:rsidRPr="00816C4A" w:rsidRDefault="00157DA3" w:rsidP="00157DA3">
            <w:pPr>
              <w:pStyle w:val="TAL"/>
              <w:rPr>
                <w:sz w:val="16"/>
                <w:szCs w:val="16"/>
              </w:rPr>
            </w:pPr>
            <w:r w:rsidRPr="00816C4A">
              <w:rPr>
                <w:sz w:val="16"/>
                <w:szCs w:val="16"/>
              </w:rP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89883" w14:textId="6129A74E" w:rsidR="00157DA3" w:rsidRPr="00816C4A" w:rsidRDefault="00157DA3" w:rsidP="00157DA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3164BE11" w:rsidR="00157DA3" w:rsidRPr="00816C4A" w:rsidRDefault="00157DA3" w:rsidP="00157DA3">
            <w:pPr>
              <w:pStyle w:val="TAL"/>
              <w:rPr>
                <w:rFonts w:cs="Arial"/>
                <w:sz w:val="16"/>
                <w:szCs w:val="16"/>
              </w:rPr>
            </w:pPr>
            <w:r w:rsidRPr="00816C4A">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157DA3" w:rsidRPr="00816C4A" w:rsidRDefault="00157DA3" w:rsidP="00157DA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5C819C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4954" w14:textId="16043780"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22037451" w:rsidR="00157DA3" w:rsidRPr="00816C4A" w:rsidRDefault="00157DA3" w:rsidP="00157DA3">
            <w:pPr>
              <w:pStyle w:val="TAL"/>
              <w:rPr>
                <w:rFonts w:cs="Arial"/>
                <w:sz w:val="16"/>
                <w:szCs w:val="16"/>
              </w:rPr>
            </w:pPr>
            <w:r w:rsidRPr="00816C4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157DA3" w:rsidRPr="00816C4A" w:rsidRDefault="00157DA3" w:rsidP="00157DA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0DCFFB1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5A87B" w14:textId="3AD1ED03"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5C28E7F" w:rsidR="00157DA3" w:rsidRPr="00816C4A" w:rsidRDefault="00157DA3" w:rsidP="00157DA3">
            <w:pPr>
              <w:pStyle w:val="TAL"/>
              <w:rPr>
                <w:rFonts w:cs="Arial"/>
                <w:sz w:val="16"/>
                <w:szCs w:val="16"/>
              </w:rPr>
            </w:pPr>
            <w:r w:rsidRPr="00816C4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157DA3" w:rsidRPr="00816C4A" w:rsidRDefault="00157DA3" w:rsidP="00157DA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1B854E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890D9" w14:textId="227E58D2" w:rsidR="00157DA3" w:rsidRPr="00816C4A" w:rsidRDefault="00157DA3" w:rsidP="00157DA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3DF22A7A" w:rsidR="00157DA3" w:rsidRPr="00816C4A" w:rsidRDefault="00157DA3" w:rsidP="00157DA3">
            <w:pPr>
              <w:pStyle w:val="TAL"/>
              <w:rPr>
                <w:rFonts w:cs="Arial"/>
                <w:sz w:val="16"/>
                <w:szCs w:val="16"/>
              </w:rPr>
            </w:pPr>
            <w:r w:rsidRPr="00816C4A">
              <w:rPr>
                <w:rFonts w:cs="Arial"/>
                <w:sz w:val="16"/>
                <w:szCs w:val="16"/>
              </w:rPr>
              <w:t>0254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157DA3" w:rsidRPr="00816C4A" w:rsidRDefault="00157DA3" w:rsidP="00157DA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9.3.0</w:t>
            </w:r>
          </w:p>
        </w:tc>
      </w:tr>
      <w:tr w:rsidR="00157DA3" w:rsidRPr="00816C4A" w14:paraId="21B4406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D5904" w14:textId="642223C3" w:rsidR="00157DA3" w:rsidRPr="00816C4A" w:rsidRDefault="00157DA3" w:rsidP="00157DA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587914B6" w:rsidR="00157DA3" w:rsidRPr="00816C4A" w:rsidRDefault="00157DA3" w:rsidP="00157DA3">
            <w:pPr>
              <w:pStyle w:val="TAL"/>
              <w:rPr>
                <w:rFonts w:cs="Arial"/>
                <w:sz w:val="16"/>
                <w:szCs w:val="16"/>
              </w:rPr>
            </w:pPr>
            <w:r w:rsidRPr="00816C4A">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157DA3" w:rsidRPr="00816C4A" w:rsidRDefault="00157DA3" w:rsidP="00157DA3">
            <w:pPr>
              <w:pStyle w:val="TAL"/>
              <w:jc w:val="center"/>
              <w:rPr>
                <w:rFonts w:cs="Arial"/>
                <w:sz w:val="16"/>
                <w:szCs w:val="16"/>
              </w:rPr>
            </w:pPr>
            <w:r w:rsidRPr="00816C4A">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157DA3" w:rsidRPr="00816C4A" w:rsidRDefault="00157DA3" w:rsidP="00157DA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10.0.0</w:t>
            </w:r>
          </w:p>
        </w:tc>
      </w:tr>
      <w:tr w:rsidR="00157DA3" w:rsidRPr="00816C4A" w14:paraId="4B9A282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DBF8A" w14:textId="0CC2E7E1"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333F2AAB" w:rsidR="00157DA3" w:rsidRPr="00816C4A" w:rsidRDefault="00157DA3" w:rsidP="00157DA3">
            <w:pPr>
              <w:pStyle w:val="TAL"/>
              <w:rPr>
                <w:rFonts w:cs="Arial"/>
                <w:sz w:val="16"/>
                <w:szCs w:val="16"/>
              </w:rPr>
            </w:pPr>
            <w:r w:rsidRPr="00816C4A">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157DA3" w:rsidRPr="00816C4A" w:rsidRDefault="00157DA3" w:rsidP="00157DA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7F0E77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2327" w14:textId="2C4655C4"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36AF626" w:rsidR="00157DA3" w:rsidRPr="00816C4A" w:rsidRDefault="00157DA3" w:rsidP="00157DA3">
            <w:pPr>
              <w:pStyle w:val="TAL"/>
              <w:rPr>
                <w:rFonts w:cs="Arial"/>
                <w:sz w:val="16"/>
                <w:szCs w:val="16"/>
              </w:rPr>
            </w:pPr>
            <w:r w:rsidRPr="00816C4A">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157DA3" w:rsidRPr="00816C4A" w:rsidRDefault="00157DA3" w:rsidP="00157DA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348794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3E2C" w14:textId="21550E6E" w:rsidR="00157DA3" w:rsidRPr="00816C4A" w:rsidRDefault="00157DA3" w:rsidP="00157DA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449E33C6" w:rsidR="00157DA3" w:rsidRPr="00816C4A" w:rsidRDefault="00157DA3" w:rsidP="00157DA3">
            <w:pPr>
              <w:pStyle w:val="TAL"/>
              <w:rPr>
                <w:rFonts w:cs="Arial"/>
                <w:sz w:val="16"/>
                <w:szCs w:val="16"/>
              </w:rPr>
            </w:pPr>
            <w:r w:rsidRPr="00816C4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157DA3" w:rsidRPr="00816C4A" w:rsidRDefault="00157DA3" w:rsidP="00157DA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E0F2A4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3FEAB" w14:textId="57175DB6" w:rsidR="00157DA3" w:rsidRPr="00816C4A" w:rsidRDefault="00157DA3" w:rsidP="00157DA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0268910B" w:rsidR="00157DA3" w:rsidRPr="00816C4A" w:rsidRDefault="00157DA3" w:rsidP="00157DA3">
            <w:pPr>
              <w:pStyle w:val="TAL"/>
              <w:rPr>
                <w:rFonts w:cs="Arial"/>
                <w:sz w:val="16"/>
                <w:szCs w:val="16"/>
              </w:rPr>
            </w:pPr>
            <w:r w:rsidRPr="00816C4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157DA3" w:rsidRPr="00816C4A" w:rsidRDefault="00157DA3" w:rsidP="00157DA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7DE275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989C" w14:textId="36730175" w:rsidR="00157DA3" w:rsidRPr="00816C4A" w:rsidRDefault="00157DA3" w:rsidP="00157DA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57A0B6E5" w:rsidR="00157DA3" w:rsidRPr="00816C4A" w:rsidRDefault="00157DA3" w:rsidP="00157DA3">
            <w:pPr>
              <w:pStyle w:val="TAL"/>
              <w:rPr>
                <w:rFonts w:cs="Arial"/>
                <w:sz w:val="16"/>
                <w:szCs w:val="16"/>
              </w:rPr>
            </w:pPr>
            <w:r w:rsidRPr="00816C4A">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157DA3" w:rsidRPr="00816C4A" w:rsidRDefault="00157DA3" w:rsidP="00157DA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96518E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007E" w14:textId="750BC662"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3CFC239F" w:rsidR="00157DA3" w:rsidRPr="00816C4A" w:rsidRDefault="00157DA3" w:rsidP="00157DA3">
            <w:pPr>
              <w:pStyle w:val="TAL"/>
              <w:rPr>
                <w:rFonts w:cs="Arial"/>
                <w:sz w:val="16"/>
                <w:szCs w:val="16"/>
              </w:rPr>
            </w:pPr>
            <w:r w:rsidRPr="00816C4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157DA3" w:rsidRPr="00816C4A" w:rsidRDefault="00157DA3" w:rsidP="00157DA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0530C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1FB17" w14:textId="5FC6987B"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0C526C5F" w:rsidR="00157DA3" w:rsidRPr="00816C4A" w:rsidRDefault="00157DA3" w:rsidP="00157DA3">
            <w:pPr>
              <w:pStyle w:val="TAL"/>
              <w:rPr>
                <w:rFonts w:cs="Arial"/>
                <w:sz w:val="16"/>
                <w:szCs w:val="16"/>
              </w:rPr>
            </w:pPr>
            <w:r w:rsidRPr="00816C4A">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157DA3" w:rsidRPr="00816C4A" w:rsidRDefault="00157DA3" w:rsidP="00157DA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6B860D7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AA39F" w14:textId="60D4A2B0"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1271536" w:rsidR="00157DA3" w:rsidRPr="00816C4A" w:rsidRDefault="00157DA3" w:rsidP="00157DA3">
            <w:pPr>
              <w:pStyle w:val="TAL"/>
              <w:rPr>
                <w:rFonts w:cs="Arial"/>
                <w:sz w:val="16"/>
                <w:szCs w:val="16"/>
              </w:rPr>
            </w:pPr>
            <w:r w:rsidRPr="00816C4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157DA3" w:rsidRPr="00816C4A" w:rsidRDefault="00157DA3" w:rsidP="00157DA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03CA64C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F1C14" w14:textId="58722B61"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049D4A25" w:rsidR="00157DA3" w:rsidRPr="00816C4A" w:rsidRDefault="00157DA3" w:rsidP="00157DA3">
            <w:pPr>
              <w:pStyle w:val="TAL"/>
              <w:rPr>
                <w:rFonts w:cs="Arial"/>
                <w:sz w:val="16"/>
                <w:szCs w:val="16"/>
              </w:rPr>
            </w:pPr>
            <w:r w:rsidRPr="00816C4A">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157DA3" w:rsidRPr="00816C4A" w:rsidRDefault="00157DA3" w:rsidP="00157DA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7D6330A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FEEA1" w14:textId="2EF7023B" w:rsidR="00157DA3" w:rsidRPr="00816C4A" w:rsidRDefault="00157DA3" w:rsidP="00157DA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1BBE0231" w:rsidR="00157DA3" w:rsidRPr="00816C4A" w:rsidRDefault="00157DA3" w:rsidP="00157DA3">
            <w:pPr>
              <w:pStyle w:val="TAL"/>
              <w:rPr>
                <w:rFonts w:cs="Arial"/>
                <w:sz w:val="16"/>
                <w:szCs w:val="16"/>
              </w:rPr>
            </w:pPr>
            <w:r w:rsidRPr="00816C4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157DA3" w:rsidRPr="00816C4A" w:rsidRDefault="00157DA3" w:rsidP="00157DA3">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157DA3" w:rsidRPr="00816C4A" w:rsidRDefault="00157DA3" w:rsidP="00157DA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AEB56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088F" w14:textId="551D4AAE"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A5D12EF" w:rsidR="00157DA3" w:rsidRPr="00816C4A" w:rsidRDefault="00157DA3" w:rsidP="00157DA3">
            <w:pPr>
              <w:pStyle w:val="TAL"/>
              <w:rPr>
                <w:rFonts w:cs="Arial"/>
                <w:sz w:val="16"/>
                <w:szCs w:val="16"/>
              </w:rPr>
            </w:pPr>
            <w:r w:rsidRPr="00816C4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157DA3" w:rsidRPr="00816C4A" w:rsidRDefault="00157DA3" w:rsidP="00157DA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52C6E6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F867" w14:textId="5FC6C65B" w:rsidR="00157DA3" w:rsidRPr="00816C4A" w:rsidRDefault="00157DA3" w:rsidP="00157DA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0D6DC9A"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157DA3" w:rsidRPr="00816C4A" w:rsidRDefault="00157DA3" w:rsidP="00157DA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62F8F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66EF3" w14:textId="67B4866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2DF432C2" w:rsidR="00157DA3" w:rsidRPr="00816C4A" w:rsidRDefault="00157DA3" w:rsidP="00157DA3">
            <w:pPr>
              <w:pStyle w:val="TAL"/>
              <w:rPr>
                <w:rFonts w:cs="Arial"/>
                <w:sz w:val="16"/>
                <w:szCs w:val="16"/>
              </w:rPr>
            </w:pPr>
            <w:r w:rsidRPr="00816C4A">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157DA3" w:rsidRPr="00816C4A" w:rsidRDefault="00157DA3" w:rsidP="00157DA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2734F2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2C8B" w14:textId="1394BBC4"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5D8DF845"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157DA3" w:rsidRPr="00816C4A" w:rsidRDefault="00157DA3" w:rsidP="00157DA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6EA51D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39A47" w14:textId="4BF4175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1EF6B13" w:rsidR="00157DA3" w:rsidRPr="00816C4A" w:rsidRDefault="00157DA3" w:rsidP="00157DA3">
            <w:pPr>
              <w:pStyle w:val="TAL"/>
              <w:rPr>
                <w:rFonts w:cs="Arial"/>
                <w:sz w:val="16"/>
                <w:szCs w:val="16"/>
              </w:rPr>
            </w:pPr>
            <w:r w:rsidRPr="00816C4A">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157DA3" w:rsidRPr="00816C4A" w:rsidRDefault="00157DA3" w:rsidP="00157DA3">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157DA3" w:rsidRPr="00816C4A" w:rsidRDefault="00157DA3" w:rsidP="00157DA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5B37A9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BB630" w14:textId="6E2FFC81" w:rsidR="00157DA3" w:rsidRPr="00816C4A" w:rsidRDefault="00157DA3" w:rsidP="00157DA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0C43A5BD" w:rsidR="00157DA3" w:rsidRPr="00816C4A" w:rsidRDefault="00157DA3" w:rsidP="00157DA3">
            <w:pPr>
              <w:pStyle w:val="TAL"/>
              <w:rPr>
                <w:rFonts w:cs="Arial"/>
                <w:sz w:val="16"/>
                <w:szCs w:val="16"/>
              </w:rPr>
            </w:pPr>
            <w:r w:rsidRPr="00816C4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157DA3" w:rsidRPr="00816C4A" w:rsidRDefault="00157DA3" w:rsidP="00157DA3">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475695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157DA3" w:rsidRPr="00816C4A" w:rsidRDefault="00157DA3" w:rsidP="00157DA3">
            <w:pPr>
              <w:pStyle w:val="TAL"/>
              <w:rPr>
                <w:sz w:val="16"/>
                <w:szCs w:val="16"/>
              </w:rPr>
            </w:pPr>
            <w:r w:rsidRPr="00816C4A">
              <w:rPr>
                <w:sz w:val="16"/>
                <w:szCs w:val="16"/>
              </w:rPr>
              <w:t>CP-53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5AB38" w14:textId="41F6DEE5" w:rsidR="00157DA3" w:rsidRPr="00816C4A" w:rsidRDefault="00157DA3" w:rsidP="00157DA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3E1DFC20" w:rsidR="00157DA3" w:rsidRPr="00816C4A" w:rsidRDefault="00157DA3" w:rsidP="00157DA3">
            <w:pPr>
              <w:pStyle w:val="TAL"/>
              <w:rPr>
                <w:rFonts w:cs="Arial"/>
                <w:sz w:val="16"/>
                <w:szCs w:val="16"/>
              </w:rPr>
            </w:pPr>
            <w:r w:rsidRPr="00816C4A">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157DA3" w:rsidRPr="00816C4A" w:rsidRDefault="00157DA3" w:rsidP="00157DA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10.4.0</w:t>
            </w:r>
          </w:p>
        </w:tc>
      </w:tr>
      <w:tr w:rsidR="00157DA3" w:rsidRPr="00816C4A" w14:paraId="2431C4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D658C" w14:textId="36D1BEC0"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D685F35" w:rsidR="00157DA3" w:rsidRPr="00816C4A" w:rsidRDefault="00157DA3" w:rsidP="00157DA3">
            <w:pPr>
              <w:pStyle w:val="TAL"/>
              <w:rPr>
                <w:rFonts w:cs="Arial"/>
                <w:sz w:val="16"/>
                <w:szCs w:val="16"/>
              </w:rPr>
            </w:pPr>
            <w:r w:rsidRPr="00816C4A">
              <w:rPr>
                <w:rFonts w:cs="Arial"/>
                <w:color w:val="000000"/>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6C5DCA4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0C802" w14:textId="278F9123"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2704B70" w:rsidR="00157DA3" w:rsidRPr="00816C4A" w:rsidRDefault="00157DA3" w:rsidP="00157DA3">
            <w:pPr>
              <w:pStyle w:val="TAL"/>
              <w:rPr>
                <w:rFonts w:cs="Arial"/>
                <w:sz w:val="16"/>
                <w:szCs w:val="16"/>
              </w:rPr>
            </w:pPr>
            <w:r w:rsidRPr="00816C4A">
              <w:rPr>
                <w:rFonts w:cs="Arial"/>
                <w:color w:val="000000"/>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157DA3" w:rsidRPr="00816C4A" w:rsidRDefault="00157DA3" w:rsidP="00157DA3">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6C10E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D138" w14:textId="49BFA6D5"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17F55F19" w:rsidR="00157DA3" w:rsidRPr="00816C4A" w:rsidRDefault="00157DA3" w:rsidP="00157DA3">
            <w:pPr>
              <w:pStyle w:val="TAL"/>
              <w:rPr>
                <w:rFonts w:cs="Arial"/>
                <w:sz w:val="16"/>
                <w:szCs w:val="16"/>
              </w:rPr>
            </w:pPr>
            <w:r w:rsidRPr="00816C4A">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157DA3" w:rsidRPr="00816C4A" w:rsidRDefault="00157DA3" w:rsidP="00157DA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DA29B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6851D" w14:textId="58701F48"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38DAE03C" w:rsidR="00157DA3" w:rsidRPr="00816C4A" w:rsidRDefault="00157DA3" w:rsidP="00157DA3">
            <w:pPr>
              <w:pStyle w:val="TAL"/>
              <w:rPr>
                <w:rFonts w:cs="Arial"/>
                <w:color w:val="000000"/>
                <w:sz w:val="16"/>
                <w:szCs w:val="16"/>
              </w:rPr>
            </w:pPr>
            <w:r w:rsidRPr="00816C4A">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19EBE0B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C9F02" w14:textId="606CE831" w:rsidR="00157DA3" w:rsidRPr="00816C4A" w:rsidRDefault="00157DA3" w:rsidP="00157DA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094CB001" w:rsidR="00157DA3" w:rsidRPr="00816C4A" w:rsidRDefault="00157DA3" w:rsidP="00157DA3">
            <w:pPr>
              <w:pStyle w:val="TAL"/>
              <w:rPr>
                <w:rFonts w:cs="Arial"/>
                <w:color w:val="000000"/>
                <w:sz w:val="16"/>
                <w:szCs w:val="16"/>
              </w:rPr>
            </w:pPr>
            <w:r w:rsidRPr="00816C4A">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157DA3" w:rsidRPr="00816C4A" w:rsidRDefault="00157DA3" w:rsidP="00157DA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26CAAED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E3026" w14:textId="4D14943D" w:rsidR="00157DA3" w:rsidRPr="00816C4A" w:rsidRDefault="00157DA3" w:rsidP="00157DA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1442171D" w:rsidR="00157DA3" w:rsidRPr="00816C4A" w:rsidRDefault="00157DA3" w:rsidP="00157DA3">
            <w:pPr>
              <w:pStyle w:val="TAL"/>
              <w:rPr>
                <w:rFonts w:cs="Arial"/>
                <w:color w:val="000000"/>
                <w:sz w:val="16"/>
                <w:szCs w:val="16"/>
              </w:rPr>
            </w:pPr>
            <w:r w:rsidRPr="00816C4A">
              <w:rPr>
                <w:rFonts w:cs="Arial"/>
                <w:color w:val="000000"/>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157DA3" w:rsidRPr="00816C4A" w:rsidRDefault="00157DA3" w:rsidP="00157DA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75FB1F1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86ECF" w14:textId="2987CC57" w:rsidR="00157DA3" w:rsidRPr="00816C4A" w:rsidRDefault="00157DA3" w:rsidP="00157DA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55CB79E8" w:rsidR="00157DA3" w:rsidRPr="00816C4A" w:rsidRDefault="00157DA3" w:rsidP="00157DA3">
            <w:pPr>
              <w:pStyle w:val="TAL"/>
              <w:rPr>
                <w:rFonts w:cs="Arial"/>
                <w:color w:val="000000"/>
                <w:sz w:val="16"/>
                <w:szCs w:val="16"/>
              </w:rPr>
            </w:pPr>
            <w:r w:rsidRPr="00816C4A">
              <w:rPr>
                <w:rFonts w:cs="Arial"/>
                <w:color w:val="000000"/>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157DA3" w:rsidRPr="00816C4A" w:rsidRDefault="00157DA3" w:rsidP="00157DA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42DCA6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9921F" w14:textId="59B6F9D3" w:rsidR="00157DA3" w:rsidRPr="00816C4A" w:rsidRDefault="00157DA3" w:rsidP="00157DA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67F488ED" w:rsidR="00157DA3" w:rsidRPr="00816C4A" w:rsidRDefault="00157DA3" w:rsidP="00157DA3">
            <w:pPr>
              <w:pStyle w:val="TAL"/>
              <w:rPr>
                <w:rFonts w:cs="Arial"/>
                <w:color w:val="000000"/>
                <w:sz w:val="16"/>
                <w:szCs w:val="16"/>
              </w:rPr>
            </w:pPr>
            <w:r w:rsidRPr="00816C4A">
              <w:rPr>
                <w:rFonts w:cs="Arial"/>
                <w:color w:val="000000"/>
                <w:sz w:val="16"/>
                <w:szCs w:val="16"/>
              </w:rPr>
              <w:t>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157DA3" w:rsidRPr="00816C4A" w:rsidRDefault="00157DA3" w:rsidP="00157DA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F642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522EA" w14:textId="5B9AF3C9"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49A991D7" w:rsidR="00157DA3" w:rsidRPr="00816C4A" w:rsidRDefault="00157DA3" w:rsidP="00157DA3">
            <w:pPr>
              <w:pStyle w:val="TAL"/>
              <w:rPr>
                <w:rFonts w:cs="Arial"/>
                <w:color w:val="000000"/>
                <w:sz w:val="16"/>
                <w:szCs w:val="16"/>
              </w:rPr>
            </w:pPr>
            <w:r w:rsidRPr="00816C4A">
              <w:rPr>
                <w:rFonts w:cs="Arial"/>
                <w:color w:val="000000"/>
                <w:sz w:val="16"/>
                <w:szCs w:val="16"/>
              </w:rPr>
              <w:t>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157DA3" w:rsidRPr="00816C4A" w:rsidRDefault="00157DA3" w:rsidP="00157DA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7959D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86177" w14:textId="62874195"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22905DB" w:rsidR="00157DA3" w:rsidRPr="00816C4A" w:rsidRDefault="00157DA3" w:rsidP="00157DA3">
            <w:pPr>
              <w:pStyle w:val="TAL"/>
              <w:rPr>
                <w:rFonts w:cs="Arial"/>
                <w:color w:val="000000"/>
                <w:sz w:val="16"/>
                <w:szCs w:val="16"/>
              </w:rPr>
            </w:pPr>
            <w:r w:rsidRPr="00816C4A">
              <w:rPr>
                <w:rFonts w:cs="Arial"/>
                <w:color w:val="000000"/>
                <w:sz w:val="16"/>
                <w:szCs w:val="16"/>
              </w:rPr>
              <w:t>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157DA3" w:rsidRPr="00816C4A" w:rsidRDefault="00157DA3" w:rsidP="00157DA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C9DBD8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1C1A6" w14:textId="79EBC99E"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5D64A864" w:rsidR="00157DA3" w:rsidRPr="00816C4A" w:rsidRDefault="00157DA3" w:rsidP="00157DA3">
            <w:pPr>
              <w:pStyle w:val="TAL"/>
              <w:rPr>
                <w:rFonts w:cs="Arial"/>
                <w:color w:val="000000"/>
                <w:sz w:val="16"/>
                <w:szCs w:val="16"/>
              </w:rPr>
            </w:pPr>
            <w:r w:rsidRPr="00816C4A">
              <w:rPr>
                <w:rFonts w:cs="Arial"/>
                <w:color w:val="000000"/>
                <w:sz w:val="16"/>
                <w:szCs w:val="16"/>
              </w:rPr>
              <w:t>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9438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A615B" w14:textId="65A2A017"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33A5B54" w:rsidR="00157DA3" w:rsidRPr="00816C4A" w:rsidRDefault="00157DA3" w:rsidP="00157DA3">
            <w:pPr>
              <w:pStyle w:val="TAL"/>
              <w:rPr>
                <w:rFonts w:cs="Arial"/>
                <w:color w:val="000000"/>
                <w:sz w:val="16"/>
                <w:szCs w:val="16"/>
              </w:rPr>
            </w:pPr>
            <w:r w:rsidRPr="00816C4A">
              <w:rPr>
                <w:rFonts w:cs="Arial"/>
                <w:color w:val="000000"/>
                <w:sz w:val="16"/>
                <w:szCs w:val="16"/>
              </w:rPr>
              <w:t>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6226BE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27B04" w14:textId="2AE48F90"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4977C014" w:rsidR="00157DA3" w:rsidRPr="00816C4A" w:rsidRDefault="00157DA3" w:rsidP="00157DA3">
            <w:pPr>
              <w:pStyle w:val="TAL"/>
              <w:rPr>
                <w:rFonts w:cs="Arial"/>
                <w:sz w:val="16"/>
                <w:szCs w:val="16"/>
              </w:rPr>
            </w:pPr>
            <w:r w:rsidRPr="00816C4A">
              <w:rPr>
                <w:rFonts w:cs="Arial"/>
                <w:color w:val="000000"/>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157DA3" w:rsidRPr="00816C4A" w:rsidRDefault="00157DA3" w:rsidP="00157DA3">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157DA3" w:rsidRPr="00816C4A" w:rsidRDefault="00157DA3" w:rsidP="00157DA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518C31A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4DCC" w14:textId="1D644ECC"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4B4111E" w:rsidR="00157DA3" w:rsidRPr="00816C4A" w:rsidRDefault="00157DA3" w:rsidP="00157DA3">
            <w:pPr>
              <w:pStyle w:val="TAL"/>
              <w:rPr>
                <w:rFonts w:cs="Arial"/>
                <w:sz w:val="16"/>
                <w:szCs w:val="16"/>
              </w:rPr>
            </w:pPr>
            <w:r w:rsidRPr="00816C4A">
              <w:rPr>
                <w:rFonts w:cs="Arial"/>
                <w:color w:val="000000"/>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157DA3" w:rsidRPr="00816C4A" w:rsidRDefault="00157DA3" w:rsidP="00157DA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20ED90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AED20" w14:textId="2C2FA687"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0472570" w:rsidR="00157DA3" w:rsidRPr="00816C4A" w:rsidRDefault="00157DA3" w:rsidP="00157DA3">
            <w:pPr>
              <w:pStyle w:val="TAL"/>
              <w:rPr>
                <w:rFonts w:cs="Arial"/>
                <w:sz w:val="16"/>
                <w:szCs w:val="16"/>
              </w:rPr>
            </w:pPr>
            <w:r w:rsidRPr="00816C4A">
              <w:rPr>
                <w:rFonts w:cs="Arial"/>
                <w:color w:val="000000"/>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157DA3" w:rsidRPr="00816C4A" w:rsidRDefault="00157DA3" w:rsidP="00157DA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113CB7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ADC71" w14:textId="3B144848" w:rsidR="00157DA3" w:rsidRPr="00816C4A" w:rsidRDefault="00157DA3" w:rsidP="00157DA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992F4F0" w:rsidR="00157DA3" w:rsidRPr="00816C4A" w:rsidRDefault="00157DA3" w:rsidP="00157DA3">
            <w:pPr>
              <w:pStyle w:val="TAL"/>
              <w:rPr>
                <w:rFonts w:cs="Arial"/>
                <w:color w:val="000000"/>
                <w:sz w:val="16"/>
                <w:szCs w:val="16"/>
              </w:rPr>
            </w:pPr>
            <w:r w:rsidRPr="00816C4A">
              <w:rPr>
                <w:rFonts w:cs="Arial"/>
                <w:color w:val="000000"/>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396717F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13F38" w14:textId="1425D7B0" w:rsidR="00157DA3" w:rsidRPr="00816C4A" w:rsidRDefault="00157DA3" w:rsidP="00157DA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6921A18A" w:rsidR="00157DA3" w:rsidRPr="00816C4A" w:rsidRDefault="00157DA3" w:rsidP="00157DA3">
            <w:pPr>
              <w:pStyle w:val="TAL"/>
              <w:rPr>
                <w:rFonts w:cs="Arial"/>
                <w:color w:val="000000"/>
                <w:sz w:val="16"/>
                <w:szCs w:val="16"/>
              </w:rPr>
            </w:pPr>
            <w:r w:rsidRPr="00816C4A">
              <w:rPr>
                <w:rFonts w:cs="Arial"/>
                <w:color w:val="000000"/>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B6231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9DF1B7" w14:textId="0AD03323" w:rsidR="00157DA3" w:rsidRPr="00816C4A" w:rsidRDefault="00157DA3" w:rsidP="00157DA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3FB5916" w:rsidR="00157DA3" w:rsidRPr="00816C4A" w:rsidRDefault="00157DA3" w:rsidP="00157DA3">
            <w:pPr>
              <w:pStyle w:val="TAL"/>
              <w:rPr>
                <w:rFonts w:cs="Arial"/>
                <w:color w:val="000000"/>
                <w:sz w:val="16"/>
                <w:szCs w:val="16"/>
              </w:rPr>
            </w:pPr>
            <w:r w:rsidRPr="00816C4A">
              <w:rPr>
                <w:rFonts w:cs="Arial"/>
                <w:color w:val="000000"/>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910D0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11A76" w14:textId="70468208"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5F39BC3E" w:rsidR="00157DA3" w:rsidRPr="00816C4A" w:rsidRDefault="00157DA3" w:rsidP="00157DA3">
            <w:pPr>
              <w:pStyle w:val="TAL"/>
              <w:rPr>
                <w:rFonts w:cs="Arial"/>
                <w:sz w:val="16"/>
                <w:szCs w:val="16"/>
              </w:rPr>
            </w:pPr>
            <w:r w:rsidRPr="00816C4A">
              <w:rPr>
                <w:rFonts w:cs="Arial"/>
                <w:color w:val="000000"/>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157DA3" w:rsidRPr="00816C4A" w:rsidRDefault="00157DA3" w:rsidP="00157DA3">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B453A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1C467" w14:textId="5BF74F36"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666A3141" w:rsidR="00157DA3" w:rsidRPr="00816C4A" w:rsidRDefault="00157DA3" w:rsidP="00157DA3">
            <w:pPr>
              <w:pStyle w:val="TAL"/>
              <w:rPr>
                <w:rFonts w:cs="Arial"/>
                <w:color w:val="000000"/>
                <w:sz w:val="16"/>
                <w:szCs w:val="16"/>
              </w:rPr>
            </w:pPr>
            <w:r w:rsidRPr="00816C4A">
              <w:rPr>
                <w:rFonts w:cs="Arial"/>
                <w:color w:val="000000"/>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157DA3" w:rsidRPr="00816C4A" w:rsidRDefault="00157DA3" w:rsidP="00157DA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C92A4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A56E" w14:textId="39A6B072"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CAC17E8" w:rsidR="00157DA3" w:rsidRPr="00816C4A" w:rsidRDefault="00157DA3" w:rsidP="00157DA3">
            <w:pPr>
              <w:pStyle w:val="TAL"/>
              <w:rPr>
                <w:rFonts w:cs="Arial"/>
                <w:color w:val="000000"/>
                <w:sz w:val="16"/>
                <w:szCs w:val="16"/>
              </w:rPr>
            </w:pPr>
            <w:r w:rsidRPr="00816C4A">
              <w:rPr>
                <w:rFonts w:cs="Arial"/>
                <w:color w:val="000000"/>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157DA3" w:rsidRPr="00816C4A" w:rsidRDefault="00157DA3" w:rsidP="00157DA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BCC24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A556F" w14:textId="4ACBD97C" w:rsidR="00157DA3" w:rsidRPr="00816C4A" w:rsidRDefault="00157DA3" w:rsidP="00157DA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4A05ACE" w:rsidR="00157DA3" w:rsidRPr="00816C4A" w:rsidRDefault="00157DA3" w:rsidP="00157DA3">
            <w:pPr>
              <w:pStyle w:val="TAL"/>
              <w:rPr>
                <w:rFonts w:cs="Arial"/>
                <w:color w:val="000000"/>
                <w:sz w:val="16"/>
                <w:szCs w:val="16"/>
              </w:rPr>
            </w:pPr>
            <w:r w:rsidRPr="00816C4A">
              <w:rPr>
                <w:rFonts w:cs="Arial"/>
                <w:color w:val="000000"/>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F967F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559DC" w14:textId="09633C3F" w:rsidR="00157DA3" w:rsidRPr="00816C4A" w:rsidRDefault="00157DA3" w:rsidP="00157DA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3A849E2" w:rsidR="00157DA3" w:rsidRPr="00816C4A" w:rsidRDefault="00157DA3" w:rsidP="00157DA3">
            <w:pPr>
              <w:pStyle w:val="TAL"/>
              <w:rPr>
                <w:rFonts w:cs="Arial"/>
                <w:color w:val="000000"/>
                <w:sz w:val="16"/>
                <w:szCs w:val="16"/>
              </w:rPr>
            </w:pPr>
            <w:r w:rsidRPr="00816C4A">
              <w:rPr>
                <w:rFonts w:cs="Arial"/>
                <w:color w:val="000000"/>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94AD7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157DA3" w:rsidRPr="00816C4A" w:rsidRDefault="00157DA3" w:rsidP="00157DA3">
            <w:pPr>
              <w:pStyle w:val="TAL"/>
              <w:rPr>
                <w:rFonts w:cs="Arial"/>
                <w:sz w:val="16"/>
                <w:szCs w:val="16"/>
              </w:rPr>
            </w:pPr>
            <w:r w:rsidRPr="00816C4A">
              <w:rPr>
                <w:rFonts w:cs="Arial"/>
                <w:sz w:val="16"/>
                <w:szCs w:val="16"/>
              </w:rPr>
              <w:t>CP-59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A9549" w14:textId="3F0AFA54" w:rsidR="00157DA3" w:rsidRPr="00816C4A" w:rsidRDefault="00157DA3" w:rsidP="00157DA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5304C76" w:rsidR="00157DA3" w:rsidRPr="00816C4A" w:rsidRDefault="00157DA3" w:rsidP="00157DA3">
            <w:pPr>
              <w:pStyle w:val="TAL"/>
              <w:rPr>
                <w:rFonts w:cs="Arial"/>
                <w:color w:val="000000"/>
                <w:sz w:val="16"/>
                <w:szCs w:val="16"/>
              </w:rPr>
            </w:pPr>
            <w:r w:rsidRPr="00816C4A">
              <w:rPr>
                <w:rFonts w:cs="Arial"/>
                <w:color w:val="000000"/>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11.5.0</w:t>
            </w:r>
          </w:p>
        </w:tc>
      </w:tr>
      <w:tr w:rsidR="00157DA3" w:rsidRPr="00816C4A" w14:paraId="709101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AB7E0" w14:textId="23324042" w:rsidR="00157DA3" w:rsidRPr="00816C4A" w:rsidRDefault="00157DA3" w:rsidP="00157DA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5FBB7FF1" w:rsidR="00157DA3" w:rsidRPr="00816C4A" w:rsidRDefault="00157DA3" w:rsidP="00157DA3">
            <w:pPr>
              <w:pStyle w:val="TAL"/>
              <w:rPr>
                <w:rFonts w:cs="Arial"/>
                <w:color w:val="000000"/>
                <w:sz w:val="16"/>
                <w:szCs w:val="16"/>
              </w:rPr>
            </w:pPr>
            <w:r w:rsidRPr="00816C4A">
              <w:rPr>
                <w:rFonts w:cs="Arial"/>
                <w:color w:val="000000"/>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25C609A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1C4B" w14:textId="59D7F25A" w:rsidR="00157DA3" w:rsidRPr="00816C4A" w:rsidRDefault="00157DA3" w:rsidP="00157DA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191059ED" w:rsidR="00157DA3" w:rsidRPr="00816C4A" w:rsidRDefault="00157DA3" w:rsidP="00157DA3">
            <w:pPr>
              <w:pStyle w:val="TAL"/>
              <w:rPr>
                <w:rFonts w:cs="Arial"/>
                <w:color w:val="000000"/>
                <w:sz w:val="16"/>
                <w:szCs w:val="16"/>
              </w:rPr>
            </w:pPr>
            <w:r w:rsidRPr="00816C4A">
              <w:rPr>
                <w:rFonts w:cs="Arial"/>
                <w:color w:val="000000"/>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35A50C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AA32A" w14:textId="4C794062"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4A029915" w:rsidR="00157DA3" w:rsidRPr="00816C4A" w:rsidRDefault="00157DA3" w:rsidP="00157DA3">
            <w:pPr>
              <w:pStyle w:val="TAL"/>
              <w:rPr>
                <w:rFonts w:cs="Arial"/>
                <w:color w:val="000000"/>
                <w:sz w:val="16"/>
                <w:szCs w:val="16"/>
              </w:rPr>
            </w:pPr>
            <w:r w:rsidRPr="00816C4A">
              <w:rPr>
                <w:rFonts w:cs="Arial"/>
                <w:color w:val="000000"/>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157DA3" w:rsidRPr="00816C4A" w:rsidRDefault="00157DA3" w:rsidP="00157DA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55AC52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87745" w14:textId="62A7D9B3"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F9C1C2F" w:rsidR="00157DA3" w:rsidRPr="00816C4A" w:rsidRDefault="00157DA3" w:rsidP="00157DA3">
            <w:pPr>
              <w:pStyle w:val="TAL"/>
              <w:rPr>
                <w:rFonts w:cs="Arial"/>
                <w:color w:val="000000"/>
                <w:sz w:val="16"/>
                <w:szCs w:val="16"/>
              </w:rPr>
            </w:pPr>
            <w:r w:rsidRPr="00816C4A">
              <w:rPr>
                <w:rFonts w:cs="Arial"/>
                <w:color w:val="000000"/>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6D8D016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157DA3" w:rsidRPr="00816C4A" w:rsidRDefault="00157DA3" w:rsidP="00157DA3">
            <w:pPr>
              <w:pStyle w:val="TAL"/>
              <w:rPr>
                <w:rFonts w:cs="Arial"/>
                <w:sz w:val="16"/>
                <w:szCs w:val="16"/>
              </w:rPr>
            </w:pPr>
            <w:r w:rsidRPr="00816C4A">
              <w:rPr>
                <w:rFonts w:cs="Arial"/>
                <w:sz w:val="16"/>
                <w:szCs w:val="16"/>
              </w:rPr>
              <w:t>CP-61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38EDF" w14:textId="5C5789A8" w:rsidR="00157DA3" w:rsidRPr="00816C4A" w:rsidRDefault="00157DA3" w:rsidP="00157DA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3E3FF2FF" w:rsidR="00157DA3" w:rsidRPr="00816C4A" w:rsidRDefault="00157DA3" w:rsidP="00157DA3">
            <w:pPr>
              <w:pStyle w:val="TAL"/>
              <w:rPr>
                <w:rFonts w:cs="Arial"/>
                <w:color w:val="000000"/>
                <w:sz w:val="16"/>
                <w:szCs w:val="16"/>
              </w:rPr>
            </w:pPr>
            <w:r w:rsidRPr="00816C4A">
              <w:rPr>
                <w:rFonts w:cs="Arial"/>
                <w:color w:val="000000"/>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157DA3" w:rsidRPr="00816C4A" w:rsidRDefault="00157DA3" w:rsidP="00157DA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12.1.0</w:t>
            </w:r>
          </w:p>
        </w:tc>
      </w:tr>
      <w:tr w:rsidR="00157DA3" w:rsidRPr="00816C4A" w14:paraId="0765793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B50A9" w14:textId="2548E5DF" w:rsidR="00157DA3" w:rsidRPr="00816C4A" w:rsidRDefault="00157DA3" w:rsidP="00157DA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30521D9" w:rsidR="00157DA3" w:rsidRPr="00816C4A" w:rsidRDefault="00157DA3" w:rsidP="00157DA3">
            <w:pPr>
              <w:pStyle w:val="TAL"/>
              <w:rPr>
                <w:rFonts w:cs="Arial"/>
                <w:color w:val="000000"/>
                <w:sz w:val="16"/>
                <w:szCs w:val="16"/>
              </w:rPr>
            </w:pPr>
            <w:r w:rsidRPr="00816C4A">
              <w:rPr>
                <w:rFonts w:cs="Arial"/>
                <w:color w:val="000000"/>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75049B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6343" w14:textId="78A76ECE" w:rsidR="00157DA3" w:rsidRPr="00816C4A" w:rsidRDefault="00157DA3" w:rsidP="00157DA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2ECB7DB8" w:rsidR="00157DA3" w:rsidRPr="00816C4A" w:rsidRDefault="00157DA3" w:rsidP="00157DA3">
            <w:pPr>
              <w:pStyle w:val="TAL"/>
              <w:rPr>
                <w:rFonts w:cs="Arial"/>
                <w:color w:val="000000"/>
                <w:sz w:val="16"/>
                <w:szCs w:val="16"/>
              </w:rPr>
            </w:pPr>
            <w:r w:rsidRPr="00816C4A">
              <w:rPr>
                <w:rFonts w:cs="Arial"/>
                <w:color w:val="000000"/>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309864D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AF06" w14:textId="4A52CA06" w:rsidR="00157DA3" w:rsidRPr="00816C4A" w:rsidRDefault="00157DA3" w:rsidP="00157DA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300444C3" w:rsidR="00157DA3" w:rsidRPr="00816C4A" w:rsidRDefault="00157DA3" w:rsidP="00157DA3">
            <w:pPr>
              <w:pStyle w:val="TAL"/>
              <w:rPr>
                <w:rFonts w:cs="Arial"/>
                <w:color w:val="000000"/>
                <w:sz w:val="16"/>
                <w:szCs w:val="16"/>
              </w:rPr>
            </w:pPr>
            <w:r w:rsidRPr="00816C4A">
              <w:rPr>
                <w:rFonts w:cs="Arial"/>
                <w:color w:val="000000"/>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0130BE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019236" w14:textId="651D2550" w:rsidR="00157DA3" w:rsidRPr="00816C4A" w:rsidRDefault="00157DA3" w:rsidP="00157DA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4D443769" w:rsidR="00157DA3" w:rsidRPr="00816C4A" w:rsidRDefault="00157DA3" w:rsidP="00157DA3">
            <w:pPr>
              <w:pStyle w:val="TAL"/>
              <w:rPr>
                <w:rFonts w:cs="Arial"/>
                <w:color w:val="000000"/>
                <w:sz w:val="16"/>
                <w:szCs w:val="16"/>
              </w:rPr>
            </w:pPr>
            <w:r w:rsidRPr="00816C4A">
              <w:rPr>
                <w:rFonts w:cs="Arial"/>
                <w:color w:val="000000"/>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493657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3E76" w14:textId="2A2D65CD" w:rsidR="00157DA3" w:rsidRPr="00816C4A" w:rsidRDefault="00157DA3" w:rsidP="00157DA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416A15E7" w:rsidR="00157DA3" w:rsidRPr="00816C4A" w:rsidRDefault="00157DA3" w:rsidP="00157DA3">
            <w:pPr>
              <w:pStyle w:val="TAL"/>
              <w:rPr>
                <w:rFonts w:cs="Arial"/>
                <w:color w:val="000000"/>
                <w:sz w:val="16"/>
                <w:szCs w:val="16"/>
              </w:rPr>
            </w:pPr>
            <w:r w:rsidRPr="00816C4A">
              <w:rPr>
                <w:rFonts w:cs="Arial"/>
                <w:color w:val="000000"/>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24F7D86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D7959" w14:textId="2AA726FE" w:rsidR="00157DA3" w:rsidRPr="00816C4A" w:rsidRDefault="00157DA3" w:rsidP="00157DA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5EFA865D" w:rsidR="00157DA3" w:rsidRPr="00816C4A" w:rsidRDefault="00157DA3" w:rsidP="00157DA3">
            <w:pPr>
              <w:pStyle w:val="TAL"/>
              <w:rPr>
                <w:rFonts w:cs="Arial"/>
                <w:color w:val="000000"/>
                <w:sz w:val="16"/>
                <w:szCs w:val="16"/>
              </w:rPr>
            </w:pPr>
            <w:r w:rsidRPr="00816C4A">
              <w:rPr>
                <w:rFonts w:cs="Arial"/>
                <w:color w:val="000000"/>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BF8B0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AFEDF" w14:textId="698F969E" w:rsidR="00157DA3" w:rsidRPr="00816C4A" w:rsidRDefault="00157DA3" w:rsidP="00157DA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211875E" w:rsidR="00157DA3" w:rsidRPr="00816C4A" w:rsidRDefault="00157DA3" w:rsidP="00157DA3">
            <w:pPr>
              <w:pStyle w:val="TAL"/>
              <w:rPr>
                <w:rFonts w:cs="Arial"/>
                <w:color w:val="000000"/>
                <w:sz w:val="16"/>
                <w:szCs w:val="16"/>
              </w:rPr>
            </w:pPr>
            <w:r w:rsidRPr="00816C4A">
              <w:rPr>
                <w:rFonts w:cs="Arial"/>
                <w:color w:val="000000"/>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7AC7C83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D9CAF" w14:textId="44921C04" w:rsidR="00157DA3" w:rsidRPr="00816C4A" w:rsidRDefault="00157DA3" w:rsidP="00157DA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31F9B300" w:rsidR="00157DA3" w:rsidRPr="00816C4A" w:rsidRDefault="00157DA3" w:rsidP="00157DA3">
            <w:pPr>
              <w:pStyle w:val="TAL"/>
              <w:rPr>
                <w:rFonts w:cs="Arial"/>
                <w:color w:val="000000"/>
                <w:sz w:val="16"/>
                <w:szCs w:val="16"/>
              </w:rPr>
            </w:pPr>
            <w:r w:rsidRPr="00816C4A">
              <w:rPr>
                <w:rFonts w:cs="Arial"/>
                <w:color w:val="000000"/>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5A5DB3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FA8104" w14:textId="34499F85"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662B664" w:rsidR="00157DA3" w:rsidRPr="00816C4A" w:rsidRDefault="00157DA3" w:rsidP="00157DA3">
            <w:pPr>
              <w:pStyle w:val="TAL"/>
              <w:rPr>
                <w:rFonts w:cs="Arial"/>
                <w:color w:val="000000"/>
                <w:sz w:val="16"/>
                <w:szCs w:val="16"/>
              </w:rPr>
            </w:pPr>
            <w:r w:rsidRPr="00816C4A">
              <w:rPr>
                <w:rFonts w:cs="Arial"/>
                <w:color w:val="000000"/>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157DA3" w:rsidRPr="00816C4A" w:rsidRDefault="00157DA3" w:rsidP="00157DA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5F0AFC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76156F" w14:textId="07797189"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9DA81D8" w:rsidR="00157DA3" w:rsidRPr="00816C4A" w:rsidRDefault="00157DA3" w:rsidP="00157DA3">
            <w:pPr>
              <w:pStyle w:val="TAL"/>
              <w:rPr>
                <w:rFonts w:cs="Arial"/>
                <w:color w:val="000000"/>
                <w:sz w:val="16"/>
                <w:szCs w:val="16"/>
              </w:rPr>
            </w:pPr>
            <w:r w:rsidRPr="00816C4A">
              <w:rPr>
                <w:rFonts w:cs="Arial"/>
                <w:color w:val="000000"/>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157DA3" w:rsidRPr="00816C4A" w:rsidRDefault="00157DA3" w:rsidP="00157DA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7116F84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0CD6A" w14:textId="59053B6E"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F5FD554" w:rsidR="00157DA3" w:rsidRPr="00816C4A" w:rsidRDefault="00157DA3" w:rsidP="00157DA3">
            <w:pPr>
              <w:pStyle w:val="TAL"/>
              <w:rPr>
                <w:rFonts w:cs="Arial"/>
                <w:color w:val="000000"/>
                <w:sz w:val="16"/>
                <w:szCs w:val="16"/>
              </w:rPr>
            </w:pPr>
            <w:r w:rsidRPr="00816C4A">
              <w:rPr>
                <w:rFonts w:cs="Arial"/>
                <w:color w:val="000000"/>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12BDEB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65E7" w14:textId="38C5E0AD"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13A8ED93" w:rsidR="00157DA3" w:rsidRPr="00816C4A" w:rsidRDefault="00157DA3" w:rsidP="00157DA3">
            <w:pPr>
              <w:pStyle w:val="TAL"/>
              <w:rPr>
                <w:rFonts w:cs="Arial"/>
                <w:color w:val="000000"/>
                <w:sz w:val="16"/>
                <w:szCs w:val="16"/>
              </w:rPr>
            </w:pPr>
            <w:r w:rsidRPr="00816C4A">
              <w:rPr>
                <w:rFonts w:cs="Arial"/>
                <w:color w:val="000000"/>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157DA3" w:rsidRPr="00816C4A" w:rsidRDefault="00157DA3" w:rsidP="00157DA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6F4111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75335" w14:textId="1A490E0A" w:rsidR="00157DA3" w:rsidRPr="00816C4A" w:rsidRDefault="00157DA3" w:rsidP="00157DA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A5635A4" w:rsidR="00157DA3" w:rsidRPr="00816C4A" w:rsidRDefault="00157DA3" w:rsidP="00157DA3">
            <w:pPr>
              <w:pStyle w:val="TAL"/>
              <w:rPr>
                <w:rFonts w:cs="Arial"/>
                <w:color w:val="000000"/>
                <w:sz w:val="16"/>
                <w:szCs w:val="16"/>
              </w:rPr>
            </w:pPr>
            <w:r w:rsidRPr="00816C4A">
              <w:rPr>
                <w:rFonts w:cs="Arial"/>
                <w:color w:val="000000"/>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157DA3" w:rsidRPr="00816C4A" w:rsidRDefault="00157DA3" w:rsidP="00157DA3">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0CA12A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FFA26" w14:textId="7FAC4A27" w:rsidR="00157DA3" w:rsidRPr="00816C4A" w:rsidRDefault="00157DA3" w:rsidP="00157DA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624700F7" w:rsidR="00157DA3" w:rsidRPr="00816C4A" w:rsidRDefault="00157DA3" w:rsidP="00157DA3">
            <w:pPr>
              <w:pStyle w:val="TAL"/>
              <w:rPr>
                <w:rFonts w:cs="Arial"/>
                <w:color w:val="000000"/>
                <w:sz w:val="16"/>
                <w:szCs w:val="16"/>
              </w:rPr>
            </w:pPr>
            <w:r w:rsidRPr="00816C4A">
              <w:rPr>
                <w:rFonts w:cs="Arial"/>
                <w:color w:val="000000"/>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61AA43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3AF0" w14:textId="0FA5C709" w:rsidR="00157DA3" w:rsidRPr="00816C4A" w:rsidRDefault="00157DA3" w:rsidP="00157DA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B7051CE" w:rsidR="00157DA3" w:rsidRPr="00816C4A" w:rsidRDefault="00157DA3" w:rsidP="00157DA3">
            <w:pPr>
              <w:pStyle w:val="TAL"/>
              <w:rPr>
                <w:rFonts w:cs="Arial"/>
                <w:color w:val="000000"/>
                <w:sz w:val="16"/>
                <w:szCs w:val="16"/>
              </w:rPr>
            </w:pPr>
            <w:r w:rsidRPr="00816C4A">
              <w:rPr>
                <w:rFonts w:cs="Arial"/>
                <w:color w:val="000000"/>
                <w:sz w:val="16"/>
                <w:szCs w:val="16"/>
              </w:rPr>
              <w:t>0408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157DA3" w:rsidRPr="00816C4A" w:rsidRDefault="00157DA3" w:rsidP="00157DA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53C2C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ACE6F" w14:textId="65D16A53"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44232139" w:rsidR="00157DA3" w:rsidRPr="00816C4A" w:rsidRDefault="00157DA3" w:rsidP="00157DA3">
            <w:pPr>
              <w:pStyle w:val="TAL"/>
              <w:rPr>
                <w:rFonts w:cs="Arial"/>
                <w:color w:val="000000"/>
                <w:sz w:val="16"/>
                <w:szCs w:val="16"/>
              </w:rPr>
            </w:pPr>
            <w:r w:rsidRPr="00816C4A">
              <w:rPr>
                <w:rFonts w:cs="Arial"/>
                <w:color w:val="000000"/>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7EFFC3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40B32" w14:textId="2DE8EBFD"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D1B64BF" w:rsidR="00157DA3" w:rsidRPr="00816C4A" w:rsidRDefault="00157DA3" w:rsidP="00157DA3">
            <w:pPr>
              <w:pStyle w:val="TAL"/>
              <w:rPr>
                <w:rFonts w:cs="Arial"/>
                <w:color w:val="000000"/>
                <w:sz w:val="16"/>
                <w:szCs w:val="16"/>
              </w:rPr>
            </w:pPr>
            <w:r w:rsidRPr="00816C4A">
              <w:rPr>
                <w:rFonts w:cs="Arial"/>
                <w:color w:val="000000"/>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B2A5F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5D4FBC" w14:textId="5BB209B9" w:rsidR="00157DA3" w:rsidRPr="00816C4A" w:rsidRDefault="00157DA3" w:rsidP="00157DA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60861AD6" w:rsidR="00157DA3" w:rsidRPr="00816C4A" w:rsidRDefault="00157DA3" w:rsidP="00157DA3">
            <w:pPr>
              <w:pStyle w:val="TAL"/>
              <w:rPr>
                <w:rFonts w:cs="Arial"/>
                <w:color w:val="000000"/>
                <w:sz w:val="16"/>
                <w:szCs w:val="16"/>
              </w:rPr>
            </w:pPr>
            <w:r w:rsidRPr="00816C4A">
              <w:rPr>
                <w:rFonts w:cs="Arial"/>
                <w:color w:val="000000"/>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157DA3" w:rsidRPr="00816C4A" w:rsidRDefault="00157DA3" w:rsidP="00157DA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435D21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C23DFA" w14:textId="582BDC9E" w:rsidR="00157DA3" w:rsidRPr="00816C4A" w:rsidRDefault="00157DA3" w:rsidP="00157DA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572EBF27" w:rsidR="00157DA3" w:rsidRPr="00816C4A" w:rsidRDefault="00157DA3" w:rsidP="00157DA3">
            <w:pPr>
              <w:pStyle w:val="TAL"/>
              <w:rPr>
                <w:rFonts w:cs="Arial"/>
                <w:color w:val="000000"/>
                <w:sz w:val="16"/>
                <w:szCs w:val="16"/>
              </w:rPr>
            </w:pPr>
            <w:r w:rsidRPr="00816C4A">
              <w:rPr>
                <w:rFonts w:cs="Arial"/>
                <w:color w:val="000000"/>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0E7C0A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29664" w14:textId="25BB6E25" w:rsidR="00157DA3" w:rsidRPr="00816C4A" w:rsidRDefault="00157DA3" w:rsidP="00157DA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2EEC600C" w:rsidR="00157DA3" w:rsidRPr="00816C4A" w:rsidRDefault="00157DA3" w:rsidP="00157DA3">
            <w:pPr>
              <w:pStyle w:val="TAL"/>
              <w:rPr>
                <w:rFonts w:cs="Arial"/>
                <w:color w:val="000000"/>
                <w:sz w:val="16"/>
                <w:szCs w:val="16"/>
              </w:rPr>
            </w:pPr>
            <w:r w:rsidRPr="00816C4A">
              <w:rPr>
                <w:rFonts w:cs="Arial"/>
                <w:color w:val="000000"/>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F76920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E0780" w14:textId="227D45A1" w:rsidR="00157DA3" w:rsidRPr="00816C4A" w:rsidRDefault="00157DA3" w:rsidP="00157DA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3C7A3A1" w:rsidR="00157DA3" w:rsidRPr="00816C4A" w:rsidRDefault="00157DA3" w:rsidP="00157DA3">
            <w:pPr>
              <w:pStyle w:val="TAL"/>
              <w:rPr>
                <w:rFonts w:cs="Arial"/>
                <w:color w:val="000000"/>
                <w:sz w:val="16"/>
                <w:szCs w:val="16"/>
              </w:rPr>
            </w:pPr>
            <w:r w:rsidRPr="00816C4A">
              <w:rPr>
                <w:rFonts w:cs="Arial"/>
                <w:color w:val="000000"/>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157DA3" w:rsidRPr="00816C4A" w:rsidRDefault="00157DA3" w:rsidP="00157DA3">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5993C49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775F3" w14:textId="3AE4F034"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819152" w:rsidR="00157DA3" w:rsidRPr="00816C4A" w:rsidRDefault="00157DA3" w:rsidP="00157DA3">
            <w:pPr>
              <w:pStyle w:val="TAL"/>
              <w:rPr>
                <w:rFonts w:cs="Arial"/>
                <w:color w:val="000000"/>
                <w:sz w:val="16"/>
                <w:szCs w:val="16"/>
              </w:rPr>
            </w:pPr>
            <w:r w:rsidRPr="00816C4A">
              <w:rPr>
                <w:rFonts w:cs="Arial"/>
                <w:color w:val="000000"/>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0F8B700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C611D" w14:textId="7BDFD600"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5FAA03E6" w:rsidR="00157DA3" w:rsidRPr="00816C4A" w:rsidRDefault="00157DA3" w:rsidP="00157DA3">
            <w:pPr>
              <w:pStyle w:val="TAL"/>
              <w:rPr>
                <w:rFonts w:cs="Arial"/>
                <w:color w:val="000000"/>
                <w:sz w:val="16"/>
                <w:szCs w:val="16"/>
              </w:rPr>
            </w:pPr>
            <w:r w:rsidRPr="00816C4A">
              <w:rPr>
                <w:rFonts w:cs="Arial"/>
                <w:color w:val="000000"/>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6CCE87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407F3" w14:textId="5521B96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6147825E" w:rsidR="00157DA3" w:rsidRPr="00816C4A" w:rsidRDefault="00157DA3" w:rsidP="00157DA3">
            <w:pPr>
              <w:pStyle w:val="TAL"/>
              <w:rPr>
                <w:rFonts w:cs="Arial"/>
                <w:color w:val="000000"/>
                <w:sz w:val="16"/>
                <w:szCs w:val="16"/>
              </w:rPr>
            </w:pPr>
            <w:r w:rsidRPr="00816C4A">
              <w:rPr>
                <w:rFonts w:cs="Arial"/>
                <w:color w:val="000000"/>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2CAF17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EDBF2" w14:textId="09D2AAEB"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1FDC2655" w:rsidR="00157DA3" w:rsidRPr="00816C4A" w:rsidRDefault="00157DA3" w:rsidP="00157DA3">
            <w:pPr>
              <w:pStyle w:val="TAL"/>
              <w:rPr>
                <w:rFonts w:cs="Arial"/>
                <w:color w:val="000000"/>
                <w:sz w:val="16"/>
                <w:szCs w:val="16"/>
              </w:rPr>
            </w:pPr>
            <w:r w:rsidRPr="00816C4A">
              <w:rPr>
                <w:rFonts w:cs="Arial"/>
                <w:color w:val="000000"/>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0E96D8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6B81" w14:textId="71F3AE91" w:rsidR="00157DA3" w:rsidRPr="00816C4A" w:rsidRDefault="00157DA3" w:rsidP="00157DA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20EB4EB5" w:rsidR="00157DA3" w:rsidRPr="00816C4A" w:rsidRDefault="00157DA3" w:rsidP="00157DA3">
            <w:pPr>
              <w:pStyle w:val="TAL"/>
              <w:rPr>
                <w:rFonts w:cs="Arial"/>
                <w:color w:val="000000"/>
                <w:sz w:val="16"/>
                <w:szCs w:val="16"/>
              </w:rPr>
            </w:pPr>
            <w:r w:rsidRPr="00816C4A">
              <w:rPr>
                <w:rFonts w:cs="Arial"/>
                <w:color w:val="000000"/>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14DC78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B7798" w14:textId="2C7CEF8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2532AE3D" w:rsidR="00157DA3" w:rsidRPr="00816C4A" w:rsidRDefault="00157DA3" w:rsidP="00157DA3">
            <w:pPr>
              <w:pStyle w:val="TAL"/>
              <w:rPr>
                <w:rFonts w:cs="Arial"/>
                <w:color w:val="000000"/>
                <w:sz w:val="16"/>
                <w:szCs w:val="16"/>
              </w:rPr>
            </w:pPr>
            <w:r w:rsidRPr="00816C4A">
              <w:rPr>
                <w:rFonts w:cs="Arial"/>
                <w:color w:val="000000"/>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453B95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D180" w14:textId="4FFDFBD0"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1CEB16C" w:rsidR="00157DA3" w:rsidRPr="00816C4A" w:rsidRDefault="00157DA3" w:rsidP="00157DA3">
            <w:pPr>
              <w:pStyle w:val="TAL"/>
              <w:rPr>
                <w:rFonts w:cs="Arial"/>
                <w:color w:val="000000"/>
                <w:sz w:val="16"/>
                <w:szCs w:val="16"/>
              </w:rPr>
            </w:pPr>
            <w:r w:rsidRPr="00816C4A">
              <w:rPr>
                <w:rFonts w:cs="Arial"/>
                <w:color w:val="000000"/>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55D8DF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53DA5" w14:textId="5DB2385F"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4B481EB" w:rsidR="00157DA3" w:rsidRPr="00816C4A" w:rsidRDefault="00157DA3" w:rsidP="00157DA3">
            <w:pPr>
              <w:pStyle w:val="TAL"/>
              <w:rPr>
                <w:rFonts w:cs="Arial"/>
                <w:color w:val="000000"/>
                <w:sz w:val="16"/>
                <w:szCs w:val="16"/>
              </w:rPr>
            </w:pPr>
            <w:r w:rsidRPr="00816C4A">
              <w:rPr>
                <w:rFonts w:cs="Arial"/>
                <w:color w:val="000000"/>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157DA3" w:rsidRPr="00816C4A" w:rsidRDefault="00157DA3" w:rsidP="00157DA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6B85A2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29FB" w14:textId="19297E3D" w:rsidR="00157DA3" w:rsidRPr="00816C4A" w:rsidRDefault="00157DA3" w:rsidP="00157DA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48065A4E" w:rsidR="00157DA3" w:rsidRPr="00816C4A" w:rsidRDefault="00157DA3" w:rsidP="00157DA3">
            <w:pPr>
              <w:pStyle w:val="TAL"/>
              <w:rPr>
                <w:rFonts w:cs="Arial"/>
                <w:color w:val="000000"/>
                <w:sz w:val="16"/>
                <w:szCs w:val="16"/>
              </w:rPr>
            </w:pPr>
            <w:r w:rsidRPr="00816C4A">
              <w:rPr>
                <w:rFonts w:cs="Arial"/>
                <w:color w:val="000000"/>
                <w:sz w:val="16"/>
                <w:szCs w:val="16"/>
              </w:rPr>
              <w:t>0434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4D6EA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78CC2" w14:textId="67DCA8F3" w:rsidR="00157DA3" w:rsidRPr="00816C4A" w:rsidRDefault="00157DA3" w:rsidP="00157DA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9CBC8D2" w:rsidR="00157DA3" w:rsidRPr="00816C4A" w:rsidRDefault="00157DA3" w:rsidP="00157DA3">
            <w:pPr>
              <w:pStyle w:val="TAL"/>
              <w:rPr>
                <w:rFonts w:cs="Arial"/>
                <w:color w:val="000000"/>
                <w:sz w:val="16"/>
                <w:szCs w:val="16"/>
              </w:rPr>
            </w:pPr>
            <w:r w:rsidRPr="00816C4A">
              <w:rPr>
                <w:rFonts w:cs="Arial"/>
                <w:color w:val="000000"/>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3D1925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E4A47" w14:textId="174A545C"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5D948C8E" w:rsidR="00157DA3" w:rsidRPr="00816C4A" w:rsidRDefault="00157DA3" w:rsidP="00157DA3">
            <w:pPr>
              <w:pStyle w:val="TAL"/>
              <w:rPr>
                <w:rFonts w:cs="Arial"/>
                <w:color w:val="000000"/>
                <w:sz w:val="16"/>
                <w:szCs w:val="16"/>
              </w:rPr>
            </w:pPr>
            <w:r w:rsidRPr="00816C4A">
              <w:rPr>
                <w:rFonts w:cs="Arial"/>
                <w:color w:val="000000"/>
                <w:sz w:val="16"/>
                <w:szCs w:val="16"/>
              </w:rPr>
              <w:t>0435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7C4A0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58CDF" w14:textId="19931E59"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20E2AAB6" w:rsidR="00157DA3" w:rsidRPr="00816C4A" w:rsidRDefault="00157DA3" w:rsidP="00157DA3">
            <w:pPr>
              <w:pStyle w:val="TAL"/>
              <w:rPr>
                <w:rFonts w:cs="Arial"/>
                <w:color w:val="000000"/>
                <w:sz w:val="16"/>
                <w:szCs w:val="16"/>
              </w:rPr>
            </w:pPr>
            <w:r w:rsidRPr="00816C4A">
              <w:rPr>
                <w:rFonts w:cs="Arial"/>
                <w:color w:val="000000"/>
                <w:sz w:val="16"/>
                <w:szCs w:val="16"/>
              </w:rPr>
              <w:t>0436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04247D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E9A3A"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6937CF72"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157DA3" w:rsidRPr="00816C4A" w:rsidRDefault="00157DA3" w:rsidP="00157DA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157DA3" w:rsidRPr="00816C4A" w:rsidRDefault="00157DA3" w:rsidP="00157DA3">
            <w:pPr>
              <w:pStyle w:val="TAL"/>
              <w:rPr>
                <w:rFonts w:cs="Arial"/>
                <w:snapToGrid w:val="0"/>
                <w:color w:val="000000"/>
                <w:sz w:val="16"/>
                <w:szCs w:val="16"/>
              </w:rPr>
            </w:pPr>
          </w:p>
        </w:tc>
      </w:tr>
      <w:tr w:rsidR="00157DA3" w:rsidRPr="00816C4A" w14:paraId="102F12A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D11D5" w14:textId="3BFFF667"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2C05DBE5" w:rsidR="00157DA3" w:rsidRPr="00816C4A" w:rsidRDefault="00157DA3" w:rsidP="00157DA3">
            <w:pPr>
              <w:pStyle w:val="TAL"/>
              <w:rPr>
                <w:rFonts w:cs="Arial"/>
                <w:color w:val="000000"/>
                <w:sz w:val="16"/>
                <w:szCs w:val="16"/>
              </w:rPr>
            </w:pPr>
            <w:r w:rsidRPr="00816C4A">
              <w:rPr>
                <w:rFonts w:cs="Arial"/>
                <w:color w:val="000000"/>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1C69E7D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D9B5D" w14:textId="659C9E7D" w:rsidR="00157DA3" w:rsidRPr="00816C4A" w:rsidRDefault="00157DA3" w:rsidP="00157DA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3FBBA60B" w:rsidR="00157DA3" w:rsidRPr="00816C4A" w:rsidRDefault="00157DA3" w:rsidP="00157DA3">
            <w:pPr>
              <w:pStyle w:val="TAL"/>
              <w:rPr>
                <w:rFonts w:cs="Arial"/>
                <w:color w:val="000000"/>
                <w:sz w:val="16"/>
                <w:szCs w:val="16"/>
              </w:rPr>
            </w:pPr>
            <w:r w:rsidRPr="00816C4A">
              <w:rPr>
                <w:rFonts w:cs="Arial"/>
                <w:color w:val="000000"/>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6AE688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5FDFF" w14:textId="44790FC8" w:rsidR="00157DA3" w:rsidRPr="00816C4A" w:rsidRDefault="00157DA3" w:rsidP="00157DA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00D00337" w:rsidR="00157DA3" w:rsidRPr="00816C4A" w:rsidRDefault="00157DA3" w:rsidP="00157DA3">
            <w:pPr>
              <w:pStyle w:val="TAL"/>
              <w:rPr>
                <w:rFonts w:cs="Arial"/>
                <w:color w:val="000000"/>
                <w:sz w:val="16"/>
                <w:szCs w:val="16"/>
              </w:rPr>
            </w:pPr>
            <w:r w:rsidRPr="00816C4A">
              <w:rPr>
                <w:rFonts w:cs="Arial"/>
                <w:color w:val="000000"/>
                <w:sz w:val="16"/>
                <w:szCs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157DA3" w:rsidRPr="00816C4A" w:rsidRDefault="00157DA3" w:rsidP="00157DA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3F8073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BBB7A" w14:textId="735F347C" w:rsidR="00157DA3" w:rsidRPr="00816C4A" w:rsidRDefault="00157DA3" w:rsidP="00157DA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014573F5" w:rsidR="00157DA3" w:rsidRPr="00816C4A" w:rsidRDefault="00157DA3" w:rsidP="00157DA3">
            <w:pPr>
              <w:pStyle w:val="TAL"/>
              <w:rPr>
                <w:rFonts w:cs="Arial"/>
                <w:color w:val="000000"/>
                <w:sz w:val="16"/>
                <w:szCs w:val="16"/>
              </w:rPr>
            </w:pPr>
            <w:r w:rsidRPr="00816C4A">
              <w:rPr>
                <w:rFonts w:cs="Arial"/>
                <w:color w:val="000000"/>
                <w:sz w:val="16"/>
                <w:szCs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1CCC3B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A54F" w14:textId="266D682B" w:rsidR="00157DA3" w:rsidRPr="00816C4A" w:rsidRDefault="00157DA3" w:rsidP="00157DA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1321067" w:rsidR="00157DA3" w:rsidRPr="00816C4A" w:rsidRDefault="00157DA3" w:rsidP="00157DA3">
            <w:pPr>
              <w:pStyle w:val="TAL"/>
              <w:rPr>
                <w:rFonts w:cs="Arial"/>
                <w:color w:val="000000"/>
                <w:sz w:val="16"/>
                <w:szCs w:val="16"/>
              </w:rPr>
            </w:pPr>
            <w:r w:rsidRPr="00816C4A">
              <w:rPr>
                <w:rFonts w:cs="Arial"/>
                <w:color w:val="000000"/>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46D08F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157DA3" w:rsidRPr="00816C4A" w:rsidRDefault="00157DA3" w:rsidP="00157DA3">
            <w:pPr>
              <w:pStyle w:val="TAL"/>
              <w:rPr>
                <w:rFonts w:cs="Arial"/>
                <w:sz w:val="16"/>
                <w:szCs w:val="16"/>
              </w:rPr>
            </w:pPr>
            <w:r w:rsidRPr="00816C4A">
              <w:rPr>
                <w:rFonts w:cs="Arial"/>
                <w:sz w:val="16"/>
                <w:szCs w:val="16"/>
              </w:rPr>
              <w:t>CP-72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CE4E5" w14:textId="4E41FB7C" w:rsidR="00157DA3" w:rsidRPr="00816C4A" w:rsidRDefault="00157DA3" w:rsidP="00157DA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5F9C3044" w:rsidR="00157DA3" w:rsidRPr="00816C4A" w:rsidRDefault="00157DA3" w:rsidP="00157DA3">
            <w:pPr>
              <w:pStyle w:val="TAL"/>
              <w:rPr>
                <w:rFonts w:cs="Arial"/>
                <w:color w:val="000000"/>
                <w:sz w:val="16"/>
                <w:szCs w:val="16"/>
              </w:rPr>
            </w:pPr>
            <w:r w:rsidRPr="00816C4A">
              <w:rPr>
                <w:rFonts w:cs="Arial"/>
                <w:color w:val="000000"/>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3D3C7E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157DA3" w:rsidRPr="00816C4A" w:rsidRDefault="00157DA3" w:rsidP="00157DA3">
            <w:pPr>
              <w:pStyle w:val="TAL"/>
              <w:rPr>
                <w:rFonts w:cs="Arial"/>
                <w:sz w:val="16"/>
                <w:szCs w:val="16"/>
              </w:rPr>
            </w:pPr>
            <w:r w:rsidRPr="00816C4A">
              <w:rPr>
                <w:rFonts w:cs="Arial"/>
                <w:sz w:val="16"/>
                <w:szCs w:val="16"/>
              </w:rPr>
              <w:t>CP-73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2B70" w14:textId="545990EC" w:rsidR="00157DA3" w:rsidRPr="00816C4A" w:rsidRDefault="00157DA3" w:rsidP="00157DA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0F7B3342" w:rsidR="00157DA3" w:rsidRPr="00816C4A" w:rsidRDefault="00157DA3" w:rsidP="00157DA3">
            <w:pPr>
              <w:pStyle w:val="TAL"/>
              <w:rPr>
                <w:rFonts w:cs="Arial"/>
                <w:color w:val="000000"/>
                <w:sz w:val="16"/>
                <w:szCs w:val="16"/>
              </w:rPr>
            </w:pPr>
            <w:r w:rsidRPr="00816C4A">
              <w:rPr>
                <w:rFonts w:cs="Arial"/>
                <w:color w:val="000000"/>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157DA3" w:rsidRPr="00816C4A" w:rsidRDefault="00157DA3" w:rsidP="00157DA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0F7349C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0D134" w14:textId="0B199583" w:rsidR="00157DA3" w:rsidRPr="00816C4A" w:rsidRDefault="00157DA3" w:rsidP="00157DA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5952004" w:rsidR="00157DA3" w:rsidRPr="00816C4A" w:rsidRDefault="00157DA3" w:rsidP="00157DA3">
            <w:pPr>
              <w:pStyle w:val="TAL"/>
              <w:rPr>
                <w:rFonts w:cs="Arial"/>
                <w:color w:val="000000"/>
                <w:sz w:val="16"/>
                <w:szCs w:val="16"/>
              </w:rPr>
            </w:pPr>
            <w:r w:rsidRPr="00816C4A">
              <w:rPr>
                <w:rFonts w:cs="Arial"/>
                <w:color w:val="000000"/>
                <w:sz w:val="16"/>
                <w:szCs w:val="16"/>
              </w:rPr>
              <w:t>0644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1541C2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3E3D8" w14:textId="6F898C04"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F576A35" w:rsidR="00157DA3" w:rsidRPr="00816C4A" w:rsidRDefault="00157DA3" w:rsidP="00157DA3">
            <w:pPr>
              <w:pStyle w:val="TAL"/>
              <w:rPr>
                <w:rFonts w:cs="Arial"/>
                <w:color w:val="000000"/>
                <w:sz w:val="16"/>
                <w:szCs w:val="16"/>
              </w:rPr>
            </w:pPr>
            <w:r w:rsidRPr="00816C4A">
              <w:rPr>
                <w:rFonts w:cs="Arial"/>
                <w:color w:val="000000"/>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62C42C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3F919" w14:textId="0ACD75F5"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3EC14A5" w:rsidR="00157DA3" w:rsidRPr="00816C4A" w:rsidRDefault="00157DA3" w:rsidP="00157DA3">
            <w:pPr>
              <w:pStyle w:val="TAL"/>
              <w:rPr>
                <w:rFonts w:cs="Arial"/>
                <w:color w:val="000000"/>
                <w:sz w:val="16"/>
                <w:szCs w:val="16"/>
              </w:rPr>
            </w:pPr>
            <w:r w:rsidRPr="00816C4A">
              <w:rPr>
                <w:rFonts w:cs="Arial"/>
                <w:color w:val="000000"/>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45FEF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CA6606" w14:textId="0732FF44"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3B07342F" w:rsidR="00157DA3" w:rsidRPr="00816C4A" w:rsidRDefault="00157DA3" w:rsidP="00157DA3">
            <w:pPr>
              <w:pStyle w:val="TAL"/>
              <w:rPr>
                <w:rFonts w:cs="Arial"/>
                <w:color w:val="000000"/>
                <w:sz w:val="16"/>
                <w:szCs w:val="16"/>
              </w:rPr>
            </w:pPr>
            <w:r w:rsidRPr="00816C4A">
              <w:rPr>
                <w:rFonts w:cs="Arial"/>
                <w:color w:val="000000"/>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3091AA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13B13" w14:textId="4A777D37"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C4A7F4C" w:rsidR="00157DA3" w:rsidRPr="00816C4A" w:rsidRDefault="00157DA3" w:rsidP="00157DA3">
            <w:pPr>
              <w:pStyle w:val="TAL"/>
              <w:rPr>
                <w:rFonts w:cs="Arial"/>
                <w:color w:val="000000"/>
                <w:sz w:val="16"/>
                <w:szCs w:val="16"/>
              </w:rPr>
            </w:pPr>
            <w:r w:rsidRPr="00816C4A">
              <w:rPr>
                <w:rFonts w:cs="Arial"/>
                <w:color w:val="000000"/>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B83B60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5958" w14:textId="650B7295"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464E8A04" w:rsidR="00157DA3" w:rsidRPr="00816C4A" w:rsidRDefault="00157DA3" w:rsidP="00157DA3">
            <w:pPr>
              <w:pStyle w:val="TAL"/>
              <w:rPr>
                <w:rFonts w:cs="Arial"/>
                <w:color w:val="000000"/>
                <w:sz w:val="16"/>
                <w:szCs w:val="16"/>
              </w:rPr>
            </w:pPr>
            <w:r w:rsidRPr="00816C4A">
              <w:rPr>
                <w:rFonts w:cs="Arial"/>
                <w:color w:val="000000"/>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D2C425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F1AD2" w14:textId="0337A2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1109CD68" w:rsidR="00157DA3" w:rsidRPr="00816C4A" w:rsidRDefault="00157DA3" w:rsidP="00157DA3">
            <w:pPr>
              <w:pStyle w:val="TAL"/>
              <w:rPr>
                <w:rFonts w:cs="Arial"/>
                <w:color w:val="000000"/>
                <w:sz w:val="16"/>
                <w:szCs w:val="16"/>
              </w:rPr>
            </w:pPr>
            <w:r w:rsidRPr="00816C4A">
              <w:rPr>
                <w:rFonts w:cs="Arial"/>
                <w:color w:val="000000"/>
                <w:sz w:val="16"/>
                <w:szCs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157DA3" w:rsidRPr="00816C4A" w:rsidRDefault="00157DA3" w:rsidP="00157DA3">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18CC9D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1BC84" w14:textId="086324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3A014FD6" w:rsidR="00157DA3" w:rsidRPr="00816C4A" w:rsidRDefault="00157DA3" w:rsidP="00157DA3">
            <w:pPr>
              <w:pStyle w:val="TAL"/>
              <w:rPr>
                <w:rFonts w:cs="Arial"/>
                <w:color w:val="000000"/>
                <w:sz w:val="16"/>
                <w:szCs w:val="16"/>
              </w:rPr>
            </w:pPr>
            <w:r w:rsidRPr="00816C4A">
              <w:rPr>
                <w:rFonts w:cs="Arial"/>
                <w:color w:val="000000"/>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C3F6F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C8E75" w14:textId="5E7D492D" w:rsidR="00157DA3" w:rsidRPr="00816C4A" w:rsidRDefault="00157DA3" w:rsidP="00157DA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62CA8C6" w:rsidR="00157DA3" w:rsidRPr="00816C4A" w:rsidRDefault="00157DA3" w:rsidP="00157DA3">
            <w:pPr>
              <w:pStyle w:val="TAL"/>
              <w:rPr>
                <w:rFonts w:cs="Arial"/>
                <w:color w:val="000000"/>
                <w:sz w:val="16"/>
                <w:szCs w:val="16"/>
              </w:rPr>
            </w:pPr>
            <w:r w:rsidRPr="00816C4A">
              <w:rPr>
                <w:rFonts w:cs="Arial"/>
                <w:color w:val="000000"/>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157DA3" w:rsidRPr="00816C4A" w:rsidRDefault="00157DA3" w:rsidP="00157DA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20B9A3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062718" w14:textId="076D3708" w:rsidR="00157DA3" w:rsidRPr="00816C4A" w:rsidRDefault="00157DA3" w:rsidP="00157DA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CFD8F16" w:rsidR="00157DA3" w:rsidRPr="00816C4A" w:rsidRDefault="00157DA3" w:rsidP="00157DA3">
            <w:pPr>
              <w:pStyle w:val="TAL"/>
              <w:rPr>
                <w:rFonts w:cs="Arial"/>
                <w:color w:val="000000"/>
                <w:sz w:val="16"/>
                <w:szCs w:val="16"/>
              </w:rPr>
            </w:pPr>
            <w:r w:rsidRPr="00816C4A">
              <w:rPr>
                <w:rFonts w:cs="Arial"/>
                <w:color w:val="000000"/>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157DA3" w:rsidRPr="00816C4A" w:rsidRDefault="00157DA3" w:rsidP="00157DA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3A55AA4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3403B" w14:textId="03E4E37C" w:rsidR="00157DA3" w:rsidRPr="00816C4A" w:rsidRDefault="00157DA3" w:rsidP="00157DA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630FA5FA" w:rsidR="00157DA3" w:rsidRPr="00816C4A" w:rsidRDefault="00157DA3" w:rsidP="00157DA3">
            <w:pPr>
              <w:pStyle w:val="TAL"/>
              <w:rPr>
                <w:rFonts w:cs="Arial"/>
                <w:color w:val="000000"/>
                <w:sz w:val="16"/>
                <w:szCs w:val="16"/>
              </w:rPr>
            </w:pPr>
            <w:r w:rsidRPr="00816C4A">
              <w:rPr>
                <w:rFonts w:cs="Arial"/>
                <w:color w:val="000000"/>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6889DA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45033" w14:textId="7EF7BAA6" w:rsidR="00157DA3" w:rsidRPr="00816C4A" w:rsidRDefault="00157DA3" w:rsidP="00157DA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65DC45BE" w:rsidR="00157DA3" w:rsidRPr="00816C4A" w:rsidRDefault="00157DA3" w:rsidP="00157DA3">
            <w:pPr>
              <w:pStyle w:val="TAL"/>
              <w:rPr>
                <w:rFonts w:cs="Arial"/>
                <w:color w:val="000000"/>
                <w:sz w:val="16"/>
                <w:szCs w:val="16"/>
              </w:rPr>
            </w:pPr>
            <w:r w:rsidRPr="00816C4A">
              <w:rPr>
                <w:rFonts w:cs="Arial"/>
                <w:color w:val="000000"/>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431198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74B2" w14:textId="00C071C3"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31E9284F" w:rsidR="00157DA3" w:rsidRPr="00816C4A" w:rsidRDefault="00157DA3" w:rsidP="00157DA3">
            <w:pPr>
              <w:pStyle w:val="TAL"/>
              <w:rPr>
                <w:rFonts w:cs="Arial"/>
                <w:color w:val="000000"/>
                <w:sz w:val="16"/>
                <w:szCs w:val="16"/>
              </w:rPr>
            </w:pPr>
            <w:r w:rsidRPr="00816C4A">
              <w:rPr>
                <w:rFonts w:cs="Arial"/>
                <w:color w:val="000000"/>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157DA3" w:rsidRPr="00816C4A" w:rsidRDefault="00157DA3" w:rsidP="00157DA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57C3E4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C3019" w14:textId="71D8F844"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451D16F9" w:rsidR="00157DA3" w:rsidRPr="00816C4A" w:rsidRDefault="00157DA3" w:rsidP="00157DA3">
            <w:pPr>
              <w:pStyle w:val="TAL"/>
              <w:rPr>
                <w:rFonts w:cs="Arial"/>
                <w:color w:val="000000"/>
                <w:sz w:val="16"/>
                <w:szCs w:val="16"/>
              </w:rPr>
            </w:pPr>
            <w:r w:rsidRPr="00816C4A">
              <w:rPr>
                <w:rFonts w:cs="Arial"/>
                <w:color w:val="000000"/>
                <w:sz w:val="16"/>
                <w:szCs w:val="16"/>
              </w:rPr>
              <w:t>0664a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A05BE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D6E50" w14:textId="2BB92BE9"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4ECA56F" w:rsidR="00157DA3" w:rsidRPr="00816C4A" w:rsidRDefault="00157DA3" w:rsidP="00157DA3">
            <w:pPr>
              <w:pStyle w:val="TAL"/>
              <w:rPr>
                <w:rFonts w:cs="Arial"/>
                <w:color w:val="000000"/>
                <w:sz w:val="16"/>
                <w:szCs w:val="16"/>
              </w:rPr>
            </w:pPr>
            <w:r w:rsidRPr="00816C4A">
              <w:rPr>
                <w:rFonts w:cs="Arial"/>
                <w:color w:val="000000"/>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157DA3" w:rsidRPr="00816C4A" w:rsidRDefault="00157DA3" w:rsidP="00157DA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259B5AB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FB2" w14:textId="79D65B8A"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0CA8A850" w:rsidR="00157DA3" w:rsidRPr="00816C4A" w:rsidRDefault="00157DA3" w:rsidP="00157DA3">
            <w:pPr>
              <w:pStyle w:val="TAL"/>
              <w:rPr>
                <w:rFonts w:cs="Arial"/>
                <w:color w:val="000000"/>
                <w:sz w:val="16"/>
                <w:szCs w:val="16"/>
              </w:rPr>
            </w:pPr>
            <w:r w:rsidRPr="00816C4A">
              <w:rPr>
                <w:rFonts w:cs="Arial"/>
                <w:color w:val="000000"/>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157DA3" w:rsidRPr="00816C4A" w:rsidRDefault="00157DA3" w:rsidP="00157DA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B9C192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886C4" w14:textId="2F82AB6E"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6C119C42" w:rsidR="00157DA3" w:rsidRPr="00816C4A" w:rsidRDefault="00157DA3" w:rsidP="00157DA3">
            <w:pPr>
              <w:pStyle w:val="TAL"/>
              <w:rPr>
                <w:rFonts w:cs="Arial"/>
                <w:color w:val="000000"/>
                <w:sz w:val="16"/>
                <w:szCs w:val="16"/>
              </w:rPr>
            </w:pPr>
            <w:r w:rsidRPr="00816C4A">
              <w:rPr>
                <w:rFonts w:cs="Arial"/>
                <w:color w:val="000000"/>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157DA3" w:rsidRPr="00816C4A" w:rsidRDefault="00157DA3" w:rsidP="00157DA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14FB12E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E5641" w14:textId="42F75CD3"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111A61A3" w:rsidR="00157DA3" w:rsidRPr="00816C4A" w:rsidRDefault="00157DA3" w:rsidP="00157DA3">
            <w:pPr>
              <w:pStyle w:val="TAL"/>
              <w:rPr>
                <w:rFonts w:cs="Arial"/>
                <w:color w:val="000000"/>
                <w:sz w:val="16"/>
                <w:szCs w:val="16"/>
              </w:rPr>
            </w:pPr>
            <w:r w:rsidRPr="00816C4A">
              <w:rPr>
                <w:rFonts w:cs="Arial"/>
                <w:color w:val="000000"/>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4366FD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F6A47" w14:textId="26B0D788"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4346837D" w:rsidR="00157DA3" w:rsidRPr="00816C4A" w:rsidRDefault="00157DA3" w:rsidP="00157DA3">
            <w:pPr>
              <w:pStyle w:val="TAL"/>
              <w:rPr>
                <w:rFonts w:cs="Arial"/>
                <w:color w:val="000000"/>
                <w:sz w:val="16"/>
                <w:szCs w:val="16"/>
              </w:rPr>
            </w:pPr>
            <w:r w:rsidRPr="00816C4A">
              <w:rPr>
                <w:rFonts w:cs="Arial"/>
                <w:color w:val="000000"/>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5FF7CD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F0548" w14:textId="69493DD1"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40DBC64A" w:rsidR="00157DA3" w:rsidRPr="00816C4A" w:rsidRDefault="00157DA3" w:rsidP="00157DA3">
            <w:pPr>
              <w:pStyle w:val="TAL"/>
              <w:rPr>
                <w:rFonts w:cs="Arial"/>
                <w:color w:val="000000"/>
                <w:sz w:val="16"/>
                <w:szCs w:val="16"/>
              </w:rPr>
            </w:pPr>
            <w:r w:rsidRPr="00816C4A">
              <w:rPr>
                <w:rFonts w:cs="Arial"/>
                <w:color w:val="000000"/>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765ECE9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4C8D1" w14:textId="39D56AB8" w:rsidR="00157DA3" w:rsidRPr="00816C4A" w:rsidRDefault="00157DA3" w:rsidP="00157DA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66825B8A" w:rsidR="00157DA3" w:rsidRPr="00816C4A" w:rsidRDefault="00157DA3" w:rsidP="00157DA3">
            <w:pPr>
              <w:pStyle w:val="TAL"/>
              <w:rPr>
                <w:rFonts w:cs="Arial"/>
                <w:color w:val="000000"/>
                <w:sz w:val="16"/>
                <w:szCs w:val="16"/>
              </w:rPr>
            </w:pPr>
            <w:r w:rsidRPr="00816C4A">
              <w:rPr>
                <w:rFonts w:cs="Arial"/>
                <w:color w:val="000000"/>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157DA3" w:rsidRPr="00816C4A" w:rsidRDefault="00157DA3" w:rsidP="00157DA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2681CB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320E" w14:textId="4B6BEEFB" w:rsidR="00157DA3" w:rsidRPr="00816C4A" w:rsidRDefault="00157DA3" w:rsidP="00157DA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0F687AD4" w:rsidR="00157DA3" w:rsidRPr="00816C4A" w:rsidRDefault="00157DA3" w:rsidP="00157DA3">
            <w:pPr>
              <w:pStyle w:val="TAL"/>
              <w:rPr>
                <w:rFonts w:cs="Arial"/>
                <w:color w:val="000000"/>
                <w:sz w:val="16"/>
                <w:szCs w:val="16"/>
              </w:rPr>
            </w:pPr>
            <w:r w:rsidRPr="00816C4A">
              <w:rPr>
                <w:rFonts w:cs="Arial"/>
                <w:color w:val="000000"/>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157DA3" w:rsidRPr="00816C4A" w:rsidRDefault="00157DA3" w:rsidP="00157DA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14B5A8A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978E" w14:textId="06BC00BC"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588C8EC7" w:rsidR="00157DA3" w:rsidRPr="00816C4A" w:rsidRDefault="00157DA3" w:rsidP="00157DA3">
            <w:pPr>
              <w:pStyle w:val="TAL"/>
              <w:rPr>
                <w:rFonts w:cs="Arial"/>
                <w:color w:val="000000"/>
                <w:sz w:val="16"/>
                <w:szCs w:val="16"/>
              </w:rPr>
            </w:pPr>
            <w:r w:rsidRPr="00816C4A">
              <w:rPr>
                <w:rFonts w:cs="Arial"/>
                <w:color w:val="000000"/>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5256C00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DB440" w14:textId="7574CED6"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0B8B4CB1" w:rsidR="00157DA3" w:rsidRPr="00816C4A" w:rsidRDefault="00157DA3" w:rsidP="00157DA3">
            <w:pPr>
              <w:pStyle w:val="TAL"/>
              <w:rPr>
                <w:rFonts w:cs="Arial"/>
                <w:color w:val="000000"/>
                <w:sz w:val="16"/>
                <w:szCs w:val="16"/>
              </w:rPr>
            </w:pPr>
            <w:r w:rsidRPr="00816C4A">
              <w:rPr>
                <w:rFonts w:cs="Arial"/>
                <w:color w:val="000000"/>
                <w:sz w:val="16"/>
                <w:szCs w:val="16"/>
              </w:rPr>
              <w:t>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1414C8C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6E06" w14:textId="1D2FDDD5"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676C18AD" w:rsidR="00157DA3" w:rsidRPr="00816C4A" w:rsidRDefault="00157DA3" w:rsidP="00157DA3">
            <w:pPr>
              <w:pStyle w:val="TAL"/>
              <w:rPr>
                <w:rFonts w:cs="Arial"/>
                <w:color w:val="000000"/>
                <w:sz w:val="16"/>
                <w:szCs w:val="16"/>
              </w:rPr>
            </w:pPr>
            <w:r w:rsidRPr="00816C4A">
              <w:rPr>
                <w:rFonts w:cs="Arial"/>
                <w:color w:val="000000"/>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5453AC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90CC6" w14:textId="505DF20B"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27BB839F" w:rsidR="00157DA3" w:rsidRPr="00816C4A" w:rsidRDefault="00157DA3" w:rsidP="00157DA3">
            <w:pPr>
              <w:pStyle w:val="TAL"/>
              <w:rPr>
                <w:rFonts w:cs="Arial"/>
                <w:color w:val="000000"/>
                <w:sz w:val="16"/>
                <w:szCs w:val="16"/>
              </w:rPr>
            </w:pPr>
            <w:r w:rsidRPr="00816C4A">
              <w:rPr>
                <w:rFonts w:cs="Arial"/>
                <w:color w:val="000000"/>
                <w:sz w:val="16"/>
                <w:szCs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157DA3" w:rsidRPr="00816C4A" w:rsidRDefault="00157DA3" w:rsidP="00157DA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2711C0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745F5" w14:textId="3F1B7CA4"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46F6268D" w:rsidR="00157DA3" w:rsidRPr="00816C4A" w:rsidRDefault="00157DA3" w:rsidP="00157DA3">
            <w:pPr>
              <w:pStyle w:val="TAL"/>
              <w:rPr>
                <w:rFonts w:cs="Arial"/>
                <w:color w:val="000000"/>
                <w:sz w:val="16"/>
                <w:szCs w:val="16"/>
              </w:rPr>
            </w:pPr>
            <w:r w:rsidRPr="00816C4A">
              <w:rPr>
                <w:rFonts w:cs="Arial"/>
                <w:color w:val="000000"/>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0C1778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2A0AB"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B6E8E55"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157DA3" w:rsidRPr="00816C4A" w:rsidRDefault="00157DA3" w:rsidP="00157DA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15.3.1</w:t>
            </w:r>
          </w:p>
        </w:tc>
      </w:tr>
      <w:tr w:rsidR="00157DA3" w:rsidRPr="00816C4A" w14:paraId="5D7C47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4D65B" w14:textId="1C8987F5"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09476CEF" w:rsidR="00157DA3" w:rsidRPr="00816C4A" w:rsidRDefault="00157DA3" w:rsidP="00157DA3">
            <w:pPr>
              <w:pStyle w:val="TAL"/>
              <w:rPr>
                <w:rFonts w:cs="Arial"/>
                <w:color w:val="000000"/>
                <w:sz w:val="16"/>
                <w:szCs w:val="16"/>
              </w:rPr>
            </w:pPr>
            <w:r w:rsidRPr="00816C4A">
              <w:rPr>
                <w:rFonts w:cs="Arial"/>
                <w:color w:val="000000"/>
                <w:sz w:val="16"/>
                <w:szCs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157DA3" w:rsidRPr="00816C4A" w:rsidRDefault="00157DA3" w:rsidP="00157DA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175A27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D1A6C0" w14:textId="63317674"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48E08778" w:rsidR="00157DA3" w:rsidRPr="00816C4A" w:rsidRDefault="00157DA3" w:rsidP="00157DA3">
            <w:pPr>
              <w:pStyle w:val="TAL"/>
              <w:rPr>
                <w:rFonts w:cs="Arial"/>
                <w:color w:val="000000"/>
                <w:sz w:val="16"/>
                <w:szCs w:val="16"/>
              </w:rPr>
            </w:pPr>
            <w:r w:rsidRPr="00816C4A">
              <w:rPr>
                <w:rFonts w:cs="Arial"/>
                <w:color w:val="000000"/>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283A64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2DB7E" w14:textId="7B9A1FAC"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3F3704BC" w:rsidR="00157DA3" w:rsidRPr="00816C4A" w:rsidRDefault="00157DA3" w:rsidP="00157DA3">
            <w:pPr>
              <w:pStyle w:val="TAL"/>
              <w:rPr>
                <w:rFonts w:cs="Arial"/>
                <w:color w:val="000000"/>
                <w:sz w:val="16"/>
                <w:szCs w:val="16"/>
              </w:rPr>
            </w:pPr>
            <w:r w:rsidRPr="00816C4A">
              <w:rPr>
                <w:rFonts w:cs="Arial"/>
                <w:color w:val="000000"/>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5450A6B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DCCDF" w14:textId="62BDFA06" w:rsidR="00157DA3" w:rsidRPr="00816C4A" w:rsidRDefault="00157DA3" w:rsidP="00157DA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4DCF4DB2" w:rsidR="00157DA3" w:rsidRPr="00816C4A" w:rsidRDefault="00157DA3" w:rsidP="00157DA3">
            <w:pPr>
              <w:pStyle w:val="TAL"/>
              <w:rPr>
                <w:rFonts w:cs="Arial"/>
                <w:color w:val="000000"/>
                <w:sz w:val="16"/>
                <w:szCs w:val="16"/>
              </w:rPr>
            </w:pPr>
            <w:r w:rsidRPr="00816C4A">
              <w:rPr>
                <w:rFonts w:cs="Arial"/>
                <w:color w:val="000000"/>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DB3B3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CDE5D" w14:textId="2D2DB1CA"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6BD716B9" w:rsidR="00157DA3" w:rsidRPr="00816C4A" w:rsidRDefault="00157DA3" w:rsidP="00157DA3">
            <w:pPr>
              <w:pStyle w:val="TAL"/>
              <w:rPr>
                <w:rFonts w:cs="Arial"/>
                <w:color w:val="000000"/>
                <w:sz w:val="16"/>
                <w:szCs w:val="16"/>
              </w:rPr>
            </w:pPr>
            <w:r w:rsidRPr="00816C4A">
              <w:rPr>
                <w:rFonts w:cs="Arial"/>
                <w:color w:val="000000"/>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0271398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F4B57" w14:textId="4D0A64A7"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652B8C83" w:rsidR="00157DA3" w:rsidRPr="00816C4A" w:rsidRDefault="00157DA3" w:rsidP="00157DA3">
            <w:pPr>
              <w:pStyle w:val="TAL"/>
              <w:rPr>
                <w:rFonts w:cs="Arial"/>
                <w:color w:val="000000"/>
                <w:sz w:val="16"/>
                <w:szCs w:val="16"/>
              </w:rPr>
            </w:pPr>
            <w:r w:rsidRPr="00816C4A">
              <w:rPr>
                <w:rFonts w:cs="Arial"/>
                <w:color w:val="000000"/>
                <w:sz w:val="16"/>
                <w:szCs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55C4F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060E" w14:textId="22C44571"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52BE7CDD" w:rsidR="00157DA3" w:rsidRPr="00816C4A" w:rsidRDefault="00157DA3" w:rsidP="00157DA3">
            <w:pPr>
              <w:pStyle w:val="TAL"/>
              <w:rPr>
                <w:rFonts w:cs="Arial"/>
                <w:color w:val="000000"/>
                <w:sz w:val="16"/>
                <w:szCs w:val="16"/>
              </w:rPr>
            </w:pPr>
            <w:r w:rsidRPr="00816C4A">
              <w:rPr>
                <w:rFonts w:cs="Arial"/>
                <w:color w:val="000000"/>
                <w:sz w:val="16"/>
                <w:szCs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157DA3" w:rsidRPr="00816C4A" w:rsidRDefault="00157DA3" w:rsidP="00157DA3">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53F1B9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C725C" w14:textId="5EA8D3AB"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6BE96333" w:rsidR="00157DA3" w:rsidRPr="00816C4A" w:rsidRDefault="00157DA3" w:rsidP="00157DA3">
            <w:pPr>
              <w:pStyle w:val="TAL"/>
              <w:rPr>
                <w:rFonts w:cs="Arial"/>
                <w:color w:val="000000"/>
                <w:sz w:val="16"/>
                <w:szCs w:val="16"/>
              </w:rPr>
            </w:pPr>
            <w:r w:rsidRPr="00816C4A">
              <w:rPr>
                <w:rFonts w:cs="Arial"/>
                <w:color w:val="000000"/>
                <w:sz w:val="16"/>
                <w:szCs w:val="16"/>
              </w:rPr>
              <w:t>0694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157DA3" w:rsidRPr="00816C4A" w:rsidRDefault="00157DA3" w:rsidP="00157DA3">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2ECD6A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1E3A4" w14:textId="0DCD3C3D" w:rsidR="00157DA3" w:rsidRPr="00816C4A" w:rsidRDefault="00157DA3" w:rsidP="00157DA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63345645" w:rsidR="00157DA3" w:rsidRPr="00816C4A" w:rsidRDefault="00157DA3" w:rsidP="00157DA3">
            <w:pPr>
              <w:pStyle w:val="TAL"/>
              <w:rPr>
                <w:rFonts w:cs="Arial"/>
                <w:color w:val="000000"/>
                <w:sz w:val="16"/>
                <w:szCs w:val="16"/>
              </w:rPr>
            </w:pPr>
            <w:r w:rsidRPr="00816C4A">
              <w:rPr>
                <w:rFonts w:cs="Arial"/>
                <w:color w:val="000000"/>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EB269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05AA1" w14:textId="158C9FF8"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195C5D66" w:rsidR="00157DA3" w:rsidRPr="00816C4A" w:rsidRDefault="00157DA3" w:rsidP="00157DA3">
            <w:pPr>
              <w:pStyle w:val="TAL"/>
              <w:rPr>
                <w:rFonts w:cs="Arial"/>
                <w:color w:val="000000"/>
                <w:sz w:val="16"/>
                <w:szCs w:val="16"/>
              </w:rPr>
            </w:pPr>
            <w:r w:rsidRPr="00816C4A">
              <w:rPr>
                <w:rFonts w:cs="Arial"/>
                <w:color w:val="000000"/>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xml:space="preserve">B </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7D56B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C88EB" w14:textId="4EE19C39"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1AB36F21" w:rsidR="00157DA3" w:rsidRPr="00816C4A" w:rsidRDefault="00157DA3" w:rsidP="00157DA3">
            <w:pPr>
              <w:pStyle w:val="TAL"/>
              <w:rPr>
                <w:rFonts w:cs="Arial"/>
                <w:color w:val="000000"/>
                <w:sz w:val="16"/>
                <w:szCs w:val="16"/>
              </w:rPr>
            </w:pPr>
            <w:r w:rsidRPr="00816C4A">
              <w:rPr>
                <w:rFonts w:cs="Arial"/>
                <w:color w:val="000000"/>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157DA3" w:rsidRPr="00816C4A" w:rsidRDefault="00157DA3" w:rsidP="00157DA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2F0DB0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A3FA8" w14:textId="40331A36"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5339181B" w:rsidR="00157DA3" w:rsidRPr="00816C4A" w:rsidRDefault="00157DA3" w:rsidP="00157DA3">
            <w:pPr>
              <w:pStyle w:val="TAL"/>
              <w:rPr>
                <w:rFonts w:cs="Arial"/>
                <w:color w:val="000000"/>
                <w:sz w:val="16"/>
                <w:szCs w:val="16"/>
              </w:rPr>
            </w:pPr>
            <w:r w:rsidRPr="00816C4A">
              <w:rPr>
                <w:rFonts w:cs="Arial"/>
                <w:color w:val="000000"/>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157DA3" w:rsidRPr="00816C4A" w:rsidRDefault="00157DA3" w:rsidP="00157DA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764DC36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F558" w14:textId="03816BDA"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79CA7F" w:rsidR="00157DA3" w:rsidRPr="00816C4A" w:rsidRDefault="00157DA3" w:rsidP="00157DA3">
            <w:pPr>
              <w:pStyle w:val="TAL"/>
              <w:rPr>
                <w:rFonts w:cs="Arial"/>
                <w:color w:val="000000"/>
                <w:sz w:val="16"/>
                <w:szCs w:val="16"/>
              </w:rPr>
            </w:pPr>
            <w:r w:rsidRPr="00816C4A">
              <w:rPr>
                <w:rFonts w:cs="Arial"/>
                <w:color w:val="000000"/>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532FD59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D6623" w14:textId="171342B2"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F3C6782" w:rsidR="00157DA3" w:rsidRPr="00816C4A" w:rsidRDefault="00157DA3" w:rsidP="00157DA3">
            <w:pPr>
              <w:pStyle w:val="TAL"/>
              <w:rPr>
                <w:rFonts w:cs="Arial"/>
                <w:color w:val="000000"/>
                <w:sz w:val="16"/>
                <w:szCs w:val="16"/>
              </w:rPr>
            </w:pPr>
            <w:r w:rsidRPr="00816C4A">
              <w:rPr>
                <w:rFonts w:cs="Arial"/>
                <w:color w:val="000000"/>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170ED2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82AD" w14:textId="58F2587D"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1D9E72FD" w:rsidR="00157DA3" w:rsidRPr="00816C4A" w:rsidRDefault="00157DA3" w:rsidP="00157DA3">
            <w:pPr>
              <w:pStyle w:val="TAL"/>
              <w:rPr>
                <w:rFonts w:cs="Arial"/>
                <w:color w:val="000000"/>
                <w:sz w:val="16"/>
                <w:szCs w:val="16"/>
              </w:rPr>
            </w:pPr>
            <w:r w:rsidRPr="00816C4A">
              <w:rPr>
                <w:rFonts w:cs="Arial"/>
                <w:color w:val="000000"/>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04DB57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E4121" w14:textId="6439AB98"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4C46B124" w:rsidR="00157DA3" w:rsidRPr="00816C4A" w:rsidRDefault="00157DA3" w:rsidP="00157DA3">
            <w:pPr>
              <w:pStyle w:val="TAL"/>
              <w:rPr>
                <w:rFonts w:cs="Arial"/>
                <w:color w:val="000000"/>
                <w:sz w:val="16"/>
                <w:szCs w:val="16"/>
              </w:rPr>
            </w:pPr>
            <w:r w:rsidRPr="00816C4A">
              <w:rPr>
                <w:rFonts w:cs="Arial"/>
                <w:color w:val="000000"/>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63EA408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126B4" w14:textId="1378CD8C"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A26DD0D" w:rsidR="00157DA3" w:rsidRPr="00816C4A" w:rsidRDefault="00157DA3" w:rsidP="00157DA3">
            <w:pPr>
              <w:pStyle w:val="TAL"/>
              <w:rPr>
                <w:rFonts w:cs="Arial"/>
                <w:color w:val="000000"/>
                <w:sz w:val="16"/>
                <w:szCs w:val="16"/>
              </w:rPr>
            </w:pPr>
            <w:r w:rsidRPr="00816C4A">
              <w:rPr>
                <w:rFonts w:cs="Arial"/>
                <w:color w:val="000000"/>
                <w:sz w:val="16"/>
                <w:szCs w:val="16"/>
              </w:rPr>
              <w:t>0716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06F99A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E86A3" w14:textId="1C7239D8"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6DA5306C" w:rsidR="00157DA3" w:rsidRPr="00816C4A" w:rsidRDefault="00157DA3" w:rsidP="00157DA3">
            <w:pPr>
              <w:pStyle w:val="TAL"/>
              <w:rPr>
                <w:rFonts w:cs="Arial"/>
                <w:color w:val="000000"/>
                <w:sz w:val="16"/>
                <w:szCs w:val="16"/>
              </w:rPr>
            </w:pPr>
            <w:r w:rsidRPr="00816C4A">
              <w:rPr>
                <w:rFonts w:cs="Arial"/>
                <w:color w:val="000000"/>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782DF4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E2C657" w14:textId="6521DFF8"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23DA489D" w:rsidR="00157DA3" w:rsidRPr="00816C4A" w:rsidRDefault="00157DA3" w:rsidP="00157DA3">
            <w:pPr>
              <w:pStyle w:val="TAL"/>
              <w:rPr>
                <w:rFonts w:cs="Arial"/>
                <w:color w:val="000000"/>
                <w:sz w:val="16"/>
                <w:szCs w:val="16"/>
              </w:rPr>
            </w:pPr>
            <w:r w:rsidRPr="00816C4A">
              <w:rPr>
                <w:rFonts w:cs="Arial"/>
                <w:color w:val="000000"/>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5E5AB82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2E8E5" w14:textId="5F9A1864" w:rsidR="00157DA3" w:rsidRPr="00816C4A" w:rsidRDefault="00157DA3" w:rsidP="00157DA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5F5E7704" w:rsidR="00157DA3" w:rsidRPr="00816C4A" w:rsidRDefault="00157DA3" w:rsidP="00157DA3">
            <w:pPr>
              <w:pStyle w:val="TAL"/>
              <w:rPr>
                <w:rFonts w:cs="Arial"/>
                <w:color w:val="000000"/>
                <w:sz w:val="16"/>
                <w:szCs w:val="16"/>
              </w:rPr>
            </w:pPr>
            <w:r w:rsidRPr="00816C4A">
              <w:rPr>
                <w:rFonts w:cs="Arial"/>
                <w:color w:val="000000"/>
                <w:sz w:val="16"/>
                <w:szCs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17CDA4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4068C" w14:textId="35A6925D"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9046309" w:rsidR="00157DA3" w:rsidRPr="00816C4A" w:rsidRDefault="00157DA3" w:rsidP="00157DA3">
            <w:pPr>
              <w:pStyle w:val="TAL"/>
              <w:rPr>
                <w:rFonts w:cs="Arial"/>
                <w:color w:val="000000"/>
                <w:sz w:val="16"/>
                <w:szCs w:val="16"/>
              </w:rPr>
            </w:pPr>
            <w:r w:rsidRPr="00816C4A">
              <w:rPr>
                <w:rFonts w:cs="Arial"/>
                <w:color w:val="000000"/>
                <w:sz w:val="16"/>
                <w:szCs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157DA3" w:rsidRPr="00816C4A" w:rsidRDefault="00157DA3" w:rsidP="00157DA3">
            <w:pPr>
              <w:pStyle w:val="TAL"/>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A0E4B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157DA3" w:rsidRPr="00816C4A" w:rsidRDefault="00157DA3" w:rsidP="00157DA3">
            <w:pPr>
              <w:pStyle w:val="TAL"/>
              <w:rPr>
                <w:rFonts w:cs="Arial"/>
                <w:color w:val="000000"/>
                <w:sz w:val="16"/>
                <w:szCs w:val="16"/>
              </w:rPr>
            </w:pPr>
            <w:r>
              <w:rPr>
                <w:rFonts w:cs="Arial"/>
                <w:color w:val="00000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7DE5F" w14:textId="5249D20D" w:rsidR="00157DA3" w:rsidRDefault="00157DA3" w:rsidP="00157DA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6E5032" w:rsidR="00157DA3" w:rsidRPr="00816C4A" w:rsidRDefault="00157DA3" w:rsidP="00157DA3">
            <w:pPr>
              <w:pStyle w:val="TAL"/>
              <w:rPr>
                <w:rFonts w:cs="Arial"/>
                <w:color w:val="000000"/>
                <w:sz w:val="16"/>
                <w:szCs w:val="16"/>
              </w:rPr>
            </w:pPr>
            <w:r>
              <w:rPr>
                <w:rFonts w:cs="Arial"/>
                <w:color w:val="000000"/>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157DA3" w:rsidRPr="00816C4A"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157DA3" w:rsidRPr="00816C4A"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157DA3" w:rsidRPr="00816C4A" w:rsidRDefault="00157DA3" w:rsidP="00157DA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157DA3" w:rsidRPr="00816C4A" w:rsidRDefault="00157DA3" w:rsidP="00157DA3">
            <w:pPr>
              <w:pStyle w:val="TAL"/>
              <w:rPr>
                <w:rFonts w:cs="Arial"/>
                <w:color w:val="000000"/>
                <w:sz w:val="16"/>
                <w:szCs w:val="16"/>
              </w:rPr>
            </w:pPr>
            <w:r>
              <w:rPr>
                <w:rFonts w:cs="Arial"/>
                <w:color w:val="000000"/>
                <w:sz w:val="16"/>
                <w:szCs w:val="16"/>
              </w:rPr>
              <w:t>15.7.0</w:t>
            </w:r>
          </w:p>
        </w:tc>
      </w:tr>
      <w:tr w:rsidR="00157DA3" w:rsidRPr="00816C4A" w14:paraId="6D58361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157DA3" w:rsidRDefault="00157DA3" w:rsidP="00157DA3">
            <w:pPr>
              <w:pStyle w:val="TAL"/>
              <w:rPr>
                <w:rFonts w:cs="Arial"/>
                <w:color w:val="000000"/>
                <w:sz w:val="16"/>
                <w:szCs w:val="16"/>
              </w:rPr>
            </w:pPr>
            <w:r>
              <w:rPr>
                <w:rFonts w:cs="Arial"/>
                <w:color w:val="00000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88FF7" w14:textId="750C1583" w:rsidR="00157DA3" w:rsidRDefault="00157DA3" w:rsidP="00157DA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2E06DDED" w:rsidR="00157DA3" w:rsidRDefault="00157DA3" w:rsidP="00157DA3">
            <w:pPr>
              <w:pStyle w:val="TAL"/>
              <w:rPr>
                <w:rFonts w:cs="Arial"/>
                <w:color w:val="000000"/>
                <w:sz w:val="16"/>
                <w:szCs w:val="16"/>
              </w:rPr>
            </w:pPr>
            <w:r>
              <w:rPr>
                <w:rFonts w:cs="Arial"/>
                <w:color w:val="000000"/>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157DA3" w:rsidRPr="00131253" w:rsidRDefault="00157DA3" w:rsidP="00157DA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157DA3" w:rsidRDefault="00157DA3" w:rsidP="00157DA3">
            <w:pPr>
              <w:pStyle w:val="TAL"/>
              <w:rPr>
                <w:rFonts w:cs="Arial"/>
                <w:color w:val="000000"/>
                <w:sz w:val="16"/>
                <w:szCs w:val="16"/>
              </w:rPr>
            </w:pPr>
            <w:r>
              <w:rPr>
                <w:rFonts w:cs="Arial"/>
                <w:color w:val="000000"/>
                <w:sz w:val="16"/>
                <w:szCs w:val="16"/>
              </w:rPr>
              <w:t>15.8.0</w:t>
            </w:r>
          </w:p>
        </w:tc>
      </w:tr>
      <w:tr w:rsidR="00157DA3" w:rsidRPr="00816C4A" w14:paraId="3E5C065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EE77F" w14:textId="6BA225CB"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40FA9869" w:rsidR="00157DA3" w:rsidRDefault="00157DA3" w:rsidP="00157DA3">
            <w:pPr>
              <w:pStyle w:val="TAL"/>
              <w:rPr>
                <w:rFonts w:cs="Arial"/>
                <w:color w:val="000000"/>
                <w:sz w:val="16"/>
                <w:szCs w:val="16"/>
              </w:rPr>
            </w:pPr>
            <w:r>
              <w:rPr>
                <w:rFonts w:cs="Arial"/>
                <w:color w:val="000000"/>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157DA3" w:rsidRDefault="00157DA3" w:rsidP="00157DA3">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157DA3" w:rsidRPr="000848DE" w:rsidRDefault="00157DA3" w:rsidP="00157DA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02700D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7A6D1" w14:textId="4690C978"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3443BDB" w:rsidR="00157DA3" w:rsidRDefault="00157DA3" w:rsidP="00157DA3">
            <w:pPr>
              <w:pStyle w:val="TAL"/>
              <w:rPr>
                <w:rFonts w:cs="Arial"/>
                <w:color w:val="000000"/>
                <w:sz w:val="16"/>
                <w:szCs w:val="16"/>
              </w:rPr>
            </w:pPr>
            <w:r>
              <w:rPr>
                <w:rFonts w:cs="Arial"/>
                <w:color w:val="000000"/>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C737E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3E8D5" w14:textId="3B8DC9A6"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5AF9E50" w:rsidR="00157DA3" w:rsidRDefault="00157DA3" w:rsidP="00157DA3">
            <w:pPr>
              <w:pStyle w:val="TAL"/>
              <w:rPr>
                <w:rFonts w:cs="Arial"/>
                <w:color w:val="000000"/>
                <w:sz w:val="16"/>
                <w:szCs w:val="16"/>
              </w:rPr>
            </w:pPr>
            <w:r>
              <w:rPr>
                <w:rFonts w:cs="Arial"/>
                <w:color w:val="000000"/>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157DA3" w:rsidRDefault="00157DA3"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5D8A25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3A7BF" w14:textId="497DC2F7"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6F1D403" w:rsidR="00157DA3" w:rsidRDefault="00157DA3" w:rsidP="00157DA3">
            <w:pPr>
              <w:pStyle w:val="TAL"/>
              <w:rPr>
                <w:rFonts w:cs="Arial"/>
                <w:color w:val="000000"/>
                <w:sz w:val="16"/>
                <w:szCs w:val="16"/>
              </w:rPr>
            </w:pPr>
            <w:r>
              <w:rPr>
                <w:rFonts w:cs="Arial"/>
                <w:color w:val="000000"/>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157DA3" w:rsidRPr="004A2796" w:rsidRDefault="00157DA3" w:rsidP="00157DA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AC8A6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9185A" w14:textId="78AD5984"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81CC23D" w:rsidR="00157DA3" w:rsidRDefault="00157DA3" w:rsidP="00157DA3">
            <w:pPr>
              <w:pStyle w:val="TAL"/>
              <w:rPr>
                <w:rFonts w:cs="Arial"/>
                <w:color w:val="000000"/>
                <w:sz w:val="16"/>
                <w:szCs w:val="16"/>
              </w:rPr>
            </w:pPr>
            <w:r>
              <w:rPr>
                <w:rFonts w:cs="Arial"/>
                <w:color w:val="000000"/>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157DA3" w:rsidRDefault="00157DA3" w:rsidP="00157DA3">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157DA3" w:rsidRPr="004A2796" w:rsidRDefault="00157DA3" w:rsidP="00157DA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275C37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9E062" w14:textId="2D500A5A"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06375E20" w:rsidR="00157DA3" w:rsidRDefault="00157DA3" w:rsidP="00157DA3">
            <w:pPr>
              <w:pStyle w:val="TAL"/>
              <w:rPr>
                <w:rFonts w:cs="Arial"/>
                <w:color w:val="000000"/>
                <w:sz w:val="16"/>
                <w:szCs w:val="16"/>
              </w:rPr>
            </w:pPr>
            <w:r>
              <w:rPr>
                <w:rFonts w:cs="Arial"/>
                <w:color w:val="000000"/>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157DA3" w:rsidRPr="004A2796" w:rsidRDefault="00157DA3" w:rsidP="00157DA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4B6648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E81B7" w14:textId="72A9D9A9"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6DEAFF31" w:rsidR="00157DA3" w:rsidRDefault="00157DA3" w:rsidP="00157DA3">
            <w:pPr>
              <w:pStyle w:val="TAL"/>
              <w:rPr>
                <w:rFonts w:cs="Arial"/>
                <w:color w:val="000000"/>
                <w:sz w:val="16"/>
                <w:szCs w:val="16"/>
              </w:rPr>
            </w:pPr>
            <w:r>
              <w:rPr>
                <w:rFonts w:cs="Arial"/>
                <w:color w:val="000000"/>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157DA3" w:rsidRPr="004A2796" w:rsidRDefault="00157DA3" w:rsidP="00157DA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814220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7C917" w14:textId="791026B8" w:rsidR="00157DA3" w:rsidRDefault="00157DA3" w:rsidP="00157DA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00D66341" w:rsidR="00157DA3" w:rsidRDefault="00157DA3" w:rsidP="00157DA3">
            <w:pPr>
              <w:pStyle w:val="TAL"/>
              <w:rPr>
                <w:rFonts w:cs="Arial"/>
                <w:color w:val="000000"/>
                <w:sz w:val="16"/>
                <w:szCs w:val="16"/>
              </w:rPr>
            </w:pPr>
            <w:r>
              <w:rPr>
                <w:rFonts w:cs="Arial"/>
                <w:color w:val="000000"/>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157DA3" w:rsidRPr="004A2796" w:rsidRDefault="00157DA3" w:rsidP="00157DA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A8853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28B9" w14:textId="7BAA6AA2"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1179A247" w:rsidR="00157DA3" w:rsidRDefault="00157DA3" w:rsidP="00157DA3">
            <w:pPr>
              <w:pStyle w:val="TAL"/>
              <w:rPr>
                <w:rFonts w:cs="Arial"/>
                <w:color w:val="000000"/>
                <w:sz w:val="16"/>
                <w:szCs w:val="16"/>
              </w:rPr>
            </w:pPr>
            <w:r>
              <w:rPr>
                <w:rFonts w:cs="Arial"/>
                <w:color w:val="000000"/>
                <w:sz w:val="16"/>
                <w:szCs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157DA3" w:rsidRPr="00366D38" w:rsidRDefault="00157DA3" w:rsidP="00157DA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7DF0FB9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8234B" w14:textId="53C9CA8D"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4B3A2563" w:rsidR="00157DA3" w:rsidRDefault="00157DA3" w:rsidP="00157DA3">
            <w:pPr>
              <w:pStyle w:val="TAL"/>
              <w:rPr>
                <w:rFonts w:cs="Arial"/>
                <w:color w:val="000000"/>
                <w:sz w:val="16"/>
                <w:szCs w:val="16"/>
              </w:rPr>
            </w:pPr>
            <w:r>
              <w:rPr>
                <w:rFonts w:cs="Arial"/>
                <w:color w:val="000000"/>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157DA3" w:rsidRPr="00366D38" w:rsidRDefault="00157DA3" w:rsidP="00157DA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64BB3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12B96" w14:textId="7F6C6D3E"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2918486B" w:rsidR="00157DA3" w:rsidRDefault="00157DA3" w:rsidP="00157DA3">
            <w:pPr>
              <w:pStyle w:val="TAL"/>
              <w:rPr>
                <w:rFonts w:cs="Arial"/>
                <w:color w:val="000000"/>
                <w:sz w:val="16"/>
                <w:szCs w:val="16"/>
              </w:rPr>
            </w:pPr>
            <w:r>
              <w:rPr>
                <w:rFonts w:cs="Arial"/>
                <w:color w:val="000000"/>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157DA3" w:rsidRPr="00366D38" w:rsidRDefault="00157DA3" w:rsidP="00157DA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A7546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75C64" w14:textId="7DA7E48C" w:rsidR="00157DA3" w:rsidRDefault="00157DA3" w:rsidP="00157DA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24909AA4" w:rsidR="00157DA3" w:rsidRDefault="00157DA3" w:rsidP="00157DA3">
            <w:pPr>
              <w:pStyle w:val="TAL"/>
              <w:rPr>
                <w:rFonts w:cs="Arial"/>
                <w:color w:val="000000"/>
                <w:sz w:val="16"/>
                <w:szCs w:val="16"/>
              </w:rPr>
            </w:pPr>
            <w:r>
              <w:rPr>
                <w:rFonts w:cs="Arial"/>
                <w:color w:val="000000"/>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157DA3" w:rsidRPr="003F5A7C" w:rsidRDefault="00157DA3" w:rsidP="00157DA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23221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2DDE3" w14:textId="2CF7C6F9"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5EF10DA7" w:rsidR="00157DA3" w:rsidRDefault="00157DA3" w:rsidP="00157DA3">
            <w:pPr>
              <w:pStyle w:val="TAL"/>
              <w:rPr>
                <w:rFonts w:cs="Arial"/>
                <w:color w:val="000000"/>
                <w:sz w:val="16"/>
                <w:szCs w:val="16"/>
              </w:rPr>
            </w:pPr>
            <w:r>
              <w:rPr>
                <w:rFonts w:cs="Arial"/>
                <w:color w:val="000000"/>
                <w:sz w:val="16"/>
                <w:szCs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3D29A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22B57" w14:textId="3898F887"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4BB42543" w:rsidR="00157DA3" w:rsidRDefault="00157DA3" w:rsidP="00157DA3">
            <w:pPr>
              <w:pStyle w:val="TAL"/>
              <w:rPr>
                <w:rFonts w:cs="Arial"/>
                <w:color w:val="000000"/>
                <w:sz w:val="16"/>
                <w:szCs w:val="16"/>
              </w:rPr>
            </w:pPr>
            <w:r>
              <w:rPr>
                <w:rFonts w:cs="Arial"/>
                <w:color w:val="000000"/>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157DA3" w:rsidRDefault="00157DA3" w:rsidP="00157DA3">
            <w:pPr>
              <w:pStyle w:val="TAL"/>
              <w:rPr>
                <w:rFonts w:cs="Arial"/>
                <w:color w:val="000000"/>
                <w:sz w:val="16"/>
                <w:szCs w:val="16"/>
              </w:rPr>
            </w:pPr>
            <w:r>
              <w:rPr>
                <w:rFonts w:cs="Arial"/>
                <w:color w:val="000000"/>
                <w:sz w:val="16"/>
                <w:szCs w:val="16"/>
              </w:rPr>
              <w:t>17.0.0</w:t>
            </w:r>
          </w:p>
        </w:tc>
      </w:tr>
      <w:tr w:rsidR="00157DA3" w:rsidRPr="00816C4A" w14:paraId="5E3399D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EE76" w14:textId="5F83241D" w:rsidR="00157DA3" w:rsidRDefault="00157DA3" w:rsidP="00157DA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61BCA5DE" w:rsidR="00157DA3" w:rsidRDefault="00157DA3" w:rsidP="00157DA3">
            <w:pPr>
              <w:pStyle w:val="TAL"/>
              <w:rPr>
                <w:rFonts w:cs="Arial"/>
                <w:color w:val="000000"/>
                <w:sz w:val="16"/>
                <w:szCs w:val="16"/>
              </w:rPr>
            </w:pPr>
            <w:r>
              <w:rPr>
                <w:rFonts w:cs="Arial"/>
                <w:color w:val="000000"/>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157DA3" w:rsidRPr="003F5A7C" w:rsidRDefault="00157DA3" w:rsidP="00157DA3">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0EE820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91159" w14:textId="450D5AE8" w:rsidR="00157DA3" w:rsidRDefault="00157DA3" w:rsidP="00157DA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715FBEC9" w:rsidR="00157DA3" w:rsidRDefault="00157DA3" w:rsidP="00157DA3">
            <w:pPr>
              <w:pStyle w:val="TAL"/>
              <w:rPr>
                <w:rFonts w:cs="Arial"/>
                <w:color w:val="000000"/>
                <w:sz w:val="16"/>
                <w:szCs w:val="16"/>
              </w:rPr>
            </w:pPr>
            <w:r>
              <w:rPr>
                <w:rFonts w:cs="Arial"/>
                <w:color w:val="000000"/>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157DA3" w:rsidRDefault="00157DA3" w:rsidP="00157DA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3D3747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157DA3" w:rsidRDefault="00157DA3" w:rsidP="00157DA3">
            <w:pPr>
              <w:pStyle w:val="TAL"/>
              <w:rPr>
                <w:rFonts w:cs="Arial"/>
                <w:color w:val="000000"/>
                <w:sz w:val="16"/>
                <w:szCs w:val="16"/>
              </w:rPr>
            </w:pPr>
            <w:r>
              <w:rPr>
                <w:rFonts w:cs="Arial"/>
                <w:color w:val="00000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157DA3" w:rsidRDefault="00157DA3" w:rsidP="00157DA3">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19A8F" w14:textId="2C653F1D" w:rsidR="00157DA3" w:rsidRDefault="00157DA3" w:rsidP="00157DA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54D5325" w:rsidR="00157DA3" w:rsidRDefault="00157DA3" w:rsidP="00157DA3">
            <w:pPr>
              <w:pStyle w:val="TAL"/>
              <w:rPr>
                <w:rFonts w:cs="Arial"/>
                <w:color w:val="000000"/>
                <w:sz w:val="16"/>
                <w:szCs w:val="16"/>
              </w:rPr>
            </w:pPr>
            <w:r>
              <w:rPr>
                <w:rFonts w:cs="Arial"/>
                <w:color w:val="000000"/>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157DA3" w:rsidRDefault="00157DA3" w:rsidP="00157DA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157DA3" w:rsidRDefault="00157DA3" w:rsidP="00157DA3">
            <w:pPr>
              <w:pStyle w:val="TAL"/>
              <w:rPr>
                <w:rFonts w:cs="Arial"/>
                <w:color w:val="000000"/>
                <w:sz w:val="16"/>
                <w:szCs w:val="16"/>
              </w:rPr>
            </w:pPr>
            <w:r>
              <w:rPr>
                <w:rFonts w:cs="Arial"/>
                <w:color w:val="000000"/>
                <w:sz w:val="16"/>
                <w:szCs w:val="16"/>
              </w:rPr>
              <w:t>17.2.0</w:t>
            </w:r>
          </w:p>
        </w:tc>
      </w:tr>
      <w:tr w:rsidR="00157DA3" w:rsidRPr="00816C4A" w14:paraId="768152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7FAAC" w14:textId="4333044A"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28292A26" w:rsidR="00157DA3" w:rsidRDefault="00157DA3" w:rsidP="00157DA3">
            <w:pPr>
              <w:pStyle w:val="TAL"/>
              <w:rPr>
                <w:rFonts w:cs="Arial"/>
                <w:color w:val="000000"/>
                <w:sz w:val="16"/>
                <w:szCs w:val="16"/>
              </w:rPr>
            </w:pPr>
            <w:r>
              <w:rPr>
                <w:rFonts w:cs="Arial"/>
                <w:color w:val="000000"/>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157DA3" w:rsidRDefault="00157DA3" w:rsidP="00157DA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3DAD2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1C5A3" w14:textId="17387309"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0CFE787" w:rsidR="00157DA3" w:rsidRDefault="00157DA3" w:rsidP="00157DA3">
            <w:pPr>
              <w:pStyle w:val="TAL"/>
              <w:rPr>
                <w:rFonts w:cs="Arial"/>
                <w:color w:val="000000"/>
                <w:sz w:val="16"/>
                <w:szCs w:val="16"/>
              </w:rPr>
            </w:pPr>
            <w:r>
              <w:rPr>
                <w:rFonts w:cs="Arial"/>
                <w:color w:val="000000"/>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157DA3" w:rsidRDefault="00157DA3" w:rsidP="00157DA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868C3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14495" w14:textId="6BA1E62D"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4EA69126" w:rsidR="00157DA3" w:rsidRDefault="00157DA3" w:rsidP="00157DA3">
            <w:pPr>
              <w:pStyle w:val="TAL"/>
              <w:rPr>
                <w:rFonts w:cs="Arial"/>
                <w:color w:val="000000"/>
                <w:sz w:val="16"/>
                <w:szCs w:val="16"/>
              </w:rPr>
            </w:pPr>
            <w:r>
              <w:rPr>
                <w:rFonts w:cs="Arial"/>
                <w:color w:val="000000"/>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157DA3" w:rsidRDefault="00157DA3" w:rsidP="00157DA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C9D2F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FDECAB" w14:textId="3D08383F"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DCE3BC9" w:rsidR="00157DA3" w:rsidRDefault="00157DA3" w:rsidP="00157DA3">
            <w:pPr>
              <w:pStyle w:val="TAL"/>
              <w:rPr>
                <w:rFonts w:cs="Arial"/>
                <w:color w:val="000000"/>
                <w:sz w:val="16"/>
                <w:szCs w:val="16"/>
              </w:rPr>
            </w:pPr>
            <w:r>
              <w:rPr>
                <w:rFonts w:cs="Arial"/>
                <w:color w:val="000000"/>
                <w:sz w:val="16"/>
                <w:szCs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157DA3" w:rsidRDefault="00157DA3" w:rsidP="00157DA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51213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A3A97" w14:textId="7F6291F0" w:rsidR="00157DA3" w:rsidRDefault="00157DA3" w:rsidP="00157DA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01C5BD47" w:rsidR="00157DA3" w:rsidRDefault="00157DA3" w:rsidP="00157DA3">
            <w:pPr>
              <w:pStyle w:val="TAL"/>
              <w:rPr>
                <w:rFonts w:cs="Arial"/>
                <w:color w:val="000000"/>
                <w:sz w:val="16"/>
                <w:szCs w:val="16"/>
              </w:rPr>
            </w:pPr>
            <w:r>
              <w:rPr>
                <w:rFonts w:cs="Arial"/>
                <w:color w:val="000000"/>
                <w:sz w:val="16"/>
                <w:szCs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157DA3" w:rsidRDefault="00157DA3" w:rsidP="00157DA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53686E1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666B3" w14:textId="0385A837"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4F5710F2" w:rsidR="00157DA3" w:rsidRDefault="00157DA3" w:rsidP="00157DA3">
            <w:pPr>
              <w:pStyle w:val="TAL"/>
              <w:rPr>
                <w:rFonts w:cs="Arial"/>
                <w:color w:val="000000"/>
                <w:sz w:val="16"/>
                <w:szCs w:val="16"/>
              </w:rPr>
            </w:pPr>
            <w:r>
              <w:rPr>
                <w:rFonts w:cs="Arial"/>
                <w:color w:val="000000"/>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157DA3" w:rsidRDefault="00157DA3" w:rsidP="00157DA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13B209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F9587" w14:textId="3992FB8E" w:rsidR="00157DA3" w:rsidRDefault="00157DA3" w:rsidP="00157DA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4775428E" w:rsidR="00157DA3" w:rsidRDefault="00157DA3" w:rsidP="00157DA3">
            <w:pPr>
              <w:pStyle w:val="TAL"/>
              <w:rPr>
                <w:rFonts w:cs="Arial"/>
                <w:color w:val="000000"/>
                <w:sz w:val="16"/>
                <w:szCs w:val="16"/>
              </w:rPr>
            </w:pPr>
            <w:r>
              <w:rPr>
                <w:rFonts w:cs="Arial"/>
                <w:color w:val="000000"/>
                <w:sz w:val="16"/>
                <w:szCs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157DA3" w:rsidRDefault="00157DA3" w:rsidP="00157DA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5F665F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748E2" w14:textId="56C94B8E" w:rsidR="00157DA3" w:rsidRDefault="00157DA3" w:rsidP="00157DA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70D825EA" w:rsidR="00157DA3" w:rsidRDefault="00157DA3" w:rsidP="00157DA3">
            <w:pPr>
              <w:pStyle w:val="TAL"/>
              <w:rPr>
                <w:rFonts w:cs="Arial"/>
                <w:color w:val="000000"/>
                <w:sz w:val="16"/>
                <w:szCs w:val="16"/>
              </w:rPr>
            </w:pPr>
            <w:r>
              <w:rPr>
                <w:rFonts w:cs="Arial"/>
                <w:color w:val="000000"/>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157DA3" w:rsidRDefault="00157DA3" w:rsidP="00157DA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3D60CC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D542" w14:textId="03645FAE" w:rsidR="00157DA3" w:rsidRDefault="00157DA3" w:rsidP="00157DA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6605E423" w:rsidR="00157DA3" w:rsidRDefault="00157DA3" w:rsidP="00157DA3">
            <w:pPr>
              <w:pStyle w:val="TAL"/>
              <w:rPr>
                <w:rFonts w:cs="Arial"/>
                <w:color w:val="000000"/>
                <w:sz w:val="16"/>
                <w:szCs w:val="16"/>
              </w:rPr>
            </w:pPr>
            <w:r>
              <w:rPr>
                <w:rFonts w:cs="Arial"/>
                <w:color w:val="000000"/>
                <w:sz w:val="16"/>
                <w:szCs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157DA3" w:rsidRDefault="00157DA3" w:rsidP="00157DA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719A89C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E10B9" w14:textId="3CB74890"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34E77F54" w:rsidR="00157DA3" w:rsidRDefault="00157DA3" w:rsidP="00157DA3">
            <w:pPr>
              <w:pStyle w:val="TAL"/>
              <w:rPr>
                <w:rFonts w:cs="Arial"/>
                <w:color w:val="000000"/>
                <w:sz w:val="16"/>
                <w:szCs w:val="16"/>
              </w:rPr>
            </w:pPr>
            <w:r>
              <w:rPr>
                <w:rFonts w:cs="Arial"/>
                <w:color w:val="000000"/>
                <w:sz w:val="16"/>
                <w:szCs w:val="16"/>
              </w:rPr>
              <w:t>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157DA3" w:rsidRDefault="00157DA3" w:rsidP="00157DA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5D826D6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FCE3D" w14:textId="5E67988C"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6E9A6EED" w:rsidR="00157DA3" w:rsidRDefault="00157DA3" w:rsidP="00157DA3">
            <w:pPr>
              <w:pStyle w:val="TAL"/>
              <w:rPr>
                <w:rFonts w:cs="Arial"/>
                <w:color w:val="000000"/>
                <w:sz w:val="16"/>
                <w:szCs w:val="16"/>
              </w:rPr>
            </w:pPr>
            <w:r>
              <w:rPr>
                <w:rFonts w:cs="Arial"/>
                <w:color w:val="000000"/>
                <w:sz w:val="16"/>
                <w:szCs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157DA3" w:rsidRDefault="00157DA3" w:rsidP="00157DA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3DF7A79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AA3D8" w14:textId="475423B4"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180F3874" w:rsidR="00157DA3" w:rsidRDefault="00157DA3" w:rsidP="00157DA3">
            <w:pPr>
              <w:pStyle w:val="TAL"/>
              <w:rPr>
                <w:rFonts w:cs="Arial"/>
                <w:color w:val="000000"/>
                <w:sz w:val="16"/>
                <w:szCs w:val="16"/>
              </w:rPr>
            </w:pPr>
            <w:r>
              <w:rPr>
                <w:rFonts w:cs="Arial"/>
                <w:color w:val="000000"/>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157DA3" w:rsidRDefault="00157DA3" w:rsidP="00157DA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76A549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88737" w14:textId="01EA7900"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79D13FD" w:rsidR="00157DA3" w:rsidRDefault="00157DA3" w:rsidP="00157DA3">
            <w:pPr>
              <w:pStyle w:val="TAL"/>
              <w:rPr>
                <w:rFonts w:cs="Arial"/>
                <w:color w:val="000000"/>
                <w:sz w:val="16"/>
                <w:szCs w:val="16"/>
              </w:rPr>
            </w:pPr>
            <w:r>
              <w:rPr>
                <w:rFonts w:cs="Arial"/>
                <w:color w:val="000000"/>
                <w:sz w:val="16"/>
                <w:szCs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157DA3" w:rsidRDefault="00157DA3" w:rsidP="00157DA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1547DA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FEB67" w14:textId="1B30A8DA" w:rsidR="00157DA3" w:rsidRDefault="00157DA3" w:rsidP="00157DA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4013841" w:rsidR="00157DA3" w:rsidRDefault="00157DA3" w:rsidP="00157DA3">
            <w:pPr>
              <w:pStyle w:val="TAL"/>
              <w:rPr>
                <w:rFonts w:cs="Arial"/>
                <w:color w:val="000000"/>
                <w:sz w:val="16"/>
                <w:szCs w:val="16"/>
              </w:rPr>
            </w:pPr>
            <w:r>
              <w:rPr>
                <w:rFonts w:cs="Arial"/>
                <w:color w:val="000000"/>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157DA3" w:rsidRDefault="00157DA3" w:rsidP="00157DA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11359D1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46BDB" w14:textId="34CA8159" w:rsidR="00157DA3" w:rsidRDefault="00157DA3" w:rsidP="00157DA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5E96354" w:rsidR="00157DA3" w:rsidRDefault="00157DA3" w:rsidP="00157DA3">
            <w:pPr>
              <w:pStyle w:val="TAL"/>
              <w:rPr>
                <w:rFonts w:cs="Arial"/>
                <w:color w:val="000000"/>
                <w:sz w:val="16"/>
                <w:szCs w:val="16"/>
              </w:rPr>
            </w:pPr>
            <w:r>
              <w:rPr>
                <w:rFonts w:cs="Arial"/>
                <w:color w:val="000000"/>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157DA3" w:rsidRDefault="00157DA3" w:rsidP="00157DA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724EF9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B2F5" w14:textId="57D10F1E" w:rsidR="00157DA3" w:rsidRDefault="00157DA3" w:rsidP="00157DA3">
            <w:pPr>
              <w:pStyle w:val="TAL"/>
              <w:rPr>
                <w:rFonts w:cs="Arial"/>
                <w:color w:val="000000"/>
                <w:sz w:val="16"/>
                <w:szCs w:val="16"/>
              </w:rPr>
            </w:pPr>
            <w:r>
              <w:rPr>
                <w:rFonts w:cs="Arial"/>
                <w:color w:val="000000"/>
                <w:sz w:val="16"/>
                <w:szCs w:val="16"/>
              </w:rPr>
              <w:t>CP-223086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148B1691" w:rsidR="00157DA3" w:rsidRDefault="00157DA3" w:rsidP="00157DA3">
            <w:pPr>
              <w:pStyle w:val="TAL"/>
              <w:rPr>
                <w:rFonts w:cs="Arial"/>
                <w:color w:val="000000"/>
                <w:sz w:val="16"/>
                <w:szCs w:val="16"/>
              </w:rPr>
            </w:pPr>
            <w:r>
              <w:rPr>
                <w:rFonts w:cs="Arial"/>
                <w:color w:val="000000"/>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157DA3" w:rsidRDefault="00157DA3" w:rsidP="00157DA3">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157DA3" w:rsidRDefault="00157DA3" w:rsidP="00157DA3">
            <w:pPr>
              <w:pStyle w:val="TAL"/>
              <w:rPr>
                <w:rFonts w:cs="Arial"/>
                <w:color w:val="000000"/>
                <w:sz w:val="16"/>
                <w:szCs w:val="16"/>
              </w:rPr>
            </w:pPr>
            <w:r>
              <w:rPr>
                <w:rFonts w:cs="Arial"/>
                <w:color w:val="000000"/>
                <w:sz w:val="16"/>
                <w:szCs w:val="16"/>
              </w:rPr>
              <w:t>18.0.0</w:t>
            </w:r>
          </w:p>
        </w:tc>
      </w:tr>
      <w:tr w:rsidR="00157DA3" w:rsidRPr="00816C4A" w14:paraId="59E1730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57DA3" w:rsidRDefault="00157DA3" w:rsidP="00157DA3">
            <w:pPr>
              <w:pStyle w:val="TAL"/>
              <w:rPr>
                <w:rFonts w:cs="Arial"/>
                <w:color w:val="000000"/>
                <w:sz w:val="16"/>
                <w:szCs w:val="16"/>
              </w:rPr>
            </w:pPr>
            <w:r>
              <w:rPr>
                <w:rFonts w:cs="Arial"/>
                <w:color w:val="000000"/>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57DA3" w:rsidRDefault="00157DA3" w:rsidP="00157DA3">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D116" w14:textId="0A3DDF4C" w:rsidR="00157DA3" w:rsidRDefault="00157DA3" w:rsidP="00157DA3">
            <w:pPr>
              <w:pStyle w:val="TAL"/>
              <w:rPr>
                <w:rFonts w:cs="Arial"/>
                <w:color w:val="000000"/>
                <w:sz w:val="16"/>
                <w:szCs w:val="16"/>
              </w:rPr>
            </w:pPr>
            <w:r>
              <w:rPr>
                <w:rFonts w:cs="Arial"/>
                <w:color w:val="000000"/>
                <w:sz w:val="16"/>
                <w:szCs w:val="16"/>
              </w:rPr>
              <w:t>CP-230111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506E8267" w:rsidR="00157DA3" w:rsidRDefault="00157DA3" w:rsidP="00157DA3">
            <w:pPr>
              <w:pStyle w:val="TAL"/>
              <w:rPr>
                <w:rFonts w:cs="Arial"/>
                <w:color w:val="000000"/>
                <w:sz w:val="16"/>
                <w:szCs w:val="16"/>
              </w:rPr>
            </w:pPr>
            <w:r>
              <w:rPr>
                <w:rFonts w:cs="Arial"/>
                <w:color w:val="000000"/>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57DA3" w:rsidRDefault="00157DA3" w:rsidP="00157DA3">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57DA3" w:rsidRDefault="00157DA3" w:rsidP="00157DA3">
            <w:pPr>
              <w:pStyle w:val="TAL"/>
              <w:rPr>
                <w:rFonts w:cs="Arial"/>
                <w:color w:val="000000"/>
                <w:sz w:val="16"/>
                <w:szCs w:val="16"/>
              </w:rPr>
            </w:pPr>
            <w:r>
              <w:rPr>
                <w:rFonts w:cs="Arial"/>
                <w:color w:val="000000"/>
                <w:sz w:val="16"/>
                <w:szCs w:val="16"/>
              </w:rPr>
              <w:t>18.1.0</w:t>
            </w:r>
          </w:p>
        </w:tc>
      </w:tr>
      <w:tr w:rsidR="00157DA3" w:rsidRPr="00816C4A" w14:paraId="7E671F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B6838" w14:textId="02AC2195"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6521A7EB" w:rsidR="00157DA3" w:rsidRDefault="00157DA3" w:rsidP="00157DA3">
            <w:pPr>
              <w:pStyle w:val="TAL"/>
              <w:rPr>
                <w:rFonts w:cs="Arial"/>
                <w:color w:val="000000"/>
                <w:sz w:val="16"/>
                <w:szCs w:val="16"/>
              </w:rPr>
            </w:pPr>
            <w:r>
              <w:rPr>
                <w:rFonts w:cs="Arial"/>
                <w:color w:val="000000"/>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157DA3" w:rsidRDefault="00157DA3" w:rsidP="00157DA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5813F3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2FF0" w14:textId="209102BC"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798B5579" w:rsidR="00157DA3" w:rsidRDefault="00157DA3" w:rsidP="00157DA3">
            <w:pPr>
              <w:pStyle w:val="TAL"/>
              <w:rPr>
                <w:rFonts w:cs="Arial"/>
                <w:color w:val="000000"/>
                <w:sz w:val="16"/>
                <w:szCs w:val="16"/>
              </w:rPr>
            </w:pPr>
            <w:r>
              <w:rPr>
                <w:rFonts w:cs="Arial"/>
                <w:color w:val="000000"/>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157DA3" w:rsidRDefault="00157DA3" w:rsidP="00157DA3">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0F8831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157DA3" w:rsidRDefault="00157DA3" w:rsidP="00157DA3">
            <w:pPr>
              <w:pStyle w:val="TAL"/>
              <w:rPr>
                <w:rFonts w:cs="Arial"/>
                <w:color w:val="000000"/>
                <w:sz w:val="16"/>
                <w:szCs w:val="16"/>
              </w:rPr>
            </w:pPr>
            <w:r>
              <w:rPr>
                <w:rFonts w:cs="Arial"/>
                <w:color w:val="000000"/>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157DA3" w:rsidRDefault="00157DA3" w:rsidP="00157DA3">
            <w:pPr>
              <w:pStyle w:val="TAL"/>
              <w:rPr>
                <w:rFonts w:cs="Arial"/>
                <w:color w:val="000000"/>
                <w:sz w:val="16"/>
                <w:szCs w:val="16"/>
              </w:rPr>
            </w:pPr>
            <w:r>
              <w:rPr>
                <w:rFonts w:cs="Arial"/>
                <w:color w:val="000000"/>
                <w:sz w:val="16"/>
                <w:szCs w:val="16"/>
              </w:rPr>
              <w:t>CT#101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5760B" w14:textId="7622A337" w:rsidR="00157DA3" w:rsidRDefault="00157DA3" w:rsidP="00157DA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49112A9C" w:rsidR="00157DA3" w:rsidRDefault="00157DA3" w:rsidP="00157DA3">
            <w:pPr>
              <w:pStyle w:val="TAL"/>
              <w:rPr>
                <w:rFonts w:cs="Arial"/>
                <w:color w:val="000000"/>
                <w:sz w:val="16"/>
                <w:szCs w:val="16"/>
              </w:rPr>
            </w:pPr>
            <w:r>
              <w:rPr>
                <w:rFonts w:cs="Arial"/>
                <w:color w:val="000000"/>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157DA3" w:rsidRDefault="00157DA3" w:rsidP="00157DA3">
            <w:pPr>
              <w:pStyle w:val="TAL"/>
              <w:rPr>
                <w:rFonts w:cs="Arial"/>
                <w:color w:val="000000"/>
                <w:sz w:val="16"/>
                <w:szCs w:val="16"/>
              </w:rPr>
            </w:pPr>
            <w:r>
              <w:rPr>
                <w:rFonts w:cs="Arial"/>
                <w:color w:val="000000"/>
                <w:sz w:val="16"/>
                <w:szCs w:val="16"/>
              </w:rPr>
              <w:t>CAG-ID corrections essential to support CAG toolkit Rel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157DA3" w:rsidRDefault="00157DA3" w:rsidP="00157DA3">
            <w:pPr>
              <w:pStyle w:val="TAL"/>
              <w:rPr>
                <w:rFonts w:cs="Arial"/>
                <w:color w:val="000000"/>
                <w:sz w:val="16"/>
                <w:szCs w:val="16"/>
              </w:rPr>
            </w:pPr>
            <w:r>
              <w:rPr>
                <w:rFonts w:cs="Arial"/>
                <w:color w:val="000000"/>
                <w:sz w:val="16"/>
                <w:szCs w:val="16"/>
              </w:rPr>
              <w:t>18.3.0</w:t>
            </w:r>
          </w:p>
        </w:tc>
      </w:tr>
      <w:tr w:rsidR="00157DA3" w:rsidRPr="00816C4A" w14:paraId="0EFDAE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72686" w14:textId="351B5D7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DB1E2" w14:textId="75DE056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DDE5A" w14:textId="66B0FFBD"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05D3" w14:textId="6181684D" w:rsidR="00157DA3" w:rsidRDefault="00157DA3" w:rsidP="00157DA3">
            <w:pPr>
              <w:pStyle w:val="TAL"/>
              <w:rPr>
                <w:rFonts w:cs="Arial"/>
                <w:color w:val="000000"/>
                <w:sz w:val="16"/>
                <w:szCs w:val="16"/>
              </w:rPr>
            </w:pPr>
            <w:r>
              <w:rPr>
                <w:rFonts w:cs="Arial"/>
                <w:color w:val="000000"/>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5567" w14:textId="3C8B3ACC"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D4408" w14:textId="445B82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C7CB3B" w14:textId="05A53D53" w:rsidR="00157DA3" w:rsidRDefault="00157DA3" w:rsidP="00157DA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C9F07" w14:textId="2F2E3F38"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537D91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137108" w14:textId="134F356D"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3F7A7" w14:textId="60C142CE"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0A0E6" w14:textId="13F10BA9"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9296" w14:textId="6B2B61F7" w:rsidR="00157DA3" w:rsidRDefault="00A60D55" w:rsidP="00157DA3">
            <w:pPr>
              <w:pStyle w:val="TAL"/>
              <w:rPr>
                <w:rFonts w:cs="Arial"/>
                <w:color w:val="000000"/>
                <w:sz w:val="16"/>
                <w:szCs w:val="16"/>
              </w:rPr>
            </w:pPr>
            <w:r>
              <w:rPr>
                <w:rFonts w:cs="Arial"/>
                <w:color w:val="000000"/>
                <w:sz w:val="16"/>
                <w:szCs w:val="16"/>
              </w:rPr>
              <w:t>0</w:t>
            </w:r>
            <w:r w:rsidR="00157DA3">
              <w:rPr>
                <w:rFonts w:cs="Arial"/>
                <w:color w:val="000000"/>
                <w:sz w:val="16"/>
                <w:szCs w:val="16"/>
              </w:rPr>
              <w:t>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96839" w14:textId="388AC83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0237B" w14:textId="61C90FC3"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DF82F" w14:textId="671B8210" w:rsidR="00157DA3" w:rsidRDefault="00157DA3" w:rsidP="00157DA3">
            <w:pPr>
              <w:pStyle w:val="TAL"/>
              <w:rPr>
                <w:rFonts w:cs="Arial"/>
                <w:color w:val="000000"/>
                <w:sz w:val="16"/>
                <w:szCs w:val="16"/>
              </w:rPr>
            </w:pPr>
            <w:r>
              <w:rPr>
                <w:rFonts w:cs="Arial"/>
                <w:color w:val="000000"/>
                <w:sz w:val="16"/>
                <w:szCs w:val="16"/>
              </w:rPr>
              <w:t>CAG-ID corrections essential on PLI CAG information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6D606" w14:textId="1FDE22D2"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000A87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85A913" w14:textId="2EF2C37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439E8" w14:textId="32418EB0"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6ACC" w14:textId="2DA979D4" w:rsidR="00157DA3" w:rsidRDefault="00157DA3" w:rsidP="00157DA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3F511" w14:textId="180BD0FA" w:rsidR="00157DA3" w:rsidRDefault="00157DA3" w:rsidP="00157DA3">
            <w:pPr>
              <w:pStyle w:val="TAL"/>
              <w:rPr>
                <w:rFonts w:cs="Arial"/>
                <w:color w:val="000000"/>
                <w:sz w:val="16"/>
                <w:szCs w:val="16"/>
              </w:rPr>
            </w:pPr>
            <w:r>
              <w:rPr>
                <w:rFonts w:cs="Arial"/>
                <w:color w:val="000000"/>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D68A9" w14:textId="185CD4E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751349" w14:textId="3C6039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717C9B" w14:textId="5285C5BB" w:rsidR="00157DA3" w:rsidRDefault="00157DA3" w:rsidP="00157DA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4323" w14:textId="70FF7710"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79C86E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67E3D" w14:textId="19414A3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25B7EF" w14:textId="78C96C0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E3A7F" w14:textId="6BF1C86C"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D87B" w14:textId="624179DE" w:rsidR="00157DA3" w:rsidRDefault="00157DA3" w:rsidP="00157DA3">
            <w:pPr>
              <w:pStyle w:val="TAL"/>
              <w:rPr>
                <w:rFonts w:cs="Arial"/>
                <w:color w:val="000000"/>
                <w:sz w:val="16"/>
                <w:szCs w:val="16"/>
              </w:rPr>
            </w:pPr>
            <w:r>
              <w:rPr>
                <w:rFonts w:cs="Arial"/>
                <w:color w:val="000000"/>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B9EF5" w14:textId="04ED1E48"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DEBCC" w14:textId="17AF617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AB912D" w14:textId="3E3AB346" w:rsidR="00157DA3" w:rsidRDefault="00157DA3" w:rsidP="00157DA3">
            <w:pPr>
              <w:pStyle w:val="TAL"/>
              <w:rPr>
                <w:rFonts w:cs="Arial"/>
                <w:color w:val="000000"/>
                <w:sz w:val="16"/>
                <w:szCs w:val="16"/>
              </w:rPr>
            </w:pPr>
            <w:r>
              <w:rPr>
                <w:rFonts w:cs="Arial"/>
                <w:color w:val="000000"/>
                <w:sz w:val="16"/>
                <w:szCs w:val="16"/>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D61A9" w14:textId="6CFC623D"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6B34AFB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AAA777" w14:textId="5F472A5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781DB" w14:textId="48306AD4"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D91B0" w14:textId="2C62F470"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F2B1" w14:textId="047F2056" w:rsidR="00157DA3" w:rsidRDefault="00157DA3" w:rsidP="00157DA3">
            <w:pPr>
              <w:pStyle w:val="TAL"/>
              <w:rPr>
                <w:rFonts w:cs="Arial"/>
                <w:color w:val="000000"/>
                <w:sz w:val="16"/>
                <w:szCs w:val="16"/>
              </w:rPr>
            </w:pPr>
            <w:r>
              <w:rPr>
                <w:rFonts w:cs="Arial"/>
                <w:color w:val="000000"/>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D3D8D" w14:textId="1C082423"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2E79" w14:textId="7F5F229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D6D9A9" w14:textId="7FBEC674" w:rsidR="00157DA3" w:rsidRDefault="00157DA3" w:rsidP="00157DA3">
            <w:pPr>
              <w:pStyle w:val="TAL"/>
              <w:rPr>
                <w:rFonts w:cs="Arial"/>
                <w:color w:val="000000"/>
                <w:sz w:val="16"/>
                <w:szCs w:val="16"/>
              </w:rPr>
            </w:pPr>
            <w:r>
              <w:rPr>
                <w:rFonts w:cs="Arial"/>
                <w:color w:val="000000"/>
                <w:sz w:val="16"/>
                <w:szCs w:val="16"/>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EC0F" w14:textId="54D05AFB" w:rsidR="00157DA3" w:rsidRDefault="00157DA3" w:rsidP="00157DA3">
            <w:pPr>
              <w:pStyle w:val="TAL"/>
              <w:rPr>
                <w:rFonts w:cs="Arial"/>
                <w:color w:val="000000"/>
                <w:sz w:val="16"/>
                <w:szCs w:val="16"/>
              </w:rPr>
            </w:pPr>
            <w:r>
              <w:rPr>
                <w:rFonts w:cs="Arial"/>
                <w:color w:val="000000"/>
                <w:sz w:val="16"/>
                <w:szCs w:val="16"/>
              </w:rPr>
              <w:t>18.4.0</w:t>
            </w:r>
          </w:p>
        </w:tc>
      </w:tr>
      <w:tr w:rsidR="007F083D" w:rsidRPr="00816C4A" w14:paraId="014FB87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655F98" w14:textId="1130D8ED" w:rsidR="007F083D" w:rsidRDefault="007F083D" w:rsidP="00157DA3">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13643" w14:textId="1D11C272" w:rsidR="007F083D" w:rsidRDefault="007F083D" w:rsidP="00157DA3">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5BA5D9" w14:textId="0B1BBFF9" w:rsidR="007F083D" w:rsidRDefault="007F083D" w:rsidP="00157DA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632D2" w14:textId="37E0A6D1" w:rsidR="007F083D" w:rsidRDefault="007F083D" w:rsidP="00157DA3">
            <w:pPr>
              <w:pStyle w:val="TAL"/>
              <w:rPr>
                <w:rFonts w:cs="Arial"/>
                <w:color w:val="000000"/>
                <w:sz w:val="16"/>
                <w:szCs w:val="16"/>
              </w:rPr>
            </w:pPr>
            <w:r>
              <w:rPr>
                <w:rFonts w:cs="Arial"/>
                <w:color w:val="000000"/>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89CF3" w14:textId="4EA24A6E" w:rsidR="007F083D" w:rsidRDefault="007F083D"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79D716" w14:textId="6E5CE0A6" w:rsidR="007F083D" w:rsidRDefault="007F083D"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F3D6BC4" w14:textId="162F51BF" w:rsidR="007F083D" w:rsidRDefault="007F083D" w:rsidP="00157DA3">
            <w:pPr>
              <w:pStyle w:val="TAL"/>
              <w:rPr>
                <w:rFonts w:cs="Arial"/>
                <w:color w:val="000000"/>
                <w:sz w:val="16"/>
                <w:szCs w:val="16"/>
              </w:rPr>
            </w:pPr>
            <w:r>
              <w:t>Correction of misspelled 'satelitte'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C12F2" w14:textId="489179B9" w:rsidR="007F083D" w:rsidRDefault="007F083D" w:rsidP="00157DA3">
            <w:pPr>
              <w:pStyle w:val="TAL"/>
              <w:rPr>
                <w:rFonts w:cs="Arial"/>
                <w:color w:val="000000"/>
                <w:sz w:val="16"/>
                <w:szCs w:val="16"/>
              </w:rPr>
            </w:pPr>
            <w:r>
              <w:rPr>
                <w:rFonts w:cs="Arial"/>
                <w:color w:val="000000"/>
                <w:sz w:val="16"/>
                <w:szCs w:val="16"/>
              </w:rPr>
              <w:t>18.5.0</w:t>
            </w:r>
          </w:p>
        </w:tc>
      </w:tr>
      <w:tr w:rsidR="007F083D" w:rsidRPr="00816C4A" w14:paraId="6F1F6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646BF1" w14:textId="7B76A3E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FE08" w14:textId="117B7013"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7330D" w14:textId="1EA52FFB"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51C3" w14:textId="5F10ED5F" w:rsidR="007F083D" w:rsidRDefault="007F083D" w:rsidP="007F083D">
            <w:pPr>
              <w:pStyle w:val="TAL"/>
              <w:rPr>
                <w:rFonts w:cs="Arial"/>
                <w:color w:val="000000"/>
                <w:sz w:val="16"/>
                <w:szCs w:val="16"/>
              </w:rPr>
            </w:pPr>
            <w:r>
              <w:rPr>
                <w:rFonts w:cs="Arial"/>
                <w:color w:val="000000"/>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39017" w14:textId="71651968"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B8BB6" w14:textId="44439D57"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8B984A" w14:textId="21C3B5A5" w:rsidR="007F083D" w:rsidRDefault="007F083D" w:rsidP="007F083D">
            <w:pPr>
              <w:pStyle w:val="TAL"/>
              <w:rPr>
                <w:rFonts w:cs="Arial"/>
                <w:color w:val="000000"/>
                <w:sz w:val="16"/>
                <w:szCs w:val="16"/>
              </w:rPr>
            </w:pPr>
            <w:r>
              <w:t>Correction for 3GPP 31.111 toolkit commands related to CAG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1A31" w14:textId="47874C90"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71A485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7DDC58" w14:textId="2C910AFA"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ADEE2" w14:textId="535EEA6B"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C53F72" w14:textId="288FE5F2"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FCCDC" w14:textId="3D6C5671" w:rsidR="007F083D" w:rsidRDefault="007F083D" w:rsidP="007F083D">
            <w:pPr>
              <w:pStyle w:val="TAL"/>
              <w:rPr>
                <w:rFonts w:cs="Arial"/>
                <w:color w:val="000000"/>
                <w:sz w:val="16"/>
                <w:szCs w:val="16"/>
              </w:rPr>
            </w:pPr>
            <w:r>
              <w:rPr>
                <w:rFonts w:cs="Arial"/>
                <w:color w:val="000000"/>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E299" w14:textId="4EA81564"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BD6C8" w14:textId="4CCF425E"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2B9045" w14:textId="37789477" w:rsidR="007F083D" w:rsidRDefault="00000000" w:rsidP="007F083D">
            <w:pPr>
              <w:pStyle w:val="TAL"/>
              <w:rPr>
                <w:rFonts w:cs="Arial"/>
                <w:color w:val="000000"/>
                <w:sz w:val="16"/>
                <w:szCs w:val="16"/>
              </w:rPr>
            </w:pPr>
            <w:fldSimple w:instr=" DOCPROPERTY  CrTitle  \* MERGEFORMAT ">
              <w:r w:rsidR="007F083D">
                <w:t>PLI-NMR (NG-RAN, Satellite E-UTRAN/Satellite NG-RAN) in Terminal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A8A33" w14:textId="7B53DD4A"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62A01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D5CC28" w14:textId="5B5D5897"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604A1" w14:textId="271C8AAC"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C761E" w14:textId="4D622A3A"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50BC" w14:textId="0700B1D9" w:rsidR="007F083D" w:rsidRDefault="007F083D" w:rsidP="007F083D">
            <w:pPr>
              <w:pStyle w:val="TAL"/>
              <w:rPr>
                <w:rFonts w:cs="Arial"/>
                <w:color w:val="000000"/>
                <w:sz w:val="16"/>
                <w:szCs w:val="16"/>
              </w:rPr>
            </w:pPr>
            <w:r>
              <w:rPr>
                <w:rFonts w:cs="Arial"/>
                <w:color w:val="000000"/>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3574" w14:textId="762E0D8D"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399854" w14:textId="2616F893"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95ABA7" w14:textId="04213FFC" w:rsidR="007F083D" w:rsidRDefault="007F083D" w:rsidP="007F083D">
            <w:pPr>
              <w:pStyle w:val="TAL"/>
              <w:rPr>
                <w:rFonts w:cs="Arial"/>
                <w:color w:val="000000"/>
                <w:sz w:val="16"/>
                <w:szCs w:val="16"/>
              </w:rPr>
            </w:pPr>
            <w:r>
              <w:t>Correction of reference '</w:t>
            </w:r>
            <w:r w:rsidR="003413FE">
              <w:t>TS 1</w:t>
            </w:r>
            <w:r>
              <w:t>02.223' vs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6F70B" w14:textId="0D00BEF4"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47033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F664D" w14:textId="70AA61A4"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4623A" w14:textId="5370C9F6"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F92523" w14:textId="10956BD5"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26FEE" w14:textId="68DC7638" w:rsidR="007F083D" w:rsidRDefault="007F083D" w:rsidP="007F083D">
            <w:pPr>
              <w:pStyle w:val="TAL"/>
              <w:rPr>
                <w:rFonts w:cs="Arial"/>
                <w:color w:val="000000"/>
                <w:sz w:val="16"/>
                <w:szCs w:val="16"/>
              </w:rPr>
            </w:pPr>
            <w:r>
              <w:rPr>
                <w:rFonts w:cs="Arial"/>
                <w:color w:val="000000"/>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CCA7D" w14:textId="23265232"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0ECC2" w14:textId="13C77D5F"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17B607" w14:textId="74DA39CD" w:rsidR="007F083D" w:rsidRDefault="00000000" w:rsidP="007F083D">
            <w:pPr>
              <w:pStyle w:val="TAL"/>
              <w:rPr>
                <w:rFonts w:cs="Arial"/>
                <w:color w:val="000000"/>
                <w:sz w:val="16"/>
                <w:szCs w:val="16"/>
              </w:rPr>
            </w:pPr>
            <w:fldSimple w:instr=" DOCPROPERTY  CrTitle  \* MERGEFORMAT ">
              <w:r w:rsidR="007F083D">
                <w:t>Partially supported S-NSSAIs in a set of tracking areas of a registration area</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056F" w14:textId="2900C619"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BBD7B6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732249" w14:textId="1DBC7DD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7445B" w14:textId="63350D0E"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61805" w14:textId="67B63D19"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4642B" w14:textId="7EF79AF5" w:rsidR="007F083D" w:rsidRDefault="007F083D" w:rsidP="007F083D">
            <w:pPr>
              <w:pStyle w:val="TAL"/>
              <w:rPr>
                <w:rFonts w:cs="Arial"/>
                <w:color w:val="000000"/>
                <w:sz w:val="16"/>
                <w:szCs w:val="16"/>
              </w:rPr>
            </w:pPr>
            <w:r>
              <w:rPr>
                <w:rFonts w:cs="Arial"/>
                <w:color w:val="000000"/>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36BC2" w14:textId="56CDB610"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19DCC6" w14:textId="331182F0"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3775F7" w14:textId="713A912B" w:rsidR="007F083D" w:rsidRDefault="007F083D" w:rsidP="007F083D">
            <w:pPr>
              <w:pStyle w:val="TAL"/>
              <w:rPr>
                <w:rFonts w:cs="Arial"/>
                <w:color w:val="000000"/>
                <w:sz w:val="16"/>
                <w:szCs w:val="16"/>
              </w:rPr>
            </w:pPr>
            <w:r>
              <w:t>Typo correction on toolkit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55D00" w14:textId="0542AB68"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11E606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5CFDB1" w14:textId="69B655AC"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D3F79" w14:textId="13019DB9"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8EC70" w14:textId="237717B8"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3323E" w14:textId="6FC76A8B" w:rsidR="007F083D" w:rsidRDefault="007F083D" w:rsidP="007F083D">
            <w:pPr>
              <w:pStyle w:val="TAL"/>
              <w:rPr>
                <w:rFonts w:cs="Arial"/>
                <w:color w:val="000000"/>
                <w:sz w:val="16"/>
                <w:szCs w:val="16"/>
              </w:rPr>
            </w:pPr>
            <w:r>
              <w:rPr>
                <w:rFonts w:cs="Arial"/>
                <w:color w:val="000000"/>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B5F26" w14:textId="31CEB135"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DFA7C" w14:textId="417E299E"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FF6467" w14:textId="39765EC8" w:rsidR="007F083D" w:rsidRDefault="00000000" w:rsidP="007F083D">
            <w:pPr>
              <w:pStyle w:val="TAL"/>
              <w:rPr>
                <w:rFonts w:cs="Arial"/>
                <w:color w:val="000000"/>
                <w:sz w:val="16"/>
                <w:szCs w:val="16"/>
              </w:rPr>
            </w:pPr>
            <w:fldSimple w:instr=" DOCPROPERTY  CrTitle  \* MERGEFORMAT ">
              <w:r w:rsidR="007F083D">
                <w:t>Extended information to handle location information with extended identities in NG-RAN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B98EA" w14:textId="400C8DC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D6A46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86C209" w14:textId="3CA9229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EB222" w14:textId="3FA15712"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4742D" w14:textId="2FE2157C"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9DA89" w14:textId="3A10C90B" w:rsidR="007F083D" w:rsidRDefault="007F083D" w:rsidP="007F083D">
            <w:pPr>
              <w:pStyle w:val="TAL"/>
              <w:rPr>
                <w:rFonts w:cs="Arial"/>
                <w:color w:val="000000"/>
                <w:sz w:val="16"/>
                <w:szCs w:val="16"/>
              </w:rPr>
            </w:pPr>
            <w:r>
              <w:rPr>
                <w:rFonts w:cs="Arial"/>
                <w:color w:val="000000"/>
                <w:sz w:val="16"/>
                <w:szCs w:val="16"/>
              </w:rPr>
              <w:t>0811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17ABB" w14:textId="7145115A" w:rsidR="007F083D" w:rsidRDefault="007F083D" w:rsidP="007F083D">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E4448" w14:textId="3D466CBB"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9E4AA9" w14:textId="7EC32BBC" w:rsidR="007F083D" w:rsidRDefault="007F083D" w:rsidP="007F083D">
            <w:pPr>
              <w:pStyle w:val="TAL"/>
              <w:rPr>
                <w:rFonts w:cs="Arial"/>
                <w:color w:val="000000"/>
                <w:sz w:val="16"/>
                <w:szCs w:val="16"/>
              </w:rPr>
            </w:pPr>
            <w:fldSimple w:instr=" DOCPROPERTY  CrTitle  \* MERGEFORMAT ">
              <w:r>
                <w:t>Required Rel 18 update to PLI - Slice Information, and Slice status change event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A2FA54" w14:textId="2B96214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9EAE7A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21677D" w14:textId="3988B063"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BFF34" w14:textId="4BE393E4"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A2ABB" w14:textId="1B96C57F" w:rsidR="007F083D" w:rsidRDefault="007F083D" w:rsidP="007F083D">
            <w:pPr>
              <w:pStyle w:val="TAL"/>
              <w:rPr>
                <w:rFonts w:cs="Arial"/>
                <w:color w:val="000000"/>
                <w:sz w:val="16"/>
                <w:szCs w:val="16"/>
              </w:rPr>
            </w:pPr>
            <w:r>
              <w:rPr>
                <w:rFonts w:cs="Arial"/>
                <w:color w:val="000000"/>
                <w:sz w:val="16"/>
                <w:szCs w:val="16"/>
              </w:rPr>
              <w:t>CP-240153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634A8" w14:textId="3749F406" w:rsidR="007F083D" w:rsidRDefault="007F083D" w:rsidP="007F083D">
            <w:pPr>
              <w:pStyle w:val="TAL"/>
              <w:rPr>
                <w:rFonts w:cs="Arial"/>
                <w:color w:val="000000"/>
                <w:sz w:val="16"/>
                <w:szCs w:val="16"/>
              </w:rPr>
            </w:pPr>
            <w:r>
              <w:rPr>
                <w:rFonts w:cs="Arial"/>
                <w:color w:val="000000"/>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EDA02" w14:textId="6B85C6F4"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7BC9" w14:textId="14ED07FA" w:rsidR="007F083D" w:rsidRDefault="007F083D" w:rsidP="007F083D">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0F87A3" w14:textId="0849A78D" w:rsidR="007F083D" w:rsidRDefault="007F083D" w:rsidP="007F083D">
            <w:pPr>
              <w:pStyle w:val="TAL"/>
              <w:rPr>
                <w:rFonts w:cs="Arial"/>
                <w:color w:val="000000"/>
                <w:sz w:val="16"/>
                <w:szCs w:val="16"/>
              </w:rPr>
            </w:pPr>
            <w:r>
              <w:t xml:space="preserve">Update of reference to ETSI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36C34" w14:textId="74AD6811" w:rsidR="007F083D" w:rsidRDefault="007F083D" w:rsidP="007F083D">
            <w:pPr>
              <w:pStyle w:val="TAL"/>
              <w:rPr>
                <w:rFonts w:cs="Arial"/>
                <w:color w:val="000000"/>
                <w:sz w:val="16"/>
                <w:szCs w:val="16"/>
              </w:rPr>
            </w:pPr>
            <w:r>
              <w:rPr>
                <w:rFonts w:cs="Arial"/>
                <w:color w:val="000000"/>
                <w:sz w:val="16"/>
                <w:szCs w:val="16"/>
              </w:rPr>
              <w:t>18.5.0</w:t>
            </w:r>
          </w:p>
        </w:tc>
      </w:tr>
      <w:tr w:rsidR="00205B5F" w:rsidRPr="00816C4A" w14:paraId="7719BA1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972183" w14:textId="0D507E1F" w:rsidR="00205B5F" w:rsidRDefault="00205B5F" w:rsidP="007F083D">
            <w:pPr>
              <w:pStyle w:val="TAL"/>
              <w:rPr>
                <w:rFonts w:cs="Arial"/>
                <w:color w:val="000000"/>
                <w:sz w:val="16"/>
                <w:szCs w:val="16"/>
              </w:rPr>
            </w:pPr>
            <w:r>
              <w:rPr>
                <w:rFonts w:cs="Arial"/>
                <w:color w:val="000000"/>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D5788" w14:textId="77777777" w:rsidR="00205B5F" w:rsidRDefault="00205B5F" w:rsidP="007F083D">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43FE68" w14:textId="77777777" w:rsidR="00205B5F" w:rsidRDefault="00205B5F" w:rsidP="007F083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3BB51" w14:textId="77777777" w:rsidR="00205B5F" w:rsidRDefault="00205B5F" w:rsidP="007F083D">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5DC9B" w14:textId="77777777" w:rsidR="00205B5F" w:rsidRDefault="00205B5F" w:rsidP="007F083D">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CF968" w14:textId="77777777" w:rsidR="00205B5F" w:rsidRDefault="00205B5F" w:rsidP="007F083D">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58CF1E" w14:textId="174C5473" w:rsidR="00205B5F" w:rsidRDefault="00205B5F" w:rsidP="007F083D">
            <w:pPr>
              <w:pStyle w:val="TAL"/>
            </w:pPr>
            <w:r>
              <w:t>Reference [32] fixed as in approved CR C6-240148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7E8C" w14:textId="46A7B6B7" w:rsidR="00205B5F" w:rsidRDefault="00205B5F" w:rsidP="007F083D">
            <w:pPr>
              <w:pStyle w:val="TAL"/>
              <w:rPr>
                <w:rFonts w:cs="Arial"/>
                <w:color w:val="000000"/>
                <w:sz w:val="16"/>
                <w:szCs w:val="16"/>
              </w:rPr>
            </w:pPr>
            <w:r>
              <w:rPr>
                <w:rFonts w:cs="Arial"/>
                <w:color w:val="000000"/>
                <w:sz w:val="16"/>
                <w:szCs w:val="16"/>
              </w:rPr>
              <w:t>18.5.1</w:t>
            </w:r>
          </w:p>
        </w:tc>
      </w:tr>
      <w:tr w:rsidR="00465137" w:rsidRPr="00816C4A" w14:paraId="42D570B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9FEBC" w14:textId="2D98E131"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3F41" w14:textId="72B91E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42A1" w14:textId="691B2432"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720629" w14:textId="42AC8C76" w:rsidR="00465137" w:rsidRDefault="00465137" w:rsidP="00465137">
            <w:pPr>
              <w:pStyle w:val="TAL"/>
              <w:rPr>
                <w:rFonts w:cs="Arial"/>
                <w:color w:val="000000"/>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633906" w14:textId="23F3BB1A" w:rsidR="00465137" w:rsidRDefault="00465137" w:rsidP="00465137">
            <w:pPr>
              <w:pStyle w:val="TAL"/>
              <w:jc w:val="center"/>
              <w:rPr>
                <w:rFonts w:cs="Arial"/>
                <w:color w:val="000000"/>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78F64C3" w14:textId="2D50F06B"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3194E8D" w14:textId="5EEEF764" w:rsidR="00465137" w:rsidRDefault="00465137" w:rsidP="00465137">
            <w:pPr>
              <w:pStyle w:val="TAL"/>
            </w:pPr>
            <w:r>
              <w:rPr>
                <w:rFonts w:cs="Arial"/>
                <w:sz w:val="16"/>
                <w:szCs w:val="16"/>
              </w:rPr>
              <w:t>Correction of CAG HRNN list tag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75C87" w14:textId="10C3D3C4" w:rsidR="00465137" w:rsidRDefault="00465137" w:rsidP="00465137">
            <w:pPr>
              <w:pStyle w:val="TAL"/>
              <w:rPr>
                <w:rFonts w:cs="Arial"/>
                <w:color w:val="000000"/>
                <w:sz w:val="16"/>
                <w:szCs w:val="16"/>
              </w:rPr>
            </w:pPr>
            <w:r>
              <w:rPr>
                <w:rFonts w:cs="Arial"/>
                <w:color w:val="000000"/>
                <w:sz w:val="16"/>
                <w:szCs w:val="16"/>
              </w:rPr>
              <w:t>18.6.0</w:t>
            </w:r>
          </w:p>
        </w:tc>
      </w:tr>
      <w:tr w:rsidR="00465137" w:rsidRPr="00816C4A" w14:paraId="3BD397A4"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514BB6" w14:textId="1BCDFF2A"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D23FEF" w14:textId="48C2AC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EBA437" w14:textId="67D9352E"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7BD81" w14:textId="1524175C" w:rsidR="00465137" w:rsidRDefault="00465137" w:rsidP="00465137">
            <w:pPr>
              <w:pStyle w:val="TAL"/>
              <w:rPr>
                <w:rFonts w:cs="Arial"/>
                <w:color w:val="000000"/>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FDCA83" w14:textId="24A0D9C6"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4EFCD2" w14:textId="49CF40FE"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4460098" w14:textId="10959418" w:rsidR="00465137" w:rsidRDefault="00465137" w:rsidP="00465137">
            <w:pPr>
              <w:pStyle w:val="TAL"/>
            </w:pPr>
            <w:r>
              <w:rPr>
                <w:rFonts w:cs="Arial"/>
                <w:sz w:val="16"/>
                <w:szCs w:val="16"/>
              </w:rPr>
              <w:t>Clarification of Access Technology when used in ENVELOPE (EVENT DOWNLOAD – Data Connection Status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91AE2C" w14:textId="40FE6F2F"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5DF9081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6D3742" w14:textId="6F58C8BB"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DC028" w14:textId="3C19A811"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1AEEC" w14:textId="5032FDFD"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D07F42" w14:textId="2EFD35BA" w:rsidR="00465137" w:rsidRDefault="00465137" w:rsidP="00465137">
            <w:pPr>
              <w:pStyle w:val="TAL"/>
              <w:rPr>
                <w:rFonts w:cs="Arial"/>
                <w:color w:val="000000"/>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AED38E" w14:textId="4302F829"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6F6BA7C" w14:textId="63F723B2"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25D2752" w14:textId="555F0B40" w:rsidR="00465137" w:rsidRDefault="00465137" w:rsidP="00465137">
            <w:pPr>
              <w:pStyle w:val="TAL"/>
            </w:pPr>
            <w:r>
              <w:rPr>
                <w:rFonts w:cs="Arial"/>
                <w:sz w:val="16"/>
                <w:szCs w:val="16"/>
              </w:rPr>
              <w:t>Clarification of Extended information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BA73CA" w14:textId="7BFC312B"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72F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AA2FFD" w14:textId="3F517103"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FD6D2" w14:textId="32695BF4"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1354B" w14:textId="11AC677B"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C65397" w14:textId="1B214599" w:rsidR="00465137" w:rsidRDefault="00465137" w:rsidP="00465137">
            <w:pPr>
              <w:pStyle w:val="TAL"/>
              <w:rPr>
                <w:rFonts w:cs="Arial"/>
                <w:color w:val="000000"/>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819D6C" w14:textId="6677C191" w:rsidR="00465137" w:rsidRDefault="00465137" w:rsidP="00465137">
            <w:pPr>
              <w:pStyle w:val="TAL"/>
              <w:jc w:val="center"/>
              <w:rPr>
                <w:rFonts w:cs="Arial"/>
                <w:color w:val="000000"/>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08122B4" w14:textId="1B49C05A"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251D57F1" w14:textId="3A3F685F" w:rsidR="00465137" w:rsidRDefault="00465137" w:rsidP="00465137">
            <w:pPr>
              <w:pStyle w:val="TAL"/>
            </w:pPr>
            <w:r>
              <w:rPr>
                <w:rFonts w:cs="Arial"/>
                <w:sz w:val="16"/>
                <w:szCs w:val="16"/>
              </w:rPr>
              <w:t>Handling deleted list for Partially supported/allowed/rejected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876" w14:textId="14F72952"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60D8A2A6"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E73339" w14:textId="0EF96DA5"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4D179" w14:textId="11F009CB"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04D88A" w14:textId="000F4825" w:rsidR="00465137" w:rsidRDefault="00465137" w:rsidP="00465137">
            <w:pPr>
              <w:pStyle w:val="TAL"/>
              <w:rPr>
                <w:rFonts w:cs="Arial"/>
                <w:color w:val="000000"/>
                <w:sz w:val="16"/>
                <w:szCs w:val="16"/>
              </w:rPr>
            </w:pPr>
            <w:r>
              <w:rPr>
                <w:rFonts w:cs="Arial"/>
                <w:color w:val="000000"/>
                <w:sz w:val="16"/>
                <w:szCs w:val="16"/>
              </w:rPr>
              <w:t>CP-241222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F3E7D8" w14:textId="77650D04" w:rsidR="00465137" w:rsidRDefault="00465137" w:rsidP="00465137">
            <w:pPr>
              <w:pStyle w:val="TAL"/>
              <w:rPr>
                <w:rFonts w:cs="Arial"/>
                <w:color w:val="000000"/>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22EC6" w14:textId="7AB147DD"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2992B95" w14:textId="7E1EDB66"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29E22C" w14:textId="2D93E159" w:rsidR="00465137" w:rsidRDefault="00465137" w:rsidP="00465137">
            <w:pPr>
              <w:pStyle w:val="TAL"/>
            </w:pPr>
            <w:r>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D6932B" w14:textId="68F8FB70"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227F7A8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4A5D3" w14:textId="40B462B9"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A8297" w14:textId="633C32F7"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0CD45" w14:textId="4DE06825" w:rsidR="00465137" w:rsidRDefault="00465137" w:rsidP="00465137">
            <w:pPr>
              <w:pStyle w:val="TAL"/>
              <w:rPr>
                <w:rFonts w:cs="Arial"/>
                <w:color w:val="000000"/>
                <w:sz w:val="16"/>
                <w:szCs w:val="16"/>
              </w:rPr>
            </w:pPr>
            <w:r>
              <w:rPr>
                <w:rFonts w:cs="Arial"/>
                <w:color w:val="000000"/>
                <w:sz w:val="16"/>
                <w:szCs w:val="16"/>
              </w:rPr>
              <w:t>CP-241278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3FB7FF" w14:textId="00D3CA79" w:rsidR="00465137" w:rsidRDefault="00465137" w:rsidP="00465137">
            <w:pPr>
              <w:pStyle w:val="TAL"/>
              <w:rPr>
                <w:rFonts w:cs="Arial"/>
                <w:color w:val="000000"/>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8262B8" w14:textId="580B4585" w:rsidR="00465137" w:rsidRDefault="00465137" w:rsidP="00465137">
            <w:pPr>
              <w:pStyle w:val="TAL"/>
              <w:jc w:val="center"/>
              <w:rPr>
                <w:rFonts w:cs="Arial"/>
                <w:color w:val="000000"/>
                <w:sz w:val="16"/>
                <w:szCs w:val="16"/>
              </w:rPr>
            </w:pPr>
            <w:r>
              <w:rPr>
                <w:rFonts w:cs="Arial"/>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411DF58" w14:textId="4376D6AF" w:rsidR="00465137" w:rsidRDefault="00465137" w:rsidP="00465137">
            <w:pPr>
              <w:pStyle w:val="TAL"/>
              <w:rPr>
                <w:rFonts w:cs="Arial"/>
                <w:color w:val="000000"/>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B21D24" w14:textId="1D38EF32" w:rsidR="00465137" w:rsidRDefault="00465137" w:rsidP="00465137">
            <w:pPr>
              <w:pStyle w:val="TAL"/>
            </w:pPr>
            <w:r>
              <w:rPr>
                <w:rFonts w:cs="Arial"/>
                <w:sz w:val="16"/>
                <w:szCs w:val="16"/>
              </w:rPr>
              <w:t>Handling complete list of Partial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D6C2" w14:textId="32D2F0EC" w:rsidR="00465137" w:rsidRDefault="00465137" w:rsidP="00465137">
            <w:pPr>
              <w:pStyle w:val="TAL"/>
              <w:rPr>
                <w:rFonts w:cs="Arial"/>
                <w:color w:val="000000"/>
                <w:sz w:val="16"/>
                <w:szCs w:val="16"/>
              </w:rPr>
            </w:pPr>
            <w:r w:rsidRPr="00866A26">
              <w:rPr>
                <w:rFonts w:cs="Arial"/>
                <w:color w:val="000000"/>
                <w:sz w:val="16"/>
                <w:szCs w:val="16"/>
              </w:rPr>
              <w:t>18.6.0</w:t>
            </w:r>
          </w:p>
        </w:tc>
      </w:tr>
      <w:tr w:rsidR="009A0F6D" w:rsidRPr="00816C4A" w14:paraId="4512596B"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2740A4" w14:textId="014307FF"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79C55" w14:textId="63AA289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55108" w14:textId="77C680EB" w:rsidR="009A0F6D" w:rsidRDefault="009A0F6D" w:rsidP="009A0F6D">
            <w:pPr>
              <w:pStyle w:val="TAL"/>
              <w:rPr>
                <w:rFonts w:cs="Arial"/>
                <w:color w:val="000000"/>
                <w:sz w:val="16"/>
                <w:szCs w:val="16"/>
              </w:rPr>
            </w:pPr>
            <w:r>
              <w:rPr>
                <w:rFonts w:cs="Arial"/>
                <w:color w:val="000000"/>
                <w:sz w:val="16"/>
                <w:szCs w:val="16"/>
              </w:rPr>
              <w:t>CP-242080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E265F7" w14:textId="2B7280F3" w:rsidR="009A0F6D" w:rsidRDefault="009A0F6D" w:rsidP="009A0F6D">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6E8833" w14:textId="687B14AA"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06BF3B5" w14:textId="6C3FC093"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8711EE0" w14:textId="36E61087" w:rsidR="009A0F6D" w:rsidRDefault="009A0F6D" w:rsidP="009A0F6D">
            <w:pPr>
              <w:pStyle w:val="TAL"/>
              <w:rPr>
                <w:rFonts w:cs="Arial"/>
                <w:sz w:val="16"/>
                <w:szCs w:val="16"/>
              </w:rPr>
            </w:pPr>
            <w:r>
              <w:rPr>
                <w:rFonts w:cs="Arial"/>
                <w:sz w:val="16"/>
                <w:szCs w:val="16"/>
              </w:rPr>
              <w:t>Correction on NG-RAN/Satellite NG-RAN Primary Timing advance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A5316" w14:textId="5F5A024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1ED5B2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FD4352" w14:textId="1F825849"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C9EBE" w14:textId="668199F8"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32C5E6" w14:textId="18574CA0" w:rsidR="009A0F6D" w:rsidRDefault="009A0F6D" w:rsidP="009A0F6D">
            <w:pPr>
              <w:pStyle w:val="TAL"/>
              <w:rPr>
                <w:rFonts w:cs="Arial"/>
                <w:color w:val="000000"/>
                <w:sz w:val="16"/>
                <w:szCs w:val="16"/>
              </w:rPr>
            </w:pPr>
            <w:r>
              <w:rPr>
                <w:rFonts w:cs="Arial"/>
                <w:color w:val="000000"/>
                <w:sz w:val="16"/>
                <w:szCs w:val="16"/>
              </w:rPr>
              <w:t>CP-242083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DEF188" w14:textId="64CBC129" w:rsidR="009A0F6D" w:rsidRDefault="009A0F6D" w:rsidP="009A0F6D">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E4B450" w14:textId="77BE222D"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6E64CF6" w14:textId="543201D9"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23426B" w14:textId="3314C99C" w:rsidR="009A0F6D" w:rsidRDefault="009A0F6D" w:rsidP="009A0F6D">
            <w:pPr>
              <w:pStyle w:val="TAL"/>
              <w:rPr>
                <w:rFonts w:cs="Arial"/>
                <w:sz w:val="16"/>
                <w:szCs w:val="16"/>
              </w:rPr>
            </w:pPr>
            <w:r>
              <w:rPr>
                <w:rFonts w:cs="Arial"/>
                <w:sz w:val="16"/>
                <w:szCs w:val="16"/>
              </w:rPr>
              <w:t>5G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806E6" w14:textId="3ACEFCA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1F6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DD5F5" w14:textId="14FCBACE"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5F13F" w14:textId="3E97200B"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54BE2E" w14:textId="4CA13902"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109858" w14:textId="1D7DB215" w:rsidR="009A0F6D" w:rsidRDefault="009A0F6D" w:rsidP="009A0F6D">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B13333" w14:textId="7F7A2431"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905ED17" w14:textId="0F39F0EB"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36562BA" w14:textId="3F8732D9" w:rsidR="009A0F6D" w:rsidRDefault="009A0F6D" w:rsidP="009A0F6D">
            <w:pPr>
              <w:pStyle w:val="TAL"/>
              <w:rPr>
                <w:rFonts w:cs="Arial"/>
                <w:sz w:val="16"/>
                <w:szCs w:val="16"/>
              </w:rPr>
            </w:pPr>
            <w:r>
              <w:rPr>
                <w:rFonts w:cs="Arial"/>
                <w:sz w:val="16"/>
                <w:szCs w:val="16"/>
              </w:rPr>
              <w:t>Clause Access Technology references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9251A" w14:textId="2DF83899"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6FC1E9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96EEE2" w14:textId="46B50A1B"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74757" w14:textId="2A518BEC"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8BC89" w14:textId="4ECCFD18"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4584C5" w14:textId="3CDC2C15" w:rsidR="009A0F6D" w:rsidRDefault="009A0F6D" w:rsidP="009A0F6D">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0371D4" w14:textId="1679AE6C"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D329A06" w14:textId="76A1F91A"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4BA102" w14:textId="40B68C1E" w:rsidR="009A0F6D" w:rsidRDefault="009A0F6D" w:rsidP="009A0F6D">
            <w:pPr>
              <w:pStyle w:val="TAL"/>
              <w:rPr>
                <w:rFonts w:cs="Arial"/>
                <w:sz w:val="16"/>
                <w:szCs w:val="16"/>
              </w:rPr>
            </w:pPr>
            <w:r>
              <w:rPr>
                <w:rFonts w:cs="Arial"/>
                <w:sz w:val="16"/>
                <w:szCs w:val="16"/>
              </w:rPr>
              <w:t>Minor correction to clause 8.155 Extended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CB8D8" w14:textId="6C973B20"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02936F0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2F7FAC" w14:textId="1571959C"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1AF17" w14:textId="41852FF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E6FBBE" w14:textId="7407E733"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48191" w14:textId="3EDE587A" w:rsidR="009A0F6D" w:rsidRDefault="009A0F6D" w:rsidP="009A0F6D">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FB4D79" w14:textId="72F507E0"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D804D4" w14:textId="3D3C081F"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D3E2C1A" w14:textId="362A3A35" w:rsidR="009A0F6D" w:rsidRDefault="009A0F6D" w:rsidP="009A0F6D">
            <w:pPr>
              <w:pStyle w:val="TAL"/>
              <w:rPr>
                <w:rFonts w:cs="Arial"/>
                <w:sz w:val="16"/>
                <w:szCs w:val="16"/>
              </w:rPr>
            </w:pPr>
            <w:r>
              <w:rPr>
                <w:rFonts w:cs="Arial"/>
                <w:sz w:val="16"/>
                <w:szCs w:val="16"/>
              </w:rPr>
              <w:t>Providing the already available (current) information during CAG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EE1A6" w14:textId="681BFCE4" w:rsidR="009A0F6D" w:rsidRPr="00866A26" w:rsidRDefault="009A0F6D" w:rsidP="009A0F6D">
            <w:pPr>
              <w:pStyle w:val="TAL"/>
              <w:rPr>
                <w:rFonts w:cs="Arial"/>
                <w:color w:val="000000"/>
                <w:sz w:val="16"/>
                <w:szCs w:val="16"/>
              </w:rPr>
            </w:pPr>
            <w:r>
              <w:rPr>
                <w:rFonts w:cs="Arial"/>
                <w:color w:val="000000"/>
                <w:sz w:val="16"/>
                <w:szCs w:val="16"/>
              </w:rPr>
              <w:t>18.7.0</w:t>
            </w:r>
          </w:p>
        </w:tc>
      </w:tr>
      <w:tr w:rsidR="00EC2616" w:rsidRPr="00816C4A" w14:paraId="1034B09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68499" w14:textId="2884ADF2"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B9B402" w14:textId="352F15E5"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B5CB5" w14:textId="02BE8145"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607D7F" w14:textId="01201A47" w:rsidR="00EC2616" w:rsidRDefault="00EC2616" w:rsidP="00EC2616">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BB40CA" w14:textId="0610FE5C" w:rsidR="00EC2616" w:rsidRDefault="00EC2616"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BB13C15" w14:textId="63893D42"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95ABC08" w14:textId="280CC08F" w:rsidR="00EC2616" w:rsidRDefault="00EC2616" w:rsidP="00EC2616">
            <w:pPr>
              <w:pStyle w:val="TAL"/>
              <w:rPr>
                <w:rFonts w:cs="Arial"/>
                <w:sz w:val="16"/>
                <w:szCs w:val="16"/>
              </w:rPr>
            </w:pPr>
            <w:r>
              <w:rPr>
                <w:rFonts w:cs="Arial"/>
                <w:sz w:val="16"/>
                <w:szCs w:val="16"/>
              </w:rPr>
              <w:t>Optional Slices information parameter presence in Envelope (EVENT DOWNLOAD – Slices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C66E9" w14:textId="7CDA2C2E" w:rsidR="00EC2616" w:rsidRDefault="00EC2616" w:rsidP="00EC2616">
            <w:pPr>
              <w:pStyle w:val="TAL"/>
              <w:rPr>
                <w:rFonts w:cs="Arial"/>
                <w:color w:val="000000"/>
                <w:sz w:val="16"/>
                <w:szCs w:val="16"/>
              </w:rPr>
            </w:pPr>
            <w:r>
              <w:rPr>
                <w:rFonts w:cs="Arial"/>
                <w:color w:val="000000"/>
                <w:sz w:val="16"/>
                <w:szCs w:val="16"/>
              </w:rPr>
              <w:t>18.8.0</w:t>
            </w:r>
          </w:p>
        </w:tc>
      </w:tr>
      <w:tr w:rsidR="00EC2616" w:rsidRPr="00816C4A" w14:paraId="2921B45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686B2C" w14:textId="46EE438D"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465A7" w14:textId="3DA253B6"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C9C5F" w14:textId="6A174DCE"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A7C726" w14:textId="22FFEDA3" w:rsidR="00EC2616" w:rsidRDefault="00EC2616" w:rsidP="00EC2616">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8FC017" w14:textId="4F4C45D4" w:rsidR="00EC2616" w:rsidRDefault="00EC2616"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05C9108B" w14:textId="3C1FB806"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D8C6457" w14:textId="0C43ED58" w:rsidR="00EC2616" w:rsidRDefault="00EC2616" w:rsidP="00EC2616">
            <w:pPr>
              <w:pStyle w:val="TAL"/>
              <w:rPr>
                <w:rFonts w:cs="Arial"/>
                <w:sz w:val="16"/>
                <w:szCs w:val="16"/>
              </w:rPr>
            </w:pPr>
            <w:r>
              <w:rPr>
                <w:rFonts w:cs="Arial"/>
                <w:sz w:val="16"/>
                <w:szCs w:val="16"/>
              </w:rPr>
              <w:t>A note added in Terminal Profile for clarification of optional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207CA" w14:textId="4FBA48D5" w:rsidR="00EC2616" w:rsidRDefault="00EC2616" w:rsidP="00EC2616">
            <w:pPr>
              <w:pStyle w:val="TAL"/>
              <w:rPr>
                <w:rFonts w:cs="Arial"/>
                <w:color w:val="000000"/>
                <w:sz w:val="16"/>
                <w:szCs w:val="16"/>
              </w:rPr>
            </w:pPr>
            <w:r>
              <w:rPr>
                <w:rFonts w:cs="Arial"/>
                <w:color w:val="000000"/>
                <w:sz w:val="16"/>
                <w:szCs w:val="16"/>
              </w:rPr>
              <w:t>18.8.0</w:t>
            </w:r>
          </w:p>
        </w:tc>
      </w:tr>
      <w:tr w:rsidR="00FC7840" w:rsidRPr="00816C4A" w14:paraId="1BF761CA"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6ADC75" w14:textId="048E6028" w:rsidR="00FC7840" w:rsidRDefault="00FC7840" w:rsidP="00FC7840">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81F85" w14:textId="650B9DC5" w:rsidR="00FC7840" w:rsidRDefault="00FC7840" w:rsidP="00FC7840">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DD3F9" w14:textId="27C6F75E" w:rsidR="00FC7840" w:rsidRDefault="00FC7840" w:rsidP="00FC7840">
            <w:pPr>
              <w:pStyle w:val="TAL"/>
              <w:rPr>
                <w:rFonts w:cs="Arial"/>
                <w:color w:val="000000"/>
                <w:sz w:val="16"/>
                <w:szCs w:val="16"/>
              </w:rPr>
            </w:pPr>
            <w:r>
              <w:rPr>
                <w:rFonts w:cs="Arial"/>
                <w:color w:val="000000"/>
                <w:sz w:val="16"/>
                <w:szCs w:val="16"/>
              </w:rPr>
              <w:t>CP-243167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B9BE74" w14:textId="2ACE8169" w:rsidR="00FC7840" w:rsidRDefault="00FC7840" w:rsidP="00FC7840">
            <w:pPr>
              <w:pStyle w:val="TAL"/>
              <w:rPr>
                <w:rFonts w:cs="Arial"/>
                <w:sz w:val="16"/>
                <w:szCs w:val="16"/>
              </w:rPr>
            </w:pPr>
            <w:r>
              <w:rPr>
                <w:rFonts w:cs="Arial"/>
                <w:sz w:val="16"/>
                <w:szCs w:val="16"/>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CC32C5" w14:textId="4F4756E3" w:rsidR="00FC7840" w:rsidRDefault="00FC7840"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BC4861C" w14:textId="7EDD0FB6" w:rsidR="00FC7840" w:rsidRDefault="00FC7840" w:rsidP="00FC7840">
            <w:pPr>
              <w:pStyle w:val="TAL"/>
              <w:rPr>
                <w:rFonts w:cs="Arial"/>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D59B224" w14:textId="1B6621CF" w:rsidR="00FC7840" w:rsidRPr="00FC7840" w:rsidRDefault="00FC7840" w:rsidP="00FC7840">
            <w:pPr>
              <w:spacing w:after="0"/>
              <w:rPr>
                <w:rFonts w:ascii="Arial" w:hAnsi="Arial" w:cs="Arial"/>
                <w:sz w:val="16"/>
                <w:szCs w:val="16"/>
                <w:lang w:eastAsia="en-GB"/>
              </w:rPr>
            </w:pPr>
            <w:r>
              <w:rPr>
                <w:rFonts w:ascii="Arial" w:hAnsi="Arial" w:cs="Arial"/>
                <w:sz w:val="16"/>
                <w:szCs w:val="16"/>
              </w:rPr>
              <w:t>Handling Permanent and Temporary BIP failures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40457" w14:textId="31F68DAB" w:rsidR="00FC7840" w:rsidRDefault="00FC7840" w:rsidP="00FC7840">
            <w:pPr>
              <w:pStyle w:val="TAL"/>
              <w:rPr>
                <w:rFonts w:cs="Arial"/>
                <w:color w:val="000000"/>
                <w:sz w:val="16"/>
                <w:szCs w:val="16"/>
              </w:rPr>
            </w:pPr>
            <w:r>
              <w:rPr>
                <w:rFonts w:cs="Arial"/>
                <w:color w:val="000000"/>
                <w:sz w:val="16"/>
                <w:szCs w:val="16"/>
              </w:rPr>
              <w:t>19.0.0</w:t>
            </w:r>
          </w:p>
        </w:tc>
      </w:tr>
      <w:tr w:rsidR="009A570B" w:rsidRPr="00816C4A" w14:paraId="58556DDA"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7B0E8F" w14:textId="60643B1B" w:rsidR="009A570B" w:rsidRDefault="009A570B"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A72CE" w14:textId="003C5EC4" w:rsidR="009A570B" w:rsidRDefault="009A570B"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32BD0" w14:textId="1493E400" w:rsidR="009A570B" w:rsidRDefault="009A570B" w:rsidP="00FC7840">
            <w:pPr>
              <w:pStyle w:val="TAL"/>
              <w:rPr>
                <w:rFonts w:cs="Arial"/>
                <w:color w:val="000000"/>
                <w:sz w:val="16"/>
                <w:szCs w:val="16"/>
              </w:rPr>
            </w:pPr>
            <w:r>
              <w:rPr>
                <w:rFonts w:cs="Arial"/>
                <w:color w:val="000000"/>
                <w:sz w:val="16"/>
                <w:szCs w:val="16"/>
              </w:rPr>
              <w:t>CP-250057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F4C8BE" w14:textId="270C4485" w:rsidR="009A570B" w:rsidRDefault="009A570B" w:rsidP="00FC7840">
            <w:pPr>
              <w:pStyle w:val="TAL"/>
              <w:rPr>
                <w:rFonts w:cs="Arial"/>
                <w:sz w:val="16"/>
                <w:szCs w:val="16"/>
              </w:rPr>
            </w:pPr>
            <w:r>
              <w:rPr>
                <w:rFonts w:cs="Arial"/>
                <w:sz w:val="16"/>
                <w:szCs w:val="16"/>
              </w:rPr>
              <w:t>0856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C5F65E" w14:textId="1CAD6874" w:rsidR="009A570B" w:rsidRDefault="009A570B"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78949B7" w14:textId="438CEC9A" w:rsidR="009A570B" w:rsidRDefault="009A570B"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8DDDBF4" w14:textId="105DAE35" w:rsidR="009A570B" w:rsidRDefault="009A570B" w:rsidP="00FC7840">
            <w:pPr>
              <w:spacing w:after="0"/>
              <w:rPr>
                <w:rFonts w:ascii="Arial" w:hAnsi="Arial" w:cs="Arial"/>
                <w:sz w:val="16"/>
                <w:szCs w:val="16"/>
              </w:rPr>
            </w:pPr>
            <w:r>
              <w:rPr>
                <w:rFonts w:ascii="Arial" w:hAnsi="Arial" w:cs="Arial"/>
                <w:sz w:val="16"/>
                <w:szCs w:val="16"/>
              </w:rPr>
              <w:t>clarifying PLI slice information for device operating while in 5GS system - Rel 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4BFDD4" w14:textId="74F0EE0F" w:rsidR="009A570B" w:rsidRDefault="009A570B" w:rsidP="00FC7840">
            <w:pPr>
              <w:pStyle w:val="TAL"/>
              <w:rPr>
                <w:rFonts w:cs="Arial"/>
                <w:color w:val="000000"/>
                <w:sz w:val="16"/>
                <w:szCs w:val="16"/>
              </w:rPr>
            </w:pPr>
            <w:r>
              <w:rPr>
                <w:rFonts w:cs="Arial"/>
                <w:color w:val="000000"/>
                <w:sz w:val="16"/>
                <w:szCs w:val="16"/>
              </w:rPr>
              <w:t>19.1.0</w:t>
            </w:r>
          </w:p>
        </w:tc>
      </w:tr>
      <w:tr w:rsidR="009A570B" w:rsidRPr="00816C4A" w14:paraId="68E86D0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D24C73" w14:textId="37ACB49D" w:rsidR="009A570B" w:rsidRDefault="009A570B"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BB0F1" w14:textId="7799AE8B" w:rsidR="009A570B" w:rsidRDefault="009A570B"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FED3C" w14:textId="58627FB6" w:rsidR="009A570B" w:rsidRDefault="009A570B" w:rsidP="00FC7840">
            <w:pPr>
              <w:pStyle w:val="TAL"/>
              <w:rPr>
                <w:rFonts w:cs="Arial"/>
                <w:color w:val="000000"/>
                <w:sz w:val="16"/>
                <w:szCs w:val="16"/>
              </w:rPr>
            </w:pPr>
            <w:r>
              <w:rPr>
                <w:rFonts w:cs="Arial"/>
                <w:color w:val="000000"/>
                <w:sz w:val="16"/>
                <w:szCs w:val="16"/>
              </w:rPr>
              <w:t>CP-250058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4CEEEA" w14:textId="5DC9FD96" w:rsidR="009A570B" w:rsidRDefault="009A570B" w:rsidP="00FC7840">
            <w:pPr>
              <w:pStyle w:val="TAL"/>
              <w:rPr>
                <w:rFonts w:cs="Arial"/>
                <w:sz w:val="16"/>
                <w:szCs w:val="16"/>
              </w:rPr>
            </w:pPr>
            <w:r>
              <w:rPr>
                <w:rFonts w:cs="Arial"/>
                <w:sz w:val="16"/>
                <w:szCs w:val="16"/>
              </w:rPr>
              <w:t>0850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651DD" w14:textId="29123D55" w:rsidR="009A570B" w:rsidRDefault="009A570B"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72F505F" w14:textId="3BC7B78D" w:rsidR="009A570B" w:rsidRDefault="009A570B"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D2B121E" w14:textId="77D9759C" w:rsidR="009A570B" w:rsidRDefault="009A570B" w:rsidP="00FC7840">
            <w:pPr>
              <w:spacing w:after="0"/>
              <w:rPr>
                <w:rFonts w:ascii="Arial" w:hAnsi="Arial" w:cs="Arial"/>
                <w:sz w:val="16"/>
                <w:szCs w:val="16"/>
              </w:rPr>
            </w:pPr>
            <w:r>
              <w:rPr>
                <w:rFonts w:ascii="Arial" w:hAnsi="Arial" w:cs="Arial"/>
                <w:sz w:val="16"/>
                <w:szCs w:val="16"/>
              </w:rPr>
              <w:t>Text Atribute wrong chapter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2FF49" w14:textId="6C81D642" w:rsidR="009A570B" w:rsidRDefault="009A570B" w:rsidP="00FC7840">
            <w:pPr>
              <w:pStyle w:val="TAL"/>
              <w:rPr>
                <w:rFonts w:cs="Arial"/>
                <w:color w:val="000000"/>
                <w:sz w:val="16"/>
                <w:szCs w:val="16"/>
              </w:rPr>
            </w:pPr>
            <w:r>
              <w:rPr>
                <w:rFonts w:cs="Arial"/>
                <w:color w:val="000000"/>
                <w:sz w:val="16"/>
                <w:szCs w:val="16"/>
              </w:rPr>
              <w:t>19.1.0</w:t>
            </w:r>
          </w:p>
        </w:tc>
      </w:tr>
      <w:tr w:rsidR="009A570B" w:rsidRPr="00816C4A" w14:paraId="77264322"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1C4EB7" w14:textId="11EA6AFD" w:rsidR="009A570B" w:rsidRDefault="009A570B"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4ACF5" w14:textId="6917144B" w:rsidR="009A570B" w:rsidRDefault="009A570B"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BEAC0" w14:textId="6F72660D" w:rsidR="009A570B" w:rsidRDefault="009A570B" w:rsidP="00FC7840">
            <w:pPr>
              <w:pStyle w:val="TAL"/>
              <w:rPr>
                <w:rFonts w:cs="Arial"/>
                <w:color w:val="000000"/>
                <w:sz w:val="16"/>
                <w:szCs w:val="16"/>
              </w:rPr>
            </w:pPr>
            <w:r>
              <w:rPr>
                <w:rFonts w:cs="Arial"/>
                <w:color w:val="000000"/>
                <w:sz w:val="16"/>
                <w:szCs w:val="16"/>
              </w:rPr>
              <w:t>CP-250061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9A6FB" w14:textId="35727DC7" w:rsidR="009A570B" w:rsidRDefault="009A570B" w:rsidP="00FC7840">
            <w:pPr>
              <w:pStyle w:val="TAL"/>
              <w:rPr>
                <w:rFonts w:cs="Arial"/>
                <w:sz w:val="16"/>
                <w:szCs w:val="16"/>
              </w:rPr>
            </w:pPr>
            <w:r>
              <w:rPr>
                <w:rFonts w:cs="Arial"/>
                <w:sz w:val="16"/>
                <w:szCs w:val="16"/>
              </w:rPr>
              <w:t>0846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7E637" w14:textId="045010CA" w:rsidR="009A570B" w:rsidRDefault="009A570B" w:rsidP="00FC7840">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7B7AF90" w14:textId="0EA0D287" w:rsidR="009A570B" w:rsidRDefault="009A570B"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CD6EA25" w14:textId="4AB940E9" w:rsidR="009A570B" w:rsidRDefault="009A570B" w:rsidP="00FC7840">
            <w:pPr>
              <w:spacing w:after="0"/>
              <w:rPr>
                <w:rFonts w:ascii="Arial" w:hAnsi="Arial" w:cs="Arial"/>
                <w:sz w:val="16"/>
                <w:szCs w:val="16"/>
              </w:rPr>
            </w:pPr>
            <w:r>
              <w:rPr>
                <w:rFonts w:ascii="Arial" w:hAnsi="Arial" w:cs="Arial"/>
                <w:sz w:val="16"/>
                <w:szCs w:val="16"/>
              </w:rPr>
              <w:t>Clarify TR handling when both mapping and not mapping S-NSSAI data objects are unavailable - Rel 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8E8B" w14:textId="3FFC0981" w:rsidR="009A570B" w:rsidRDefault="009A570B" w:rsidP="00FC7840">
            <w:pPr>
              <w:pStyle w:val="TAL"/>
              <w:rPr>
                <w:rFonts w:cs="Arial"/>
                <w:color w:val="000000"/>
                <w:sz w:val="16"/>
                <w:szCs w:val="16"/>
              </w:rPr>
            </w:pPr>
            <w:r>
              <w:rPr>
                <w:rFonts w:cs="Arial"/>
                <w:color w:val="000000"/>
                <w:sz w:val="16"/>
                <w:szCs w:val="16"/>
              </w:rPr>
              <w:t>19.1.0</w:t>
            </w:r>
          </w:p>
        </w:tc>
      </w:tr>
      <w:tr w:rsidR="009A570B" w:rsidRPr="00816C4A" w14:paraId="5D75AC12"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37D53D" w14:textId="065719FD" w:rsidR="009A570B" w:rsidRDefault="009A570B"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C417B" w14:textId="568CC484" w:rsidR="009A570B" w:rsidRDefault="009A570B"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68C79F" w14:textId="10D55CF8" w:rsidR="009A570B" w:rsidRDefault="009A570B" w:rsidP="00FC7840">
            <w:pPr>
              <w:pStyle w:val="TAL"/>
              <w:rPr>
                <w:rFonts w:cs="Arial"/>
                <w:color w:val="000000"/>
                <w:sz w:val="16"/>
                <w:szCs w:val="16"/>
              </w:rPr>
            </w:pPr>
            <w:r>
              <w:rPr>
                <w:rFonts w:cs="Arial"/>
                <w:color w:val="000000"/>
                <w:sz w:val="16"/>
                <w:szCs w:val="16"/>
              </w:rPr>
              <w:t>CP-250061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BF2AF4" w14:textId="715BF256" w:rsidR="009A570B" w:rsidRDefault="009A570B" w:rsidP="00FC7840">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DFA6C9" w14:textId="6F6CCD24" w:rsidR="009A570B" w:rsidRDefault="009A570B"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0E0E4630" w14:textId="3C06E0AE" w:rsidR="009A570B" w:rsidRDefault="009A570B"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4A758C2" w14:textId="6EE63DC3" w:rsidR="009A570B" w:rsidRDefault="009A570B" w:rsidP="00FC7840">
            <w:pPr>
              <w:spacing w:after="0"/>
              <w:rPr>
                <w:rFonts w:ascii="Arial" w:hAnsi="Arial" w:cs="Arial"/>
                <w:sz w:val="16"/>
                <w:szCs w:val="16"/>
              </w:rPr>
            </w:pPr>
            <w:r>
              <w:rPr>
                <w:rFonts w:ascii="Arial" w:hAnsi="Arial" w:cs="Arial"/>
                <w:sz w:val="16"/>
                <w:szCs w:val="16"/>
              </w:rPr>
              <w:t>Clarifying PLI rejected slice(s) for device operating while in 5GS - Rel 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4E298" w14:textId="11DC57C8" w:rsidR="009A570B" w:rsidRDefault="009A570B" w:rsidP="00FC7840">
            <w:pPr>
              <w:pStyle w:val="TAL"/>
              <w:rPr>
                <w:rFonts w:cs="Arial"/>
                <w:color w:val="000000"/>
                <w:sz w:val="16"/>
                <w:szCs w:val="16"/>
              </w:rPr>
            </w:pPr>
            <w:r>
              <w:rPr>
                <w:rFonts w:cs="Arial"/>
                <w:color w:val="000000"/>
                <w:sz w:val="16"/>
                <w:szCs w:val="16"/>
              </w:rPr>
              <w:t>19.1.0</w:t>
            </w:r>
          </w:p>
        </w:tc>
      </w:tr>
      <w:tr w:rsidR="00007129" w:rsidRPr="00816C4A" w14:paraId="3BD0E48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3A1C12" w14:textId="57DB4F0E" w:rsidR="00007129" w:rsidRDefault="00007129"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3B576" w14:textId="1374A148" w:rsidR="00007129" w:rsidRDefault="00007129"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517F5" w14:textId="10D6DEF5" w:rsidR="00007129" w:rsidRDefault="00007129" w:rsidP="00FC7840">
            <w:pPr>
              <w:pStyle w:val="TAL"/>
              <w:rPr>
                <w:rFonts w:cs="Arial"/>
                <w:color w:val="000000"/>
                <w:sz w:val="16"/>
                <w:szCs w:val="16"/>
              </w:rPr>
            </w:pPr>
            <w:r>
              <w:rPr>
                <w:rFonts w:cs="Arial"/>
                <w:color w:val="000000"/>
                <w:sz w:val="16"/>
                <w:szCs w:val="16"/>
              </w:rPr>
              <w:t>CP-250071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54CC4C" w14:textId="7C5C0EC9" w:rsidR="00007129" w:rsidRDefault="00007129" w:rsidP="00FC7840">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2E6597" w14:textId="72B027BB" w:rsidR="00007129" w:rsidRDefault="00007129" w:rsidP="00FC7840">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4FC0D80" w14:textId="6AF134BB" w:rsidR="00007129" w:rsidRDefault="00007129" w:rsidP="00FC7840">
            <w:pPr>
              <w:pStyle w:val="TAL"/>
              <w:rPr>
                <w:rFonts w:cs="Arial"/>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49EB174" w14:textId="4280D741" w:rsidR="00007129" w:rsidRDefault="00007129" w:rsidP="00FC7840">
            <w:pPr>
              <w:spacing w:after="0"/>
              <w:rPr>
                <w:rFonts w:ascii="Arial" w:hAnsi="Arial" w:cs="Arial"/>
                <w:sz w:val="16"/>
                <w:szCs w:val="16"/>
              </w:rPr>
            </w:pPr>
            <w:r>
              <w:rPr>
                <w:rFonts w:ascii="Arial" w:hAnsi="Arial" w:cs="Arial"/>
                <w:sz w:val="16"/>
                <w:szCs w:val="16"/>
              </w:rPr>
              <w:t>Extending BIP temporary failure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A93B3" w14:textId="63CEB30D" w:rsidR="00007129" w:rsidRDefault="00007129" w:rsidP="00FC7840">
            <w:pPr>
              <w:pStyle w:val="TAL"/>
              <w:rPr>
                <w:rFonts w:cs="Arial"/>
                <w:color w:val="000000"/>
                <w:sz w:val="16"/>
                <w:szCs w:val="16"/>
              </w:rPr>
            </w:pPr>
            <w:r>
              <w:rPr>
                <w:rFonts w:cs="Arial"/>
                <w:color w:val="000000"/>
                <w:sz w:val="16"/>
                <w:szCs w:val="16"/>
              </w:rPr>
              <w:t>19.1.0</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1131A" w14:textId="77777777" w:rsidR="00E36B4E" w:rsidRDefault="00E36B4E">
      <w:r>
        <w:separator/>
      </w:r>
    </w:p>
  </w:endnote>
  <w:endnote w:type="continuationSeparator" w:id="0">
    <w:p w14:paraId="4BFF5371" w14:textId="77777777" w:rsidR="00E36B4E" w:rsidRDefault="00E36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18317" w14:textId="77777777" w:rsidR="00E36B4E" w:rsidRDefault="00E36B4E">
      <w:r>
        <w:separator/>
      </w:r>
    </w:p>
  </w:footnote>
  <w:footnote w:type="continuationSeparator" w:id="0">
    <w:p w14:paraId="1E2C37D6" w14:textId="77777777" w:rsidR="00E36B4E" w:rsidRDefault="00E36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076DD87F"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7129">
      <w:rPr>
        <w:rFonts w:ascii="Arial" w:hAnsi="Arial" w:cs="Arial"/>
        <w:b/>
        <w:noProof/>
        <w:sz w:val="18"/>
        <w:szCs w:val="18"/>
      </w:rPr>
      <w:t>3GPP TS 31.111 V19.1.0 (2025-03)</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3EB13BE7"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7129">
      <w:rPr>
        <w:rFonts w:ascii="Arial" w:hAnsi="Arial" w:cs="Arial"/>
        <w:b/>
        <w:noProof/>
        <w:sz w:val="18"/>
        <w:szCs w:val="18"/>
      </w:rPr>
      <w:t>Release 19</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2"/>
  </w:num>
  <w:num w:numId="5" w16cid:durableId="630483575">
    <w:abstractNumId w:val="15"/>
  </w:num>
  <w:num w:numId="6" w16cid:durableId="2083946276">
    <w:abstractNumId w:val="37"/>
  </w:num>
  <w:num w:numId="7" w16cid:durableId="1201360040">
    <w:abstractNumId w:val="31"/>
  </w:num>
  <w:num w:numId="8" w16cid:durableId="1792019662">
    <w:abstractNumId w:val="25"/>
  </w:num>
  <w:num w:numId="9" w16cid:durableId="268435929">
    <w:abstractNumId w:val="11"/>
  </w:num>
  <w:num w:numId="10" w16cid:durableId="1234197495">
    <w:abstractNumId w:val="8"/>
  </w:num>
  <w:num w:numId="11" w16cid:durableId="559251348">
    <w:abstractNumId w:val="28"/>
  </w:num>
  <w:num w:numId="12" w16cid:durableId="227109863">
    <w:abstractNumId w:val="38"/>
  </w:num>
  <w:num w:numId="13" w16cid:durableId="1248148202">
    <w:abstractNumId w:val="18"/>
  </w:num>
  <w:num w:numId="14" w16cid:durableId="1574389446">
    <w:abstractNumId w:val="26"/>
  </w:num>
  <w:num w:numId="15" w16cid:durableId="142897886">
    <w:abstractNumId w:val="7"/>
  </w:num>
  <w:num w:numId="16" w16cid:durableId="1224289688">
    <w:abstractNumId w:val="35"/>
  </w:num>
  <w:num w:numId="17" w16cid:durableId="451097987">
    <w:abstractNumId w:val="33"/>
  </w:num>
  <w:num w:numId="18" w16cid:durableId="131294518">
    <w:abstractNumId w:val="39"/>
  </w:num>
  <w:num w:numId="19" w16cid:durableId="272516378">
    <w:abstractNumId w:val="15"/>
  </w:num>
  <w:num w:numId="20" w16cid:durableId="837885139">
    <w:abstractNumId w:val="6"/>
  </w:num>
  <w:num w:numId="21" w16cid:durableId="1533683703">
    <w:abstractNumId w:val="29"/>
  </w:num>
  <w:num w:numId="22" w16cid:durableId="2003511053">
    <w:abstractNumId w:val="17"/>
  </w:num>
  <w:num w:numId="23" w16cid:durableId="1945383204">
    <w:abstractNumId w:val="13"/>
  </w:num>
  <w:num w:numId="24" w16cid:durableId="2111273260">
    <w:abstractNumId w:val="5"/>
  </w:num>
  <w:num w:numId="25" w16cid:durableId="194930252">
    <w:abstractNumId w:val="14"/>
  </w:num>
  <w:num w:numId="26" w16cid:durableId="2042319739">
    <w:abstractNumId w:val="22"/>
  </w:num>
  <w:num w:numId="27" w16cid:durableId="639312451">
    <w:abstractNumId w:val="19"/>
  </w:num>
  <w:num w:numId="28" w16cid:durableId="2063749461">
    <w:abstractNumId w:val="21"/>
  </w:num>
  <w:num w:numId="29" w16cid:durableId="355929013">
    <w:abstractNumId w:val="20"/>
  </w:num>
  <w:num w:numId="30" w16cid:durableId="1546987249">
    <w:abstractNumId w:val="16"/>
  </w:num>
  <w:num w:numId="31" w16cid:durableId="293487542">
    <w:abstractNumId w:val="9"/>
  </w:num>
  <w:num w:numId="32" w16cid:durableId="948900937">
    <w:abstractNumId w:val="30"/>
  </w:num>
  <w:num w:numId="33" w16cid:durableId="575481589">
    <w:abstractNumId w:val="36"/>
  </w:num>
  <w:num w:numId="34" w16cid:durableId="903100878">
    <w:abstractNumId w:val="27"/>
  </w:num>
  <w:num w:numId="35" w16cid:durableId="1997951611">
    <w:abstractNumId w:val="34"/>
  </w:num>
  <w:num w:numId="36" w16cid:durableId="236981730">
    <w:abstractNumId w:val="4"/>
  </w:num>
  <w:num w:numId="37" w16cid:durableId="1675036862">
    <w:abstractNumId w:val="10"/>
  </w:num>
  <w:num w:numId="38" w16cid:durableId="302587053">
    <w:abstractNumId w:val="23"/>
  </w:num>
  <w:num w:numId="39" w16cid:durableId="575827577">
    <w:abstractNumId w:val="24"/>
  </w:num>
  <w:num w:numId="40" w16cid:durableId="659894314">
    <w:abstractNumId w:val="1"/>
  </w:num>
  <w:num w:numId="41" w16cid:durableId="1108934951">
    <w:abstractNumId w:val="0"/>
  </w:num>
  <w:num w:numId="42" w16cid:durableId="1993367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129"/>
    <w:rsid w:val="00033397"/>
    <w:rsid w:val="00037B0E"/>
    <w:rsid w:val="00040095"/>
    <w:rsid w:val="000478B8"/>
    <w:rsid w:val="00047C64"/>
    <w:rsid w:val="00051834"/>
    <w:rsid w:val="00054A22"/>
    <w:rsid w:val="00062023"/>
    <w:rsid w:val="00064AB1"/>
    <w:rsid w:val="000655A6"/>
    <w:rsid w:val="00080512"/>
    <w:rsid w:val="000848DE"/>
    <w:rsid w:val="00095A3E"/>
    <w:rsid w:val="00097939"/>
    <w:rsid w:val="000C47C3"/>
    <w:rsid w:val="000D58AB"/>
    <w:rsid w:val="000F46F0"/>
    <w:rsid w:val="00133525"/>
    <w:rsid w:val="00141D2D"/>
    <w:rsid w:val="00157DA3"/>
    <w:rsid w:val="001A4C42"/>
    <w:rsid w:val="001A7420"/>
    <w:rsid w:val="001B5EC1"/>
    <w:rsid w:val="001B6637"/>
    <w:rsid w:val="001C1054"/>
    <w:rsid w:val="001C21C3"/>
    <w:rsid w:val="001D02C2"/>
    <w:rsid w:val="001F0C1D"/>
    <w:rsid w:val="001F1132"/>
    <w:rsid w:val="001F168B"/>
    <w:rsid w:val="001F7A51"/>
    <w:rsid w:val="00205B5F"/>
    <w:rsid w:val="00224077"/>
    <w:rsid w:val="0022496B"/>
    <w:rsid w:val="002347A2"/>
    <w:rsid w:val="0024638B"/>
    <w:rsid w:val="002601BD"/>
    <w:rsid w:val="002675F0"/>
    <w:rsid w:val="002B30E8"/>
    <w:rsid w:val="002B6339"/>
    <w:rsid w:val="002C54BD"/>
    <w:rsid w:val="002C5E13"/>
    <w:rsid w:val="002C7D68"/>
    <w:rsid w:val="002E00EE"/>
    <w:rsid w:val="003161BF"/>
    <w:rsid w:val="003172DC"/>
    <w:rsid w:val="003413FE"/>
    <w:rsid w:val="00352A74"/>
    <w:rsid w:val="0035462D"/>
    <w:rsid w:val="00366D38"/>
    <w:rsid w:val="003765B8"/>
    <w:rsid w:val="00384C9F"/>
    <w:rsid w:val="003B453F"/>
    <w:rsid w:val="003C3971"/>
    <w:rsid w:val="003E3061"/>
    <w:rsid w:val="003F5A7C"/>
    <w:rsid w:val="00401CA8"/>
    <w:rsid w:val="004024EE"/>
    <w:rsid w:val="00411D15"/>
    <w:rsid w:val="00423334"/>
    <w:rsid w:val="004345EC"/>
    <w:rsid w:val="00434ACA"/>
    <w:rsid w:val="00446EA9"/>
    <w:rsid w:val="00465137"/>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569F9"/>
    <w:rsid w:val="00562EB0"/>
    <w:rsid w:val="00565087"/>
    <w:rsid w:val="00597B11"/>
    <w:rsid w:val="005D2E01"/>
    <w:rsid w:val="005D7526"/>
    <w:rsid w:val="005E4BB2"/>
    <w:rsid w:val="00601B04"/>
    <w:rsid w:val="00602AEA"/>
    <w:rsid w:val="00611C29"/>
    <w:rsid w:val="00614FDF"/>
    <w:rsid w:val="0063543D"/>
    <w:rsid w:val="00642F74"/>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9ED"/>
    <w:rsid w:val="00781F0F"/>
    <w:rsid w:val="00785BEE"/>
    <w:rsid w:val="007B600E"/>
    <w:rsid w:val="007E21F7"/>
    <w:rsid w:val="007F083D"/>
    <w:rsid w:val="007F0F4A"/>
    <w:rsid w:val="008028A4"/>
    <w:rsid w:val="00816B9D"/>
    <w:rsid w:val="00830747"/>
    <w:rsid w:val="008768CA"/>
    <w:rsid w:val="0088305D"/>
    <w:rsid w:val="008C384C"/>
    <w:rsid w:val="008F07B2"/>
    <w:rsid w:val="008F57CA"/>
    <w:rsid w:val="0090271F"/>
    <w:rsid w:val="00902E23"/>
    <w:rsid w:val="009114D7"/>
    <w:rsid w:val="0091348E"/>
    <w:rsid w:val="00917CCB"/>
    <w:rsid w:val="00924E3A"/>
    <w:rsid w:val="00942EC2"/>
    <w:rsid w:val="00957842"/>
    <w:rsid w:val="00983865"/>
    <w:rsid w:val="009934D1"/>
    <w:rsid w:val="009A0F6D"/>
    <w:rsid w:val="009A570B"/>
    <w:rsid w:val="009F37B7"/>
    <w:rsid w:val="00A0407F"/>
    <w:rsid w:val="00A10F02"/>
    <w:rsid w:val="00A164B4"/>
    <w:rsid w:val="00A20508"/>
    <w:rsid w:val="00A26956"/>
    <w:rsid w:val="00A27486"/>
    <w:rsid w:val="00A53724"/>
    <w:rsid w:val="00A56066"/>
    <w:rsid w:val="00A60D55"/>
    <w:rsid w:val="00A725FB"/>
    <w:rsid w:val="00A73129"/>
    <w:rsid w:val="00A80A35"/>
    <w:rsid w:val="00A82346"/>
    <w:rsid w:val="00A92BA1"/>
    <w:rsid w:val="00AA18A7"/>
    <w:rsid w:val="00AB0C00"/>
    <w:rsid w:val="00AB66DA"/>
    <w:rsid w:val="00AC6BC6"/>
    <w:rsid w:val="00AD764D"/>
    <w:rsid w:val="00AD765B"/>
    <w:rsid w:val="00AE65E2"/>
    <w:rsid w:val="00B15449"/>
    <w:rsid w:val="00B26AE7"/>
    <w:rsid w:val="00B27DCC"/>
    <w:rsid w:val="00B47539"/>
    <w:rsid w:val="00B93086"/>
    <w:rsid w:val="00B94D84"/>
    <w:rsid w:val="00BA19ED"/>
    <w:rsid w:val="00BA4B8D"/>
    <w:rsid w:val="00BB7FBD"/>
    <w:rsid w:val="00BC0F7D"/>
    <w:rsid w:val="00BC196E"/>
    <w:rsid w:val="00BD7D31"/>
    <w:rsid w:val="00BE3255"/>
    <w:rsid w:val="00BF128E"/>
    <w:rsid w:val="00BF3186"/>
    <w:rsid w:val="00C074DD"/>
    <w:rsid w:val="00C110AD"/>
    <w:rsid w:val="00C1496A"/>
    <w:rsid w:val="00C26031"/>
    <w:rsid w:val="00C33079"/>
    <w:rsid w:val="00C45231"/>
    <w:rsid w:val="00C72833"/>
    <w:rsid w:val="00C77B2E"/>
    <w:rsid w:val="00C80F1D"/>
    <w:rsid w:val="00C93F40"/>
    <w:rsid w:val="00C976D1"/>
    <w:rsid w:val="00CA3D0C"/>
    <w:rsid w:val="00CB1322"/>
    <w:rsid w:val="00CB4585"/>
    <w:rsid w:val="00CD4ED2"/>
    <w:rsid w:val="00CE3360"/>
    <w:rsid w:val="00CF05D8"/>
    <w:rsid w:val="00D15EC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36B4E"/>
    <w:rsid w:val="00E44582"/>
    <w:rsid w:val="00E77645"/>
    <w:rsid w:val="00E86E7B"/>
    <w:rsid w:val="00E90AA0"/>
    <w:rsid w:val="00EA15B0"/>
    <w:rsid w:val="00EA5EA7"/>
    <w:rsid w:val="00EC2616"/>
    <w:rsid w:val="00EC4A25"/>
    <w:rsid w:val="00EE1456"/>
    <w:rsid w:val="00EF7705"/>
    <w:rsid w:val="00F004E7"/>
    <w:rsid w:val="00F025A2"/>
    <w:rsid w:val="00F04712"/>
    <w:rsid w:val="00F13360"/>
    <w:rsid w:val="00F22EC7"/>
    <w:rsid w:val="00F31340"/>
    <w:rsid w:val="00F325C8"/>
    <w:rsid w:val="00F46E70"/>
    <w:rsid w:val="00F653B8"/>
    <w:rsid w:val="00F9008D"/>
    <w:rsid w:val="00FA1266"/>
    <w:rsid w:val="00FA4000"/>
    <w:rsid w:val="00FC1192"/>
    <w:rsid w:val="00FC7840"/>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 w:type="character" w:customStyle="1" w:styleId="Heading1Char">
    <w:name w:val="Heading 1 Char"/>
    <w:basedOn w:val="DefaultParagraphFont"/>
    <w:link w:val="Heading1"/>
    <w:rsid w:val="0046513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90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59536</Words>
  <Characters>339357</Characters>
  <Application>Microsoft Office Word</Application>
  <DocSecurity>0</DocSecurity>
  <Lines>2827</Lines>
  <Paragraphs>796</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398097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18)</dc:subject>
  <dc:creator>Kimmo Kymalainen MCC</dc:creator>
  <cp:keywords/>
  <dc:description/>
  <cp:lastModifiedBy>31.111_CR0847R2_(Rel-19)_TEI19</cp:lastModifiedBy>
  <cp:revision>5</cp:revision>
  <cp:lastPrinted>2019-02-25T14:05:00Z</cp:lastPrinted>
  <dcterms:created xsi:type="dcterms:W3CDTF">2024-12-11T12:52:00Z</dcterms:created>
  <dcterms:modified xsi:type="dcterms:W3CDTF">2025-03-17T06:10:00Z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NGRAN%31.111%Rel-17%0751%31.111%Rel-17%0753%31.111%Rel-17%0755%31.111%Rel-19%0856%31.111%Rel-19%0850%31.111%R</vt:lpwstr>
  </property>
  <property fmtid="{D5CDD505-2E9C-101B-9397-08002B2CF9AE}" pid="56" name="GrammarlyDocumentId">
    <vt:lpwstr>4381c96c72fdedefb06bfd01c0447d6a171163bdabf0d2ad132451d84c3fdc68</vt:lpwstr>
  </property>
  <property fmtid="{D5CDD505-2E9C-101B-9397-08002B2CF9AE}" pid="57" name="MCCCRsImpl55">
    <vt:lpwstr>el-19%0846%</vt:lpwstr>
  </property>
</Properties>
</file>