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37B6C410"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V1</w:t>
            </w:r>
            <w:r w:rsidR="00F31340">
              <w:rPr>
                <w:noProof w:val="0"/>
              </w:rPr>
              <w:t>8</w:t>
            </w:r>
            <w:r w:rsidRPr="00816C4A">
              <w:rPr>
                <w:noProof w:val="0"/>
              </w:rPr>
              <w:t>.</w:t>
            </w:r>
            <w:r w:rsidR="001B5EC1">
              <w:rPr>
                <w:noProof w:val="0"/>
              </w:rPr>
              <w:t>1</w:t>
            </w:r>
            <w:r w:rsidRPr="00816C4A">
              <w:rPr>
                <w:noProof w:val="0"/>
              </w:rPr>
              <w:t xml:space="preserve">.0 </w:t>
            </w:r>
            <w:r w:rsidRPr="00816C4A">
              <w:rPr>
                <w:noProof w:val="0"/>
                <w:sz w:val="32"/>
              </w:rPr>
              <w:t>(20</w:t>
            </w:r>
            <w:r>
              <w:rPr>
                <w:noProof w:val="0"/>
                <w:sz w:val="32"/>
              </w:rPr>
              <w:t>2</w:t>
            </w:r>
            <w:r w:rsidR="001B5EC1">
              <w:rPr>
                <w:noProof w:val="0"/>
                <w:sz w:val="32"/>
              </w:rPr>
              <w:t>3</w:t>
            </w:r>
            <w:r w:rsidRPr="00816C4A">
              <w:rPr>
                <w:noProof w:val="0"/>
                <w:sz w:val="32"/>
              </w:rPr>
              <w:t>-</w:t>
            </w:r>
            <w:r w:rsidR="001B5EC1">
              <w:rPr>
                <w:noProof w:val="0"/>
                <w:sz w:val="32"/>
              </w:rPr>
              <w:t>03</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719F9D58" w:rsidR="00E86E7B" w:rsidRPr="00816C4A" w:rsidRDefault="00E86E7B" w:rsidP="00E86E7B">
            <w:pPr>
              <w:pStyle w:val="ZT"/>
              <w:framePr w:wrap="auto" w:hAnchor="text" w:yAlign="inline"/>
            </w:pPr>
            <w:r w:rsidRPr="00816C4A">
              <w:t>(</w:t>
            </w:r>
            <w:r w:rsidRPr="00816C4A">
              <w:rPr>
                <w:rStyle w:val="ZGSM"/>
              </w:rPr>
              <w:t>Release 1</w:t>
            </w:r>
            <w:r w:rsidR="00F31340">
              <w:rPr>
                <w:rStyle w:val="ZGSM"/>
              </w:rPr>
              <w:t>8</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1594316" r:id="rId10"/>
              </w:object>
            </w:r>
          </w:p>
        </w:tc>
        <w:tc>
          <w:tcPr>
            <w:tcW w:w="5540" w:type="dxa"/>
            <w:shd w:val="clear" w:color="auto" w:fill="auto"/>
          </w:tcPr>
          <w:p w14:paraId="0CE9CC4E" w14:textId="77777777" w:rsidR="00D57972" w:rsidRDefault="00000000" w:rsidP="00133525">
            <w:pPr>
              <w:jc w:val="right"/>
            </w:pPr>
            <w:bookmarkStart w:id="3" w:name="logos"/>
            <w:r>
              <w:pict w14:anchorId="49AD5B5C">
                <v:shape id="_x0000_i1026" type="#_x0000_t75" style="width:129.75pt;height:1in">
                  <v:imagedata r:id="rId11" o:title="3GPP-logo_web"/>
                </v:shape>
              </w:pict>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70AAF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29878032"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1B5EC1">
              <w:rPr>
                <w:noProof/>
                <w:sz w:val="18"/>
              </w:rPr>
              <w:t>3</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1D399B41" w14:textId="7D5D68DB" w:rsidR="001B5EC1" w:rsidRDefault="006A3D03">
      <w:pPr>
        <w:pStyle w:val="TOC1"/>
        <w:rPr>
          <w:rFonts w:ascii="Calibri" w:hAnsi="Calibri"/>
          <w:noProof/>
          <w:szCs w:val="22"/>
          <w:lang w:eastAsia="en-GB"/>
        </w:rPr>
      </w:pPr>
      <w:r>
        <w:fldChar w:fldCharType="begin" w:fldLock="1"/>
      </w:r>
      <w:r>
        <w:instrText xml:space="preserve"> TOC \o "1-9" </w:instrText>
      </w:r>
      <w:r>
        <w:fldChar w:fldCharType="separate"/>
      </w:r>
      <w:r w:rsidR="001B5EC1">
        <w:rPr>
          <w:noProof/>
        </w:rPr>
        <w:t>Foreword</w:t>
      </w:r>
      <w:r w:rsidR="001B5EC1">
        <w:rPr>
          <w:noProof/>
        </w:rPr>
        <w:tab/>
      </w:r>
      <w:r w:rsidR="001B5EC1">
        <w:rPr>
          <w:noProof/>
        </w:rPr>
        <w:fldChar w:fldCharType="begin" w:fldLock="1"/>
      </w:r>
      <w:r w:rsidR="001B5EC1">
        <w:rPr>
          <w:noProof/>
        </w:rPr>
        <w:instrText xml:space="preserve"> PAGEREF _Toc130981266 \h </w:instrText>
      </w:r>
      <w:r w:rsidR="001B5EC1">
        <w:rPr>
          <w:noProof/>
        </w:rPr>
      </w:r>
      <w:r w:rsidR="001B5EC1">
        <w:rPr>
          <w:noProof/>
        </w:rPr>
        <w:fldChar w:fldCharType="separate"/>
      </w:r>
      <w:r w:rsidR="001B5EC1">
        <w:rPr>
          <w:noProof/>
        </w:rPr>
        <w:t>13</w:t>
      </w:r>
      <w:r w:rsidR="001B5EC1">
        <w:rPr>
          <w:noProof/>
        </w:rPr>
        <w:fldChar w:fldCharType="end"/>
      </w:r>
    </w:p>
    <w:p w14:paraId="4605C6FB" w14:textId="4EA5D35A" w:rsidR="001B5EC1" w:rsidRDefault="001B5EC1">
      <w:pPr>
        <w:pStyle w:val="TOC1"/>
        <w:rPr>
          <w:rFonts w:ascii="Calibri" w:hAnsi="Calibri"/>
          <w:noProof/>
          <w:szCs w:val="22"/>
          <w:lang w:eastAsia="en-GB"/>
        </w:rPr>
      </w:pPr>
      <w:r>
        <w:rPr>
          <w:noProof/>
        </w:rPr>
        <w:t>1</w:t>
      </w:r>
      <w:r>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_Toc130981267 \h </w:instrText>
      </w:r>
      <w:r>
        <w:rPr>
          <w:noProof/>
        </w:rPr>
      </w:r>
      <w:r>
        <w:rPr>
          <w:noProof/>
        </w:rPr>
        <w:fldChar w:fldCharType="separate"/>
      </w:r>
      <w:r>
        <w:rPr>
          <w:noProof/>
        </w:rPr>
        <w:t>14</w:t>
      </w:r>
      <w:r>
        <w:rPr>
          <w:noProof/>
        </w:rPr>
        <w:fldChar w:fldCharType="end"/>
      </w:r>
    </w:p>
    <w:p w14:paraId="66AF7821" w14:textId="19F570EC" w:rsidR="001B5EC1" w:rsidRDefault="001B5EC1">
      <w:pPr>
        <w:pStyle w:val="TOC1"/>
        <w:rPr>
          <w:rFonts w:ascii="Calibri" w:hAnsi="Calibri"/>
          <w:noProof/>
          <w:szCs w:val="22"/>
          <w:lang w:eastAsia="en-GB"/>
        </w:rPr>
      </w:pPr>
      <w:r>
        <w:rPr>
          <w:noProof/>
        </w:rPr>
        <w:t>2</w:t>
      </w:r>
      <w:r>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_Toc130981268 \h </w:instrText>
      </w:r>
      <w:r>
        <w:rPr>
          <w:noProof/>
        </w:rPr>
      </w:r>
      <w:r>
        <w:rPr>
          <w:noProof/>
        </w:rPr>
        <w:fldChar w:fldCharType="separate"/>
      </w:r>
      <w:r>
        <w:rPr>
          <w:noProof/>
        </w:rPr>
        <w:t>14</w:t>
      </w:r>
      <w:r>
        <w:rPr>
          <w:noProof/>
        </w:rPr>
        <w:fldChar w:fldCharType="end"/>
      </w:r>
    </w:p>
    <w:p w14:paraId="74A067DF" w14:textId="392B439E" w:rsidR="001B5EC1" w:rsidRDefault="001B5EC1">
      <w:pPr>
        <w:pStyle w:val="TOC1"/>
        <w:rPr>
          <w:rFonts w:ascii="Calibri" w:hAnsi="Calibri"/>
          <w:noProof/>
          <w:szCs w:val="22"/>
          <w:lang w:eastAsia="en-GB"/>
        </w:rPr>
      </w:pPr>
      <w:r>
        <w:rPr>
          <w:noProof/>
        </w:rPr>
        <w:t>3</w:t>
      </w:r>
      <w:r>
        <w:rPr>
          <w:rFonts w:ascii="Calibri" w:hAnsi="Calibri"/>
          <w:noProof/>
          <w:szCs w:val="22"/>
          <w:lang w:eastAsia="en-GB"/>
        </w:rPr>
        <w:tab/>
      </w:r>
      <w:r>
        <w:rPr>
          <w:noProof/>
        </w:rPr>
        <w:t>Definitions, abbreviations and symbols</w:t>
      </w:r>
      <w:r>
        <w:rPr>
          <w:noProof/>
        </w:rPr>
        <w:tab/>
      </w:r>
      <w:r>
        <w:rPr>
          <w:noProof/>
        </w:rPr>
        <w:fldChar w:fldCharType="begin" w:fldLock="1"/>
      </w:r>
      <w:r>
        <w:rPr>
          <w:noProof/>
        </w:rPr>
        <w:instrText xml:space="preserve"> PAGEREF _Toc130981269 \h </w:instrText>
      </w:r>
      <w:r>
        <w:rPr>
          <w:noProof/>
        </w:rPr>
      </w:r>
      <w:r>
        <w:rPr>
          <w:noProof/>
        </w:rPr>
        <w:fldChar w:fldCharType="separate"/>
      </w:r>
      <w:r>
        <w:rPr>
          <w:noProof/>
        </w:rPr>
        <w:t>17</w:t>
      </w:r>
      <w:r>
        <w:rPr>
          <w:noProof/>
        </w:rPr>
        <w:fldChar w:fldCharType="end"/>
      </w:r>
    </w:p>
    <w:p w14:paraId="48BDC6B4" w14:textId="0D791050" w:rsidR="001B5EC1" w:rsidRDefault="001B5EC1">
      <w:pPr>
        <w:pStyle w:val="TOC2"/>
        <w:rPr>
          <w:rFonts w:ascii="Calibri" w:hAnsi="Calibri"/>
          <w:noProof/>
          <w:sz w:val="22"/>
          <w:szCs w:val="22"/>
          <w:lang w:eastAsia="en-GB"/>
        </w:rPr>
      </w:pPr>
      <w:r>
        <w:rPr>
          <w:noProof/>
        </w:rPr>
        <w:t>3.1</w:t>
      </w:r>
      <w:r>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_Toc130981270 \h </w:instrText>
      </w:r>
      <w:r>
        <w:rPr>
          <w:noProof/>
        </w:rPr>
      </w:r>
      <w:r>
        <w:rPr>
          <w:noProof/>
        </w:rPr>
        <w:fldChar w:fldCharType="separate"/>
      </w:r>
      <w:r>
        <w:rPr>
          <w:noProof/>
        </w:rPr>
        <w:t>17</w:t>
      </w:r>
      <w:r>
        <w:rPr>
          <w:noProof/>
        </w:rPr>
        <w:fldChar w:fldCharType="end"/>
      </w:r>
    </w:p>
    <w:p w14:paraId="337CC86D" w14:textId="277CBD13" w:rsidR="001B5EC1" w:rsidRDefault="001B5EC1">
      <w:pPr>
        <w:pStyle w:val="TOC2"/>
        <w:rPr>
          <w:rFonts w:ascii="Calibri" w:hAnsi="Calibri"/>
          <w:noProof/>
          <w:sz w:val="22"/>
          <w:szCs w:val="22"/>
          <w:lang w:eastAsia="en-GB"/>
        </w:rPr>
      </w:pPr>
      <w:r>
        <w:rPr>
          <w:noProof/>
        </w:rPr>
        <w:t>3.2</w:t>
      </w:r>
      <w:r>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_Toc130981271 \h </w:instrText>
      </w:r>
      <w:r>
        <w:rPr>
          <w:noProof/>
        </w:rPr>
      </w:r>
      <w:r>
        <w:rPr>
          <w:noProof/>
        </w:rPr>
        <w:fldChar w:fldCharType="separate"/>
      </w:r>
      <w:r>
        <w:rPr>
          <w:noProof/>
        </w:rPr>
        <w:t>17</w:t>
      </w:r>
      <w:r>
        <w:rPr>
          <w:noProof/>
        </w:rPr>
        <w:fldChar w:fldCharType="end"/>
      </w:r>
    </w:p>
    <w:p w14:paraId="5521B9B0" w14:textId="52913E28" w:rsidR="001B5EC1" w:rsidRDefault="001B5EC1">
      <w:pPr>
        <w:pStyle w:val="TOC2"/>
        <w:rPr>
          <w:rFonts w:ascii="Calibri" w:hAnsi="Calibri"/>
          <w:noProof/>
          <w:sz w:val="22"/>
          <w:szCs w:val="22"/>
          <w:lang w:eastAsia="en-GB"/>
        </w:rPr>
      </w:pPr>
      <w:r>
        <w:rPr>
          <w:noProof/>
        </w:rPr>
        <w:t>3.3</w:t>
      </w:r>
      <w:r>
        <w:rPr>
          <w:rFonts w:ascii="Calibri" w:hAnsi="Calibri"/>
          <w:noProof/>
          <w:sz w:val="22"/>
          <w:szCs w:val="22"/>
          <w:lang w:eastAsia="en-GB"/>
        </w:rPr>
        <w:tab/>
      </w:r>
      <w:r>
        <w:rPr>
          <w:noProof/>
        </w:rPr>
        <w:t>Symbols</w:t>
      </w:r>
      <w:r>
        <w:rPr>
          <w:noProof/>
        </w:rPr>
        <w:tab/>
      </w:r>
      <w:r>
        <w:rPr>
          <w:noProof/>
        </w:rPr>
        <w:fldChar w:fldCharType="begin" w:fldLock="1"/>
      </w:r>
      <w:r>
        <w:rPr>
          <w:noProof/>
        </w:rPr>
        <w:instrText xml:space="preserve"> PAGEREF _Toc130981272 \h </w:instrText>
      </w:r>
      <w:r>
        <w:rPr>
          <w:noProof/>
        </w:rPr>
      </w:r>
      <w:r>
        <w:rPr>
          <w:noProof/>
        </w:rPr>
        <w:fldChar w:fldCharType="separate"/>
      </w:r>
      <w:r>
        <w:rPr>
          <w:noProof/>
        </w:rPr>
        <w:t>18</w:t>
      </w:r>
      <w:r>
        <w:rPr>
          <w:noProof/>
        </w:rPr>
        <w:fldChar w:fldCharType="end"/>
      </w:r>
    </w:p>
    <w:p w14:paraId="09DD88B5" w14:textId="6C99FA7B" w:rsidR="001B5EC1" w:rsidRDefault="001B5EC1">
      <w:pPr>
        <w:pStyle w:val="TOC1"/>
        <w:rPr>
          <w:rFonts w:ascii="Calibri" w:hAnsi="Calibri"/>
          <w:noProof/>
          <w:szCs w:val="22"/>
          <w:lang w:eastAsia="en-GB"/>
        </w:rPr>
      </w:pPr>
      <w:r>
        <w:rPr>
          <w:noProof/>
        </w:rPr>
        <w:t>4</w:t>
      </w:r>
      <w:r>
        <w:rPr>
          <w:rFonts w:ascii="Calibri" w:hAnsi="Calibri"/>
          <w:noProof/>
          <w:szCs w:val="22"/>
          <w:lang w:eastAsia="en-GB"/>
        </w:rPr>
        <w:tab/>
      </w:r>
      <w:r>
        <w:rPr>
          <w:noProof/>
        </w:rPr>
        <w:t>Overview of USAT</w:t>
      </w:r>
      <w:r>
        <w:rPr>
          <w:noProof/>
        </w:rPr>
        <w:tab/>
      </w:r>
      <w:r>
        <w:rPr>
          <w:noProof/>
        </w:rPr>
        <w:fldChar w:fldCharType="begin" w:fldLock="1"/>
      </w:r>
      <w:r>
        <w:rPr>
          <w:noProof/>
        </w:rPr>
        <w:instrText xml:space="preserve"> PAGEREF _Toc130981273 \h </w:instrText>
      </w:r>
      <w:r>
        <w:rPr>
          <w:noProof/>
        </w:rPr>
      </w:r>
      <w:r>
        <w:rPr>
          <w:noProof/>
        </w:rPr>
        <w:fldChar w:fldCharType="separate"/>
      </w:r>
      <w:r>
        <w:rPr>
          <w:noProof/>
        </w:rPr>
        <w:t>19</w:t>
      </w:r>
      <w:r>
        <w:rPr>
          <w:noProof/>
        </w:rPr>
        <w:fldChar w:fldCharType="end"/>
      </w:r>
    </w:p>
    <w:p w14:paraId="12D22D39" w14:textId="62010AFE" w:rsidR="001B5EC1" w:rsidRDefault="001B5EC1">
      <w:pPr>
        <w:pStyle w:val="TOC2"/>
        <w:rPr>
          <w:rFonts w:ascii="Calibri" w:hAnsi="Calibri"/>
          <w:noProof/>
          <w:sz w:val="22"/>
          <w:szCs w:val="22"/>
          <w:lang w:eastAsia="en-GB"/>
        </w:rPr>
      </w:pPr>
      <w:r>
        <w:rPr>
          <w:noProof/>
        </w:rPr>
        <w:t>4.1</w:t>
      </w:r>
      <w:r>
        <w:rPr>
          <w:rFonts w:ascii="Calibri" w:hAnsi="Calibri"/>
          <w:noProof/>
          <w:sz w:val="22"/>
          <w:szCs w:val="22"/>
          <w:lang w:eastAsia="en-GB"/>
        </w:rPr>
        <w:tab/>
      </w:r>
      <w:r>
        <w:rPr>
          <w:noProof/>
        </w:rPr>
        <w:t>Profile Download</w:t>
      </w:r>
      <w:r>
        <w:rPr>
          <w:noProof/>
        </w:rPr>
        <w:tab/>
      </w:r>
      <w:r>
        <w:rPr>
          <w:noProof/>
        </w:rPr>
        <w:fldChar w:fldCharType="begin" w:fldLock="1"/>
      </w:r>
      <w:r>
        <w:rPr>
          <w:noProof/>
        </w:rPr>
        <w:instrText xml:space="preserve"> PAGEREF _Toc130981274 \h </w:instrText>
      </w:r>
      <w:r>
        <w:rPr>
          <w:noProof/>
        </w:rPr>
      </w:r>
      <w:r>
        <w:rPr>
          <w:noProof/>
        </w:rPr>
        <w:fldChar w:fldCharType="separate"/>
      </w:r>
      <w:r>
        <w:rPr>
          <w:noProof/>
        </w:rPr>
        <w:t>19</w:t>
      </w:r>
      <w:r>
        <w:rPr>
          <w:noProof/>
        </w:rPr>
        <w:fldChar w:fldCharType="end"/>
      </w:r>
    </w:p>
    <w:p w14:paraId="241D904B" w14:textId="4655A4C8" w:rsidR="001B5EC1" w:rsidRDefault="001B5EC1">
      <w:pPr>
        <w:pStyle w:val="TOC2"/>
        <w:rPr>
          <w:rFonts w:ascii="Calibri" w:hAnsi="Calibri"/>
          <w:noProof/>
          <w:sz w:val="22"/>
          <w:szCs w:val="22"/>
          <w:lang w:eastAsia="en-GB"/>
        </w:rPr>
      </w:pPr>
      <w:r>
        <w:rPr>
          <w:noProof/>
        </w:rPr>
        <w:t>4.2</w:t>
      </w:r>
      <w:r>
        <w:rPr>
          <w:rFonts w:ascii="Calibri" w:hAnsi="Calibri"/>
          <w:noProof/>
          <w:sz w:val="22"/>
          <w:szCs w:val="22"/>
          <w:lang w:eastAsia="en-GB"/>
        </w:rPr>
        <w:tab/>
      </w:r>
      <w:r>
        <w:rPr>
          <w:noProof/>
        </w:rPr>
        <w:t>Proactive UICC</w:t>
      </w:r>
      <w:r>
        <w:rPr>
          <w:noProof/>
        </w:rPr>
        <w:tab/>
      </w:r>
      <w:r>
        <w:rPr>
          <w:noProof/>
        </w:rPr>
        <w:fldChar w:fldCharType="begin" w:fldLock="1"/>
      </w:r>
      <w:r>
        <w:rPr>
          <w:noProof/>
        </w:rPr>
        <w:instrText xml:space="preserve"> PAGEREF _Toc130981275 \h </w:instrText>
      </w:r>
      <w:r>
        <w:rPr>
          <w:noProof/>
        </w:rPr>
      </w:r>
      <w:r>
        <w:rPr>
          <w:noProof/>
        </w:rPr>
        <w:fldChar w:fldCharType="separate"/>
      </w:r>
      <w:r>
        <w:rPr>
          <w:noProof/>
        </w:rPr>
        <w:t>19</w:t>
      </w:r>
      <w:r>
        <w:rPr>
          <w:noProof/>
        </w:rPr>
        <w:fldChar w:fldCharType="end"/>
      </w:r>
    </w:p>
    <w:p w14:paraId="1D3543A6" w14:textId="4B61B12A" w:rsidR="001B5EC1" w:rsidRDefault="001B5EC1">
      <w:pPr>
        <w:pStyle w:val="TOC2"/>
        <w:rPr>
          <w:rFonts w:ascii="Calibri" w:hAnsi="Calibri"/>
          <w:noProof/>
          <w:sz w:val="22"/>
          <w:szCs w:val="22"/>
          <w:lang w:eastAsia="en-GB"/>
        </w:rPr>
      </w:pPr>
      <w:r>
        <w:rPr>
          <w:noProof/>
        </w:rPr>
        <w:t>4.3</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_Toc130981276 \h </w:instrText>
      </w:r>
      <w:r>
        <w:rPr>
          <w:noProof/>
        </w:rPr>
      </w:r>
      <w:r>
        <w:rPr>
          <w:noProof/>
        </w:rPr>
        <w:fldChar w:fldCharType="separate"/>
      </w:r>
      <w:r>
        <w:rPr>
          <w:noProof/>
        </w:rPr>
        <w:t>19</w:t>
      </w:r>
      <w:r>
        <w:rPr>
          <w:noProof/>
        </w:rPr>
        <w:fldChar w:fldCharType="end"/>
      </w:r>
    </w:p>
    <w:p w14:paraId="1F70E5D6" w14:textId="0325C85B" w:rsidR="001B5EC1" w:rsidRDefault="001B5EC1">
      <w:pPr>
        <w:pStyle w:val="TOC2"/>
        <w:rPr>
          <w:rFonts w:ascii="Calibri" w:hAnsi="Calibri"/>
          <w:noProof/>
          <w:sz w:val="22"/>
          <w:szCs w:val="22"/>
          <w:lang w:eastAsia="en-GB"/>
        </w:rPr>
      </w:pPr>
      <w:r>
        <w:rPr>
          <w:noProof/>
        </w:rPr>
        <w:t>4.4</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_Toc130981277 \h </w:instrText>
      </w:r>
      <w:r>
        <w:rPr>
          <w:noProof/>
        </w:rPr>
      </w:r>
      <w:r>
        <w:rPr>
          <w:noProof/>
        </w:rPr>
        <w:fldChar w:fldCharType="separate"/>
      </w:r>
      <w:r>
        <w:rPr>
          <w:noProof/>
        </w:rPr>
        <w:t>19</w:t>
      </w:r>
      <w:r>
        <w:rPr>
          <w:noProof/>
        </w:rPr>
        <w:fldChar w:fldCharType="end"/>
      </w:r>
    </w:p>
    <w:p w14:paraId="492E14DD" w14:textId="176AB19D" w:rsidR="001B5EC1" w:rsidRDefault="001B5EC1">
      <w:pPr>
        <w:pStyle w:val="TOC2"/>
        <w:rPr>
          <w:rFonts w:ascii="Calibri" w:hAnsi="Calibri"/>
          <w:noProof/>
          <w:sz w:val="22"/>
          <w:szCs w:val="22"/>
          <w:lang w:eastAsia="en-GB"/>
        </w:rPr>
      </w:pPr>
      <w:r>
        <w:rPr>
          <w:noProof/>
        </w:rPr>
        <w:t>4.5</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_Toc130981278 \h </w:instrText>
      </w:r>
      <w:r>
        <w:rPr>
          <w:noProof/>
        </w:rPr>
      </w:r>
      <w:r>
        <w:rPr>
          <w:noProof/>
        </w:rPr>
        <w:fldChar w:fldCharType="separate"/>
      </w:r>
      <w:r>
        <w:rPr>
          <w:noProof/>
        </w:rPr>
        <w:t>19</w:t>
      </w:r>
      <w:r>
        <w:rPr>
          <w:noProof/>
        </w:rPr>
        <w:fldChar w:fldCharType="end"/>
      </w:r>
    </w:p>
    <w:p w14:paraId="07E33F20" w14:textId="4BACC5D1" w:rsidR="001B5EC1" w:rsidRDefault="001B5EC1">
      <w:pPr>
        <w:pStyle w:val="TOC2"/>
        <w:rPr>
          <w:rFonts w:ascii="Calibri" w:hAnsi="Calibri"/>
          <w:noProof/>
          <w:sz w:val="22"/>
          <w:szCs w:val="22"/>
          <w:lang w:eastAsia="en-GB"/>
        </w:rPr>
      </w:pPr>
      <w:r>
        <w:rPr>
          <w:noProof/>
        </w:rPr>
        <w:t>4.6</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_Toc130981279 \h </w:instrText>
      </w:r>
      <w:r>
        <w:rPr>
          <w:noProof/>
        </w:rPr>
      </w:r>
      <w:r>
        <w:rPr>
          <w:noProof/>
        </w:rPr>
        <w:fldChar w:fldCharType="separate"/>
      </w:r>
      <w:r>
        <w:rPr>
          <w:noProof/>
        </w:rPr>
        <w:t>19</w:t>
      </w:r>
      <w:r>
        <w:rPr>
          <w:noProof/>
        </w:rPr>
        <w:fldChar w:fldCharType="end"/>
      </w:r>
    </w:p>
    <w:p w14:paraId="33F96420" w14:textId="675AD50E" w:rsidR="001B5EC1" w:rsidRDefault="001B5EC1">
      <w:pPr>
        <w:pStyle w:val="TOC2"/>
        <w:rPr>
          <w:rFonts w:ascii="Calibri" w:hAnsi="Calibri"/>
          <w:noProof/>
          <w:sz w:val="22"/>
          <w:szCs w:val="22"/>
          <w:lang w:eastAsia="en-GB"/>
        </w:rPr>
      </w:pPr>
      <w:r>
        <w:rPr>
          <w:noProof/>
        </w:rPr>
        <w:t>4.7</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_Toc130981280 \h </w:instrText>
      </w:r>
      <w:r>
        <w:rPr>
          <w:noProof/>
        </w:rPr>
      </w:r>
      <w:r>
        <w:rPr>
          <w:noProof/>
        </w:rPr>
        <w:fldChar w:fldCharType="separate"/>
      </w:r>
      <w:r>
        <w:rPr>
          <w:noProof/>
        </w:rPr>
        <w:t>20</w:t>
      </w:r>
      <w:r>
        <w:rPr>
          <w:noProof/>
        </w:rPr>
        <w:fldChar w:fldCharType="end"/>
      </w:r>
    </w:p>
    <w:p w14:paraId="0182EDA1" w14:textId="7206B565" w:rsidR="001B5EC1" w:rsidRDefault="001B5EC1">
      <w:pPr>
        <w:pStyle w:val="TOC2"/>
        <w:rPr>
          <w:rFonts w:ascii="Calibri" w:hAnsi="Calibri"/>
          <w:noProof/>
          <w:sz w:val="22"/>
          <w:szCs w:val="22"/>
          <w:lang w:eastAsia="en-GB"/>
        </w:rPr>
      </w:pPr>
      <w:r>
        <w:rPr>
          <w:noProof/>
        </w:rPr>
        <w:t>4.8</w:t>
      </w:r>
      <w:r>
        <w:rPr>
          <w:rFonts w:ascii="Calibri" w:hAnsi="Calibri"/>
          <w:noProof/>
          <w:sz w:val="22"/>
          <w:szCs w:val="22"/>
          <w:lang w:eastAsia="en-GB"/>
        </w:rPr>
        <w:tab/>
      </w:r>
      <w:r>
        <w:rPr>
          <w:noProof/>
        </w:rPr>
        <w:t>Security</w:t>
      </w:r>
      <w:r>
        <w:rPr>
          <w:noProof/>
        </w:rPr>
        <w:tab/>
      </w:r>
      <w:r>
        <w:rPr>
          <w:noProof/>
        </w:rPr>
        <w:fldChar w:fldCharType="begin" w:fldLock="1"/>
      </w:r>
      <w:r>
        <w:rPr>
          <w:noProof/>
        </w:rPr>
        <w:instrText xml:space="preserve"> PAGEREF _Toc130981281 \h </w:instrText>
      </w:r>
      <w:r>
        <w:rPr>
          <w:noProof/>
        </w:rPr>
      </w:r>
      <w:r>
        <w:rPr>
          <w:noProof/>
        </w:rPr>
        <w:fldChar w:fldCharType="separate"/>
      </w:r>
      <w:r>
        <w:rPr>
          <w:noProof/>
        </w:rPr>
        <w:t>20</w:t>
      </w:r>
      <w:r>
        <w:rPr>
          <w:noProof/>
        </w:rPr>
        <w:fldChar w:fldCharType="end"/>
      </w:r>
    </w:p>
    <w:p w14:paraId="16E2F057" w14:textId="4E261BD0" w:rsidR="001B5EC1" w:rsidRDefault="001B5EC1">
      <w:pPr>
        <w:pStyle w:val="TOC2"/>
        <w:rPr>
          <w:rFonts w:ascii="Calibri" w:hAnsi="Calibri"/>
          <w:noProof/>
          <w:sz w:val="22"/>
          <w:szCs w:val="22"/>
          <w:lang w:eastAsia="en-GB"/>
        </w:rPr>
      </w:pPr>
      <w:r>
        <w:rPr>
          <w:noProof/>
        </w:rPr>
        <w:t>4.9</w:t>
      </w:r>
      <w:r>
        <w:rPr>
          <w:rFonts w:ascii="Calibri" w:hAnsi="Calibri"/>
          <w:noProof/>
          <w:sz w:val="22"/>
          <w:szCs w:val="22"/>
          <w:lang w:eastAsia="en-GB"/>
        </w:rPr>
        <w:tab/>
      </w:r>
      <w:r>
        <w:rPr>
          <w:noProof/>
        </w:rPr>
        <w:t>Multiple card</w:t>
      </w:r>
      <w:r>
        <w:rPr>
          <w:noProof/>
        </w:rPr>
        <w:tab/>
      </w:r>
      <w:r>
        <w:rPr>
          <w:noProof/>
        </w:rPr>
        <w:fldChar w:fldCharType="begin" w:fldLock="1"/>
      </w:r>
      <w:r>
        <w:rPr>
          <w:noProof/>
        </w:rPr>
        <w:instrText xml:space="preserve"> PAGEREF _Toc130981282 \h </w:instrText>
      </w:r>
      <w:r>
        <w:rPr>
          <w:noProof/>
        </w:rPr>
      </w:r>
      <w:r>
        <w:rPr>
          <w:noProof/>
        </w:rPr>
        <w:fldChar w:fldCharType="separate"/>
      </w:r>
      <w:r>
        <w:rPr>
          <w:noProof/>
        </w:rPr>
        <w:t>20</w:t>
      </w:r>
      <w:r>
        <w:rPr>
          <w:noProof/>
        </w:rPr>
        <w:fldChar w:fldCharType="end"/>
      </w:r>
    </w:p>
    <w:p w14:paraId="1B2AEB96" w14:textId="509FD368" w:rsidR="001B5EC1" w:rsidRDefault="001B5EC1">
      <w:pPr>
        <w:pStyle w:val="TOC2"/>
        <w:rPr>
          <w:rFonts w:ascii="Calibri" w:hAnsi="Calibri"/>
          <w:noProof/>
          <w:sz w:val="22"/>
          <w:szCs w:val="22"/>
          <w:lang w:eastAsia="en-GB"/>
        </w:rPr>
      </w:pPr>
      <w:r>
        <w:rPr>
          <w:noProof/>
        </w:rPr>
        <w:t>4.10</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_Toc130981283 \h </w:instrText>
      </w:r>
      <w:r>
        <w:rPr>
          <w:noProof/>
        </w:rPr>
      </w:r>
      <w:r>
        <w:rPr>
          <w:noProof/>
        </w:rPr>
        <w:fldChar w:fldCharType="separate"/>
      </w:r>
      <w:r>
        <w:rPr>
          <w:noProof/>
        </w:rPr>
        <w:t>20</w:t>
      </w:r>
      <w:r>
        <w:rPr>
          <w:noProof/>
        </w:rPr>
        <w:fldChar w:fldCharType="end"/>
      </w:r>
    </w:p>
    <w:p w14:paraId="589C9E63" w14:textId="4B7B1EF2" w:rsidR="001B5EC1" w:rsidRDefault="001B5EC1">
      <w:pPr>
        <w:pStyle w:val="TOC2"/>
        <w:rPr>
          <w:rFonts w:ascii="Calibri" w:hAnsi="Calibri"/>
          <w:noProof/>
          <w:sz w:val="22"/>
          <w:szCs w:val="22"/>
          <w:lang w:eastAsia="en-GB"/>
        </w:rPr>
      </w:pPr>
      <w:r>
        <w:rPr>
          <w:noProof/>
        </w:rPr>
        <w:t>4.11</w:t>
      </w:r>
      <w:r>
        <w:rPr>
          <w:rFonts w:ascii="Calibri" w:hAnsi="Calibri"/>
          <w:noProof/>
          <w:sz w:val="22"/>
          <w:szCs w:val="22"/>
          <w:lang w:eastAsia="en-GB"/>
        </w:rPr>
        <w:tab/>
      </w:r>
      <w:r>
        <w:rPr>
          <w:noProof/>
        </w:rPr>
        <w:t>Bearer Independent Protocol</w:t>
      </w:r>
      <w:r>
        <w:rPr>
          <w:noProof/>
        </w:rPr>
        <w:tab/>
      </w:r>
      <w:r>
        <w:rPr>
          <w:noProof/>
        </w:rPr>
        <w:fldChar w:fldCharType="begin" w:fldLock="1"/>
      </w:r>
      <w:r>
        <w:rPr>
          <w:noProof/>
        </w:rPr>
        <w:instrText xml:space="preserve"> PAGEREF _Toc130981284 \h </w:instrText>
      </w:r>
      <w:r>
        <w:rPr>
          <w:noProof/>
        </w:rPr>
      </w:r>
      <w:r>
        <w:rPr>
          <w:noProof/>
        </w:rPr>
        <w:fldChar w:fldCharType="separate"/>
      </w:r>
      <w:r>
        <w:rPr>
          <w:noProof/>
        </w:rPr>
        <w:t>20</w:t>
      </w:r>
      <w:r>
        <w:rPr>
          <w:noProof/>
        </w:rPr>
        <w:fldChar w:fldCharType="end"/>
      </w:r>
    </w:p>
    <w:p w14:paraId="0B7529B3" w14:textId="5100C489" w:rsidR="001B5EC1" w:rsidRDefault="001B5EC1">
      <w:pPr>
        <w:pStyle w:val="TOC2"/>
        <w:rPr>
          <w:rFonts w:ascii="Calibri" w:hAnsi="Calibri"/>
          <w:noProof/>
          <w:sz w:val="22"/>
          <w:szCs w:val="22"/>
          <w:lang w:eastAsia="en-GB"/>
        </w:rPr>
      </w:pPr>
      <w:r>
        <w:rPr>
          <w:noProof/>
        </w:rPr>
        <w:t>4.12</w:t>
      </w:r>
      <w:r>
        <w:rPr>
          <w:rFonts w:ascii="Calibri" w:hAnsi="Calibri"/>
          <w:noProof/>
          <w:sz w:val="22"/>
          <w:szCs w:val="22"/>
          <w:lang w:eastAsia="en-GB"/>
        </w:rPr>
        <w:tab/>
      </w:r>
      <w:r>
        <w:rPr>
          <w:noProof/>
        </w:rPr>
        <w:t>Description of the access technology indicator mechanism</w:t>
      </w:r>
      <w:r>
        <w:rPr>
          <w:noProof/>
        </w:rPr>
        <w:tab/>
      </w:r>
      <w:r>
        <w:rPr>
          <w:noProof/>
        </w:rPr>
        <w:fldChar w:fldCharType="begin" w:fldLock="1"/>
      </w:r>
      <w:r>
        <w:rPr>
          <w:noProof/>
        </w:rPr>
        <w:instrText xml:space="preserve"> PAGEREF _Toc130981285 \h </w:instrText>
      </w:r>
      <w:r>
        <w:rPr>
          <w:noProof/>
        </w:rPr>
      </w:r>
      <w:r>
        <w:rPr>
          <w:noProof/>
        </w:rPr>
        <w:fldChar w:fldCharType="separate"/>
      </w:r>
      <w:r>
        <w:rPr>
          <w:noProof/>
        </w:rPr>
        <w:t>20</w:t>
      </w:r>
      <w:r>
        <w:rPr>
          <w:noProof/>
        </w:rPr>
        <w:fldChar w:fldCharType="end"/>
      </w:r>
    </w:p>
    <w:p w14:paraId="28CD7F36" w14:textId="3004FBF2" w:rsidR="001B5EC1" w:rsidRDefault="001B5EC1">
      <w:pPr>
        <w:pStyle w:val="TOC2"/>
        <w:rPr>
          <w:rFonts w:ascii="Calibri" w:hAnsi="Calibri"/>
          <w:noProof/>
          <w:sz w:val="22"/>
          <w:szCs w:val="22"/>
          <w:lang w:eastAsia="en-GB"/>
        </w:rPr>
      </w:pPr>
      <w:r>
        <w:rPr>
          <w:noProof/>
        </w:rPr>
        <w:t>4.13</w:t>
      </w:r>
      <w:r>
        <w:rPr>
          <w:rFonts w:ascii="Calibri" w:hAnsi="Calibri"/>
          <w:noProof/>
          <w:sz w:val="22"/>
          <w:szCs w:val="22"/>
          <w:lang w:eastAsia="en-GB"/>
        </w:rPr>
        <w:tab/>
      </w:r>
      <w:r>
        <w:rPr>
          <w:noProof/>
        </w:rPr>
        <w:t>Description of the network search mode mechanism</w:t>
      </w:r>
      <w:r>
        <w:rPr>
          <w:noProof/>
        </w:rPr>
        <w:tab/>
      </w:r>
      <w:r>
        <w:rPr>
          <w:noProof/>
        </w:rPr>
        <w:fldChar w:fldCharType="begin" w:fldLock="1"/>
      </w:r>
      <w:r>
        <w:rPr>
          <w:noProof/>
        </w:rPr>
        <w:instrText xml:space="preserve"> PAGEREF _Toc130981286 \h </w:instrText>
      </w:r>
      <w:r>
        <w:rPr>
          <w:noProof/>
        </w:rPr>
      </w:r>
      <w:r>
        <w:rPr>
          <w:noProof/>
        </w:rPr>
        <w:fldChar w:fldCharType="separate"/>
      </w:r>
      <w:r>
        <w:rPr>
          <w:noProof/>
        </w:rPr>
        <w:t>20</w:t>
      </w:r>
      <w:r>
        <w:rPr>
          <w:noProof/>
        </w:rPr>
        <w:fldChar w:fldCharType="end"/>
      </w:r>
    </w:p>
    <w:p w14:paraId="6E960385" w14:textId="49309A3F" w:rsidR="001B5EC1" w:rsidRDefault="001B5EC1">
      <w:pPr>
        <w:pStyle w:val="TOC2"/>
        <w:rPr>
          <w:rFonts w:ascii="Calibri" w:hAnsi="Calibri"/>
          <w:noProof/>
          <w:sz w:val="22"/>
          <w:szCs w:val="22"/>
          <w:lang w:eastAsia="en-GB"/>
        </w:rPr>
      </w:pPr>
      <w:r>
        <w:rPr>
          <w:noProof/>
        </w:rPr>
        <w:t>4.14</w:t>
      </w:r>
      <w:r>
        <w:rPr>
          <w:rFonts w:ascii="Calibri" w:hAnsi="Calibri"/>
          <w:noProof/>
          <w:sz w:val="22"/>
          <w:szCs w:val="22"/>
          <w:lang w:eastAsia="en-GB"/>
        </w:rPr>
        <w:tab/>
      </w:r>
      <w:r>
        <w:rPr>
          <w:noProof/>
        </w:rPr>
        <w:t>Geographical location discovery</w:t>
      </w:r>
      <w:r>
        <w:rPr>
          <w:noProof/>
        </w:rPr>
        <w:tab/>
      </w:r>
      <w:r>
        <w:rPr>
          <w:noProof/>
        </w:rPr>
        <w:fldChar w:fldCharType="begin" w:fldLock="1"/>
      </w:r>
      <w:r>
        <w:rPr>
          <w:noProof/>
        </w:rPr>
        <w:instrText xml:space="preserve"> PAGEREF _Toc130981287 \h </w:instrText>
      </w:r>
      <w:r>
        <w:rPr>
          <w:noProof/>
        </w:rPr>
      </w:r>
      <w:r>
        <w:rPr>
          <w:noProof/>
        </w:rPr>
        <w:fldChar w:fldCharType="separate"/>
      </w:r>
      <w:r>
        <w:rPr>
          <w:noProof/>
        </w:rPr>
        <w:t>20</w:t>
      </w:r>
      <w:r>
        <w:rPr>
          <w:noProof/>
        </w:rPr>
        <w:fldChar w:fldCharType="end"/>
      </w:r>
    </w:p>
    <w:p w14:paraId="0C11FB68" w14:textId="5A0AE9FA" w:rsidR="001B5EC1" w:rsidRDefault="001B5EC1">
      <w:pPr>
        <w:pStyle w:val="TOC2"/>
        <w:rPr>
          <w:rFonts w:ascii="Calibri" w:hAnsi="Calibri"/>
          <w:noProof/>
          <w:sz w:val="22"/>
          <w:szCs w:val="22"/>
          <w:lang w:eastAsia="en-GB"/>
        </w:rPr>
      </w:pPr>
      <w:r>
        <w:rPr>
          <w:noProof/>
        </w:rPr>
        <w:t>4.15</w:t>
      </w:r>
      <w:r>
        <w:rPr>
          <w:rFonts w:ascii="Calibri" w:hAnsi="Calibri"/>
          <w:noProof/>
          <w:sz w:val="22"/>
          <w:szCs w:val="22"/>
          <w:lang w:eastAsia="en-GB"/>
        </w:rPr>
        <w:tab/>
      </w:r>
      <w:r>
        <w:rPr>
          <w:noProof/>
        </w:rPr>
        <w:t>Operation in reduced USAT capable terminals</w:t>
      </w:r>
      <w:r>
        <w:rPr>
          <w:noProof/>
        </w:rPr>
        <w:tab/>
      </w:r>
      <w:r>
        <w:rPr>
          <w:noProof/>
        </w:rPr>
        <w:fldChar w:fldCharType="begin" w:fldLock="1"/>
      </w:r>
      <w:r>
        <w:rPr>
          <w:noProof/>
        </w:rPr>
        <w:instrText xml:space="preserve"> PAGEREF _Toc130981288 \h </w:instrText>
      </w:r>
      <w:r>
        <w:rPr>
          <w:noProof/>
        </w:rPr>
      </w:r>
      <w:r>
        <w:rPr>
          <w:noProof/>
        </w:rPr>
        <w:fldChar w:fldCharType="separate"/>
      </w:r>
      <w:r>
        <w:rPr>
          <w:noProof/>
        </w:rPr>
        <w:t>20</w:t>
      </w:r>
      <w:r>
        <w:rPr>
          <w:noProof/>
        </w:rPr>
        <w:fldChar w:fldCharType="end"/>
      </w:r>
    </w:p>
    <w:p w14:paraId="28E68273" w14:textId="42D4B40F" w:rsidR="001B5EC1" w:rsidRDefault="001B5EC1">
      <w:pPr>
        <w:pStyle w:val="TOC2"/>
        <w:rPr>
          <w:rFonts w:ascii="Calibri" w:hAnsi="Calibri"/>
          <w:noProof/>
          <w:sz w:val="22"/>
          <w:szCs w:val="22"/>
          <w:lang w:eastAsia="en-GB"/>
        </w:rPr>
      </w:pPr>
      <w:r>
        <w:rPr>
          <w:noProof/>
        </w:rPr>
        <w:t>4.16</w:t>
      </w:r>
      <w:r>
        <w:rPr>
          <w:rFonts w:ascii="Calibri" w:hAnsi="Calibri"/>
          <w:noProof/>
          <w:sz w:val="22"/>
          <w:szCs w:val="22"/>
          <w:lang w:eastAsia="en-GB"/>
        </w:rPr>
        <w:tab/>
      </w:r>
      <w:r>
        <w:rPr>
          <w:noProof/>
        </w:rPr>
        <w:t>Tag allocation guidelines</w:t>
      </w:r>
      <w:r>
        <w:rPr>
          <w:noProof/>
        </w:rPr>
        <w:tab/>
      </w:r>
      <w:r>
        <w:rPr>
          <w:noProof/>
        </w:rPr>
        <w:fldChar w:fldCharType="begin" w:fldLock="1"/>
      </w:r>
      <w:r>
        <w:rPr>
          <w:noProof/>
        </w:rPr>
        <w:instrText xml:space="preserve"> PAGEREF _Toc130981289 \h </w:instrText>
      </w:r>
      <w:r>
        <w:rPr>
          <w:noProof/>
        </w:rPr>
      </w:r>
      <w:r>
        <w:rPr>
          <w:noProof/>
        </w:rPr>
        <w:fldChar w:fldCharType="separate"/>
      </w:r>
      <w:r>
        <w:rPr>
          <w:noProof/>
        </w:rPr>
        <w:t>21</w:t>
      </w:r>
      <w:r>
        <w:rPr>
          <w:noProof/>
        </w:rPr>
        <w:fldChar w:fldCharType="end"/>
      </w:r>
    </w:p>
    <w:p w14:paraId="2E273C10" w14:textId="775C60B6" w:rsidR="001B5EC1" w:rsidRDefault="001B5EC1">
      <w:pPr>
        <w:pStyle w:val="TOC2"/>
        <w:rPr>
          <w:rFonts w:ascii="Calibri" w:hAnsi="Calibri"/>
          <w:noProof/>
          <w:sz w:val="22"/>
          <w:szCs w:val="22"/>
          <w:lang w:eastAsia="en-GB"/>
        </w:rPr>
      </w:pPr>
      <w:r>
        <w:rPr>
          <w:noProof/>
        </w:rPr>
        <w:t>4.17</w:t>
      </w:r>
      <w:r>
        <w:rPr>
          <w:rFonts w:ascii="Calibri" w:hAnsi="Calibri"/>
          <w:noProof/>
          <w:sz w:val="22"/>
          <w:szCs w:val="22"/>
          <w:lang w:eastAsia="en-GB"/>
        </w:rPr>
        <w:tab/>
      </w:r>
      <w:r>
        <w:rPr>
          <w:noProof/>
        </w:rPr>
        <w:t>USAT over the AT interface</w:t>
      </w:r>
      <w:r>
        <w:rPr>
          <w:noProof/>
        </w:rPr>
        <w:tab/>
      </w:r>
      <w:r>
        <w:rPr>
          <w:noProof/>
        </w:rPr>
        <w:fldChar w:fldCharType="begin" w:fldLock="1"/>
      </w:r>
      <w:r>
        <w:rPr>
          <w:noProof/>
        </w:rPr>
        <w:instrText xml:space="preserve"> PAGEREF _Toc130981290 \h </w:instrText>
      </w:r>
      <w:r>
        <w:rPr>
          <w:noProof/>
        </w:rPr>
      </w:r>
      <w:r>
        <w:rPr>
          <w:noProof/>
        </w:rPr>
        <w:fldChar w:fldCharType="separate"/>
      </w:r>
      <w:r>
        <w:rPr>
          <w:noProof/>
        </w:rPr>
        <w:t>21</w:t>
      </w:r>
      <w:r>
        <w:rPr>
          <w:noProof/>
        </w:rPr>
        <w:fldChar w:fldCharType="end"/>
      </w:r>
    </w:p>
    <w:p w14:paraId="3237F3D3" w14:textId="56507F29" w:rsidR="001B5EC1" w:rsidRDefault="001B5EC1">
      <w:pPr>
        <w:pStyle w:val="TOC2"/>
        <w:rPr>
          <w:rFonts w:ascii="Calibri" w:hAnsi="Calibri"/>
          <w:noProof/>
          <w:sz w:val="22"/>
          <w:szCs w:val="22"/>
          <w:lang w:eastAsia="en-GB"/>
        </w:rPr>
      </w:pPr>
      <w:r>
        <w:rPr>
          <w:noProof/>
        </w:rPr>
        <w:t>4.18</w:t>
      </w:r>
      <w:r>
        <w:rPr>
          <w:rFonts w:ascii="Calibri" w:hAnsi="Calibri"/>
          <w:noProof/>
          <w:sz w:val="22"/>
          <w:szCs w:val="22"/>
          <w:lang w:eastAsia="en-GB"/>
        </w:rPr>
        <w:tab/>
      </w:r>
      <w:r>
        <w:rPr>
          <w:noProof/>
        </w:rPr>
        <w:t>USAT facilities provided by eCAT clients</w:t>
      </w:r>
      <w:r>
        <w:rPr>
          <w:noProof/>
        </w:rPr>
        <w:tab/>
      </w:r>
      <w:r>
        <w:rPr>
          <w:noProof/>
        </w:rPr>
        <w:fldChar w:fldCharType="begin" w:fldLock="1"/>
      </w:r>
      <w:r>
        <w:rPr>
          <w:noProof/>
        </w:rPr>
        <w:instrText xml:space="preserve"> PAGEREF _Toc130981291 \h </w:instrText>
      </w:r>
      <w:r>
        <w:rPr>
          <w:noProof/>
        </w:rPr>
      </w:r>
      <w:r>
        <w:rPr>
          <w:noProof/>
        </w:rPr>
        <w:fldChar w:fldCharType="separate"/>
      </w:r>
      <w:r>
        <w:rPr>
          <w:noProof/>
        </w:rPr>
        <w:t>21</w:t>
      </w:r>
      <w:r>
        <w:rPr>
          <w:noProof/>
        </w:rPr>
        <w:fldChar w:fldCharType="end"/>
      </w:r>
    </w:p>
    <w:p w14:paraId="2791C078" w14:textId="66DC329A" w:rsidR="001B5EC1" w:rsidRDefault="001B5EC1">
      <w:pPr>
        <w:pStyle w:val="TOC2"/>
        <w:rPr>
          <w:rFonts w:ascii="Calibri" w:hAnsi="Calibri"/>
          <w:noProof/>
          <w:sz w:val="22"/>
          <w:szCs w:val="22"/>
          <w:lang w:eastAsia="en-GB"/>
        </w:rPr>
      </w:pPr>
      <w:r>
        <w:rPr>
          <w:noProof/>
        </w:rPr>
        <w:t>4.19</w:t>
      </w:r>
      <w:r>
        <w:rPr>
          <w:rFonts w:ascii="Calibri" w:hAnsi="Calibri"/>
          <w:noProof/>
          <w:sz w:val="22"/>
          <w:szCs w:val="22"/>
          <w:lang w:eastAsia="en-GB"/>
        </w:rPr>
        <w:tab/>
      </w:r>
      <w:r>
        <w:rPr>
          <w:noProof/>
        </w:rPr>
        <w:t>Negotiation of Poll Interval</w:t>
      </w:r>
      <w:r>
        <w:rPr>
          <w:noProof/>
        </w:rPr>
        <w:tab/>
      </w:r>
      <w:r>
        <w:rPr>
          <w:noProof/>
        </w:rPr>
        <w:fldChar w:fldCharType="begin" w:fldLock="1"/>
      </w:r>
      <w:r>
        <w:rPr>
          <w:noProof/>
        </w:rPr>
        <w:instrText xml:space="preserve"> PAGEREF _Toc130981292 \h </w:instrText>
      </w:r>
      <w:r>
        <w:rPr>
          <w:noProof/>
        </w:rPr>
      </w:r>
      <w:r>
        <w:rPr>
          <w:noProof/>
        </w:rPr>
        <w:fldChar w:fldCharType="separate"/>
      </w:r>
      <w:r>
        <w:rPr>
          <w:noProof/>
        </w:rPr>
        <w:t>21</w:t>
      </w:r>
      <w:r>
        <w:rPr>
          <w:noProof/>
        </w:rPr>
        <w:fldChar w:fldCharType="end"/>
      </w:r>
    </w:p>
    <w:p w14:paraId="1D9174C4" w14:textId="20E8E348" w:rsidR="001B5EC1" w:rsidRDefault="001B5EC1">
      <w:pPr>
        <w:pStyle w:val="TOC2"/>
        <w:rPr>
          <w:rFonts w:ascii="Calibri" w:hAnsi="Calibri"/>
          <w:noProof/>
          <w:sz w:val="22"/>
          <w:szCs w:val="22"/>
          <w:lang w:eastAsia="en-GB"/>
        </w:rPr>
      </w:pPr>
      <w:r>
        <w:rPr>
          <w:noProof/>
        </w:rPr>
        <w:t>4.20</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_Toc130981293 \h </w:instrText>
      </w:r>
      <w:r>
        <w:rPr>
          <w:noProof/>
        </w:rPr>
      </w:r>
      <w:r>
        <w:rPr>
          <w:noProof/>
        </w:rPr>
        <w:fldChar w:fldCharType="separate"/>
      </w:r>
      <w:r>
        <w:rPr>
          <w:noProof/>
        </w:rPr>
        <w:t>21</w:t>
      </w:r>
      <w:r>
        <w:rPr>
          <w:noProof/>
        </w:rPr>
        <w:fldChar w:fldCharType="end"/>
      </w:r>
    </w:p>
    <w:p w14:paraId="70394D61" w14:textId="65FEB7B3" w:rsidR="001B5EC1" w:rsidRDefault="001B5EC1">
      <w:pPr>
        <w:pStyle w:val="TOC1"/>
        <w:rPr>
          <w:rFonts w:ascii="Calibri" w:hAnsi="Calibri"/>
          <w:noProof/>
          <w:szCs w:val="22"/>
          <w:lang w:eastAsia="en-GB"/>
        </w:rPr>
      </w:pPr>
      <w:r>
        <w:rPr>
          <w:noProof/>
        </w:rPr>
        <w:t>5</w:t>
      </w:r>
      <w:r>
        <w:rPr>
          <w:rFonts w:ascii="Calibri" w:hAnsi="Calibri"/>
          <w:noProof/>
          <w:szCs w:val="22"/>
          <w:lang w:eastAsia="en-GB"/>
        </w:rPr>
        <w:tab/>
      </w:r>
      <w:r>
        <w:rPr>
          <w:noProof/>
        </w:rPr>
        <w:t>Profile download</w:t>
      </w:r>
      <w:r>
        <w:rPr>
          <w:noProof/>
        </w:rPr>
        <w:tab/>
      </w:r>
      <w:r>
        <w:rPr>
          <w:noProof/>
        </w:rPr>
        <w:fldChar w:fldCharType="begin" w:fldLock="1"/>
      </w:r>
      <w:r>
        <w:rPr>
          <w:noProof/>
        </w:rPr>
        <w:instrText xml:space="preserve"> PAGEREF _Toc130981294 \h </w:instrText>
      </w:r>
      <w:r>
        <w:rPr>
          <w:noProof/>
        </w:rPr>
      </w:r>
      <w:r>
        <w:rPr>
          <w:noProof/>
        </w:rPr>
        <w:fldChar w:fldCharType="separate"/>
      </w:r>
      <w:r>
        <w:rPr>
          <w:noProof/>
        </w:rPr>
        <w:t>21</w:t>
      </w:r>
      <w:r>
        <w:rPr>
          <w:noProof/>
        </w:rPr>
        <w:fldChar w:fldCharType="end"/>
      </w:r>
    </w:p>
    <w:p w14:paraId="615A7BB2" w14:textId="19C44F57" w:rsidR="001B5EC1" w:rsidRDefault="001B5EC1">
      <w:pPr>
        <w:pStyle w:val="TOC2"/>
        <w:rPr>
          <w:rFonts w:ascii="Calibri" w:hAnsi="Calibri"/>
          <w:noProof/>
          <w:sz w:val="22"/>
          <w:szCs w:val="22"/>
          <w:lang w:eastAsia="en-GB"/>
        </w:rPr>
      </w:pPr>
      <w:r>
        <w:rPr>
          <w:noProof/>
        </w:rPr>
        <w:t>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_Toc130981295 \h </w:instrText>
      </w:r>
      <w:r>
        <w:rPr>
          <w:noProof/>
        </w:rPr>
      </w:r>
      <w:r>
        <w:rPr>
          <w:noProof/>
        </w:rPr>
        <w:fldChar w:fldCharType="separate"/>
      </w:r>
      <w:r>
        <w:rPr>
          <w:noProof/>
        </w:rPr>
        <w:t>21</w:t>
      </w:r>
      <w:r>
        <w:rPr>
          <w:noProof/>
        </w:rPr>
        <w:fldChar w:fldCharType="end"/>
      </w:r>
    </w:p>
    <w:p w14:paraId="6748466F" w14:textId="6EE56C8B" w:rsidR="001B5EC1" w:rsidRDefault="001B5EC1">
      <w:pPr>
        <w:pStyle w:val="TOC2"/>
        <w:rPr>
          <w:rFonts w:ascii="Calibri" w:hAnsi="Calibri"/>
          <w:noProof/>
          <w:sz w:val="22"/>
          <w:szCs w:val="22"/>
          <w:lang w:eastAsia="en-GB"/>
        </w:rPr>
      </w:pPr>
      <w:r>
        <w:rPr>
          <w:noProof/>
        </w:rPr>
        <w:t>5.2</w:t>
      </w:r>
      <w:r>
        <w:rPr>
          <w:rFonts w:ascii="Calibri" w:hAnsi="Calibri"/>
          <w:noProof/>
          <w:sz w:val="22"/>
          <w:szCs w:val="22"/>
          <w:lang w:eastAsia="en-GB"/>
        </w:rPr>
        <w:tab/>
      </w:r>
      <w:r>
        <w:rPr>
          <w:noProof/>
        </w:rPr>
        <w:t>Structure and coding of TERMINAL PROFILE</w:t>
      </w:r>
      <w:r>
        <w:rPr>
          <w:noProof/>
        </w:rPr>
        <w:tab/>
      </w:r>
      <w:r>
        <w:rPr>
          <w:noProof/>
        </w:rPr>
        <w:fldChar w:fldCharType="begin" w:fldLock="1"/>
      </w:r>
      <w:r>
        <w:rPr>
          <w:noProof/>
        </w:rPr>
        <w:instrText xml:space="preserve"> PAGEREF _Toc130981296 \h </w:instrText>
      </w:r>
      <w:r>
        <w:rPr>
          <w:noProof/>
        </w:rPr>
      </w:r>
      <w:r>
        <w:rPr>
          <w:noProof/>
        </w:rPr>
        <w:fldChar w:fldCharType="separate"/>
      </w:r>
      <w:r>
        <w:rPr>
          <w:noProof/>
        </w:rPr>
        <w:t>22</w:t>
      </w:r>
      <w:r>
        <w:rPr>
          <w:noProof/>
        </w:rPr>
        <w:fldChar w:fldCharType="end"/>
      </w:r>
    </w:p>
    <w:p w14:paraId="5AC30A4E" w14:textId="0FEE122B" w:rsidR="001B5EC1" w:rsidRDefault="001B5EC1">
      <w:pPr>
        <w:pStyle w:val="TOC2"/>
        <w:rPr>
          <w:rFonts w:ascii="Calibri" w:hAnsi="Calibri"/>
          <w:noProof/>
          <w:sz w:val="22"/>
          <w:szCs w:val="22"/>
          <w:lang w:eastAsia="en-GB"/>
        </w:rPr>
      </w:pPr>
      <w:r>
        <w:rPr>
          <w:noProof/>
        </w:rPr>
        <w:t>5.3</w:t>
      </w:r>
      <w:r>
        <w:rPr>
          <w:rFonts w:ascii="Calibri" w:hAnsi="Calibri"/>
          <w:noProof/>
          <w:sz w:val="22"/>
          <w:szCs w:val="22"/>
          <w:lang w:eastAsia="en-GB"/>
        </w:rPr>
        <w:tab/>
      </w:r>
      <w:r>
        <w:rPr>
          <w:noProof/>
        </w:rPr>
        <w:t>Definition of display parameters in Profile download</w:t>
      </w:r>
      <w:r>
        <w:rPr>
          <w:noProof/>
        </w:rPr>
        <w:tab/>
      </w:r>
      <w:r>
        <w:rPr>
          <w:noProof/>
        </w:rPr>
        <w:fldChar w:fldCharType="begin" w:fldLock="1"/>
      </w:r>
      <w:r>
        <w:rPr>
          <w:noProof/>
        </w:rPr>
        <w:instrText xml:space="preserve"> PAGEREF _Toc130981297 \h </w:instrText>
      </w:r>
      <w:r>
        <w:rPr>
          <w:noProof/>
        </w:rPr>
      </w:r>
      <w:r>
        <w:rPr>
          <w:noProof/>
        </w:rPr>
        <w:fldChar w:fldCharType="separate"/>
      </w:r>
      <w:r>
        <w:rPr>
          <w:noProof/>
        </w:rPr>
        <w:t>27</w:t>
      </w:r>
      <w:r>
        <w:rPr>
          <w:noProof/>
        </w:rPr>
        <w:fldChar w:fldCharType="end"/>
      </w:r>
    </w:p>
    <w:p w14:paraId="076F4774" w14:textId="7E818797" w:rsidR="001B5EC1" w:rsidRDefault="001B5EC1">
      <w:pPr>
        <w:pStyle w:val="TOC1"/>
        <w:rPr>
          <w:rFonts w:ascii="Calibri" w:hAnsi="Calibri"/>
          <w:noProof/>
          <w:szCs w:val="22"/>
          <w:lang w:eastAsia="en-GB"/>
        </w:rPr>
      </w:pPr>
      <w:r>
        <w:rPr>
          <w:noProof/>
        </w:rPr>
        <w:t>6</w:t>
      </w:r>
      <w:r>
        <w:rPr>
          <w:rFonts w:ascii="Calibri" w:hAnsi="Calibri"/>
          <w:noProof/>
          <w:szCs w:val="22"/>
          <w:lang w:eastAsia="en-GB"/>
        </w:rPr>
        <w:tab/>
      </w:r>
      <w:r>
        <w:rPr>
          <w:noProof/>
        </w:rPr>
        <w:t>Proactive UICC</w:t>
      </w:r>
      <w:r>
        <w:rPr>
          <w:noProof/>
        </w:rPr>
        <w:tab/>
      </w:r>
      <w:r>
        <w:rPr>
          <w:noProof/>
        </w:rPr>
        <w:fldChar w:fldCharType="begin" w:fldLock="1"/>
      </w:r>
      <w:r>
        <w:rPr>
          <w:noProof/>
        </w:rPr>
        <w:instrText xml:space="preserve"> PAGEREF _Toc130981298 \h </w:instrText>
      </w:r>
      <w:r>
        <w:rPr>
          <w:noProof/>
        </w:rPr>
      </w:r>
      <w:r>
        <w:rPr>
          <w:noProof/>
        </w:rPr>
        <w:fldChar w:fldCharType="separate"/>
      </w:r>
      <w:r>
        <w:rPr>
          <w:noProof/>
        </w:rPr>
        <w:t>28</w:t>
      </w:r>
      <w:r>
        <w:rPr>
          <w:noProof/>
        </w:rPr>
        <w:fldChar w:fldCharType="end"/>
      </w:r>
    </w:p>
    <w:p w14:paraId="5314DCF2" w14:textId="41BF909B" w:rsidR="001B5EC1" w:rsidRDefault="001B5EC1">
      <w:pPr>
        <w:pStyle w:val="TOC2"/>
        <w:rPr>
          <w:rFonts w:ascii="Calibri" w:hAnsi="Calibri"/>
          <w:noProof/>
          <w:sz w:val="22"/>
          <w:szCs w:val="22"/>
          <w:lang w:eastAsia="en-GB"/>
        </w:rPr>
      </w:pPr>
      <w:r>
        <w:rPr>
          <w:noProof/>
        </w:rPr>
        <w:t>6.1</w:t>
      </w:r>
      <w:r>
        <w:rPr>
          <w:rFonts w:ascii="Calibri" w:hAnsi="Calibri"/>
          <w:noProof/>
          <w:sz w:val="22"/>
          <w:szCs w:val="22"/>
          <w:lang w:eastAsia="en-GB"/>
        </w:rPr>
        <w:tab/>
      </w:r>
      <w:r>
        <w:rPr>
          <w:noProof/>
        </w:rPr>
        <w:t>Introduction</w:t>
      </w:r>
      <w:r>
        <w:rPr>
          <w:noProof/>
        </w:rPr>
        <w:tab/>
      </w:r>
      <w:r>
        <w:rPr>
          <w:noProof/>
        </w:rPr>
        <w:fldChar w:fldCharType="begin" w:fldLock="1"/>
      </w:r>
      <w:r>
        <w:rPr>
          <w:noProof/>
        </w:rPr>
        <w:instrText xml:space="preserve"> PAGEREF _Toc130981299 \h </w:instrText>
      </w:r>
      <w:r>
        <w:rPr>
          <w:noProof/>
        </w:rPr>
      </w:r>
      <w:r>
        <w:rPr>
          <w:noProof/>
        </w:rPr>
        <w:fldChar w:fldCharType="separate"/>
      </w:r>
      <w:r>
        <w:rPr>
          <w:noProof/>
        </w:rPr>
        <w:t>28</w:t>
      </w:r>
      <w:r>
        <w:rPr>
          <w:noProof/>
        </w:rPr>
        <w:fldChar w:fldCharType="end"/>
      </w:r>
    </w:p>
    <w:p w14:paraId="626D0568" w14:textId="7686954B" w:rsidR="001B5EC1" w:rsidRDefault="001B5EC1">
      <w:pPr>
        <w:pStyle w:val="TOC2"/>
        <w:rPr>
          <w:rFonts w:ascii="Calibri" w:hAnsi="Calibri"/>
          <w:noProof/>
          <w:sz w:val="22"/>
          <w:szCs w:val="22"/>
          <w:lang w:eastAsia="en-GB"/>
        </w:rPr>
      </w:pPr>
      <w:r>
        <w:rPr>
          <w:noProof/>
        </w:rPr>
        <w:t>6.2</w:t>
      </w:r>
      <w:r>
        <w:rPr>
          <w:rFonts w:ascii="Calibri" w:hAnsi="Calibri"/>
          <w:noProof/>
          <w:sz w:val="22"/>
          <w:szCs w:val="22"/>
          <w:lang w:eastAsia="en-GB"/>
        </w:rPr>
        <w:tab/>
      </w:r>
      <w:r>
        <w:rPr>
          <w:noProof/>
        </w:rPr>
        <w:t>Identification of ME support</w:t>
      </w:r>
      <w:r>
        <w:rPr>
          <w:noProof/>
        </w:rPr>
        <w:tab/>
      </w:r>
      <w:r>
        <w:rPr>
          <w:noProof/>
        </w:rPr>
        <w:fldChar w:fldCharType="begin" w:fldLock="1"/>
      </w:r>
      <w:r>
        <w:rPr>
          <w:noProof/>
        </w:rPr>
        <w:instrText xml:space="preserve"> PAGEREF _Toc130981300 \h </w:instrText>
      </w:r>
      <w:r>
        <w:rPr>
          <w:noProof/>
        </w:rPr>
      </w:r>
      <w:r>
        <w:rPr>
          <w:noProof/>
        </w:rPr>
        <w:fldChar w:fldCharType="separate"/>
      </w:r>
      <w:r>
        <w:rPr>
          <w:noProof/>
        </w:rPr>
        <w:t>28</w:t>
      </w:r>
      <w:r>
        <w:rPr>
          <w:noProof/>
        </w:rPr>
        <w:fldChar w:fldCharType="end"/>
      </w:r>
    </w:p>
    <w:p w14:paraId="0B754A4A" w14:textId="1A1CE8B5" w:rsidR="001B5EC1" w:rsidRDefault="001B5EC1">
      <w:pPr>
        <w:pStyle w:val="TOC2"/>
        <w:rPr>
          <w:rFonts w:ascii="Calibri" w:hAnsi="Calibri"/>
          <w:noProof/>
          <w:sz w:val="22"/>
          <w:szCs w:val="22"/>
          <w:lang w:eastAsia="en-GB"/>
        </w:rPr>
      </w:pPr>
      <w:r>
        <w:rPr>
          <w:noProof/>
        </w:rPr>
        <w:t>6.3</w:t>
      </w:r>
      <w:r>
        <w:rPr>
          <w:rFonts w:ascii="Calibri" w:hAnsi="Calibri"/>
          <w:noProof/>
          <w:sz w:val="22"/>
          <w:szCs w:val="22"/>
          <w:lang w:eastAsia="en-GB"/>
        </w:rPr>
        <w:tab/>
      </w:r>
      <w:r>
        <w:rPr>
          <w:noProof/>
        </w:rPr>
        <w:t>General procedure</w:t>
      </w:r>
      <w:r>
        <w:rPr>
          <w:noProof/>
        </w:rPr>
        <w:tab/>
      </w:r>
      <w:r>
        <w:rPr>
          <w:noProof/>
        </w:rPr>
        <w:fldChar w:fldCharType="begin" w:fldLock="1"/>
      </w:r>
      <w:r>
        <w:rPr>
          <w:noProof/>
        </w:rPr>
        <w:instrText xml:space="preserve"> PAGEREF _Toc130981301 \h </w:instrText>
      </w:r>
      <w:r>
        <w:rPr>
          <w:noProof/>
        </w:rPr>
      </w:r>
      <w:r>
        <w:rPr>
          <w:noProof/>
        </w:rPr>
        <w:fldChar w:fldCharType="separate"/>
      </w:r>
      <w:r>
        <w:rPr>
          <w:noProof/>
        </w:rPr>
        <w:t>28</w:t>
      </w:r>
      <w:r>
        <w:rPr>
          <w:noProof/>
        </w:rPr>
        <w:fldChar w:fldCharType="end"/>
      </w:r>
    </w:p>
    <w:p w14:paraId="2DAFB4C1" w14:textId="35F2682E" w:rsidR="001B5EC1" w:rsidRDefault="001B5EC1">
      <w:pPr>
        <w:pStyle w:val="TOC2"/>
        <w:rPr>
          <w:rFonts w:ascii="Calibri" w:hAnsi="Calibri"/>
          <w:noProof/>
          <w:sz w:val="22"/>
          <w:szCs w:val="22"/>
          <w:lang w:eastAsia="en-GB"/>
        </w:rPr>
      </w:pPr>
      <w:r>
        <w:rPr>
          <w:noProof/>
        </w:rPr>
        <w:t>6.4</w:t>
      </w:r>
      <w:r>
        <w:rPr>
          <w:rFonts w:ascii="Calibri" w:hAnsi="Calibri"/>
          <w:noProof/>
          <w:sz w:val="22"/>
          <w:szCs w:val="22"/>
          <w:lang w:eastAsia="en-GB"/>
        </w:rPr>
        <w:tab/>
      </w:r>
      <w:r>
        <w:rPr>
          <w:noProof/>
        </w:rPr>
        <w:t>Proactive UICC commands and procedures</w:t>
      </w:r>
      <w:r>
        <w:rPr>
          <w:noProof/>
        </w:rPr>
        <w:tab/>
      </w:r>
      <w:r>
        <w:rPr>
          <w:noProof/>
        </w:rPr>
        <w:fldChar w:fldCharType="begin" w:fldLock="1"/>
      </w:r>
      <w:r>
        <w:rPr>
          <w:noProof/>
        </w:rPr>
        <w:instrText xml:space="preserve"> PAGEREF _Toc130981302 \h </w:instrText>
      </w:r>
      <w:r>
        <w:rPr>
          <w:noProof/>
        </w:rPr>
      </w:r>
      <w:r>
        <w:rPr>
          <w:noProof/>
        </w:rPr>
        <w:fldChar w:fldCharType="separate"/>
      </w:r>
      <w:r>
        <w:rPr>
          <w:noProof/>
        </w:rPr>
        <w:t>28</w:t>
      </w:r>
      <w:r>
        <w:rPr>
          <w:noProof/>
        </w:rPr>
        <w:fldChar w:fldCharType="end"/>
      </w:r>
    </w:p>
    <w:p w14:paraId="48B6089C" w14:textId="47696C5F" w:rsidR="001B5EC1" w:rsidRDefault="001B5EC1">
      <w:pPr>
        <w:pStyle w:val="TOC3"/>
        <w:rPr>
          <w:rFonts w:ascii="Calibri" w:hAnsi="Calibri"/>
          <w:noProof/>
          <w:sz w:val="22"/>
          <w:szCs w:val="22"/>
          <w:lang w:eastAsia="en-GB"/>
        </w:rPr>
      </w:pPr>
      <w:r>
        <w:rPr>
          <w:noProof/>
        </w:rPr>
        <w:t>6.4.1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_Toc130981303 \h </w:instrText>
      </w:r>
      <w:r>
        <w:rPr>
          <w:noProof/>
        </w:rPr>
      </w:r>
      <w:r>
        <w:rPr>
          <w:noProof/>
        </w:rPr>
        <w:fldChar w:fldCharType="separate"/>
      </w:r>
      <w:r>
        <w:rPr>
          <w:noProof/>
        </w:rPr>
        <w:t>28</w:t>
      </w:r>
      <w:r>
        <w:rPr>
          <w:noProof/>
        </w:rPr>
        <w:fldChar w:fldCharType="end"/>
      </w:r>
    </w:p>
    <w:p w14:paraId="0A7520DE" w14:textId="5047C379" w:rsidR="001B5EC1" w:rsidRDefault="001B5EC1">
      <w:pPr>
        <w:pStyle w:val="TOC3"/>
        <w:rPr>
          <w:rFonts w:ascii="Calibri" w:hAnsi="Calibri"/>
          <w:noProof/>
          <w:sz w:val="22"/>
          <w:szCs w:val="22"/>
          <w:lang w:eastAsia="en-GB"/>
        </w:rPr>
      </w:pPr>
      <w:r>
        <w:rPr>
          <w:noProof/>
        </w:rPr>
        <w:t>6.4.2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_Toc130981304 \h </w:instrText>
      </w:r>
      <w:r>
        <w:rPr>
          <w:noProof/>
        </w:rPr>
      </w:r>
      <w:r>
        <w:rPr>
          <w:noProof/>
        </w:rPr>
        <w:fldChar w:fldCharType="separate"/>
      </w:r>
      <w:r>
        <w:rPr>
          <w:noProof/>
        </w:rPr>
        <w:t>28</w:t>
      </w:r>
      <w:r>
        <w:rPr>
          <w:noProof/>
        </w:rPr>
        <w:fldChar w:fldCharType="end"/>
      </w:r>
    </w:p>
    <w:p w14:paraId="4A7A901B" w14:textId="61F64B95" w:rsidR="001B5EC1" w:rsidRDefault="001B5EC1">
      <w:pPr>
        <w:pStyle w:val="TOC3"/>
        <w:rPr>
          <w:rFonts w:ascii="Calibri" w:hAnsi="Calibri"/>
          <w:noProof/>
          <w:sz w:val="22"/>
          <w:szCs w:val="22"/>
          <w:lang w:eastAsia="en-GB"/>
        </w:rPr>
      </w:pPr>
      <w:r>
        <w:rPr>
          <w:noProof/>
        </w:rPr>
        <w:t>6.4.3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_Toc130981305 \h </w:instrText>
      </w:r>
      <w:r>
        <w:rPr>
          <w:noProof/>
        </w:rPr>
      </w:r>
      <w:r>
        <w:rPr>
          <w:noProof/>
        </w:rPr>
        <w:fldChar w:fldCharType="separate"/>
      </w:r>
      <w:r>
        <w:rPr>
          <w:noProof/>
        </w:rPr>
        <w:t>28</w:t>
      </w:r>
      <w:r>
        <w:rPr>
          <w:noProof/>
        </w:rPr>
        <w:fldChar w:fldCharType="end"/>
      </w:r>
    </w:p>
    <w:p w14:paraId="5AF74322" w14:textId="76297135" w:rsidR="001B5EC1" w:rsidRDefault="001B5EC1">
      <w:pPr>
        <w:pStyle w:val="TOC3"/>
        <w:rPr>
          <w:rFonts w:ascii="Calibri" w:hAnsi="Calibri"/>
          <w:noProof/>
          <w:sz w:val="22"/>
          <w:szCs w:val="22"/>
          <w:lang w:eastAsia="en-GB"/>
        </w:rPr>
      </w:pPr>
      <w:r>
        <w:rPr>
          <w:noProof/>
        </w:rPr>
        <w:t>6.4.4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_Toc130981306 \h </w:instrText>
      </w:r>
      <w:r>
        <w:rPr>
          <w:noProof/>
        </w:rPr>
      </w:r>
      <w:r>
        <w:rPr>
          <w:noProof/>
        </w:rPr>
        <w:fldChar w:fldCharType="separate"/>
      </w:r>
      <w:r>
        <w:rPr>
          <w:noProof/>
        </w:rPr>
        <w:t>28</w:t>
      </w:r>
      <w:r>
        <w:rPr>
          <w:noProof/>
        </w:rPr>
        <w:fldChar w:fldCharType="end"/>
      </w:r>
    </w:p>
    <w:p w14:paraId="5AD75BB2" w14:textId="3F541E9B" w:rsidR="001B5EC1" w:rsidRDefault="001B5EC1">
      <w:pPr>
        <w:pStyle w:val="TOC3"/>
        <w:rPr>
          <w:rFonts w:ascii="Calibri" w:hAnsi="Calibri"/>
          <w:noProof/>
          <w:sz w:val="22"/>
          <w:szCs w:val="22"/>
          <w:lang w:eastAsia="en-GB"/>
        </w:rPr>
      </w:pPr>
      <w:r>
        <w:rPr>
          <w:noProof/>
        </w:rPr>
        <w:t>6.4.5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_Toc130981307 \h </w:instrText>
      </w:r>
      <w:r>
        <w:rPr>
          <w:noProof/>
        </w:rPr>
      </w:r>
      <w:r>
        <w:rPr>
          <w:noProof/>
        </w:rPr>
        <w:fldChar w:fldCharType="separate"/>
      </w:r>
      <w:r>
        <w:rPr>
          <w:noProof/>
        </w:rPr>
        <w:t>28</w:t>
      </w:r>
      <w:r>
        <w:rPr>
          <w:noProof/>
        </w:rPr>
        <w:fldChar w:fldCharType="end"/>
      </w:r>
    </w:p>
    <w:p w14:paraId="12E5AE88" w14:textId="7B8390AD" w:rsidR="001B5EC1" w:rsidRDefault="001B5EC1">
      <w:pPr>
        <w:pStyle w:val="TOC3"/>
        <w:rPr>
          <w:rFonts w:ascii="Calibri" w:hAnsi="Calibri"/>
          <w:noProof/>
          <w:sz w:val="22"/>
          <w:szCs w:val="22"/>
          <w:lang w:eastAsia="en-GB"/>
        </w:rPr>
      </w:pPr>
      <w:r>
        <w:rPr>
          <w:noProof/>
        </w:rPr>
        <w:t>6.4.6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_Toc130981308 \h </w:instrText>
      </w:r>
      <w:r>
        <w:rPr>
          <w:noProof/>
        </w:rPr>
      </w:r>
      <w:r>
        <w:rPr>
          <w:noProof/>
        </w:rPr>
        <w:fldChar w:fldCharType="separate"/>
      </w:r>
      <w:r>
        <w:rPr>
          <w:noProof/>
        </w:rPr>
        <w:t>28</w:t>
      </w:r>
      <w:r>
        <w:rPr>
          <w:noProof/>
        </w:rPr>
        <w:fldChar w:fldCharType="end"/>
      </w:r>
    </w:p>
    <w:p w14:paraId="10655C58" w14:textId="5ACE7D9C" w:rsidR="001B5EC1" w:rsidRDefault="001B5EC1">
      <w:pPr>
        <w:pStyle w:val="TOC3"/>
        <w:rPr>
          <w:rFonts w:ascii="Calibri" w:hAnsi="Calibri"/>
          <w:noProof/>
          <w:sz w:val="22"/>
          <w:szCs w:val="22"/>
          <w:lang w:eastAsia="en-GB"/>
        </w:rPr>
      </w:pPr>
      <w:r>
        <w:rPr>
          <w:noProof/>
        </w:rPr>
        <w:t>6.4.7</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_Toc130981309 \h </w:instrText>
      </w:r>
      <w:r>
        <w:rPr>
          <w:noProof/>
        </w:rPr>
      </w:r>
      <w:r>
        <w:rPr>
          <w:noProof/>
        </w:rPr>
        <w:fldChar w:fldCharType="separate"/>
      </w:r>
      <w:r>
        <w:rPr>
          <w:noProof/>
        </w:rPr>
        <w:t>28</w:t>
      </w:r>
      <w:r>
        <w:rPr>
          <w:noProof/>
        </w:rPr>
        <w:fldChar w:fldCharType="end"/>
      </w:r>
    </w:p>
    <w:p w14:paraId="1B9453A5" w14:textId="72A2F5F8" w:rsidR="001B5EC1" w:rsidRDefault="001B5EC1">
      <w:pPr>
        <w:pStyle w:val="TOC4"/>
        <w:rPr>
          <w:rFonts w:ascii="Calibri" w:hAnsi="Calibri"/>
          <w:noProof/>
          <w:sz w:val="22"/>
          <w:szCs w:val="22"/>
          <w:lang w:eastAsia="en-GB"/>
        </w:rPr>
      </w:pPr>
      <w:r>
        <w:rPr>
          <w:noProof/>
        </w:rPr>
        <w:t>6.4.7.1</w:t>
      </w:r>
      <w:r>
        <w:rPr>
          <w:rFonts w:ascii="Calibri" w:hAnsi="Calibri"/>
          <w:noProof/>
          <w:sz w:val="22"/>
          <w:szCs w:val="22"/>
          <w:lang w:eastAsia="en-GB"/>
        </w:rPr>
        <w:tab/>
      </w:r>
      <w:r>
        <w:rPr>
          <w:noProof/>
        </w:rPr>
        <w:t>EF</w:t>
      </w:r>
      <w:r w:rsidRPr="003C1B3A">
        <w:rPr>
          <w:noProof/>
          <w:vertAlign w:val="subscript"/>
        </w:rPr>
        <w:t>IMSI</w:t>
      </w:r>
      <w:r>
        <w:rPr>
          <w:noProof/>
        </w:rPr>
        <w:t xml:space="preserve"> changing procedure</w:t>
      </w:r>
      <w:r>
        <w:rPr>
          <w:noProof/>
        </w:rPr>
        <w:tab/>
      </w:r>
      <w:r>
        <w:rPr>
          <w:noProof/>
        </w:rPr>
        <w:fldChar w:fldCharType="begin" w:fldLock="1"/>
      </w:r>
      <w:r>
        <w:rPr>
          <w:noProof/>
        </w:rPr>
        <w:instrText xml:space="preserve"> PAGEREF _Toc130981310 \h </w:instrText>
      </w:r>
      <w:r>
        <w:rPr>
          <w:noProof/>
        </w:rPr>
      </w:r>
      <w:r>
        <w:rPr>
          <w:noProof/>
        </w:rPr>
        <w:fldChar w:fldCharType="separate"/>
      </w:r>
      <w:r>
        <w:rPr>
          <w:noProof/>
        </w:rPr>
        <w:t>29</w:t>
      </w:r>
      <w:r>
        <w:rPr>
          <w:noProof/>
        </w:rPr>
        <w:fldChar w:fldCharType="end"/>
      </w:r>
    </w:p>
    <w:p w14:paraId="245992D8" w14:textId="7D236B9B" w:rsidR="001B5EC1" w:rsidRDefault="001B5EC1">
      <w:pPr>
        <w:pStyle w:val="TOC4"/>
        <w:rPr>
          <w:rFonts w:ascii="Calibri" w:hAnsi="Calibri"/>
          <w:noProof/>
          <w:sz w:val="22"/>
          <w:szCs w:val="22"/>
          <w:lang w:eastAsia="en-GB"/>
        </w:rPr>
      </w:pPr>
      <w:r>
        <w:rPr>
          <w:noProof/>
        </w:rPr>
        <w:t>6.4.7.2</w:t>
      </w:r>
      <w:r>
        <w:rPr>
          <w:rFonts w:ascii="Calibri" w:hAnsi="Calibri"/>
          <w:noProof/>
          <w:sz w:val="22"/>
          <w:szCs w:val="22"/>
          <w:lang w:eastAsia="en-GB"/>
        </w:rPr>
        <w:tab/>
      </w:r>
      <w:r>
        <w:rPr>
          <w:noProof/>
        </w:rPr>
        <w:t>Generic Bootstrapping Procedure Request</w:t>
      </w:r>
      <w:r>
        <w:rPr>
          <w:noProof/>
        </w:rPr>
        <w:tab/>
      </w:r>
      <w:r>
        <w:rPr>
          <w:noProof/>
        </w:rPr>
        <w:fldChar w:fldCharType="begin" w:fldLock="1"/>
      </w:r>
      <w:r>
        <w:rPr>
          <w:noProof/>
        </w:rPr>
        <w:instrText xml:space="preserve"> PAGEREF _Toc130981311 \h </w:instrText>
      </w:r>
      <w:r>
        <w:rPr>
          <w:noProof/>
        </w:rPr>
      </w:r>
      <w:r>
        <w:rPr>
          <w:noProof/>
        </w:rPr>
        <w:fldChar w:fldCharType="separate"/>
      </w:r>
      <w:r>
        <w:rPr>
          <w:noProof/>
        </w:rPr>
        <w:t>29</w:t>
      </w:r>
      <w:r>
        <w:rPr>
          <w:noProof/>
        </w:rPr>
        <w:fldChar w:fldCharType="end"/>
      </w:r>
    </w:p>
    <w:p w14:paraId="1B634143" w14:textId="4FF1AAE4" w:rsidR="001B5EC1" w:rsidRDefault="001B5EC1">
      <w:pPr>
        <w:pStyle w:val="TOC4"/>
        <w:rPr>
          <w:rFonts w:ascii="Calibri" w:hAnsi="Calibri"/>
          <w:noProof/>
          <w:sz w:val="22"/>
          <w:szCs w:val="22"/>
          <w:lang w:eastAsia="en-GB"/>
        </w:rPr>
      </w:pPr>
      <w:r>
        <w:rPr>
          <w:noProof/>
        </w:rPr>
        <w:t>6.4.7.3</w:t>
      </w:r>
      <w:r>
        <w:rPr>
          <w:rFonts w:ascii="Calibri" w:hAnsi="Calibri"/>
          <w:noProof/>
          <w:sz w:val="22"/>
          <w:szCs w:val="22"/>
          <w:lang w:eastAsia="en-GB"/>
        </w:rPr>
        <w:tab/>
      </w:r>
      <w:r>
        <w:rPr>
          <w:noProof/>
        </w:rPr>
        <w:t>EF</w:t>
      </w:r>
      <w:r w:rsidRPr="003C1B3A">
        <w:rPr>
          <w:noProof/>
          <w:vertAlign w:val="subscript"/>
        </w:rPr>
        <w:t>UICCIARI</w:t>
      </w:r>
      <w:r>
        <w:rPr>
          <w:noProof/>
        </w:rPr>
        <w:t xml:space="preserve"> changing procedure</w:t>
      </w:r>
      <w:r>
        <w:rPr>
          <w:noProof/>
        </w:rPr>
        <w:tab/>
      </w:r>
      <w:r>
        <w:rPr>
          <w:noProof/>
        </w:rPr>
        <w:fldChar w:fldCharType="begin" w:fldLock="1"/>
      </w:r>
      <w:r>
        <w:rPr>
          <w:noProof/>
        </w:rPr>
        <w:instrText xml:space="preserve"> PAGEREF _Toc130981312 \h </w:instrText>
      </w:r>
      <w:r>
        <w:rPr>
          <w:noProof/>
        </w:rPr>
      </w:r>
      <w:r>
        <w:rPr>
          <w:noProof/>
        </w:rPr>
        <w:fldChar w:fldCharType="separate"/>
      </w:r>
      <w:r>
        <w:rPr>
          <w:noProof/>
        </w:rPr>
        <w:t>29</w:t>
      </w:r>
      <w:r>
        <w:rPr>
          <w:noProof/>
        </w:rPr>
        <w:fldChar w:fldCharType="end"/>
      </w:r>
    </w:p>
    <w:p w14:paraId="49CB642E" w14:textId="175E103D" w:rsidR="001B5EC1" w:rsidRDefault="001B5EC1">
      <w:pPr>
        <w:pStyle w:val="TOC4"/>
        <w:rPr>
          <w:rFonts w:ascii="Calibri" w:hAnsi="Calibri"/>
          <w:noProof/>
          <w:sz w:val="22"/>
          <w:szCs w:val="22"/>
          <w:lang w:eastAsia="en-GB"/>
        </w:rPr>
      </w:pPr>
      <w:r>
        <w:rPr>
          <w:noProof/>
        </w:rPr>
        <w:t>6.4.7.4</w:t>
      </w:r>
      <w:r>
        <w:rPr>
          <w:rFonts w:ascii="Calibri" w:hAnsi="Calibri"/>
          <w:noProof/>
          <w:sz w:val="22"/>
          <w:szCs w:val="22"/>
          <w:lang w:eastAsia="en-GB"/>
        </w:rPr>
        <w:tab/>
      </w:r>
      <w:r>
        <w:rPr>
          <w:noProof/>
        </w:rPr>
        <w:t>Steering of roaming and steering of roaming for I-WLAN procedure</w:t>
      </w:r>
      <w:r>
        <w:rPr>
          <w:noProof/>
        </w:rPr>
        <w:tab/>
      </w:r>
      <w:r>
        <w:rPr>
          <w:noProof/>
        </w:rPr>
        <w:fldChar w:fldCharType="begin" w:fldLock="1"/>
      </w:r>
      <w:r>
        <w:rPr>
          <w:noProof/>
        </w:rPr>
        <w:instrText xml:space="preserve"> PAGEREF _Toc130981313 \h </w:instrText>
      </w:r>
      <w:r>
        <w:rPr>
          <w:noProof/>
        </w:rPr>
      </w:r>
      <w:r>
        <w:rPr>
          <w:noProof/>
        </w:rPr>
        <w:fldChar w:fldCharType="separate"/>
      </w:r>
      <w:r>
        <w:rPr>
          <w:noProof/>
        </w:rPr>
        <w:t>29</w:t>
      </w:r>
      <w:r>
        <w:rPr>
          <w:noProof/>
        </w:rPr>
        <w:fldChar w:fldCharType="end"/>
      </w:r>
    </w:p>
    <w:p w14:paraId="1ACF256F" w14:textId="083E702E" w:rsidR="001B5EC1" w:rsidRDefault="001B5EC1">
      <w:pPr>
        <w:pStyle w:val="TOC4"/>
        <w:rPr>
          <w:rFonts w:ascii="Calibri" w:hAnsi="Calibri"/>
          <w:noProof/>
          <w:sz w:val="22"/>
          <w:szCs w:val="22"/>
          <w:lang w:eastAsia="en-GB"/>
        </w:rPr>
      </w:pPr>
      <w:r>
        <w:rPr>
          <w:noProof/>
        </w:rPr>
        <w:t>6.4.7.5</w:t>
      </w:r>
      <w:r>
        <w:rPr>
          <w:rFonts w:ascii="Calibri" w:hAnsi="Calibri"/>
          <w:noProof/>
          <w:sz w:val="22"/>
          <w:szCs w:val="22"/>
          <w:lang w:eastAsia="en-GB"/>
        </w:rPr>
        <w:tab/>
      </w:r>
      <w:r>
        <w:rPr>
          <w:noProof/>
        </w:rPr>
        <w:t>Steering of roaming via NAS messages</w:t>
      </w:r>
      <w:r>
        <w:rPr>
          <w:noProof/>
        </w:rPr>
        <w:tab/>
      </w:r>
      <w:r>
        <w:rPr>
          <w:noProof/>
        </w:rPr>
        <w:fldChar w:fldCharType="begin" w:fldLock="1"/>
      </w:r>
      <w:r>
        <w:rPr>
          <w:noProof/>
        </w:rPr>
        <w:instrText xml:space="preserve"> PAGEREF _Toc130981314 \h </w:instrText>
      </w:r>
      <w:r>
        <w:rPr>
          <w:noProof/>
        </w:rPr>
      </w:r>
      <w:r>
        <w:rPr>
          <w:noProof/>
        </w:rPr>
        <w:fldChar w:fldCharType="separate"/>
      </w:r>
      <w:r>
        <w:rPr>
          <w:noProof/>
        </w:rPr>
        <w:t>30</w:t>
      </w:r>
      <w:r>
        <w:rPr>
          <w:noProof/>
        </w:rPr>
        <w:fldChar w:fldCharType="end"/>
      </w:r>
    </w:p>
    <w:p w14:paraId="17DBDC4F" w14:textId="63A809F8" w:rsidR="001B5EC1" w:rsidRDefault="001B5EC1">
      <w:pPr>
        <w:pStyle w:val="TOC4"/>
        <w:rPr>
          <w:rFonts w:ascii="Calibri" w:hAnsi="Calibri"/>
          <w:noProof/>
          <w:sz w:val="22"/>
          <w:szCs w:val="22"/>
          <w:lang w:eastAsia="en-GB"/>
        </w:rPr>
      </w:pPr>
      <w:r>
        <w:rPr>
          <w:noProof/>
        </w:rPr>
        <w:t>6.4.7.6</w:t>
      </w:r>
      <w:r>
        <w:rPr>
          <w:rFonts w:ascii="Calibri" w:hAnsi="Calibri"/>
          <w:noProof/>
          <w:sz w:val="22"/>
          <w:szCs w:val="22"/>
          <w:lang w:eastAsia="en-GB"/>
        </w:rPr>
        <w:tab/>
      </w:r>
      <w:r>
        <w:rPr>
          <w:noProof/>
        </w:rPr>
        <w:t>Routing Indicator Data update via NAS messages</w:t>
      </w:r>
      <w:r>
        <w:rPr>
          <w:noProof/>
        </w:rPr>
        <w:tab/>
      </w:r>
      <w:r>
        <w:rPr>
          <w:noProof/>
        </w:rPr>
        <w:fldChar w:fldCharType="begin" w:fldLock="1"/>
      </w:r>
      <w:r>
        <w:rPr>
          <w:noProof/>
        </w:rPr>
        <w:instrText xml:space="preserve"> PAGEREF _Toc130981315 \h </w:instrText>
      </w:r>
      <w:r>
        <w:rPr>
          <w:noProof/>
        </w:rPr>
      </w:r>
      <w:r>
        <w:rPr>
          <w:noProof/>
        </w:rPr>
        <w:fldChar w:fldCharType="separate"/>
      </w:r>
      <w:r>
        <w:rPr>
          <w:noProof/>
        </w:rPr>
        <w:t>30</w:t>
      </w:r>
      <w:r>
        <w:rPr>
          <w:noProof/>
        </w:rPr>
        <w:fldChar w:fldCharType="end"/>
      </w:r>
    </w:p>
    <w:p w14:paraId="689F7307" w14:textId="7B096D66" w:rsidR="001B5EC1" w:rsidRDefault="001B5EC1">
      <w:pPr>
        <w:pStyle w:val="TOC4"/>
        <w:rPr>
          <w:rFonts w:ascii="Calibri" w:hAnsi="Calibri"/>
          <w:noProof/>
          <w:sz w:val="22"/>
          <w:szCs w:val="22"/>
          <w:lang w:eastAsia="en-GB"/>
        </w:rPr>
      </w:pPr>
      <w:r>
        <w:rPr>
          <w:noProof/>
        </w:rPr>
        <w:t>6.4.7.</w:t>
      </w:r>
      <w:r>
        <w:rPr>
          <w:noProof/>
          <w:lang w:eastAsia="zh-CN"/>
        </w:rPr>
        <w:t>7</w:t>
      </w:r>
      <w:r>
        <w:rPr>
          <w:rFonts w:ascii="Calibri" w:hAnsi="Calibri"/>
          <w:noProof/>
          <w:sz w:val="22"/>
          <w:szCs w:val="22"/>
          <w:lang w:eastAsia="en-GB"/>
        </w:rPr>
        <w:tab/>
      </w:r>
      <w:r>
        <w:rPr>
          <w:noProof/>
        </w:rPr>
        <w:t>EF</w:t>
      </w:r>
      <w:r w:rsidRPr="003C1B3A">
        <w:rPr>
          <w:noProof/>
          <w:vertAlign w:val="subscript"/>
        </w:rPr>
        <w:t>SUPI_NAI</w:t>
      </w:r>
      <w:r>
        <w:rPr>
          <w:noProof/>
        </w:rPr>
        <w:t xml:space="preserve"> changing procedure</w:t>
      </w:r>
      <w:r>
        <w:rPr>
          <w:noProof/>
        </w:rPr>
        <w:tab/>
      </w:r>
      <w:r>
        <w:rPr>
          <w:noProof/>
        </w:rPr>
        <w:fldChar w:fldCharType="begin" w:fldLock="1"/>
      </w:r>
      <w:r>
        <w:rPr>
          <w:noProof/>
        </w:rPr>
        <w:instrText xml:space="preserve"> PAGEREF _Toc130981316 \h </w:instrText>
      </w:r>
      <w:r>
        <w:rPr>
          <w:noProof/>
        </w:rPr>
      </w:r>
      <w:r>
        <w:rPr>
          <w:noProof/>
        </w:rPr>
        <w:fldChar w:fldCharType="separate"/>
      </w:r>
      <w:r>
        <w:rPr>
          <w:noProof/>
        </w:rPr>
        <w:t>30</w:t>
      </w:r>
      <w:r>
        <w:rPr>
          <w:noProof/>
        </w:rPr>
        <w:fldChar w:fldCharType="end"/>
      </w:r>
    </w:p>
    <w:p w14:paraId="480CB373" w14:textId="555FEACA" w:rsidR="001B5EC1" w:rsidRDefault="001B5EC1">
      <w:pPr>
        <w:pStyle w:val="TOC4"/>
        <w:rPr>
          <w:rFonts w:ascii="Calibri" w:hAnsi="Calibri"/>
          <w:noProof/>
          <w:sz w:val="22"/>
          <w:szCs w:val="22"/>
          <w:lang w:eastAsia="en-GB"/>
        </w:rPr>
      </w:pPr>
      <w:r>
        <w:rPr>
          <w:noProof/>
        </w:rPr>
        <w:t>6.4.7.8</w:t>
      </w:r>
      <w:r>
        <w:rPr>
          <w:rFonts w:ascii="Calibri" w:hAnsi="Calibri"/>
          <w:noProof/>
          <w:sz w:val="22"/>
          <w:szCs w:val="22"/>
          <w:lang w:eastAsia="en-GB"/>
        </w:rPr>
        <w:tab/>
      </w:r>
      <w:r>
        <w:rPr>
          <w:noProof/>
        </w:rPr>
        <w:t>EF</w:t>
      </w:r>
      <w:r w:rsidRPr="003C1B3A">
        <w:rPr>
          <w:noProof/>
          <w:vertAlign w:val="subscript"/>
        </w:rPr>
        <w:t>DRI</w:t>
      </w:r>
      <w:r>
        <w:rPr>
          <w:noProof/>
        </w:rPr>
        <w:t xml:space="preserve"> changing procedure</w:t>
      </w:r>
      <w:r>
        <w:rPr>
          <w:noProof/>
        </w:rPr>
        <w:tab/>
      </w:r>
      <w:r>
        <w:rPr>
          <w:noProof/>
        </w:rPr>
        <w:fldChar w:fldCharType="begin" w:fldLock="1"/>
      </w:r>
      <w:r>
        <w:rPr>
          <w:noProof/>
        </w:rPr>
        <w:instrText xml:space="preserve"> PAGEREF _Toc130981317 \h </w:instrText>
      </w:r>
      <w:r>
        <w:rPr>
          <w:noProof/>
        </w:rPr>
      </w:r>
      <w:r>
        <w:rPr>
          <w:noProof/>
        </w:rPr>
        <w:fldChar w:fldCharType="separate"/>
      </w:r>
      <w:r>
        <w:rPr>
          <w:noProof/>
        </w:rPr>
        <w:t>30</w:t>
      </w:r>
      <w:r>
        <w:rPr>
          <w:noProof/>
        </w:rPr>
        <w:fldChar w:fldCharType="end"/>
      </w:r>
    </w:p>
    <w:p w14:paraId="2A4D2FCD" w14:textId="3FA5A9B0" w:rsidR="001B5EC1" w:rsidRDefault="001B5EC1">
      <w:pPr>
        <w:pStyle w:val="TOC4"/>
        <w:rPr>
          <w:rFonts w:ascii="Calibri" w:hAnsi="Calibri"/>
          <w:noProof/>
          <w:sz w:val="22"/>
          <w:szCs w:val="22"/>
          <w:lang w:eastAsia="en-GB"/>
        </w:rPr>
      </w:pPr>
      <w:r>
        <w:rPr>
          <w:noProof/>
        </w:rPr>
        <w:t>6.4.7.9</w:t>
      </w:r>
      <w:r>
        <w:rPr>
          <w:rFonts w:ascii="Calibri" w:hAnsi="Calibri"/>
          <w:noProof/>
          <w:sz w:val="22"/>
          <w:szCs w:val="22"/>
          <w:lang w:eastAsia="en-GB"/>
        </w:rPr>
        <w:tab/>
      </w:r>
      <w:r>
        <w:rPr>
          <w:noProof/>
        </w:rPr>
        <w:t>EF</w:t>
      </w:r>
      <w:r w:rsidRPr="003C1B3A">
        <w:rPr>
          <w:noProof/>
          <w:vertAlign w:val="subscript"/>
        </w:rPr>
        <w:t>5GNSWO_CONF</w:t>
      </w:r>
      <w:r>
        <w:rPr>
          <w:noProof/>
        </w:rPr>
        <w:t xml:space="preserve"> changing procedure</w:t>
      </w:r>
      <w:r>
        <w:rPr>
          <w:noProof/>
        </w:rPr>
        <w:tab/>
      </w:r>
      <w:r>
        <w:rPr>
          <w:noProof/>
        </w:rPr>
        <w:fldChar w:fldCharType="begin" w:fldLock="1"/>
      </w:r>
      <w:r>
        <w:rPr>
          <w:noProof/>
        </w:rPr>
        <w:instrText xml:space="preserve"> PAGEREF _Toc130981318 \h </w:instrText>
      </w:r>
      <w:r>
        <w:rPr>
          <w:noProof/>
        </w:rPr>
      </w:r>
      <w:r>
        <w:rPr>
          <w:noProof/>
        </w:rPr>
        <w:fldChar w:fldCharType="separate"/>
      </w:r>
      <w:r>
        <w:rPr>
          <w:noProof/>
        </w:rPr>
        <w:t>30</w:t>
      </w:r>
      <w:r>
        <w:rPr>
          <w:noProof/>
        </w:rPr>
        <w:fldChar w:fldCharType="end"/>
      </w:r>
    </w:p>
    <w:p w14:paraId="6E2F89F6" w14:textId="32B18762" w:rsidR="001B5EC1" w:rsidRDefault="001B5EC1">
      <w:pPr>
        <w:pStyle w:val="TOC3"/>
        <w:rPr>
          <w:rFonts w:ascii="Calibri" w:hAnsi="Calibri"/>
          <w:noProof/>
          <w:sz w:val="22"/>
          <w:szCs w:val="22"/>
          <w:lang w:eastAsia="en-GB"/>
        </w:rPr>
      </w:pPr>
      <w:r>
        <w:rPr>
          <w:noProof/>
        </w:rPr>
        <w:lastRenderedPageBreak/>
        <w:t>6.4.8</w:t>
      </w:r>
      <w:r>
        <w:rPr>
          <w:rFonts w:ascii="Calibri" w:hAnsi="Calibri"/>
          <w:noProof/>
          <w:sz w:val="22"/>
          <w:szCs w:val="22"/>
          <w:lang w:eastAsia="en-GB"/>
        </w:rPr>
        <w:tab/>
      </w:r>
      <w:r>
        <w:rPr>
          <w:noProof/>
        </w:rPr>
        <w:t>SET UP MENU</w:t>
      </w:r>
      <w:r>
        <w:rPr>
          <w:noProof/>
        </w:rPr>
        <w:tab/>
      </w:r>
      <w:r>
        <w:rPr>
          <w:noProof/>
        </w:rPr>
        <w:fldChar w:fldCharType="begin" w:fldLock="1"/>
      </w:r>
      <w:r>
        <w:rPr>
          <w:noProof/>
        </w:rPr>
        <w:instrText xml:space="preserve"> PAGEREF _Toc130981319 \h </w:instrText>
      </w:r>
      <w:r>
        <w:rPr>
          <w:noProof/>
        </w:rPr>
      </w:r>
      <w:r>
        <w:rPr>
          <w:noProof/>
        </w:rPr>
        <w:fldChar w:fldCharType="separate"/>
      </w:r>
      <w:r>
        <w:rPr>
          <w:noProof/>
        </w:rPr>
        <w:t>31</w:t>
      </w:r>
      <w:r>
        <w:rPr>
          <w:noProof/>
        </w:rPr>
        <w:fldChar w:fldCharType="end"/>
      </w:r>
    </w:p>
    <w:p w14:paraId="30CC8EF1" w14:textId="17B52BE0" w:rsidR="001B5EC1" w:rsidRDefault="001B5EC1">
      <w:pPr>
        <w:pStyle w:val="TOC3"/>
        <w:rPr>
          <w:rFonts w:ascii="Calibri" w:hAnsi="Calibri"/>
          <w:noProof/>
          <w:sz w:val="22"/>
          <w:szCs w:val="22"/>
          <w:lang w:eastAsia="en-GB"/>
        </w:rPr>
      </w:pPr>
      <w:r>
        <w:rPr>
          <w:noProof/>
        </w:rPr>
        <w:t>6.4.9</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_Toc130981320 \h </w:instrText>
      </w:r>
      <w:r>
        <w:rPr>
          <w:noProof/>
        </w:rPr>
      </w:r>
      <w:r>
        <w:rPr>
          <w:noProof/>
        </w:rPr>
        <w:fldChar w:fldCharType="separate"/>
      </w:r>
      <w:r>
        <w:rPr>
          <w:noProof/>
        </w:rPr>
        <w:t>31</w:t>
      </w:r>
      <w:r>
        <w:rPr>
          <w:noProof/>
        </w:rPr>
        <w:fldChar w:fldCharType="end"/>
      </w:r>
    </w:p>
    <w:p w14:paraId="32946EAC" w14:textId="6F801266" w:rsidR="001B5EC1" w:rsidRDefault="001B5EC1">
      <w:pPr>
        <w:pStyle w:val="TOC3"/>
        <w:rPr>
          <w:rFonts w:ascii="Calibri" w:hAnsi="Calibri"/>
          <w:noProof/>
          <w:sz w:val="22"/>
          <w:szCs w:val="22"/>
          <w:lang w:eastAsia="en-GB"/>
        </w:rPr>
      </w:pPr>
      <w:r>
        <w:rPr>
          <w:noProof/>
        </w:rPr>
        <w:t>6.4.10</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_Toc130981321 \h </w:instrText>
      </w:r>
      <w:r>
        <w:rPr>
          <w:noProof/>
        </w:rPr>
      </w:r>
      <w:r>
        <w:rPr>
          <w:noProof/>
        </w:rPr>
        <w:fldChar w:fldCharType="separate"/>
      </w:r>
      <w:r>
        <w:rPr>
          <w:noProof/>
        </w:rPr>
        <w:t>31</w:t>
      </w:r>
      <w:r>
        <w:rPr>
          <w:noProof/>
        </w:rPr>
        <w:fldChar w:fldCharType="end"/>
      </w:r>
    </w:p>
    <w:p w14:paraId="03667C07" w14:textId="5A20834E" w:rsidR="001B5EC1" w:rsidRDefault="001B5EC1">
      <w:pPr>
        <w:pStyle w:val="TOC3"/>
        <w:rPr>
          <w:rFonts w:ascii="Calibri" w:hAnsi="Calibri"/>
          <w:noProof/>
          <w:sz w:val="22"/>
          <w:szCs w:val="22"/>
          <w:lang w:eastAsia="en-GB"/>
        </w:rPr>
      </w:pPr>
      <w:r>
        <w:rPr>
          <w:noProof/>
        </w:rPr>
        <w:t>6.4.11</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_Toc130981322 \h </w:instrText>
      </w:r>
      <w:r>
        <w:rPr>
          <w:noProof/>
        </w:rPr>
      </w:r>
      <w:r>
        <w:rPr>
          <w:noProof/>
        </w:rPr>
        <w:fldChar w:fldCharType="separate"/>
      </w:r>
      <w:r>
        <w:rPr>
          <w:noProof/>
        </w:rPr>
        <w:t>32</w:t>
      </w:r>
      <w:r>
        <w:rPr>
          <w:noProof/>
        </w:rPr>
        <w:fldChar w:fldCharType="end"/>
      </w:r>
    </w:p>
    <w:p w14:paraId="0DB0CD39" w14:textId="2F4FC1ED" w:rsidR="001B5EC1" w:rsidRDefault="001B5EC1">
      <w:pPr>
        <w:pStyle w:val="TOC3"/>
        <w:rPr>
          <w:rFonts w:ascii="Calibri" w:hAnsi="Calibri"/>
          <w:noProof/>
          <w:sz w:val="22"/>
          <w:szCs w:val="22"/>
          <w:lang w:eastAsia="en-GB"/>
        </w:rPr>
      </w:pPr>
      <w:r>
        <w:rPr>
          <w:noProof/>
        </w:rPr>
        <w:t>6.4.12</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_Toc130981323 \h </w:instrText>
      </w:r>
      <w:r>
        <w:rPr>
          <w:noProof/>
        </w:rPr>
      </w:r>
      <w:r>
        <w:rPr>
          <w:noProof/>
        </w:rPr>
        <w:fldChar w:fldCharType="separate"/>
      </w:r>
      <w:r>
        <w:rPr>
          <w:noProof/>
        </w:rPr>
        <w:t>33</w:t>
      </w:r>
      <w:r>
        <w:rPr>
          <w:noProof/>
        </w:rPr>
        <w:fldChar w:fldCharType="end"/>
      </w:r>
    </w:p>
    <w:p w14:paraId="52BDAB6B" w14:textId="792AD4D8" w:rsidR="001B5EC1" w:rsidRDefault="001B5EC1">
      <w:pPr>
        <w:pStyle w:val="TOC4"/>
        <w:rPr>
          <w:rFonts w:ascii="Calibri" w:hAnsi="Calibri"/>
          <w:noProof/>
          <w:sz w:val="22"/>
          <w:szCs w:val="22"/>
          <w:lang w:eastAsia="en-GB"/>
        </w:rPr>
      </w:pPr>
      <w:r>
        <w:rPr>
          <w:noProof/>
        </w:rPr>
        <w:t>6.4.12.1</w:t>
      </w:r>
      <w:r>
        <w:rPr>
          <w:rFonts w:ascii="Calibri" w:hAnsi="Calibri"/>
          <w:noProof/>
          <w:sz w:val="22"/>
          <w:szCs w:val="22"/>
          <w:lang w:eastAsia="en-GB"/>
        </w:rPr>
        <w:tab/>
      </w:r>
      <w:r>
        <w:rPr>
          <w:noProof/>
        </w:rPr>
        <w:t>MMI Mode</w:t>
      </w:r>
      <w:r>
        <w:rPr>
          <w:noProof/>
        </w:rPr>
        <w:tab/>
      </w:r>
      <w:r>
        <w:rPr>
          <w:noProof/>
        </w:rPr>
        <w:fldChar w:fldCharType="begin" w:fldLock="1"/>
      </w:r>
      <w:r>
        <w:rPr>
          <w:noProof/>
        </w:rPr>
        <w:instrText xml:space="preserve"> PAGEREF _Toc130981324 \h </w:instrText>
      </w:r>
      <w:r>
        <w:rPr>
          <w:noProof/>
        </w:rPr>
      </w:r>
      <w:r>
        <w:rPr>
          <w:noProof/>
        </w:rPr>
        <w:fldChar w:fldCharType="separate"/>
      </w:r>
      <w:r>
        <w:rPr>
          <w:noProof/>
        </w:rPr>
        <w:t>33</w:t>
      </w:r>
      <w:r>
        <w:rPr>
          <w:noProof/>
        </w:rPr>
        <w:fldChar w:fldCharType="end"/>
      </w:r>
    </w:p>
    <w:p w14:paraId="51660C0D" w14:textId="1E08F48C" w:rsidR="001B5EC1" w:rsidRDefault="001B5EC1">
      <w:pPr>
        <w:pStyle w:val="TOC4"/>
        <w:rPr>
          <w:rFonts w:ascii="Calibri" w:hAnsi="Calibri"/>
          <w:noProof/>
          <w:sz w:val="22"/>
          <w:szCs w:val="22"/>
          <w:lang w:eastAsia="en-GB"/>
        </w:rPr>
      </w:pPr>
      <w:r>
        <w:rPr>
          <w:noProof/>
        </w:rPr>
        <w:t>6.4.12.2</w:t>
      </w:r>
      <w:r>
        <w:rPr>
          <w:rFonts w:ascii="Calibri" w:hAnsi="Calibri"/>
          <w:noProof/>
          <w:sz w:val="22"/>
          <w:szCs w:val="22"/>
          <w:lang w:eastAsia="en-GB"/>
        </w:rPr>
        <w:tab/>
      </w:r>
      <w:r>
        <w:rPr>
          <w:noProof/>
        </w:rPr>
        <w:t>Application Mode</w:t>
      </w:r>
      <w:r>
        <w:rPr>
          <w:noProof/>
        </w:rPr>
        <w:tab/>
      </w:r>
      <w:r>
        <w:rPr>
          <w:noProof/>
        </w:rPr>
        <w:fldChar w:fldCharType="begin" w:fldLock="1"/>
      </w:r>
      <w:r>
        <w:rPr>
          <w:noProof/>
        </w:rPr>
        <w:instrText xml:space="preserve"> PAGEREF _Toc130981325 \h </w:instrText>
      </w:r>
      <w:r>
        <w:rPr>
          <w:noProof/>
        </w:rPr>
      </w:r>
      <w:r>
        <w:rPr>
          <w:noProof/>
        </w:rPr>
        <w:fldChar w:fldCharType="separate"/>
      </w:r>
      <w:r>
        <w:rPr>
          <w:noProof/>
        </w:rPr>
        <w:t>34</w:t>
      </w:r>
      <w:r>
        <w:rPr>
          <w:noProof/>
        </w:rPr>
        <w:fldChar w:fldCharType="end"/>
      </w:r>
    </w:p>
    <w:p w14:paraId="52E922F1" w14:textId="2AAF00A4" w:rsidR="001B5EC1" w:rsidRDefault="001B5EC1">
      <w:pPr>
        <w:pStyle w:val="TOC3"/>
        <w:rPr>
          <w:rFonts w:ascii="Calibri" w:hAnsi="Calibri"/>
          <w:noProof/>
          <w:sz w:val="22"/>
          <w:szCs w:val="22"/>
          <w:lang w:eastAsia="en-GB"/>
        </w:rPr>
      </w:pPr>
      <w:r>
        <w:rPr>
          <w:noProof/>
        </w:rPr>
        <w:t>6.4.13</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_Toc130981326 \h </w:instrText>
      </w:r>
      <w:r>
        <w:rPr>
          <w:noProof/>
        </w:rPr>
      </w:r>
      <w:r>
        <w:rPr>
          <w:noProof/>
        </w:rPr>
        <w:fldChar w:fldCharType="separate"/>
      </w:r>
      <w:r>
        <w:rPr>
          <w:noProof/>
        </w:rPr>
        <w:t>34</w:t>
      </w:r>
      <w:r>
        <w:rPr>
          <w:noProof/>
        </w:rPr>
        <w:fldChar w:fldCharType="end"/>
      </w:r>
    </w:p>
    <w:p w14:paraId="54EE57AF" w14:textId="4CA35901" w:rsidR="001B5EC1" w:rsidRDefault="001B5EC1">
      <w:pPr>
        <w:pStyle w:val="TOC3"/>
        <w:rPr>
          <w:rFonts w:ascii="Calibri" w:hAnsi="Calibri"/>
          <w:noProof/>
          <w:sz w:val="22"/>
          <w:szCs w:val="22"/>
          <w:lang w:eastAsia="en-GB"/>
        </w:rPr>
      </w:pPr>
      <w:r>
        <w:rPr>
          <w:noProof/>
        </w:rPr>
        <w:t>6.4.14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_Toc130981327 \h </w:instrText>
      </w:r>
      <w:r>
        <w:rPr>
          <w:noProof/>
        </w:rPr>
      </w:r>
      <w:r>
        <w:rPr>
          <w:noProof/>
        </w:rPr>
        <w:fldChar w:fldCharType="separate"/>
      </w:r>
      <w:r>
        <w:rPr>
          <w:noProof/>
        </w:rPr>
        <w:t>35</w:t>
      </w:r>
      <w:r>
        <w:rPr>
          <w:noProof/>
        </w:rPr>
        <w:fldChar w:fldCharType="end"/>
      </w:r>
    </w:p>
    <w:p w14:paraId="56A6B023" w14:textId="56ADBE47" w:rsidR="001B5EC1" w:rsidRDefault="001B5EC1">
      <w:pPr>
        <w:pStyle w:val="TOC3"/>
        <w:rPr>
          <w:rFonts w:ascii="Calibri" w:hAnsi="Calibri"/>
          <w:noProof/>
          <w:sz w:val="22"/>
          <w:szCs w:val="22"/>
          <w:lang w:eastAsia="en-GB"/>
        </w:rPr>
      </w:pPr>
      <w:r>
        <w:rPr>
          <w:noProof/>
        </w:rPr>
        <w:t>6.4.15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_Toc130981328 \h </w:instrText>
      </w:r>
      <w:r>
        <w:rPr>
          <w:noProof/>
        </w:rPr>
      </w:r>
      <w:r>
        <w:rPr>
          <w:noProof/>
        </w:rPr>
        <w:fldChar w:fldCharType="separate"/>
      </w:r>
      <w:r>
        <w:rPr>
          <w:noProof/>
        </w:rPr>
        <w:t>35</w:t>
      </w:r>
      <w:r>
        <w:rPr>
          <w:noProof/>
        </w:rPr>
        <w:fldChar w:fldCharType="end"/>
      </w:r>
    </w:p>
    <w:p w14:paraId="53C00734" w14:textId="50C7B1EB" w:rsidR="001B5EC1" w:rsidRDefault="001B5EC1">
      <w:pPr>
        <w:pStyle w:val="TOC3"/>
        <w:rPr>
          <w:rFonts w:ascii="Calibri" w:hAnsi="Calibri"/>
          <w:noProof/>
          <w:sz w:val="22"/>
          <w:szCs w:val="22"/>
          <w:lang w:eastAsia="en-GB"/>
        </w:rPr>
      </w:pPr>
      <w:r>
        <w:rPr>
          <w:noProof/>
        </w:rPr>
        <w:t>6.4.16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_Toc130981329 \h </w:instrText>
      </w:r>
      <w:r>
        <w:rPr>
          <w:noProof/>
        </w:rPr>
      </w:r>
      <w:r>
        <w:rPr>
          <w:noProof/>
        </w:rPr>
        <w:fldChar w:fldCharType="separate"/>
      </w:r>
      <w:r>
        <w:rPr>
          <w:noProof/>
        </w:rPr>
        <w:t>38</w:t>
      </w:r>
      <w:r>
        <w:rPr>
          <w:noProof/>
        </w:rPr>
        <w:fldChar w:fldCharType="end"/>
      </w:r>
    </w:p>
    <w:p w14:paraId="08E14397" w14:textId="68907270" w:rsidR="001B5EC1" w:rsidRDefault="001B5EC1">
      <w:pPr>
        <w:pStyle w:val="TOC3"/>
        <w:rPr>
          <w:rFonts w:ascii="Calibri" w:hAnsi="Calibri"/>
          <w:noProof/>
          <w:sz w:val="22"/>
          <w:szCs w:val="22"/>
          <w:lang w:eastAsia="en-GB"/>
        </w:rPr>
      </w:pPr>
      <w:r>
        <w:rPr>
          <w:noProof/>
        </w:rPr>
        <w:t>6.4.17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_Toc130981330 \h </w:instrText>
      </w:r>
      <w:r>
        <w:rPr>
          <w:noProof/>
        </w:rPr>
      </w:r>
      <w:r>
        <w:rPr>
          <w:noProof/>
        </w:rPr>
        <w:fldChar w:fldCharType="separate"/>
      </w:r>
      <w:r>
        <w:rPr>
          <w:noProof/>
        </w:rPr>
        <w:t>38</w:t>
      </w:r>
      <w:r>
        <w:rPr>
          <w:noProof/>
        </w:rPr>
        <w:fldChar w:fldCharType="end"/>
      </w:r>
    </w:p>
    <w:p w14:paraId="44EAA856" w14:textId="6FCCCCAF" w:rsidR="001B5EC1" w:rsidRDefault="001B5EC1">
      <w:pPr>
        <w:pStyle w:val="TOC3"/>
        <w:rPr>
          <w:rFonts w:ascii="Calibri" w:hAnsi="Calibri"/>
          <w:noProof/>
          <w:sz w:val="22"/>
          <w:szCs w:val="22"/>
          <w:lang w:eastAsia="en-GB"/>
        </w:rPr>
      </w:pPr>
      <w:r>
        <w:rPr>
          <w:noProof/>
        </w:rPr>
        <w:t>6.4.18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_Toc130981331 \h </w:instrText>
      </w:r>
      <w:r>
        <w:rPr>
          <w:noProof/>
        </w:rPr>
      </w:r>
      <w:r>
        <w:rPr>
          <w:noProof/>
        </w:rPr>
        <w:fldChar w:fldCharType="separate"/>
      </w:r>
      <w:r>
        <w:rPr>
          <w:noProof/>
        </w:rPr>
        <w:t>38</w:t>
      </w:r>
      <w:r>
        <w:rPr>
          <w:noProof/>
        </w:rPr>
        <w:fldChar w:fldCharType="end"/>
      </w:r>
    </w:p>
    <w:p w14:paraId="7948B2B8" w14:textId="0831A621" w:rsidR="001B5EC1" w:rsidRDefault="001B5EC1">
      <w:pPr>
        <w:pStyle w:val="TOC3"/>
        <w:rPr>
          <w:rFonts w:ascii="Calibri" w:hAnsi="Calibri"/>
          <w:noProof/>
          <w:sz w:val="22"/>
          <w:szCs w:val="22"/>
          <w:lang w:eastAsia="en-GB"/>
        </w:rPr>
      </w:pPr>
      <w:r>
        <w:rPr>
          <w:noProof/>
        </w:rPr>
        <w:t>6.4.19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_Toc130981332 \h </w:instrText>
      </w:r>
      <w:r>
        <w:rPr>
          <w:noProof/>
        </w:rPr>
      </w:r>
      <w:r>
        <w:rPr>
          <w:noProof/>
        </w:rPr>
        <w:fldChar w:fldCharType="separate"/>
      </w:r>
      <w:r>
        <w:rPr>
          <w:noProof/>
        </w:rPr>
        <w:t>38</w:t>
      </w:r>
      <w:r>
        <w:rPr>
          <w:noProof/>
        </w:rPr>
        <w:fldChar w:fldCharType="end"/>
      </w:r>
    </w:p>
    <w:p w14:paraId="74FD47FC" w14:textId="69FEC846" w:rsidR="001B5EC1" w:rsidRDefault="001B5EC1">
      <w:pPr>
        <w:pStyle w:val="TOC3"/>
        <w:rPr>
          <w:rFonts w:ascii="Calibri" w:hAnsi="Calibri"/>
          <w:noProof/>
          <w:sz w:val="22"/>
          <w:szCs w:val="22"/>
          <w:lang w:eastAsia="en-GB"/>
        </w:rPr>
      </w:pPr>
      <w:r>
        <w:rPr>
          <w:noProof/>
        </w:rPr>
        <w:t>6.4.20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_Toc130981333 \h </w:instrText>
      </w:r>
      <w:r>
        <w:rPr>
          <w:noProof/>
        </w:rPr>
      </w:r>
      <w:r>
        <w:rPr>
          <w:noProof/>
        </w:rPr>
        <w:fldChar w:fldCharType="separate"/>
      </w:r>
      <w:r>
        <w:rPr>
          <w:noProof/>
        </w:rPr>
        <w:t>38</w:t>
      </w:r>
      <w:r>
        <w:rPr>
          <w:noProof/>
        </w:rPr>
        <w:fldChar w:fldCharType="end"/>
      </w:r>
    </w:p>
    <w:p w14:paraId="33BF743A" w14:textId="553FD918" w:rsidR="001B5EC1" w:rsidRDefault="001B5EC1">
      <w:pPr>
        <w:pStyle w:val="TOC3"/>
        <w:rPr>
          <w:rFonts w:ascii="Calibri" w:hAnsi="Calibri"/>
          <w:noProof/>
          <w:sz w:val="22"/>
          <w:szCs w:val="22"/>
          <w:lang w:eastAsia="en-GB"/>
        </w:rPr>
      </w:pPr>
      <w:r>
        <w:rPr>
          <w:noProof/>
        </w:rPr>
        <w:t>6.4.21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_Toc130981334 \h </w:instrText>
      </w:r>
      <w:r>
        <w:rPr>
          <w:noProof/>
        </w:rPr>
      </w:r>
      <w:r>
        <w:rPr>
          <w:noProof/>
        </w:rPr>
        <w:fldChar w:fldCharType="separate"/>
      </w:r>
      <w:r>
        <w:rPr>
          <w:noProof/>
        </w:rPr>
        <w:t>38</w:t>
      </w:r>
      <w:r>
        <w:rPr>
          <w:noProof/>
        </w:rPr>
        <w:fldChar w:fldCharType="end"/>
      </w:r>
    </w:p>
    <w:p w14:paraId="52DA9B47" w14:textId="5ACB6667" w:rsidR="001B5EC1" w:rsidRDefault="001B5EC1">
      <w:pPr>
        <w:pStyle w:val="TOC3"/>
        <w:rPr>
          <w:rFonts w:ascii="Calibri" w:hAnsi="Calibri"/>
          <w:noProof/>
          <w:sz w:val="22"/>
          <w:szCs w:val="22"/>
          <w:lang w:eastAsia="en-GB"/>
        </w:rPr>
      </w:pPr>
      <w:r>
        <w:rPr>
          <w:noProof/>
        </w:rPr>
        <w:t>6.4.22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_Toc130981335 \h </w:instrText>
      </w:r>
      <w:r>
        <w:rPr>
          <w:noProof/>
        </w:rPr>
      </w:r>
      <w:r>
        <w:rPr>
          <w:noProof/>
        </w:rPr>
        <w:fldChar w:fldCharType="separate"/>
      </w:r>
      <w:r>
        <w:rPr>
          <w:noProof/>
        </w:rPr>
        <w:t>38</w:t>
      </w:r>
      <w:r>
        <w:rPr>
          <w:noProof/>
        </w:rPr>
        <w:fldChar w:fldCharType="end"/>
      </w:r>
    </w:p>
    <w:p w14:paraId="2783D434" w14:textId="3C6A20E8" w:rsidR="001B5EC1" w:rsidRDefault="001B5EC1">
      <w:pPr>
        <w:pStyle w:val="TOC3"/>
        <w:rPr>
          <w:rFonts w:ascii="Calibri" w:hAnsi="Calibri"/>
          <w:noProof/>
          <w:sz w:val="22"/>
          <w:szCs w:val="22"/>
          <w:lang w:eastAsia="en-GB"/>
        </w:rPr>
      </w:pPr>
      <w:r>
        <w:rPr>
          <w:noProof/>
        </w:rPr>
        <w:t>6.4.23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_Toc130981336 \h </w:instrText>
      </w:r>
      <w:r>
        <w:rPr>
          <w:noProof/>
        </w:rPr>
      </w:r>
      <w:r>
        <w:rPr>
          <w:noProof/>
        </w:rPr>
        <w:fldChar w:fldCharType="separate"/>
      </w:r>
      <w:r>
        <w:rPr>
          <w:noProof/>
        </w:rPr>
        <w:t>38</w:t>
      </w:r>
      <w:r>
        <w:rPr>
          <w:noProof/>
        </w:rPr>
        <w:fldChar w:fldCharType="end"/>
      </w:r>
    </w:p>
    <w:p w14:paraId="07708777" w14:textId="31CF3D2F" w:rsidR="001B5EC1" w:rsidRDefault="001B5EC1">
      <w:pPr>
        <w:pStyle w:val="TOC3"/>
        <w:rPr>
          <w:rFonts w:ascii="Calibri" w:hAnsi="Calibri"/>
          <w:noProof/>
          <w:sz w:val="22"/>
          <w:szCs w:val="22"/>
          <w:lang w:eastAsia="en-GB"/>
        </w:rPr>
      </w:pPr>
      <w:r>
        <w:rPr>
          <w:noProof/>
        </w:rPr>
        <w:t>6.4.24</w:t>
      </w:r>
      <w:r>
        <w:rPr>
          <w:rFonts w:ascii="Calibri" w:hAnsi="Calibri"/>
          <w:noProof/>
          <w:sz w:val="22"/>
          <w:szCs w:val="22"/>
          <w:lang w:eastAsia="en-GB"/>
        </w:rPr>
        <w:tab/>
      </w:r>
      <w:r>
        <w:rPr>
          <w:noProof/>
        </w:rPr>
        <w:t>SEND DTMF</w:t>
      </w:r>
      <w:r>
        <w:rPr>
          <w:noProof/>
        </w:rPr>
        <w:tab/>
      </w:r>
      <w:r>
        <w:rPr>
          <w:noProof/>
        </w:rPr>
        <w:fldChar w:fldCharType="begin" w:fldLock="1"/>
      </w:r>
      <w:r>
        <w:rPr>
          <w:noProof/>
        </w:rPr>
        <w:instrText xml:space="preserve"> PAGEREF _Toc130981337 \h </w:instrText>
      </w:r>
      <w:r>
        <w:rPr>
          <w:noProof/>
        </w:rPr>
      </w:r>
      <w:r>
        <w:rPr>
          <w:noProof/>
        </w:rPr>
        <w:fldChar w:fldCharType="separate"/>
      </w:r>
      <w:r>
        <w:rPr>
          <w:noProof/>
        </w:rPr>
        <w:t>38</w:t>
      </w:r>
      <w:r>
        <w:rPr>
          <w:noProof/>
        </w:rPr>
        <w:fldChar w:fldCharType="end"/>
      </w:r>
    </w:p>
    <w:p w14:paraId="03099908" w14:textId="1B5F417A" w:rsidR="001B5EC1" w:rsidRDefault="001B5EC1">
      <w:pPr>
        <w:pStyle w:val="TOC3"/>
        <w:rPr>
          <w:rFonts w:ascii="Calibri" w:hAnsi="Calibri"/>
          <w:noProof/>
          <w:sz w:val="22"/>
          <w:szCs w:val="22"/>
          <w:lang w:eastAsia="en-GB"/>
        </w:rPr>
      </w:pPr>
      <w:r>
        <w:rPr>
          <w:noProof/>
        </w:rPr>
        <w:t>6.4.25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_Toc130981338 \h </w:instrText>
      </w:r>
      <w:r>
        <w:rPr>
          <w:noProof/>
        </w:rPr>
      </w:r>
      <w:r>
        <w:rPr>
          <w:noProof/>
        </w:rPr>
        <w:fldChar w:fldCharType="separate"/>
      </w:r>
      <w:r>
        <w:rPr>
          <w:noProof/>
        </w:rPr>
        <w:t>38</w:t>
      </w:r>
      <w:r>
        <w:rPr>
          <w:noProof/>
        </w:rPr>
        <w:fldChar w:fldCharType="end"/>
      </w:r>
    </w:p>
    <w:p w14:paraId="22406F3F" w14:textId="34FD98D3" w:rsidR="001B5EC1" w:rsidRDefault="001B5EC1">
      <w:pPr>
        <w:pStyle w:val="TOC3"/>
        <w:rPr>
          <w:rFonts w:ascii="Calibri" w:hAnsi="Calibri"/>
          <w:noProof/>
          <w:sz w:val="22"/>
          <w:szCs w:val="22"/>
          <w:lang w:eastAsia="en-GB"/>
        </w:rPr>
      </w:pPr>
      <w:r>
        <w:rPr>
          <w:noProof/>
        </w:rPr>
        <w:t>6.4.26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_Toc130981339 \h </w:instrText>
      </w:r>
      <w:r>
        <w:rPr>
          <w:noProof/>
        </w:rPr>
      </w:r>
      <w:r>
        <w:rPr>
          <w:noProof/>
        </w:rPr>
        <w:fldChar w:fldCharType="separate"/>
      </w:r>
      <w:r>
        <w:rPr>
          <w:noProof/>
        </w:rPr>
        <w:t>38</w:t>
      </w:r>
      <w:r>
        <w:rPr>
          <w:noProof/>
        </w:rPr>
        <w:fldChar w:fldCharType="end"/>
      </w:r>
    </w:p>
    <w:p w14:paraId="1CF8853B" w14:textId="05C20795" w:rsidR="001B5EC1" w:rsidRDefault="001B5EC1">
      <w:pPr>
        <w:pStyle w:val="TOC3"/>
        <w:rPr>
          <w:rFonts w:ascii="Calibri" w:hAnsi="Calibri"/>
          <w:noProof/>
          <w:sz w:val="22"/>
          <w:szCs w:val="22"/>
          <w:lang w:eastAsia="en-GB"/>
        </w:rPr>
      </w:pPr>
      <w:r>
        <w:rPr>
          <w:noProof/>
        </w:rPr>
        <w:t>6.4.27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_Toc130981340 \h </w:instrText>
      </w:r>
      <w:r>
        <w:rPr>
          <w:noProof/>
        </w:rPr>
      </w:r>
      <w:r>
        <w:rPr>
          <w:noProof/>
        </w:rPr>
        <w:fldChar w:fldCharType="separate"/>
      </w:r>
      <w:r>
        <w:rPr>
          <w:noProof/>
        </w:rPr>
        <w:t>39</w:t>
      </w:r>
      <w:r>
        <w:rPr>
          <w:noProof/>
        </w:rPr>
        <w:fldChar w:fldCharType="end"/>
      </w:r>
    </w:p>
    <w:p w14:paraId="051BDB8A" w14:textId="1F96F385" w:rsidR="001B5EC1" w:rsidRDefault="001B5EC1">
      <w:pPr>
        <w:pStyle w:val="TOC4"/>
        <w:rPr>
          <w:rFonts w:ascii="Calibri" w:hAnsi="Calibri"/>
          <w:noProof/>
          <w:sz w:val="22"/>
          <w:szCs w:val="22"/>
          <w:lang w:eastAsia="en-GB"/>
        </w:rPr>
      </w:pPr>
      <w:r>
        <w:rPr>
          <w:noProof/>
        </w:rPr>
        <w:t>6.4.27.1</w:t>
      </w:r>
      <w:r>
        <w:rPr>
          <w:rFonts w:ascii="Calibri" w:hAnsi="Calibri"/>
          <w:noProof/>
          <w:sz w:val="22"/>
          <w:szCs w:val="22"/>
          <w:lang w:eastAsia="en-GB"/>
        </w:rPr>
        <w:tab/>
      </w:r>
      <w:r>
        <w:rPr>
          <w:noProof/>
        </w:rPr>
        <w:t>OPEN CHANNEL related to CS bearer</w:t>
      </w:r>
      <w:r>
        <w:rPr>
          <w:noProof/>
        </w:rPr>
        <w:tab/>
      </w:r>
      <w:r>
        <w:rPr>
          <w:noProof/>
        </w:rPr>
        <w:fldChar w:fldCharType="begin" w:fldLock="1"/>
      </w:r>
      <w:r>
        <w:rPr>
          <w:noProof/>
        </w:rPr>
        <w:instrText xml:space="preserve"> PAGEREF _Toc130981341 \h </w:instrText>
      </w:r>
      <w:r>
        <w:rPr>
          <w:noProof/>
        </w:rPr>
      </w:r>
      <w:r>
        <w:rPr>
          <w:noProof/>
        </w:rPr>
        <w:fldChar w:fldCharType="separate"/>
      </w:r>
      <w:r>
        <w:rPr>
          <w:noProof/>
        </w:rPr>
        <w:t>39</w:t>
      </w:r>
      <w:r>
        <w:rPr>
          <w:noProof/>
        </w:rPr>
        <w:fldChar w:fldCharType="end"/>
      </w:r>
    </w:p>
    <w:p w14:paraId="18C1EBF7" w14:textId="3021496B" w:rsidR="001B5EC1" w:rsidRDefault="001B5EC1">
      <w:pPr>
        <w:pStyle w:val="TOC4"/>
        <w:rPr>
          <w:rFonts w:ascii="Calibri" w:hAnsi="Calibri"/>
          <w:noProof/>
          <w:sz w:val="22"/>
          <w:szCs w:val="22"/>
          <w:lang w:eastAsia="en-GB"/>
        </w:rPr>
      </w:pPr>
      <w:r>
        <w:rPr>
          <w:noProof/>
        </w:rPr>
        <w:t>6.4.27.2</w:t>
      </w:r>
      <w:r>
        <w:rPr>
          <w:rFonts w:ascii="Calibri" w:hAnsi="Calibri"/>
          <w:noProof/>
          <w:sz w:val="22"/>
          <w:szCs w:val="22"/>
          <w:lang w:eastAsia="en-GB"/>
        </w:rPr>
        <w:tab/>
      </w:r>
      <w:r>
        <w:rPr>
          <w:noProof/>
        </w:rPr>
        <w:t>OPEN CHANNEL related to GPRS/UTRAN packet service/E-UTRAN/Satellite E-UTRAN/NG-RAN/Satellite NG-RAN</w:t>
      </w:r>
      <w:r>
        <w:rPr>
          <w:noProof/>
        </w:rPr>
        <w:tab/>
      </w:r>
      <w:r>
        <w:rPr>
          <w:noProof/>
        </w:rPr>
        <w:fldChar w:fldCharType="begin" w:fldLock="1"/>
      </w:r>
      <w:r>
        <w:rPr>
          <w:noProof/>
        </w:rPr>
        <w:instrText xml:space="preserve"> PAGEREF _Toc130981342 \h </w:instrText>
      </w:r>
      <w:r>
        <w:rPr>
          <w:noProof/>
        </w:rPr>
      </w:r>
      <w:r>
        <w:rPr>
          <w:noProof/>
        </w:rPr>
        <w:fldChar w:fldCharType="separate"/>
      </w:r>
      <w:r>
        <w:rPr>
          <w:noProof/>
        </w:rPr>
        <w:t>39</w:t>
      </w:r>
      <w:r>
        <w:rPr>
          <w:noProof/>
        </w:rPr>
        <w:fldChar w:fldCharType="end"/>
      </w:r>
    </w:p>
    <w:p w14:paraId="62862A5C" w14:textId="456159F1" w:rsidR="001B5EC1" w:rsidRDefault="001B5EC1">
      <w:pPr>
        <w:pStyle w:val="TOC4"/>
        <w:rPr>
          <w:rFonts w:ascii="Calibri" w:hAnsi="Calibri"/>
          <w:noProof/>
          <w:sz w:val="22"/>
          <w:szCs w:val="22"/>
          <w:lang w:eastAsia="en-GB"/>
        </w:rPr>
      </w:pPr>
      <w:r>
        <w:rPr>
          <w:noProof/>
        </w:rPr>
        <w:t>6.4.27.3</w:t>
      </w:r>
      <w:r>
        <w:rPr>
          <w:rFonts w:ascii="Calibri" w:hAnsi="Calibri"/>
          <w:noProof/>
          <w:sz w:val="22"/>
          <w:szCs w:val="22"/>
          <w:lang w:eastAsia="en-GB"/>
        </w:rPr>
        <w:tab/>
      </w:r>
      <w:r>
        <w:rPr>
          <w:noProof/>
        </w:rPr>
        <w:t>OPEN CHANNEL related to local bearer</w:t>
      </w:r>
      <w:r>
        <w:rPr>
          <w:noProof/>
        </w:rPr>
        <w:tab/>
      </w:r>
      <w:r>
        <w:rPr>
          <w:noProof/>
        </w:rPr>
        <w:fldChar w:fldCharType="begin" w:fldLock="1"/>
      </w:r>
      <w:r>
        <w:rPr>
          <w:noProof/>
        </w:rPr>
        <w:instrText xml:space="preserve"> PAGEREF _Toc130981343 \h </w:instrText>
      </w:r>
      <w:r>
        <w:rPr>
          <w:noProof/>
        </w:rPr>
      </w:r>
      <w:r>
        <w:rPr>
          <w:noProof/>
        </w:rPr>
        <w:fldChar w:fldCharType="separate"/>
      </w:r>
      <w:r>
        <w:rPr>
          <w:noProof/>
        </w:rPr>
        <w:t>40</w:t>
      </w:r>
      <w:r>
        <w:rPr>
          <w:noProof/>
        </w:rPr>
        <w:fldChar w:fldCharType="end"/>
      </w:r>
    </w:p>
    <w:p w14:paraId="5013FE23" w14:textId="73460C35" w:rsidR="001B5EC1" w:rsidRDefault="001B5EC1">
      <w:pPr>
        <w:pStyle w:val="TOC4"/>
        <w:rPr>
          <w:rFonts w:ascii="Calibri" w:hAnsi="Calibri"/>
          <w:noProof/>
          <w:sz w:val="22"/>
          <w:szCs w:val="22"/>
          <w:lang w:eastAsia="en-GB"/>
        </w:rPr>
      </w:pPr>
      <w:r>
        <w:rPr>
          <w:noProof/>
        </w:rPr>
        <w:t>6.4.27.4</w:t>
      </w:r>
      <w:r>
        <w:rPr>
          <w:rFonts w:ascii="Calibri" w:hAnsi="Calibri"/>
          <w:noProof/>
          <w:sz w:val="22"/>
          <w:szCs w:val="22"/>
          <w:lang w:eastAsia="en-GB"/>
        </w:rPr>
        <w:tab/>
      </w:r>
      <w:r>
        <w:rPr>
          <w:noProof/>
        </w:rPr>
        <w:t>OPEN CHANNEL related to Default (network) Bearer</w:t>
      </w:r>
      <w:r>
        <w:rPr>
          <w:noProof/>
        </w:rPr>
        <w:tab/>
      </w:r>
      <w:r>
        <w:rPr>
          <w:noProof/>
        </w:rPr>
        <w:fldChar w:fldCharType="begin" w:fldLock="1"/>
      </w:r>
      <w:r>
        <w:rPr>
          <w:noProof/>
        </w:rPr>
        <w:instrText xml:space="preserve"> PAGEREF _Toc130981344 \h </w:instrText>
      </w:r>
      <w:r>
        <w:rPr>
          <w:noProof/>
        </w:rPr>
      </w:r>
      <w:r>
        <w:rPr>
          <w:noProof/>
        </w:rPr>
        <w:fldChar w:fldCharType="separate"/>
      </w:r>
      <w:r>
        <w:rPr>
          <w:noProof/>
        </w:rPr>
        <w:t>40</w:t>
      </w:r>
      <w:r>
        <w:rPr>
          <w:noProof/>
        </w:rPr>
        <w:fldChar w:fldCharType="end"/>
      </w:r>
    </w:p>
    <w:p w14:paraId="2A096214" w14:textId="1D4CDDEB" w:rsidR="001B5EC1" w:rsidRDefault="001B5EC1">
      <w:pPr>
        <w:pStyle w:val="TOC4"/>
        <w:rPr>
          <w:rFonts w:ascii="Calibri" w:hAnsi="Calibri"/>
          <w:noProof/>
          <w:sz w:val="22"/>
          <w:szCs w:val="22"/>
          <w:lang w:eastAsia="en-GB"/>
        </w:rPr>
      </w:pPr>
      <w:r>
        <w:rPr>
          <w:noProof/>
        </w:rPr>
        <w:t>6.4.27.5</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_Toc130981345 \h </w:instrText>
      </w:r>
      <w:r>
        <w:rPr>
          <w:noProof/>
        </w:rPr>
      </w:r>
      <w:r>
        <w:rPr>
          <w:noProof/>
        </w:rPr>
        <w:fldChar w:fldCharType="separate"/>
      </w:r>
      <w:r>
        <w:rPr>
          <w:noProof/>
        </w:rPr>
        <w:t>40</w:t>
      </w:r>
      <w:r>
        <w:rPr>
          <w:noProof/>
        </w:rPr>
        <w:fldChar w:fldCharType="end"/>
      </w:r>
    </w:p>
    <w:p w14:paraId="4504592E" w14:textId="5D289A1B" w:rsidR="001B5EC1" w:rsidRDefault="001B5EC1">
      <w:pPr>
        <w:pStyle w:val="TOC4"/>
        <w:rPr>
          <w:rFonts w:ascii="Calibri" w:hAnsi="Calibri"/>
          <w:noProof/>
          <w:sz w:val="22"/>
          <w:szCs w:val="22"/>
          <w:lang w:eastAsia="en-GB"/>
        </w:rPr>
      </w:pPr>
      <w:r>
        <w:rPr>
          <w:noProof/>
        </w:rPr>
        <w:t>6.4.27.6</w:t>
      </w:r>
      <w:r>
        <w:rPr>
          <w:rFonts w:ascii="Calibri" w:hAnsi="Calibri"/>
          <w:noProof/>
          <w:sz w:val="22"/>
          <w:szCs w:val="22"/>
          <w:lang w:eastAsia="en-GB"/>
        </w:rPr>
        <w:tab/>
      </w:r>
      <w:r>
        <w:rPr>
          <w:noProof/>
        </w:rPr>
        <w:t>OPEN CHANNEL related to Terminal Server Mode</w:t>
      </w:r>
      <w:r>
        <w:rPr>
          <w:noProof/>
        </w:rPr>
        <w:tab/>
      </w:r>
      <w:r>
        <w:rPr>
          <w:noProof/>
        </w:rPr>
        <w:fldChar w:fldCharType="begin" w:fldLock="1"/>
      </w:r>
      <w:r>
        <w:rPr>
          <w:noProof/>
        </w:rPr>
        <w:instrText xml:space="preserve"> PAGEREF _Toc130981346 \h </w:instrText>
      </w:r>
      <w:r>
        <w:rPr>
          <w:noProof/>
        </w:rPr>
      </w:r>
      <w:r>
        <w:rPr>
          <w:noProof/>
        </w:rPr>
        <w:fldChar w:fldCharType="separate"/>
      </w:r>
      <w:r>
        <w:rPr>
          <w:noProof/>
        </w:rPr>
        <w:t>41</w:t>
      </w:r>
      <w:r>
        <w:rPr>
          <w:noProof/>
        </w:rPr>
        <w:fldChar w:fldCharType="end"/>
      </w:r>
    </w:p>
    <w:p w14:paraId="52DE113A" w14:textId="1E9F6D75" w:rsidR="001B5EC1" w:rsidRDefault="001B5EC1">
      <w:pPr>
        <w:pStyle w:val="TOC4"/>
        <w:rPr>
          <w:rFonts w:ascii="Calibri" w:hAnsi="Calibri"/>
          <w:noProof/>
          <w:sz w:val="22"/>
          <w:szCs w:val="22"/>
          <w:lang w:eastAsia="en-GB"/>
        </w:rPr>
      </w:pPr>
      <w:r>
        <w:rPr>
          <w:noProof/>
        </w:rPr>
        <w:t>6.4.27.7</w:t>
      </w:r>
      <w:r>
        <w:rPr>
          <w:rFonts w:ascii="Calibri" w:hAnsi="Calibri"/>
          <w:noProof/>
          <w:sz w:val="22"/>
          <w:szCs w:val="22"/>
          <w:lang w:eastAsia="en-GB"/>
        </w:rPr>
        <w:tab/>
      </w:r>
      <w:r>
        <w:rPr>
          <w:noProof/>
        </w:rPr>
        <w:t>OPEN CHANNEL related to UICC Server Mode</w:t>
      </w:r>
      <w:r>
        <w:rPr>
          <w:noProof/>
        </w:rPr>
        <w:tab/>
      </w:r>
      <w:r>
        <w:rPr>
          <w:noProof/>
        </w:rPr>
        <w:fldChar w:fldCharType="begin" w:fldLock="1"/>
      </w:r>
      <w:r>
        <w:rPr>
          <w:noProof/>
        </w:rPr>
        <w:instrText xml:space="preserve"> PAGEREF _Toc130981347 \h </w:instrText>
      </w:r>
      <w:r>
        <w:rPr>
          <w:noProof/>
        </w:rPr>
      </w:r>
      <w:r>
        <w:rPr>
          <w:noProof/>
        </w:rPr>
        <w:fldChar w:fldCharType="separate"/>
      </w:r>
      <w:r>
        <w:rPr>
          <w:noProof/>
        </w:rPr>
        <w:t>41</w:t>
      </w:r>
      <w:r>
        <w:rPr>
          <w:noProof/>
        </w:rPr>
        <w:fldChar w:fldCharType="end"/>
      </w:r>
    </w:p>
    <w:p w14:paraId="2C47BDE8" w14:textId="678EA77D" w:rsidR="001B5EC1" w:rsidRDefault="001B5EC1">
      <w:pPr>
        <w:pStyle w:val="TOC4"/>
        <w:rPr>
          <w:rFonts w:ascii="Calibri" w:hAnsi="Calibri"/>
          <w:noProof/>
          <w:sz w:val="22"/>
          <w:szCs w:val="22"/>
          <w:lang w:eastAsia="en-GB"/>
        </w:rPr>
      </w:pPr>
      <w:r>
        <w:rPr>
          <w:noProof/>
        </w:rPr>
        <w:t>6.4.27.8</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_Toc130981348 \h </w:instrText>
      </w:r>
      <w:r>
        <w:rPr>
          <w:noProof/>
        </w:rPr>
      </w:r>
      <w:r>
        <w:rPr>
          <w:noProof/>
        </w:rPr>
        <w:fldChar w:fldCharType="separate"/>
      </w:r>
      <w:r>
        <w:rPr>
          <w:noProof/>
        </w:rPr>
        <w:t>41</w:t>
      </w:r>
      <w:r>
        <w:rPr>
          <w:noProof/>
        </w:rPr>
        <w:fldChar w:fldCharType="end"/>
      </w:r>
    </w:p>
    <w:p w14:paraId="574D2CF8" w14:textId="5D5D6EBF" w:rsidR="001B5EC1" w:rsidRDefault="001B5EC1">
      <w:pPr>
        <w:pStyle w:val="TOC3"/>
        <w:rPr>
          <w:rFonts w:ascii="Calibri" w:hAnsi="Calibri"/>
          <w:noProof/>
          <w:sz w:val="22"/>
          <w:szCs w:val="22"/>
          <w:lang w:eastAsia="en-GB"/>
        </w:rPr>
      </w:pPr>
      <w:r>
        <w:rPr>
          <w:noProof/>
        </w:rPr>
        <w:t>6.4.28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_Toc130981349 \h </w:instrText>
      </w:r>
      <w:r>
        <w:rPr>
          <w:noProof/>
        </w:rPr>
      </w:r>
      <w:r>
        <w:rPr>
          <w:noProof/>
        </w:rPr>
        <w:fldChar w:fldCharType="separate"/>
      </w:r>
      <w:r>
        <w:rPr>
          <w:noProof/>
        </w:rPr>
        <w:t>42</w:t>
      </w:r>
      <w:r>
        <w:rPr>
          <w:noProof/>
        </w:rPr>
        <w:fldChar w:fldCharType="end"/>
      </w:r>
    </w:p>
    <w:p w14:paraId="46C30F11" w14:textId="68882C6A" w:rsidR="001B5EC1" w:rsidRDefault="001B5EC1">
      <w:pPr>
        <w:pStyle w:val="TOC3"/>
        <w:rPr>
          <w:rFonts w:ascii="Calibri" w:hAnsi="Calibri"/>
          <w:noProof/>
          <w:sz w:val="22"/>
          <w:szCs w:val="22"/>
          <w:lang w:eastAsia="en-GB"/>
        </w:rPr>
      </w:pPr>
      <w:r>
        <w:rPr>
          <w:noProof/>
        </w:rPr>
        <w:t>6.4.29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_Toc130981350 \h </w:instrText>
      </w:r>
      <w:r>
        <w:rPr>
          <w:noProof/>
        </w:rPr>
      </w:r>
      <w:r>
        <w:rPr>
          <w:noProof/>
        </w:rPr>
        <w:fldChar w:fldCharType="separate"/>
      </w:r>
      <w:r>
        <w:rPr>
          <w:noProof/>
        </w:rPr>
        <w:t>42</w:t>
      </w:r>
      <w:r>
        <w:rPr>
          <w:noProof/>
        </w:rPr>
        <w:fldChar w:fldCharType="end"/>
      </w:r>
    </w:p>
    <w:p w14:paraId="4425EB5F" w14:textId="4C8AA99A" w:rsidR="001B5EC1" w:rsidRDefault="001B5EC1">
      <w:pPr>
        <w:pStyle w:val="TOC3"/>
        <w:rPr>
          <w:rFonts w:ascii="Calibri" w:hAnsi="Calibri"/>
          <w:noProof/>
          <w:sz w:val="22"/>
          <w:szCs w:val="22"/>
          <w:lang w:eastAsia="en-GB"/>
        </w:rPr>
      </w:pPr>
      <w:r>
        <w:rPr>
          <w:noProof/>
        </w:rPr>
        <w:t>6.4.30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_Toc130981351 \h </w:instrText>
      </w:r>
      <w:r>
        <w:rPr>
          <w:noProof/>
        </w:rPr>
      </w:r>
      <w:r>
        <w:rPr>
          <w:noProof/>
        </w:rPr>
        <w:fldChar w:fldCharType="separate"/>
      </w:r>
      <w:r>
        <w:rPr>
          <w:noProof/>
        </w:rPr>
        <w:t>42</w:t>
      </w:r>
      <w:r>
        <w:rPr>
          <w:noProof/>
        </w:rPr>
        <w:fldChar w:fldCharType="end"/>
      </w:r>
    </w:p>
    <w:p w14:paraId="7DC38070" w14:textId="56215DF1" w:rsidR="001B5EC1" w:rsidRDefault="001B5EC1">
      <w:pPr>
        <w:pStyle w:val="TOC3"/>
        <w:rPr>
          <w:rFonts w:ascii="Calibri" w:hAnsi="Calibri"/>
          <w:noProof/>
          <w:sz w:val="22"/>
          <w:szCs w:val="22"/>
          <w:lang w:eastAsia="en-GB"/>
        </w:rPr>
      </w:pPr>
      <w:r>
        <w:rPr>
          <w:noProof/>
        </w:rPr>
        <w:t>6.4.31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_Toc130981352 \h </w:instrText>
      </w:r>
      <w:r>
        <w:rPr>
          <w:noProof/>
        </w:rPr>
      </w:r>
      <w:r>
        <w:rPr>
          <w:noProof/>
        </w:rPr>
        <w:fldChar w:fldCharType="separate"/>
      </w:r>
      <w:r>
        <w:rPr>
          <w:noProof/>
        </w:rPr>
        <w:t>42</w:t>
      </w:r>
      <w:r>
        <w:rPr>
          <w:noProof/>
        </w:rPr>
        <w:fldChar w:fldCharType="end"/>
      </w:r>
    </w:p>
    <w:p w14:paraId="50233C3A" w14:textId="14201F0B" w:rsidR="001B5EC1" w:rsidRDefault="001B5EC1">
      <w:pPr>
        <w:pStyle w:val="TOC3"/>
        <w:rPr>
          <w:rFonts w:ascii="Calibri" w:hAnsi="Calibri"/>
          <w:noProof/>
          <w:sz w:val="22"/>
          <w:szCs w:val="22"/>
          <w:lang w:eastAsia="en-GB"/>
        </w:rPr>
      </w:pPr>
      <w:r>
        <w:rPr>
          <w:noProof/>
        </w:rPr>
        <w:t>6.4.32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_Toc130981353 \h </w:instrText>
      </w:r>
      <w:r>
        <w:rPr>
          <w:noProof/>
        </w:rPr>
      </w:r>
      <w:r>
        <w:rPr>
          <w:noProof/>
        </w:rPr>
        <w:fldChar w:fldCharType="separate"/>
      </w:r>
      <w:r>
        <w:rPr>
          <w:noProof/>
        </w:rPr>
        <w:t>42</w:t>
      </w:r>
      <w:r>
        <w:rPr>
          <w:noProof/>
        </w:rPr>
        <w:fldChar w:fldCharType="end"/>
      </w:r>
    </w:p>
    <w:p w14:paraId="72CA5A81" w14:textId="076D7E0A" w:rsidR="001B5EC1" w:rsidRDefault="001B5EC1">
      <w:pPr>
        <w:pStyle w:val="TOC3"/>
        <w:rPr>
          <w:rFonts w:ascii="Calibri" w:hAnsi="Calibri"/>
          <w:noProof/>
          <w:sz w:val="22"/>
          <w:szCs w:val="22"/>
          <w:lang w:eastAsia="en-GB"/>
        </w:rPr>
      </w:pPr>
      <w:r>
        <w:rPr>
          <w:noProof/>
        </w:rPr>
        <w:t>6.4.33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_Toc130981354 \h </w:instrText>
      </w:r>
      <w:r>
        <w:rPr>
          <w:noProof/>
        </w:rPr>
      </w:r>
      <w:r>
        <w:rPr>
          <w:noProof/>
        </w:rPr>
        <w:fldChar w:fldCharType="separate"/>
      </w:r>
      <w:r>
        <w:rPr>
          <w:noProof/>
        </w:rPr>
        <w:t>42</w:t>
      </w:r>
      <w:r>
        <w:rPr>
          <w:noProof/>
        </w:rPr>
        <w:fldChar w:fldCharType="end"/>
      </w:r>
    </w:p>
    <w:p w14:paraId="57FEF41C" w14:textId="024D7899" w:rsidR="001B5EC1" w:rsidRDefault="001B5EC1">
      <w:pPr>
        <w:pStyle w:val="TOC3"/>
        <w:rPr>
          <w:rFonts w:ascii="Calibri" w:hAnsi="Calibri"/>
          <w:noProof/>
          <w:sz w:val="22"/>
          <w:szCs w:val="22"/>
          <w:lang w:eastAsia="en-GB"/>
        </w:rPr>
      </w:pPr>
      <w:r>
        <w:rPr>
          <w:noProof/>
        </w:rPr>
        <w:t>6.4.34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_Toc130981355 \h </w:instrText>
      </w:r>
      <w:r>
        <w:rPr>
          <w:noProof/>
        </w:rPr>
      </w:r>
      <w:r>
        <w:rPr>
          <w:noProof/>
        </w:rPr>
        <w:fldChar w:fldCharType="separate"/>
      </w:r>
      <w:r>
        <w:rPr>
          <w:noProof/>
        </w:rPr>
        <w:t>42</w:t>
      </w:r>
      <w:r>
        <w:rPr>
          <w:noProof/>
        </w:rPr>
        <w:fldChar w:fldCharType="end"/>
      </w:r>
    </w:p>
    <w:p w14:paraId="6AE7A9B7" w14:textId="4426B258" w:rsidR="001B5EC1" w:rsidRDefault="001B5EC1">
      <w:pPr>
        <w:pStyle w:val="TOC3"/>
        <w:rPr>
          <w:rFonts w:ascii="Calibri" w:hAnsi="Calibri"/>
          <w:noProof/>
          <w:sz w:val="22"/>
          <w:szCs w:val="22"/>
          <w:lang w:eastAsia="en-GB"/>
        </w:rPr>
      </w:pPr>
      <w:r>
        <w:rPr>
          <w:noProof/>
        </w:rPr>
        <w:t>6.4.35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_Toc130981356 \h </w:instrText>
      </w:r>
      <w:r>
        <w:rPr>
          <w:noProof/>
        </w:rPr>
      </w:r>
      <w:r>
        <w:rPr>
          <w:noProof/>
        </w:rPr>
        <w:fldChar w:fldCharType="separate"/>
      </w:r>
      <w:r>
        <w:rPr>
          <w:noProof/>
        </w:rPr>
        <w:t>42</w:t>
      </w:r>
      <w:r>
        <w:rPr>
          <w:noProof/>
        </w:rPr>
        <w:fldChar w:fldCharType="end"/>
      </w:r>
    </w:p>
    <w:p w14:paraId="5466BFA0" w14:textId="39D91C8A" w:rsidR="001B5EC1" w:rsidRDefault="001B5EC1">
      <w:pPr>
        <w:pStyle w:val="TOC3"/>
        <w:rPr>
          <w:rFonts w:ascii="Calibri" w:hAnsi="Calibri"/>
          <w:noProof/>
          <w:sz w:val="22"/>
          <w:szCs w:val="22"/>
          <w:lang w:eastAsia="en-GB"/>
        </w:rPr>
      </w:pPr>
      <w:r>
        <w:rPr>
          <w:noProof/>
        </w:rPr>
        <w:t>6.4.36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_Toc130981357 \h </w:instrText>
      </w:r>
      <w:r>
        <w:rPr>
          <w:noProof/>
        </w:rPr>
      </w:r>
      <w:r>
        <w:rPr>
          <w:noProof/>
        </w:rPr>
        <w:fldChar w:fldCharType="separate"/>
      </w:r>
      <w:r>
        <w:rPr>
          <w:noProof/>
        </w:rPr>
        <w:t>42</w:t>
      </w:r>
      <w:r>
        <w:rPr>
          <w:noProof/>
        </w:rPr>
        <w:fldChar w:fldCharType="end"/>
      </w:r>
    </w:p>
    <w:p w14:paraId="04D23791" w14:textId="14FE270B" w:rsidR="001B5EC1" w:rsidRDefault="001B5EC1">
      <w:pPr>
        <w:pStyle w:val="TOC3"/>
        <w:rPr>
          <w:rFonts w:ascii="Calibri" w:hAnsi="Calibri"/>
          <w:noProof/>
          <w:sz w:val="22"/>
          <w:szCs w:val="22"/>
          <w:lang w:eastAsia="en-GB"/>
        </w:rPr>
      </w:pPr>
      <w:r>
        <w:rPr>
          <w:noProof/>
        </w:rPr>
        <w:t>6.4.37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_Toc130981358 \h </w:instrText>
      </w:r>
      <w:r>
        <w:rPr>
          <w:noProof/>
        </w:rPr>
      </w:r>
      <w:r>
        <w:rPr>
          <w:noProof/>
        </w:rPr>
        <w:fldChar w:fldCharType="separate"/>
      </w:r>
      <w:r>
        <w:rPr>
          <w:noProof/>
        </w:rPr>
        <w:t>43</w:t>
      </w:r>
      <w:r>
        <w:rPr>
          <w:noProof/>
        </w:rPr>
        <w:fldChar w:fldCharType="end"/>
      </w:r>
    </w:p>
    <w:p w14:paraId="0FAA725F" w14:textId="592F512F" w:rsidR="001B5EC1" w:rsidRDefault="001B5EC1">
      <w:pPr>
        <w:pStyle w:val="TOC3"/>
        <w:rPr>
          <w:rFonts w:ascii="Calibri" w:hAnsi="Calibri"/>
          <w:noProof/>
          <w:sz w:val="22"/>
          <w:szCs w:val="22"/>
          <w:lang w:eastAsia="en-GB"/>
        </w:rPr>
      </w:pPr>
      <w:r>
        <w:rPr>
          <w:noProof/>
        </w:rPr>
        <w:t>6.4.38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_Toc130981359 \h </w:instrText>
      </w:r>
      <w:r>
        <w:rPr>
          <w:noProof/>
        </w:rPr>
      </w:r>
      <w:r>
        <w:rPr>
          <w:noProof/>
        </w:rPr>
        <w:fldChar w:fldCharType="separate"/>
      </w:r>
      <w:r>
        <w:rPr>
          <w:noProof/>
        </w:rPr>
        <w:t>43</w:t>
      </w:r>
      <w:r>
        <w:rPr>
          <w:noProof/>
        </w:rPr>
        <w:fldChar w:fldCharType="end"/>
      </w:r>
    </w:p>
    <w:p w14:paraId="18F25EEF" w14:textId="30A0DF90" w:rsidR="001B5EC1" w:rsidRDefault="001B5EC1">
      <w:pPr>
        <w:pStyle w:val="TOC3"/>
        <w:rPr>
          <w:rFonts w:ascii="Calibri" w:hAnsi="Calibri"/>
          <w:noProof/>
          <w:sz w:val="22"/>
          <w:szCs w:val="22"/>
          <w:lang w:eastAsia="en-GB"/>
        </w:rPr>
      </w:pPr>
      <w:r>
        <w:rPr>
          <w:noProof/>
        </w:rPr>
        <w:t>6.4.39</w:t>
      </w:r>
      <w:r>
        <w:rPr>
          <w:rFonts w:ascii="Calibri" w:hAnsi="Calibri"/>
          <w:noProof/>
          <w:sz w:val="22"/>
          <w:szCs w:val="22"/>
          <w:lang w:eastAsia="en-GB"/>
        </w:rPr>
        <w:tab/>
      </w:r>
      <w:r>
        <w:rPr>
          <w:noProof/>
        </w:rPr>
        <w:t>GET FRAME STATUS</w:t>
      </w:r>
      <w:r>
        <w:rPr>
          <w:noProof/>
        </w:rPr>
        <w:tab/>
      </w:r>
      <w:r>
        <w:rPr>
          <w:noProof/>
        </w:rPr>
        <w:fldChar w:fldCharType="begin" w:fldLock="1"/>
      </w:r>
      <w:r>
        <w:rPr>
          <w:noProof/>
        </w:rPr>
        <w:instrText xml:space="preserve"> PAGEREF _Toc130981360 \h </w:instrText>
      </w:r>
      <w:r>
        <w:rPr>
          <w:noProof/>
        </w:rPr>
      </w:r>
      <w:r>
        <w:rPr>
          <w:noProof/>
        </w:rPr>
        <w:fldChar w:fldCharType="separate"/>
      </w:r>
      <w:r>
        <w:rPr>
          <w:noProof/>
        </w:rPr>
        <w:t>43</w:t>
      </w:r>
      <w:r>
        <w:rPr>
          <w:noProof/>
        </w:rPr>
        <w:fldChar w:fldCharType="end"/>
      </w:r>
    </w:p>
    <w:p w14:paraId="2530C80C" w14:textId="7246C233" w:rsidR="001B5EC1" w:rsidRDefault="001B5EC1">
      <w:pPr>
        <w:pStyle w:val="TOC3"/>
        <w:rPr>
          <w:rFonts w:ascii="Calibri" w:hAnsi="Calibri"/>
          <w:noProof/>
          <w:sz w:val="22"/>
          <w:szCs w:val="22"/>
          <w:lang w:eastAsia="en-GB"/>
        </w:rPr>
      </w:pPr>
      <w:r>
        <w:rPr>
          <w:noProof/>
        </w:rPr>
        <w:t>6.4.40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_Toc130981361 \h </w:instrText>
      </w:r>
      <w:r>
        <w:rPr>
          <w:noProof/>
        </w:rPr>
      </w:r>
      <w:r>
        <w:rPr>
          <w:noProof/>
        </w:rPr>
        <w:fldChar w:fldCharType="separate"/>
      </w:r>
      <w:r>
        <w:rPr>
          <w:noProof/>
        </w:rPr>
        <w:t>43</w:t>
      </w:r>
      <w:r>
        <w:rPr>
          <w:noProof/>
        </w:rPr>
        <w:fldChar w:fldCharType="end"/>
      </w:r>
    </w:p>
    <w:p w14:paraId="5B774A4D" w14:textId="3D2594F9" w:rsidR="001B5EC1" w:rsidRDefault="001B5EC1">
      <w:pPr>
        <w:pStyle w:val="TOC3"/>
        <w:rPr>
          <w:rFonts w:ascii="Calibri" w:hAnsi="Calibri"/>
          <w:noProof/>
          <w:sz w:val="22"/>
          <w:szCs w:val="22"/>
          <w:lang w:eastAsia="en-GB"/>
        </w:rPr>
      </w:pPr>
      <w:r>
        <w:rPr>
          <w:noProof/>
        </w:rPr>
        <w:t>6.4.41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_Toc130981362 \h </w:instrText>
      </w:r>
      <w:r>
        <w:rPr>
          <w:noProof/>
        </w:rPr>
      </w:r>
      <w:r>
        <w:rPr>
          <w:noProof/>
        </w:rPr>
        <w:fldChar w:fldCharType="separate"/>
      </w:r>
      <w:r>
        <w:rPr>
          <w:noProof/>
        </w:rPr>
        <w:t>44</w:t>
      </w:r>
      <w:r>
        <w:rPr>
          <w:noProof/>
        </w:rPr>
        <w:fldChar w:fldCharType="end"/>
      </w:r>
    </w:p>
    <w:p w14:paraId="0A6A52ED" w14:textId="04F2C043" w:rsidR="001B5EC1" w:rsidRDefault="001B5EC1">
      <w:pPr>
        <w:pStyle w:val="TOC3"/>
        <w:rPr>
          <w:rFonts w:ascii="Calibri" w:hAnsi="Calibri"/>
          <w:noProof/>
          <w:sz w:val="22"/>
          <w:szCs w:val="22"/>
          <w:lang w:eastAsia="en-GB"/>
        </w:rPr>
      </w:pPr>
      <w:r>
        <w:rPr>
          <w:noProof/>
        </w:rPr>
        <w:t>6.4.42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_Toc130981363 \h </w:instrText>
      </w:r>
      <w:r>
        <w:rPr>
          <w:noProof/>
        </w:rPr>
      </w:r>
      <w:r>
        <w:rPr>
          <w:noProof/>
        </w:rPr>
        <w:fldChar w:fldCharType="separate"/>
      </w:r>
      <w:r>
        <w:rPr>
          <w:noProof/>
        </w:rPr>
        <w:t>44</w:t>
      </w:r>
      <w:r>
        <w:rPr>
          <w:noProof/>
        </w:rPr>
        <w:fldChar w:fldCharType="end"/>
      </w:r>
    </w:p>
    <w:p w14:paraId="2BFC179B" w14:textId="01BA0A9A" w:rsidR="001B5EC1" w:rsidRDefault="001B5EC1">
      <w:pPr>
        <w:pStyle w:val="TOC3"/>
        <w:rPr>
          <w:rFonts w:ascii="Calibri" w:hAnsi="Calibri"/>
          <w:noProof/>
          <w:sz w:val="22"/>
          <w:szCs w:val="22"/>
          <w:lang w:eastAsia="en-GB"/>
        </w:rPr>
      </w:pPr>
      <w:r>
        <w:rPr>
          <w:noProof/>
        </w:rPr>
        <w:t>6.4.43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_Toc130981364 \h </w:instrText>
      </w:r>
      <w:r>
        <w:rPr>
          <w:noProof/>
        </w:rPr>
      </w:r>
      <w:r>
        <w:rPr>
          <w:noProof/>
        </w:rPr>
        <w:fldChar w:fldCharType="separate"/>
      </w:r>
      <w:r>
        <w:rPr>
          <w:noProof/>
        </w:rPr>
        <w:t>44</w:t>
      </w:r>
      <w:r>
        <w:rPr>
          <w:noProof/>
        </w:rPr>
        <w:fldChar w:fldCharType="end"/>
      </w:r>
    </w:p>
    <w:p w14:paraId="0122500E" w14:textId="646FBE2D" w:rsidR="001B5EC1" w:rsidRDefault="001B5EC1">
      <w:pPr>
        <w:pStyle w:val="TOC3"/>
        <w:rPr>
          <w:rFonts w:ascii="Calibri" w:hAnsi="Calibri"/>
          <w:noProof/>
          <w:sz w:val="22"/>
          <w:szCs w:val="22"/>
          <w:lang w:eastAsia="en-GB"/>
        </w:rPr>
      </w:pPr>
      <w:r>
        <w:rPr>
          <w:noProof/>
        </w:rPr>
        <w:t>6.4.44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_Toc130981365 \h </w:instrText>
      </w:r>
      <w:r>
        <w:rPr>
          <w:noProof/>
        </w:rPr>
      </w:r>
      <w:r>
        <w:rPr>
          <w:noProof/>
        </w:rPr>
        <w:fldChar w:fldCharType="separate"/>
      </w:r>
      <w:r>
        <w:rPr>
          <w:noProof/>
        </w:rPr>
        <w:t>44</w:t>
      </w:r>
      <w:r>
        <w:rPr>
          <w:noProof/>
        </w:rPr>
        <w:fldChar w:fldCharType="end"/>
      </w:r>
    </w:p>
    <w:p w14:paraId="1C65EC26" w14:textId="3BF98B3C" w:rsidR="001B5EC1" w:rsidRDefault="001B5EC1">
      <w:pPr>
        <w:pStyle w:val="TOC2"/>
        <w:rPr>
          <w:rFonts w:ascii="Calibri" w:hAnsi="Calibri"/>
          <w:noProof/>
          <w:sz w:val="22"/>
          <w:szCs w:val="22"/>
          <w:lang w:eastAsia="en-GB"/>
        </w:rPr>
      </w:pPr>
      <w:r>
        <w:rPr>
          <w:noProof/>
        </w:rPr>
        <w:t>6.5</w:t>
      </w:r>
      <w:r>
        <w:rPr>
          <w:rFonts w:ascii="Calibri" w:hAnsi="Calibri"/>
          <w:noProof/>
          <w:sz w:val="22"/>
          <w:szCs w:val="22"/>
          <w:lang w:eastAsia="en-GB"/>
        </w:rPr>
        <w:tab/>
      </w:r>
      <w:r>
        <w:rPr>
          <w:noProof/>
        </w:rPr>
        <w:t>Common elements in proactive UICC commands</w:t>
      </w:r>
      <w:r>
        <w:rPr>
          <w:noProof/>
        </w:rPr>
        <w:tab/>
      </w:r>
      <w:r>
        <w:rPr>
          <w:noProof/>
        </w:rPr>
        <w:fldChar w:fldCharType="begin" w:fldLock="1"/>
      </w:r>
      <w:r>
        <w:rPr>
          <w:noProof/>
        </w:rPr>
        <w:instrText xml:space="preserve"> PAGEREF _Toc130981366 \h </w:instrText>
      </w:r>
      <w:r>
        <w:rPr>
          <w:noProof/>
        </w:rPr>
      </w:r>
      <w:r>
        <w:rPr>
          <w:noProof/>
        </w:rPr>
        <w:fldChar w:fldCharType="separate"/>
      </w:r>
      <w:r>
        <w:rPr>
          <w:noProof/>
        </w:rPr>
        <w:t>44</w:t>
      </w:r>
      <w:r>
        <w:rPr>
          <w:noProof/>
        </w:rPr>
        <w:fldChar w:fldCharType="end"/>
      </w:r>
    </w:p>
    <w:p w14:paraId="0D213717" w14:textId="1771DC1F" w:rsidR="001B5EC1" w:rsidRDefault="001B5EC1">
      <w:pPr>
        <w:pStyle w:val="TOC3"/>
        <w:rPr>
          <w:rFonts w:ascii="Calibri" w:hAnsi="Calibri"/>
          <w:noProof/>
          <w:sz w:val="22"/>
          <w:szCs w:val="22"/>
          <w:lang w:eastAsia="en-GB"/>
        </w:rPr>
      </w:pPr>
      <w:r>
        <w:rPr>
          <w:noProof/>
        </w:rPr>
        <w:t>6.5.1</w:t>
      </w:r>
      <w:r>
        <w:rPr>
          <w:rFonts w:ascii="Calibri" w:hAnsi="Calibri"/>
          <w:noProof/>
          <w:sz w:val="22"/>
          <w:szCs w:val="22"/>
          <w:lang w:eastAsia="en-GB"/>
        </w:rPr>
        <w:tab/>
      </w:r>
      <w:r>
        <w:rPr>
          <w:noProof/>
        </w:rPr>
        <w:t>Command number</w:t>
      </w:r>
      <w:r>
        <w:rPr>
          <w:noProof/>
        </w:rPr>
        <w:tab/>
      </w:r>
      <w:r>
        <w:rPr>
          <w:noProof/>
        </w:rPr>
        <w:fldChar w:fldCharType="begin" w:fldLock="1"/>
      </w:r>
      <w:r>
        <w:rPr>
          <w:noProof/>
        </w:rPr>
        <w:instrText xml:space="preserve"> PAGEREF _Toc130981367 \h </w:instrText>
      </w:r>
      <w:r>
        <w:rPr>
          <w:noProof/>
        </w:rPr>
      </w:r>
      <w:r>
        <w:rPr>
          <w:noProof/>
        </w:rPr>
        <w:fldChar w:fldCharType="separate"/>
      </w:r>
      <w:r>
        <w:rPr>
          <w:noProof/>
        </w:rPr>
        <w:t>44</w:t>
      </w:r>
      <w:r>
        <w:rPr>
          <w:noProof/>
        </w:rPr>
        <w:fldChar w:fldCharType="end"/>
      </w:r>
    </w:p>
    <w:p w14:paraId="4E4B1EB2" w14:textId="0BFFF382" w:rsidR="001B5EC1" w:rsidRDefault="001B5EC1">
      <w:pPr>
        <w:pStyle w:val="TOC3"/>
        <w:rPr>
          <w:rFonts w:ascii="Calibri" w:hAnsi="Calibri"/>
          <w:noProof/>
          <w:sz w:val="22"/>
          <w:szCs w:val="22"/>
          <w:lang w:eastAsia="en-GB"/>
        </w:rPr>
      </w:pPr>
      <w:r>
        <w:rPr>
          <w:noProof/>
        </w:rPr>
        <w:t>6.5.2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_Toc130981368 \h </w:instrText>
      </w:r>
      <w:r>
        <w:rPr>
          <w:noProof/>
        </w:rPr>
      </w:r>
      <w:r>
        <w:rPr>
          <w:noProof/>
        </w:rPr>
        <w:fldChar w:fldCharType="separate"/>
      </w:r>
      <w:r>
        <w:rPr>
          <w:noProof/>
        </w:rPr>
        <w:t>44</w:t>
      </w:r>
      <w:r>
        <w:rPr>
          <w:noProof/>
        </w:rPr>
        <w:fldChar w:fldCharType="end"/>
      </w:r>
    </w:p>
    <w:p w14:paraId="32E570BD" w14:textId="0AB6387A" w:rsidR="001B5EC1" w:rsidRDefault="001B5EC1">
      <w:pPr>
        <w:pStyle w:val="TOC3"/>
        <w:rPr>
          <w:rFonts w:ascii="Calibri" w:hAnsi="Calibri"/>
          <w:noProof/>
          <w:sz w:val="22"/>
          <w:szCs w:val="22"/>
          <w:lang w:eastAsia="en-GB"/>
        </w:rPr>
      </w:pPr>
      <w:r>
        <w:rPr>
          <w:noProof/>
        </w:rPr>
        <w:t>6.5.3</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_Toc130981369 \h </w:instrText>
      </w:r>
      <w:r>
        <w:rPr>
          <w:noProof/>
        </w:rPr>
      </w:r>
      <w:r>
        <w:rPr>
          <w:noProof/>
        </w:rPr>
        <w:fldChar w:fldCharType="separate"/>
      </w:r>
      <w:r>
        <w:rPr>
          <w:noProof/>
        </w:rPr>
        <w:t>44</w:t>
      </w:r>
      <w:r>
        <w:rPr>
          <w:noProof/>
        </w:rPr>
        <w:fldChar w:fldCharType="end"/>
      </w:r>
    </w:p>
    <w:p w14:paraId="2722CB31" w14:textId="05E36048" w:rsidR="001B5EC1" w:rsidRDefault="001B5EC1">
      <w:pPr>
        <w:pStyle w:val="TOC3"/>
        <w:rPr>
          <w:rFonts w:ascii="Calibri" w:hAnsi="Calibri"/>
          <w:noProof/>
          <w:sz w:val="22"/>
          <w:szCs w:val="22"/>
          <w:lang w:eastAsia="en-GB"/>
        </w:rPr>
      </w:pPr>
      <w:r>
        <w:rPr>
          <w:noProof/>
        </w:rPr>
        <w:t>6.5.4</w:t>
      </w:r>
      <w:r>
        <w:rPr>
          <w:rFonts w:ascii="Calibri" w:hAnsi="Calibri"/>
          <w:noProof/>
          <w:sz w:val="22"/>
          <w:szCs w:val="22"/>
          <w:lang w:eastAsia="en-GB"/>
        </w:rPr>
        <w:tab/>
      </w:r>
      <w:r>
        <w:rPr>
          <w:noProof/>
        </w:rPr>
        <w:t>Icon identifiers</w:t>
      </w:r>
      <w:r>
        <w:rPr>
          <w:noProof/>
        </w:rPr>
        <w:tab/>
      </w:r>
      <w:r>
        <w:rPr>
          <w:noProof/>
        </w:rPr>
        <w:fldChar w:fldCharType="begin" w:fldLock="1"/>
      </w:r>
      <w:r>
        <w:rPr>
          <w:noProof/>
        </w:rPr>
        <w:instrText xml:space="preserve"> PAGEREF _Toc130981370 \h </w:instrText>
      </w:r>
      <w:r>
        <w:rPr>
          <w:noProof/>
        </w:rPr>
      </w:r>
      <w:r>
        <w:rPr>
          <w:noProof/>
        </w:rPr>
        <w:fldChar w:fldCharType="separate"/>
      </w:r>
      <w:r>
        <w:rPr>
          <w:noProof/>
        </w:rPr>
        <w:t>44</w:t>
      </w:r>
      <w:r>
        <w:rPr>
          <w:noProof/>
        </w:rPr>
        <w:fldChar w:fldCharType="end"/>
      </w:r>
    </w:p>
    <w:p w14:paraId="7CD9EA0B" w14:textId="3D237359" w:rsidR="001B5EC1" w:rsidRDefault="001B5EC1">
      <w:pPr>
        <w:pStyle w:val="TOC3"/>
        <w:rPr>
          <w:rFonts w:ascii="Calibri" w:hAnsi="Calibri"/>
          <w:noProof/>
          <w:sz w:val="22"/>
          <w:szCs w:val="22"/>
          <w:lang w:eastAsia="en-GB"/>
        </w:rPr>
      </w:pPr>
      <w:r>
        <w:rPr>
          <w:noProof/>
        </w:rPr>
        <w:t>6.5.5</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_Toc130981371 \h </w:instrText>
      </w:r>
      <w:r>
        <w:rPr>
          <w:noProof/>
        </w:rPr>
      </w:r>
      <w:r>
        <w:rPr>
          <w:noProof/>
        </w:rPr>
        <w:fldChar w:fldCharType="separate"/>
      </w:r>
      <w:r>
        <w:rPr>
          <w:noProof/>
        </w:rPr>
        <w:t>44</w:t>
      </w:r>
      <w:r>
        <w:rPr>
          <w:noProof/>
        </w:rPr>
        <w:fldChar w:fldCharType="end"/>
      </w:r>
    </w:p>
    <w:p w14:paraId="4EF4A0A1" w14:textId="4D0A0DA6" w:rsidR="001B5EC1" w:rsidRDefault="001B5EC1">
      <w:pPr>
        <w:pStyle w:val="TOC3"/>
        <w:rPr>
          <w:rFonts w:ascii="Calibri" w:hAnsi="Calibri"/>
          <w:noProof/>
          <w:sz w:val="22"/>
          <w:szCs w:val="22"/>
          <w:lang w:eastAsia="en-GB"/>
        </w:rPr>
      </w:pPr>
      <w:r>
        <w:rPr>
          <w:noProof/>
        </w:rPr>
        <w:t>6.5.6</w:t>
      </w:r>
      <w:r>
        <w:rPr>
          <w:rFonts w:ascii="Calibri" w:hAnsi="Calibri"/>
          <w:noProof/>
          <w:sz w:val="22"/>
          <w:szCs w:val="22"/>
          <w:lang w:eastAsia="en-GB"/>
        </w:rPr>
        <w:tab/>
      </w:r>
      <w:r>
        <w:rPr>
          <w:noProof/>
        </w:rPr>
        <w:t>Frame identifier</w:t>
      </w:r>
      <w:r>
        <w:rPr>
          <w:noProof/>
        </w:rPr>
        <w:tab/>
      </w:r>
      <w:r>
        <w:rPr>
          <w:noProof/>
        </w:rPr>
        <w:fldChar w:fldCharType="begin" w:fldLock="1"/>
      </w:r>
      <w:r>
        <w:rPr>
          <w:noProof/>
        </w:rPr>
        <w:instrText xml:space="preserve"> PAGEREF _Toc130981372 \h </w:instrText>
      </w:r>
      <w:r>
        <w:rPr>
          <w:noProof/>
        </w:rPr>
      </w:r>
      <w:r>
        <w:rPr>
          <w:noProof/>
        </w:rPr>
        <w:fldChar w:fldCharType="separate"/>
      </w:r>
      <w:r>
        <w:rPr>
          <w:noProof/>
        </w:rPr>
        <w:t>44</w:t>
      </w:r>
      <w:r>
        <w:rPr>
          <w:noProof/>
        </w:rPr>
        <w:fldChar w:fldCharType="end"/>
      </w:r>
    </w:p>
    <w:p w14:paraId="19C32B6A" w14:textId="6673790F" w:rsidR="001B5EC1" w:rsidRDefault="001B5EC1">
      <w:pPr>
        <w:pStyle w:val="TOC2"/>
        <w:rPr>
          <w:rFonts w:ascii="Calibri" w:hAnsi="Calibri"/>
          <w:noProof/>
          <w:sz w:val="22"/>
          <w:szCs w:val="22"/>
          <w:lang w:eastAsia="en-GB"/>
        </w:rPr>
      </w:pPr>
      <w:r>
        <w:rPr>
          <w:noProof/>
        </w:rPr>
        <w:t>6.6</w:t>
      </w:r>
      <w:r>
        <w:rPr>
          <w:rFonts w:ascii="Calibri" w:hAnsi="Calibri"/>
          <w:noProof/>
          <w:sz w:val="22"/>
          <w:szCs w:val="22"/>
          <w:lang w:eastAsia="en-GB"/>
        </w:rPr>
        <w:tab/>
      </w:r>
      <w:r>
        <w:rPr>
          <w:noProof/>
        </w:rPr>
        <w:t>Structure of proactive UICC commands</w:t>
      </w:r>
      <w:r>
        <w:rPr>
          <w:noProof/>
        </w:rPr>
        <w:tab/>
      </w:r>
      <w:r>
        <w:rPr>
          <w:noProof/>
        </w:rPr>
        <w:fldChar w:fldCharType="begin" w:fldLock="1"/>
      </w:r>
      <w:r>
        <w:rPr>
          <w:noProof/>
        </w:rPr>
        <w:instrText xml:space="preserve"> PAGEREF _Toc130981373 \h </w:instrText>
      </w:r>
      <w:r>
        <w:rPr>
          <w:noProof/>
        </w:rPr>
      </w:r>
      <w:r>
        <w:rPr>
          <w:noProof/>
        </w:rPr>
        <w:fldChar w:fldCharType="separate"/>
      </w:r>
      <w:r>
        <w:rPr>
          <w:noProof/>
        </w:rPr>
        <w:t>45</w:t>
      </w:r>
      <w:r>
        <w:rPr>
          <w:noProof/>
        </w:rPr>
        <w:fldChar w:fldCharType="end"/>
      </w:r>
    </w:p>
    <w:p w14:paraId="6F653CB3" w14:textId="3922B9A2" w:rsidR="001B5EC1" w:rsidRDefault="001B5EC1">
      <w:pPr>
        <w:pStyle w:val="TOC3"/>
        <w:rPr>
          <w:rFonts w:ascii="Calibri" w:hAnsi="Calibri"/>
          <w:noProof/>
          <w:sz w:val="22"/>
          <w:szCs w:val="22"/>
          <w:lang w:eastAsia="en-GB"/>
        </w:rPr>
      </w:pPr>
      <w:r>
        <w:rPr>
          <w:noProof/>
        </w:rPr>
        <w:t>6.6.1</w:t>
      </w:r>
      <w:r>
        <w:rPr>
          <w:rFonts w:ascii="Calibri" w:hAnsi="Calibri"/>
          <w:noProof/>
          <w:sz w:val="22"/>
          <w:szCs w:val="22"/>
          <w:lang w:eastAsia="en-GB"/>
        </w:rPr>
        <w:tab/>
      </w:r>
      <w:r>
        <w:rPr>
          <w:noProof/>
        </w:rPr>
        <w:t>DISPLAY TEXT</w:t>
      </w:r>
      <w:r>
        <w:rPr>
          <w:noProof/>
        </w:rPr>
        <w:tab/>
      </w:r>
      <w:r>
        <w:rPr>
          <w:noProof/>
        </w:rPr>
        <w:fldChar w:fldCharType="begin" w:fldLock="1"/>
      </w:r>
      <w:r>
        <w:rPr>
          <w:noProof/>
        </w:rPr>
        <w:instrText xml:space="preserve"> PAGEREF _Toc130981374 \h </w:instrText>
      </w:r>
      <w:r>
        <w:rPr>
          <w:noProof/>
        </w:rPr>
      </w:r>
      <w:r>
        <w:rPr>
          <w:noProof/>
        </w:rPr>
        <w:fldChar w:fldCharType="separate"/>
      </w:r>
      <w:r>
        <w:rPr>
          <w:noProof/>
        </w:rPr>
        <w:t>45</w:t>
      </w:r>
      <w:r>
        <w:rPr>
          <w:noProof/>
        </w:rPr>
        <w:fldChar w:fldCharType="end"/>
      </w:r>
    </w:p>
    <w:p w14:paraId="19D68BE7" w14:textId="0F6AB187" w:rsidR="001B5EC1" w:rsidRDefault="001B5EC1">
      <w:pPr>
        <w:pStyle w:val="TOC3"/>
        <w:rPr>
          <w:rFonts w:ascii="Calibri" w:hAnsi="Calibri"/>
          <w:noProof/>
          <w:sz w:val="22"/>
          <w:szCs w:val="22"/>
          <w:lang w:eastAsia="en-GB"/>
        </w:rPr>
      </w:pPr>
      <w:r>
        <w:rPr>
          <w:noProof/>
        </w:rPr>
        <w:t>6.6.2</w:t>
      </w:r>
      <w:r>
        <w:rPr>
          <w:rFonts w:ascii="Calibri" w:hAnsi="Calibri"/>
          <w:noProof/>
          <w:sz w:val="22"/>
          <w:szCs w:val="22"/>
          <w:lang w:eastAsia="en-GB"/>
        </w:rPr>
        <w:tab/>
      </w:r>
      <w:r>
        <w:rPr>
          <w:noProof/>
        </w:rPr>
        <w:t>GET INKEY</w:t>
      </w:r>
      <w:r>
        <w:rPr>
          <w:noProof/>
        </w:rPr>
        <w:tab/>
      </w:r>
      <w:r>
        <w:rPr>
          <w:noProof/>
        </w:rPr>
        <w:fldChar w:fldCharType="begin" w:fldLock="1"/>
      </w:r>
      <w:r>
        <w:rPr>
          <w:noProof/>
        </w:rPr>
        <w:instrText xml:space="preserve"> PAGEREF _Toc130981375 \h </w:instrText>
      </w:r>
      <w:r>
        <w:rPr>
          <w:noProof/>
        </w:rPr>
      </w:r>
      <w:r>
        <w:rPr>
          <w:noProof/>
        </w:rPr>
        <w:fldChar w:fldCharType="separate"/>
      </w:r>
      <w:r>
        <w:rPr>
          <w:noProof/>
        </w:rPr>
        <w:t>45</w:t>
      </w:r>
      <w:r>
        <w:rPr>
          <w:noProof/>
        </w:rPr>
        <w:fldChar w:fldCharType="end"/>
      </w:r>
    </w:p>
    <w:p w14:paraId="56C1CD8C" w14:textId="6385FAE8" w:rsidR="001B5EC1" w:rsidRDefault="001B5EC1">
      <w:pPr>
        <w:pStyle w:val="TOC3"/>
        <w:rPr>
          <w:rFonts w:ascii="Calibri" w:hAnsi="Calibri"/>
          <w:noProof/>
          <w:sz w:val="22"/>
          <w:szCs w:val="22"/>
          <w:lang w:eastAsia="en-GB"/>
        </w:rPr>
      </w:pPr>
      <w:r>
        <w:rPr>
          <w:noProof/>
        </w:rPr>
        <w:t>6.6.3</w:t>
      </w:r>
      <w:r>
        <w:rPr>
          <w:rFonts w:ascii="Calibri" w:hAnsi="Calibri"/>
          <w:noProof/>
          <w:sz w:val="22"/>
          <w:szCs w:val="22"/>
          <w:lang w:eastAsia="en-GB"/>
        </w:rPr>
        <w:tab/>
      </w:r>
      <w:r>
        <w:rPr>
          <w:noProof/>
        </w:rPr>
        <w:t>GET INPUT</w:t>
      </w:r>
      <w:r>
        <w:rPr>
          <w:noProof/>
        </w:rPr>
        <w:tab/>
      </w:r>
      <w:r>
        <w:rPr>
          <w:noProof/>
        </w:rPr>
        <w:fldChar w:fldCharType="begin" w:fldLock="1"/>
      </w:r>
      <w:r>
        <w:rPr>
          <w:noProof/>
        </w:rPr>
        <w:instrText xml:space="preserve"> PAGEREF _Toc130981376 \h </w:instrText>
      </w:r>
      <w:r>
        <w:rPr>
          <w:noProof/>
        </w:rPr>
      </w:r>
      <w:r>
        <w:rPr>
          <w:noProof/>
        </w:rPr>
        <w:fldChar w:fldCharType="separate"/>
      </w:r>
      <w:r>
        <w:rPr>
          <w:noProof/>
        </w:rPr>
        <w:t>45</w:t>
      </w:r>
      <w:r>
        <w:rPr>
          <w:noProof/>
        </w:rPr>
        <w:fldChar w:fldCharType="end"/>
      </w:r>
    </w:p>
    <w:p w14:paraId="63F74947" w14:textId="41BADE8A" w:rsidR="001B5EC1" w:rsidRDefault="001B5EC1">
      <w:pPr>
        <w:pStyle w:val="TOC3"/>
        <w:rPr>
          <w:rFonts w:ascii="Calibri" w:hAnsi="Calibri"/>
          <w:noProof/>
          <w:sz w:val="22"/>
          <w:szCs w:val="22"/>
          <w:lang w:eastAsia="en-GB"/>
        </w:rPr>
      </w:pPr>
      <w:r>
        <w:rPr>
          <w:noProof/>
        </w:rPr>
        <w:t>6.6.4</w:t>
      </w:r>
      <w:r>
        <w:rPr>
          <w:rFonts w:ascii="Calibri" w:hAnsi="Calibri"/>
          <w:noProof/>
          <w:sz w:val="22"/>
          <w:szCs w:val="22"/>
          <w:lang w:eastAsia="en-GB"/>
        </w:rPr>
        <w:tab/>
      </w:r>
      <w:r>
        <w:rPr>
          <w:noProof/>
        </w:rPr>
        <w:t>MORE TIME</w:t>
      </w:r>
      <w:r>
        <w:rPr>
          <w:noProof/>
        </w:rPr>
        <w:tab/>
      </w:r>
      <w:r>
        <w:rPr>
          <w:noProof/>
        </w:rPr>
        <w:fldChar w:fldCharType="begin" w:fldLock="1"/>
      </w:r>
      <w:r>
        <w:rPr>
          <w:noProof/>
        </w:rPr>
        <w:instrText xml:space="preserve"> PAGEREF _Toc130981377 \h </w:instrText>
      </w:r>
      <w:r>
        <w:rPr>
          <w:noProof/>
        </w:rPr>
      </w:r>
      <w:r>
        <w:rPr>
          <w:noProof/>
        </w:rPr>
        <w:fldChar w:fldCharType="separate"/>
      </w:r>
      <w:r>
        <w:rPr>
          <w:noProof/>
        </w:rPr>
        <w:t>45</w:t>
      </w:r>
      <w:r>
        <w:rPr>
          <w:noProof/>
        </w:rPr>
        <w:fldChar w:fldCharType="end"/>
      </w:r>
    </w:p>
    <w:p w14:paraId="20C30555" w14:textId="68E004E3" w:rsidR="001B5EC1" w:rsidRDefault="001B5EC1">
      <w:pPr>
        <w:pStyle w:val="TOC3"/>
        <w:rPr>
          <w:rFonts w:ascii="Calibri" w:hAnsi="Calibri"/>
          <w:noProof/>
          <w:sz w:val="22"/>
          <w:szCs w:val="22"/>
          <w:lang w:eastAsia="en-GB"/>
        </w:rPr>
      </w:pPr>
      <w:r>
        <w:rPr>
          <w:noProof/>
        </w:rPr>
        <w:t>6.6.5</w:t>
      </w:r>
      <w:r>
        <w:rPr>
          <w:rFonts w:ascii="Calibri" w:hAnsi="Calibri"/>
          <w:noProof/>
          <w:sz w:val="22"/>
          <w:szCs w:val="22"/>
          <w:lang w:eastAsia="en-GB"/>
        </w:rPr>
        <w:tab/>
      </w:r>
      <w:r>
        <w:rPr>
          <w:noProof/>
        </w:rPr>
        <w:t>PLAY TONE</w:t>
      </w:r>
      <w:r>
        <w:rPr>
          <w:noProof/>
        </w:rPr>
        <w:tab/>
      </w:r>
      <w:r>
        <w:rPr>
          <w:noProof/>
        </w:rPr>
        <w:fldChar w:fldCharType="begin" w:fldLock="1"/>
      </w:r>
      <w:r>
        <w:rPr>
          <w:noProof/>
        </w:rPr>
        <w:instrText xml:space="preserve"> PAGEREF _Toc130981378 \h </w:instrText>
      </w:r>
      <w:r>
        <w:rPr>
          <w:noProof/>
        </w:rPr>
      </w:r>
      <w:r>
        <w:rPr>
          <w:noProof/>
        </w:rPr>
        <w:fldChar w:fldCharType="separate"/>
      </w:r>
      <w:r>
        <w:rPr>
          <w:noProof/>
        </w:rPr>
        <w:t>45</w:t>
      </w:r>
      <w:r>
        <w:rPr>
          <w:noProof/>
        </w:rPr>
        <w:fldChar w:fldCharType="end"/>
      </w:r>
    </w:p>
    <w:p w14:paraId="74B04DDD" w14:textId="20CDE9A7" w:rsidR="001B5EC1" w:rsidRDefault="001B5EC1">
      <w:pPr>
        <w:pStyle w:val="TOC3"/>
        <w:rPr>
          <w:rFonts w:ascii="Calibri" w:hAnsi="Calibri"/>
          <w:noProof/>
          <w:sz w:val="22"/>
          <w:szCs w:val="22"/>
          <w:lang w:eastAsia="en-GB"/>
        </w:rPr>
      </w:pPr>
      <w:r>
        <w:rPr>
          <w:noProof/>
        </w:rPr>
        <w:t>6.6.6</w:t>
      </w:r>
      <w:r>
        <w:rPr>
          <w:rFonts w:ascii="Calibri" w:hAnsi="Calibri"/>
          <w:noProof/>
          <w:sz w:val="22"/>
          <w:szCs w:val="22"/>
          <w:lang w:eastAsia="en-GB"/>
        </w:rPr>
        <w:tab/>
      </w:r>
      <w:r>
        <w:rPr>
          <w:noProof/>
        </w:rPr>
        <w:t>POLL INTERVAL</w:t>
      </w:r>
      <w:r>
        <w:rPr>
          <w:noProof/>
        </w:rPr>
        <w:tab/>
      </w:r>
      <w:r>
        <w:rPr>
          <w:noProof/>
        </w:rPr>
        <w:fldChar w:fldCharType="begin" w:fldLock="1"/>
      </w:r>
      <w:r>
        <w:rPr>
          <w:noProof/>
        </w:rPr>
        <w:instrText xml:space="preserve"> PAGEREF _Toc130981379 \h </w:instrText>
      </w:r>
      <w:r>
        <w:rPr>
          <w:noProof/>
        </w:rPr>
      </w:r>
      <w:r>
        <w:rPr>
          <w:noProof/>
        </w:rPr>
        <w:fldChar w:fldCharType="separate"/>
      </w:r>
      <w:r>
        <w:rPr>
          <w:noProof/>
        </w:rPr>
        <w:t>45</w:t>
      </w:r>
      <w:r>
        <w:rPr>
          <w:noProof/>
        </w:rPr>
        <w:fldChar w:fldCharType="end"/>
      </w:r>
    </w:p>
    <w:p w14:paraId="2AA81C22" w14:textId="6CAF3A8C" w:rsidR="001B5EC1" w:rsidRDefault="001B5EC1">
      <w:pPr>
        <w:pStyle w:val="TOC3"/>
        <w:rPr>
          <w:rFonts w:ascii="Calibri" w:hAnsi="Calibri"/>
          <w:noProof/>
          <w:sz w:val="22"/>
          <w:szCs w:val="22"/>
          <w:lang w:eastAsia="en-GB"/>
        </w:rPr>
      </w:pPr>
      <w:r>
        <w:rPr>
          <w:noProof/>
        </w:rPr>
        <w:lastRenderedPageBreak/>
        <w:t>6.6.7</w:t>
      </w:r>
      <w:r>
        <w:rPr>
          <w:rFonts w:ascii="Calibri" w:hAnsi="Calibri"/>
          <w:noProof/>
          <w:sz w:val="22"/>
          <w:szCs w:val="22"/>
          <w:lang w:eastAsia="en-GB"/>
        </w:rPr>
        <w:tab/>
      </w:r>
      <w:r>
        <w:rPr>
          <w:noProof/>
        </w:rPr>
        <w:t>SET-UP MENU</w:t>
      </w:r>
      <w:r>
        <w:rPr>
          <w:noProof/>
        </w:rPr>
        <w:tab/>
      </w:r>
      <w:r>
        <w:rPr>
          <w:noProof/>
        </w:rPr>
        <w:fldChar w:fldCharType="begin" w:fldLock="1"/>
      </w:r>
      <w:r>
        <w:rPr>
          <w:noProof/>
        </w:rPr>
        <w:instrText xml:space="preserve"> PAGEREF _Toc130981380 \h </w:instrText>
      </w:r>
      <w:r>
        <w:rPr>
          <w:noProof/>
        </w:rPr>
      </w:r>
      <w:r>
        <w:rPr>
          <w:noProof/>
        </w:rPr>
        <w:fldChar w:fldCharType="separate"/>
      </w:r>
      <w:r>
        <w:rPr>
          <w:noProof/>
        </w:rPr>
        <w:t>45</w:t>
      </w:r>
      <w:r>
        <w:rPr>
          <w:noProof/>
        </w:rPr>
        <w:fldChar w:fldCharType="end"/>
      </w:r>
    </w:p>
    <w:p w14:paraId="0E4C2024" w14:textId="0A578C4E" w:rsidR="001B5EC1" w:rsidRDefault="001B5EC1">
      <w:pPr>
        <w:pStyle w:val="TOC3"/>
        <w:rPr>
          <w:rFonts w:ascii="Calibri" w:hAnsi="Calibri"/>
          <w:noProof/>
          <w:sz w:val="22"/>
          <w:szCs w:val="22"/>
          <w:lang w:eastAsia="en-GB"/>
        </w:rPr>
      </w:pPr>
      <w:r>
        <w:rPr>
          <w:noProof/>
        </w:rPr>
        <w:t>6.6.8</w:t>
      </w:r>
      <w:r>
        <w:rPr>
          <w:rFonts w:ascii="Calibri" w:hAnsi="Calibri"/>
          <w:noProof/>
          <w:sz w:val="22"/>
          <w:szCs w:val="22"/>
          <w:lang w:eastAsia="en-GB"/>
        </w:rPr>
        <w:tab/>
      </w:r>
      <w:r>
        <w:rPr>
          <w:noProof/>
        </w:rPr>
        <w:t>SELECT ITEM</w:t>
      </w:r>
      <w:r>
        <w:rPr>
          <w:noProof/>
        </w:rPr>
        <w:tab/>
      </w:r>
      <w:r>
        <w:rPr>
          <w:noProof/>
        </w:rPr>
        <w:fldChar w:fldCharType="begin" w:fldLock="1"/>
      </w:r>
      <w:r>
        <w:rPr>
          <w:noProof/>
        </w:rPr>
        <w:instrText xml:space="preserve"> PAGEREF _Toc130981381 \h </w:instrText>
      </w:r>
      <w:r>
        <w:rPr>
          <w:noProof/>
        </w:rPr>
      </w:r>
      <w:r>
        <w:rPr>
          <w:noProof/>
        </w:rPr>
        <w:fldChar w:fldCharType="separate"/>
      </w:r>
      <w:r>
        <w:rPr>
          <w:noProof/>
        </w:rPr>
        <w:t>45</w:t>
      </w:r>
      <w:r>
        <w:rPr>
          <w:noProof/>
        </w:rPr>
        <w:fldChar w:fldCharType="end"/>
      </w:r>
    </w:p>
    <w:p w14:paraId="1979CC1D" w14:textId="735A03F1" w:rsidR="001B5EC1" w:rsidRDefault="001B5EC1">
      <w:pPr>
        <w:pStyle w:val="TOC3"/>
        <w:rPr>
          <w:rFonts w:ascii="Calibri" w:hAnsi="Calibri"/>
          <w:noProof/>
          <w:sz w:val="22"/>
          <w:szCs w:val="22"/>
          <w:lang w:eastAsia="en-GB"/>
        </w:rPr>
      </w:pPr>
      <w:r>
        <w:rPr>
          <w:noProof/>
        </w:rPr>
        <w:t>6.6.9</w:t>
      </w:r>
      <w:r>
        <w:rPr>
          <w:rFonts w:ascii="Calibri" w:hAnsi="Calibri"/>
          <w:noProof/>
          <w:sz w:val="22"/>
          <w:szCs w:val="22"/>
          <w:lang w:eastAsia="en-GB"/>
        </w:rPr>
        <w:tab/>
      </w:r>
      <w:r>
        <w:rPr>
          <w:noProof/>
        </w:rPr>
        <w:t>SEND SHORT MESSAGE</w:t>
      </w:r>
      <w:r>
        <w:rPr>
          <w:noProof/>
        </w:rPr>
        <w:tab/>
      </w:r>
      <w:r>
        <w:rPr>
          <w:noProof/>
        </w:rPr>
        <w:fldChar w:fldCharType="begin" w:fldLock="1"/>
      </w:r>
      <w:r>
        <w:rPr>
          <w:noProof/>
        </w:rPr>
        <w:instrText xml:space="preserve"> PAGEREF _Toc130981382 \h </w:instrText>
      </w:r>
      <w:r>
        <w:rPr>
          <w:noProof/>
        </w:rPr>
      </w:r>
      <w:r>
        <w:rPr>
          <w:noProof/>
        </w:rPr>
        <w:fldChar w:fldCharType="separate"/>
      </w:r>
      <w:r>
        <w:rPr>
          <w:noProof/>
        </w:rPr>
        <w:t>45</w:t>
      </w:r>
      <w:r>
        <w:rPr>
          <w:noProof/>
        </w:rPr>
        <w:fldChar w:fldCharType="end"/>
      </w:r>
    </w:p>
    <w:p w14:paraId="70982F80" w14:textId="2A37C81A" w:rsidR="001B5EC1" w:rsidRDefault="001B5EC1">
      <w:pPr>
        <w:pStyle w:val="TOC3"/>
        <w:rPr>
          <w:rFonts w:ascii="Calibri" w:hAnsi="Calibri"/>
          <w:noProof/>
          <w:sz w:val="22"/>
          <w:szCs w:val="22"/>
          <w:lang w:eastAsia="en-GB"/>
        </w:rPr>
      </w:pPr>
      <w:r>
        <w:rPr>
          <w:noProof/>
        </w:rPr>
        <w:t>6.6.10</w:t>
      </w:r>
      <w:r>
        <w:rPr>
          <w:rFonts w:ascii="Calibri" w:hAnsi="Calibri"/>
          <w:noProof/>
          <w:sz w:val="22"/>
          <w:szCs w:val="22"/>
          <w:lang w:eastAsia="en-GB"/>
        </w:rPr>
        <w:tab/>
      </w:r>
      <w:r>
        <w:rPr>
          <w:noProof/>
        </w:rPr>
        <w:t>SEND SS</w:t>
      </w:r>
      <w:r>
        <w:rPr>
          <w:noProof/>
        </w:rPr>
        <w:tab/>
      </w:r>
      <w:r>
        <w:rPr>
          <w:noProof/>
        </w:rPr>
        <w:fldChar w:fldCharType="begin" w:fldLock="1"/>
      </w:r>
      <w:r>
        <w:rPr>
          <w:noProof/>
        </w:rPr>
        <w:instrText xml:space="preserve"> PAGEREF _Toc130981383 \h </w:instrText>
      </w:r>
      <w:r>
        <w:rPr>
          <w:noProof/>
        </w:rPr>
      </w:r>
      <w:r>
        <w:rPr>
          <w:noProof/>
        </w:rPr>
        <w:fldChar w:fldCharType="separate"/>
      </w:r>
      <w:r>
        <w:rPr>
          <w:noProof/>
        </w:rPr>
        <w:t>46</w:t>
      </w:r>
      <w:r>
        <w:rPr>
          <w:noProof/>
        </w:rPr>
        <w:fldChar w:fldCharType="end"/>
      </w:r>
    </w:p>
    <w:p w14:paraId="19633FD5" w14:textId="3BA662A8" w:rsidR="001B5EC1" w:rsidRDefault="001B5EC1">
      <w:pPr>
        <w:pStyle w:val="TOC3"/>
        <w:rPr>
          <w:rFonts w:ascii="Calibri" w:hAnsi="Calibri"/>
          <w:noProof/>
          <w:sz w:val="22"/>
          <w:szCs w:val="22"/>
          <w:lang w:eastAsia="en-GB"/>
        </w:rPr>
      </w:pPr>
      <w:r>
        <w:rPr>
          <w:noProof/>
        </w:rPr>
        <w:t>6.6.11</w:t>
      </w:r>
      <w:r>
        <w:rPr>
          <w:rFonts w:ascii="Calibri" w:hAnsi="Calibri"/>
          <w:noProof/>
          <w:sz w:val="22"/>
          <w:szCs w:val="22"/>
          <w:lang w:eastAsia="en-GB"/>
        </w:rPr>
        <w:tab/>
      </w:r>
      <w:r>
        <w:rPr>
          <w:noProof/>
        </w:rPr>
        <w:t>SEND USSD</w:t>
      </w:r>
      <w:r>
        <w:rPr>
          <w:noProof/>
        </w:rPr>
        <w:tab/>
      </w:r>
      <w:r>
        <w:rPr>
          <w:noProof/>
        </w:rPr>
        <w:fldChar w:fldCharType="begin" w:fldLock="1"/>
      </w:r>
      <w:r>
        <w:rPr>
          <w:noProof/>
        </w:rPr>
        <w:instrText xml:space="preserve"> PAGEREF _Toc130981384 \h </w:instrText>
      </w:r>
      <w:r>
        <w:rPr>
          <w:noProof/>
        </w:rPr>
      </w:r>
      <w:r>
        <w:rPr>
          <w:noProof/>
        </w:rPr>
        <w:fldChar w:fldCharType="separate"/>
      </w:r>
      <w:r>
        <w:rPr>
          <w:noProof/>
        </w:rPr>
        <w:t>46</w:t>
      </w:r>
      <w:r>
        <w:rPr>
          <w:noProof/>
        </w:rPr>
        <w:fldChar w:fldCharType="end"/>
      </w:r>
    </w:p>
    <w:p w14:paraId="0F948B73" w14:textId="4FA3CE4B" w:rsidR="001B5EC1" w:rsidRDefault="001B5EC1">
      <w:pPr>
        <w:pStyle w:val="TOC3"/>
        <w:rPr>
          <w:rFonts w:ascii="Calibri" w:hAnsi="Calibri"/>
          <w:noProof/>
          <w:sz w:val="22"/>
          <w:szCs w:val="22"/>
          <w:lang w:eastAsia="en-GB"/>
        </w:rPr>
      </w:pPr>
      <w:r>
        <w:rPr>
          <w:noProof/>
        </w:rPr>
        <w:t>6.6.12</w:t>
      </w:r>
      <w:r>
        <w:rPr>
          <w:rFonts w:ascii="Calibri" w:hAnsi="Calibri"/>
          <w:noProof/>
          <w:sz w:val="22"/>
          <w:szCs w:val="22"/>
          <w:lang w:eastAsia="en-GB"/>
        </w:rPr>
        <w:tab/>
      </w:r>
      <w:r>
        <w:rPr>
          <w:noProof/>
        </w:rPr>
        <w:t>SET UP CALL</w:t>
      </w:r>
      <w:r>
        <w:rPr>
          <w:noProof/>
        </w:rPr>
        <w:tab/>
      </w:r>
      <w:r>
        <w:rPr>
          <w:noProof/>
        </w:rPr>
        <w:fldChar w:fldCharType="begin" w:fldLock="1"/>
      </w:r>
      <w:r>
        <w:rPr>
          <w:noProof/>
        </w:rPr>
        <w:instrText xml:space="preserve"> PAGEREF _Toc130981385 \h </w:instrText>
      </w:r>
      <w:r>
        <w:rPr>
          <w:noProof/>
        </w:rPr>
      </w:r>
      <w:r>
        <w:rPr>
          <w:noProof/>
        </w:rPr>
        <w:fldChar w:fldCharType="separate"/>
      </w:r>
      <w:r>
        <w:rPr>
          <w:noProof/>
        </w:rPr>
        <w:t>46</w:t>
      </w:r>
      <w:r>
        <w:rPr>
          <w:noProof/>
        </w:rPr>
        <w:fldChar w:fldCharType="end"/>
      </w:r>
    </w:p>
    <w:p w14:paraId="50B66FAD" w14:textId="35F6DFB2" w:rsidR="001B5EC1" w:rsidRDefault="001B5EC1">
      <w:pPr>
        <w:pStyle w:val="TOC3"/>
        <w:rPr>
          <w:rFonts w:ascii="Calibri" w:hAnsi="Calibri"/>
          <w:noProof/>
          <w:sz w:val="22"/>
          <w:szCs w:val="22"/>
          <w:lang w:eastAsia="en-GB"/>
        </w:rPr>
      </w:pPr>
      <w:r>
        <w:rPr>
          <w:noProof/>
        </w:rPr>
        <w:t>6.6.13</w:t>
      </w:r>
      <w:r>
        <w:rPr>
          <w:rFonts w:ascii="Calibri" w:hAnsi="Calibri"/>
          <w:noProof/>
          <w:sz w:val="22"/>
          <w:szCs w:val="22"/>
          <w:lang w:eastAsia="en-GB"/>
        </w:rPr>
        <w:tab/>
      </w:r>
      <w:r>
        <w:rPr>
          <w:noProof/>
        </w:rPr>
        <w:t>REFRESH</w:t>
      </w:r>
      <w:r>
        <w:rPr>
          <w:noProof/>
        </w:rPr>
        <w:tab/>
      </w:r>
      <w:r>
        <w:rPr>
          <w:noProof/>
        </w:rPr>
        <w:fldChar w:fldCharType="begin" w:fldLock="1"/>
      </w:r>
      <w:r>
        <w:rPr>
          <w:noProof/>
        </w:rPr>
        <w:instrText xml:space="preserve"> PAGEREF _Toc130981386 \h </w:instrText>
      </w:r>
      <w:r>
        <w:rPr>
          <w:noProof/>
        </w:rPr>
      </w:r>
      <w:r>
        <w:rPr>
          <w:noProof/>
        </w:rPr>
        <w:fldChar w:fldCharType="separate"/>
      </w:r>
      <w:r>
        <w:rPr>
          <w:noProof/>
        </w:rPr>
        <w:t>47</w:t>
      </w:r>
      <w:r>
        <w:rPr>
          <w:noProof/>
        </w:rPr>
        <w:fldChar w:fldCharType="end"/>
      </w:r>
    </w:p>
    <w:p w14:paraId="01E722D5" w14:textId="64F14BD6" w:rsidR="001B5EC1" w:rsidRDefault="001B5EC1">
      <w:pPr>
        <w:pStyle w:val="TOC3"/>
        <w:rPr>
          <w:rFonts w:ascii="Calibri" w:hAnsi="Calibri"/>
          <w:noProof/>
          <w:sz w:val="22"/>
          <w:szCs w:val="22"/>
          <w:lang w:eastAsia="en-GB"/>
        </w:rPr>
      </w:pPr>
      <w:r>
        <w:rPr>
          <w:noProof/>
        </w:rPr>
        <w:t>6.6.14</w:t>
      </w:r>
      <w:r>
        <w:rPr>
          <w:rFonts w:ascii="Calibri" w:hAnsi="Calibri"/>
          <w:noProof/>
          <w:sz w:val="22"/>
          <w:szCs w:val="22"/>
          <w:lang w:eastAsia="en-GB"/>
        </w:rPr>
        <w:tab/>
      </w:r>
      <w:r>
        <w:rPr>
          <w:noProof/>
        </w:rPr>
        <w:t>POLLING OFF</w:t>
      </w:r>
      <w:r>
        <w:rPr>
          <w:noProof/>
        </w:rPr>
        <w:tab/>
      </w:r>
      <w:r>
        <w:rPr>
          <w:noProof/>
        </w:rPr>
        <w:fldChar w:fldCharType="begin" w:fldLock="1"/>
      </w:r>
      <w:r>
        <w:rPr>
          <w:noProof/>
        </w:rPr>
        <w:instrText xml:space="preserve"> PAGEREF _Toc130981387 \h </w:instrText>
      </w:r>
      <w:r>
        <w:rPr>
          <w:noProof/>
        </w:rPr>
      </w:r>
      <w:r>
        <w:rPr>
          <w:noProof/>
        </w:rPr>
        <w:fldChar w:fldCharType="separate"/>
      </w:r>
      <w:r>
        <w:rPr>
          <w:noProof/>
        </w:rPr>
        <w:t>48</w:t>
      </w:r>
      <w:r>
        <w:rPr>
          <w:noProof/>
        </w:rPr>
        <w:fldChar w:fldCharType="end"/>
      </w:r>
    </w:p>
    <w:p w14:paraId="1B2FF6D6" w14:textId="01CCF246" w:rsidR="001B5EC1" w:rsidRDefault="001B5EC1">
      <w:pPr>
        <w:pStyle w:val="TOC3"/>
        <w:rPr>
          <w:rFonts w:ascii="Calibri" w:hAnsi="Calibri"/>
          <w:noProof/>
          <w:sz w:val="22"/>
          <w:szCs w:val="22"/>
          <w:lang w:eastAsia="en-GB"/>
        </w:rPr>
      </w:pPr>
      <w:r>
        <w:rPr>
          <w:noProof/>
        </w:rPr>
        <w:t>6.6.15</w:t>
      </w:r>
      <w:r>
        <w:rPr>
          <w:rFonts w:ascii="Calibri" w:hAnsi="Calibri"/>
          <w:noProof/>
          <w:sz w:val="22"/>
          <w:szCs w:val="22"/>
          <w:lang w:eastAsia="en-GB"/>
        </w:rPr>
        <w:tab/>
      </w:r>
      <w:r>
        <w:rPr>
          <w:noProof/>
        </w:rPr>
        <w:t>PROVIDE LOCAL INFORMATION</w:t>
      </w:r>
      <w:r>
        <w:rPr>
          <w:noProof/>
        </w:rPr>
        <w:tab/>
      </w:r>
      <w:r>
        <w:rPr>
          <w:noProof/>
        </w:rPr>
        <w:fldChar w:fldCharType="begin" w:fldLock="1"/>
      </w:r>
      <w:r>
        <w:rPr>
          <w:noProof/>
        </w:rPr>
        <w:instrText xml:space="preserve"> PAGEREF _Toc130981388 \h </w:instrText>
      </w:r>
      <w:r>
        <w:rPr>
          <w:noProof/>
        </w:rPr>
      </w:r>
      <w:r>
        <w:rPr>
          <w:noProof/>
        </w:rPr>
        <w:fldChar w:fldCharType="separate"/>
      </w:r>
      <w:r>
        <w:rPr>
          <w:noProof/>
        </w:rPr>
        <w:t>48</w:t>
      </w:r>
      <w:r>
        <w:rPr>
          <w:noProof/>
        </w:rPr>
        <w:fldChar w:fldCharType="end"/>
      </w:r>
    </w:p>
    <w:p w14:paraId="1A1D1EBA" w14:textId="5EDD99F2" w:rsidR="001B5EC1" w:rsidRDefault="001B5EC1">
      <w:pPr>
        <w:pStyle w:val="TOC3"/>
        <w:rPr>
          <w:rFonts w:ascii="Calibri" w:hAnsi="Calibri"/>
          <w:noProof/>
          <w:sz w:val="22"/>
          <w:szCs w:val="22"/>
          <w:lang w:eastAsia="en-GB"/>
        </w:rPr>
      </w:pPr>
      <w:r>
        <w:rPr>
          <w:noProof/>
        </w:rPr>
        <w:t>6.6.16</w:t>
      </w:r>
      <w:r>
        <w:rPr>
          <w:rFonts w:ascii="Calibri" w:hAnsi="Calibri"/>
          <w:noProof/>
          <w:sz w:val="22"/>
          <w:szCs w:val="22"/>
          <w:lang w:eastAsia="en-GB"/>
        </w:rPr>
        <w:tab/>
      </w:r>
      <w:r>
        <w:rPr>
          <w:noProof/>
        </w:rPr>
        <w:t>SET UP EVENT LIST</w:t>
      </w:r>
      <w:r>
        <w:rPr>
          <w:noProof/>
        </w:rPr>
        <w:tab/>
      </w:r>
      <w:r>
        <w:rPr>
          <w:noProof/>
        </w:rPr>
        <w:fldChar w:fldCharType="begin" w:fldLock="1"/>
      </w:r>
      <w:r>
        <w:rPr>
          <w:noProof/>
        </w:rPr>
        <w:instrText xml:space="preserve"> PAGEREF _Toc130981389 \h </w:instrText>
      </w:r>
      <w:r>
        <w:rPr>
          <w:noProof/>
        </w:rPr>
      </w:r>
      <w:r>
        <w:rPr>
          <w:noProof/>
        </w:rPr>
        <w:fldChar w:fldCharType="separate"/>
      </w:r>
      <w:r>
        <w:rPr>
          <w:noProof/>
        </w:rPr>
        <w:t>48</w:t>
      </w:r>
      <w:r>
        <w:rPr>
          <w:noProof/>
        </w:rPr>
        <w:fldChar w:fldCharType="end"/>
      </w:r>
    </w:p>
    <w:p w14:paraId="6A308BC7" w14:textId="20473723" w:rsidR="001B5EC1" w:rsidRDefault="001B5EC1">
      <w:pPr>
        <w:pStyle w:val="TOC3"/>
        <w:rPr>
          <w:rFonts w:ascii="Calibri" w:hAnsi="Calibri"/>
          <w:noProof/>
          <w:sz w:val="22"/>
          <w:szCs w:val="22"/>
          <w:lang w:eastAsia="en-GB"/>
        </w:rPr>
      </w:pPr>
      <w:r>
        <w:rPr>
          <w:noProof/>
        </w:rPr>
        <w:t>6.6.17</w:t>
      </w:r>
      <w:r>
        <w:rPr>
          <w:rFonts w:ascii="Calibri" w:hAnsi="Calibri"/>
          <w:noProof/>
          <w:sz w:val="22"/>
          <w:szCs w:val="22"/>
          <w:lang w:eastAsia="en-GB"/>
        </w:rPr>
        <w:tab/>
      </w:r>
      <w:r>
        <w:rPr>
          <w:noProof/>
        </w:rPr>
        <w:t>PERFORM CARD APDU</w:t>
      </w:r>
      <w:r>
        <w:rPr>
          <w:noProof/>
        </w:rPr>
        <w:tab/>
      </w:r>
      <w:r>
        <w:rPr>
          <w:noProof/>
        </w:rPr>
        <w:fldChar w:fldCharType="begin" w:fldLock="1"/>
      </w:r>
      <w:r>
        <w:rPr>
          <w:noProof/>
        </w:rPr>
        <w:instrText xml:space="preserve"> PAGEREF _Toc130981390 \h </w:instrText>
      </w:r>
      <w:r>
        <w:rPr>
          <w:noProof/>
        </w:rPr>
      </w:r>
      <w:r>
        <w:rPr>
          <w:noProof/>
        </w:rPr>
        <w:fldChar w:fldCharType="separate"/>
      </w:r>
      <w:r>
        <w:rPr>
          <w:noProof/>
        </w:rPr>
        <w:t>48</w:t>
      </w:r>
      <w:r>
        <w:rPr>
          <w:noProof/>
        </w:rPr>
        <w:fldChar w:fldCharType="end"/>
      </w:r>
    </w:p>
    <w:p w14:paraId="636F32B3" w14:textId="6B7E32E8" w:rsidR="001B5EC1" w:rsidRDefault="001B5EC1">
      <w:pPr>
        <w:pStyle w:val="TOC3"/>
        <w:rPr>
          <w:rFonts w:ascii="Calibri" w:hAnsi="Calibri"/>
          <w:noProof/>
          <w:sz w:val="22"/>
          <w:szCs w:val="22"/>
          <w:lang w:eastAsia="en-GB"/>
        </w:rPr>
      </w:pPr>
      <w:r>
        <w:rPr>
          <w:noProof/>
        </w:rPr>
        <w:t>6.6.18</w:t>
      </w:r>
      <w:r>
        <w:rPr>
          <w:rFonts w:ascii="Calibri" w:hAnsi="Calibri"/>
          <w:noProof/>
          <w:sz w:val="22"/>
          <w:szCs w:val="22"/>
          <w:lang w:eastAsia="en-GB"/>
        </w:rPr>
        <w:tab/>
      </w:r>
      <w:r>
        <w:rPr>
          <w:noProof/>
        </w:rPr>
        <w:t>POWER OFF CARD</w:t>
      </w:r>
      <w:r>
        <w:rPr>
          <w:noProof/>
        </w:rPr>
        <w:tab/>
      </w:r>
      <w:r>
        <w:rPr>
          <w:noProof/>
        </w:rPr>
        <w:fldChar w:fldCharType="begin" w:fldLock="1"/>
      </w:r>
      <w:r>
        <w:rPr>
          <w:noProof/>
        </w:rPr>
        <w:instrText xml:space="preserve"> PAGEREF _Toc130981391 \h </w:instrText>
      </w:r>
      <w:r>
        <w:rPr>
          <w:noProof/>
        </w:rPr>
      </w:r>
      <w:r>
        <w:rPr>
          <w:noProof/>
        </w:rPr>
        <w:fldChar w:fldCharType="separate"/>
      </w:r>
      <w:r>
        <w:rPr>
          <w:noProof/>
        </w:rPr>
        <w:t>48</w:t>
      </w:r>
      <w:r>
        <w:rPr>
          <w:noProof/>
        </w:rPr>
        <w:fldChar w:fldCharType="end"/>
      </w:r>
    </w:p>
    <w:p w14:paraId="3BF8DBF6" w14:textId="08C02ECC" w:rsidR="001B5EC1" w:rsidRDefault="001B5EC1">
      <w:pPr>
        <w:pStyle w:val="TOC3"/>
        <w:rPr>
          <w:rFonts w:ascii="Calibri" w:hAnsi="Calibri"/>
          <w:noProof/>
          <w:sz w:val="22"/>
          <w:szCs w:val="22"/>
          <w:lang w:eastAsia="en-GB"/>
        </w:rPr>
      </w:pPr>
      <w:r>
        <w:rPr>
          <w:noProof/>
        </w:rPr>
        <w:t>6.6.19</w:t>
      </w:r>
      <w:r>
        <w:rPr>
          <w:rFonts w:ascii="Calibri" w:hAnsi="Calibri"/>
          <w:noProof/>
          <w:sz w:val="22"/>
          <w:szCs w:val="22"/>
          <w:lang w:eastAsia="en-GB"/>
        </w:rPr>
        <w:tab/>
      </w:r>
      <w:r>
        <w:rPr>
          <w:noProof/>
        </w:rPr>
        <w:t>POWER ON CARD</w:t>
      </w:r>
      <w:r>
        <w:rPr>
          <w:noProof/>
        </w:rPr>
        <w:tab/>
      </w:r>
      <w:r>
        <w:rPr>
          <w:noProof/>
        </w:rPr>
        <w:fldChar w:fldCharType="begin" w:fldLock="1"/>
      </w:r>
      <w:r>
        <w:rPr>
          <w:noProof/>
        </w:rPr>
        <w:instrText xml:space="preserve"> PAGEREF _Toc130981392 \h </w:instrText>
      </w:r>
      <w:r>
        <w:rPr>
          <w:noProof/>
        </w:rPr>
      </w:r>
      <w:r>
        <w:rPr>
          <w:noProof/>
        </w:rPr>
        <w:fldChar w:fldCharType="separate"/>
      </w:r>
      <w:r>
        <w:rPr>
          <w:noProof/>
        </w:rPr>
        <w:t>48</w:t>
      </w:r>
      <w:r>
        <w:rPr>
          <w:noProof/>
        </w:rPr>
        <w:fldChar w:fldCharType="end"/>
      </w:r>
    </w:p>
    <w:p w14:paraId="551B4B86" w14:textId="6F139BD4" w:rsidR="001B5EC1" w:rsidRDefault="001B5EC1">
      <w:pPr>
        <w:pStyle w:val="TOC3"/>
        <w:rPr>
          <w:rFonts w:ascii="Calibri" w:hAnsi="Calibri"/>
          <w:noProof/>
          <w:sz w:val="22"/>
          <w:szCs w:val="22"/>
          <w:lang w:eastAsia="en-GB"/>
        </w:rPr>
      </w:pPr>
      <w:r>
        <w:rPr>
          <w:noProof/>
        </w:rPr>
        <w:t>6.6.20</w:t>
      </w:r>
      <w:r>
        <w:rPr>
          <w:rFonts w:ascii="Calibri" w:hAnsi="Calibri"/>
          <w:noProof/>
          <w:sz w:val="22"/>
          <w:szCs w:val="22"/>
          <w:lang w:eastAsia="en-GB"/>
        </w:rPr>
        <w:tab/>
      </w:r>
      <w:r>
        <w:rPr>
          <w:noProof/>
        </w:rPr>
        <w:t>GET READER STATUS</w:t>
      </w:r>
      <w:r>
        <w:rPr>
          <w:noProof/>
        </w:rPr>
        <w:tab/>
      </w:r>
      <w:r>
        <w:rPr>
          <w:noProof/>
        </w:rPr>
        <w:fldChar w:fldCharType="begin" w:fldLock="1"/>
      </w:r>
      <w:r>
        <w:rPr>
          <w:noProof/>
        </w:rPr>
        <w:instrText xml:space="preserve"> PAGEREF _Toc130981393 \h </w:instrText>
      </w:r>
      <w:r>
        <w:rPr>
          <w:noProof/>
        </w:rPr>
      </w:r>
      <w:r>
        <w:rPr>
          <w:noProof/>
        </w:rPr>
        <w:fldChar w:fldCharType="separate"/>
      </w:r>
      <w:r>
        <w:rPr>
          <w:noProof/>
        </w:rPr>
        <w:t>49</w:t>
      </w:r>
      <w:r>
        <w:rPr>
          <w:noProof/>
        </w:rPr>
        <w:fldChar w:fldCharType="end"/>
      </w:r>
    </w:p>
    <w:p w14:paraId="132D47BF" w14:textId="26C8A27B" w:rsidR="001B5EC1" w:rsidRDefault="001B5EC1">
      <w:pPr>
        <w:pStyle w:val="TOC3"/>
        <w:rPr>
          <w:rFonts w:ascii="Calibri" w:hAnsi="Calibri"/>
          <w:noProof/>
          <w:sz w:val="22"/>
          <w:szCs w:val="22"/>
          <w:lang w:eastAsia="en-GB"/>
        </w:rPr>
      </w:pPr>
      <w:r>
        <w:rPr>
          <w:noProof/>
        </w:rPr>
        <w:t>6.6.21</w:t>
      </w:r>
      <w:r>
        <w:rPr>
          <w:rFonts w:ascii="Calibri" w:hAnsi="Calibri"/>
          <w:noProof/>
          <w:sz w:val="22"/>
          <w:szCs w:val="22"/>
          <w:lang w:eastAsia="en-GB"/>
        </w:rPr>
        <w:tab/>
      </w:r>
      <w:r>
        <w:rPr>
          <w:noProof/>
        </w:rPr>
        <w:t>TIMER MANAGEMENT</w:t>
      </w:r>
      <w:r>
        <w:rPr>
          <w:noProof/>
        </w:rPr>
        <w:tab/>
      </w:r>
      <w:r>
        <w:rPr>
          <w:noProof/>
        </w:rPr>
        <w:fldChar w:fldCharType="begin" w:fldLock="1"/>
      </w:r>
      <w:r>
        <w:rPr>
          <w:noProof/>
        </w:rPr>
        <w:instrText xml:space="preserve"> PAGEREF _Toc130981394 \h </w:instrText>
      </w:r>
      <w:r>
        <w:rPr>
          <w:noProof/>
        </w:rPr>
      </w:r>
      <w:r>
        <w:rPr>
          <w:noProof/>
        </w:rPr>
        <w:fldChar w:fldCharType="separate"/>
      </w:r>
      <w:r>
        <w:rPr>
          <w:noProof/>
        </w:rPr>
        <w:t>49</w:t>
      </w:r>
      <w:r>
        <w:rPr>
          <w:noProof/>
        </w:rPr>
        <w:fldChar w:fldCharType="end"/>
      </w:r>
    </w:p>
    <w:p w14:paraId="4B262BB9" w14:textId="7696CE1B" w:rsidR="001B5EC1" w:rsidRDefault="001B5EC1">
      <w:pPr>
        <w:pStyle w:val="TOC3"/>
        <w:rPr>
          <w:rFonts w:ascii="Calibri" w:hAnsi="Calibri"/>
          <w:noProof/>
          <w:sz w:val="22"/>
          <w:szCs w:val="22"/>
          <w:lang w:eastAsia="en-GB"/>
        </w:rPr>
      </w:pPr>
      <w:r>
        <w:rPr>
          <w:noProof/>
        </w:rPr>
        <w:t>6.6.22</w:t>
      </w:r>
      <w:r>
        <w:rPr>
          <w:rFonts w:ascii="Calibri" w:hAnsi="Calibri"/>
          <w:noProof/>
          <w:sz w:val="22"/>
          <w:szCs w:val="22"/>
          <w:lang w:eastAsia="en-GB"/>
        </w:rPr>
        <w:tab/>
      </w:r>
      <w:r>
        <w:rPr>
          <w:noProof/>
        </w:rPr>
        <w:t>SET UP IDLE MODE TEXT</w:t>
      </w:r>
      <w:r>
        <w:rPr>
          <w:noProof/>
        </w:rPr>
        <w:tab/>
      </w:r>
      <w:r>
        <w:rPr>
          <w:noProof/>
        </w:rPr>
        <w:fldChar w:fldCharType="begin" w:fldLock="1"/>
      </w:r>
      <w:r>
        <w:rPr>
          <w:noProof/>
        </w:rPr>
        <w:instrText xml:space="preserve"> PAGEREF _Toc130981395 \h </w:instrText>
      </w:r>
      <w:r>
        <w:rPr>
          <w:noProof/>
        </w:rPr>
      </w:r>
      <w:r>
        <w:rPr>
          <w:noProof/>
        </w:rPr>
        <w:fldChar w:fldCharType="separate"/>
      </w:r>
      <w:r>
        <w:rPr>
          <w:noProof/>
        </w:rPr>
        <w:t>49</w:t>
      </w:r>
      <w:r>
        <w:rPr>
          <w:noProof/>
        </w:rPr>
        <w:fldChar w:fldCharType="end"/>
      </w:r>
    </w:p>
    <w:p w14:paraId="12684109" w14:textId="64BBE1F1" w:rsidR="001B5EC1" w:rsidRDefault="001B5EC1">
      <w:pPr>
        <w:pStyle w:val="TOC3"/>
        <w:rPr>
          <w:rFonts w:ascii="Calibri" w:hAnsi="Calibri"/>
          <w:noProof/>
          <w:sz w:val="22"/>
          <w:szCs w:val="22"/>
          <w:lang w:eastAsia="en-GB"/>
        </w:rPr>
      </w:pPr>
      <w:r>
        <w:rPr>
          <w:noProof/>
        </w:rPr>
        <w:t>6.6.23</w:t>
      </w:r>
      <w:r>
        <w:rPr>
          <w:rFonts w:ascii="Calibri" w:hAnsi="Calibri"/>
          <w:noProof/>
          <w:sz w:val="22"/>
          <w:szCs w:val="22"/>
          <w:lang w:eastAsia="en-GB"/>
        </w:rPr>
        <w:tab/>
      </w:r>
      <w:r>
        <w:rPr>
          <w:noProof/>
        </w:rPr>
        <w:t>RUN AT COMMAND</w:t>
      </w:r>
      <w:r>
        <w:rPr>
          <w:noProof/>
        </w:rPr>
        <w:tab/>
      </w:r>
      <w:r>
        <w:rPr>
          <w:noProof/>
        </w:rPr>
        <w:fldChar w:fldCharType="begin" w:fldLock="1"/>
      </w:r>
      <w:r>
        <w:rPr>
          <w:noProof/>
        </w:rPr>
        <w:instrText xml:space="preserve"> PAGEREF _Toc130981396 \h </w:instrText>
      </w:r>
      <w:r>
        <w:rPr>
          <w:noProof/>
        </w:rPr>
      </w:r>
      <w:r>
        <w:rPr>
          <w:noProof/>
        </w:rPr>
        <w:fldChar w:fldCharType="separate"/>
      </w:r>
      <w:r>
        <w:rPr>
          <w:noProof/>
        </w:rPr>
        <w:t>49</w:t>
      </w:r>
      <w:r>
        <w:rPr>
          <w:noProof/>
        </w:rPr>
        <w:fldChar w:fldCharType="end"/>
      </w:r>
    </w:p>
    <w:p w14:paraId="4493AE2B" w14:textId="01F0184E" w:rsidR="001B5EC1" w:rsidRDefault="001B5EC1">
      <w:pPr>
        <w:pStyle w:val="TOC3"/>
        <w:rPr>
          <w:rFonts w:ascii="Calibri" w:hAnsi="Calibri"/>
          <w:noProof/>
          <w:sz w:val="22"/>
          <w:szCs w:val="22"/>
          <w:lang w:eastAsia="en-GB"/>
        </w:rPr>
      </w:pPr>
      <w:r>
        <w:rPr>
          <w:noProof/>
        </w:rPr>
        <w:t>6.6.24</w:t>
      </w:r>
      <w:r>
        <w:rPr>
          <w:rFonts w:ascii="Calibri" w:hAnsi="Calibri"/>
          <w:noProof/>
          <w:sz w:val="22"/>
          <w:szCs w:val="22"/>
          <w:lang w:eastAsia="en-GB"/>
        </w:rPr>
        <w:tab/>
      </w:r>
      <w:r>
        <w:rPr>
          <w:noProof/>
        </w:rPr>
        <w:t>SEND DTMF COMMAND</w:t>
      </w:r>
      <w:r>
        <w:rPr>
          <w:noProof/>
        </w:rPr>
        <w:tab/>
      </w:r>
      <w:r>
        <w:rPr>
          <w:noProof/>
        </w:rPr>
        <w:fldChar w:fldCharType="begin" w:fldLock="1"/>
      </w:r>
      <w:r>
        <w:rPr>
          <w:noProof/>
        </w:rPr>
        <w:instrText xml:space="preserve"> PAGEREF _Toc130981397 \h </w:instrText>
      </w:r>
      <w:r>
        <w:rPr>
          <w:noProof/>
        </w:rPr>
      </w:r>
      <w:r>
        <w:rPr>
          <w:noProof/>
        </w:rPr>
        <w:fldChar w:fldCharType="separate"/>
      </w:r>
      <w:r>
        <w:rPr>
          <w:noProof/>
        </w:rPr>
        <w:t>49</w:t>
      </w:r>
      <w:r>
        <w:rPr>
          <w:noProof/>
        </w:rPr>
        <w:fldChar w:fldCharType="end"/>
      </w:r>
    </w:p>
    <w:p w14:paraId="708D6E6D" w14:textId="60E5F7A3" w:rsidR="001B5EC1" w:rsidRDefault="001B5EC1">
      <w:pPr>
        <w:pStyle w:val="TOC3"/>
        <w:rPr>
          <w:rFonts w:ascii="Calibri" w:hAnsi="Calibri"/>
          <w:noProof/>
          <w:sz w:val="22"/>
          <w:szCs w:val="22"/>
          <w:lang w:eastAsia="en-GB"/>
        </w:rPr>
      </w:pPr>
      <w:r>
        <w:rPr>
          <w:noProof/>
        </w:rPr>
        <w:t>6.6.25</w:t>
      </w:r>
      <w:r>
        <w:rPr>
          <w:rFonts w:ascii="Calibri" w:hAnsi="Calibri"/>
          <w:noProof/>
          <w:sz w:val="22"/>
          <w:szCs w:val="22"/>
          <w:lang w:eastAsia="en-GB"/>
        </w:rPr>
        <w:tab/>
      </w:r>
      <w:r>
        <w:rPr>
          <w:noProof/>
        </w:rPr>
        <w:t>LANGUAGE NOTIFICATION</w:t>
      </w:r>
      <w:r>
        <w:rPr>
          <w:noProof/>
        </w:rPr>
        <w:tab/>
      </w:r>
      <w:r>
        <w:rPr>
          <w:noProof/>
        </w:rPr>
        <w:fldChar w:fldCharType="begin" w:fldLock="1"/>
      </w:r>
      <w:r>
        <w:rPr>
          <w:noProof/>
        </w:rPr>
        <w:instrText xml:space="preserve"> PAGEREF _Toc130981398 \h </w:instrText>
      </w:r>
      <w:r>
        <w:rPr>
          <w:noProof/>
        </w:rPr>
      </w:r>
      <w:r>
        <w:rPr>
          <w:noProof/>
        </w:rPr>
        <w:fldChar w:fldCharType="separate"/>
      </w:r>
      <w:r>
        <w:rPr>
          <w:noProof/>
        </w:rPr>
        <w:t>49</w:t>
      </w:r>
      <w:r>
        <w:rPr>
          <w:noProof/>
        </w:rPr>
        <w:fldChar w:fldCharType="end"/>
      </w:r>
    </w:p>
    <w:p w14:paraId="7CD23E62" w14:textId="00F638DA" w:rsidR="001B5EC1" w:rsidRDefault="001B5EC1">
      <w:pPr>
        <w:pStyle w:val="TOC3"/>
        <w:rPr>
          <w:rFonts w:ascii="Calibri" w:hAnsi="Calibri"/>
          <w:noProof/>
          <w:sz w:val="22"/>
          <w:szCs w:val="22"/>
          <w:lang w:eastAsia="en-GB"/>
        </w:rPr>
      </w:pPr>
      <w:r>
        <w:rPr>
          <w:noProof/>
        </w:rPr>
        <w:t>6.6.26</w:t>
      </w:r>
      <w:r>
        <w:rPr>
          <w:rFonts w:ascii="Calibri" w:hAnsi="Calibri"/>
          <w:noProof/>
          <w:sz w:val="22"/>
          <w:szCs w:val="22"/>
          <w:lang w:eastAsia="en-GB"/>
        </w:rPr>
        <w:tab/>
      </w:r>
      <w:r>
        <w:rPr>
          <w:noProof/>
        </w:rPr>
        <w:t>LAUNCH BROWSER</w:t>
      </w:r>
      <w:r>
        <w:rPr>
          <w:noProof/>
        </w:rPr>
        <w:tab/>
      </w:r>
      <w:r>
        <w:rPr>
          <w:noProof/>
        </w:rPr>
        <w:fldChar w:fldCharType="begin" w:fldLock="1"/>
      </w:r>
      <w:r>
        <w:rPr>
          <w:noProof/>
        </w:rPr>
        <w:instrText xml:space="preserve"> PAGEREF _Toc130981399 \h </w:instrText>
      </w:r>
      <w:r>
        <w:rPr>
          <w:noProof/>
        </w:rPr>
      </w:r>
      <w:r>
        <w:rPr>
          <w:noProof/>
        </w:rPr>
        <w:fldChar w:fldCharType="separate"/>
      </w:r>
      <w:r>
        <w:rPr>
          <w:noProof/>
        </w:rPr>
        <w:t>49</w:t>
      </w:r>
      <w:r>
        <w:rPr>
          <w:noProof/>
        </w:rPr>
        <w:fldChar w:fldCharType="end"/>
      </w:r>
    </w:p>
    <w:p w14:paraId="28B0404C" w14:textId="595DD8A8" w:rsidR="001B5EC1" w:rsidRDefault="001B5EC1">
      <w:pPr>
        <w:pStyle w:val="TOC3"/>
        <w:rPr>
          <w:rFonts w:ascii="Calibri" w:hAnsi="Calibri"/>
          <w:noProof/>
          <w:sz w:val="22"/>
          <w:szCs w:val="22"/>
          <w:lang w:eastAsia="en-GB"/>
        </w:rPr>
      </w:pPr>
      <w:r>
        <w:rPr>
          <w:noProof/>
        </w:rPr>
        <w:t>6.6.27</w:t>
      </w:r>
      <w:r>
        <w:rPr>
          <w:rFonts w:ascii="Calibri" w:hAnsi="Calibri"/>
          <w:noProof/>
          <w:sz w:val="22"/>
          <w:szCs w:val="22"/>
          <w:lang w:eastAsia="en-GB"/>
        </w:rPr>
        <w:tab/>
      </w:r>
      <w:r>
        <w:rPr>
          <w:noProof/>
        </w:rPr>
        <w:t>OPEN CHANNEL</w:t>
      </w:r>
      <w:r>
        <w:rPr>
          <w:noProof/>
        </w:rPr>
        <w:tab/>
      </w:r>
      <w:r>
        <w:rPr>
          <w:noProof/>
        </w:rPr>
        <w:fldChar w:fldCharType="begin" w:fldLock="1"/>
      </w:r>
      <w:r>
        <w:rPr>
          <w:noProof/>
        </w:rPr>
        <w:instrText xml:space="preserve"> PAGEREF _Toc130981400 \h </w:instrText>
      </w:r>
      <w:r>
        <w:rPr>
          <w:noProof/>
        </w:rPr>
      </w:r>
      <w:r>
        <w:rPr>
          <w:noProof/>
        </w:rPr>
        <w:fldChar w:fldCharType="separate"/>
      </w:r>
      <w:r>
        <w:rPr>
          <w:noProof/>
        </w:rPr>
        <w:t>49</w:t>
      </w:r>
      <w:r>
        <w:rPr>
          <w:noProof/>
        </w:rPr>
        <w:fldChar w:fldCharType="end"/>
      </w:r>
    </w:p>
    <w:p w14:paraId="0C9F5F7B" w14:textId="51DD368E" w:rsidR="001B5EC1" w:rsidRDefault="001B5EC1">
      <w:pPr>
        <w:pStyle w:val="TOC4"/>
        <w:rPr>
          <w:rFonts w:ascii="Calibri" w:hAnsi="Calibri"/>
          <w:noProof/>
          <w:sz w:val="22"/>
          <w:szCs w:val="22"/>
          <w:lang w:eastAsia="en-GB"/>
        </w:rPr>
      </w:pPr>
      <w:r>
        <w:rPr>
          <w:noProof/>
        </w:rPr>
        <w:t>6.6.27.1</w:t>
      </w:r>
      <w:r>
        <w:rPr>
          <w:rFonts w:ascii="Calibri" w:hAnsi="Calibri"/>
          <w:noProof/>
          <w:sz w:val="22"/>
          <w:szCs w:val="22"/>
          <w:lang w:eastAsia="en-GB"/>
        </w:rPr>
        <w:tab/>
      </w:r>
      <w:r>
        <w:rPr>
          <w:noProof/>
        </w:rPr>
        <w:t>OPEN CHANNEL related to (I-)WLAN Bearer</w:t>
      </w:r>
      <w:r>
        <w:rPr>
          <w:noProof/>
        </w:rPr>
        <w:tab/>
      </w:r>
      <w:r>
        <w:rPr>
          <w:noProof/>
        </w:rPr>
        <w:fldChar w:fldCharType="begin" w:fldLock="1"/>
      </w:r>
      <w:r>
        <w:rPr>
          <w:noProof/>
        </w:rPr>
        <w:instrText xml:space="preserve"> PAGEREF _Toc130981401 \h </w:instrText>
      </w:r>
      <w:r>
        <w:rPr>
          <w:noProof/>
        </w:rPr>
      </w:r>
      <w:r>
        <w:rPr>
          <w:noProof/>
        </w:rPr>
        <w:fldChar w:fldCharType="separate"/>
      </w:r>
      <w:r>
        <w:rPr>
          <w:noProof/>
        </w:rPr>
        <w:t>49</w:t>
      </w:r>
      <w:r>
        <w:rPr>
          <w:noProof/>
        </w:rPr>
        <w:fldChar w:fldCharType="end"/>
      </w:r>
    </w:p>
    <w:p w14:paraId="591EAA2E" w14:textId="6D0E092F" w:rsidR="001B5EC1" w:rsidRDefault="001B5EC1">
      <w:pPr>
        <w:pStyle w:val="TOC4"/>
        <w:rPr>
          <w:rFonts w:ascii="Calibri" w:hAnsi="Calibri"/>
          <w:noProof/>
          <w:sz w:val="22"/>
          <w:szCs w:val="22"/>
          <w:lang w:eastAsia="en-GB"/>
        </w:rPr>
      </w:pPr>
      <w:r>
        <w:rPr>
          <w:noProof/>
        </w:rPr>
        <w:t>6.6.27.2</w:t>
      </w:r>
      <w:r>
        <w:rPr>
          <w:rFonts w:ascii="Calibri" w:hAnsi="Calibri"/>
          <w:noProof/>
          <w:sz w:val="22"/>
          <w:szCs w:val="22"/>
          <w:lang w:eastAsia="en-GB"/>
        </w:rPr>
        <w:tab/>
      </w:r>
      <w:r>
        <w:rPr>
          <w:noProof/>
        </w:rPr>
        <w:t>OPEN CHANNEL for IMS</w:t>
      </w:r>
      <w:r>
        <w:rPr>
          <w:noProof/>
        </w:rPr>
        <w:tab/>
      </w:r>
      <w:r>
        <w:rPr>
          <w:noProof/>
        </w:rPr>
        <w:fldChar w:fldCharType="begin" w:fldLock="1"/>
      </w:r>
      <w:r>
        <w:rPr>
          <w:noProof/>
        </w:rPr>
        <w:instrText xml:space="preserve"> PAGEREF _Toc130981402 \h </w:instrText>
      </w:r>
      <w:r>
        <w:rPr>
          <w:noProof/>
        </w:rPr>
      </w:r>
      <w:r>
        <w:rPr>
          <w:noProof/>
        </w:rPr>
        <w:fldChar w:fldCharType="separate"/>
      </w:r>
      <w:r>
        <w:rPr>
          <w:noProof/>
        </w:rPr>
        <w:t>50</w:t>
      </w:r>
      <w:r>
        <w:rPr>
          <w:noProof/>
        </w:rPr>
        <w:fldChar w:fldCharType="end"/>
      </w:r>
    </w:p>
    <w:p w14:paraId="08737EE8" w14:textId="74F61C19" w:rsidR="001B5EC1" w:rsidRDefault="001B5EC1">
      <w:pPr>
        <w:pStyle w:val="TOC3"/>
        <w:rPr>
          <w:rFonts w:ascii="Calibri" w:hAnsi="Calibri"/>
          <w:noProof/>
          <w:sz w:val="22"/>
          <w:szCs w:val="22"/>
          <w:lang w:eastAsia="en-GB"/>
        </w:rPr>
      </w:pPr>
      <w:r>
        <w:rPr>
          <w:noProof/>
        </w:rPr>
        <w:t>6.6.28</w:t>
      </w:r>
      <w:r>
        <w:rPr>
          <w:rFonts w:ascii="Calibri" w:hAnsi="Calibri"/>
          <w:noProof/>
          <w:sz w:val="22"/>
          <w:szCs w:val="22"/>
          <w:lang w:eastAsia="en-GB"/>
        </w:rPr>
        <w:tab/>
      </w:r>
      <w:r>
        <w:rPr>
          <w:noProof/>
        </w:rPr>
        <w:t>CLOSE CHANNEL</w:t>
      </w:r>
      <w:r>
        <w:rPr>
          <w:noProof/>
        </w:rPr>
        <w:tab/>
      </w:r>
      <w:r>
        <w:rPr>
          <w:noProof/>
        </w:rPr>
        <w:fldChar w:fldCharType="begin" w:fldLock="1"/>
      </w:r>
      <w:r>
        <w:rPr>
          <w:noProof/>
        </w:rPr>
        <w:instrText xml:space="preserve"> PAGEREF _Toc130981403 \h </w:instrText>
      </w:r>
      <w:r>
        <w:rPr>
          <w:noProof/>
        </w:rPr>
      </w:r>
      <w:r>
        <w:rPr>
          <w:noProof/>
        </w:rPr>
        <w:fldChar w:fldCharType="separate"/>
      </w:r>
      <w:r>
        <w:rPr>
          <w:noProof/>
        </w:rPr>
        <w:t>50</w:t>
      </w:r>
      <w:r>
        <w:rPr>
          <w:noProof/>
        </w:rPr>
        <w:fldChar w:fldCharType="end"/>
      </w:r>
    </w:p>
    <w:p w14:paraId="51D835BD" w14:textId="36CC8026" w:rsidR="001B5EC1" w:rsidRDefault="001B5EC1">
      <w:pPr>
        <w:pStyle w:val="TOC3"/>
        <w:rPr>
          <w:rFonts w:ascii="Calibri" w:hAnsi="Calibri"/>
          <w:noProof/>
          <w:sz w:val="22"/>
          <w:szCs w:val="22"/>
          <w:lang w:eastAsia="en-GB"/>
        </w:rPr>
      </w:pPr>
      <w:r>
        <w:rPr>
          <w:noProof/>
        </w:rPr>
        <w:t>6.6.29</w:t>
      </w:r>
      <w:r>
        <w:rPr>
          <w:rFonts w:ascii="Calibri" w:hAnsi="Calibri"/>
          <w:noProof/>
          <w:sz w:val="22"/>
          <w:szCs w:val="22"/>
          <w:lang w:eastAsia="en-GB"/>
        </w:rPr>
        <w:tab/>
      </w:r>
      <w:r>
        <w:rPr>
          <w:noProof/>
        </w:rPr>
        <w:t>RECEIVE DATA</w:t>
      </w:r>
      <w:r>
        <w:rPr>
          <w:noProof/>
        </w:rPr>
        <w:tab/>
      </w:r>
      <w:r>
        <w:rPr>
          <w:noProof/>
        </w:rPr>
        <w:fldChar w:fldCharType="begin" w:fldLock="1"/>
      </w:r>
      <w:r>
        <w:rPr>
          <w:noProof/>
        </w:rPr>
        <w:instrText xml:space="preserve"> PAGEREF _Toc130981404 \h </w:instrText>
      </w:r>
      <w:r>
        <w:rPr>
          <w:noProof/>
        </w:rPr>
      </w:r>
      <w:r>
        <w:rPr>
          <w:noProof/>
        </w:rPr>
        <w:fldChar w:fldCharType="separate"/>
      </w:r>
      <w:r>
        <w:rPr>
          <w:noProof/>
        </w:rPr>
        <w:t>50</w:t>
      </w:r>
      <w:r>
        <w:rPr>
          <w:noProof/>
        </w:rPr>
        <w:fldChar w:fldCharType="end"/>
      </w:r>
    </w:p>
    <w:p w14:paraId="6E927AFC" w14:textId="19AD6FDB" w:rsidR="001B5EC1" w:rsidRDefault="001B5EC1">
      <w:pPr>
        <w:pStyle w:val="TOC3"/>
        <w:rPr>
          <w:rFonts w:ascii="Calibri" w:hAnsi="Calibri"/>
          <w:noProof/>
          <w:sz w:val="22"/>
          <w:szCs w:val="22"/>
          <w:lang w:eastAsia="en-GB"/>
        </w:rPr>
      </w:pPr>
      <w:r>
        <w:rPr>
          <w:noProof/>
        </w:rPr>
        <w:t>6.6.30</w:t>
      </w:r>
      <w:r>
        <w:rPr>
          <w:rFonts w:ascii="Calibri" w:hAnsi="Calibri"/>
          <w:noProof/>
          <w:sz w:val="22"/>
          <w:szCs w:val="22"/>
          <w:lang w:eastAsia="en-GB"/>
        </w:rPr>
        <w:tab/>
      </w:r>
      <w:r>
        <w:rPr>
          <w:noProof/>
        </w:rPr>
        <w:t>SEND DATA</w:t>
      </w:r>
      <w:r>
        <w:rPr>
          <w:noProof/>
        </w:rPr>
        <w:tab/>
      </w:r>
      <w:r>
        <w:rPr>
          <w:noProof/>
        </w:rPr>
        <w:fldChar w:fldCharType="begin" w:fldLock="1"/>
      </w:r>
      <w:r>
        <w:rPr>
          <w:noProof/>
        </w:rPr>
        <w:instrText xml:space="preserve"> PAGEREF _Toc130981405 \h </w:instrText>
      </w:r>
      <w:r>
        <w:rPr>
          <w:noProof/>
        </w:rPr>
      </w:r>
      <w:r>
        <w:rPr>
          <w:noProof/>
        </w:rPr>
        <w:fldChar w:fldCharType="separate"/>
      </w:r>
      <w:r>
        <w:rPr>
          <w:noProof/>
        </w:rPr>
        <w:t>50</w:t>
      </w:r>
      <w:r>
        <w:rPr>
          <w:noProof/>
        </w:rPr>
        <w:fldChar w:fldCharType="end"/>
      </w:r>
    </w:p>
    <w:p w14:paraId="048501E6" w14:textId="6EE7AF18" w:rsidR="001B5EC1" w:rsidRDefault="001B5EC1">
      <w:pPr>
        <w:pStyle w:val="TOC3"/>
        <w:rPr>
          <w:rFonts w:ascii="Calibri" w:hAnsi="Calibri"/>
          <w:noProof/>
          <w:sz w:val="22"/>
          <w:szCs w:val="22"/>
          <w:lang w:eastAsia="en-GB"/>
        </w:rPr>
      </w:pPr>
      <w:r>
        <w:rPr>
          <w:noProof/>
        </w:rPr>
        <w:t>6.6.31</w:t>
      </w:r>
      <w:r>
        <w:rPr>
          <w:rFonts w:ascii="Calibri" w:hAnsi="Calibri"/>
          <w:noProof/>
          <w:sz w:val="22"/>
          <w:szCs w:val="22"/>
          <w:lang w:eastAsia="en-GB"/>
        </w:rPr>
        <w:tab/>
      </w:r>
      <w:r>
        <w:rPr>
          <w:noProof/>
        </w:rPr>
        <w:t>GET CHANNEL STATUS</w:t>
      </w:r>
      <w:r>
        <w:rPr>
          <w:noProof/>
        </w:rPr>
        <w:tab/>
      </w:r>
      <w:r>
        <w:rPr>
          <w:noProof/>
        </w:rPr>
        <w:fldChar w:fldCharType="begin" w:fldLock="1"/>
      </w:r>
      <w:r>
        <w:rPr>
          <w:noProof/>
        </w:rPr>
        <w:instrText xml:space="preserve"> PAGEREF _Toc130981406 \h </w:instrText>
      </w:r>
      <w:r>
        <w:rPr>
          <w:noProof/>
        </w:rPr>
      </w:r>
      <w:r>
        <w:rPr>
          <w:noProof/>
        </w:rPr>
        <w:fldChar w:fldCharType="separate"/>
      </w:r>
      <w:r>
        <w:rPr>
          <w:noProof/>
        </w:rPr>
        <w:t>50</w:t>
      </w:r>
      <w:r>
        <w:rPr>
          <w:noProof/>
        </w:rPr>
        <w:fldChar w:fldCharType="end"/>
      </w:r>
    </w:p>
    <w:p w14:paraId="7DA67AD7" w14:textId="28A23EB1" w:rsidR="001B5EC1" w:rsidRDefault="001B5EC1">
      <w:pPr>
        <w:pStyle w:val="TOC3"/>
        <w:rPr>
          <w:rFonts w:ascii="Calibri" w:hAnsi="Calibri"/>
          <w:noProof/>
          <w:sz w:val="22"/>
          <w:szCs w:val="22"/>
          <w:lang w:eastAsia="en-GB"/>
        </w:rPr>
      </w:pPr>
      <w:r>
        <w:rPr>
          <w:noProof/>
        </w:rPr>
        <w:t>6.6.32</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_Toc130981407 \h </w:instrText>
      </w:r>
      <w:r>
        <w:rPr>
          <w:noProof/>
        </w:rPr>
      </w:r>
      <w:r>
        <w:rPr>
          <w:noProof/>
        </w:rPr>
        <w:fldChar w:fldCharType="separate"/>
      </w:r>
      <w:r>
        <w:rPr>
          <w:noProof/>
        </w:rPr>
        <w:t>50</w:t>
      </w:r>
      <w:r>
        <w:rPr>
          <w:noProof/>
        </w:rPr>
        <w:fldChar w:fldCharType="end"/>
      </w:r>
    </w:p>
    <w:p w14:paraId="76C38356" w14:textId="7DC80687" w:rsidR="001B5EC1" w:rsidRDefault="001B5EC1">
      <w:pPr>
        <w:pStyle w:val="TOC3"/>
        <w:rPr>
          <w:rFonts w:ascii="Calibri" w:hAnsi="Calibri"/>
          <w:noProof/>
          <w:sz w:val="22"/>
          <w:szCs w:val="22"/>
          <w:lang w:eastAsia="en-GB"/>
        </w:rPr>
      </w:pPr>
      <w:r>
        <w:rPr>
          <w:noProof/>
        </w:rPr>
        <w:t>6.6.33</w:t>
      </w:r>
      <w:r>
        <w:rPr>
          <w:rFonts w:ascii="Calibri" w:hAnsi="Calibri"/>
          <w:noProof/>
          <w:sz w:val="22"/>
          <w:szCs w:val="22"/>
          <w:lang w:eastAsia="en-GB"/>
        </w:rPr>
        <w:tab/>
      </w:r>
      <w:r>
        <w:rPr>
          <w:noProof/>
        </w:rPr>
        <w:t>GET SERVICE INFORMATION</w:t>
      </w:r>
      <w:r>
        <w:rPr>
          <w:noProof/>
        </w:rPr>
        <w:tab/>
      </w:r>
      <w:r>
        <w:rPr>
          <w:noProof/>
        </w:rPr>
        <w:fldChar w:fldCharType="begin" w:fldLock="1"/>
      </w:r>
      <w:r>
        <w:rPr>
          <w:noProof/>
        </w:rPr>
        <w:instrText xml:space="preserve"> PAGEREF _Toc130981408 \h </w:instrText>
      </w:r>
      <w:r>
        <w:rPr>
          <w:noProof/>
        </w:rPr>
      </w:r>
      <w:r>
        <w:rPr>
          <w:noProof/>
        </w:rPr>
        <w:fldChar w:fldCharType="separate"/>
      </w:r>
      <w:r>
        <w:rPr>
          <w:noProof/>
        </w:rPr>
        <w:t>50</w:t>
      </w:r>
      <w:r>
        <w:rPr>
          <w:noProof/>
        </w:rPr>
        <w:fldChar w:fldCharType="end"/>
      </w:r>
    </w:p>
    <w:p w14:paraId="4592768C" w14:textId="286AD506" w:rsidR="001B5EC1" w:rsidRDefault="001B5EC1">
      <w:pPr>
        <w:pStyle w:val="TOC3"/>
        <w:rPr>
          <w:rFonts w:ascii="Calibri" w:hAnsi="Calibri"/>
          <w:noProof/>
          <w:sz w:val="22"/>
          <w:szCs w:val="22"/>
          <w:lang w:eastAsia="en-GB"/>
        </w:rPr>
      </w:pPr>
      <w:r>
        <w:rPr>
          <w:noProof/>
        </w:rPr>
        <w:t>6.6.34</w:t>
      </w:r>
      <w:r>
        <w:rPr>
          <w:rFonts w:ascii="Calibri" w:hAnsi="Calibri"/>
          <w:noProof/>
          <w:sz w:val="22"/>
          <w:szCs w:val="22"/>
          <w:lang w:eastAsia="en-GB"/>
        </w:rPr>
        <w:tab/>
      </w:r>
      <w:r>
        <w:rPr>
          <w:noProof/>
        </w:rPr>
        <w:t>DECLARE SERVICE</w:t>
      </w:r>
      <w:r>
        <w:rPr>
          <w:noProof/>
        </w:rPr>
        <w:tab/>
      </w:r>
      <w:r>
        <w:rPr>
          <w:noProof/>
        </w:rPr>
        <w:fldChar w:fldCharType="begin" w:fldLock="1"/>
      </w:r>
      <w:r>
        <w:rPr>
          <w:noProof/>
        </w:rPr>
        <w:instrText xml:space="preserve"> PAGEREF _Toc130981409 \h </w:instrText>
      </w:r>
      <w:r>
        <w:rPr>
          <w:noProof/>
        </w:rPr>
      </w:r>
      <w:r>
        <w:rPr>
          <w:noProof/>
        </w:rPr>
        <w:fldChar w:fldCharType="separate"/>
      </w:r>
      <w:r>
        <w:rPr>
          <w:noProof/>
        </w:rPr>
        <w:t>51</w:t>
      </w:r>
      <w:r>
        <w:rPr>
          <w:noProof/>
        </w:rPr>
        <w:fldChar w:fldCharType="end"/>
      </w:r>
    </w:p>
    <w:p w14:paraId="1EDABFE3" w14:textId="205263E6" w:rsidR="001B5EC1" w:rsidRDefault="001B5EC1">
      <w:pPr>
        <w:pStyle w:val="TOC3"/>
        <w:rPr>
          <w:rFonts w:ascii="Calibri" w:hAnsi="Calibri"/>
          <w:noProof/>
          <w:sz w:val="22"/>
          <w:szCs w:val="22"/>
          <w:lang w:eastAsia="en-GB"/>
        </w:rPr>
      </w:pPr>
      <w:r>
        <w:rPr>
          <w:noProof/>
        </w:rPr>
        <w:t>6.6.35</w:t>
      </w:r>
      <w:r>
        <w:rPr>
          <w:rFonts w:ascii="Calibri" w:hAnsi="Calibri"/>
          <w:noProof/>
          <w:sz w:val="22"/>
          <w:szCs w:val="22"/>
          <w:lang w:eastAsia="en-GB"/>
        </w:rPr>
        <w:tab/>
      </w:r>
      <w:r>
        <w:rPr>
          <w:noProof/>
        </w:rPr>
        <w:t>RETRIEVE MULTIMEDIA MESSAGE</w:t>
      </w:r>
      <w:r>
        <w:rPr>
          <w:noProof/>
        </w:rPr>
        <w:tab/>
      </w:r>
      <w:r>
        <w:rPr>
          <w:noProof/>
        </w:rPr>
        <w:fldChar w:fldCharType="begin" w:fldLock="1"/>
      </w:r>
      <w:r>
        <w:rPr>
          <w:noProof/>
        </w:rPr>
        <w:instrText xml:space="preserve"> PAGEREF _Toc130981410 \h </w:instrText>
      </w:r>
      <w:r>
        <w:rPr>
          <w:noProof/>
        </w:rPr>
      </w:r>
      <w:r>
        <w:rPr>
          <w:noProof/>
        </w:rPr>
        <w:fldChar w:fldCharType="separate"/>
      </w:r>
      <w:r>
        <w:rPr>
          <w:noProof/>
        </w:rPr>
        <w:t>51</w:t>
      </w:r>
      <w:r>
        <w:rPr>
          <w:noProof/>
        </w:rPr>
        <w:fldChar w:fldCharType="end"/>
      </w:r>
    </w:p>
    <w:p w14:paraId="490037F0" w14:textId="6AC54DAA" w:rsidR="001B5EC1" w:rsidRDefault="001B5EC1">
      <w:pPr>
        <w:pStyle w:val="TOC3"/>
        <w:rPr>
          <w:rFonts w:ascii="Calibri" w:hAnsi="Calibri"/>
          <w:noProof/>
          <w:sz w:val="22"/>
          <w:szCs w:val="22"/>
          <w:lang w:eastAsia="en-GB"/>
        </w:rPr>
      </w:pPr>
      <w:r>
        <w:rPr>
          <w:noProof/>
        </w:rPr>
        <w:t>6.6.36</w:t>
      </w:r>
      <w:r>
        <w:rPr>
          <w:rFonts w:ascii="Calibri" w:hAnsi="Calibri"/>
          <w:noProof/>
          <w:sz w:val="22"/>
          <w:szCs w:val="22"/>
          <w:lang w:eastAsia="en-GB"/>
        </w:rPr>
        <w:tab/>
      </w:r>
      <w:r>
        <w:rPr>
          <w:noProof/>
        </w:rPr>
        <w:t>SUBMIT MULTIMEDIA MESSAGE</w:t>
      </w:r>
      <w:r>
        <w:rPr>
          <w:noProof/>
        </w:rPr>
        <w:tab/>
      </w:r>
      <w:r>
        <w:rPr>
          <w:noProof/>
        </w:rPr>
        <w:fldChar w:fldCharType="begin" w:fldLock="1"/>
      </w:r>
      <w:r>
        <w:rPr>
          <w:noProof/>
        </w:rPr>
        <w:instrText xml:space="preserve"> PAGEREF _Toc130981411 \h </w:instrText>
      </w:r>
      <w:r>
        <w:rPr>
          <w:noProof/>
        </w:rPr>
      </w:r>
      <w:r>
        <w:rPr>
          <w:noProof/>
        </w:rPr>
        <w:fldChar w:fldCharType="separate"/>
      </w:r>
      <w:r>
        <w:rPr>
          <w:noProof/>
        </w:rPr>
        <w:t>51</w:t>
      </w:r>
      <w:r>
        <w:rPr>
          <w:noProof/>
        </w:rPr>
        <w:fldChar w:fldCharType="end"/>
      </w:r>
    </w:p>
    <w:p w14:paraId="286ECF2D" w14:textId="6D979B77" w:rsidR="001B5EC1" w:rsidRDefault="001B5EC1">
      <w:pPr>
        <w:pStyle w:val="TOC3"/>
        <w:rPr>
          <w:rFonts w:ascii="Calibri" w:hAnsi="Calibri"/>
          <w:noProof/>
          <w:sz w:val="22"/>
          <w:szCs w:val="22"/>
          <w:lang w:eastAsia="en-GB"/>
        </w:rPr>
      </w:pPr>
      <w:r>
        <w:rPr>
          <w:noProof/>
        </w:rPr>
        <w:t>6.6.37</w:t>
      </w:r>
      <w:r>
        <w:rPr>
          <w:rFonts w:ascii="Calibri" w:hAnsi="Calibri"/>
          <w:noProof/>
          <w:sz w:val="22"/>
          <w:szCs w:val="22"/>
          <w:lang w:eastAsia="en-GB"/>
        </w:rPr>
        <w:tab/>
      </w:r>
      <w:r>
        <w:rPr>
          <w:noProof/>
        </w:rPr>
        <w:t>DISPLAY MULTIMEDIA MESSAGE</w:t>
      </w:r>
      <w:r>
        <w:rPr>
          <w:noProof/>
        </w:rPr>
        <w:tab/>
      </w:r>
      <w:r>
        <w:rPr>
          <w:noProof/>
        </w:rPr>
        <w:fldChar w:fldCharType="begin" w:fldLock="1"/>
      </w:r>
      <w:r>
        <w:rPr>
          <w:noProof/>
        </w:rPr>
        <w:instrText xml:space="preserve"> PAGEREF _Toc130981412 \h </w:instrText>
      </w:r>
      <w:r>
        <w:rPr>
          <w:noProof/>
        </w:rPr>
      </w:r>
      <w:r>
        <w:rPr>
          <w:noProof/>
        </w:rPr>
        <w:fldChar w:fldCharType="separate"/>
      </w:r>
      <w:r>
        <w:rPr>
          <w:noProof/>
        </w:rPr>
        <w:t>51</w:t>
      </w:r>
      <w:r>
        <w:rPr>
          <w:noProof/>
        </w:rPr>
        <w:fldChar w:fldCharType="end"/>
      </w:r>
    </w:p>
    <w:p w14:paraId="3E0EB4C9" w14:textId="5D53512D" w:rsidR="001B5EC1" w:rsidRDefault="001B5EC1">
      <w:pPr>
        <w:pStyle w:val="TOC3"/>
        <w:rPr>
          <w:rFonts w:ascii="Calibri" w:hAnsi="Calibri"/>
          <w:noProof/>
          <w:sz w:val="22"/>
          <w:szCs w:val="22"/>
          <w:lang w:eastAsia="en-GB"/>
        </w:rPr>
      </w:pPr>
      <w:r>
        <w:rPr>
          <w:noProof/>
        </w:rPr>
        <w:t>6.6.38</w:t>
      </w:r>
      <w:r>
        <w:rPr>
          <w:rFonts w:ascii="Calibri" w:hAnsi="Calibri"/>
          <w:noProof/>
          <w:sz w:val="22"/>
          <w:szCs w:val="22"/>
          <w:lang w:eastAsia="en-GB"/>
        </w:rPr>
        <w:tab/>
      </w:r>
      <w:r>
        <w:rPr>
          <w:noProof/>
        </w:rPr>
        <w:t>SET FRAMES</w:t>
      </w:r>
      <w:r>
        <w:rPr>
          <w:noProof/>
        </w:rPr>
        <w:tab/>
      </w:r>
      <w:r>
        <w:rPr>
          <w:noProof/>
        </w:rPr>
        <w:fldChar w:fldCharType="begin" w:fldLock="1"/>
      </w:r>
      <w:r>
        <w:rPr>
          <w:noProof/>
        </w:rPr>
        <w:instrText xml:space="preserve"> PAGEREF _Toc130981413 \h </w:instrText>
      </w:r>
      <w:r>
        <w:rPr>
          <w:noProof/>
        </w:rPr>
      </w:r>
      <w:r>
        <w:rPr>
          <w:noProof/>
        </w:rPr>
        <w:fldChar w:fldCharType="separate"/>
      </w:r>
      <w:r>
        <w:rPr>
          <w:noProof/>
        </w:rPr>
        <w:t>51</w:t>
      </w:r>
      <w:r>
        <w:rPr>
          <w:noProof/>
        </w:rPr>
        <w:fldChar w:fldCharType="end"/>
      </w:r>
    </w:p>
    <w:p w14:paraId="553A48C7" w14:textId="26917974" w:rsidR="001B5EC1" w:rsidRDefault="001B5EC1">
      <w:pPr>
        <w:pStyle w:val="TOC3"/>
        <w:rPr>
          <w:rFonts w:ascii="Calibri" w:hAnsi="Calibri"/>
          <w:noProof/>
          <w:sz w:val="22"/>
          <w:szCs w:val="22"/>
          <w:lang w:eastAsia="en-GB"/>
        </w:rPr>
      </w:pPr>
      <w:r>
        <w:rPr>
          <w:noProof/>
        </w:rPr>
        <w:t>6.6.39</w:t>
      </w:r>
      <w:r>
        <w:rPr>
          <w:rFonts w:ascii="Calibri" w:hAnsi="Calibri"/>
          <w:noProof/>
          <w:sz w:val="22"/>
          <w:szCs w:val="22"/>
          <w:lang w:eastAsia="en-GB"/>
        </w:rPr>
        <w:tab/>
      </w:r>
      <w:r>
        <w:rPr>
          <w:noProof/>
        </w:rPr>
        <w:t>GET FRAMES STATUS</w:t>
      </w:r>
      <w:r>
        <w:rPr>
          <w:noProof/>
        </w:rPr>
        <w:tab/>
      </w:r>
      <w:r>
        <w:rPr>
          <w:noProof/>
        </w:rPr>
        <w:fldChar w:fldCharType="begin" w:fldLock="1"/>
      </w:r>
      <w:r>
        <w:rPr>
          <w:noProof/>
        </w:rPr>
        <w:instrText xml:space="preserve"> PAGEREF _Toc130981414 \h </w:instrText>
      </w:r>
      <w:r>
        <w:rPr>
          <w:noProof/>
        </w:rPr>
      </w:r>
      <w:r>
        <w:rPr>
          <w:noProof/>
        </w:rPr>
        <w:fldChar w:fldCharType="separate"/>
      </w:r>
      <w:r>
        <w:rPr>
          <w:noProof/>
        </w:rPr>
        <w:t>51</w:t>
      </w:r>
      <w:r>
        <w:rPr>
          <w:noProof/>
        </w:rPr>
        <w:fldChar w:fldCharType="end"/>
      </w:r>
    </w:p>
    <w:p w14:paraId="3806D841" w14:textId="1F3C455A" w:rsidR="001B5EC1" w:rsidRDefault="001B5EC1">
      <w:pPr>
        <w:pStyle w:val="TOC3"/>
        <w:rPr>
          <w:rFonts w:ascii="Calibri" w:hAnsi="Calibri"/>
          <w:noProof/>
          <w:sz w:val="22"/>
          <w:szCs w:val="22"/>
          <w:lang w:eastAsia="en-GB"/>
        </w:rPr>
      </w:pPr>
      <w:r>
        <w:rPr>
          <w:noProof/>
        </w:rPr>
        <w:t>6.6.40</w:t>
      </w:r>
      <w:r>
        <w:rPr>
          <w:rFonts w:ascii="Calibri" w:hAnsi="Calibri"/>
          <w:noProof/>
          <w:sz w:val="22"/>
          <w:szCs w:val="22"/>
          <w:lang w:eastAsia="en-GB"/>
        </w:rPr>
        <w:tab/>
      </w:r>
      <w:r>
        <w:rPr>
          <w:noProof/>
        </w:rPr>
        <w:t>Geographical Location Request</w:t>
      </w:r>
      <w:r>
        <w:rPr>
          <w:noProof/>
        </w:rPr>
        <w:tab/>
      </w:r>
      <w:r>
        <w:rPr>
          <w:noProof/>
        </w:rPr>
        <w:fldChar w:fldCharType="begin" w:fldLock="1"/>
      </w:r>
      <w:r>
        <w:rPr>
          <w:noProof/>
        </w:rPr>
        <w:instrText xml:space="preserve"> PAGEREF _Toc130981415 \h </w:instrText>
      </w:r>
      <w:r>
        <w:rPr>
          <w:noProof/>
        </w:rPr>
      </w:r>
      <w:r>
        <w:rPr>
          <w:noProof/>
        </w:rPr>
        <w:fldChar w:fldCharType="separate"/>
      </w:r>
      <w:r>
        <w:rPr>
          <w:noProof/>
        </w:rPr>
        <w:t>51</w:t>
      </w:r>
      <w:r>
        <w:rPr>
          <w:noProof/>
        </w:rPr>
        <w:fldChar w:fldCharType="end"/>
      </w:r>
    </w:p>
    <w:p w14:paraId="79A306E8" w14:textId="13996D6A" w:rsidR="001B5EC1" w:rsidRDefault="001B5EC1">
      <w:pPr>
        <w:pStyle w:val="TOC3"/>
        <w:rPr>
          <w:rFonts w:ascii="Calibri" w:hAnsi="Calibri"/>
          <w:noProof/>
          <w:sz w:val="22"/>
          <w:szCs w:val="22"/>
          <w:lang w:eastAsia="en-GB"/>
        </w:rPr>
      </w:pPr>
      <w:r>
        <w:rPr>
          <w:noProof/>
        </w:rPr>
        <w:t>6.6.41</w:t>
      </w:r>
      <w:r>
        <w:rPr>
          <w:rFonts w:ascii="Calibri" w:hAnsi="Calibri"/>
          <w:noProof/>
          <w:sz w:val="22"/>
          <w:szCs w:val="22"/>
          <w:lang w:eastAsia="en-GB"/>
        </w:rPr>
        <w:tab/>
      </w:r>
      <w:r>
        <w:rPr>
          <w:noProof/>
        </w:rPr>
        <w:t>ACTIVATE</w:t>
      </w:r>
      <w:r>
        <w:rPr>
          <w:noProof/>
        </w:rPr>
        <w:tab/>
      </w:r>
      <w:r>
        <w:rPr>
          <w:noProof/>
        </w:rPr>
        <w:fldChar w:fldCharType="begin" w:fldLock="1"/>
      </w:r>
      <w:r>
        <w:rPr>
          <w:noProof/>
        </w:rPr>
        <w:instrText xml:space="preserve"> PAGEREF _Toc130981416 \h </w:instrText>
      </w:r>
      <w:r>
        <w:rPr>
          <w:noProof/>
        </w:rPr>
      </w:r>
      <w:r>
        <w:rPr>
          <w:noProof/>
        </w:rPr>
        <w:fldChar w:fldCharType="separate"/>
      </w:r>
      <w:r>
        <w:rPr>
          <w:noProof/>
        </w:rPr>
        <w:t>51</w:t>
      </w:r>
      <w:r>
        <w:rPr>
          <w:noProof/>
        </w:rPr>
        <w:fldChar w:fldCharType="end"/>
      </w:r>
    </w:p>
    <w:p w14:paraId="7E4CF58D" w14:textId="1F5EB49C" w:rsidR="001B5EC1" w:rsidRDefault="001B5EC1">
      <w:pPr>
        <w:pStyle w:val="TOC3"/>
        <w:rPr>
          <w:rFonts w:ascii="Calibri" w:hAnsi="Calibri"/>
          <w:noProof/>
          <w:sz w:val="22"/>
          <w:szCs w:val="22"/>
          <w:lang w:eastAsia="en-GB"/>
        </w:rPr>
      </w:pPr>
      <w:r>
        <w:rPr>
          <w:noProof/>
        </w:rPr>
        <w:t>6.6.42</w:t>
      </w:r>
      <w:r>
        <w:rPr>
          <w:rFonts w:ascii="Calibri" w:hAnsi="Calibri"/>
          <w:noProof/>
          <w:sz w:val="22"/>
          <w:szCs w:val="22"/>
          <w:lang w:eastAsia="en-GB"/>
        </w:rPr>
        <w:tab/>
      </w:r>
      <w:r>
        <w:rPr>
          <w:noProof/>
        </w:rPr>
        <w:t>CONTACTLESS STATE CHANGED</w:t>
      </w:r>
      <w:r>
        <w:rPr>
          <w:noProof/>
        </w:rPr>
        <w:tab/>
      </w:r>
      <w:r>
        <w:rPr>
          <w:noProof/>
        </w:rPr>
        <w:fldChar w:fldCharType="begin" w:fldLock="1"/>
      </w:r>
      <w:r>
        <w:rPr>
          <w:noProof/>
        </w:rPr>
        <w:instrText xml:space="preserve"> PAGEREF _Toc130981417 \h </w:instrText>
      </w:r>
      <w:r>
        <w:rPr>
          <w:noProof/>
        </w:rPr>
      </w:r>
      <w:r>
        <w:rPr>
          <w:noProof/>
        </w:rPr>
        <w:fldChar w:fldCharType="separate"/>
      </w:r>
      <w:r>
        <w:rPr>
          <w:noProof/>
        </w:rPr>
        <w:t>51</w:t>
      </w:r>
      <w:r>
        <w:rPr>
          <w:noProof/>
        </w:rPr>
        <w:fldChar w:fldCharType="end"/>
      </w:r>
    </w:p>
    <w:p w14:paraId="69752B6A" w14:textId="1F17FB24" w:rsidR="001B5EC1" w:rsidRDefault="001B5EC1">
      <w:pPr>
        <w:pStyle w:val="TOC3"/>
        <w:rPr>
          <w:rFonts w:ascii="Calibri" w:hAnsi="Calibri"/>
          <w:noProof/>
          <w:sz w:val="22"/>
          <w:szCs w:val="22"/>
          <w:lang w:eastAsia="en-GB"/>
        </w:rPr>
      </w:pPr>
      <w:r>
        <w:rPr>
          <w:noProof/>
        </w:rPr>
        <w:t>6.6.43</w:t>
      </w:r>
      <w:r>
        <w:rPr>
          <w:rFonts w:ascii="Calibri" w:hAnsi="Calibri"/>
          <w:noProof/>
          <w:sz w:val="22"/>
          <w:szCs w:val="22"/>
          <w:lang w:eastAsia="en-GB"/>
        </w:rPr>
        <w:tab/>
      </w:r>
      <w:r>
        <w:rPr>
          <w:noProof/>
        </w:rPr>
        <w:t>COMMAND CONTAINER</w:t>
      </w:r>
      <w:r>
        <w:rPr>
          <w:noProof/>
        </w:rPr>
        <w:tab/>
      </w:r>
      <w:r>
        <w:rPr>
          <w:noProof/>
        </w:rPr>
        <w:fldChar w:fldCharType="begin" w:fldLock="1"/>
      </w:r>
      <w:r>
        <w:rPr>
          <w:noProof/>
        </w:rPr>
        <w:instrText xml:space="preserve"> PAGEREF _Toc130981418 \h </w:instrText>
      </w:r>
      <w:r>
        <w:rPr>
          <w:noProof/>
        </w:rPr>
      </w:r>
      <w:r>
        <w:rPr>
          <w:noProof/>
        </w:rPr>
        <w:fldChar w:fldCharType="separate"/>
      </w:r>
      <w:r>
        <w:rPr>
          <w:noProof/>
        </w:rPr>
        <w:t>51</w:t>
      </w:r>
      <w:r>
        <w:rPr>
          <w:noProof/>
        </w:rPr>
        <w:fldChar w:fldCharType="end"/>
      </w:r>
    </w:p>
    <w:p w14:paraId="4F0F71D3" w14:textId="7A62E095" w:rsidR="001B5EC1" w:rsidRDefault="001B5EC1">
      <w:pPr>
        <w:pStyle w:val="TOC3"/>
        <w:rPr>
          <w:rFonts w:ascii="Calibri" w:hAnsi="Calibri"/>
          <w:noProof/>
          <w:sz w:val="22"/>
          <w:szCs w:val="22"/>
          <w:lang w:eastAsia="en-GB"/>
        </w:rPr>
      </w:pPr>
      <w:r>
        <w:rPr>
          <w:noProof/>
        </w:rPr>
        <w:t>6.6.44</w:t>
      </w:r>
      <w:r>
        <w:rPr>
          <w:rFonts w:ascii="Calibri" w:hAnsi="Calibri"/>
          <w:noProof/>
          <w:sz w:val="22"/>
          <w:szCs w:val="22"/>
          <w:lang w:eastAsia="en-GB"/>
        </w:rPr>
        <w:tab/>
      </w:r>
      <w:r>
        <w:rPr>
          <w:noProof/>
        </w:rPr>
        <w:t>ENCAPSULATED SESSION CONTROL</w:t>
      </w:r>
      <w:r>
        <w:rPr>
          <w:noProof/>
        </w:rPr>
        <w:tab/>
      </w:r>
      <w:r>
        <w:rPr>
          <w:noProof/>
        </w:rPr>
        <w:fldChar w:fldCharType="begin" w:fldLock="1"/>
      </w:r>
      <w:r>
        <w:rPr>
          <w:noProof/>
        </w:rPr>
        <w:instrText xml:space="preserve"> PAGEREF _Toc130981419 \h </w:instrText>
      </w:r>
      <w:r>
        <w:rPr>
          <w:noProof/>
        </w:rPr>
      </w:r>
      <w:r>
        <w:rPr>
          <w:noProof/>
        </w:rPr>
        <w:fldChar w:fldCharType="separate"/>
      </w:r>
      <w:r>
        <w:rPr>
          <w:noProof/>
        </w:rPr>
        <w:t>51</w:t>
      </w:r>
      <w:r>
        <w:rPr>
          <w:noProof/>
        </w:rPr>
        <w:fldChar w:fldCharType="end"/>
      </w:r>
    </w:p>
    <w:p w14:paraId="1E8E9035" w14:textId="63A27247" w:rsidR="001B5EC1" w:rsidRDefault="001B5EC1">
      <w:pPr>
        <w:pStyle w:val="TOC2"/>
        <w:rPr>
          <w:rFonts w:ascii="Calibri" w:hAnsi="Calibri"/>
          <w:noProof/>
          <w:sz w:val="22"/>
          <w:szCs w:val="22"/>
          <w:lang w:eastAsia="en-GB"/>
        </w:rPr>
      </w:pPr>
      <w:r>
        <w:rPr>
          <w:noProof/>
        </w:rPr>
        <w:t>6.7</w:t>
      </w:r>
      <w:r>
        <w:rPr>
          <w:rFonts w:ascii="Calibri" w:hAnsi="Calibri"/>
          <w:noProof/>
          <w:sz w:val="22"/>
          <w:szCs w:val="22"/>
          <w:lang w:eastAsia="en-GB"/>
        </w:rPr>
        <w:tab/>
      </w:r>
      <w:r>
        <w:rPr>
          <w:noProof/>
        </w:rPr>
        <w:t>Command results</w:t>
      </w:r>
      <w:r>
        <w:rPr>
          <w:noProof/>
        </w:rPr>
        <w:tab/>
      </w:r>
      <w:r>
        <w:rPr>
          <w:noProof/>
        </w:rPr>
        <w:fldChar w:fldCharType="begin" w:fldLock="1"/>
      </w:r>
      <w:r>
        <w:rPr>
          <w:noProof/>
        </w:rPr>
        <w:instrText xml:space="preserve"> PAGEREF _Toc130981420 \h </w:instrText>
      </w:r>
      <w:r>
        <w:rPr>
          <w:noProof/>
        </w:rPr>
      </w:r>
      <w:r>
        <w:rPr>
          <w:noProof/>
        </w:rPr>
        <w:fldChar w:fldCharType="separate"/>
      </w:r>
      <w:r>
        <w:rPr>
          <w:noProof/>
        </w:rPr>
        <w:t>52</w:t>
      </w:r>
      <w:r>
        <w:rPr>
          <w:noProof/>
        </w:rPr>
        <w:fldChar w:fldCharType="end"/>
      </w:r>
    </w:p>
    <w:p w14:paraId="5E3F11F3" w14:textId="7BF44175" w:rsidR="001B5EC1" w:rsidRDefault="001B5EC1">
      <w:pPr>
        <w:pStyle w:val="TOC2"/>
        <w:rPr>
          <w:rFonts w:ascii="Calibri" w:hAnsi="Calibri"/>
          <w:noProof/>
          <w:sz w:val="22"/>
          <w:szCs w:val="22"/>
          <w:lang w:eastAsia="en-GB"/>
        </w:rPr>
      </w:pPr>
      <w:r>
        <w:rPr>
          <w:noProof/>
        </w:rPr>
        <w:t>6.8</w:t>
      </w:r>
      <w:r>
        <w:rPr>
          <w:rFonts w:ascii="Calibri" w:hAnsi="Calibri"/>
          <w:noProof/>
          <w:sz w:val="22"/>
          <w:szCs w:val="22"/>
          <w:lang w:eastAsia="en-GB"/>
        </w:rPr>
        <w:tab/>
      </w:r>
      <w:r>
        <w:rPr>
          <w:noProof/>
        </w:rPr>
        <w:t>Structure of TERMINAL RESPONSE</w:t>
      </w:r>
      <w:r>
        <w:rPr>
          <w:noProof/>
        </w:rPr>
        <w:tab/>
      </w:r>
      <w:r>
        <w:rPr>
          <w:noProof/>
        </w:rPr>
        <w:fldChar w:fldCharType="begin" w:fldLock="1"/>
      </w:r>
      <w:r>
        <w:rPr>
          <w:noProof/>
        </w:rPr>
        <w:instrText xml:space="preserve"> PAGEREF _Toc130981421 \h </w:instrText>
      </w:r>
      <w:r>
        <w:rPr>
          <w:noProof/>
        </w:rPr>
      </w:r>
      <w:r>
        <w:rPr>
          <w:noProof/>
        </w:rPr>
        <w:fldChar w:fldCharType="separate"/>
      </w:r>
      <w:r>
        <w:rPr>
          <w:noProof/>
        </w:rPr>
        <w:t>52</w:t>
      </w:r>
      <w:r>
        <w:rPr>
          <w:noProof/>
        </w:rPr>
        <w:fldChar w:fldCharType="end"/>
      </w:r>
    </w:p>
    <w:p w14:paraId="34A0892B" w14:textId="2682B9D3" w:rsidR="001B5EC1" w:rsidRDefault="001B5EC1">
      <w:pPr>
        <w:pStyle w:val="TOC3"/>
        <w:rPr>
          <w:rFonts w:ascii="Calibri" w:hAnsi="Calibri"/>
          <w:noProof/>
          <w:sz w:val="22"/>
          <w:szCs w:val="22"/>
          <w:lang w:eastAsia="en-GB"/>
        </w:rPr>
      </w:pPr>
      <w:r>
        <w:rPr>
          <w:noProof/>
        </w:rPr>
        <w:t>6.8.0</w:t>
      </w:r>
      <w:r>
        <w:rPr>
          <w:rFonts w:ascii="Calibri" w:hAnsi="Calibri"/>
          <w:noProof/>
          <w:sz w:val="22"/>
          <w:szCs w:val="22"/>
          <w:lang w:eastAsia="en-GB"/>
        </w:rPr>
        <w:tab/>
      </w:r>
      <w:r>
        <w:rPr>
          <w:noProof/>
        </w:rPr>
        <w:t>Overall structure of TERMINAL RESPONSE</w:t>
      </w:r>
      <w:r>
        <w:rPr>
          <w:noProof/>
        </w:rPr>
        <w:tab/>
      </w:r>
      <w:r>
        <w:rPr>
          <w:noProof/>
        </w:rPr>
        <w:fldChar w:fldCharType="begin" w:fldLock="1"/>
      </w:r>
      <w:r>
        <w:rPr>
          <w:noProof/>
        </w:rPr>
        <w:instrText xml:space="preserve"> PAGEREF _Toc130981422 \h </w:instrText>
      </w:r>
      <w:r>
        <w:rPr>
          <w:noProof/>
        </w:rPr>
      </w:r>
      <w:r>
        <w:rPr>
          <w:noProof/>
        </w:rPr>
        <w:fldChar w:fldCharType="separate"/>
      </w:r>
      <w:r>
        <w:rPr>
          <w:noProof/>
        </w:rPr>
        <w:t>52</w:t>
      </w:r>
      <w:r>
        <w:rPr>
          <w:noProof/>
        </w:rPr>
        <w:fldChar w:fldCharType="end"/>
      </w:r>
    </w:p>
    <w:p w14:paraId="0DBB140F" w14:textId="006CD1E3" w:rsidR="001B5EC1" w:rsidRDefault="001B5EC1">
      <w:pPr>
        <w:pStyle w:val="TOC3"/>
        <w:rPr>
          <w:rFonts w:ascii="Calibri" w:hAnsi="Calibri"/>
          <w:noProof/>
          <w:sz w:val="22"/>
          <w:szCs w:val="22"/>
          <w:lang w:eastAsia="en-GB"/>
        </w:rPr>
      </w:pPr>
      <w:r>
        <w:rPr>
          <w:noProof/>
        </w:rPr>
        <w:t>6.8.1</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_Toc130981423 \h </w:instrText>
      </w:r>
      <w:r>
        <w:rPr>
          <w:noProof/>
        </w:rPr>
      </w:r>
      <w:r>
        <w:rPr>
          <w:noProof/>
        </w:rPr>
        <w:fldChar w:fldCharType="separate"/>
      </w:r>
      <w:r>
        <w:rPr>
          <w:noProof/>
        </w:rPr>
        <w:t>54</w:t>
      </w:r>
      <w:r>
        <w:rPr>
          <w:noProof/>
        </w:rPr>
        <w:fldChar w:fldCharType="end"/>
      </w:r>
    </w:p>
    <w:p w14:paraId="5CFD4A54" w14:textId="6F2897FC" w:rsidR="001B5EC1" w:rsidRDefault="001B5EC1">
      <w:pPr>
        <w:pStyle w:val="TOC3"/>
        <w:rPr>
          <w:rFonts w:ascii="Calibri" w:hAnsi="Calibri"/>
          <w:noProof/>
          <w:sz w:val="22"/>
          <w:szCs w:val="22"/>
          <w:lang w:eastAsia="en-GB"/>
        </w:rPr>
      </w:pPr>
      <w:r>
        <w:rPr>
          <w:noProof/>
        </w:rPr>
        <w:t>6.8.2</w:t>
      </w:r>
      <w:r>
        <w:rPr>
          <w:rFonts w:ascii="Calibri" w:hAnsi="Calibri"/>
          <w:noProof/>
          <w:sz w:val="22"/>
          <w:szCs w:val="22"/>
          <w:lang w:eastAsia="en-GB"/>
        </w:rPr>
        <w:tab/>
      </w:r>
      <w:r>
        <w:rPr>
          <w:noProof/>
        </w:rPr>
        <w:t>Device identities</w:t>
      </w:r>
      <w:r>
        <w:rPr>
          <w:noProof/>
        </w:rPr>
        <w:tab/>
      </w:r>
      <w:r>
        <w:rPr>
          <w:noProof/>
        </w:rPr>
        <w:fldChar w:fldCharType="begin" w:fldLock="1"/>
      </w:r>
      <w:r>
        <w:rPr>
          <w:noProof/>
        </w:rPr>
        <w:instrText xml:space="preserve"> PAGEREF _Toc130981424 \h </w:instrText>
      </w:r>
      <w:r>
        <w:rPr>
          <w:noProof/>
        </w:rPr>
      </w:r>
      <w:r>
        <w:rPr>
          <w:noProof/>
        </w:rPr>
        <w:fldChar w:fldCharType="separate"/>
      </w:r>
      <w:r>
        <w:rPr>
          <w:noProof/>
        </w:rPr>
        <w:t>54</w:t>
      </w:r>
      <w:r>
        <w:rPr>
          <w:noProof/>
        </w:rPr>
        <w:fldChar w:fldCharType="end"/>
      </w:r>
    </w:p>
    <w:p w14:paraId="7C197245" w14:textId="157BA163" w:rsidR="001B5EC1" w:rsidRDefault="001B5EC1">
      <w:pPr>
        <w:pStyle w:val="TOC3"/>
        <w:rPr>
          <w:rFonts w:ascii="Calibri" w:hAnsi="Calibri"/>
          <w:noProof/>
          <w:sz w:val="22"/>
          <w:szCs w:val="22"/>
          <w:lang w:eastAsia="en-GB"/>
        </w:rPr>
      </w:pPr>
      <w:r>
        <w:rPr>
          <w:noProof/>
        </w:rPr>
        <w:t>6.8.3</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_Toc130981425 \h </w:instrText>
      </w:r>
      <w:r>
        <w:rPr>
          <w:noProof/>
        </w:rPr>
      </w:r>
      <w:r>
        <w:rPr>
          <w:noProof/>
        </w:rPr>
        <w:fldChar w:fldCharType="separate"/>
      </w:r>
      <w:r>
        <w:rPr>
          <w:noProof/>
        </w:rPr>
        <w:t>54</w:t>
      </w:r>
      <w:r>
        <w:rPr>
          <w:noProof/>
        </w:rPr>
        <w:fldChar w:fldCharType="end"/>
      </w:r>
    </w:p>
    <w:p w14:paraId="7741C7A2" w14:textId="20C4EA60" w:rsidR="001B5EC1" w:rsidRDefault="001B5EC1">
      <w:pPr>
        <w:pStyle w:val="TOC3"/>
        <w:rPr>
          <w:rFonts w:ascii="Calibri" w:hAnsi="Calibri"/>
          <w:noProof/>
          <w:sz w:val="22"/>
          <w:szCs w:val="22"/>
          <w:lang w:eastAsia="en-GB"/>
        </w:rPr>
      </w:pPr>
      <w:r>
        <w:rPr>
          <w:noProof/>
        </w:rPr>
        <w:t>6.8.4</w:t>
      </w:r>
      <w:r>
        <w:rPr>
          <w:rFonts w:ascii="Calibri" w:hAnsi="Calibri"/>
          <w:noProof/>
          <w:sz w:val="22"/>
          <w:szCs w:val="22"/>
          <w:lang w:eastAsia="en-GB"/>
        </w:rPr>
        <w:tab/>
      </w:r>
      <w:r>
        <w:rPr>
          <w:noProof/>
        </w:rPr>
        <w:t>Duration</w:t>
      </w:r>
      <w:r>
        <w:rPr>
          <w:noProof/>
        </w:rPr>
        <w:tab/>
      </w:r>
      <w:r>
        <w:rPr>
          <w:noProof/>
        </w:rPr>
        <w:fldChar w:fldCharType="begin" w:fldLock="1"/>
      </w:r>
      <w:r>
        <w:rPr>
          <w:noProof/>
        </w:rPr>
        <w:instrText xml:space="preserve"> PAGEREF _Toc130981426 \h </w:instrText>
      </w:r>
      <w:r>
        <w:rPr>
          <w:noProof/>
        </w:rPr>
      </w:r>
      <w:r>
        <w:rPr>
          <w:noProof/>
        </w:rPr>
        <w:fldChar w:fldCharType="separate"/>
      </w:r>
      <w:r>
        <w:rPr>
          <w:noProof/>
        </w:rPr>
        <w:t>54</w:t>
      </w:r>
      <w:r>
        <w:rPr>
          <w:noProof/>
        </w:rPr>
        <w:fldChar w:fldCharType="end"/>
      </w:r>
    </w:p>
    <w:p w14:paraId="31949ABF" w14:textId="5924F968" w:rsidR="001B5EC1" w:rsidRDefault="001B5EC1">
      <w:pPr>
        <w:pStyle w:val="TOC3"/>
        <w:rPr>
          <w:rFonts w:ascii="Calibri" w:hAnsi="Calibri"/>
          <w:noProof/>
          <w:sz w:val="22"/>
          <w:szCs w:val="22"/>
          <w:lang w:eastAsia="en-GB"/>
        </w:rPr>
      </w:pPr>
      <w:r>
        <w:rPr>
          <w:noProof/>
        </w:rPr>
        <w:t>6.8.5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_Toc130981427 \h </w:instrText>
      </w:r>
      <w:r>
        <w:rPr>
          <w:noProof/>
        </w:rPr>
      </w:r>
      <w:r>
        <w:rPr>
          <w:noProof/>
        </w:rPr>
        <w:fldChar w:fldCharType="separate"/>
      </w:r>
      <w:r>
        <w:rPr>
          <w:noProof/>
        </w:rPr>
        <w:t>54</w:t>
      </w:r>
      <w:r>
        <w:rPr>
          <w:noProof/>
        </w:rPr>
        <w:fldChar w:fldCharType="end"/>
      </w:r>
    </w:p>
    <w:p w14:paraId="2D0165D5" w14:textId="3FD90F1D" w:rsidR="001B5EC1" w:rsidRDefault="001B5EC1">
      <w:pPr>
        <w:pStyle w:val="TOC3"/>
        <w:rPr>
          <w:rFonts w:ascii="Calibri" w:hAnsi="Calibri"/>
          <w:noProof/>
          <w:sz w:val="22"/>
          <w:szCs w:val="22"/>
          <w:lang w:eastAsia="en-GB"/>
        </w:rPr>
      </w:pPr>
      <w:r>
        <w:rPr>
          <w:noProof/>
        </w:rPr>
        <w:t>6.8.6</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_Toc130981428 \h </w:instrText>
      </w:r>
      <w:r>
        <w:rPr>
          <w:noProof/>
        </w:rPr>
      </w:r>
      <w:r>
        <w:rPr>
          <w:noProof/>
        </w:rPr>
        <w:fldChar w:fldCharType="separate"/>
      </w:r>
      <w:r>
        <w:rPr>
          <w:noProof/>
        </w:rPr>
        <w:t>54</w:t>
      </w:r>
      <w:r>
        <w:rPr>
          <w:noProof/>
        </w:rPr>
        <w:fldChar w:fldCharType="end"/>
      </w:r>
    </w:p>
    <w:p w14:paraId="29AC6B0E" w14:textId="3EA32F1D" w:rsidR="001B5EC1" w:rsidRDefault="001B5EC1">
      <w:pPr>
        <w:pStyle w:val="TOC3"/>
        <w:rPr>
          <w:rFonts w:ascii="Calibri" w:hAnsi="Calibri"/>
          <w:noProof/>
          <w:sz w:val="22"/>
          <w:szCs w:val="22"/>
          <w:lang w:eastAsia="en-GB"/>
        </w:rPr>
      </w:pPr>
      <w:r>
        <w:rPr>
          <w:noProof/>
        </w:rPr>
        <w:t>6.8.7</w:t>
      </w:r>
      <w:r>
        <w:rPr>
          <w:rFonts w:ascii="Calibri" w:hAnsi="Calibri"/>
          <w:noProof/>
          <w:sz w:val="22"/>
          <w:szCs w:val="22"/>
          <w:lang w:eastAsia="en-GB"/>
        </w:rPr>
        <w:tab/>
      </w:r>
      <w:r>
        <w:rPr>
          <w:noProof/>
        </w:rPr>
        <w:t>Local information</w:t>
      </w:r>
      <w:r>
        <w:rPr>
          <w:noProof/>
        </w:rPr>
        <w:tab/>
      </w:r>
      <w:r>
        <w:rPr>
          <w:noProof/>
        </w:rPr>
        <w:fldChar w:fldCharType="begin" w:fldLock="1"/>
      </w:r>
      <w:r>
        <w:rPr>
          <w:noProof/>
        </w:rPr>
        <w:instrText xml:space="preserve"> PAGEREF _Toc130981429 \h </w:instrText>
      </w:r>
      <w:r>
        <w:rPr>
          <w:noProof/>
        </w:rPr>
      </w:r>
      <w:r>
        <w:rPr>
          <w:noProof/>
        </w:rPr>
        <w:fldChar w:fldCharType="separate"/>
      </w:r>
      <w:r>
        <w:rPr>
          <w:noProof/>
        </w:rPr>
        <w:t>55</w:t>
      </w:r>
      <w:r>
        <w:rPr>
          <w:noProof/>
        </w:rPr>
        <w:fldChar w:fldCharType="end"/>
      </w:r>
    </w:p>
    <w:p w14:paraId="5693C749" w14:textId="723F917E" w:rsidR="001B5EC1" w:rsidRDefault="001B5EC1">
      <w:pPr>
        <w:pStyle w:val="TOC3"/>
        <w:rPr>
          <w:rFonts w:ascii="Calibri" w:hAnsi="Calibri"/>
          <w:noProof/>
          <w:sz w:val="22"/>
          <w:szCs w:val="22"/>
          <w:lang w:eastAsia="en-GB"/>
        </w:rPr>
      </w:pPr>
      <w:r>
        <w:rPr>
          <w:noProof/>
        </w:rPr>
        <w:t>6.8.8</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_Toc130981430 \h </w:instrText>
      </w:r>
      <w:r>
        <w:rPr>
          <w:noProof/>
        </w:rPr>
      </w:r>
      <w:r>
        <w:rPr>
          <w:noProof/>
        </w:rPr>
        <w:fldChar w:fldCharType="separate"/>
      </w:r>
      <w:r>
        <w:rPr>
          <w:noProof/>
        </w:rPr>
        <w:t>55</w:t>
      </w:r>
      <w:r>
        <w:rPr>
          <w:noProof/>
        </w:rPr>
        <w:fldChar w:fldCharType="end"/>
      </w:r>
    </w:p>
    <w:p w14:paraId="7E511521" w14:textId="1CE8695C" w:rsidR="001B5EC1" w:rsidRDefault="001B5EC1">
      <w:pPr>
        <w:pStyle w:val="TOC3"/>
        <w:rPr>
          <w:rFonts w:ascii="Calibri" w:hAnsi="Calibri"/>
          <w:noProof/>
          <w:sz w:val="22"/>
          <w:szCs w:val="22"/>
          <w:lang w:eastAsia="en-GB"/>
        </w:rPr>
      </w:pPr>
      <w:r>
        <w:rPr>
          <w:noProof/>
        </w:rPr>
        <w:t>6.8.9</w:t>
      </w:r>
      <w:r>
        <w:rPr>
          <w:rFonts w:ascii="Calibri" w:hAnsi="Calibri"/>
          <w:noProof/>
          <w:sz w:val="22"/>
          <w:szCs w:val="22"/>
          <w:lang w:eastAsia="en-GB"/>
        </w:rPr>
        <w:tab/>
      </w:r>
      <w:r>
        <w:rPr>
          <w:noProof/>
        </w:rPr>
        <w:t>Result data object 2</w:t>
      </w:r>
      <w:r>
        <w:rPr>
          <w:noProof/>
        </w:rPr>
        <w:tab/>
      </w:r>
      <w:r>
        <w:rPr>
          <w:noProof/>
        </w:rPr>
        <w:fldChar w:fldCharType="begin" w:fldLock="1"/>
      </w:r>
      <w:r>
        <w:rPr>
          <w:noProof/>
        </w:rPr>
        <w:instrText xml:space="preserve"> PAGEREF _Toc130981431 \h </w:instrText>
      </w:r>
      <w:r>
        <w:rPr>
          <w:noProof/>
        </w:rPr>
      </w:r>
      <w:r>
        <w:rPr>
          <w:noProof/>
        </w:rPr>
        <w:fldChar w:fldCharType="separate"/>
      </w:r>
      <w:r>
        <w:rPr>
          <w:noProof/>
        </w:rPr>
        <w:t>56</w:t>
      </w:r>
      <w:r>
        <w:rPr>
          <w:noProof/>
        </w:rPr>
        <w:fldChar w:fldCharType="end"/>
      </w:r>
    </w:p>
    <w:p w14:paraId="07A49C7C" w14:textId="0C3AB03A" w:rsidR="001B5EC1" w:rsidRDefault="001B5EC1">
      <w:pPr>
        <w:pStyle w:val="TOC3"/>
        <w:rPr>
          <w:rFonts w:ascii="Calibri" w:hAnsi="Calibri"/>
          <w:noProof/>
          <w:sz w:val="22"/>
          <w:szCs w:val="22"/>
          <w:lang w:eastAsia="en-GB"/>
        </w:rPr>
      </w:pPr>
      <w:r>
        <w:rPr>
          <w:noProof/>
        </w:rPr>
        <w:t>6.8.10</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_Toc130981432 \h </w:instrText>
      </w:r>
      <w:r>
        <w:rPr>
          <w:noProof/>
        </w:rPr>
      </w:r>
      <w:r>
        <w:rPr>
          <w:noProof/>
        </w:rPr>
        <w:fldChar w:fldCharType="separate"/>
      </w:r>
      <w:r>
        <w:rPr>
          <w:noProof/>
        </w:rPr>
        <w:t>56</w:t>
      </w:r>
      <w:r>
        <w:rPr>
          <w:noProof/>
        </w:rPr>
        <w:fldChar w:fldCharType="end"/>
      </w:r>
    </w:p>
    <w:p w14:paraId="51140083" w14:textId="7AF0EC80" w:rsidR="001B5EC1" w:rsidRDefault="001B5EC1">
      <w:pPr>
        <w:pStyle w:val="TOC3"/>
        <w:rPr>
          <w:rFonts w:ascii="Calibri" w:hAnsi="Calibri"/>
          <w:noProof/>
          <w:sz w:val="22"/>
          <w:szCs w:val="22"/>
          <w:lang w:eastAsia="en-GB"/>
        </w:rPr>
      </w:pPr>
      <w:r>
        <w:rPr>
          <w:noProof/>
        </w:rPr>
        <w:t>6.8.11</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_Toc130981433 \h </w:instrText>
      </w:r>
      <w:r>
        <w:rPr>
          <w:noProof/>
        </w:rPr>
      </w:r>
      <w:r>
        <w:rPr>
          <w:noProof/>
        </w:rPr>
        <w:fldChar w:fldCharType="separate"/>
      </w:r>
      <w:r>
        <w:rPr>
          <w:noProof/>
        </w:rPr>
        <w:t>56</w:t>
      </w:r>
      <w:r>
        <w:rPr>
          <w:noProof/>
        </w:rPr>
        <w:fldChar w:fldCharType="end"/>
      </w:r>
    </w:p>
    <w:p w14:paraId="076475AA" w14:textId="7D6BDB8A" w:rsidR="001B5EC1" w:rsidRDefault="001B5EC1">
      <w:pPr>
        <w:pStyle w:val="TOC3"/>
        <w:rPr>
          <w:rFonts w:ascii="Calibri" w:hAnsi="Calibri"/>
          <w:noProof/>
          <w:sz w:val="22"/>
          <w:szCs w:val="22"/>
          <w:lang w:eastAsia="en-GB"/>
        </w:rPr>
      </w:pPr>
      <w:r>
        <w:rPr>
          <w:noProof/>
        </w:rPr>
        <w:t>6.8.12</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_Toc130981434 \h </w:instrText>
      </w:r>
      <w:r>
        <w:rPr>
          <w:noProof/>
        </w:rPr>
      </w:r>
      <w:r>
        <w:rPr>
          <w:noProof/>
        </w:rPr>
        <w:fldChar w:fldCharType="separate"/>
      </w:r>
      <w:r>
        <w:rPr>
          <w:noProof/>
        </w:rPr>
        <w:t>56</w:t>
      </w:r>
      <w:r>
        <w:rPr>
          <w:noProof/>
        </w:rPr>
        <w:fldChar w:fldCharType="end"/>
      </w:r>
    </w:p>
    <w:p w14:paraId="3402A698" w14:textId="01DE8797" w:rsidR="001B5EC1" w:rsidRDefault="001B5EC1">
      <w:pPr>
        <w:pStyle w:val="TOC3"/>
        <w:rPr>
          <w:rFonts w:ascii="Calibri" w:hAnsi="Calibri"/>
          <w:noProof/>
          <w:sz w:val="22"/>
          <w:szCs w:val="22"/>
          <w:lang w:eastAsia="en-GB"/>
        </w:rPr>
      </w:pPr>
      <w:r w:rsidRPr="003C1B3A">
        <w:rPr>
          <w:noProof/>
          <w:lang w:val="fr-FR"/>
        </w:rPr>
        <w:t>6.8.13</w:t>
      </w:r>
      <w:r>
        <w:rPr>
          <w:rFonts w:ascii="Calibri" w:hAnsi="Calibri"/>
          <w:noProof/>
          <w:sz w:val="22"/>
          <w:szCs w:val="22"/>
          <w:lang w:eastAsia="en-GB"/>
        </w:rPr>
        <w:tab/>
      </w:r>
      <w:r w:rsidRPr="003C1B3A">
        <w:rPr>
          <w:noProof/>
          <w:lang w:val="fr-FR"/>
        </w:rPr>
        <w:t>Timer identifier</w:t>
      </w:r>
      <w:r>
        <w:rPr>
          <w:noProof/>
        </w:rPr>
        <w:tab/>
      </w:r>
      <w:r>
        <w:rPr>
          <w:noProof/>
        </w:rPr>
        <w:fldChar w:fldCharType="begin" w:fldLock="1"/>
      </w:r>
      <w:r>
        <w:rPr>
          <w:noProof/>
        </w:rPr>
        <w:instrText xml:space="preserve"> PAGEREF _Toc130981435 \h </w:instrText>
      </w:r>
      <w:r>
        <w:rPr>
          <w:noProof/>
        </w:rPr>
      </w:r>
      <w:r>
        <w:rPr>
          <w:noProof/>
        </w:rPr>
        <w:fldChar w:fldCharType="separate"/>
      </w:r>
      <w:r>
        <w:rPr>
          <w:noProof/>
        </w:rPr>
        <w:t>56</w:t>
      </w:r>
      <w:r>
        <w:rPr>
          <w:noProof/>
        </w:rPr>
        <w:fldChar w:fldCharType="end"/>
      </w:r>
    </w:p>
    <w:p w14:paraId="64BDD2A8" w14:textId="7F92B2EE" w:rsidR="001B5EC1" w:rsidRDefault="001B5EC1">
      <w:pPr>
        <w:pStyle w:val="TOC3"/>
        <w:rPr>
          <w:rFonts w:ascii="Calibri" w:hAnsi="Calibri"/>
          <w:noProof/>
          <w:sz w:val="22"/>
          <w:szCs w:val="22"/>
          <w:lang w:eastAsia="en-GB"/>
        </w:rPr>
      </w:pPr>
      <w:r>
        <w:rPr>
          <w:noProof/>
        </w:rPr>
        <w:t>6.8.14</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_Toc130981436 \h </w:instrText>
      </w:r>
      <w:r>
        <w:rPr>
          <w:noProof/>
        </w:rPr>
      </w:r>
      <w:r>
        <w:rPr>
          <w:noProof/>
        </w:rPr>
        <w:fldChar w:fldCharType="separate"/>
      </w:r>
      <w:r>
        <w:rPr>
          <w:noProof/>
        </w:rPr>
        <w:t>56</w:t>
      </w:r>
      <w:r>
        <w:rPr>
          <w:noProof/>
        </w:rPr>
        <w:fldChar w:fldCharType="end"/>
      </w:r>
    </w:p>
    <w:p w14:paraId="61477522" w14:textId="519EBBF9" w:rsidR="001B5EC1" w:rsidRDefault="001B5EC1">
      <w:pPr>
        <w:pStyle w:val="TOC3"/>
        <w:rPr>
          <w:rFonts w:ascii="Calibri" w:hAnsi="Calibri"/>
          <w:noProof/>
          <w:sz w:val="22"/>
          <w:szCs w:val="22"/>
          <w:lang w:eastAsia="en-GB"/>
        </w:rPr>
      </w:pPr>
      <w:r>
        <w:rPr>
          <w:noProof/>
        </w:rPr>
        <w:t>6.8.15</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_Toc130981437 \h </w:instrText>
      </w:r>
      <w:r>
        <w:rPr>
          <w:noProof/>
        </w:rPr>
      </w:r>
      <w:r>
        <w:rPr>
          <w:noProof/>
        </w:rPr>
        <w:fldChar w:fldCharType="separate"/>
      </w:r>
      <w:r>
        <w:rPr>
          <w:noProof/>
        </w:rPr>
        <w:t>56</w:t>
      </w:r>
      <w:r>
        <w:rPr>
          <w:noProof/>
        </w:rPr>
        <w:fldChar w:fldCharType="end"/>
      </w:r>
    </w:p>
    <w:p w14:paraId="0D658E18" w14:textId="20291F10" w:rsidR="001B5EC1" w:rsidRDefault="001B5EC1">
      <w:pPr>
        <w:pStyle w:val="TOC3"/>
        <w:rPr>
          <w:rFonts w:ascii="Calibri" w:hAnsi="Calibri"/>
          <w:noProof/>
          <w:sz w:val="22"/>
          <w:szCs w:val="22"/>
          <w:lang w:eastAsia="en-GB"/>
        </w:rPr>
      </w:pPr>
      <w:r>
        <w:rPr>
          <w:noProof/>
        </w:rPr>
        <w:t>6.8.16</w:t>
      </w:r>
      <w:r>
        <w:rPr>
          <w:rFonts w:ascii="Calibri" w:hAnsi="Calibri"/>
          <w:noProof/>
          <w:sz w:val="22"/>
          <w:szCs w:val="22"/>
          <w:lang w:eastAsia="en-GB"/>
        </w:rPr>
        <w:tab/>
      </w:r>
      <w:r>
        <w:rPr>
          <w:noProof/>
        </w:rPr>
        <w:t>Text string 2</w:t>
      </w:r>
      <w:r>
        <w:rPr>
          <w:noProof/>
        </w:rPr>
        <w:tab/>
      </w:r>
      <w:r>
        <w:rPr>
          <w:noProof/>
        </w:rPr>
        <w:fldChar w:fldCharType="begin" w:fldLock="1"/>
      </w:r>
      <w:r>
        <w:rPr>
          <w:noProof/>
        </w:rPr>
        <w:instrText xml:space="preserve"> PAGEREF _Toc130981438 \h </w:instrText>
      </w:r>
      <w:r>
        <w:rPr>
          <w:noProof/>
        </w:rPr>
      </w:r>
      <w:r>
        <w:rPr>
          <w:noProof/>
        </w:rPr>
        <w:fldChar w:fldCharType="separate"/>
      </w:r>
      <w:r>
        <w:rPr>
          <w:noProof/>
        </w:rPr>
        <w:t>56</w:t>
      </w:r>
      <w:r>
        <w:rPr>
          <w:noProof/>
        </w:rPr>
        <w:fldChar w:fldCharType="end"/>
      </w:r>
    </w:p>
    <w:p w14:paraId="0C08E20C" w14:textId="11912F6F" w:rsidR="001B5EC1" w:rsidRDefault="001B5EC1">
      <w:pPr>
        <w:pStyle w:val="TOC3"/>
        <w:rPr>
          <w:rFonts w:ascii="Calibri" w:hAnsi="Calibri"/>
          <w:noProof/>
          <w:sz w:val="22"/>
          <w:szCs w:val="22"/>
          <w:lang w:eastAsia="en-GB"/>
        </w:rPr>
      </w:pPr>
      <w:r>
        <w:rPr>
          <w:noProof/>
        </w:rPr>
        <w:t>6.8.17</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_Toc130981439 \h </w:instrText>
      </w:r>
      <w:r>
        <w:rPr>
          <w:noProof/>
        </w:rPr>
      </w:r>
      <w:r>
        <w:rPr>
          <w:noProof/>
        </w:rPr>
        <w:fldChar w:fldCharType="separate"/>
      </w:r>
      <w:r>
        <w:rPr>
          <w:noProof/>
        </w:rPr>
        <w:t>56</w:t>
      </w:r>
      <w:r>
        <w:rPr>
          <w:noProof/>
        </w:rPr>
        <w:fldChar w:fldCharType="end"/>
      </w:r>
    </w:p>
    <w:p w14:paraId="4BD4AA18" w14:textId="038599D8" w:rsidR="001B5EC1" w:rsidRDefault="001B5EC1">
      <w:pPr>
        <w:pStyle w:val="TOC3"/>
        <w:rPr>
          <w:rFonts w:ascii="Calibri" w:hAnsi="Calibri"/>
          <w:noProof/>
          <w:sz w:val="22"/>
          <w:szCs w:val="22"/>
          <w:lang w:eastAsia="en-GB"/>
        </w:rPr>
      </w:pPr>
      <w:r>
        <w:rPr>
          <w:noProof/>
        </w:rPr>
        <w:t>6.8.18</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_Toc130981440 \h </w:instrText>
      </w:r>
      <w:r>
        <w:rPr>
          <w:noProof/>
        </w:rPr>
      </w:r>
      <w:r>
        <w:rPr>
          <w:noProof/>
        </w:rPr>
        <w:fldChar w:fldCharType="separate"/>
      </w:r>
      <w:r>
        <w:rPr>
          <w:noProof/>
        </w:rPr>
        <w:t>56</w:t>
      </w:r>
      <w:r>
        <w:rPr>
          <w:noProof/>
        </w:rPr>
        <w:fldChar w:fldCharType="end"/>
      </w:r>
    </w:p>
    <w:p w14:paraId="388E3C5A" w14:textId="45ECB4D4" w:rsidR="001B5EC1" w:rsidRDefault="001B5EC1">
      <w:pPr>
        <w:pStyle w:val="TOC3"/>
        <w:rPr>
          <w:rFonts w:ascii="Calibri" w:hAnsi="Calibri"/>
          <w:noProof/>
          <w:sz w:val="22"/>
          <w:szCs w:val="22"/>
          <w:lang w:eastAsia="en-GB"/>
        </w:rPr>
      </w:pPr>
      <w:r>
        <w:rPr>
          <w:noProof/>
        </w:rPr>
        <w:t>6.8.19</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_Toc130981441 \h </w:instrText>
      </w:r>
      <w:r>
        <w:rPr>
          <w:noProof/>
        </w:rPr>
      </w:r>
      <w:r>
        <w:rPr>
          <w:noProof/>
        </w:rPr>
        <w:fldChar w:fldCharType="separate"/>
      </w:r>
      <w:r>
        <w:rPr>
          <w:noProof/>
        </w:rPr>
        <w:t>56</w:t>
      </w:r>
      <w:r>
        <w:rPr>
          <w:noProof/>
        </w:rPr>
        <w:fldChar w:fldCharType="end"/>
      </w:r>
    </w:p>
    <w:p w14:paraId="43AE162C" w14:textId="359FFE89" w:rsidR="001B5EC1" w:rsidRDefault="001B5EC1">
      <w:pPr>
        <w:pStyle w:val="TOC3"/>
        <w:rPr>
          <w:rFonts w:ascii="Calibri" w:hAnsi="Calibri"/>
          <w:noProof/>
          <w:sz w:val="22"/>
          <w:szCs w:val="22"/>
          <w:lang w:eastAsia="en-GB"/>
        </w:rPr>
      </w:pPr>
      <w:r>
        <w:rPr>
          <w:noProof/>
        </w:rPr>
        <w:lastRenderedPageBreak/>
        <w:t>6.8.20</w:t>
      </w:r>
      <w:r>
        <w:rPr>
          <w:rFonts w:ascii="Calibri" w:hAnsi="Calibri"/>
          <w:noProof/>
          <w:sz w:val="22"/>
          <w:szCs w:val="22"/>
          <w:lang w:eastAsia="en-GB"/>
        </w:rPr>
        <w:tab/>
      </w:r>
      <w:r>
        <w:rPr>
          <w:noProof/>
        </w:rPr>
        <w:t>Bearer description</w:t>
      </w:r>
      <w:r>
        <w:rPr>
          <w:noProof/>
        </w:rPr>
        <w:tab/>
      </w:r>
      <w:r>
        <w:rPr>
          <w:noProof/>
        </w:rPr>
        <w:fldChar w:fldCharType="begin" w:fldLock="1"/>
      </w:r>
      <w:r>
        <w:rPr>
          <w:noProof/>
        </w:rPr>
        <w:instrText xml:space="preserve"> PAGEREF _Toc130981442 \h </w:instrText>
      </w:r>
      <w:r>
        <w:rPr>
          <w:noProof/>
        </w:rPr>
      </w:r>
      <w:r>
        <w:rPr>
          <w:noProof/>
        </w:rPr>
        <w:fldChar w:fldCharType="separate"/>
      </w:r>
      <w:r>
        <w:rPr>
          <w:noProof/>
        </w:rPr>
        <w:t>56</w:t>
      </w:r>
      <w:r>
        <w:rPr>
          <w:noProof/>
        </w:rPr>
        <w:fldChar w:fldCharType="end"/>
      </w:r>
    </w:p>
    <w:p w14:paraId="089568C9" w14:textId="1E445CE6" w:rsidR="001B5EC1" w:rsidRDefault="001B5EC1">
      <w:pPr>
        <w:pStyle w:val="TOC3"/>
        <w:rPr>
          <w:rFonts w:ascii="Calibri" w:hAnsi="Calibri"/>
          <w:noProof/>
          <w:sz w:val="22"/>
          <w:szCs w:val="22"/>
          <w:lang w:eastAsia="en-GB"/>
        </w:rPr>
      </w:pPr>
      <w:r>
        <w:rPr>
          <w:noProof/>
        </w:rPr>
        <w:t>6.8.21</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_Toc130981443 \h </w:instrText>
      </w:r>
      <w:r>
        <w:rPr>
          <w:noProof/>
        </w:rPr>
      </w:r>
      <w:r>
        <w:rPr>
          <w:noProof/>
        </w:rPr>
        <w:fldChar w:fldCharType="separate"/>
      </w:r>
      <w:r>
        <w:rPr>
          <w:noProof/>
        </w:rPr>
        <w:t>57</w:t>
      </w:r>
      <w:r>
        <w:rPr>
          <w:noProof/>
        </w:rPr>
        <w:fldChar w:fldCharType="end"/>
      </w:r>
    </w:p>
    <w:p w14:paraId="66E18F7B" w14:textId="53B779D8" w:rsidR="001B5EC1" w:rsidRDefault="001B5EC1">
      <w:pPr>
        <w:pStyle w:val="TOC3"/>
        <w:rPr>
          <w:rFonts w:ascii="Calibri" w:hAnsi="Calibri"/>
          <w:noProof/>
          <w:sz w:val="22"/>
          <w:szCs w:val="22"/>
          <w:lang w:eastAsia="en-GB"/>
        </w:rPr>
      </w:pPr>
      <w:r>
        <w:rPr>
          <w:noProof/>
        </w:rPr>
        <w:t>6.8.22</w:t>
      </w:r>
      <w:r>
        <w:rPr>
          <w:rFonts w:ascii="Calibri" w:hAnsi="Calibri"/>
          <w:noProof/>
          <w:sz w:val="22"/>
          <w:szCs w:val="22"/>
          <w:lang w:eastAsia="en-GB"/>
        </w:rPr>
        <w:tab/>
      </w:r>
      <w:r>
        <w:rPr>
          <w:noProof/>
        </w:rPr>
        <w:t>Total Display Duration</w:t>
      </w:r>
      <w:r>
        <w:rPr>
          <w:noProof/>
        </w:rPr>
        <w:tab/>
      </w:r>
      <w:r>
        <w:rPr>
          <w:noProof/>
        </w:rPr>
        <w:fldChar w:fldCharType="begin" w:fldLock="1"/>
      </w:r>
      <w:r>
        <w:rPr>
          <w:noProof/>
        </w:rPr>
        <w:instrText xml:space="preserve"> PAGEREF _Toc130981444 \h </w:instrText>
      </w:r>
      <w:r>
        <w:rPr>
          <w:noProof/>
        </w:rPr>
      </w:r>
      <w:r>
        <w:rPr>
          <w:noProof/>
        </w:rPr>
        <w:fldChar w:fldCharType="separate"/>
      </w:r>
      <w:r>
        <w:rPr>
          <w:noProof/>
        </w:rPr>
        <w:t>57</w:t>
      </w:r>
      <w:r>
        <w:rPr>
          <w:noProof/>
        </w:rPr>
        <w:fldChar w:fldCharType="end"/>
      </w:r>
    </w:p>
    <w:p w14:paraId="764A3ED1" w14:textId="3CD9844D" w:rsidR="001B5EC1" w:rsidRDefault="001B5EC1">
      <w:pPr>
        <w:pStyle w:val="TOC3"/>
        <w:rPr>
          <w:rFonts w:ascii="Calibri" w:hAnsi="Calibri"/>
          <w:noProof/>
          <w:sz w:val="22"/>
          <w:szCs w:val="22"/>
          <w:lang w:eastAsia="en-GB"/>
        </w:rPr>
      </w:pPr>
      <w:r>
        <w:rPr>
          <w:noProof/>
        </w:rPr>
        <w:t>6.8.23</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_Toc130981445 \h </w:instrText>
      </w:r>
      <w:r>
        <w:rPr>
          <w:noProof/>
        </w:rPr>
      </w:r>
      <w:r>
        <w:rPr>
          <w:noProof/>
        </w:rPr>
        <w:fldChar w:fldCharType="separate"/>
      </w:r>
      <w:r>
        <w:rPr>
          <w:noProof/>
        </w:rPr>
        <w:t>57</w:t>
      </w:r>
      <w:r>
        <w:rPr>
          <w:noProof/>
        </w:rPr>
        <w:fldChar w:fldCharType="end"/>
      </w:r>
    </w:p>
    <w:p w14:paraId="1958CFAA" w14:textId="4E60B917" w:rsidR="001B5EC1" w:rsidRDefault="001B5EC1">
      <w:pPr>
        <w:pStyle w:val="TOC3"/>
        <w:rPr>
          <w:rFonts w:ascii="Calibri" w:hAnsi="Calibri"/>
          <w:noProof/>
          <w:sz w:val="22"/>
          <w:szCs w:val="22"/>
          <w:lang w:eastAsia="en-GB"/>
        </w:rPr>
      </w:pPr>
      <w:r>
        <w:rPr>
          <w:noProof/>
        </w:rPr>
        <w:t>6.8.24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_Toc130981446 \h </w:instrText>
      </w:r>
      <w:r>
        <w:rPr>
          <w:noProof/>
        </w:rPr>
      </w:r>
      <w:r>
        <w:rPr>
          <w:noProof/>
        </w:rPr>
        <w:fldChar w:fldCharType="separate"/>
      </w:r>
      <w:r>
        <w:rPr>
          <w:noProof/>
        </w:rPr>
        <w:t>57</w:t>
      </w:r>
      <w:r>
        <w:rPr>
          <w:noProof/>
        </w:rPr>
        <w:fldChar w:fldCharType="end"/>
      </w:r>
    </w:p>
    <w:p w14:paraId="7F236A6C" w14:textId="7E88E3B1" w:rsidR="001B5EC1" w:rsidRDefault="001B5EC1">
      <w:pPr>
        <w:pStyle w:val="TOC3"/>
        <w:rPr>
          <w:rFonts w:ascii="Calibri" w:hAnsi="Calibri"/>
          <w:noProof/>
          <w:sz w:val="22"/>
          <w:szCs w:val="22"/>
          <w:lang w:eastAsia="en-GB"/>
        </w:rPr>
      </w:pPr>
      <w:r>
        <w:rPr>
          <w:noProof/>
        </w:rPr>
        <w:t>6.8.25</w:t>
      </w:r>
      <w:r>
        <w:rPr>
          <w:rFonts w:ascii="Calibri" w:hAnsi="Calibri"/>
          <w:noProof/>
          <w:sz w:val="22"/>
          <w:szCs w:val="22"/>
          <w:lang w:eastAsia="en-GB"/>
        </w:rPr>
        <w:tab/>
      </w:r>
      <w:r>
        <w:rPr>
          <w:noProof/>
        </w:rPr>
        <w:t>Other address (local address)</w:t>
      </w:r>
      <w:r>
        <w:rPr>
          <w:noProof/>
        </w:rPr>
        <w:tab/>
      </w:r>
      <w:r>
        <w:rPr>
          <w:noProof/>
        </w:rPr>
        <w:fldChar w:fldCharType="begin" w:fldLock="1"/>
      </w:r>
      <w:r>
        <w:rPr>
          <w:noProof/>
        </w:rPr>
        <w:instrText xml:space="preserve"> PAGEREF _Toc130981447 \h </w:instrText>
      </w:r>
      <w:r>
        <w:rPr>
          <w:noProof/>
        </w:rPr>
      </w:r>
      <w:r>
        <w:rPr>
          <w:noProof/>
        </w:rPr>
        <w:fldChar w:fldCharType="separate"/>
      </w:r>
      <w:r>
        <w:rPr>
          <w:noProof/>
        </w:rPr>
        <w:t>57</w:t>
      </w:r>
      <w:r>
        <w:rPr>
          <w:noProof/>
        </w:rPr>
        <w:fldChar w:fldCharType="end"/>
      </w:r>
    </w:p>
    <w:p w14:paraId="0CB69DE2" w14:textId="5832555B" w:rsidR="001B5EC1" w:rsidRDefault="001B5EC1">
      <w:pPr>
        <w:pStyle w:val="TOC3"/>
        <w:rPr>
          <w:rFonts w:ascii="Calibri" w:hAnsi="Calibri"/>
          <w:noProof/>
          <w:sz w:val="22"/>
          <w:szCs w:val="22"/>
          <w:lang w:eastAsia="en-GB"/>
        </w:rPr>
      </w:pPr>
      <w:r>
        <w:rPr>
          <w:noProof/>
        </w:rPr>
        <w:t>6.8.26</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_Toc130981448 \h </w:instrText>
      </w:r>
      <w:r>
        <w:rPr>
          <w:noProof/>
        </w:rPr>
      </w:r>
      <w:r>
        <w:rPr>
          <w:noProof/>
        </w:rPr>
        <w:fldChar w:fldCharType="separate"/>
      </w:r>
      <w:r>
        <w:rPr>
          <w:noProof/>
        </w:rPr>
        <w:t>57</w:t>
      </w:r>
      <w:r>
        <w:rPr>
          <w:noProof/>
        </w:rPr>
        <w:fldChar w:fldCharType="end"/>
      </w:r>
    </w:p>
    <w:p w14:paraId="54D3A943" w14:textId="67B00D6F" w:rsidR="001B5EC1" w:rsidRDefault="001B5EC1">
      <w:pPr>
        <w:pStyle w:val="TOC2"/>
        <w:rPr>
          <w:rFonts w:ascii="Calibri" w:hAnsi="Calibri"/>
          <w:noProof/>
          <w:sz w:val="22"/>
          <w:szCs w:val="22"/>
          <w:lang w:eastAsia="en-GB"/>
        </w:rPr>
      </w:pPr>
      <w:r>
        <w:rPr>
          <w:noProof/>
        </w:rPr>
        <w:t>6.9</w:t>
      </w:r>
      <w:r>
        <w:rPr>
          <w:rFonts w:ascii="Calibri" w:hAnsi="Calibri"/>
          <w:noProof/>
          <w:sz w:val="22"/>
          <w:szCs w:val="22"/>
          <w:lang w:eastAsia="en-GB"/>
        </w:rPr>
        <w:tab/>
      </w:r>
      <w:r>
        <w:rPr>
          <w:noProof/>
        </w:rPr>
        <w:t>Proactive UICC session and ME display interaction</w:t>
      </w:r>
      <w:r>
        <w:rPr>
          <w:noProof/>
        </w:rPr>
        <w:tab/>
      </w:r>
      <w:r>
        <w:rPr>
          <w:noProof/>
        </w:rPr>
        <w:fldChar w:fldCharType="begin" w:fldLock="1"/>
      </w:r>
      <w:r>
        <w:rPr>
          <w:noProof/>
        </w:rPr>
        <w:instrText xml:space="preserve"> PAGEREF _Toc130981449 \h </w:instrText>
      </w:r>
      <w:r>
        <w:rPr>
          <w:noProof/>
        </w:rPr>
      </w:r>
      <w:r>
        <w:rPr>
          <w:noProof/>
        </w:rPr>
        <w:fldChar w:fldCharType="separate"/>
      </w:r>
      <w:r>
        <w:rPr>
          <w:noProof/>
        </w:rPr>
        <w:t>57</w:t>
      </w:r>
      <w:r>
        <w:rPr>
          <w:noProof/>
        </w:rPr>
        <w:fldChar w:fldCharType="end"/>
      </w:r>
    </w:p>
    <w:p w14:paraId="57115817" w14:textId="136A44A8" w:rsidR="001B5EC1" w:rsidRDefault="001B5EC1">
      <w:pPr>
        <w:pStyle w:val="TOC2"/>
        <w:rPr>
          <w:rFonts w:ascii="Calibri" w:hAnsi="Calibri"/>
          <w:noProof/>
          <w:sz w:val="22"/>
          <w:szCs w:val="22"/>
          <w:lang w:eastAsia="en-GB"/>
        </w:rPr>
      </w:pPr>
      <w:r>
        <w:rPr>
          <w:noProof/>
        </w:rPr>
        <w:t>6.10</w:t>
      </w:r>
      <w:r>
        <w:rPr>
          <w:rFonts w:ascii="Calibri" w:hAnsi="Calibri"/>
          <w:noProof/>
          <w:sz w:val="22"/>
          <w:szCs w:val="22"/>
          <w:lang w:eastAsia="en-GB"/>
        </w:rPr>
        <w:tab/>
      </w:r>
      <w:r>
        <w:rPr>
          <w:noProof/>
        </w:rPr>
        <w:t>Handling of unknown, unforeseen and erroneous messages</w:t>
      </w:r>
      <w:r>
        <w:rPr>
          <w:noProof/>
        </w:rPr>
        <w:tab/>
      </w:r>
      <w:r>
        <w:rPr>
          <w:noProof/>
        </w:rPr>
        <w:fldChar w:fldCharType="begin" w:fldLock="1"/>
      </w:r>
      <w:r>
        <w:rPr>
          <w:noProof/>
        </w:rPr>
        <w:instrText xml:space="preserve"> PAGEREF _Toc130981450 \h </w:instrText>
      </w:r>
      <w:r>
        <w:rPr>
          <w:noProof/>
        </w:rPr>
      </w:r>
      <w:r>
        <w:rPr>
          <w:noProof/>
        </w:rPr>
        <w:fldChar w:fldCharType="separate"/>
      </w:r>
      <w:r>
        <w:rPr>
          <w:noProof/>
        </w:rPr>
        <w:t>57</w:t>
      </w:r>
      <w:r>
        <w:rPr>
          <w:noProof/>
        </w:rPr>
        <w:fldChar w:fldCharType="end"/>
      </w:r>
    </w:p>
    <w:p w14:paraId="4F6D41A5" w14:textId="023B130D" w:rsidR="001B5EC1" w:rsidRDefault="001B5EC1">
      <w:pPr>
        <w:pStyle w:val="TOC2"/>
        <w:rPr>
          <w:rFonts w:ascii="Calibri" w:hAnsi="Calibri"/>
          <w:noProof/>
          <w:sz w:val="22"/>
          <w:szCs w:val="22"/>
          <w:lang w:eastAsia="en-GB"/>
        </w:rPr>
      </w:pPr>
      <w:r>
        <w:rPr>
          <w:noProof/>
        </w:rPr>
        <w:t>6.11</w:t>
      </w:r>
      <w:r>
        <w:rPr>
          <w:rFonts w:ascii="Calibri" w:hAnsi="Calibri"/>
          <w:noProof/>
          <w:sz w:val="22"/>
          <w:szCs w:val="22"/>
          <w:lang w:eastAsia="en-GB"/>
        </w:rPr>
        <w:tab/>
      </w:r>
      <w:r>
        <w:rPr>
          <w:noProof/>
        </w:rPr>
        <w:t>Proactive commands versus possible Terminal response</w:t>
      </w:r>
      <w:r>
        <w:rPr>
          <w:noProof/>
        </w:rPr>
        <w:tab/>
      </w:r>
      <w:r>
        <w:rPr>
          <w:noProof/>
        </w:rPr>
        <w:fldChar w:fldCharType="begin" w:fldLock="1"/>
      </w:r>
      <w:r>
        <w:rPr>
          <w:noProof/>
        </w:rPr>
        <w:instrText xml:space="preserve"> PAGEREF _Toc130981451 \h </w:instrText>
      </w:r>
      <w:r>
        <w:rPr>
          <w:noProof/>
        </w:rPr>
      </w:r>
      <w:r>
        <w:rPr>
          <w:noProof/>
        </w:rPr>
        <w:fldChar w:fldCharType="separate"/>
      </w:r>
      <w:r>
        <w:rPr>
          <w:noProof/>
        </w:rPr>
        <w:t>57</w:t>
      </w:r>
      <w:r>
        <w:rPr>
          <w:noProof/>
        </w:rPr>
        <w:fldChar w:fldCharType="end"/>
      </w:r>
    </w:p>
    <w:p w14:paraId="2D7C483C" w14:textId="6CE49434" w:rsidR="001B5EC1" w:rsidRDefault="001B5EC1">
      <w:pPr>
        <w:pStyle w:val="TOC1"/>
        <w:rPr>
          <w:rFonts w:ascii="Calibri" w:hAnsi="Calibri"/>
          <w:noProof/>
          <w:szCs w:val="22"/>
          <w:lang w:eastAsia="en-GB"/>
        </w:rPr>
      </w:pPr>
      <w:r>
        <w:rPr>
          <w:noProof/>
        </w:rPr>
        <w:t>7</w:t>
      </w:r>
      <w:r>
        <w:rPr>
          <w:rFonts w:ascii="Calibri" w:hAnsi="Calibri"/>
          <w:noProof/>
          <w:szCs w:val="22"/>
          <w:lang w:eastAsia="en-GB"/>
        </w:rPr>
        <w:tab/>
      </w:r>
      <w:r>
        <w:rPr>
          <w:noProof/>
        </w:rPr>
        <w:t>ENVELOPE Commands</w:t>
      </w:r>
      <w:r>
        <w:rPr>
          <w:noProof/>
        </w:rPr>
        <w:tab/>
      </w:r>
      <w:r>
        <w:rPr>
          <w:noProof/>
        </w:rPr>
        <w:fldChar w:fldCharType="begin" w:fldLock="1"/>
      </w:r>
      <w:r>
        <w:rPr>
          <w:noProof/>
        </w:rPr>
        <w:instrText xml:space="preserve"> PAGEREF _Toc130981452 \h </w:instrText>
      </w:r>
      <w:r>
        <w:rPr>
          <w:noProof/>
        </w:rPr>
      </w:r>
      <w:r>
        <w:rPr>
          <w:noProof/>
        </w:rPr>
        <w:fldChar w:fldCharType="separate"/>
      </w:r>
      <w:r>
        <w:rPr>
          <w:noProof/>
        </w:rPr>
        <w:t>59</w:t>
      </w:r>
      <w:r>
        <w:rPr>
          <w:noProof/>
        </w:rPr>
        <w:fldChar w:fldCharType="end"/>
      </w:r>
    </w:p>
    <w:p w14:paraId="13EBF1DA" w14:textId="49BBAA20" w:rsidR="001B5EC1" w:rsidRDefault="001B5EC1">
      <w:pPr>
        <w:pStyle w:val="TOC2"/>
        <w:rPr>
          <w:rFonts w:ascii="Calibri" w:hAnsi="Calibri"/>
          <w:noProof/>
          <w:sz w:val="22"/>
          <w:szCs w:val="22"/>
          <w:lang w:eastAsia="en-GB"/>
        </w:rPr>
      </w:pPr>
      <w:r>
        <w:rPr>
          <w:noProof/>
        </w:rPr>
        <w:t>7.1</w:t>
      </w:r>
      <w:r>
        <w:rPr>
          <w:rFonts w:ascii="Calibri" w:hAnsi="Calibri"/>
          <w:noProof/>
          <w:sz w:val="22"/>
          <w:szCs w:val="22"/>
          <w:lang w:eastAsia="en-GB"/>
        </w:rPr>
        <w:tab/>
      </w:r>
      <w:r>
        <w:rPr>
          <w:noProof/>
        </w:rPr>
        <w:t>Data download to UICC</w:t>
      </w:r>
      <w:r>
        <w:rPr>
          <w:noProof/>
        </w:rPr>
        <w:tab/>
      </w:r>
      <w:r>
        <w:rPr>
          <w:noProof/>
        </w:rPr>
        <w:fldChar w:fldCharType="begin" w:fldLock="1"/>
      </w:r>
      <w:r>
        <w:rPr>
          <w:noProof/>
        </w:rPr>
        <w:instrText xml:space="preserve"> PAGEREF _Toc130981453 \h </w:instrText>
      </w:r>
      <w:r>
        <w:rPr>
          <w:noProof/>
        </w:rPr>
      </w:r>
      <w:r>
        <w:rPr>
          <w:noProof/>
        </w:rPr>
        <w:fldChar w:fldCharType="separate"/>
      </w:r>
      <w:r>
        <w:rPr>
          <w:noProof/>
        </w:rPr>
        <w:t>59</w:t>
      </w:r>
      <w:r>
        <w:rPr>
          <w:noProof/>
        </w:rPr>
        <w:fldChar w:fldCharType="end"/>
      </w:r>
    </w:p>
    <w:p w14:paraId="5DA9F9AE" w14:textId="48F711A8" w:rsidR="001B5EC1" w:rsidRDefault="001B5EC1">
      <w:pPr>
        <w:pStyle w:val="TOC3"/>
        <w:rPr>
          <w:rFonts w:ascii="Calibri" w:hAnsi="Calibri"/>
          <w:noProof/>
          <w:sz w:val="22"/>
          <w:szCs w:val="22"/>
          <w:lang w:eastAsia="en-GB"/>
        </w:rPr>
      </w:pPr>
      <w:r>
        <w:rPr>
          <w:noProof/>
        </w:rPr>
        <w:t>7.1.1</w:t>
      </w:r>
      <w:r>
        <w:rPr>
          <w:rFonts w:ascii="Calibri" w:hAnsi="Calibri"/>
          <w:noProof/>
          <w:sz w:val="22"/>
          <w:szCs w:val="22"/>
          <w:lang w:eastAsia="en-GB"/>
        </w:rPr>
        <w:tab/>
      </w:r>
      <w:r>
        <w:rPr>
          <w:noProof/>
        </w:rPr>
        <w:t>SMS-PP data download</w:t>
      </w:r>
      <w:r>
        <w:rPr>
          <w:noProof/>
        </w:rPr>
        <w:tab/>
      </w:r>
      <w:r>
        <w:rPr>
          <w:noProof/>
        </w:rPr>
        <w:fldChar w:fldCharType="begin" w:fldLock="1"/>
      </w:r>
      <w:r>
        <w:rPr>
          <w:noProof/>
        </w:rPr>
        <w:instrText xml:space="preserve"> PAGEREF _Toc130981454 \h </w:instrText>
      </w:r>
      <w:r>
        <w:rPr>
          <w:noProof/>
        </w:rPr>
      </w:r>
      <w:r>
        <w:rPr>
          <w:noProof/>
        </w:rPr>
        <w:fldChar w:fldCharType="separate"/>
      </w:r>
      <w:r>
        <w:rPr>
          <w:noProof/>
        </w:rPr>
        <w:t>59</w:t>
      </w:r>
      <w:r>
        <w:rPr>
          <w:noProof/>
        </w:rPr>
        <w:fldChar w:fldCharType="end"/>
      </w:r>
    </w:p>
    <w:p w14:paraId="5CDC7EF9" w14:textId="751227A2" w:rsidR="001B5EC1" w:rsidRDefault="001B5EC1">
      <w:pPr>
        <w:pStyle w:val="TOC4"/>
        <w:rPr>
          <w:rFonts w:ascii="Calibri" w:hAnsi="Calibri"/>
          <w:noProof/>
          <w:sz w:val="22"/>
          <w:szCs w:val="22"/>
          <w:lang w:eastAsia="en-GB"/>
        </w:rPr>
      </w:pPr>
      <w:r>
        <w:rPr>
          <w:noProof/>
        </w:rPr>
        <w:t>7.1.1.1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_Toc130981455 \h </w:instrText>
      </w:r>
      <w:r>
        <w:rPr>
          <w:noProof/>
        </w:rPr>
      </w:r>
      <w:r>
        <w:rPr>
          <w:noProof/>
        </w:rPr>
        <w:fldChar w:fldCharType="separate"/>
      </w:r>
      <w:r>
        <w:rPr>
          <w:noProof/>
        </w:rPr>
        <w:t>59</w:t>
      </w:r>
      <w:r>
        <w:rPr>
          <w:noProof/>
        </w:rPr>
        <w:fldChar w:fldCharType="end"/>
      </w:r>
    </w:p>
    <w:p w14:paraId="11FFEC7A" w14:textId="4354670B" w:rsidR="001B5EC1" w:rsidRDefault="001B5EC1">
      <w:pPr>
        <w:pStyle w:val="TOC4"/>
        <w:rPr>
          <w:rFonts w:ascii="Calibri" w:hAnsi="Calibri"/>
          <w:noProof/>
          <w:sz w:val="22"/>
          <w:szCs w:val="22"/>
          <w:lang w:eastAsia="en-GB"/>
        </w:rPr>
      </w:pPr>
      <w:r>
        <w:rPr>
          <w:noProof/>
        </w:rPr>
        <w:t>7.1.1.1a</w:t>
      </w:r>
      <w:r>
        <w:rPr>
          <w:rFonts w:ascii="Calibri" w:hAnsi="Calibri"/>
          <w:noProof/>
          <w:sz w:val="22"/>
          <w:szCs w:val="22"/>
          <w:lang w:eastAsia="en-GB"/>
        </w:rPr>
        <w:tab/>
      </w:r>
      <w:r>
        <w:rPr>
          <w:noProof/>
        </w:rPr>
        <w:t>Procedure for SMS-PP data download via REGISTRATION ACCEPT or DL NAS TRANSPORT messages</w:t>
      </w:r>
      <w:r>
        <w:rPr>
          <w:noProof/>
        </w:rPr>
        <w:tab/>
      </w:r>
      <w:r>
        <w:rPr>
          <w:noProof/>
        </w:rPr>
        <w:fldChar w:fldCharType="begin" w:fldLock="1"/>
      </w:r>
      <w:r>
        <w:rPr>
          <w:noProof/>
        </w:rPr>
        <w:instrText xml:space="preserve"> PAGEREF _Toc130981456 \h </w:instrText>
      </w:r>
      <w:r>
        <w:rPr>
          <w:noProof/>
        </w:rPr>
      </w:r>
      <w:r>
        <w:rPr>
          <w:noProof/>
        </w:rPr>
        <w:fldChar w:fldCharType="separate"/>
      </w:r>
      <w:r>
        <w:rPr>
          <w:noProof/>
        </w:rPr>
        <w:t>59</w:t>
      </w:r>
      <w:r>
        <w:rPr>
          <w:noProof/>
        </w:rPr>
        <w:fldChar w:fldCharType="end"/>
      </w:r>
    </w:p>
    <w:p w14:paraId="221FCBE1" w14:textId="18BB1470" w:rsidR="001B5EC1" w:rsidRDefault="001B5EC1">
      <w:pPr>
        <w:pStyle w:val="TOC4"/>
        <w:rPr>
          <w:rFonts w:ascii="Calibri" w:hAnsi="Calibri"/>
          <w:noProof/>
          <w:sz w:val="22"/>
          <w:szCs w:val="22"/>
          <w:lang w:eastAsia="en-GB"/>
        </w:rPr>
      </w:pPr>
      <w:r>
        <w:rPr>
          <w:noProof/>
        </w:rPr>
        <w:t>7.1.1.2</w:t>
      </w:r>
      <w:r>
        <w:rPr>
          <w:rFonts w:ascii="Calibri" w:hAnsi="Calibri"/>
          <w:noProof/>
          <w:sz w:val="22"/>
          <w:szCs w:val="22"/>
          <w:lang w:eastAsia="en-GB"/>
        </w:rPr>
        <w:tab/>
      </w:r>
      <w:r>
        <w:rPr>
          <w:noProof/>
        </w:rPr>
        <w:t>Structure of ENVELOPE (SMS-PP DOWNLOAD)</w:t>
      </w:r>
      <w:r>
        <w:rPr>
          <w:noProof/>
        </w:rPr>
        <w:tab/>
      </w:r>
      <w:r>
        <w:rPr>
          <w:noProof/>
        </w:rPr>
        <w:fldChar w:fldCharType="begin" w:fldLock="1"/>
      </w:r>
      <w:r>
        <w:rPr>
          <w:noProof/>
        </w:rPr>
        <w:instrText xml:space="preserve"> PAGEREF _Toc130981457 \h </w:instrText>
      </w:r>
      <w:r>
        <w:rPr>
          <w:noProof/>
        </w:rPr>
      </w:r>
      <w:r>
        <w:rPr>
          <w:noProof/>
        </w:rPr>
        <w:fldChar w:fldCharType="separate"/>
      </w:r>
      <w:r>
        <w:rPr>
          <w:noProof/>
        </w:rPr>
        <w:t>60</w:t>
      </w:r>
      <w:r>
        <w:rPr>
          <w:noProof/>
        </w:rPr>
        <w:fldChar w:fldCharType="end"/>
      </w:r>
    </w:p>
    <w:p w14:paraId="38DD3C1F" w14:textId="30955075" w:rsidR="001B5EC1" w:rsidRDefault="001B5EC1">
      <w:pPr>
        <w:pStyle w:val="TOC3"/>
        <w:rPr>
          <w:rFonts w:ascii="Calibri" w:hAnsi="Calibri"/>
          <w:noProof/>
          <w:sz w:val="22"/>
          <w:szCs w:val="22"/>
          <w:lang w:eastAsia="en-GB"/>
        </w:rPr>
      </w:pPr>
      <w:r>
        <w:rPr>
          <w:noProof/>
        </w:rPr>
        <w:t>7.1.2</w:t>
      </w:r>
      <w:r>
        <w:rPr>
          <w:rFonts w:ascii="Calibri" w:hAnsi="Calibri"/>
          <w:noProof/>
          <w:sz w:val="22"/>
          <w:szCs w:val="22"/>
          <w:lang w:eastAsia="en-GB"/>
        </w:rPr>
        <w:tab/>
      </w:r>
      <w:r>
        <w:rPr>
          <w:noProof/>
        </w:rPr>
        <w:t>Cell Broadcast data download</w:t>
      </w:r>
      <w:r>
        <w:rPr>
          <w:noProof/>
        </w:rPr>
        <w:tab/>
      </w:r>
      <w:r>
        <w:rPr>
          <w:noProof/>
        </w:rPr>
        <w:fldChar w:fldCharType="begin" w:fldLock="1"/>
      </w:r>
      <w:r>
        <w:rPr>
          <w:noProof/>
        </w:rPr>
        <w:instrText xml:space="preserve"> PAGEREF _Toc130981458 \h </w:instrText>
      </w:r>
      <w:r>
        <w:rPr>
          <w:noProof/>
        </w:rPr>
      </w:r>
      <w:r>
        <w:rPr>
          <w:noProof/>
        </w:rPr>
        <w:fldChar w:fldCharType="separate"/>
      </w:r>
      <w:r>
        <w:rPr>
          <w:noProof/>
        </w:rPr>
        <w:t>61</w:t>
      </w:r>
      <w:r>
        <w:rPr>
          <w:noProof/>
        </w:rPr>
        <w:fldChar w:fldCharType="end"/>
      </w:r>
    </w:p>
    <w:p w14:paraId="1A5852BF" w14:textId="0D285A1E" w:rsidR="001B5EC1" w:rsidRDefault="001B5EC1">
      <w:pPr>
        <w:pStyle w:val="TOC4"/>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_Toc130981459 \h </w:instrText>
      </w:r>
      <w:r>
        <w:rPr>
          <w:noProof/>
        </w:rPr>
      </w:r>
      <w:r>
        <w:rPr>
          <w:noProof/>
        </w:rPr>
        <w:fldChar w:fldCharType="separate"/>
      </w:r>
      <w:r>
        <w:rPr>
          <w:noProof/>
        </w:rPr>
        <w:t>61</w:t>
      </w:r>
      <w:r>
        <w:rPr>
          <w:noProof/>
        </w:rPr>
        <w:fldChar w:fldCharType="end"/>
      </w:r>
    </w:p>
    <w:p w14:paraId="496B28ED" w14:textId="6B919CDA" w:rsidR="001B5EC1" w:rsidRDefault="001B5EC1">
      <w:pPr>
        <w:pStyle w:val="TOC4"/>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(CELL BROADCAST DOWNLOAD)</w:t>
      </w:r>
      <w:r>
        <w:rPr>
          <w:noProof/>
        </w:rPr>
        <w:tab/>
      </w:r>
      <w:r>
        <w:rPr>
          <w:noProof/>
        </w:rPr>
        <w:fldChar w:fldCharType="begin" w:fldLock="1"/>
      </w:r>
      <w:r>
        <w:rPr>
          <w:noProof/>
        </w:rPr>
        <w:instrText xml:space="preserve"> PAGEREF _Toc130981460 \h </w:instrText>
      </w:r>
      <w:r>
        <w:rPr>
          <w:noProof/>
        </w:rPr>
      </w:r>
      <w:r>
        <w:rPr>
          <w:noProof/>
        </w:rPr>
        <w:fldChar w:fldCharType="separate"/>
      </w:r>
      <w:r>
        <w:rPr>
          <w:noProof/>
        </w:rPr>
        <w:t>62</w:t>
      </w:r>
      <w:r>
        <w:rPr>
          <w:noProof/>
        </w:rPr>
        <w:fldChar w:fldCharType="end"/>
      </w:r>
    </w:p>
    <w:p w14:paraId="2F0DE723" w14:textId="0FDA67D4" w:rsidR="001B5EC1" w:rsidRDefault="001B5EC1">
      <w:pPr>
        <w:pStyle w:val="TOC2"/>
        <w:rPr>
          <w:rFonts w:ascii="Calibri" w:hAnsi="Calibri"/>
          <w:noProof/>
          <w:sz w:val="22"/>
          <w:szCs w:val="22"/>
          <w:lang w:eastAsia="en-GB"/>
        </w:rPr>
      </w:pPr>
      <w:r>
        <w:rPr>
          <w:noProof/>
        </w:rPr>
        <w:t>7.2</w:t>
      </w:r>
      <w:r>
        <w:rPr>
          <w:rFonts w:ascii="Calibri" w:hAnsi="Calibri"/>
          <w:noProof/>
          <w:sz w:val="22"/>
          <w:szCs w:val="22"/>
          <w:lang w:eastAsia="en-GB"/>
        </w:rPr>
        <w:tab/>
      </w:r>
      <w:r>
        <w:rPr>
          <w:noProof/>
        </w:rPr>
        <w:t>Menu Selection</w:t>
      </w:r>
      <w:r>
        <w:rPr>
          <w:noProof/>
        </w:rPr>
        <w:tab/>
      </w:r>
      <w:r>
        <w:rPr>
          <w:noProof/>
        </w:rPr>
        <w:fldChar w:fldCharType="begin" w:fldLock="1"/>
      </w:r>
      <w:r>
        <w:rPr>
          <w:noProof/>
        </w:rPr>
        <w:instrText xml:space="preserve"> PAGEREF _Toc130981461 \h </w:instrText>
      </w:r>
      <w:r>
        <w:rPr>
          <w:noProof/>
        </w:rPr>
      </w:r>
      <w:r>
        <w:rPr>
          <w:noProof/>
        </w:rPr>
        <w:fldChar w:fldCharType="separate"/>
      </w:r>
      <w:r>
        <w:rPr>
          <w:noProof/>
        </w:rPr>
        <w:t>62</w:t>
      </w:r>
      <w:r>
        <w:rPr>
          <w:noProof/>
        </w:rPr>
        <w:fldChar w:fldCharType="end"/>
      </w:r>
    </w:p>
    <w:p w14:paraId="4368F7CA" w14:textId="254E29C8" w:rsidR="001B5EC1" w:rsidRDefault="001B5EC1">
      <w:pPr>
        <w:pStyle w:val="TOC2"/>
        <w:rPr>
          <w:rFonts w:ascii="Calibri" w:hAnsi="Calibri"/>
          <w:noProof/>
          <w:sz w:val="22"/>
          <w:szCs w:val="22"/>
          <w:lang w:eastAsia="en-GB"/>
        </w:rPr>
      </w:pPr>
      <w:r>
        <w:rPr>
          <w:noProof/>
        </w:rPr>
        <w:t>7.3</w:t>
      </w:r>
      <w:r>
        <w:rPr>
          <w:rFonts w:ascii="Calibri" w:hAnsi="Calibri"/>
          <w:noProof/>
          <w:sz w:val="22"/>
          <w:szCs w:val="22"/>
          <w:lang w:eastAsia="en-GB"/>
        </w:rPr>
        <w:tab/>
      </w:r>
      <w:r>
        <w:rPr>
          <w:noProof/>
        </w:rPr>
        <w:t>Call Control and MO SMS control by USIM</w:t>
      </w:r>
      <w:r>
        <w:rPr>
          <w:noProof/>
        </w:rPr>
        <w:tab/>
      </w:r>
      <w:r>
        <w:rPr>
          <w:noProof/>
        </w:rPr>
        <w:fldChar w:fldCharType="begin" w:fldLock="1"/>
      </w:r>
      <w:r>
        <w:rPr>
          <w:noProof/>
        </w:rPr>
        <w:instrText xml:space="preserve"> PAGEREF _Toc130981462 \h </w:instrText>
      </w:r>
      <w:r>
        <w:rPr>
          <w:noProof/>
        </w:rPr>
      </w:r>
      <w:r>
        <w:rPr>
          <w:noProof/>
        </w:rPr>
        <w:fldChar w:fldCharType="separate"/>
      </w:r>
      <w:r>
        <w:rPr>
          <w:noProof/>
        </w:rPr>
        <w:t>62</w:t>
      </w:r>
      <w:r>
        <w:rPr>
          <w:noProof/>
        </w:rPr>
        <w:fldChar w:fldCharType="end"/>
      </w:r>
    </w:p>
    <w:p w14:paraId="2CF6E490" w14:textId="4A2D9260" w:rsidR="001B5EC1" w:rsidRDefault="001B5EC1">
      <w:pPr>
        <w:pStyle w:val="TOC3"/>
        <w:rPr>
          <w:rFonts w:ascii="Calibri" w:hAnsi="Calibri"/>
          <w:noProof/>
          <w:sz w:val="22"/>
          <w:szCs w:val="22"/>
          <w:lang w:eastAsia="en-GB"/>
        </w:rPr>
      </w:pPr>
      <w:r>
        <w:rPr>
          <w:noProof/>
        </w:rPr>
        <w:t>7.3.1</w:t>
      </w:r>
      <w:r>
        <w:rPr>
          <w:rFonts w:ascii="Calibri" w:hAnsi="Calibri"/>
          <w:noProof/>
          <w:sz w:val="22"/>
          <w:szCs w:val="22"/>
          <w:lang w:eastAsia="en-GB"/>
        </w:rPr>
        <w:tab/>
      </w:r>
      <w:r>
        <w:rPr>
          <w:noProof/>
        </w:rPr>
        <w:t>Call Control by USIM</w:t>
      </w:r>
      <w:r>
        <w:rPr>
          <w:noProof/>
        </w:rPr>
        <w:tab/>
      </w:r>
      <w:r>
        <w:rPr>
          <w:noProof/>
        </w:rPr>
        <w:fldChar w:fldCharType="begin" w:fldLock="1"/>
      </w:r>
      <w:r>
        <w:rPr>
          <w:noProof/>
        </w:rPr>
        <w:instrText xml:space="preserve"> PAGEREF _Toc130981463 \h </w:instrText>
      </w:r>
      <w:r>
        <w:rPr>
          <w:noProof/>
        </w:rPr>
      </w:r>
      <w:r>
        <w:rPr>
          <w:noProof/>
        </w:rPr>
        <w:fldChar w:fldCharType="separate"/>
      </w:r>
      <w:r>
        <w:rPr>
          <w:noProof/>
        </w:rPr>
        <w:t>62</w:t>
      </w:r>
      <w:r>
        <w:rPr>
          <w:noProof/>
        </w:rPr>
        <w:fldChar w:fldCharType="end"/>
      </w:r>
    </w:p>
    <w:p w14:paraId="16AB3C89" w14:textId="576B577D" w:rsidR="001B5EC1" w:rsidRDefault="001B5EC1">
      <w:pPr>
        <w:pStyle w:val="TOC4"/>
        <w:rPr>
          <w:rFonts w:ascii="Calibri" w:hAnsi="Calibri"/>
          <w:noProof/>
          <w:sz w:val="22"/>
          <w:szCs w:val="22"/>
          <w:lang w:eastAsia="en-GB"/>
        </w:rPr>
      </w:pPr>
      <w:r>
        <w:rPr>
          <w:noProof/>
        </w:rPr>
        <w:t>7.3.1.1</w:t>
      </w:r>
      <w:r>
        <w:rPr>
          <w:rFonts w:ascii="Calibri" w:hAnsi="Calibri"/>
          <w:noProof/>
          <w:sz w:val="22"/>
          <w:szCs w:val="22"/>
          <w:lang w:eastAsia="en-GB"/>
        </w:rPr>
        <w:tab/>
      </w:r>
      <w:r>
        <w:rPr>
          <w:noProof/>
        </w:rPr>
        <w:t>Procedure for mobile originated calls</w:t>
      </w:r>
      <w:r>
        <w:rPr>
          <w:noProof/>
        </w:rPr>
        <w:tab/>
      </w:r>
      <w:r>
        <w:rPr>
          <w:noProof/>
        </w:rPr>
        <w:fldChar w:fldCharType="begin" w:fldLock="1"/>
      </w:r>
      <w:r>
        <w:rPr>
          <w:noProof/>
        </w:rPr>
        <w:instrText xml:space="preserve"> PAGEREF _Toc130981464 \h </w:instrText>
      </w:r>
      <w:r>
        <w:rPr>
          <w:noProof/>
        </w:rPr>
      </w:r>
      <w:r>
        <w:rPr>
          <w:noProof/>
        </w:rPr>
        <w:fldChar w:fldCharType="separate"/>
      </w:r>
      <w:r>
        <w:rPr>
          <w:noProof/>
        </w:rPr>
        <w:t>62</w:t>
      </w:r>
      <w:r>
        <w:rPr>
          <w:noProof/>
        </w:rPr>
        <w:fldChar w:fldCharType="end"/>
      </w:r>
    </w:p>
    <w:p w14:paraId="423E0D8A" w14:textId="6F1BF3C4" w:rsidR="001B5EC1" w:rsidRDefault="001B5EC1">
      <w:pPr>
        <w:pStyle w:val="TOC4"/>
        <w:rPr>
          <w:rFonts w:ascii="Calibri" w:hAnsi="Calibri"/>
          <w:noProof/>
          <w:sz w:val="22"/>
          <w:szCs w:val="22"/>
          <w:lang w:eastAsia="en-GB"/>
        </w:rPr>
      </w:pPr>
      <w:r>
        <w:rPr>
          <w:noProof/>
        </w:rPr>
        <w:t>7.3.1.2</w:t>
      </w:r>
      <w:r>
        <w:rPr>
          <w:rFonts w:ascii="Calibri" w:hAnsi="Calibri"/>
          <w:noProof/>
          <w:sz w:val="22"/>
          <w:szCs w:val="22"/>
          <w:lang w:eastAsia="en-GB"/>
        </w:rPr>
        <w:tab/>
      </w:r>
      <w:r>
        <w:rPr>
          <w:noProof/>
        </w:rPr>
        <w:t>Procedure for Supplementary Services and USSD</w:t>
      </w:r>
      <w:r>
        <w:rPr>
          <w:noProof/>
        </w:rPr>
        <w:tab/>
      </w:r>
      <w:r>
        <w:rPr>
          <w:noProof/>
        </w:rPr>
        <w:fldChar w:fldCharType="begin" w:fldLock="1"/>
      </w:r>
      <w:r>
        <w:rPr>
          <w:noProof/>
        </w:rPr>
        <w:instrText xml:space="preserve"> PAGEREF _Toc130981465 \h </w:instrText>
      </w:r>
      <w:r>
        <w:rPr>
          <w:noProof/>
        </w:rPr>
      </w:r>
      <w:r>
        <w:rPr>
          <w:noProof/>
        </w:rPr>
        <w:fldChar w:fldCharType="separate"/>
      </w:r>
      <w:r>
        <w:rPr>
          <w:noProof/>
        </w:rPr>
        <w:t>64</w:t>
      </w:r>
      <w:r>
        <w:rPr>
          <w:noProof/>
        </w:rPr>
        <w:fldChar w:fldCharType="end"/>
      </w:r>
    </w:p>
    <w:p w14:paraId="619A42B2" w14:textId="08022253" w:rsidR="001B5EC1" w:rsidRDefault="001B5EC1">
      <w:pPr>
        <w:pStyle w:val="TOC4"/>
        <w:rPr>
          <w:rFonts w:ascii="Calibri" w:hAnsi="Calibri"/>
          <w:noProof/>
          <w:sz w:val="22"/>
          <w:szCs w:val="22"/>
          <w:lang w:eastAsia="en-GB"/>
        </w:rPr>
      </w:pPr>
      <w:r>
        <w:rPr>
          <w:noProof/>
        </w:rPr>
        <w:t>7.3.1.3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_Toc130981466 \h </w:instrText>
      </w:r>
      <w:r>
        <w:rPr>
          <w:noProof/>
        </w:rPr>
      </w:r>
      <w:r>
        <w:rPr>
          <w:noProof/>
        </w:rPr>
        <w:fldChar w:fldCharType="separate"/>
      </w:r>
      <w:r>
        <w:rPr>
          <w:noProof/>
        </w:rPr>
        <w:t>64</w:t>
      </w:r>
      <w:r>
        <w:rPr>
          <w:noProof/>
        </w:rPr>
        <w:fldChar w:fldCharType="end"/>
      </w:r>
    </w:p>
    <w:p w14:paraId="75FD7F27" w14:textId="4BE949BB" w:rsidR="001B5EC1" w:rsidRDefault="001B5EC1">
      <w:pPr>
        <w:pStyle w:val="TOC4"/>
        <w:rPr>
          <w:rFonts w:ascii="Calibri" w:hAnsi="Calibri"/>
          <w:noProof/>
          <w:sz w:val="22"/>
          <w:szCs w:val="22"/>
          <w:lang w:eastAsia="en-GB"/>
        </w:rPr>
      </w:pPr>
      <w:r>
        <w:rPr>
          <w:noProof/>
        </w:rPr>
        <w:t>7.3.1.4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_Toc130981467 \h </w:instrText>
      </w:r>
      <w:r>
        <w:rPr>
          <w:noProof/>
        </w:rPr>
      </w:r>
      <w:r>
        <w:rPr>
          <w:noProof/>
        </w:rPr>
        <w:fldChar w:fldCharType="separate"/>
      </w:r>
      <w:r>
        <w:rPr>
          <w:noProof/>
        </w:rPr>
        <w:t>65</w:t>
      </w:r>
      <w:r>
        <w:rPr>
          <w:noProof/>
        </w:rPr>
        <w:fldChar w:fldCharType="end"/>
      </w:r>
    </w:p>
    <w:p w14:paraId="1903E8DE" w14:textId="62FFC55E" w:rsidR="001B5EC1" w:rsidRDefault="001B5EC1">
      <w:pPr>
        <w:pStyle w:val="TOC4"/>
        <w:rPr>
          <w:rFonts w:ascii="Calibri" w:hAnsi="Calibri"/>
          <w:noProof/>
          <w:sz w:val="22"/>
          <w:szCs w:val="22"/>
          <w:lang w:eastAsia="en-GB"/>
        </w:rPr>
      </w:pPr>
      <w:r>
        <w:rPr>
          <w:noProof/>
        </w:rPr>
        <w:t>7.3.1.5</w:t>
      </w:r>
      <w:r>
        <w:rPr>
          <w:rFonts w:ascii="Calibri" w:hAnsi="Calibri"/>
          <w:noProof/>
          <w:sz w:val="22"/>
          <w:szCs w:val="22"/>
          <w:lang w:eastAsia="en-GB"/>
        </w:rPr>
        <w:tab/>
      </w:r>
      <w:r>
        <w:rPr>
          <w:noProof/>
        </w:rPr>
        <w:t>Support of Barred Dialling Number (BDN) service</w:t>
      </w:r>
      <w:r>
        <w:rPr>
          <w:noProof/>
        </w:rPr>
        <w:tab/>
      </w:r>
      <w:r>
        <w:rPr>
          <w:noProof/>
        </w:rPr>
        <w:fldChar w:fldCharType="begin" w:fldLock="1"/>
      </w:r>
      <w:r>
        <w:rPr>
          <w:noProof/>
        </w:rPr>
        <w:instrText xml:space="preserve"> PAGEREF _Toc130981468 \h </w:instrText>
      </w:r>
      <w:r>
        <w:rPr>
          <w:noProof/>
        </w:rPr>
      </w:r>
      <w:r>
        <w:rPr>
          <w:noProof/>
        </w:rPr>
        <w:fldChar w:fldCharType="separate"/>
      </w:r>
      <w:r>
        <w:rPr>
          <w:noProof/>
        </w:rPr>
        <w:t>66</w:t>
      </w:r>
      <w:r>
        <w:rPr>
          <w:noProof/>
        </w:rPr>
        <w:fldChar w:fldCharType="end"/>
      </w:r>
    </w:p>
    <w:p w14:paraId="46093D21" w14:textId="77F616A2" w:rsidR="001B5EC1" w:rsidRDefault="001B5EC1">
      <w:pPr>
        <w:pStyle w:val="TOC4"/>
        <w:rPr>
          <w:rFonts w:ascii="Calibri" w:hAnsi="Calibri"/>
          <w:noProof/>
          <w:sz w:val="22"/>
          <w:szCs w:val="22"/>
          <w:lang w:eastAsia="en-GB"/>
        </w:rPr>
      </w:pPr>
      <w:r>
        <w:rPr>
          <w:noProof/>
        </w:rPr>
        <w:t>7.3.1.6</w:t>
      </w:r>
      <w:r>
        <w:rPr>
          <w:rFonts w:ascii="Calibri" w:hAnsi="Calibri"/>
          <w:noProof/>
          <w:sz w:val="22"/>
          <w:szCs w:val="22"/>
          <w:lang w:eastAsia="en-GB"/>
        </w:rPr>
        <w:tab/>
      </w:r>
      <w:r>
        <w:rPr>
          <w:noProof/>
        </w:rPr>
        <w:t>Structure of ENVELOPE (CALL CONTROL)</w:t>
      </w:r>
      <w:r>
        <w:rPr>
          <w:noProof/>
        </w:rPr>
        <w:tab/>
      </w:r>
      <w:r>
        <w:rPr>
          <w:noProof/>
        </w:rPr>
        <w:fldChar w:fldCharType="begin" w:fldLock="1"/>
      </w:r>
      <w:r>
        <w:rPr>
          <w:noProof/>
        </w:rPr>
        <w:instrText xml:space="preserve"> PAGEREF _Toc130981469 \h </w:instrText>
      </w:r>
      <w:r>
        <w:rPr>
          <w:noProof/>
        </w:rPr>
      </w:r>
      <w:r>
        <w:rPr>
          <w:noProof/>
        </w:rPr>
        <w:fldChar w:fldCharType="separate"/>
      </w:r>
      <w:r>
        <w:rPr>
          <w:noProof/>
        </w:rPr>
        <w:t>66</w:t>
      </w:r>
      <w:r>
        <w:rPr>
          <w:noProof/>
        </w:rPr>
        <w:fldChar w:fldCharType="end"/>
      </w:r>
    </w:p>
    <w:p w14:paraId="6B7AE278" w14:textId="0C245C54" w:rsidR="001B5EC1" w:rsidRDefault="001B5EC1">
      <w:pPr>
        <w:pStyle w:val="TOC4"/>
        <w:rPr>
          <w:rFonts w:ascii="Calibri" w:hAnsi="Calibri"/>
          <w:noProof/>
          <w:sz w:val="22"/>
          <w:szCs w:val="22"/>
          <w:lang w:eastAsia="en-GB"/>
        </w:rPr>
      </w:pPr>
      <w:r>
        <w:rPr>
          <w:noProof/>
        </w:rPr>
        <w:t>7.3.1.7</w:t>
      </w:r>
      <w:r>
        <w:rPr>
          <w:rFonts w:ascii="Calibri" w:hAnsi="Calibri"/>
          <w:noProof/>
          <w:sz w:val="22"/>
          <w:szCs w:val="22"/>
          <w:lang w:eastAsia="en-GB"/>
        </w:rPr>
        <w:tab/>
      </w:r>
      <w:r>
        <w:rPr>
          <w:noProof/>
        </w:rPr>
        <w:t>Procedure for PDP Context Activation</w:t>
      </w:r>
      <w:r>
        <w:rPr>
          <w:noProof/>
        </w:rPr>
        <w:tab/>
      </w:r>
      <w:r>
        <w:rPr>
          <w:noProof/>
        </w:rPr>
        <w:fldChar w:fldCharType="begin" w:fldLock="1"/>
      </w:r>
      <w:r>
        <w:rPr>
          <w:noProof/>
        </w:rPr>
        <w:instrText xml:space="preserve"> PAGEREF _Toc130981470 \h </w:instrText>
      </w:r>
      <w:r>
        <w:rPr>
          <w:noProof/>
        </w:rPr>
      </w:r>
      <w:r>
        <w:rPr>
          <w:noProof/>
        </w:rPr>
        <w:fldChar w:fldCharType="separate"/>
      </w:r>
      <w:r>
        <w:rPr>
          <w:noProof/>
        </w:rPr>
        <w:t>69</w:t>
      </w:r>
      <w:r>
        <w:rPr>
          <w:noProof/>
        </w:rPr>
        <w:fldChar w:fldCharType="end"/>
      </w:r>
    </w:p>
    <w:p w14:paraId="644EFA5F" w14:textId="7934A82D" w:rsidR="001B5EC1" w:rsidRDefault="001B5EC1">
      <w:pPr>
        <w:pStyle w:val="TOC4"/>
        <w:rPr>
          <w:rFonts w:ascii="Calibri" w:hAnsi="Calibri"/>
          <w:noProof/>
          <w:sz w:val="22"/>
          <w:szCs w:val="22"/>
          <w:lang w:eastAsia="en-GB"/>
        </w:rPr>
      </w:pPr>
      <w:r>
        <w:rPr>
          <w:noProof/>
        </w:rPr>
        <w:t>7.3.1.8</w:t>
      </w:r>
      <w:r>
        <w:rPr>
          <w:rFonts w:ascii="Calibri" w:hAnsi="Calibri"/>
          <w:noProof/>
          <w:sz w:val="22"/>
          <w:szCs w:val="22"/>
          <w:lang w:eastAsia="en-GB"/>
        </w:rPr>
        <w:tab/>
      </w:r>
      <w:r>
        <w:rPr>
          <w:noProof/>
        </w:rPr>
        <w:t>Procedure for EPS PDN connection Activation</w:t>
      </w:r>
      <w:r>
        <w:rPr>
          <w:noProof/>
        </w:rPr>
        <w:tab/>
      </w:r>
      <w:r>
        <w:rPr>
          <w:noProof/>
        </w:rPr>
        <w:fldChar w:fldCharType="begin" w:fldLock="1"/>
      </w:r>
      <w:r>
        <w:rPr>
          <w:noProof/>
        </w:rPr>
        <w:instrText xml:space="preserve"> PAGEREF _Toc130981471 \h </w:instrText>
      </w:r>
      <w:r>
        <w:rPr>
          <w:noProof/>
        </w:rPr>
      </w:r>
      <w:r>
        <w:rPr>
          <w:noProof/>
        </w:rPr>
        <w:fldChar w:fldCharType="separate"/>
      </w:r>
      <w:r>
        <w:rPr>
          <w:noProof/>
        </w:rPr>
        <w:t>70</w:t>
      </w:r>
      <w:r>
        <w:rPr>
          <w:noProof/>
        </w:rPr>
        <w:fldChar w:fldCharType="end"/>
      </w:r>
    </w:p>
    <w:p w14:paraId="44E7F430" w14:textId="11DAE1FB" w:rsidR="001B5EC1" w:rsidRDefault="001B5EC1">
      <w:pPr>
        <w:pStyle w:val="TOC4"/>
        <w:rPr>
          <w:rFonts w:ascii="Calibri" w:hAnsi="Calibri"/>
          <w:noProof/>
          <w:sz w:val="22"/>
          <w:szCs w:val="22"/>
          <w:lang w:eastAsia="en-GB"/>
        </w:rPr>
      </w:pPr>
      <w:r>
        <w:rPr>
          <w:noProof/>
        </w:rPr>
        <w:t>7.3.1.9</w:t>
      </w:r>
      <w:r>
        <w:rPr>
          <w:rFonts w:ascii="Calibri" w:hAnsi="Calibri"/>
          <w:noProof/>
          <w:sz w:val="22"/>
          <w:szCs w:val="22"/>
          <w:lang w:eastAsia="en-GB"/>
        </w:rPr>
        <w:tab/>
      </w:r>
      <w:r>
        <w:rPr>
          <w:noProof/>
        </w:rPr>
        <w:t>Procedure for IMS communications establishment</w:t>
      </w:r>
      <w:r>
        <w:rPr>
          <w:noProof/>
        </w:rPr>
        <w:tab/>
      </w:r>
      <w:r>
        <w:rPr>
          <w:noProof/>
        </w:rPr>
        <w:fldChar w:fldCharType="begin" w:fldLock="1"/>
      </w:r>
      <w:r>
        <w:rPr>
          <w:noProof/>
        </w:rPr>
        <w:instrText xml:space="preserve"> PAGEREF _Toc130981472 \h </w:instrText>
      </w:r>
      <w:r>
        <w:rPr>
          <w:noProof/>
        </w:rPr>
      </w:r>
      <w:r>
        <w:rPr>
          <w:noProof/>
        </w:rPr>
        <w:fldChar w:fldCharType="separate"/>
      </w:r>
      <w:r>
        <w:rPr>
          <w:noProof/>
        </w:rPr>
        <w:t>70</w:t>
      </w:r>
      <w:r>
        <w:rPr>
          <w:noProof/>
        </w:rPr>
        <w:fldChar w:fldCharType="end"/>
      </w:r>
    </w:p>
    <w:p w14:paraId="118FC1F0" w14:textId="0374AAFE" w:rsidR="001B5EC1" w:rsidRDefault="001B5EC1">
      <w:pPr>
        <w:pStyle w:val="TOC4"/>
        <w:rPr>
          <w:rFonts w:ascii="Calibri" w:hAnsi="Calibri"/>
          <w:noProof/>
          <w:sz w:val="22"/>
          <w:szCs w:val="22"/>
          <w:lang w:eastAsia="en-GB"/>
        </w:rPr>
      </w:pPr>
      <w:r>
        <w:rPr>
          <w:noProof/>
        </w:rPr>
        <w:t>7.3.1.10</w:t>
      </w:r>
      <w:r>
        <w:rPr>
          <w:rFonts w:ascii="Calibri" w:hAnsi="Calibri"/>
          <w:noProof/>
          <w:sz w:val="22"/>
          <w:szCs w:val="22"/>
          <w:lang w:eastAsia="en-GB"/>
        </w:rPr>
        <w:tab/>
      </w:r>
      <w:r>
        <w:rPr>
          <w:noProof/>
        </w:rPr>
        <w:t>Procedure for PDU session establishment</w:t>
      </w:r>
      <w:r>
        <w:rPr>
          <w:noProof/>
        </w:rPr>
        <w:tab/>
      </w:r>
      <w:r>
        <w:rPr>
          <w:noProof/>
        </w:rPr>
        <w:fldChar w:fldCharType="begin" w:fldLock="1"/>
      </w:r>
      <w:r>
        <w:rPr>
          <w:noProof/>
        </w:rPr>
        <w:instrText xml:space="preserve"> PAGEREF _Toc130981473 \h </w:instrText>
      </w:r>
      <w:r>
        <w:rPr>
          <w:noProof/>
        </w:rPr>
      </w:r>
      <w:r>
        <w:rPr>
          <w:noProof/>
        </w:rPr>
        <w:fldChar w:fldCharType="separate"/>
      </w:r>
      <w:r>
        <w:rPr>
          <w:noProof/>
        </w:rPr>
        <w:t>71</w:t>
      </w:r>
      <w:r>
        <w:rPr>
          <w:noProof/>
        </w:rPr>
        <w:fldChar w:fldCharType="end"/>
      </w:r>
    </w:p>
    <w:p w14:paraId="530FC843" w14:textId="070950AF" w:rsidR="001B5EC1" w:rsidRDefault="001B5EC1">
      <w:pPr>
        <w:pStyle w:val="TOC3"/>
        <w:rPr>
          <w:rFonts w:ascii="Calibri" w:hAnsi="Calibri"/>
          <w:noProof/>
          <w:sz w:val="22"/>
          <w:szCs w:val="22"/>
          <w:lang w:eastAsia="en-GB"/>
        </w:rPr>
      </w:pPr>
      <w:r>
        <w:rPr>
          <w:noProof/>
        </w:rPr>
        <w:t>7.3.2</w:t>
      </w:r>
      <w:r>
        <w:rPr>
          <w:rFonts w:ascii="Calibri" w:hAnsi="Calibri"/>
          <w:noProof/>
          <w:sz w:val="22"/>
          <w:szCs w:val="22"/>
          <w:lang w:eastAsia="en-GB"/>
        </w:rPr>
        <w:tab/>
      </w:r>
      <w:r>
        <w:rPr>
          <w:noProof/>
        </w:rPr>
        <w:t>MO Short Message Control by USIM</w:t>
      </w:r>
      <w:r>
        <w:rPr>
          <w:noProof/>
        </w:rPr>
        <w:tab/>
      </w:r>
      <w:r>
        <w:rPr>
          <w:noProof/>
        </w:rPr>
        <w:fldChar w:fldCharType="begin" w:fldLock="1"/>
      </w:r>
      <w:r>
        <w:rPr>
          <w:noProof/>
        </w:rPr>
        <w:instrText xml:space="preserve"> PAGEREF _Toc130981474 \h </w:instrText>
      </w:r>
      <w:r>
        <w:rPr>
          <w:noProof/>
        </w:rPr>
      </w:r>
      <w:r>
        <w:rPr>
          <w:noProof/>
        </w:rPr>
        <w:fldChar w:fldCharType="separate"/>
      </w:r>
      <w:r>
        <w:rPr>
          <w:noProof/>
        </w:rPr>
        <w:t>71</w:t>
      </w:r>
      <w:r>
        <w:rPr>
          <w:noProof/>
        </w:rPr>
        <w:fldChar w:fldCharType="end"/>
      </w:r>
    </w:p>
    <w:p w14:paraId="1F829566" w14:textId="5A3F4856" w:rsidR="001B5EC1" w:rsidRDefault="001B5EC1">
      <w:pPr>
        <w:pStyle w:val="TOC4"/>
        <w:rPr>
          <w:rFonts w:ascii="Calibri" w:hAnsi="Calibri"/>
          <w:noProof/>
          <w:sz w:val="22"/>
          <w:szCs w:val="22"/>
          <w:lang w:eastAsia="en-GB"/>
        </w:rPr>
      </w:pPr>
      <w:r>
        <w:rPr>
          <w:noProof/>
        </w:rPr>
        <w:t>7.3.2.1</w:t>
      </w:r>
      <w:r>
        <w:rPr>
          <w:rFonts w:ascii="Calibri" w:hAnsi="Calibri"/>
          <w:noProof/>
          <w:sz w:val="22"/>
          <w:szCs w:val="22"/>
          <w:lang w:eastAsia="en-GB"/>
        </w:rPr>
        <w:tab/>
      </w:r>
      <w:r>
        <w:rPr>
          <w:noProof/>
        </w:rPr>
        <w:t>Description</w:t>
      </w:r>
      <w:r>
        <w:rPr>
          <w:noProof/>
        </w:rPr>
        <w:tab/>
      </w:r>
      <w:r>
        <w:rPr>
          <w:noProof/>
        </w:rPr>
        <w:fldChar w:fldCharType="begin" w:fldLock="1"/>
      </w:r>
      <w:r>
        <w:rPr>
          <w:noProof/>
        </w:rPr>
        <w:instrText xml:space="preserve"> PAGEREF _Toc130981475 \h </w:instrText>
      </w:r>
      <w:r>
        <w:rPr>
          <w:noProof/>
        </w:rPr>
      </w:r>
      <w:r>
        <w:rPr>
          <w:noProof/>
        </w:rPr>
        <w:fldChar w:fldCharType="separate"/>
      </w:r>
      <w:r>
        <w:rPr>
          <w:noProof/>
        </w:rPr>
        <w:t>71</w:t>
      </w:r>
      <w:r>
        <w:rPr>
          <w:noProof/>
        </w:rPr>
        <w:fldChar w:fldCharType="end"/>
      </w:r>
    </w:p>
    <w:p w14:paraId="6FAA2279" w14:textId="7EF366A6" w:rsidR="001B5EC1" w:rsidRDefault="001B5EC1">
      <w:pPr>
        <w:pStyle w:val="TOC4"/>
        <w:rPr>
          <w:rFonts w:ascii="Calibri" w:hAnsi="Calibri"/>
          <w:noProof/>
          <w:sz w:val="22"/>
          <w:szCs w:val="22"/>
          <w:lang w:eastAsia="en-GB"/>
        </w:rPr>
      </w:pPr>
      <w:r>
        <w:rPr>
          <w:noProof/>
        </w:rPr>
        <w:t>7.3.2.2</w:t>
      </w:r>
      <w:r>
        <w:rPr>
          <w:rFonts w:ascii="Calibri" w:hAnsi="Calibri"/>
          <w:noProof/>
          <w:sz w:val="22"/>
          <w:szCs w:val="22"/>
          <w:lang w:eastAsia="en-GB"/>
        </w:rPr>
        <w:tab/>
      </w:r>
      <w:r>
        <w:rPr>
          <w:noProof/>
        </w:rPr>
        <w:t>Structure of ENVELOPE (MO SHORT MESSAGE CONTROL)</w:t>
      </w:r>
      <w:r>
        <w:rPr>
          <w:noProof/>
        </w:rPr>
        <w:tab/>
      </w:r>
      <w:r>
        <w:rPr>
          <w:noProof/>
        </w:rPr>
        <w:fldChar w:fldCharType="begin" w:fldLock="1"/>
      </w:r>
      <w:r>
        <w:rPr>
          <w:noProof/>
        </w:rPr>
        <w:instrText xml:space="preserve"> PAGEREF _Toc130981476 \h </w:instrText>
      </w:r>
      <w:r>
        <w:rPr>
          <w:noProof/>
        </w:rPr>
      </w:r>
      <w:r>
        <w:rPr>
          <w:noProof/>
        </w:rPr>
        <w:fldChar w:fldCharType="separate"/>
      </w:r>
      <w:r>
        <w:rPr>
          <w:noProof/>
        </w:rPr>
        <w:t>72</w:t>
      </w:r>
      <w:r>
        <w:rPr>
          <w:noProof/>
        </w:rPr>
        <w:fldChar w:fldCharType="end"/>
      </w:r>
    </w:p>
    <w:p w14:paraId="6CF9738A" w14:textId="414C460B" w:rsidR="001B5EC1" w:rsidRDefault="001B5EC1">
      <w:pPr>
        <w:pStyle w:val="TOC4"/>
        <w:rPr>
          <w:rFonts w:ascii="Calibri" w:hAnsi="Calibri"/>
          <w:noProof/>
          <w:sz w:val="22"/>
          <w:szCs w:val="22"/>
          <w:lang w:eastAsia="en-GB"/>
        </w:rPr>
      </w:pPr>
      <w:r>
        <w:rPr>
          <w:noProof/>
        </w:rPr>
        <w:t>7.3.2.3</w:t>
      </w:r>
      <w:r>
        <w:rPr>
          <w:rFonts w:ascii="Calibri" w:hAnsi="Calibri"/>
          <w:noProof/>
          <w:sz w:val="22"/>
          <w:szCs w:val="22"/>
          <w:lang w:eastAsia="en-GB"/>
        </w:rPr>
        <w:tab/>
      </w:r>
      <w:r>
        <w:rPr>
          <w:noProof/>
        </w:rPr>
        <w:t>Indication to be given to the user</w:t>
      </w:r>
      <w:r>
        <w:rPr>
          <w:noProof/>
        </w:rPr>
        <w:tab/>
      </w:r>
      <w:r>
        <w:rPr>
          <w:noProof/>
        </w:rPr>
        <w:fldChar w:fldCharType="begin" w:fldLock="1"/>
      </w:r>
      <w:r>
        <w:rPr>
          <w:noProof/>
        </w:rPr>
        <w:instrText xml:space="preserve"> PAGEREF _Toc130981477 \h </w:instrText>
      </w:r>
      <w:r>
        <w:rPr>
          <w:noProof/>
        </w:rPr>
      </w:r>
      <w:r>
        <w:rPr>
          <w:noProof/>
        </w:rPr>
        <w:fldChar w:fldCharType="separate"/>
      </w:r>
      <w:r>
        <w:rPr>
          <w:noProof/>
        </w:rPr>
        <w:t>73</w:t>
      </w:r>
      <w:r>
        <w:rPr>
          <w:noProof/>
        </w:rPr>
        <w:fldChar w:fldCharType="end"/>
      </w:r>
    </w:p>
    <w:p w14:paraId="38D27171" w14:textId="42FC1BAE" w:rsidR="001B5EC1" w:rsidRDefault="001B5EC1">
      <w:pPr>
        <w:pStyle w:val="TOC4"/>
        <w:rPr>
          <w:rFonts w:ascii="Calibri" w:hAnsi="Calibri"/>
          <w:noProof/>
          <w:sz w:val="22"/>
          <w:szCs w:val="22"/>
          <w:lang w:eastAsia="en-GB"/>
        </w:rPr>
      </w:pPr>
      <w:r>
        <w:rPr>
          <w:noProof/>
        </w:rPr>
        <w:t>7.3.2.4</w:t>
      </w:r>
      <w:r>
        <w:rPr>
          <w:rFonts w:ascii="Calibri" w:hAnsi="Calibri"/>
          <w:noProof/>
          <w:sz w:val="22"/>
          <w:szCs w:val="22"/>
          <w:lang w:eastAsia="en-GB"/>
        </w:rPr>
        <w:tab/>
      </w:r>
      <w:r>
        <w:rPr>
          <w:noProof/>
        </w:rPr>
        <w:t>Interaction with Fixed Dialling Number</w:t>
      </w:r>
      <w:r>
        <w:rPr>
          <w:noProof/>
        </w:rPr>
        <w:tab/>
      </w:r>
      <w:r>
        <w:rPr>
          <w:noProof/>
        </w:rPr>
        <w:fldChar w:fldCharType="begin" w:fldLock="1"/>
      </w:r>
      <w:r>
        <w:rPr>
          <w:noProof/>
        </w:rPr>
        <w:instrText xml:space="preserve"> PAGEREF _Toc130981478 \h </w:instrText>
      </w:r>
      <w:r>
        <w:rPr>
          <w:noProof/>
        </w:rPr>
      </w:r>
      <w:r>
        <w:rPr>
          <w:noProof/>
        </w:rPr>
        <w:fldChar w:fldCharType="separate"/>
      </w:r>
      <w:r>
        <w:rPr>
          <w:noProof/>
        </w:rPr>
        <w:t>73</w:t>
      </w:r>
      <w:r>
        <w:rPr>
          <w:noProof/>
        </w:rPr>
        <w:fldChar w:fldCharType="end"/>
      </w:r>
    </w:p>
    <w:p w14:paraId="7C56BCB6" w14:textId="113CD1F0" w:rsidR="001B5EC1" w:rsidRDefault="001B5EC1">
      <w:pPr>
        <w:pStyle w:val="TOC2"/>
        <w:rPr>
          <w:rFonts w:ascii="Calibri" w:hAnsi="Calibri"/>
          <w:noProof/>
          <w:sz w:val="22"/>
          <w:szCs w:val="22"/>
          <w:lang w:eastAsia="en-GB"/>
        </w:rPr>
      </w:pPr>
      <w:r>
        <w:rPr>
          <w:noProof/>
        </w:rPr>
        <w:t>7.4</w:t>
      </w:r>
      <w:r>
        <w:rPr>
          <w:rFonts w:ascii="Calibri" w:hAnsi="Calibri"/>
          <w:noProof/>
          <w:sz w:val="22"/>
          <w:szCs w:val="22"/>
          <w:lang w:eastAsia="en-GB"/>
        </w:rPr>
        <w:tab/>
      </w:r>
      <w:r>
        <w:rPr>
          <w:noProof/>
        </w:rPr>
        <w:t>Timer Expiration</w:t>
      </w:r>
      <w:r>
        <w:rPr>
          <w:noProof/>
        </w:rPr>
        <w:tab/>
      </w:r>
      <w:r>
        <w:rPr>
          <w:noProof/>
        </w:rPr>
        <w:fldChar w:fldCharType="begin" w:fldLock="1"/>
      </w:r>
      <w:r>
        <w:rPr>
          <w:noProof/>
        </w:rPr>
        <w:instrText xml:space="preserve"> PAGEREF _Toc130981479 \h </w:instrText>
      </w:r>
      <w:r>
        <w:rPr>
          <w:noProof/>
        </w:rPr>
      </w:r>
      <w:r>
        <w:rPr>
          <w:noProof/>
        </w:rPr>
        <w:fldChar w:fldCharType="separate"/>
      </w:r>
      <w:r>
        <w:rPr>
          <w:noProof/>
        </w:rPr>
        <w:t>73</w:t>
      </w:r>
      <w:r>
        <w:rPr>
          <w:noProof/>
        </w:rPr>
        <w:fldChar w:fldCharType="end"/>
      </w:r>
    </w:p>
    <w:p w14:paraId="269288F5" w14:textId="67F3B39B" w:rsidR="001B5EC1" w:rsidRDefault="001B5EC1">
      <w:pPr>
        <w:pStyle w:val="TOC2"/>
        <w:rPr>
          <w:rFonts w:ascii="Calibri" w:hAnsi="Calibri"/>
          <w:noProof/>
          <w:sz w:val="22"/>
          <w:szCs w:val="22"/>
          <w:lang w:eastAsia="en-GB"/>
        </w:rPr>
      </w:pPr>
      <w:r>
        <w:rPr>
          <w:noProof/>
        </w:rPr>
        <w:t>7.5</w:t>
      </w:r>
      <w:r>
        <w:rPr>
          <w:rFonts w:ascii="Calibri" w:hAnsi="Calibri"/>
          <w:noProof/>
          <w:sz w:val="22"/>
          <w:szCs w:val="22"/>
          <w:lang w:eastAsia="en-GB"/>
        </w:rPr>
        <w:tab/>
      </w:r>
      <w:r>
        <w:rPr>
          <w:noProof/>
        </w:rPr>
        <w:t>Event download</w:t>
      </w:r>
      <w:r>
        <w:rPr>
          <w:noProof/>
        </w:rPr>
        <w:tab/>
      </w:r>
      <w:r>
        <w:rPr>
          <w:noProof/>
        </w:rPr>
        <w:fldChar w:fldCharType="begin" w:fldLock="1"/>
      </w:r>
      <w:r>
        <w:rPr>
          <w:noProof/>
        </w:rPr>
        <w:instrText xml:space="preserve"> PAGEREF _Toc130981480 \h </w:instrText>
      </w:r>
      <w:r>
        <w:rPr>
          <w:noProof/>
        </w:rPr>
      </w:r>
      <w:r>
        <w:rPr>
          <w:noProof/>
        </w:rPr>
        <w:fldChar w:fldCharType="separate"/>
      </w:r>
      <w:r>
        <w:rPr>
          <w:noProof/>
        </w:rPr>
        <w:t>73</w:t>
      </w:r>
      <w:r>
        <w:rPr>
          <w:noProof/>
        </w:rPr>
        <w:fldChar w:fldCharType="end"/>
      </w:r>
    </w:p>
    <w:p w14:paraId="5E9CD5C6" w14:textId="5790D7EA" w:rsidR="001B5EC1" w:rsidRDefault="001B5EC1">
      <w:pPr>
        <w:pStyle w:val="TOC3"/>
        <w:rPr>
          <w:rFonts w:ascii="Calibri" w:hAnsi="Calibri"/>
          <w:noProof/>
          <w:sz w:val="22"/>
          <w:szCs w:val="22"/>
          <w:lang w:eastAsia="en-GB"/>
        </w:rPr>
      </w:pPr>
      <w:r>
        <w:rPr>
          <w:noProof/>
        </w:rPr>
        <w:t>7.5.1</w:t>
      </w:r>
      <w:r>
        <w:rPr>
          <w:rFonts w:ascii="Calibri" w:hAnsi="Calibri"/>
          <w:noProof/>
          <w:sz w:val="22"/>
          <w:szCs w:val="22"/>
          <w:lang w:eastAsia="en-GB"/>
        </w:rPr>
        <w:tab/>
      </w:r>
      <w:r>
        <w:rPr>
          <w:noProof/>
        </w:rPr>
        <w:t>(I-)WLAN Access status event</w:t>
      </w:r>
      <w:r>
        <w:rPr>
          <w:noProof/>
        </w:rPr>
        <w:tab/>
      </w:r>
      <w:r>
        <w:rPr>
          <w:noProof/>
        </w:rPr>
        <w:fldChar w:fldCharType="begin" w:fldLock="1"/>
      </w:r>
      <w:r>
        <w:rPr>
          <w:noProof/>
        </w:rPr>
        <w:instrText xml:space="preserve"> PAGEREF _Toc130981481 \h </w:instrText>
      </w:r>
      <w:r>
        <w:rPr>
          <w:noProof/>
        </w:rPr>
      </w:r>
      <w:r>
        <w:rPr>
          <w:noProof/>
        </w:rPr>
        <w:fldChar w:fldCharType="separate"/>
      </w:r>
      <w:r>
        <w:rPr>
          <w:noProof/>
        </w:rPr>
        <w:t>74</w:t>
      </w:r>
      <w:r>
        <w:rPr>
          <w:noProof/>
        </w:rPr>
        <w:fldChar w:fldCharType="end"/>
      </w:r>
    </w:p>
    <w:p w14:paraId="41C204AA" w14:textId="78CAD939" w:rsidR="001B5EC1" w:rsidRDefault="001B5EC1">
      <w:pPr>
        <w:pStyle w:val="TOC4"/>
        <w:rPr>
          <w:rFonts w:ascii="Calibri" w:hAnsi="Calibri"/>
          <w:noProof/>
          <w:sz w:val="22"/>
          <w:szCs w:val="22"/>
          <w:lang w:eastAsia="en-GB"/>
        </w:rPr>
      </w:pPr>
      <w:r>
        <w:rPr>
          <w:noProof/>
        </w:rPr>
        <w:t>7.5.1.1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_Toc130981482 \h </w:instrText>
      </w:r>
      <w:r>
        <w:rPr>
          <w:noProof/>
        </w:rPr>
      </w:r>
      <w:r>
        <w:rPr>
          <w:noProof/>
        </w:rPr>
        <w:fldChar w:fldCharType="separate"/>
      </w:r>
      <w:r>
        <w:rPr>
          <w:noProof/>
        </w:rPr>
        <w:t>74</w:t>
      </w:r>
      <w:r>
        <w:rPr>
          <w:noProof/>
        </w:rPr>
        <w:fldChar w:fldCharType="end"/>
      </w:r>
    </w:p>
    <w:p w14:paraId="4B39D1A3" w14:textId="7C793A58" w:rsidR="001B5EC1" w:rsidRDefault="001B5EC1">
      <w:pPr>
        <w:pStyle w:val="TOC4"/>
        <w:rPr>
          <w:rFonts w:ascii="Calibri" w:hAnsi="Calibri"/>
          <w:noProof/>
          <w:sz w:val="22"/>
          <w:szCs w:val="22"/>
          <w:lang w:eastAsia="en-GB"/>
        </w:rPr>
      </w:pPr>
      <w:r>
        <w:rPr>
          <w:noProof/>
        </w:rPr>
        <w:t>7.5.1.2</w:t>
      </w:r>
      <w:r>
        <w:rPr>
          <w:rFonts w:ascii="Calibri" w:hAnsi="Calibri"/>
          <w:noProof/>
          <w:sz w:val="22"/>
          <w:szCs w:val="22"/>
          <w:lang w:eastAsia="en-GB"/>
        </w:rPr>
        <w:tab/>
      </w:r>
      <w:r>
        <w:rPr>
          <w:noProof/>
        </w:rPr>
        <w:t>Structure of ENVELOPE (EVENT DOWNLOAD – (I-)WLAN Access Status)</w:t>
      </w:r>
      <w:r>
        <w:rPr>
          <w:noProof/>
        </w:rPr>
        <w:tab/>
      </w:r>
      <w:r>
        <w:rPr>
          <w:noProof/>
        </w:rPr>
        <w:fldChar w:fldCharType="begin" w:fldLock="1"/>
      </w:r>
      <w:r>
        <w:rPr>
          <w:noProof/>
        </w:rPr>
        <w:instrText xml:space="preserve"> PAGEREF _Toc130981483 \h </w:instrText>
      </w:r>
      <w:r>
        <w:rPr>
          <w:noProof/>
        </w:rPr>
      </w:r>
      <w:r>
        <w:rPr>
          <w:noProof/>
        </w:rPr>
        <w:fldChar w:fldCharType="separate"/>
      </w:r>
      <w:r>
        <w:rPr>
          <w:noProof/>
        </w:rPr>
        <w:t>74</w:t>
      </w:r>
      <w:r>
        <w:rPr>
          <w:noProof/>
        </w:rPr>
        <w:fldChar w:fldCharType="end"/>
      </w:r>
    </w:p>
    <w:p w14:paraId="042C38EE" w14:textId="2555D645" w:rsidR="001B5EC1" w:rsidRDefault="001B5EC1">
      <w:pPr>
        <w:pStyle w:val="TOC3"/>
        <w:rPr>
          <w:rFonts w:ascii="Calibri" w:hAnsi="Calibri"/>
          <w:noProof/>
          <w:sz w:val="22"/>
          <w:szCs w:val="22"/>
          <w:lang w:eastAsia="en-GB"/>
        </w:rPr>
      </w:pPr>
      <w:r>
        <w:rPr>
          <w:noProof/>
        </w:rPr>
        <w:t>7.5.1A</w:t>
      </w:r>
      <w:r>
        <w:rPr>
          <w:rFonts w:ascii="Calibri" w:hAnsi="Calibri"/>
          <w:noProof/>
          <w:sz w:val="22"/>
          <w:szCs w:val="22"/>
          <w:lang w:eastAsia="en-GB"/>
        </w:rPr>
        <w:tab/>
      </w:r>
      <w:r>
        <w:rPr>
          <w:noProof/>
        </w:rPr>
        <w:t>MT Call event</w:t>
      </w:r>
      <w:r>
        <w:rPr>
          <w:noProof/>
        </w:rPr>
        <w:tab/>
      </w:r>
      <w:r>
        <w:rPr>
          <w:noProof/>
        </w:rPr>
        <w:fldChar w:fldCharType="begin" w:fldLock="1"/>
      </w:r>
      <w:r>
        <w:rPr>
          <w:noProof/>
        </w:rPr>
        <w:instrText xml:space="preserve"> PAGEREF _Toc130981484 \h </w:instrText>
      </w:r>
      <w:r>
        <w:rPr>
          <w:noProof/>
        </w:rPr>
      </w:r>
      <w:r>
        <w:rPr>
          <w:noProof/>
        </w:rPr>
        <w:fldChar w:fldCharType="separate"/>
      </w:r>
      <w:r>
        <w:rPr>
          <w:noProof/>
        </w:rPr>
        <w:t>74</w:t>
      </w:r>
      <w:r>
        <w:rPr>
          <w:noProof/>
        </w:rPr>
        <w:fldChar w:fldCharType="end"/>
      </w:r>
    </w:p>
    <w:p w14:paraId="2F90A65A" w14:textId="1EFBD8D5" w:rsidR="001B5EC1" w:rsidRDefault="001B5EC1">
      <w:pPr>
        <w:pStyle w:val="TOC4"/>
        <w:rPr>
          <w:rFonts w:ascii="Calibri" w:hAnsi="Calibri"/>
          <w:noProof/>
          <w:sz w:val="22"/>
          <w:szCs w:val="22"/>
          <w:lang w:eastAsia="en-GB"/>
        </w:rPr>
      </w:pPr>
      <w:r>
        <w:rPr>
          <w:noProof/>
        </w:rPr>
        <w:t>7.5.1A.1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_Toc130981485 \h </w:instrText>
      </w:r>
      <w:r>
        <w:rPr>
          <w:noProof/>
        </w:rPr>
      </w:r>
      <w:r>
        <w:rPr>
          <w:noProof/>
        </w:rPr>
        <w:fldChar w:fldCharType="separate"/>
      </w:r>
      <w:r>
        <w:rPr>
          <w:noProof/>
        </w:rPr>
        <w:t>74</w:t>
      </w:r>
      <w:r>
        <w:rPr>
          <w:noProof/>
        </w:rPr>
        <w:fldChar w:fldCharType="end"/>
      </w:r>
    </w:p>
    <w:p w14:paraId="5B4AA4C2" w14:textId="3F495FD8" w:rsidR="001B5EC1" w:rsidRDefault="001B5EC1">
      <w:pPr>
        <w:pStyle w:val="TOC4"/>
        <w:rPr>
          <w:rFonts w:ascii="Calibri" w:hAnsi="Calibri"/>
          <w:noProof/>
          <w:sz w:val="22"/>
          <w:szCs w:val="22"/>
          <w:lang w:eastAsia="en-GB"/>
        </w:rPr>
      </w:pPr>
      <w:r>
        <w:rPr>
          <w:noProof/>
        </w:rPr>
        <w:t>7.5.1A.2</w:t>
      </w:r>
      <w:r>
        <w:rPr>
          <w:rFonts w:ascii="Calibri" w:hAnsi="Calibri"/>
          <w:noProof/>
          <w:sz w:val="22"/>
          <w:szCs w:val="22"/>
          <w:lang w:eastAsia="en-GB"/>
        </w:rPr>
        <w:tab/>
      </w:r>
      <w:r>
        <w:rPr>
          <w:noProof/>
        </w:rPr>
        <w:t>Structure of ENVELOPE (EVENT DOWNLOAD - MT call)</w:t>
      </w:r>
      <w:r>
        <w:rPr>
          <w:noProof/>
        </w:rPr>
        <w:tab/>
      </w:r>
      <w:r>
        <w:rPr>
          <w:noProof/>
        </w:rPr>
        <w:fldChar w:fldCharType="begin" w:fldLock="1"/>
      </w:r>
      <w:r>
        <w:rPr>
          <w:noProof/>
        </w:rPr>
        <w:instrText xml:space="preserve"> PAGEREF _Toc130981486 \h </w:instrText>
      </w:r>
      <w:r>
        <w:rPr>
          <w:noProof/>
        </w:rPr>
      </w:r>
      <w:r>
        <w:rPr>
          <w:noProof/>
        </w:rPr>
        <w:fldChar w:fldCharType="separate"/>
      </w:r>
      <w:r>
        <w:rPr>
          <w:noProof/>
        </w:rPr>
        <w:t>74</w:t>
      </w:r>
      <w:r>
        <w:rPr>
          <w:noProof/>
        </w:rPr>
        <w:fldChar w:fldCharType="end"/>
      </w:r>
    </w:p>
    <w:p w14:paraId="599F8D0D" w14:textId="616F05EB" w:rsidR="001B5EC1" w:rsidRDefault="001B5EC1">
      <w:pPr>
        <w:pStyle w:val="TOC3"/>
        <w:rPr>
          <w:rFonts w:ascii="Calibri" w:hAnsi="Calibri"/>
          <w:noProof/>
          <w:sz w:val="22"/>
          <w:szCs w:val="22"/>
          <w:lang w:eastAsia="en-GB"/>
        </w:rPr>
      </w:pPr>
      <w:r>
        <w:rPr>
          <w:noProof/>
        </w:rPr>
        <w:t>7.5.2</w:t>
      </w:r>
      <w:r>
        <w:rPr>
          <w:rFonts w:ascii="Calibri" w:hAnsi="Calibri"/>
          <w:noProof/>
          <w:sz w:val="22"/>
          <w:szCs w:val="22"/>
          <w:lang w:eastAsia="en-GB"/>
        </w:rPr>
        <w:tab/>
      </w:r>
      <w:r>
        <w:rPr>
          <w:noProof/>
        </w:rPr>
        <w:t>Network Rejection event</w:t>
      </w:r>
      <w:r>
        <w:rPr>
          <w:noProof/>
        </w:rPr>
        <w:tab/>
      </w:r>
      <w:r>
        <w:rPr>
          <w:noProof/>
        </w:rPr>
        <w:fldChar w:fldCharType="begin" w:fldLock="1"/>
      </w:r>
      <w:r>
        <w:rPr>
          <w:noProof/>
        </w:rPr>
        <w:instrText xml:space="preserve"> PAGEREF _Toc130981487 \h </w:instrText>
      </w:r>
      <w:r>
        <w:rPr>
          <w:noProof/>
        </w:rPr>
      </w:r>
      <w:r>
        <w:rPr>
          <w:noProof/>
        </w:rPr>
        <w:fldChar w:fldCharType="separate"/>
      </w:r>
      <w:r>
        <w:rPr>
          <w:noProof/>
        </w:rPr>
        <w:t>76</w:t>
      </w:r>
      <w:r>
        <w:rPr>
          <w:noProof/>
        </w:rPr>
        <w:fldChar w:fldCharType="end"/>
      </w:r>
    </w:p>
    <w:p w14:paraId="58F31F1C" w14:textId="4DFC7378" w:rsidR="001B5EC1" w:rsidRDefault="001B5EC1">
      <w:pPr>
        <w:pStyle w:val="TOC4"/>
        <w:rPr>
          <w:rFonts w:ascii="Calibri" w:hAnsi="Calibri"/>
          <w:noProof/>
          <w:sz w:val="22"/>
          <w:szCs w:val="22"/>
          <w:lang w:eastAsia="en-GB"/>
        </w:rPr>
      </w:pPr>
      <w:r>
        <w:rPr>
          <w:noProof/>
        </w:rPr>
        <w:t>7.5.2.1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_Toc130981488 \h </w:instrText>
      </w:r>
      <w:r>
        <w:rPr>
          <w:noProof/>
        </w:rPr>
      </w:r>
      <w:r>
        <w:rPr>
          <w:noProof/>
        </w:rPr>
        <w:fldChar w:fldCharType="separate"/>
      </w:r>
      <w:r>
        <w:rPr>
          <w:noProof/>
        </w:rPr>
        <w:t>76</w:t>
      </w:r>
      <w:r>
        <w:rPr>
          <w:noProof/>
        </w:rPr>
        <w:fldChar w:fldCharType="end"/>
      </w:r>
    </w:p>
    <w:p w14:paraId="01FD6AE3" w14:textId="6365725D" w:rsidR="001B5EC1" w:rsidRDefault="001B5EC1">
      <w:pPr>
        <w:pStyle w:val="TOC4"/>
        <w:rPr>
          <w:rFonts w:ascii="Calibri" w:hAnsi="Calibri"/>
          <w:noProof/>
          <w:sz w:val="22"/>
          <w:szCs w:val="22"/>
          <w:lang w:eastAsia="en-GB"/>
        </w:rPr>
      </w:pPr>
      <w:r>
        <w:rPr>
          <w:noProof/>
        </w:rPr>
        <w:t>7.5.2.2</w:t>
      </w:r>
      <w:r>
        <w:rPr>
          <w:rFonts w:ascii="Calibri" w:hAnsi="Calibri"/>
          <w:noProof/>
          <w:sz w:val="22"/>
          <w:szCs w:val="22"/>
          <w:lang w:eastAsia="en-GB"/>
        </w:rPr>
        <w:tab/>
      </w:r>
      <w:r>
        <w:rPr>
          <w:noProof/>
        </w:rPr>
        <w:t>Structure of ENVELOPE (EVENT DOWNLOAD – Network Rejection)</w:t>
      </w:r>
      <w:r>
        <w:rPr>
          <w:noProof/>
        </w:rPr>
        <w:tab/>
      </w:r>
      <w:r>
        <w:rPr>
          <w:noProof/>
        </w:rPr>
        <w:fldChar w:fldCharType="begin" w:fldLock="1"/>
      </w:r>
      <w:r>
        <w:rPr>
          <w:noProof/>
        </w:rPr>
        <w:instrText xml:space="preserve"> PAGEREF _Toc130981489 \h </w:instrText>
      </w:r>
      <w:r>
        <w:rPr>
          <w:noProof/>
        </w:rPr>
      </w:r>
      <w:r>
        <w:rPr>
          <w:noProof/>
        </w:rPr>
        <w:fldChar w:fldCharType="separate"/>
      </w:r>
      <w:r>
        <w:rPr>
          <w:noProof/>
        </w:rPr>
        <w:t>76</w:t>
      </w:r>
      <w:r>
        <w:rPr>
          <w:noProof/>
        </w:rPr>
        <w:fldChar w:fldCharType="end"/>
      </w:r>
    </w:p>
    <w:p w14:paraId="71FA47A6" w14:textId="5B5BF8E3" w:rsidR="001B5EC1" w:rsidRDefault="001B5EC1">
      <w:pPr>
        <w:pStyle w:val="TOC3"/>
        <w:rPr>
          <w:rFonts w:ascii="Calibri" w:hAnsi="Calibri"/>
          <w:noProof/>
          <w:sz w:val="22"/>
          <w:szCs w:val="22"/>
          <w:lang w:eastAsia="en-GB"/>
        </w:rPr>
      </w:pPr>
      <w:r>
        <w:rPr>
          <w:noProof/>
        </w:rPr>
        <w:t>7.5.2A</w:t>
      </w:r>
      <w:r>
        <w:rPr>
          <w:rFonts w:ascii="Calibri" w:hAnsi="Calibri"/>
          <w:noProof/>
          <w:sz w:val="22"/>
          <w:szCs w:val="22"/>
          <w:lang w:eastAsia="en-GB"/>
        </w:rPr>
        <w:tab/>
      </w:r>
      <w:r>
        <w:rPr>
          <w:noProof/>
        </w:rPr>
        <w:t>Call connected event</w:t>
      </w:r>
      <w:r>
        <w:rPr>
          <w:noProof/>
        </w:rPr>
        <w:tab/>
      </w:r>
      <w:r>
        <w:rPr>
          <w:noProof/>
        </w:rPr>
        <w:fldChar w:fldCharType="begin" w:fldLock="1"/>
      </w:r>
      <w:r>
        <w:rPr>
          <w:noProof/>
        </w:rPr>
        <w:instrText xml:space="preserve"> PAGEREF _Toc130981490 \h </w:instrText>
      </w:r>
      <w:r>
        <w:rPr>
          <w:noProof/>
        </w:rPr>
      </w:r>
      <w:r>
        <w:rPr>
          <w:noProof/>
        </w:rPr>
        <w:fldChar w:fldCharType="separate"/>
      </w:r>
      <w:r>
        <w:rPr>
          <w:noProof/>
        </w:rPr>
        <w:t>77</w:t>
      </w:r>
      <w:r>
        <w:rPr>
          <w:noProof/>
        </w:rPr>
        <w:fldChar w:fldCharType="end"/>
      </w:r>
    </w:p>
    <w:p w14:paraId="299BAC8F" w14:textId="78C34BD8" w:rsidR="001B5EC1" w:rsidRDefault="001B5EC1">
      <w:pPr>
        <w:pStyle w:val="TOC4"/>
        <w:rPr>
          <w:rFonts w:ascii="Calibri" w:hAnsi="Calibri"/>
          <w:noProof/>
          <w:sz w:val="22"/>
          <w:szCs w:val="22"/>
          <w:lang w:eastAsia="en-GB"/>
        </w:rPr>
      </w:pPr>
      <w:r>
        <w:rPr>
          <w:noProof/>
        </w:rPr>
        <w:t>7.5.2A.1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_Toc130981491 \h </w:instrText>
      </w:r>
      <w:r>
        <w:rPr>
          <w:noProof/>
        </w:rPr>
      </w:r>
      <w:r>
        <w:rPr>
          <w:noProof/>
        </w:rPr>
        <w:fldChar w:fldCharType="separate"/>
      </w:r>
      <w:r>
        <w:rPr>
          <w:noProof/>
        </w:rPr>
        <w:t>77</w:t>
      </w:r>
      <w:r>
        <w:rPr>
          <w:noProof/>
        </w:rPr>
        <w:fldChar w:fldCharType="end"/>
      </w:r>
    </w:p>
    <w:p w14:paraId="5437C117" w14:textId="53557C49" w:rsidR="001B5EC1" w:rsidRDefault="001B5EC1">
      <w:pPr>
        <w:pStyle w:val="TOC4"/>
        <w:rPr>
          <w:rFonts w:ascii="Calibri" w:hAnsi="Calibri"/>
          <w:noProof/>
          <w:sz w:val="22"/>
          <w:szCs w:val="22"/>
          <w:lang w:eastAsia="en-GB"/>
        </w:rPr>
      </w:pPr>
      <w:r>
        <w:rPr>
          <w:noProof/>
        </w:rPr>
        <w:t>7.5.2A.2</w:t>
      </w:r>
      <w:r>
        <w:rPr>
          <w:rFonts w:ascii="Calibri" w:hAnsi="Calibri"/>
          <w:noProof/>
          <w:sz w:val="22"/>
          <w:szCs w:val="22"/>
          <w:lang w:eastAsia="en-GB"/>
        </w:rPr>
        <w:tab/>
      </w:r>
      <w:r>
        <w:rPr>
          <w:noProof/>
        </w:rPr>
        <w:t>Structure of ENVELOPE (EVENT DOWNLOAD - call connected)</w:t>
      </w:r>
      <w:r>
        <w:rPr>
          <w:noProof/>
        </w:rPr>
        <w:tab/>
      </w:r>
      <w:r>
        <w:rPr>
          <w:noProof/>
        </w:rPr>
        <w:fldChar w:fldCharType="begin" w:fldLock="1"/>
      </w:r>
      <w:r>
        <w:rPr>
          <w:noProof/>
        </w:rPr>
        <w:instrText xml:space="preserve"> PAGEREF _Toc130981492 \h </w:instrText>
      </w:r>
      <w:r>
        <w:rPr>
          <w:noProof/>
        </w:rPr>
      </w:r>
      <w:r>
        <w:rPr>
          <w:noProof/>
        </w:rPr>
        <w:fldChar w:fldCharType="separate"/>
      </w:r>
      <w:r>
        <w:rPr>
          <w:noProof/>
        </w:rPr>
        <w:t>77</w:t>
      </w:r>
      <w:r>
        <w:rPr>
          <w:noProof/>
        </w:rPr>
        <w:fldChar w:fldCharType="end"/>
      </w:r>
    </w:p>
    <w:p w14:paraId="79F772B5" w14:textId="0BECA7AA" w:rsidR="001B5EC1" w:rsidRDefault="001B5EC1">
      <w:pPr>
        <w:pStyle w:val="TOC3"/>
        <w:rPr>
          <w:rFonts w:ascii="Calibri" w:hAnsi="Calibri"/>
          <w:noProof/>
          <w:sz w:val="22"/>
          <w:szCs w:val="22"/>
          <w:lang w:eastAsia="en-GB"/>
        </w:rPr>
      </w:pPr>
      <w:r>
        <w:rPr>
          <w:noProof/>
        </w:rPr>
        <w:t>7.5.3</w:t>
      </w:r>
      <w:r>
        <w:rPr>
          <w:rFonts w:ascii="Calibri" w:hAnsi="Calibri"/>
          <w:noProof/>
          <w:sz w:val="22"/>
          <w:szCs w:val="22"/>
          <w:lang w:eastAsia="en-GB"/>
        </w:rPr>
        <w:tab/>
      </w:r>
      <w:r>
        <w:rPr>
          <w:noProof/>
        </w:rPr>
        <w:t>CSG Cell Selection event</w:t>
      </w:r>
      <w:r>
        <w:rPr>
          <w:noProof/>
        </w:rPr>
        <w:tab/>
      </w:r>
      <w:r>
        <w:rPr>
          <w:noProof/>
        </w:rPr>
        <w:fldChar w:fldCharType="begin" w:fldLock="1"/>
      </w:r>
      <w:r>
        <w:rPr>
          <w:noProof/>
        </w:rPr>
        <w:instrText xml:space="preserve"> PAGEREF _Toc130981493 \h </w:instrText>
      </w:r>
      <w:r>
        <w:rPr>
          <w:noProof/>
        </w:rPr>
      </w:r>
      <w:r>
        <w:rPr>
          <w:noProof/>
        </w:rPr>
        <w:fldChar w:fldCharType="separate"/>
      </w:r>
      <w:r>
        <w:rPr>
          <w:noProof/>
        </w:rPr>
        <w:t>77</w:t>
      </w:r>
      <w:r>
        <w:rPr>
          <w:noProof/>
        </w:rPr>
        <w:fldChar w:fldCharType="end"/>
      </w:r>
    </w:p>
    <w:p w14:paraId="24F8846A" w14:textId="1EC11DAC" w:rsidR="001B5EC1" w:rsidRDefault="001B5EC1">
      <w:pPr>
        <w:pStyle w:val="TOC4"/>
        <w:rPr>
          <w:rFonts w:ascii="Calibri" w:hAnsi="Calibri"/>
          <w:noProof/>
          <w:sz w:val="22"/>
          <w:szCs w:val="22"/>
          <w:lang w:eastAsia="en-GB"/>
        </w:rPr>
      </w:pPr>
      <w:r>
        <w:rPr>
          <w:noProof/>
        </w:rPr>
        <w:t>7.5.3.1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_Toc130981494 \h </w:instrText>
      </w:r>
      <w:r>
        <w:rPr>
          <w:noProof/>
        </w:rPr>
      </w:r>
      <w:r>
        <w:rPr>
          <w:noProof/>
        </w:rPr>
        <w:fldChar w:fldCharType="separate"/>
      </w:r>
      <w:r>
        <w:rPr>
          <w:noProof/>
        </w:rPr>
        <w:t>78</w:t>
      </w:r>
      <w:r>
        <w:rPr>
          <w:noProof/>
        </w:rPr>
        <w:fldChar w:fldCharType="end"/>
      </w:r>
    </w:p>
    <w:p w14:paraId="6CFC9752" w14:textId="03BA9D7F" w:rsidR="001B5EC1" w:rsidRDefault="001B5EC1">
      <w:pPr>
        <w:pStyle w:val="TOC4"/>
        <w:rPr>
          <w:rFonts w:ascii="Calibri" w:hAnsi="Calibri"/>
          <w:noProof/>
          <w:sz w:val="22"/>
          <w:szCs w:val="22"/>
          <w:lang w:eastAsia="en-GB"/>
        </w:rPr>
      </w:pPr>
      <w:r>
        <w:rPr>
          <w:noProof/>
        </w:rPr>
        <w:t>7.5.3.2</w:t>
      </w:r>
      <w:r>
        <w:rPr>
          <w:rFonts w:ascii="Calibri" w:hAnsi="Calibri"/>
          <w:noProof/>
          <w:sz w:val="22"/>
          <w:szCs w:val="22"/>
          <w:lang w:eastAsia="en-GB"/>
        </w:rPr>
        <w:tab/>
      </w:r>
      <w:r>
        <w:rPr>
          <w:noProof/>
        </w:rPr>
        <w:t>Structure of ENVELOPE (EVENT DOWNLOAD – CSG Cell Selection)</w:t>
      </w:r>
      <w:r>
        <w:rPr>
          <w:noProof/>
        </w:rPr>
        <w:tab/>
      </w:r>
      <w:r>
        <w:rPr>
          <w:noProof/>
        </w:rPr>
        <w:fldChar w:fldCharType="begin" w:fldLock="1"/>
      </w:r>
      <w:r>
        <w:rPr>
          <w:noProof/>
        </w:rPr>
        <w:instrText xml:space="preserve"> PAGEREF _Toc130981495 \h </w:instrText>
      </w:r>
      <w:r>
        <w:rPr>
          <w:noProof/>
        </w:rPr>
      </w:r>
      <w:r>
        <w:rPr>
          <w:noProof/>
        </w:rPr>
        <w:fldChar w:fldCharType="separate"/>
      </w:r>
      <w:r>
        <w:rPr>
          <w:noProof/>
        </w:rPr>
        <w:t>78</w:t>
      </w:r>
      <w:r>
        <w:rPr>
          <w:noProof/>
        </w:rPr>
        <w:fldChar w:fldCharType="end"/>
      </w:r>
    </w:p>
    <w:p w14:paraId="31460333" w14:textId="083704E1" w:rsidR="001B5EC1" w:rsidRDefault="001B5EC1">
      <w:pPr>
        <w:pStyle w:val="TOC3"/>
        <w:rPr>
          <w:rFonts w:ascii="Calibri" w:hAnsi="Calibri"/>
          <w:noProof/>
          <w:sz w:val="22"/>
          <w:szCs w:val="22"/>
          <w:lang w:eastAsia="en-GB"/>
        </w:rPr>
      </w:pPr>
      <w:r>
        <w:rPr>
          <w:noProof/>
        </w:rPr>
        <w:t>7.5.3A</w:t>
      </w:r>
      <w:r>
        <w:rPr>
          <w:rFonts w:ascii="Calibri" w:hAnsi="Calibri"/>
          <w:noProof/>
          <w:sz w:val="22"/>
          <w:szCs w:val="22"/>
          <w:lang w:eastAsia="en-GB"/>
        </w:rPr>
        <w:tab/>
      </w:r>
      <w:r>
        <w:rPr>
          <w:noProof/>
        </w:rPr>
        <w:t>Call disconnected event</w:t>
      </w:r>
      <w:r>
        <w:rPr>
          <w:noProof/>
        </w:rPr>
        <w:tab/>
      </w:r>
      <w:r>
        <w:rPr>
          <w:noProof/>
        </w:rPr>
        <w:fldChar w:fldCharType="begin" w:fldLock="1"/>
      </w:r>
      <w:r>
        <w:rPr>
          <w:noProof/>
        </w:rPr>
        <w:instrText xml:space="preserve"> PAGEREF _Toc130981496 \h </w:instrText>
      </w:r>
      <w:r>
        <w:rPr>
          <w:noProof/>
        </w:rPr>
      </w:r>
      <w:r>
        <w:rPr>
          <w:noProof/>
        </w:rPr>
        <w:fldChar w:fldCharType="separate"/>
      </w:r>
      <w:r>
        <w:rPr>
          <w:noProof/>
        </w:rPr>
        <w:t>79</w:t>
      </w:r>
      <w:r>
        <w:rPr>
          <w:noProof/>
        </w:rPr>
        <w:fldChar w:fldCharType="end"/>
      </w:r>
    </w:p>
    <w:p w14:paraId="65F59045" w14:textId="0D2F3FCB" w:rsidR="001B5EC1" w:rsidRDefault="001B5EC1">
      <w:pPr>
        <w:pStyle w:val="TOC4"/>
        <w:rPr>
          <w:rFonts w:ascii="Calibri" w:hAnsi="Calibri"/>
          <w:noProof/>
          <w:sz w:val="22"/>
          <w:szCs w:val="22"/>
          <w:lang w:eastAsia="en-GB"/>
        </w:rPr>
      </w:pPr>
      <w:r>
        <w:rPr>
          <w:noProof/>
        </w:rPr>
        <w:t>7.5.3A.1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_Toc130981497 \h </w:instrText>
      </w:r>
      <w:r>
        <w:rPr>
          <w:noProof/>
        </w:rPr>
      </w:r>
      <w:r>
        <w:rPr>
          <w:noProof/>
        </w:rPr>
        <w:fldChar w:fldCharType="separate"/>
      </w:r>
      <w:r>
        <w:rPr>
          <w:noProof/>
        </w:rPr>
        <w:t>79</w:t>
      </w:r>
      <w:r>
        <w:rPr>
          <w:noProof/>
        </w:rPr>
        <w:fldChar w:fldCharType="end"/>
      </w:r>
    </w:p>
    <w:p w14:paraId="18AC919E" w14:textId="5DB6FA32" w:rsidR="001B5EC1" w:rsidRDefault="001B5EC1">
      <w:pPr>
        <w:pStyle w:val="TOC4"/>
        <w:rPr>
          <w:rFonts w:ascii="Calibri" w:hAnsi="Calibri"/>
          <w:noProof/>
          <w:sz w:val="22"/>
          <w:szCs w:val="22"/>
          <w:lang w:eastAsia="en-GB"/>
        </w:rPr>
      </w:pPr>
      <w:r>
        <w:rPr>
          <w:noProof/>
        </w:rPr>
        <w:t>7.5.3A.2</w:t>
      </w:r>
      <w:r>
        <w:rPr>
          <w:rFonts w:ascii="Calibri" w:hAnsi="Calibri"/>
          <w:noProof/>
          <w:sz w:val="22"/>
          <w:szCs w:val="22"/>
          <w:lang w:eastAsia="en-GB"/>
        </w:rPr>
        <w:tab/>
      </w:r>
      <w:r>
        <w:rPr>
          <w:noProof/>
        </w:rPr>
        <w:t>Structure of ENVELOPE (EVENT DOWNLOAD - call disconnected)</w:t>
      </w:r>
      <w:r>
        <w:rPr>
          <w:noProof/>
        </w:rPr>
        <w:tab/>
      </w:r>
      <w:r>
        <w:rPr>
          <w:noProof/>
        </w:rPr>
        <w:fldChar w:fldCharType="begin" w:fldLock="1"/>
      </w:r>
      <w:r>
        <w:rPr>
          <w:noProof/>
        </w:rPr>
        <w:instrText xml:space="preserve"> PAGEREF _Toc130981498 \h </w:instrText>
      </w:r>
      <w:r>
        <w:rPr>
          <w:noProof/>
        </w:rPr>
      </w:r>
      <w:r>
        <w:rPr>
          <w:noProof/>
        </w:rPr>
        <w:fldChar w:fldCharType="separate"/>
      </w:r>
      <w:r>
        <w:rPr>
          <w:noProof/>
        </w:rPr>
        <w:t>79</w:t>
      </w:r>
      <w:r>
        <w:rPr>
          <w:noProof/>
        </w:rPr>
        <w:fldChar w:fldCharType="end"/>
      </w:r>
    </w:p>
    <w:p w14:paraId="2F5B191D" w14:textId="1D7B5F6D" w:rsidR="001B5EC1" w:rsidRDefault="001B5EC1">
      <w:pPr>
        <w:pStyle w:val="TOC3"/>
        <w:rPr>
          <w:rFonts w:ascii="Calibri" w:hAnsi="Calibri"/>
          <w:noProof/>
          <w:sz w:val="22"/>
          <w:szCs w:val="22"/>
          <w:lang w:eastAsia="en-GB"/>
        </w:rPr>
      </w:pPr>
      <w:r>
        <w:rPr>
          <w:noProof/>
        </w:rPr>
        <w:t>7.5.4</w:t>
      </w:r>
      <w:r>
        <w:rPr>
          <w:rFonts w:ascii="Calibri" w:hAnsi="Calibri"/>
          <w:noProof/>
          <w:sz w:val="22"/>
          <w:szCs w:val="22"/>
          <w:lang w:eastAsia="en-GB"/>
        </w:rPr>
        <w:tab/>
      </w:r>
      <w:r>
        <w:rPr>
          <w:noProof/>
        </w:rPr>
        <w:t>Location status event</w:t>
      </w:r>
      <w:r>
        <w:rPr>
          <w:noProof/>
        </w:rPr>
        <w:tab/>
      </w:r>
      <w:r>
        <w:rPr>
          <w:noProof/>
        </w:rPr>
        <w:fldChar w:fldCharType="begin" w:fldLock="1"/>
      </w:r>
      <w:r>
        <w:rPr>
          <w:noProof/>
        </w:rPr>
        <w:instrText xml:space="preserve"> PAGEREF _Toc130981499 \h </w:instrText>
      </w:r>
      <w:r>
        <w:rPr>
          <w:noProof/>
        </w:rPr>
      </w:r>
      <w:r>
        <w:rPr>
          <w:noProof/>
        </w:rPr>
        <w:fldChar w:fldCharType="separate"/>
      </w:r>
      <w:r>
        <w:rPr>
          <w:noProof/>
        </w:rPr>
        <w:t>80</w:t>
      </w:r>
      <w:r>
        <w:rPr>
          <w:noProof/>
        </w:rPr>
        <w:fldChar w:fldCharType="end"/>
      </w:r>
    </w:p>
    <w:p w14:paraId="54DF48A6" w14:textId="2AB2BF96" w:rsidR="001B5EC1" w:rsidRDefault="001B5EC1">
      <w:pPr>
        <w:pStyle w:val="TOC3"/>
        <w:rPr>
          <w:rFonts w:ascii="Calibri" w:hAnsi="Calibri"/>
          <w:noProof/>
          <w:sz w:val="22"/>
          <w:szCs w:val="22"/>
          <w:lang w:eastAsia="en-GB"/>
        </w:rPr>
      </w:pPr>
      <w:r>
        <w:rPr>
          <w:noProof/>
        </w:rPr>
        <w:t>7.5.5</w:t>
      </w:r>
      <w:r>
        <w:rPr>
          <w:rFonts w:ascii="Calibri" w:hAnsi="Calibri"/>
          <w:noProof/>
          <w:sz w:val="22"/>
          <w:szCs w:val="22"/>
          <w:lang w:eastAsia="en-GB"/>
        </w:rPr>
        <w:tab/>
      </w:r>
      <w:r>
        <w:rPr>
          <w:noProof/>
        </w:rPr>
        <w:t>User activity event</w:t>
      </w:r>
      <w:r>
        <w:rPr>
          <w:noProof/>
        </w:rPr>
        <w:tab/>
      </w:r>
      <w:r>
        <w:rPr>
          <w:noProof/>
        </w:rPr>
        <w:fldChar w:fldCharType="begin" w:fldLock="1"/>
      </w:r>
      <w:r>
        <w:rPr>
          <w:noProof/>
        </w:rPr>
        <w:instrText xml:space="preserve"> PAGEREF _Toc130981500 \h </w:instrText>
      </w:r>
      <w:r>
        <w:rPr>
          <w:noProof/>
        </w:rPr>
      </w:r>
      <w:r>
        <w:rPr>
          <w:noProof/>
        </w:rPr>
        <w:fldChar w:fldCharType="separate"/>
      </w:r>
      <w:r>
        <w:rPr>
          <w:noProof/>
        </w:rPr>
        <w:t>80</w:t>
      </w:r>
      <w:r>
        <w:rPr>
          <w:noProof/>
        </w:rPr>
        <w:fldChar w:fldCharType="end"/>
      </w:r>
    </w:p>
    <w:p w14:paraId="14F2DD5A" w14:textId="51ADBE78" w:rsidR="001B5EC1" w:rsidRDefault="001B5EC1">
      <w:pPr>
        <w:pStyle w:val="TOC3"/>
        <w:rPr>
          <w:rFonts w:ascii="Calibri" w:hAnsi="Calibri"/>
          <w:noProof/>
          <w:sz w:val="22"/>
          <w:szCs w:val="22"/>
          <w:lang w:eastAsia="en-GB"/>
        </w:rPr>
      </w:pPr>
      <w:r>
        <w:rPr>
          <w:noProof/>
        </w:rPr>
        <w:t>7.5.6</w:t>
      </w:r>
      <w:r>
        <w:rPr>
          <w:rFonts w:ascii="Calibri" w:hAnsi="Calibri"/>
          <w:noProof/>
          <w:sz w:val="22"/>
          <w:szCs w:val="22"/>
          <w:lang w:eastAsia="en-GB"/>
        </w:rPr>
        <w:tab/>
      </w:r>
      <w:r>
        <w:rPr>
          <w:noProof/>
        </w:rPr>
        <w:t>Idle screen available event</w:t>
      </w:r>
      <w:r>
        <w:rPr>
          <w:noProof/>
        </w:rPr>
        <w:tab/>
      </w:r>
      <w:r>
        <w:rPr>
          <w:noProof/>
        </w:rPr>
        <w:fldChar w:fldCharType="begin" w:fldLock="1"/>
      </w:r>
      <w:r>
        <w:rPr>
          <w:noProof/>
        </w:rPr>
        <w:instrText xml:space="preserve"> PAGEREF _Toc130981501 \h </w:instrText>
      </w:r>
      <w:r>
        <w:rPr>
          <w:noProof/>
        </w:rPr>
      </w:r>
      <w:r>
        <w:rPr>
          <w:noProof/>
        </w:rPr>
        <w:fldChar w:fldCharType="separate"/>
      </w:r>
      <w:r>
        <w:rPr>
          <w:noProof/>
        </w:rPr>
        <w:t>80</w:t>
      </w:r>
      <w:r>
        <w:rPr>
          <w:noProof/>
        </w:rPr>
        <w:fldChar w:fldCharType="end"/>
      </w:r>
    </w:p>
    <w:p w14:paraId="44227F64" w14:textId="0F0EEF47" w:rsidR="001B5EC1" w:rsidRDefault="001B5EC1">
      <w:pPr>
        <w:pStyle w:val="TOC3"/>
        <w:rPr>
          <w:rFonts w:ascii="Calibri" w:hAnsi="Calibri"/>
          <w:noProof/>
          <w:sz w:val="22"/>
          <w:szCs w:val="22"/>
          <w:lang w:eastAsia="en-GB"/>
        </w:rPr>
      </w:pPr>
      <w:r>
        <w:rPr>
          <w:noProof/>
        </w:rPr>
        <w:lastRenderedPageBreak/>
        <w:t>7.5.7</w:t>
      </w:r>
      <w:r>
        <w:rPr>
          <w:rFonts w:ascii="Calibri" w:hAnsi="Calibri"/>
          <w:noProof/>
          <w:sz w:val="22"/>
          <w:szCs w:val="22"/>
          <w:lang w:eastAsia="en-GB"/>
        </w:rPr>
        <w:tab/>
      </w:r>
      <w:r>
        <w:rPr>
          <w:noProof/>
        </w:rPr>
        <w:t>Card reader status event</w:t>
      </w:r>
      <w:r>
        <w:rPr>
          <w:noProof/>
        </w:rPr>
        <w:tab/>
      </w:r>
      <w:r>
        <w:rPr>
          <w:noProof/>
        </w:rPr>
        <w:fldChar w:fldCharType="begin" w:fldLock="1"/>
      </w:r>
      <w:r>
        <w:rPr>
          <w:noProof/>
        </w:rPr>
        <w:instrText xml:space="preserve"> PAGEREF _Toc130981502 \h </w:instrText>
      </w:r>
      <w:r>
        <w:rPr>
          <w:noProof/>
        </w:rPr>
      </w:r>
      <w:r>
        <w:rPr>
          <w:noProof/>
        </w:rPr>
        <w:fldChar w:fldCharType="separate"/>
      </w:r>
      <w:r>
        <w:rPr>
          <w:noProof/>
        </w:rPr>
        <w:t>80</w:t>
      </w:r>
      <w:r>
        <w:rPr>
          <w:noProof/>
        </w:rPr>
        <w:fldChar w:fldCharType="end"/>
      </w:r>
    </w:p>
    <w:p w14:paraId="7A7DF3EB" w14:textId="25421342" w:rsidR="001B5EC1" w:rsidRDefault="001B5EC1">
      <w:pPr>
        <w:pStyle w:val="TOC3"/>
        <w:rPr>
          <w:rFonts w:ascii="Calibri" w:hAnsi="Calibri"/>
          <w:noProof/>
          <w:sz w:val="22"/>
          <w:szCs w:val="22"/>
          <w:lang w:eastAsia="en-GB"/>
        </w:rPr>
      </w:pPr>
      <w:r>
        <w:rPr>
          <w:noProof/>
        </w:rPr>
        <w:t>7.5.8</w:t>
      </w:r>
      <w:r>
        <w:rPr>
          <w:rFonts w:ascii="Calibri" w:hAnsi="Calibri"/>
          <w:noProof/>
          <w:sz w:val="22"/>
          <w:szCs w:val="22"/>
          <w:lang w:eastAsia="en-GB"/>
        </w:rPr>
        <w:tab/>
      </w:r>
      <w:r>
        <w:rPr>
          <w:noProof/>
        </w:rPr>
        <w:t>Language selection event</w:t>
      </w:r>
      <w:r>
        <w:rPr>
          <w:noProof/>
        </w:rPr>
        <w:tab/>
      </w:r>
      <w:r>
        <w:rPr>
          <w:noProof/>
        </w:rPr>
        <w:fldChar w:fldCharType="begin" w:fldLock="1"/>
      </w:r>
      <w:r>
        <w:rPr>
          <w:noProof/>
        </w:rPr>
        <w:instrText xml:space="preserve"> PAGEREF _Toc130981503 \h </w:instrText>
      </w:r>
      <w:r>
        <w:rPr>
          <w:noProof/>
        </w:rPr>
      </w:r>
      <w:r>
        <w:rPr>
          <w:noProof/>
        </w:rPr>
        <w:fldChar w:fldCharType="separate"/>
      </w:r>
      <w:r>
        <w:rPr>
          <w:noProof/>
        </w:rPr>
        <w:t>80</w:t>
      </w:r>
      <w:r>
        <w:rPr>
          <w:noProof/>
        </w:rPr>
        <w:fldChar w:fldCharType="end"/>
      </w:r>
    </w:p>
    <w:p w14:paraId="4D038158" w14:textId="485656F0" w:rsidR="001B5EC1" w:rsidRDefault="001B5EC1">
      <w:pPr>
        <w:pStyle w:val="TOC3"/>
        <w:rPr>
          <w:rFonts w:ascii="Calibri" w:hAnsi="Calibri"/>
          <w:noProof/>
          <w:sz w:val="22"/>
          <w:szCs w:val="22"/>
          <w:lang w:eastAsia="en-GB"/>
        </w:rPr>
      </w:pPr>
      <w:r>
        <w:rPr>
          <w:noProof/>
        </w:rPr>
        <w:t>7.5.9</w:t>
      </w:r>
      <w:r>
        <w:rPr>
          <w:rFonts w:ascii="Calibri" w:hAnsi="Calibri"/>
          <w:noProof/>
          <w:sz w:val="22"/>
          <w:szCs w:val="22"/>
          <w:lang w:eastAsia="en-GB"/>
        </w:rPr>
        <w:tab/>
      </w:r>
      <w:r>
        <w:rPr>
          <w:noProof/>
        </w:rPr>
        <w:t>Browser termination event</w:t>
      </w:r>
      <w:r>
        <w:rPr>
          <w:noProof/>
        </w:rPr>
        <w:tab/>
      </w:r>
      <w:r>
        <w:rPr>
          <w:noProof/>
        </w:rPr>
        <w:fldChar w:fldCharType="begin" w:fldLock="1"/>
      </w:r>
      <w:r>
        <w:rPr>
          <w:noProof/>
        </w:rPr>
        <w:instrText xml:space="preserve"> PAGEREF _Toc130981504 \h </w:instrText>
      </w:r>
      <w:r>
        <w:rPr>
          <w:noProof/>
        </w:rPr>
      </w:r>
      <w:r>
        <w:rPr>
          <w:noProof/>
        </w:rPr>
        <w:fldChar w:fldCharType="separate"/>
      </w:r>
      <w:r>
        <w:rPr>
          <w:noProof/>
        </w:rPr>
        <w:t>80</w:t>
      </w:r>
      <w:r>
        <w:rPr>
          <w:noProof/>
        </w:rPr>
        <w:fldChar w:fldCharType="end"/>
      </w:r>
    </w:p>
    <w:p w14:paraId="1A85FA4B" w14:textId="3AFF982A" w:rsidR="001B5EC1" w:rsidRDefault="001B5EC1">
      <w:pPr>
        <w:pStyle w:val="TOC3"/>
        <w:rPr>
          <w:rFonts w:ascii="Calibri" w:hAnsi="Calibri"/>
          <w:noProof/>
          <w:sz w:val="22"/>
          <w:szCs w:val="22"/>
          <w:lang w:eastAsia="en-GB"/>
        </w:rPr>
      </w:pPr>
      <w:r>
        <w:rPr>
          <w:noProof/>
        </w:rPr>
        <w:t>7.5.10</w:t>
      </w:r>
      <w:r>
        <w:rPr>
          <w:rFonts w:ascii="Calibri" w:hAnsi="Calibri"/>
          <w:noProof/>
          <w:sz w:val="22"/>
          <w:szCs w:val="22"/>
          <w:lang w:eastAsia="en-GB"/>
        </w:rPr>
        <w:tab/>
      </w:r>
      <w:r>
        <w:rPr>
          <w:noProof/>
        </w:rPr>
        <w:t>Data available event</w:t>
      </w:r>
      <w:r>
        <w:rPr>
          <w:noProof/>
        </w:rPr>
        <w:tab/>
      </w:r>
      <w:r>
        <w:rPr>
          <w:noProof/>
        </w:rPr>
        <w:fldChar w:fldCharType="begin" w:fldLock="1"/>
      </w:r>
      <w:r>
        <w:rPr>
          <w:noProof/>
        </w:rPr>
        <w:instrText xml:space="preserve"> PAGEREF _Toc130981505 \h </w:instrText>
      </w:r>
      <w:r>
        <w:rPr>
          <w:noProof/>
        </w:rPr>
      </w:r>
      <w:r>
        <w:rPr>
          <w:noProof/>
        </w:rPr>
        <w:fldChar w:fldCharType="separate"/>
      </w:r>
      <w:r>
        <w:rPr>
          <w:noProof/>
        </w:rPr>
        <w:t>80</w:t>
      </w:r>
      <w:r>
        <w:rPr>
          <w:noProof/>
        </w:rPr>
        <w:fldChar w:fldCharType="end"/>
      </w:r>
    </w:p>
    <w:p w14:paraId="20DFC340" w14:textId="23F32898" w:rsidR="001B5EC1" w:rsidRDefault="001B5EC1">
      <w:pPr>
        <w:pStyle w:val="TOC3"/>
        <w:rPr>
          <w:rFonts w:ascii="Calibri" w:hAnsi="Calibri"/>
          <w:noProof/>
          <w:sz w:val="22"/>
          <w:szCs w:val="22"/>
          <w:lang w:eastAsia="en-GB"/>
        </w:rPr>
      </w:pPr>
      <w:r>
        <w:rPr>
          <w:noProof/>
        </w:rPr>
        <w:t>7.5.11</w:t>
      </w:r>
      <w:r>
        <w:rPr>
          <w:rFonts w:ascii="Calibri" w:hAnsi="Calibri"/>
          <w:noProof/>
          <w:sz w:val="22"/>
          <w:szCs w:val="22"/>
          <w:lang w:eastAsia="en-GB"/>
        </w:rPr>
        <w:tab/>
      </w:r>
      <w:r>
        <w:rPr>
          <w:noProof/>
        </w:rPr>
        <w:t>Channel status event</w:t>
      </w:r>
      <w:r>
        <w:rPr>
          <w:noProof/>
        </w:rPr>
        <w:tab/>
      </w:r>
      <w:r>
        <w:rPr>
          <w:noProof/>
        </w:rPr>
        <w:fldChar w:fldCharType="begin" w:fldLock="1"/>
      </w:r>
      <w:r>
        <w:rPr>
          <w:noProof/>
        </w:rPr>
        <w:instrText xml:space="preserve"> PAGEREF _Toc130981506 \h </w:instrText>
      </w:r>
      <w:r>
        <w:rPr>
          <w:noProof/>
        </w:rPr>
      </w:r>
      <w:r>
        <w:rPr>
          <w:noProof/>
        </w:rPr>
        <w:fldChar w:fldCharType="separate"/>
      </w:r>
      <w:r>
        <w:rPr>
          <w:noProof/>
        </w:rPr>
        <w:t>80</w:t>
      </w:r>
      <w:r>
        <w:rPr>
          <w:noProof/>
        </w:rPr>
        <w:fldChar w:fldCharType="end"/>
      </w:r>
    </w:p>
    <w:p w14:paraId="435223F9" w14:textId="7F202CF2" w:rsidR="001B5EC1" w:rsidRDefault="001B5EC1">
      <w:pPr>
        <w:pStyle w:val="TOC3"/>
        <w:rPr>
          <w:rFonts w:ascii="Calibri" w:hAnsi="Calibri"/>
          <w:noProof/>
          <w:sz w:val="22"/>
          <w:szCs w:val="22"/>
          <w:lang w:eastAsia="en-GB"/>
        </w:rPr>
      </w:pPr>
      <w:r>
        <w:rPr>
          <w:noProof/>
        </w:rPr>
        <w:t>7.5.12</w:t>
      </w:r>
      <w:r>
        <w:rPr>
          <w:rFonts w:ascii="Calibri" w:hAnsi="Calibri"/>
          <w:noProof/>
          <w:sz w:val="22"/>
          <w:szCs w:val="22"/>
          <w:lang w:eastAsia="en-GB"/>
        </w:rPr>
        <w:tab/>
      </w:r>
      <w:r>
        <w:rPr>
          <w:noProof/>
        </w:rPr>
        <w:t>Access Technology Change Event</w:t>
      </w:r>
      <w:r>
        <w:rPr>
          <w:noProof/>
        </w:rPr>
        <w:tab/>
      </w:r>
      <w:r>
        <w:rPr>
          <w:noProof/>
        </w:rPr>
        <w:fldChar w:fldCharType="begin" w:fldLock="1"/>
      </w:r>
      <w:r>
        <w:rPr>
          <w:noProof/>
        </w:rPr>
        <w:instrText xml:space="preserve"> PAGEREF _Toc130981507 \h </w:instrText>
      </w:r>
      <w:r>
        <w:rPr>
          <w:noProof/>
        </w:rPr>
      </w:r>
      <w:r>
        <w:rPr>
          <w:noProof/>
        </w:rPr>
        <w:fldChar w:fldCharType="separate"/>
      </w:r>
      <w:r>
        <w:rPr>
          <w:noProof/>
        </w:rPr>
        <w:t>80</w:t>
      </w:r>
      <w:r>
        <w:rPr>
          <w:noProof/>
        </w:rPr>
        <w:fldChar w:fldCharType="end"/>
      </w:r>
    </w:p>
    <w:p w14:paraId="413AEA5D" w14:textId="59AF5EBA" w:rsidR="001B5EC1" w:rsidRDefault="001B5EC1">
      <w:pPr>
        <w:pStyle w:val="TOC3"/>
        <w:rPr>
          <w:rFonts w:ascii="Calibri" w:hAnsi="Calibri"/>
          <w:noProof/>
          <w:sz w:val="22"/>
          <w:szCs w:val="22"/>
          <w:lang w:eastAsia="en-GB"/>
        </w:rPr>
      </w:pPr>
      <w:r>
        <w:rPr>
          <w:noProof/>
        </w:rPr>
        <w:t>7.5.13</w:t>
      </w:r>
      <w:r>
        <w:rPr>
          <w:rFonts w:ascii="Calibri" w:hAnsi="Calibri"/>
          <w:noProof/>
          <w:sz w:val="22"/>
          <w:szCs w:val="22"/>
          <w:lang w:eastAsia="en-GB"/>
        </w:rPr>
        <w:tab/>
      </w:r>
      <w:r>
        <w:rPr>
          <w:noProof/>
        </w:rPr>
        <w:t>Display parameters changed event</w:t>
      </w:r>
      <w:r>
        <w:rPr>
          <w:noProof/>
        </w:rPr>
        <w:tab/>
      </w:r>
      <w:r>
        <w:rPr>
          <w:noProof/>
        </w:rPr>
        <w:fldChar w:fldCharType="begin" w:fldLock="1"/>
      </w:r>
      <w:r>
        <w:rPr>
          <w:noProof/>
        </w:rPr>
        <w:instrText xml:space="preserve"> PAGEREF _Toc130981508 \h </w:instrText>
      </w:r>
      <w:r>
        <w:rPr>
          <w:noProof/>
        </w:rPr>
      </w:r>
      <w:r>
        <w:rPr>
          <w:noProof/>
        </w:rPr>
        <w:fldChar w:fldCharType="separate"/>
      </w:r>
      <w:r>
        <w:rPr>
          <w:noProof/>
        </w:rPr>
        <w:t>80</w:t>
      </w:r>
      <w:r>
        <w:rPr>
          <w:noProof/>
        </w:rPr>
        <w:fldChar w:fldCharType="end"/>
      </w:r>
    </w:p>
    <w:p w14:paraId="0C3DC2A3" w14:textId="0B0B3C7A" w:rsidR="001B5EC1" w:rsidRDefault="001B5EC1">
      <w:pPr>
        <w:pStyle w:val="TOC3"/>
        <w:rPr>
          <w:rFonts w:ascii="Calibri" w:hAnsi="Calibri"/>
          <w:noProof/>
          <w:sz w:val="22"/>
          <w:szCs w:val="22"/>
          <w:lang w:eastAsia="en-GB"/>
        </w:rPr>
      </w:pPr>
      <w:r>
        <w:rPr>
          <w:noProof/>
        </w:rPr>
        <w:t>7.5.14</w:t>
      </w:r>
      <w:r>
        <w:rPr>
          <w:rFonts w:ascii="Calibri" w:hAnsi="Calibri"/>
          <w:noProof/>
          <w:sz w:val="22"/>
          <w:szCs w:val="22"/>
          <w:lang w:eastAsia="en-GB"/>
        </w:rPr>
        <w:tab/>
      </w:r>
      <w:r>
        <w:rPr>
          <w:noProof/>
        </w:rPr>
        <w:t>Local Connection event</w:t>
      </w:r>
      <w:r>
        <w:rPr>
          <w:noProof/>
        </w:rPr>
        <w:tab/>
      </w:r>
      <w:r>
        <w:rPr>
          <w:noProof/>
        </w:rPr>
        <w:fldChar w:fldCharType="begin" w:fldLock="1"/>
      </w:r>
      <w:r>
        <w:rPr>
          <w:noProof/>
        </w:rPr>
        <w:instrText xml:space="preserve"> PAGEREF _Toc130981509 \h </w:instrText>
      </w:r>
      <w:r>
        <w:rPr>
          <w:noProof/>
        </w:rPr>
      </w:r>
      <w:r>
        <w:rPr>
          <w:noProof/>
        </w:rPr>
        <w:fldChar w:fldCharType="separate"/>
      </w:r>
      <w:r>
        <w:rPr>
          <w:noProof/>
        </w:rPr>
        <w:t>80</w:t>
      </w:r>
      <w:r>
        <w:rPr>
          <w:noProof/>
        </w:rPr>
        <w:fldChar w:fldCharType="end"/>
      </w:r>
    </w:p>
    <w:p w14:paraId="38609A51" w14:textId="0779B0C8" w:rsidR="001B5EC1" w:rsidRDefault="001B5EC1">
      <w:pPr>
        <w:pStyle w:val="TOC3"/>
        <w:rPr>
          <w:rFonts w:ascii="Calibri" w:hAnsi="Calibri"/>
          <w:noProof/>
          <w:sz w:val="22"/>
          <w:szCs w:val="22"/>
          <w:lang w:eastAsia="en-GB"/>
        </w:rPr>
      </w:pPr>
      <w:r>
        <w:rPr>
          <w:noProof/>
        </w:rPr>
        <w:t>7.5.15</w:t>
      </w:r>
      <w:r>
        <w:rPr>
          <w:rFonts w:ascii="Calibri" w:hAnsi="Calibri"/>
          <w:noProof/>
          <w:sz w:val="22"/>
          <w:szCs w:val="22"/>
          <w:lang w:eastAsia="en-GB"/>
        </w:rPr>
        <w:tab/>
      </w:r>
      <w:r>
        <w:rPr>
          <w:noProof/>
        </w:rPr>
        <w:t>Network Search Mode Change Event</w:t>
      </w:r>
      <w:r>
        <w:rPr>
          <w:noProof/>
        </w:rPr>
        <w:tab/>
      </w:r>
      <w:r>
        <w:rPr>
          <w:noProof/>
        </w:rPr>
        <w:fldChar w:fldCharType="begin" w:fldLock="1"/>
      </w:r>
      <w:r>
        <w:rPr>
          <w:noProof/>
        </w:rPr>
        <w:instrText xml:space="preserve"> PAGEREF _Toc130981510 \h </w:instrText>
      </w:r>
      <w:r>
        <w:rPr>
          <w:noProof/>
        </w:rPr>
      </w:r>
      <w:r>
        <w:rPr>
          <w:noProof/>
        </w:rPr>
        <w:fldChar w:fldCharType="separate"/>
      </w:r>
      <w:r>
        <w:rPr>
          <w:noProof/>
        </w:rPr>
        <w:t>80</w:t>
      </w:r>
      <w:r>
        <w:rPr>
          <w:noProof/>
        </w:rPr>
        <w:fldChar w:fldCharType="end"/>
      </w:r>
    </w:p>
    <w:p w14:paraId="6D0CEA9E" w14:textId="79793433" w:rsidR="001B5EC1" w:rsidRDefault="001B5EC1">
      <w:pPr>
        <w:pStyle w:val="TOC3"/>
        <w:rPr>
          <w:rFonts w:ascii="Calibri" w:hAnsi="Calibri"/>
          <w:noProof/>
          <w:sz w:val="22"/>
          <w:szCs w:val="22"/>
          <w:lang w:eastAsia="en-GB"/>
        </w:rPr>
      </w:pPr>
      <w:r>
        <w:rPr>
          <w:noProof/>
        </w:rPr>
        <w:t>7.5.16</w:t>
      </w:r>
      <w:r>
        <w:rPr>
          <w:rFonts w:ascii="Calibri" w:hAnsi="Calibri"/>
          <w:noProof/>
          <w:sz w:val="22"/>
          <w:szCs w:val="22"/>
          <w:lang w:eastAsia="en-GB"/>
        </w:rPr>
        <w:tab/>
      </w:r>
      <w:r>
        <w:rPr>
          <w:noProof/>
        </w:rPr>
        <w:t>Browsing status event</w:t>
      </w:r>
      <w:r>
        <w:rPr>
          <w:noProof/>
        </w:rPr>
        <w:tab/>
      </w:r>
      <w:r>
        <w:rPr>
          <w:noProof/>
        </w:rPr>
        <w:fldChar w:fldCharType="begin" w:fldLock="1"/>
      </w:r>
      <w:r>
        <w:rPr>
          <w:noProof/>
        </w:rPr>
        <w:instrText xml:space="preserve"> PAGEREF _Toc130981511 \h </w:instrText>
      </w:r>
      <w:r>
        <w:rPr>
          <w:noProof/>
        </w:rPr>
      </w:r>
      <w:r>
        <w:rPr>
          <w:noProof/>
        </w:rPr>
        <w:fldChar w:fldCharType="separate"/>
      </w:r>
      <w:r>
        <w:rPr>
          <w:noProof/>
        </w:rPr>
        <w:t>81</w:t>
      </w:r>
      <w:r>
        <w:rPr>
          <w:noProof/>
        </w:rPr>
        <w:fldChar w:fldCharType="end"/>
      </w:r>
    </w:p>
    <w:p w14:paraId="23919D65" w14:textId="21F11AC7" w:rsidR="001B5EC1" w:rsidRDefault="001B5EC1">
      <w:pPr>
        <w:pStyle w:val="TOC3"/>
        <w:rPr>
          <w:rFonts w:ascii="Calibri" w:hAnsi="Calibri"/>
          <w:noProof/>
          <w:sz w:val="22"/>
          <w:szCs w:val="22"/>
          <w:lang w:eastAsia="en-GB"/>
        </w:rPr>
      </w:pPr>
      <w:r>
        <w:rPr>
          <w:noProof/>
        </w:rPr>
        <w:t>7.5.17</w:t>
      </w:r>
      <w:r>
        <w:rPr>
          <w:rFonts w:ascii="Calibri" w:hAnsi="Calibri"/>
          <w:noProof/>
          <w:sz w:val="22"/>
          <w:szCs w:val="22"/>
          <w:lang w:eastAsia="en-GB"/>
        </w:rPr>
        <w:tab/>
      </w:r>
      <w:r>
        <w:rPr>
          <w:noProof/>
        </w:rPr>
        <w:t>Frames Information changed event</w:t>
      </w:r>
      <w:r>
        <w:rPr>
          <w:noProof/>
        </w:rPr>
        <w:tab/>
      </w:r>
      <w:r>
        <w:rPr>
          <w:noProof/>
        </w:rPr>
        <w:fldChar w:fldCharType="begin" w:fldLock="1"/>
      </w:r>
      <w:r>
        <w:rPr>
          <w:noProof/>
        </w:rPr>
        <w:instrText xml:space="preserve"> PAGEREF _Toc130981512 \h </w:instrText>
      </w:r>
      <w:r>
        <w:rPr>
          <w:noProof/>
        </w:rPr>
      </w:r>
      <w:r>
        <w:rPr>
          <w:noProof/>
        </w:rPr>
        <w:fldChar w:fldCharType="separate"/>
      </w:r>
      <w:r>
        <w:rPr>
          <w:noProof/>
        </w:rPr>
        <w:t>81</w:t>
      </w:r>
      <w:r>
        <w:rPr>
          <w:noProof/>
        </w:rPr>
        <w:fldChar w:fldCharType="end"/>
      </w:r>
    </w:p>
    <w:p w14:paraId="244FF80C" w14:textId="060AE6E8" w:rsidR="001B5EC1" w:rsidRDefault="001B5EC1">
      <w:pPr>
        <w:pStyle w:val="TOC3"/>
        <w:rPr>
          <w:rFonts w:ascii="Calibri" w:hAnsi="Calibri"/>
          <w:noProof/>
          <w:sz w:val="22"/>
          <w:szCs w:val="22"/>
          <w:lang w:eastAsia="en-GB"/>
        </w:rPr>
      </w:pPr>
      <w:r>
        <w:rPr>
          <w:noProof/>
        </w:rPr>
        <w:t>7.5.18</w:t>
      </w:r>
      <w:r>
        <w:rPr>
          <w:rFonts w:ascii="Calibri" w:hAnsi="Calibri"/>
          <w:noProof/>
          <w:sz w:val="22"/>
          <w:szCs w:val="22"/>
          <w:lang w:eastAsia="en-GB"/>
        </w:rPr>
        <w:tab/>
      </w:r>
      <w:r>
        <w:rPr>
          <w:noProof/>
        </w:rPr>
        <w:t>HCI connectivity event</w:t>
      </w:r>
      <w:r>
        <w:rPr>
          <w:noProof/>
        </w:rPr>
        <w:tab/>
      </w:r>
      <w:r>
        <w:rPr>
          <w:noProof/>
        </w:rPr>
        <w:fldChar w:fldCharType="begin" w:fldLock="1"/>
      </w:r>
      <w:r>
        <w:rPr>
          <w:noProof/>
        </w:rPr>
        <w:instrText xml:space="preserve"> PAGEREF _Toc130981513 \h </w:instrText>
      </w:r>
      <w:r>
        <w:rPr>
          <w:noProof/>
        </w:rPr>
      </w:r>
      <w:r>
        <w:rPr>
          <w:noProof/>
        </w:rPr>
        <w:fldChar w:fldCharType="separate"/>
      </w:r>
      <w:r>
        <w:rPr>
          <w:noProof/>
        </w:rPr>
        <w:t>81</w:t>
      </w:r>
      <w:r>
        <w:rPr>
          <w:noProof/>
        </w:rPr>
        <w:fldChar w:fldCharType="end"/>
      </w:r>
    </w:p>
    <w:p w14:paraId="2AEB9B5C" w14:textId="7F307BF1" w:rsidR="001B5EC1" w:rsidRDefault="001B5EC1">
      <w:pPr>
        <w:pStyle w:val="TOC3"/>
        <w:rPr>
          <w:rFonts w:ascii="Calibri" w:hAnsi="Calibri"/>
          <w:noProof/>
          <w:sz w:val="22"/>
          <w:szCs w:val="22"/>
          <w:lang w:eastAsia="en-GB"/>
        </w:rPr>
      </w:pPr>
      <w:r>
        <w:rPr>
          <w:noProof/>
        </w:rPr>
        <w:t>7.5.19</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_Toc130981514 \h </w:instrText>
      </w:r>
      <w:r>
        <w:rPr>
          <w:noProof/>
        </w:rPr>
      </w:r>
      <w:r>
        <w:rPr>
          <w:noProof/>
        </w:rPr>
        <w:fldChar w:fldCharType="separate"/>
      </w:r>
      <w:r>
        <w:rPr>
          <w:noProof/>
        </w:rPr>
        <w:t>81</w:t>
      </w:r>
      <w:r>
        <w:rPr>
          <w:noProof/>
        </w:rPr>
        <w:fldChar w:fldCharType="end"/>
      </w:r>
    </w:p>
    <w:p w14:paraId="2BB3D856" w14:textId="79F69850" w:rsidR="001B5EC1" w:rsidRDefault="001B5EC1">
      <w:pPr>
        <w:pStyle w:val="TOC3"/>
        <w:rPr>
          <w:rFonts w:ascii="Calibri" w:hAnsi="Calibri"/>
          <w:noProof/>
          <w:sz w:val="22"/>
          <w:szCs w:val="22"/>
          <w:lang w:eastAsia="en-GB"/>
        </w:rPr>
      </w:pPr>
      <w:r>
        <w:rPr>
          <w:noProof/>
        </w:rPr>
        <w:t>7.5.20</w:t>
      </w:r>
      <w:r>
        <w:rPr>
          <w:rFonts w:ascii="Calibri" w:hAnsi="Calibri"/>
          <w:noProof/>
          <w:sz w:val="22"/>
          <w:szCs w:val="22"/>
          <w:lang w:eastAsia="en-GB"/>
        </w:rPr>
        <w:tab/>
      </w:r>
      <w:r>
        <w:rPr>
          <w:noProof/>
        </w:rPr>
        <w:t>Incoming IMS Data event</w:t>
      </w:r>
      <w:r>
        <w:rPr>
          <w:noProof/>
        </w:rPr>
        <w:tab/>
      </w:r>
      <w:r>
        <w:rPr>
          <w:noProof/>
        </w:rPr>
        <w:fldChar w:fldCharType="begin" w:fldLock="1"/>
      </w:r>
      <w:r>
        <w:rPr>
          <w:noProof/>
        </w:rPr>
        <w:instrText xml:space="preserve"> PAGEREF _Toc130981515 \h </w:instrText>
      </w:r>
      <w:r>
        <w:rPr>
          <w:noProof/>
        </w:rPr>
      </w:r>
      <w:r>
        <w:rPr>
          <w:noProof/>
        </w:rPr>
        <w:fldChar w:fldCharType="separate"/>
      </w:r>
      <w:r>
        <w:rPr>
          <w:noProof/>
        </w:rPr>
        <w:t>81</w:t>
      </w:r>
      <w:r>
        <w:rPr>
          <w:noProof/>
        </w:rPr>
        <w:fldChar w:fldCharType="end"/>
      </w:r>
    </w:p>
    <w:p w14:paraId="2D7F32C3" w14:textId="0261418E" w:rsidR="001B5EC1" w:rsidRDefault="001B5EC1">
      <w:pPr>
        <w:pStyle w:val="TOC4"/>
        <w:rPr>
          <w:rFonts w:ascii="Calibri" w:hAnsi="Calibri"/>
          <w:noProof/>
          <w:sz w:val="22"/>
          <w:szCs w:val="22"/>
          <w:lang w:eastAsia="en-GB"/>
        </w:rPr>
      </w:pPr>
      <w:r>
        <w:rPr>
          <w:noProof/>
        </w:rPr>
        <w:t>7.5.20.1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_Toc130981516 \h </w:instrText>
      </w:r>
      <w:r>
        <w:rPr>
          <w:noProof/>
        </w:rPr>
      </w:r>
      <w:r>
        <w:rPr>
          <w:noProof/>
        </w:rPr>
        <w:fldChar w:fldCharType="separate"/>
      </w:r>
      <w:r>
        <w:rPr>
          <w:noProof/>
        </w:rPr>
        <w:t>81</w:t>
      </w:r>
      <w:r>
        <w:rPr>
          <w:noProof/>
        </w:rPr>
        <w:fldChar w:fldCharType="end"/>
      </w:r>
    </w:p>
    <w:p w14:paraId="03CB1C50" w14:textId="158BAC2B" w:rsidR="001B5EC1" w:rsidRDefault="001B5EC1">
      <w:pPr>
        <w:pStyle w:val="TOC4"/>
        <w:rPr>
          <w:rFonts w:ascii="Calibri" w:hAnsi="Calibri"/>
          <w:noProof/>
          <w:sz w:val="22"/>
          <w:szCs w:val="22"/>
          <w:lang w:eastAsia="en-GB"/>
        </w:rPr>
      </w:pPr>
      <w:r>
        <w:rPr>
          <w:noProof/>
        </w:rPr>
        <w:t>7.5.20.2</w:t>
      </w:r>
      <w:r>
        <w:rPr>
          <w:rFonts w:ascii="Calibri" w:hAnsi="Calibri"/>
          <w:noProof/>
          <w:sz w:val="22"/>
          <w:szCs w:val="22"/>
          <w:lang w:eastAsia="en-GB"/>
        </w:rPr>
        <w:tab/>
      </w:r>
      <w:r>
        <w:rPr>
          <w:noProof/>
        </w:rPr>
        <w:t>Structure of ENVELOPE (EVENT DOWNLOAD – Incoming IMS Data)</w:t>
      </w:r>
      <w:r>
        <w:rPr>
          <w:noProof/>
        </w:rPr>
        <w:tab/>
      </w:r>
      <w:r>
        <w:rPr>
          <w:noProof/>
        </w:rPr>
        <w:fldChar w:fldCharType="begin" w:fldLock="1"/>
      </w:r>
      <w:r>
        <w:rPr>
          <w:noProof/>
        </w:rPr>
        <w:instrText xml:space="preserve"> PAGEREF _Toc130981517 \h </w:instrText>
      </w:r>
      <w:r>
        <w:rPr>
          <w:noProof/>
        </w:rPr>
      </w:r>
      <w:r>
        <w:rPr>
          <w:noProof/>
        </w:rPr>
        <w:fldChar w:fldCharType="separate"/>
      </w:r>
      <w:r>
        <w:rPr>
          <w:noProof/>
        </w:rPr>
        <w:t>81</w:t>
      </w:r>
      <w:r>
        <w:rPr>
          <w:noProof/>
        </w:rPr>
        <w:fldChar w:fldCharType="end"/>
      </w:r>
    </w:p>
    <w:p w14:paraId="2209E8C1" w14:textId="6792AF4B" w:rsidR="001B5EC1" w:rsidRDefault="001B5EC1">
      <w:pPr>
        <w:pStyle w:val="TOC3"/>
        <w:rPr>
          <w:rFonts w:ascii="Calibri" w:hAnsi="Calibri"/>
          <w:noProof/>
          <w:sz w:val="22"/>
          <w:szCs w:val="22"/>
          <w:lang w:eastAsia="en-GB"/>
        </w:rPr>
      </w:pPr>
      <w:r>
        <w:rPr>
          <w:noProof/>
        </w:rPr>
        <w:t>7.5.21</w:t>
      </w:r>
      <w:r>
        <w:rPr>
          <w:rFonts w:ascii="Calibri" w:hAnsi="Calibri"/>
          <w:noProof/>
          <w:sz w:val="22"/>
          <w:szCs w:val="22"/>
          <w:lang w:eastAsia="en-GB"/>
        </w:rPr>
        <w:tab/>
      </w:r>
      <w:r w:rsidRPr="003C1B3A">
        <w:rPr>
          <w:noProof/>
          <w:color w:val="000000"/>
        </w:rPr>
        <w:t>IMS Registration Event</w:t>
      </w:r>
      <w:r>
        <w:rPr>
          <w:noProof/>
        </w:rPr>
        <w:tab/>
      </w:r>
      <w:r>
        <w:rPr>
          <w:noProof/>
        </w:rPr>
        <w:fldChar w:fldCharType="begin" w:fldLock="1"/>
      </w:r>
      <w:r>
        <w:rPr>
          <w:noProof/>
        </w:rPr>
        <w:instrText xml:space="preserve"> PAGEREF _Toc130981518 \h </w:instrText>
      </w:r>
      <w:r>
        <w:rPr>
          <w:noProof/>
        </w:rPr>
      </w:r>
      <w:r>
        <w:rPr>
          <w:noProof/>
        </w:rPr>
        <w:fldChar w:fldCharType="separate"/>
      </w:r>
      <w:r>
        <w:rPr>
          <w:noProof/>
        </w:rPr>
        <w:t>82</w:t>
      </w:r>
      <w:r>
        <w:rPr>
          <w:noProof/>
        </w:rPr>
        <w:fldChar w:fldCharType="end"/>
      </w:r>
    </w:p>
    <w:p w14:paraId="7132F6B9" w14:textId="10559D07" w:rsidR="001B5EC1" w:rsidRDefault="001B5EC1">
      <w:pPr>
        <w:pStyle w:val="TOC4"/>
        <w:rPr>
          <w:rFonts w:ascii="Calibri" w:hAnsi="Calibri"/>
          <w:noProof/>
          <w:sz w:val="22"/>
          <w:szCs w:val="22"/>
          <w:lang w:eastAsia="en-GB"/>
        </w:rPr>
      </w:pPr>
      <w:r>
        <w:rPr>
          <w:noProof/>
        </w:rPr>
        <w:t>7.5.21.1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_Toc130981519 \h </w:instrText>
      </w:r>
      <w:r>
        <w:rPr>
          <w:noProof/>
        </w:rPr>
      </w:r>
      <w:r>
        <w:rPr>
          <w:noProof/>
        </w:rPr>
        <w:fldChar w:fldCharType="separate"/>
      </w:r>
      <w:r>
        <w:rPr>
          <w:noProof/>
        </w:rPr>
        <w:t>82</w:t>
      </w:r>
      <w:r>
        <w:rPr>
          <w:noProof/>
        </w:rPr>
        <w:fldChar w:fldCharType="end"/>
      </w:r>
    </w:p>
    <w:p w14:paraId="4B300367" w14:textId="6D548151" w:rsidR="001B5EC1" w:rsidRDefault="001B5EC1">
      <w:pPr>
        <w:pStyle w:val="TOC4"/>
        <w:rPr>
          <w:rFonts w:ascii="Calibri" w:hAnsi="Calibri"/>
          <w:noProof/>
          <w:sz w:val="22"/>
          <w:szCs w:val="22"/>
          <w:lang w:eastAsia="en-GB"/>
        </w:rPr>
      </w:pPr>
      <w:r>
        <w:rPr>
          <w:noProof/>
        </w:rPr>
        <w:t>7.5.21.2</w:t>
      </w:r>
      <w:r>
        <w:rPr>
          <w:rFonts w:ascii="Calibri" w:hAnsi="Calibri"/>
          <w:noProof/>
          <w:sz w:val="22"/>
          <w:szCs w:val="22"/>
          <w:lang w:eastAsia="en-GB"/>
        </w:rPr>
        <w:tab/>
      </w:r>
      <w:r>
        <w:rPr>
          <w:noProof/>
        </w:rPr>
        <w:t>Structure of ENVELOPE (EVENT DOWNLOAD – IMS Registration)</w:t>
      </w:r>
      <w:r>
        <w:rPr>
          <w:noProof/>
        </w:rPr>
        <w:tab/>
      </w:r>
      <w:r>
        <w:rPr>
          <w:noProof/>
        </w:rPr>
        <w:fldChar w:fldCharType="begin" w:fldLock="1"/>
      </w:r>
      <w:r>
        <w:rPr>
          <w:noProof/>
        </w:rPr>
        <w:instrText xml:space="preserve"> PAGEREF _Toc130981520 \h </w:instrText>
      </w:r>
      <w:r>
        <w:rPr>
          <w:noProof/>
        </w:rPr>
      </w:r>
      <w:r>
        <w:rPr>
          <w:noProof/>
        </w:rPr>
        <w:fldChar w:fldCharType="separate"/>
      </w:r>
      <w:r>
        <w:rPr>
          <w:noProof/>
        </w:rPr>
        <w:t>82</w:t>
      </w:r>
      <w:r>
        <w:rPr>
          <w:noProof/>
        </w:rPr>
        <w:fldChar w:fldCharType="end"/>
      </w:r>
    </w:p>
    <w:p w14:paraId="0BFF6B5A" w14:textId="35610BAE" w:rsidR="001B5EC1" w:rsidRDefault="001B5EC1">
      <w:pPr>
        <w:pStyle w:val="TOC3"/>
        <w:rPr>
          <w:rFonts w:ascii="Calibri" w:hAnsi="Calibri"/>
          <w:noProof/>
          <w:sz w:val="22"/>
          <w:szCs w:val="22"/>
          <w:lang w:eastAsia="en-GB"/>
        </w:rPr>
      </w:pPr>
      <w:r>
        <w:rPr>
          <w:noProof/>
        </w:rPr>
        <w:t>7.5.22</w:t>
      </w:r>
      <w:r>
        <w:rPr>
          <w:rFonts w:ascii="Calibri" w:hAnsi="Calibri"/>
          <w:noProof/>
          <w:sz w:val="22"/>
          <w:szCs w:val="22"/>
          <w:lang w:eastAsia="en-GB"/>
        </w:rPr>
        <w:tab/>
      </w:r>
      <w:r>
        <w:rPr>
          <w:noProof/>
        </w:rPr>
        <w:t>Profile Container</w:t>
      </w:r>
      <w:r>
        <w:rPr>
          <w:noProof/>
        </w:rPr>
        <w:tab/>
      </w:r>
      <w:r>
        <w:rPr>
          <w:noProof/>
        </w:rPr>
        <w:fldChar w:fldCharType="begin" w:fldLock="1"/>
      </w:r>
      <w:r>
        <w:rPr>
          <w:noProof/>
        </w:rPr>
        <w:instrText xml:space="preserve"> PAGEREF _Toc130981521 \h </w:instrText>
      </w:r>
      <w:r>
        <w:rPr>
          <w:noProof/>
        </w:rPr>
      </w:r>
      <w:r>
        <w:rPr>
          <w:noProof/>
        </w:rPr>
        <w:fldChar w:fldCharType="separate"/>
      </w:r>
      <w:r>
        <w:rPr>
          <w:noProof/>
        </w:rPr>
        <w:t>82</w:t>
      </w:r>
      <w:r>
        <w:rPr>
          <w:noProof/>
        </w:rPr>
        <w:fldChar w:fldCharType="end"/>
      </w:r>
    </w:p>
    <w:p w14:paraId="60C60282" w14:textId="3B3280B6" w:rsidR="001B5EC1" w:rsidRDefault="001B5EC1">
      <w:pPr>
        <w:pStyle w:val="TOC3"/>
        <w:rPr>
          <w:rFonts w:ascii="Calibri" w:hAnsi="Calibri"/>
          <w:noProof/>
          <w:sz w:val="22"/>
          <w:szCs w:val="22"/>
          <w:lang w:eastAsia="en-GB"/>
        </w:rPr>
      </w:pPr>
      <w:r>
        <w:rPr>
          <w:noProof/>
        </w:rPr>
        <w:t>7.5.23</w:t>
      </w:r>
      <w:r>
        <w:rPr>
          <w:rFonts w:ascii="Calibri" w:hAnsi="Calibri"/>
          <w:noProof/>
          <w:sz w:val="22"/>
          <w:szCs w:val="22"/>
          <w:lang w:eastAsia="en-GB"/>
        </w:rPr>
        <w:tab/>
      </w:r>
      <w:r>
        <w:rPr>
          <w:noProof/>
        </w:rPr>
        <w:t>Envelope Container</w:t>
      </w:r>
      <w:r>
        <w:rPr>
          <w:noProof/>
        </w:rPr>
        <w:tab/>
      </w:r>
      <w:r>
        <w:rPr>
          <w:noProof/>
        </w:rPr>
        <w:fldChar w:fldCharType="begin" w:fldLock="1"/>
      </w:r>
      <w:r>
        <w:rPr>
          <w:noProof/>
        </w:rPr>
        <w:instrText xml:space="preserve"> PAGEREF _Toc130981522 \h </w:instrText>
      </w:r>
      <w:r>
        <w:rPr>
          <w:noProof/>
        </w:rPr>
      </w:r>
      <w:r>
        <w:rPr>
          <w:noProof/>
        </w:rPr>
        <w:fldChar w:fldCharType="separate"/>
      </w:r>
      <w:r>
        <w:rPr>
          <w:noProof/>
        </w:rPr>
        <w:t>82</w:t>
      </w:r>
      <w:r>
        <w:rPr>
          <w:noProof/>
        </w:rPr>
        <w:fldChar w:fldCharType="end"/>
      </w:r>
    </w:p>
    <w:p w14:paraId="275B1284" w14:textId="32463750" w:rsidR="001B5EC1" w:rsidRDefault="001B5EC1">
      <w:pPr>
        <w:pStyle w:val="TOC3"/>
        <w:rPr>
          <w:rFonts w:ascii="Calibri" w:hAnsi="Calibri"/>
          <w:noProof/>
          <w:sz w:val="22"/>
          <w:szCs w:val="22"/>
          <w:lang w:eastAsia="en-GB"/>
        </w:rPr>
      </w:pPr>
      <w:r>
        <w:rPr>
          <w:noProof/>
        </w:rPr>
        <w:t>7.5.24</w:t>
      </w:r>
      <w:r>
        <w:rPr>
          <w:rFonts w:ascii="Calibri" w:hAnsi="Calibri"/>
          <w:noProof/>
          <w:sz w:val="22"/>
          <w:szCs w:val="22"/>
          <w:lang w:eastAsia="en-GB"/>
        </w:rPr>
        <w:tab/>
      </w:r>
      <w:r>
        <w:rPr>
          <w:noProof/>
        </w:rPr>
        <w:t>Poll Interval Negotiation</w:t>
      </w:r>
      <w:r>
        <w:rPr>
          <w:noProof/>
        </w:rPr>
        <w:tab/>
      </w:r>
      <w:r>
        <w:rPr>
          <w:noProof/>
        </w:rPr>
        <w:fldChar w:fldCharType="begin" w:fldLock="1"/>
      </w:r>
      <w:r>
        <w:rPr>
          <w:noProof/>
        </w:rPr>
        <w:instrText xml:space="preserve"> PAGEREF _Toc130981523 \h </w:instrText>
      </w:r>
      <w:r>
        <w:rPr>
          <w:noProof/>
        </w:rPr>
      </w:r>
      <w:r>
        <w:rPr>
          <w:noProof/>
        </w:rPr>
        <w:fldChar w:fldCharType="separate"/>
      </w:r>
      <w:r>
        <w:rPr>
          <w:noProof/>
        </w:rPr>
        <w:t>83</w:t>
      </w:r>
      <w:r>
        <w:rPr>
          <w:noProof/>
        </w:rPr>
        <w:fldChar w:fldCharType="end"/>
      </w:r>
    </w:p>
    <w:p w14:paraId="6BE20AE5" w14:textId="23B58B94" w:rsidR="001B5EC1" w:rsidRDefault="001B5EC1">
      <w:pPr>
        <w:pStyle w:val="TOC3"/>
        <w:rPr>
          <w:rFonts w:ascii="Calibri" w:hAnsi="Calibri"/>
          <w:noProof/>
          <w:sz w:val="22"/>
          <w:szCs w:val="22"/>
          <w:lang w:eastAsia="en-GB"/>
        </w:rPr>
      </w:pPr>
      <w:r>
        <w:rPr>
          <w:noProof/>
        </w:rPr>
        <w:t>7.5.25</w:t>
      </w:r>
      <w:r>
        <w:rPr>
          <w:rFonts w:ascii="Calibri" w:hAnsi="Calibri"/>
          <w:noProof/>
          <w:sz w:val="22"/>
          <w:szCs w:val="22"/>
          <w:lang w:eastAsia="en-GB"/>
        </w:rPr>
        <w:tab/>
      </w:r>
      <w:r w:rsidRPr="003C1B3A">
        <w:rPr>
          <w:noProof/>
          <w:color w:val="000000"/>
        </w:rPr>
        <w:t>Data Connection Status Change Event</w:t>
      </w:r>
      <w:r>
        <w:rPr>
          <w:noProof/>
        </w:rPr>
        <w:tab/>
      </w:r>
      <w:r>
        <w:rPr>
          <w:noProof/>
        </w:rPr>
        <w:fldChar w:fldCharType="begin" w:fldLock="1"/>
      </w:r>
      <w:r>
        <w:rPr>
          <w:noProof/>
        </w:rPr>
        <w:instrText xml:space="preserve"> PAGEREF _Toc130981524 \h </w:instrText>
      </w:r>
      <w:r>
        <w:rPr>
          <w:noProof/>
        </w:rPr>
      </w:r>
      <w:r>
        <w:rPr>
          <w:noProof/>
        </w:rPr>
        <w:fldChar w:fldCharType="separate"/>
      </w:r>
      <w:r>
        <w:rPr>
          <w:noProof/>
        </w:rPr>
        <w:t>83</w:t>
      </w:r>
      <w:r>
        <w:rPr>
          <w:noProof/>
        </w:rPr>
        <w:fldChar w:fldCharType="end"/>
      </w:r>
    </w:p>
    <w:p w14:paraId="59C8F531" w14:textId="79018B1D" w:rsidR="001B5EC1" w:rsidRDefault="001B5EC1">
      <w:pPr>
        <w:pStyle w:val="TOC4"/>
        <w:rPr>
          <w:rFonts w:ascii="Calibri" w:hAnsi="Calibri"/>
          <w:noProof/>
          <w:sz w:val="22"/>
          <w:szCs w:val="22"/>
          <w:lang w:eastAsia="en-GB"/>
        </w:rPr>
      </w:pPr>
      <w:r>
        <w:rPr>
          <w:noProof/>
        </w:rPr>
        <w:t>7.5.25.1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_Toc130981525 \h </w:instrText>
      </w:r>
      <w:r>
        <w:rPr>
          <w:noProof/>
        </w:rPr>
      </w:r>
      <w:r>
        <w:rPr>
          <w:noProof/>
        </w:rPr>
        <w:fldChar w:fldCharType="separate"/>
      </w:r>
      <w:r>
        <w:rPr>
          <w:noProof/>
        </w:rPr>
        <w:t>83</w:t>
      </w:r>
      <w:r>
        <w:rPr>
          <w:noProof/>
        </w:rPr>
        <w:fldChar w:fldCharType="end"/>
      </w:r>
    </w:p>
    <w:p w14:paraId="0D733856" w14:textId="4677A207" w:rsidR="001B5EC1" w:rsidRDefault="001B5EC1">
      <w:pPr>
        <w:pStyle w:val="TOC4"/>
        <w:rPr>
          <w:rFonts w:ascii="Calibri" w:hAnsi="Calibri"/>
          <w:noProof/>
          <w:sz w:val="22"/>
          <w:szCs w:val="22"/>
          <w:lang w:eastAsia="en-GB"/>
        </w:rPr>
      </w:pPr>
      <w:r>
        <w:rPr>
          <w:noProof/>
        </w:rPr>
        <w:t>7.5.25.2</w:t>
      </w:r>
      <w:r>
        <w:rPr>
          <w:rFonts w:ascii="Calibri" w:hAnsi="Calibri"/>
          <w:noProof/>
          <w:sz w:val="22"/>
          <w:szCs w:val="22"/>
          <w:lang w:eastAsia="en-GB"/>
        </w:rPr>
        <w:tab/>
      </w:r>
      <w:r>
        <w:rPr>
          <w:noProof/>
        </w:rPr>
        <w:t>Structure of ENVELOPE (EVENT DOWNLOAD – Data Connection Status Change)</w:t>
      </w:r>
      <w:r>
        <w:rPr>
          <w:noProof/>
        </w:rPr>
        <w:tab/>
      </w:r>
      <w:r>
        <w:rPr>
          <w:noProof/>
        </w:rPr>
        <w:fldChar w:fldCharType="begin" w:fldLock="1"/>
      </w:r>
      <w:r>
        <w:rPr>
          <w:noProof/>
        </w:rPr>
        <w:instrText xml:space="preserve"> PAGEREF _Toc130981526 \h </w:instrText>
      </w:r>
      <w:r>
        <w:rPr>
          <w:noProof/>
        </w:rPr>
      </w:r>
      <w:r>
        <w:rPr>
          <w:noProof/>
        </w:rPr>
        <w:fldChar w:fldCharType="separate"/>
      </w:r>
      <w:r>
        <w:rPr>
          <w:noProof/>
        </w:rPr>
        <w:t>83</w:t>
      </w:r>
      <w:r>
        <w:rPr>
          <w:noProof/>
        </w:rPr>
        <w:fldChar w:fldCharType="end"/>
      </w:r>
    </w:p>
    <w:p w14:paraId="1845056D" w14:textId="1235329C" w:rsidR="001B5EC1" w:rsidRDefault="001B5EC1">
      <w:pPr>
        <w:pStyle w:val="TOC3"/>
        <w:rPr>
          <w:rFonts w:ascii="Calibri" w:hAnsi="Calibri"/>
          <w:noProof/>
          <w:sz w:val="22"/>
          <w:szCs w:val="22"/>
          <w:lang w:eastAsia="en-GB"/>
        </w:rPr>
      </w:pPr>
      <w:r>
        <w:rPr>
          <w:noProof/>
        </w:rPr>
        <w:t>7.5.26</w:t>
      </w:r>
      <w:r>
        <w:rPr>
          <w:rFonts w:ascii="Calibri" w:hAnsi="Calibri"/>
          <w:noProof/>
          <w:sz w:val="22"/>
          <w:szCs w:val="22"/>
          <w:lang w:eastAsia="en-GB"/>
        </w:rPr>
        <w:tab/>
      </w:r>
      <w:r>
        <w:rPr>
          <w:noProof/>
        </w:rPr>
        <w:t>CAG Cell Selection event</w:t>
      </w:r>
      <w:r>
        <w:rPr>
          <w:noProof/>
        </w:rPr>
        <w:tab/>
      </w:r>
      <w:r>
        <w:rPr>
          <w:noProof/>
        </w:rPr>
        <w:fldChar w:fldCharType="begin" w:fldLock="1"/>
      </w:r>
      <w:r>
        <w:rPr>
          <w:noProof/>
        </w:rPr>
        <w:instrText xml:space="preserve"> PAGEREF _Toc130981527 \h </w:instrText>
      </w:r>
      <w:r>
        <w:rPr>
          <w:noProof/>
        </w:rPr>
      </w:r>
      <w:r>
        <w:rPr>
          <w:noProof/>
        </w:rPr>
        <w:fldChar w:fldCharType="separate"/>
      </w:r>
      <w:r>
        <w:rPr>
          <w:noProof/>
        </w:rPr>
        <w:t>84</w:t>
      </w:r>
      <w:r>
        <w:rPr>
          <w:noProof/>
        </w:rPr>
        <w:fldChar w:fldCharType="end"/>
      </w:r>
    </w:p>
    <w:p w14:paraId="2AEDD355" w14:textId="33D3BB95" w:rsidR="001B5EC1" w:rsidRDefault="001B5EC1">
      <w:pPr>
        <w:pStyle w:val="TOC4"/>
        <w:rPr>
          <w:rFonts w:ascii="Calibri" w:hAnsi="Calibri"/>
          <w:noProof/>
          <w:sz w:val="22"/>
          <w:szCs w:val="22"/>
          <w:lang w:eastAsia="en-GB"/>
        </w:rPr>
      </w:pPr>
      <w:r>
        <w:rPr>
          <w:noProof/>
        </w:rPr>
        <w:t>7.5.26.1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_Toc130981528 \h </w:instrText>
      </w:r>
      <w:r>
        <w:rPr>
          <w:noProof/>
        </w:rPr>
      </w:r>
      <w:r>
        <w:rPr>
          <w:noProof/>
        </w:rPr>
        <w:fldChar w:fldCharType="separate"/>
      </w:r>
      <w:r>
        <w:rPr>
          <w:noProof/>
        </w:rPr>
        <w:t>84</w:t>
      </w:r>
      <w:r>
        <w:rPr>
          <w:noProof/>
        </w:rPr>
        <w:fldChar w:fldCharType="end"/>
      </w:r>
    </w:p>
    <w:p w14:paraId="00D12838" w14:textId="7F3D96D5" w:rsidR="001B5EC1" w:rsidRDefault="001B5EC1">
      <w:pPr>
        <w:pStyle w:val="TOC4"/>
        <w:rPr>
          <w:rFonts w:ascii="Calibri" w:hAnsi="Calibri"/>
          <w:noProof/>
          <w:sz w:val="22"/>
          <w:szCs w:val="22"/>
          <w:lang w:eastAsia="en-GB"/>
        </w:rPr>
      </w:pPr>
      <w:r>
        <w:rPr>
          <w:noProof/>
        </w:rPr>
        <w:t>7.5.26.2</w:t>
      </w:r>
      <w:r>
        <w:rPr>
          <w:rFonts w:ascii="Calibri" w:hAnsi="Calibri"/>
          <w:noProof/>
          <w:sz w:val="22"/>
          <w:szCs w:val="22"/>
          <w:lang w:eastAsia="en-GB"/>
        </w:rPr>
        <w:tab/>
      </w:r>
      <w:r>
        <w:rPr>
          <w:noProof/>
        </w:rPr>
        <w:t>Structure of ENVELOPE (EVENT DOWNLOAD – CAG Cell Selection)</w:t>
      </w:r>
      <w:r>
        <w:rPr>
          <w:noProof/>
        </w:rPr>
        <w:tab/>
      </w:r>
      <w:r>
        <w:rPr>
          <w:noProof/>
        </w:rPr>
        <w:fldChar w:fldCharType="begin" w:fldLock="1"/>
      </w:r>
      <w:r>
        <w:rPr>
          <w:noProof/>
        </w:rPr>
        <w:instrText xml:space="preserve"> PAGEREF _Toc130981529 \h </w:instrText>
      </w:r>
      <w:r>
        <w:rPr>
          <w:noProof/>
        </w:rPr>
      </w:r>
      <w:r>
        <w:rPr>
          <w:noProof/>
        </w:rPr>
        <w:fldChar w:fldCharType="separate"/>
      </w:r>
      <w:r>
        <w:rPr>
          <w:noProof/>
        </w:rPr>
        <w:t>84</w:t>
      </w:r>
      <w:r>
        <w:rPr>
          <w:noProof/>
        </w:rPr>
        <w:fldChar w:fldCharType="end"/>
      </w:r>
    </w:p>
    <w:p w14:paraId="730092A1" w14:textId="018EE725" w:rsidR="001B5EC1" w:rsidRDefault="001B5EC1">
      <w:pPr>
        <w:pStyle w:val="TOC3"/>
        <w:rPr>
          <w:rFonts w:ascii="Calibri" w:hAnsi="Calibri"/>
          <w:noProof/>
          <w:sz w:val="22"/>
          <w:szCs w:val="22"/>
          <w:lang w:eastAsia="en-GB"/>
        </w:rPr>
      </w:pPr>
      <w:r>
        <w:rPr>
          <w:noProof/>
        </w:rPr>
        <w:t>7.5.27</w:t>
      </w:r>
      <w:r>
        <w:rPr>
          <w:rFonts w:ascii="Calibri" w:hAnsi="Calibri"/>
          <w:noProof/>
          <w:sz w:val="22"/>
          <w:szCs w:val="22"/>
          <w:lang w:eastAsia="en-GB"/>
        </w:rPr>
        <w:tab/>
      </w:r>
      <w:r>
        <w:rPr>
          <w:noProof/>
        </w:rPr>
        <w:t>Slices Status Change event</w:t>
      </w:r>
      <w:r>
        <w:rPr>
          <w:noProof/>
        </w:rPr>
        <w:tab/>
      </w:r>
      <w:r>
        <w:rPr>
          <w:noProof/>
        </w:rPr>
        <w:fldChar w:fldCharType="begin" w:fldLock="1"/>
      </w:r>
      <w:r>
        <w:rPr>
          <w:noProof/>
        </w:rPr>
        <w:instrText xml:space="preserve"> PAGEREF _Toc130981530 \h </w:instrText>
      </w:r>
      <w:r>
        <w:rPr>
          <w:noProof/>
        </w:rPr>
      </w:r>
      <w:r>
        <w:rPr>
          <w:noProof/>
        </w:rPr>
        <w:fldChar w:fldCharType="separate"/>
      </w:r>
      <w:r>
        <w:rPr>
          <w:noProof/>
        </w:rPr>
        <w:t>85</w:t>
      </w:r>
      <w:r>
        <w:rPr>
          <w:noProof/>
        </w:rPr>
        <w:fldChar w:fldCharType="end"/>
      </w:r>
    </w:p>
    <w:p w14:paraId="780623B8" w14:textId="314B0589" w:rsidR="001B5EC1" w:rsidRDefault="001B5EC1">
      <w:pPr>
        <w:pStyle w:val="TOC4"/>
        <w:rPr>
          <w:rFonts w:ascii="Calibri" w:hAnsi="Calibri"/>
          <w:noProof/>
          <w:sz w:val="22"/>
          <w:szCs w:val="22"/>
          <w:lang w:eastAsia="en-GB"/>
        </w:rPr>
      </w:pPr>
      <w:r>
        <w:rPr>
          <w:noProof/>
        </w:rPr>
        <w:t>7.5.27.1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_Toc130981531 \h </w:instrText>
      </w:r>
      <w:r>
        <w:rPr>
          <w:noProof/>
        </w:rPr>
      </w:r>
      <w:r>
        <w:rPr>
          <w:noProof/>
        </w:rPr>
        <w:fldChar w:fldCharType="separate"/>
      </w:r>
      <w:r>
        <w:rPr>
          <w:noProof/>
        </w:rPr>
        <w:t>85</w:t>
      </w:r>
      <w:r>
        <w:rPr>
          <w:noProof/>
        </w:rPr>
        <w:fldChar w:fldCharType="end"/>
      </w:r>
    </w:p>
    <w:p w14:paraId="1E95518B" w14:textId="3218F571" w:rsidR="001B5EC1" w:rsidRDefault="001B5EC1">
      <w:pPr>
        <w:pStyle w:val="TOC4"/>
        <w:rPr>
          <w:rFonts w:ascii="Calibri" w:hAnsi="Calibri"/>
          <w:noProof/>
          <w:sz w:val="22"/>
          <w:szCs w:val="22"/>
          <w:lang w:eastAsia="en-GB"/>
        </w:rPr>
      </w:pPr>
      <w:r>
        <w:rPr>
          <w:noProof/>
        </w:rPr>
        <w:t>7.5.27.2</w:t>
      </w:r>
      <w:r>
        <w:rPr>
          <w:rFonts w:ascii="Calibri" w:hAnsi="Calibri"/>
          <w:noProof/>
          <w:sz w:val="22"/>
          <w:szCs w:val="22"/>
          <w:lang w:eastAsia="en-GB"/>
        </w:rPr>
        <w:tab/>
      </w:r>
      <w:r>
        <w:rPr>
          <w:noProof/>
        </w:rPr>
        <w:t>Structure of ENVELOPE (EVENT DOWNLOAD – Slices status)</w:t>
      </w:r>
      <w:r>
        <w:rPr>
          <w:noProof/>
        </w:rPr>
        <w:tab/>
      </w:r>
      <w:r>
        <w:rPr>
          <w:noProof/>
        </w:rPr>
        <w:fldChar w:fldCharType="begin" w:fldLock="1"/>
      </w:r>
      <w:r>
        <w:rPr>
          <w:noProof/>
        </w:rPr>
        <w:instrText xml:space="preserve"> PAGEREF _Toc130981532 \h </w:instrText>
      </w:r>
      <w:r>
        <w:rPr>
          <w:noProof/>
        </w:rPr>
      </w:r>
      <w:r>
        <w:rPr>
          <w:noProof/>
        </w:rPr>
        <w:fldChar w:fldCharType="separate"/>
      </w:r>
      <w:r>
        <w:rPr>
          <w:noProof/>
        </w:rPr>
        <w:t>85</w:t>
      </w:r>
      <w:r>
        <w:rPr>
          <w:noProof/>
        </w:rPr>
        <w:fldChar w:fldCharType="end"/>
      </w:r>
    </w:p>
    <w:p w14:paraId="6165F32C" w14:textId="7C8B204D" w:rsidR="001B5EC1" w:rsidRDefault="001B5EC1">
      <w:pPr>
        <w:pStyle w:val="TOC2"/>
        <w:rPr>
          <w:rFonts w:ascii="Calibri" w:hAnsi="Calibri"/>
          <w:noProof/>
          <w:sz w:val="22"/>
          <w:szCs w:val="22"/>
          <w:lang w:eastAsia="en-GB"/>
        </w:rPr>
      </w:pPr>
      <w:r>
        <w:rPr>
          <w:noProof/>
        </w:rPr>
        <w:t>7.6</w:t>
      </w:r>
      <w:r>
        <w:rPr>
          <w:rFonts w:ascii="Calibri" w:hAnsi="Calibri"/>
          <w:noProof/>
          <w:sz w:val="22"/>
          <w:szCs w:val="22"/>
          <w:lang w:eastAsia="en-GB"/>
        </w:rPr>
        <w:tab/>
      </w:r>
      <w:r>
        <w:rPr>
          <w:noProof/>
        </w:rPr>
        <w:t>USSD Data Download</w:t>
      </w:r>
      <w:r>
        <w:rPr>
          <w:noProof/>
        </w:rPr>
        <w:tab/>
      </w:r>
      <w:r>
        <w:rPr>
          <w:noProof/>
        </w:rPr>
        <w:fldChar w:fldCharType="begin" w:fldLock="1"/>
      </w:r>
      <w:r>
        <w:rPr>
          <w:noProof/>
        </w:rPr>
        <w:instrText xml:space="preserve"> PAGEREF _Toc130981533 \h </w:instrText>
      </w:r>
      <w:r>
        <w:rPr>
          <w:noProof/>
        </w:rPr>
      </w:r>
      <w:r>
        <w:rPr>
          <w:noProof/>
        </w:rPr>
        <w:fldChar w:fldCharType="separate"/>
      </w:r>
      <w:r>
        <w:rPr>
          <w:noProof/>
        </w:rPr>
        <w:t>86</w:t>
      </w:r>
      <w:r>
        <w:rPr>
          <w:noProof/>
        </w:rPr>
        <w:fldChar w:fldCharType="end"/>
      </w:r>
    </w:p>
    <w:p w14:paraId="1F2EC93C" w14:textId="54344572" w:rsidR="001B5EC1" w:rsidRDefault="001B5EC1">
      <w:pPr>
        <w:pStyle w:val="TOC3"/>
        <w:rPr>
          <w:rFonts w:ascii="Calibri" w:hAnsi="Calibri"/>
          <w:noProof/>
          <w:sz w:val="22"/>
          <w:szCs w:val="22"/>
          <w:lang w:eastAsia="en-GB"/>
        </w:rPr>
      </w:pPr>
      <w:r>
        <w:rPr>
          <w:noProof/>
        </w:rPr>
        <w:t>7.6.1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_Toc130981534 \h </w:instrText>
      </w:r>
      <w:r>
        <w:rPr>
          <w:noProof/>
        </w:rPr>
      </w:r>
      <w:r>
        <w:rPr>
          <w:noProof/>
        </w:rPr>
        <w:fldChar w:fldCharType="separate"/>
      </w:r>
      <w:r>
        <w:rPr>
          <w:noProof/>
        </w:rPr>
        <w:t>86</w:t>
      </w:r>
      <w:r>
        <w:rPr>
          <w:noProof/>
        </w:rPr>
        <w:fldChar w:fldCharType="end"/>
      </w:r>
    </w:p>
    <w:p w14:paraId="60EACC00" w14:textId="5C0D66C2" w:rsidR="001B5EC1" w:rsidRDefault="001B5EC1">
      <w:pPr>
        <w:pStyle w:val="TOC3"/>
        <w:rPr>
          <w:rFonts w:ascii="Calibri" w:hAnsi="Calibri"/>
          <w:noProof/>
          <w:sz w:val="22"/>
          <w:szCs w:val="22"/>
          <w:lang w:eastAsia="en-GB"/>
        </w:rPr>
      </w:pPr>
      <w:r>
        <w:rPr>
          <w:noProof/>
        </w:rPr>
        <w:t>7.6.2</w:t>
      </w:r>
      <w:r>
        <w:rPr>
          <w:rFonts w:ascii="Calibri" w:hAnsi="Calibri"/>
          <w:noProof/>
          <w:sz w:val="22"/>
          <w:szCs w:val="22"/>
          <w:lang w:eastAsia="en-GB"/>
        </w:rPr>
        <w:tab/>
      </w:r>
      <w:r>
        <w:rPr>
          <w:noProof/>
        </w:rPr>
        <w:t>Structure of ENVELOPE (USSD Data Download)</w:t>
      </w:r>
      <w:r>
        <w:rPr>
          <w:noProof/>
        </w:rPr>
        <w:tab/>
      </w:r>
      <w:r>
        <w:rPr>
          <w:noProof/>
        </w:rPr>
        <w:fldChar w:fldCharType="begin" w:fldLock="1"/>
      </w:r>
      <w:r>
        <w:rPr>
          <w:noProof/>
        </w:rPr>
        <w:instrText xml:space="preserve"> PAGEREF _Toc130981535 \h </w:instrText>
      </w:r>
      <w:r>
        <w:rPr>
          <w:noProof/>
        </w:rPr>
      </w:r>
      <w:r>
        <w:rPr>
          <w:noProof/>
        </w:rPr>
        <w:fldChar w:fldCharType="separate"/>
      </w:r>
      <w:r>
        <w:rPr>
          <w:noProof/>
        </w:rPr>
        <w:t>86</w:t>
      </w:r>
      <w:r>
        <w:rPr>
          <w:noProof/>
        </w:rPr>
        <w:fldChar w:fldCharType="end"/>
      </w:r>
    </w:p>
    <w:p w14:paraId="2AA10799" w14:textId="0F6E4FA7" w:rsidR="001B5EC1" w:rsidRDefault="001B5EC1">
      <w:pPr>
        <w:pStyle w:val="TOC2"/>
        <w:rPr>
          <w:rFonts w:ascii="Calibri" w:hAnsi="Calibri"/>
          <w:noProof/>
          <w:sz w:val="22"/>
          <w:szCs w:val="22"/>
          <w:lang w:eastAsia="en-GB"/>
        </w:rPr>
      </w:pPr>
      <w:r>
        <w:rPr>
          <w:noProof/>
        </w:rPr>
        <w:t>7.7</w:t>
      </w:r>
      <w:r>
        <w:rPr>
          <w:rFonts w:ascii="Calibri" w:hAnsi="Calibri"/>
          <w:noProof/>
          <w:sz w:val="22"/>
          <w:szCs w:val="22"/>
          <w:lang w:eastAsia="en-GB"/>
        </w:rPr>
        <w:tab/>
      </w:r>
      <w:r>
        <w:rPr>
          <w:noProof/>
        </w:rPr>
        <w:t xml:space="preserve">MMS </w:t>
      </w:r>
      <w:r w:rsidRPr="003C1B3A">
        <w:rPr>
          <w:noProof/>
          <w:lang w:val="en-US"/>
        </w:rPr>
        <w:t>Transfer</w:t>
      </w:r>
      <w:r w:rsidRPr="003C1B3A">
        <w:rPr>
          <w:noProof/>
          <w:lang w:val="fr-FR"/>
        </w:rPr>
        <w:t xml:space="preserve"> </w:t>
      </w:r>
      <w:r>
        <w:rPr>
          <w:noProof/>
        </w:rPr>
        <w:t>Status</w:t>
      </w:r>
      <w:r>
        <w:rPr>
          <w:noProof/>
        </w:rPr>
        <w:tab/>
      </w:r>
      <w:r>
        <w:rPr>
          <w:noProof/>
        </w:rPr>
        <w:fldChar w:fldCharType="begin" w:fldLock="1"/>
      </w:r>
      <w:r>
        <w:rPr>
          <w:noProof/>
        </w:rPr>
        <w:instrText xml:space="preserve"> PAGEREF _Toc130981536 \h </w:instrText>
      </w:r>
      <w:r>
        <w:rPr>
          <w:noProof/>
        </w:rPr>
      </w:r>
      <w:r>
        <w:rPr>
          <w:noProof/>
        </w:rPr>
        <w:fldChar w:fldCharType="separate"/>
      </w:r>
      <w:r>
        <w:rPr>
          <w:noProof/>
        </w:rPr>
        <w:t>87</w:t>
      </w:r>
      <w:r>
        <w:rPr>
          <w:noProof/>
        </w:rPr>
        <w:fldChar w:fldCharType="end"/>
      </w:r>
    </w:p>
    <w:p w14:paraId="7EAD4C20" w14:textId="7410C7BD" w:rsidR="001B5EC1" w:rsidRDefault="001B5EC1">
      <w:pPr>
        <w:pStyle w:val="TOC2"/>
        <w:rPr>
          <w:rFonts w:ascii="Calibri" w:hAnsi="Calibri"/>
          <w:noProof/>
          <w:sz w:val="22"/>
          <w:szCs w:val="22"/>
          <w:lang w:eastAsia="en-GB"/>
        </w:rPr>
      </w:pPr>
      <w:r>
        <w:rPr>
          <w:noProof/>
        </w:rPr>
        <w:t>7.8</w:t>
      </w:r>
      <w:r>
        <w:rPr>
          <w:rFonts w:ascii="Calibri" w:hAnsi="Calibri"/>
          <w:noProof/>
          <w:sz w:val="22"/>
          <w:szCs w:val="22"/>
          <w:lang w:eastAsia="en-GB"/>
        </w:rPr>
        <w:tab/>
      </w:r>
      <w:r>
        <w:rPr>
          <w:noProof/>
        </w:rPr>
        <w:t>MMS notification download</w:t>
      </w:r>
      <w:r>
        <w:rPr>
          <w:noProof/>
        </w:rPr>
        <w:tab/>
      </w:r>
      <w:r>
        <w:rPr>
          <w:noProof/>
        </w:rPr>
        <w:fldChar w:fldCharType="begin" w:fldLock="1"/>
      </w:r>
      <w:r>
        <w:rPr>
          <w:noProof/>
        </w:rPr>
        <w:instrText xml:space="preserve"> PAGEREF _Toc130981537 \h </w:instrText>
      </w:r>
      <w:r>
        <w:rPr>
          <w:noProof/>
        </w:rPr>
      </w:r>
      <w:r>
        <w:rPr>
          <w:noProof/>
        </w:rPr>
        <w:fldChar w:fldCharType="separate"/>
      </w:r>
      <w:r>
        <w:rPr>
          <w:noProof/>
        </w:rPr>
        <w:t>87</w:t>
      </w:r>
      <w:r>
        <w:rPr>
          <w:noProof/>
        </w:rPr>
        <w:fldChar w:fldCharType="end"/>
      </w:r>
    </w:p>
    <w:p w14:paraId="594E55C5" w14:textId="2636DA6A" w:rsidR="001B5EC1" w:rsidRDefault="001B5EC1">
      <w:pPr>
        <w:pStyle w:val="TOC2"/>
        <w:rPr>
          <w:rFonts w:ascii="Calibri" w:hAnsi="Calibri"/>
          <w:noProof/>
          <w:sz w:val="22"/>
          <w:szCs w:val="22"/>
          <w:lang w:eastAsia="en-GB"/>
        </w:rPr>
      </w:pPr>
      <w:r>
        <w:rPr>
          <w:noProof/>
        </w:rPr>
        <w:t>7.9</w:t>
      </w:r>
      <w:r>
        <w:rPr>
          <w:rFonts w:ascii="Calibri" w:hAnsi="Calibri"/>
          <w:noProof/>
          <w:sz w:val="22"/>
          <w:szCs w:val="22"/>
          <w:lang w:eastAsia="en-GB"/>
        </w:rPr>
        <w:tab/>
      </w:r>
      <w:r>
        <w:rPr>
          <w:noProof/>
        </w:rPr>
        <w:t>Terminal Applications</w:t>
      </w:r>
      <w:r>
        <w:rPr>
          <w:noProof/>
        </w:rPr>
        <w:tab/>
      </w:r>
      <w:r>
        <w:rPr>
          <w:noProof/>
        </w:rPr>
        <w:fldChar w:fldCharType="begin" w:fldLock="1"/>
      </w:r>
      <w:r>
        <w:rPr>
          <w:noProof/>
        </w:rPr>
        <w:instrText xml:space="preserve"> PAGEREF _Toc130981538 \h </w:instrText>
      </w:r>
      <w:r>
        <w:rPr>
          <w:noProof/>
        </w:rPr>
      </w:r>
      <w:r>
        <w:rPr>
          <w:noProof/>
        </w:rPr>
        <w:fldChar w:fldCharType="separate"/>
      </w:r>
      <w:r>
        <w:rPr>
          <w:noProof/>
        </w:rPr>
        <w:t>87</w:t>
      </w:r>
      <w:r>
        <w:rPr>
          <w:noProof/>
        </w:rPr>
        <w:fldChar w:fldCharType="end"/>
      </w:r>
    </w:p>
    <w:p w14:paraId="2D3D4102" w14:textId="4A2A7AC6" w:rsidR="001B5EC1" w:rsidRDefault="001B5EC1">
      <w:pPr>
        <w:pStyle w:val="TOC2"/>
        <w:rPr>
          <w:rFonts w:ascii="Calibri" w:hAnsi="Calibri"/>
          <w:noProof/>
          <w:sz w:val="22"/>
          <w:szCs w:val="22"/>
          <w:lang w:eastAsia="en-GB"/>
        </w:rPr>
      </w:pPr>
      <w:r>
        <w:rPr>
          <w:noProof/>
        </w:rPr>
        <w:t>7.10</w:t>
      </w:r>
      <w:r>
        <w:rPr>
          <w:rFonts w:ascii="Calibri" w:hAnsi="Calibri"/>
          <w:noProof/>
          <w:sz w:val="22"/>
          <w:szCs w:val="22"/>
          <w:lang w:eastAsia="en-GB"/>
        </w:rPr>
        <w:tab/>
      </w:r>
      <w:r>
        <w:rPr>
          <w:noProof/>
        </w:rPr>
        <w:t>Geographical Location Reporting</w:t>
      </w:r>
      <w:r>
        <w:rPr>
          <w:noProof/>
        </w:rPr>
        <w:tab/>
      </w:r>
      <w:r>
        <w:rPr>
          <w:noProof/>
        </w:rPr>
        <w:fldChar w:fldCharType="begin" w:fldLock="1"/>
      </w:r>
      <w:r>
        <w:rPr>
          <w:noProof/>
        </w:rPr>
        <w:instrText xml:space="preserve"> PAGEREF _Toc130981539 \h </w:instrText>
      </w:r>
      <w:r>
        <w:rPr>
          <w:noProof/>
        </w:rPr>
      </w:r>
      <w:r>
        <w:rPr>
          <w:noProof/>
        </w:rPr>
        <w:fldChar w:fldCharType="separate"/>
      </w:r>
      <w:r>
        <w:rPr>
          <w:noProof/>
        </w:rPr>
        <w:t>87</w:t>
      </w:r>
      <w:r>
        <w:rPr>
          <w:noProof/>
        </w:rPr>
        <w:fldChar w:fldCharType="end"/>
      </w:r>
    </w:p>
    <w:p w14:paraId="21F3A66C" w14:textId="549E0BA7" w:rsidR="001B5EC1" w:rsidRDefault="001B5EC1">
      <w:pPr>
        <w:pStyle w:val="TOC3"/>
        <w:rPr>
          <w:rFonts w:ascii="Calibri" w:hAnsi="Calibri"/>
          <w:noProof/>
          <w:sz w:val="22"/>
          <w:szCs w:val="22"/>
          <w:lang w:eastAsia="en-GB"/>
        </w:rPr>
      </w:pPr>
      <w:r>
        <w:rPr>
          <w:noProof/>
        </w:rPr>
        <w:t>7.10.1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_Toc130981540 \h </w:instrText>
      </w:r>
      <w:r>
        <w:rPr>
          <w:noProof/>
        </w:rPr>
      </w:r>
      <w:r>
        <w:rPr>
          <w:noProof/>
        </w:rPr>
        <w:fldChar w:fldCharType="separate"/>
      </w:r>
      <w:r>
        <w:rPr>
          <w:noProof/>
        </w:rPr>
        <w:t>87</w:t>
      </w:r>
      <w:r>
        <w:rPr>
          <w:noProof/>
        </w:rPr>
        <w:fldChar w:fldCharType="end"/>
      </w:r>
    </w:p>
    <w:p w14:paraId="1B4435A8" w14:textId="569AAB74" w:rsidR="001B5EC1" w:rsidRDefault="001B5EC1">
      <w:pPr>
        <w:pStyle w:val="TOC3"/>
        <w:rPr>
          <w:rFonts w:ascii="Calibri" w:hAnsi="Calibri"/>
          <w:noProof/>
          <w:sz w:val="22"/>
          <w:szCs w:val="22"/>
          <w:lang w:eastAsia="en-GB"/>
        </w:rPr>
      </w:pPr>
      <w:r>
        <w:rPr>
          <w:noProof/>
        </w:rPr>
        <w:t>7.10.2</w:t>
      </w:r>
      <w:r>
        <w:rPr>
          <w:rFonts w:ascii="Calibri" w:hAnsi="Calibri"/>
          <w:noProof/>
          <w:sz w:val="22"/>
          <w:szCs w:val="22"/>
          <w:lang w:eastAsia="en-GB"/>
        </w:rPr>
        <w:tab/>
      </w:r>
      <w:r>
        <w:rPr>
          <w:noProof/>
        </w:rPr>
        <w:t>Structure of ENVELOPE (Geographical Location Reporting)</w:t>
      </w:r>
      <w:r>
        <w:rPr>
          <w:noProof/>
        </w:rPr>
        <w:tab/>
      </w:r>
      <w:r>
        <w:rPr>
          <w:noProof/>
        </w:rPr>
        <w:fldChar w:fldCharType="begin" w:fldLock="1"/>
      </w:r>
      <w:r>
        <w:rPr>
          <w:noProof/>
        </w:rPr>
        <w:instrText xml:space="preserve"> PAGEREF _Toc130981541 \h </w:instrText>
      </w:r>
      <w:r>
        <w:rPr>
          <w:noProof/>
        </w:rPr>
      </w:r>
      <w:r>
        <w:rPr>
          <w:noProof/>
        </w:rPr>
        <w:fldChar w:fldCharType="separate"/>
      </w:r>
      <w:r>
        <w:rPr>
          <w:noProof/>
        </w:rPr>
        <w:t>88</w:t>
      </w:r>
      <w:r>
        <w:rPr>
          <w:noProof/>
        </w:rPr>
        <w:fldChar w:fldCharType="end"/>
      </w:r>
    </w:p>
    <w:p w14:paraId="22CB3F41" w14:textId="15C84D4B" w:rsidR="001B5EC1" w:rsidRDefault="001B5EC1">
      <w:pPr>
        <w:pStyle w:val="TOC2"/>
        <w:rPr>
          <w:rFonts w:ascii="Calibri" w:hAnsi="Calibri"/>
          <w:noProof/>
          <w:sz w:val="22"/>
          <w:szCs w:val="22"/>
          <w:lang w:eastAsia="en-GB"/>
        </w:rPr>
      </w:pPr>
      <w:r>
        <w:rPr>
          <w:noProof/>
        </w:rPr>
        <w:t>7.11</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_Toc130981542 \h </w:instrText>
      </w:r>
      <w:r>
        <w:rPr>
          <w:noProof/>
        </w:rPr>
      </w:r>
      <w:r>
        <w:rPr>
          <w:noProof/>
        </w:rPr>
        <w:fldChar w:fldCharType="separate"/>
      </w:r>
      <w:r>
        <w:rPr>
          <w:noProof/>
        </w:rPr>
        <w:t>88</w:t>
      </w:r>
      <w:r>
        <w:rPr>
          <w:noProof/>
        </w:rPr>
        <w:fldChar w:fldCharType="end"/>
      </w:r>
    </w:p>
    <w:p w14:paraId="6A46768E" w14:textId="3BDF5ACE" w:rsidR="001B5EC1" w:rsidRDefault="001B5EC1">
      <w:pPr>
        <w:pStyle w:val="TOC2"/>
        <w:rPr>
          <w:rFonts w:ascii="Calibri" w:hAnsi="Calibri"/>
          <w:noProof/>
          <w:sz w:val="22"/>
          <w:szCs w:val="22"/>
          <w:lang w:eastAsia="en-GB"/>
        </w:rPr>
      </w:pPr>
      <w:r>
        <w:rPr>
          <w:noProof/>
        </w:rPr>
        <w:t>7.12</w:t>
      </w:r>
      <w:r>
        <w:rPr>
          <w:rFonts w:ascii="Calibri" w:hAnsi="Calibri"/>
          <w:noProof/>
          <w:sz w:val="22"/>
          <w:szCs w:val="22"/>
          <w:lang w:eastAsia="en-GB"/>
        </w:rPr>
        <w:tab/>
      </w:r>
      <w:r>
        <w:rPr>
          <w:noProof/>
        </w:rPr>
        <w:t>ProSe usage information reporting</w:t>
      </w:r>
      <w:r>
        <w:rPr>
          <w:noProof/>
        </w:rPr>
        <w:tab/>
      </w:r>
      <w:r>
        <w:rPr>
          <w:noProof/>
        </w:rPr>
        <w:fldChar w:fldCharType="begin" w:fldLock="1"/>
      </w:r>
      <w:r>
        <w:rPr>
          <w:noProof/>
        </w:rPr>
        <w:instrText xml:space="preserve"> PAGEREF _Toc130981543 \h </w:instrText>
      </w:r>
      <w:r>
        <w:rPr>
          <w:noProof/>
        </w:rPr>
      </w:r>
      <w:r>
        <w:rPr>
          <w:noProof/>
        </w:rPr>
        <w:fldChar w:fldCharType="separate"/>
      </w:r>
      <w:r>
        <w:rPr>
          <w:noProof/>
        </w:rPr>
        <w:t>88</w:t>
      </w:r>
      <w:r>
        <w:rPr>
          <w:noProof/>
        </w:rPr>
        <w:fldChar w:fldCharType="end"/>
      </w:r>
    </w:p>
    <w:p w14:paraId="2C3F0C8A" w14:textId="70EEB401" w:rsidR="001B5EC1" w:rsidRDefault="001B5EC1">
      <w:pPr>
        <w:pStyle w:val="TOC3"/>
        <w:rPr>
          <w:rFonts w:ascii="Calibri" w:hAnsi="Calibri"/>
          <w:noProof/>
          <w:sz w:val="22"/>
          <w:szCs w:val="22"/>
          <w:lang w:eastAsia="en-GB"/>
        </w:rPr>
      </w:pPr>
      <w:r>
        <w:rPr>
          <w:noProof/>
        </w:rPr>
        <w:t>7.12.1</w:t>
      </w:r>
      <w:r>
        <w:rPr>
          <w:rFonts w:ascii="Calibri" w:hAnsi="Calibri"/>
          <w:noProof/>
          <w:sz w:val="22"/>
          <w:szCs w:val="22"/>
          <w:lang w:eastAsia="en-GB"/>
        </w:rPr>
        <w:tab/>
      </w:r>
      <w:r>
        <w:rPr>
          <w:noProof/>
        </w:rPr>
        <w:t>Procedure</w:t>
      </w:r>
      <w:r>
        <w:rPr>
          <w:noProof/>
        </w:rPr>
        <w:tab/>
      </w:r>
      <w:r>
        <w:rPr>
          <w:noProof/>
        </w:rPr>
        <w:fldChar w:fldCharType="begin" w:fldLock="1"/>
      </w:r>
      <w:r>
        <w:rPr>
          <w:noProof/>
        </w:rPr>
        <w:instrText xml:space="preserve"> PAGEREF _Toc130981544 \h </w:instrText>
      </w:r>
      <w:r>
        <w:rPr>
          <w:noProof/>
        </w:rPr>
      </w:r>
      <w:r>
        <w:rPr>
          <w:noProof/>
        </w:rPr>
        <w:fldChar w:fldCharType="separate"/>
      </w:r>
      <w:r>
        <w:rPr>
          <w:noProof/>
        </w:rPr>
        <w:t>88</w:t>
      </w:r>
      <w:r>
        <w:rPr>
          <w:noProof/>
        </w:rPr>
        <w:fldChar w:fldCharType="end"/>
      </w:r>
    </w:p>
    <w:p w14:paraId="09D0D3A4" w14:textId="78303DDA" w:rsidR="001B5EC1" w:rsidRDefault="001B5EC1">
      <w:pPr>
        <w:pStyle w:val="TOC3"/>
        <w:rPr>
          <w:rFonts w:ascii="Calibri" w:hAnsi="Calibri"/>
          <w:noProof/>
          <w:sz w:val="22"/>
          <w:szCs w:val="22"/>
          <w:lang w:eastAsia="en-GB"/>
        </w:rPr>
      </w:pPr>
      <w:r>
        <w:rPr>
          <w:noProof/>
        </w:rPr>
        <w:t>7.12.2</w:t>
      </w:r>
      <w:r>
        <w:rPr>
          <w:rFonts w:ascii="Calibri" w:hAnsi="Calibri"/>
          <w:noProof/>
          <w:sz w:val="22"/>
          <w:szCs w:val="22"/>
          <w:lang w:eastAsia="en-GB"/>
        </w:rPr>
        <w:tab/>
      </w:r>
      <w:r>
        <w:rPr>
          <w:noProof/>
        </w:rPr>
        <w:t>Structure of ENVELOPE (ProSe Report)</w:t>
      </w:r>
      <w:r>
        <w:rPr>
          <w:noProof/>
        </w:rPr>
        <w:tab/>
      </w:r>
      <w:r>
        <w:rPr>
          <w:noProof/>
        </w:rPr>
        <w:fldChar w:fldCharType="begin" w:fldLock="1"/>
      </w:r>
      <w:r>
        <w:rPr>
          <w:noProof/>
        </w:rPr>
        <w:instrText xml:space="preserve"> PAGEREF _Toc130981545 \h </w:instrText>
      </w:r>
      <w:r>
        <w:rPr>
          <w:noProof/>
        </w:rPr>
      </w:r>
      <w:r>
        <w:rPr>
          <w:noProof/>
        </w:rPr>
        <w:fldChar w:fldCharType="separate"/>
      </w:r>
      <w:r>
        <w:rPr>
          <w:noProof/>
        </w:rPr>
        <w:t>89</w:t>
      </w:r>
      <w:r>
        <w:rPr>
          <w:noProof/>
        </w:rPr>
        <w:fldChar w:fldCharType="end"/>
      </w:r>
    </w:p>
    <w:p w14:paraId="2B53F553" w14:textId="2545A68D" w:rsidR="001B5EC1" w:rsidRDefault="001B5EC1">
      <w:pPr>
        <w:pStyle w:val="TOC1"/>
        <w:rPr>
          <w:rFonts w:ascii="Calibri" w:hAnsi="Calibri"/>
          <w:noProof/>
          <w:szCs w:val="22"/>
          <w:lang w:eastAsia="en-GB"/>
        </w:rPr>
      </w:pPr>
      <w:r>
        <w:rPr>
          <w:noProof/>
        </w:rPr>
        <w:t>8</w:t>
      </w:r>
      <w:r>
        <w:rPr>
          <w:rFonts w:ascii="Calibri" w:hAnsi="Calibri"/>
          <w:noProof/>
          <w:szCs w:val="22"/>
          <w:lang w:eastAsia="en-GB"/>
        </w:rPr>
        <w:tab/>
      </w:r>
      <w:r>
        <w:rPr>
          <w:noProof/>
        </w:rPr>
        <w:t>COMPREHENSION-TLV data objects</w:t>
      </w:r>
      <w:r>
        <w:rPr>
          <w:noProof/>
        </w:rPr>
        <w:tab/>
      </w:r>
      <w:r>
        <w:rPr>
          <w:noProof/>
        </w:rPr>
        <w:fldChar w:fldCharType="begin" w:fldLock="1"/>
      </w:r>
      <w:r>
        <w:rPr>
          <w:noProof/>
        </w:rPr>
        <w:instrText xml:space="preserve"> PAGEREF _Toc130981546 \h </w:instrText>
      </w:r>
      <w:r>
        <w:rPr>
          <w:noProof/>
        </w:rPr>
      </w:r>
      <w:r>
        <w:rPr>
          <w:noProof/>
        </w:rPr>
        <w:fldChar w:fldCharType="separate"/>
      </w:r>
      <w:r>
        <w:rPr>
          <w:noProof/>
        </w:rPr>
        <w:t>89</w:t>
      </w:r>
      <w:r>
        <w:rPr>
          <w:noProof/>
        </w:rPr>
        <w:fldChar w:fldCharType="end"/>
      </w:r>
    </w:p>
    <w:p w14:paraId="4EF73436" w14:textId="6CD07394" w:rsidR="001B5EC1" w:rsidRDefault="001B5EC1">
      <w:pPr>
        <w:pStyle w:val="TOC2"/>
        <w:rPr>
          <w:rFonts w:ascii="Calibri" w:hAnsi="Calibri"/>
          <w:noProof/>
          <w:sz w:val="22"/>
          <w:szCs w:val="22"/>
          <w:lang w:eastAsia="en-GB"/>
        </w:rPr>
      </w:pPr>
      <w:r>
        <w:rPr>
          <w:noProof/>
        </w:rPr>
        <w:t>8.1</w:t>
      </w:r>
      <w:r>
        <w:rPr>
          <w:rFonts w:ascii="Calibri" w:hAnsi="Calibri"/>
          <w:noProof/>
          <w:sz w:val="22"/>
          <w:szCs w:val="22"/>
          <w:lang w:eastAsia="en-GB"/>
        </w:rPr>
        <w:tab/>
      </w:r>
      <w:r>
        <w:rPr>
          <w:noProof/>
        </w:rPr>
        <w:t>Address</w:t>
      </w:r>
      <w:r>
        <w:rPr>
          <w:noProof/>
        </w:rPr>
        <w:tab/>
      </w:r>
      <w:r>
        <w:rPr>
          <w:noProof/>
        </w:rPr>
        <w:fldChar w:fldCharType="begin" w:fldLock="1"/>
      </w:r>
      <w:r>
        <w:rPr>
          <w:noProof/>
        </w:rPr>
        <w:instrText xml:space="preserve"> PAGEREF _Toc130981547 \h </w:instrText>
      </w:r>
      <w:r>
        <w:rPr>
          <w:noProof/>
        </w:rPr>
      </w:r>
      <w:r>
        <w:rPr>
          <w:noProof/>
        </w:rPr>
        <w:fldChar w:fldCharType="separate"/>
      </w:r>
      <w:r>
        <w:rPr>
          <w:noProof/>
        </w:rPr>
        <w:t>89</w:t>
      </w:r>
      <w:r>
        <w:rPr>
          <w:noProof/>
        </w:rPr>
        <w:fldChar w:fldCharType="end"/>
      </w:r>
    </w:p>
    <w:p w14:paraId="7C9AEB42" w14:textId="74C74380" w:rsidR="001B5EC1" w:rsidRDefault="001B5EC1">
      <w:pPr>
        <w:pStyle w:val="TOC2"/>
        <w:rPr>
          <w:rFonts w:ascii="Calibri" w:hAnsi="Calibri"/>
          <w:noProof/>
          <w:sz w:val="22"/>
          <w:szCs w:val="22"/>
          <w:lang w:eastAsia="en-GB"/>
        </w:rPr>
      </w:pPr>
      <w:r>
        <w:rPr>
          <w:noProof/>
        </w:rPr>
        <w:t>8.2</w:t>
      </w:r>
      <w:r>
        <w:rPr>
          <w:rFonts w:ascii="Calibri" w:hAnsi="Calibri"/>
          <w:noProof/>
          <w:sz w:val="22"/>
          <w:szCs w:val="22"/>
          <w:lang w:eastAsia="en-GB"/>
        </w:rPr>
        <w:tab/>
      </w:r>
      <w:r>
        <w:rPr>
          <w:noProof/>
        </w:rPr>
        <w:t>Alpha identifier</w:t>
      </w:r>
      <w:r>
        <w:rPr>
          <w:noProof/>
        </w:rPr>
        <w:tab/>
      </w:r>
      <w:r>
        <w:rPr>
          <w:noProof/>
        </w:rPr>
        <w:fldChar w:fldCharType="begin" w:fldLock="1"/>
      </w:r>
      <w:r>
        <w:rPr>
          <w:noProof/>
        </w:rPr>
        <w:instrText xml:space="preserve"> PAGEREF _Toc130981548 \h </w:instrText>
      </w:r>
      <w:r>
        <w:rPr>
          <w:noProof/>
        </w:rPr>
      </w:r>
      <w:r>
        <w:rPr>
          <w:noProof/>
        </w:rPr>
        <w:fldChar w:fldCharType="separate"/>
      </w:r>
      <w:r>
        <w:rPr>
          <w:noProof/>
        </w:rPr>
        <w:t>89</w:t>
      </w:r>
      <w:r>
        <w:rPr>
          <w:noProof/>
        </w:rPr>
        <w:fldChar w:fldCharType="end"/>
      </w:r>
    </w:p>
    <w:p w14:paraId="5E40358A" w14:textId="06291EE9" w:rsidR="001B5EC1" w:rsidRDefault="001B5EC1">
      <w:pPr>
        <w:pStyle w:val="TOC2"/>
        <w:rPr>
          <w:rFonts w:ascii="Calibri" w:hAnsi="Calibri"/>
          <w:noProof/>
          <w:sz w:val="22"/>
          <w:szCs w:val="22"/>
          <w:lang w:eastAsia="en-GB"/>
        </w:rPr>
      </w:pPr>
      <w:r>
        <w:rPr>
          <w:noProof/>
        </w:rPr>
        <w:t>8.3</w:t>
      </w:r>
      <w:r>
        <w:rPr>
          <w:rFonts w:ascii="Calibri" w:hAnsi="Calibri"/>
          <w:noProof/>
          <w:sz w:val="22"/>
          <w:szCs w:val="22"/>
          <w:lang w:eastAsia="en-GB"/>
        </w:rPr>
        <w:tab/>
      </w:r>
      <w:r>
        <w:rPr>
          <w:noProof/>
        </w:rPr>
        <w:t>Subaddress</w:t>
      </w:r>
      <w:r>
        <w:rPr>
          <w:noProof/>
        </w:rPr>
        <w:tab/>
      </w:r>
      <w:r>
        <w:rPr>
          <w:noProof/>
        </w:rPr>
        <w:fldChar w:fldCharType="begin" w:fldLock="1"/>
      </w:r>
      <w:r>
        <w:rPr>
          <w:noProof/>
        </w:rPr>
        <w:instrText xml:space="preserve"> PAGEREF _Toc130981549 \h </w:instrText>
      </w:r>
      <w:r>
        <w:rPr>
          <w:noProof/>
        </w:rPr>
      </w:r>
      <w:r>
        <w:rPr>
          <w:noProof/>
        </w:rPr>
        <w:fldChar w:fldCharType="separate"/>
      </w:r>
      <w:r>
        <w:rPr>
          <w:noProof/>
        </w:rPr>
        <w:t>89</w:t>
      </w:r>
      <w:r>
        <w:rPr>
          <w:noProof/>
        </w:rPr>
        <w:fldChar w:fldCharType="end"/>
      </w:r>
    </w:p>
    <w:p w14:paraId="6052E4FE" w14:textId="0B3CCA90" w:rsidR="001B5EC1" w:rsidRDefault="001B5EC1">
      <w:pPr>
        <w:pStyle w:val="TOC2"/>
        <w:rPr>
          <w:rFonts w:ascii="Calibri" w:hAnsi="Calibri"/>
          <w:noProof/>
          <w:sz w:val="22"/>
          <w:szCs w:val="22"/>
          <w:lang w:eastAsia="en-GB"/>
        </w:rPr>
      </w:pPr>
      <w:r>
        <w:rPr>
          <w:noProof/>
        </w:rPr>
        <w:t>8.4</w:t>
      </w:r>
      <w:r>
        <w:rPr>
          <w:rFonts w:ascii="Calibri" w:hAnsi="Calibri"/>
          <w:noProof/>
          <w:sz w:val="22"/>
          <w:szCs w:val="22"/>
          <w:lang w:eastAsia="en-GB"/>
        </w:rPr>
        <w:tab/>
      </w:r>
      <w:r>
        <w:rPr>
          <w:noProof/>
        </w:rPr>
        <w:t>Capability configuration parameters</w:t>
      </w:r>
      <w:r>
        <w:rPr>
          <w:noProof/>
        </w:rPr>
        <w:tab/>
      </w:r>
      <w:r>
        <w:rPr>
          <w:noProof/>
        </w:rPr>
        <w:fldChar w:fldCharType="begin" w:fldLock="1"/>
      </w:r>
      <w:r>
        <w:rPr>
          <w:noProof/>
        </w:rPr>
        <w:instrText xml:space="preserve"> PAGEREF _Toc130981550 \h </w:instrText>
      </w:r>
      <w:r>
        <w:rPr>
          <w:noProof/>
        </w:rPr>
      </w:r>
      <w:r>
        <w:rPr>
          <w:noProof/>
        </w:rPr>
        <w:fldChar w:fldCharType="separate"/>
      </w:r>
      <w:r>
        <w:rPr>
          <w:noProof/>
        </w:rPr>
        <w:t>90</w:t>
      </w:r>
      <w:r>
        <w:rPr>
          <w:noProof/>
        </w:rPr>
        <w:fldChar w:fldCharType="end"/>
      </w:r>
    </w:p>
    <w:p w14:paraId="6727D9C2" w14:textId="35E45808" w:rsidR="001B5EC1" w:rsidRDefault="001B5EC1">
      <w:pPr>
        <w:pStyle w:val="TOC2"/>
        <w:rPr>
          <w:rFonts w:ascii="Calibri" w:hAnsi="Calibri"/>
          <w:noProof/>
          <w:sz w:val="22"/>
          <w:szCs w:val="22"/>
          <w:lang w:eastAsia="en-GB"/>
        </w:rPr>
      </w:pPr>
      <w:r>
        <w:rPr>
          <w:noProof/>
        </w:rPr>
        <w:t>8.5</w:t>
      </w:r>
      <w:r>
        <w:rPr>
          <w:rFonts w:ascii="Calibri" w:hAnsi="Calibri"/>
          <w:noProof/>
          <w:sz w:val="22"/>
          <w:szCs w:val="22"/>
          <w:lang w:eastAsia="en-GB"/>
        </w:rPr>
        <w:tab/>
      </w:r>
      <w:r>
        <w:rPr>
          <w:noProof/>
        </w:rPr>
        <w:t>Cell Broadcast Page</w:t>
      </w:r>
      <w:r>
        <w:rPr>
          <w:noProof/>
        </w:rPr>
        <w:tab/>
      </w:r>
      <w:r>
        <w:rPr>
          <w:noProof/>
        </w:rPr>
        <w:fldChar w:fldCharType="begin" w:fldLock="1"/>
      </w:r>
      <w:r>
        <w:rPr>
          <w:noProof/>
        </w:rPr>
        <w:instrText xml:space="preserve"> PAGEREF _Toc130981551 \h </w:instrText>
      </w:r>
      <w:r>
        <w:rPr>
          <w:noProof/>
        </w:rPr>
      </w:r>
      <w:r>
        <w:rPr>
          <w:noProof/>
        </w:rPr>
        <w:fldChar w:fldCharType="separate"/>
      </w:r>
      <w:r>
        <w:rPr>
          <w:noProof/>
        </w:rPr>
        <w:t>90</w:t>
      </w:r>
      <w:r>
        <w:rPr>
          <w:noProof/>
        </w:rPr>
        <w:fldChar w:fldCharType="end"/>
      </w:r>
    </w:p>
    <w:p w14:paraId="7ED9E07B" w14:textId="0FDF5C85" w:rsidR="001B5EC1" w:rsidRDefault="001B5EC1">
      <w:pPr>
        <w:pStyle w:val="TOC2"/>
        <w:rPr>
          <w:rFonts w:ascii="Calibri" w:hAnsi="Calibri"/>
          <w:noProof/>
          <w:sz w:val="22"/>
          <w:szCs w:val="22"/>
          <w:lang w:eastAsia="en-GB"/>
        </w:rPr>
      </w:pPr>
      <w:r>
        <w:rPr>
          <w:noProof/>
        </w:rPr>
        <w:t>8.6</w:t>
      </w:r>
      <w:r>
        <w:rPr>
          <w:rFonts w:ascii="Calibri" w:hAnsi="Calibri"/>
          <w:noProof/>
          <w:sz w:val="22"/>
          <w:szCs w:val="22"/>
          <w:lang w:eastAsia="en-GB"/>
        </w:rPr>
        <w:tab/>
      </w:r>
      <w:r>
        <w:rPr>
          <w:noProof/>
        </w:rPr>
        <w:t>Command details</w:t>
      </w:r>
      <w:r>
        <w:rPr>
          <w:noProof/>
        </w:rPr>
        <w:tab/>
      </w:r>
      <w:r>
        <w:rPr>
          <w:noProof/>
        </w:rPr>
        <w:fldChar w:fldCharType="begin" w:fldLock="1"/>
      </w:r>
      <w:r>
        <w:rPr>
          <w:noProof/>
        </w:rPr>
        <w:instrText xml:space="preserve"> PAGEREF _Toc130981552 \h </w:instrText>
      </w:r>
      <w:r>
        <w:rPr>
          <w:noProof/>
        </w:rPr>
      </w:r>
      <w:r>
        <w:rPr>
          <w:noProof/>
        </w:rPr>
        <w:fldChar w:fldCharType="separate"/>
      </w:r>
      <w:r>
        <w:rPr>
          <w:noProof/>
        </w:rPr>
        <w:t>90</w:t>
      </w:r>
      <w:r>
        <w:rPr>
          <w:noProof/>
        </w:rPr>
        <w:fldChar w:fldCharType="end"/>
      </w:r>
    </w:p>
    <w:p w14:paraId="0785DC4D" w14:textId="64E0D8A8" w:rsidR="001B5EC1" w:rsidRDefault="001B5EC1">
      <w:pPr>
        <w:pStyle w:val="TOC2"/>
        <w:rPr>
          <w:rFonts w:ascii="Calibri" w:hAnsi="Calibri"/>
          <w:noProof/>
          <w:sz w:val="22"/>
          <w:szCs w:val="22"/>
          <w:lang w:eastAsia="en-GB"/>
        </w:rPr>
      </w:pPr>
      <w:r w:rsidRPr="003C1B3A">
        <w:rPr>
          <w:noProof/>
          <w:lang w:val="fr-FR"/>
        </w:rPr>
        <w:t>8.7</w:t>
      </w:r>
      <w:r>
        <w:rPr>
          <w:rFonts w:ascii="Calibri" w:hAnsi="Calibri"/>
          <w:noProof/>
          <w:sz w:val="22"/>
          <w:szCs w:val="22"/>
          <w:lang w:eastAsia="en-GB"/>
        </w:rPr>
        <w:tab/>
      </w:r>
      <w:r w:rsidRPr="003C1B3A">
        <w:rPr>
          <w:noProof/>
          <w:lang w:val="fr-FR"/>
        </w:rPr>
        <w:t>Device identities</w:t>
      </w:r>
      <w:r>
        <w:rPr>
          <w:noProof/>
        </w:rPr>
        <w:tab/>
      </w:r>
      <w:r>
        <w:rPr>
          <w:noProof/>
        </w:rPr>
        <w:fldChar w:fldCharType="begin" w:fldLock="1"/>
      </w:r>
      <w:r>
        <w:rPr>
          <w:noProof/>
        </w:rPr>
        <w:instrText xml:space="preserve"> PAGEREF _Toc130981553 \h </w:instrText>
      </w:r>
      <w:r>
        <w:rPr>
          <w:noProof/>
        </w:rPr>
      </w:r>
      <w:r>
        <w:rPr>
          <w:noProof/>
        </w:rPr>
        <w:fldChar w:fldCharType="separate"/>
      </w:r>
      <w:r>
        <w:rPr>
          <w:noProof/>
        </w:rPr>
        <w:t>91</w:t>
      </w:r>
      <w:r>
        <w:rPr>
          <w:noProof/>
        </w:rPr>
        <w:fldChar w:fldCharType="end"/>
      </w:r>
    </w:p>
    <w:p w14:paraId="35613523" w14:textId="503CE1E0" w:rsidR="001B5EC1" w:rsidRDefault="001B5EC1">
      <w:pPr>
        <w:pStyle w:val="TOC2"/>
        <w:rPr>
          <w:rFonts w:ascii="Calibri" w:hAnsi="Calibri"/>
          <w:noProof/>
          <w:sz w:val="22"/>
          <w:szCs w:val="22"/>
          <w:lang w:eastAsia="en-GB"/>
        </w:rPr>
      </w:pPr>
      <w:r w:rsidRPr="003C1B3A">
        <w:rPr>
          <w:noProof/>
          <w:lang w:val="fr-FR"/>
        </w:rPr>
        <w:t>8.8</w:t>
      </w:r>
      <w:r>
        <w:rPr>
          <w:rFonts w:ascii="Calibri" w:hAnsi="Calibri"/>
          <w:noProof/>
          <w:sz w:val="22"/>
          <w:szCs w:val="22"/>
          <w:lang w:eastAsia="en-GB"/>
        </w:rPr>
        <w:tab/>
      </w:r>
      <w:r w:rsidRPr="003C1B3A">
        <w:rPr>
          <w:noProof/>
          <w:lang w:val="fr-FR"/>
        </w:rPr>
        <w:t>Duration</w:t>
      </w:r>
      <w:r>
        <w:rPr>
          <w:noProof/>
        </w:rPr>
        <w:tab/>
      </w:r>
      <w:r>
        <w:rPr>
          <w:noProof/>
        </w:rPr>
        <w:fldChar w:fldCharType="begin" w:fldLock="1"/>
      </w:r>
      <w:r>
        <w:rPr>
          <w:noProof/>
        </w:rPr>
        <w:instrText xml:space="preserve"> PAGEREF _Toc130981554 \h </w:instrText>
      </w:r>
      <w:r>
        <w:rPr>
          <w:noProof/>
        </w:rPr>
      </w:r>
      <w:r>
        <w:rPr>
          <w:noProof/>
        </w:rPr>
        <w:fldChar w:fldCharType="separate"/>
      </w:r>
      <w:r>
        <w:rPr>
          <w:noProof/>
        </w:rPr>
        <w:t>91</w:t>
      </w:r>
      <w:r>
        <w:rPr>
          <w:noProof/>
        </w:rPr>
        <w:fldChar w:fldCharType="end"/>
      </w:r>
    </w:p>
    <w:p w14:paraId="6D405E46" w14:textId="6E09A86E" w:rsidR="001B5EC1" w:rsidRDefault="001B5EC1">
      <w:pPr>
        <w:pStyle w:val="TOC2"/>
        <w:rPr>
          <w:rFonts w:ascii="Calibri" w:hAnsi="Calibri"/>
          <w:noProof/>
          <w:sz w:val="22"/>
          <w:szCs w:val="22"/>
          <w:lang w:eastAsia="en-GB"/>
        </w:rPr>
      </w:pPr>
      <w:r>
        <w:rPr>
          <w:noProof/>
        </w:rPr>
        <w:t>8.9</w:t>
      </w:r>
      <w:r>
        <w:rPr>
          <w:rFonts w:ascii="Calibri" w:hAnsi="Calibri"/>
          <w:noProof/>
          <w:sz w:val="22"/>
          <w:szCs w:val="22"/>
          <w:lang w:eastAsia="en-GB"/>
        </w:rPr>
        <w:tab/>
      </w:r>
      <w:r>
        <w:rPr>
          <w:noProof/>
        </w:rPr>
        <w:t>Item</w:t>
      </w:r>
      <w:r>
        <w:rPr>
          <w:noProof/>
        </w:rPr>
        <w:tab/>
      </w:r>
      <w:r>
        <w:rPr>
          <w:noProof/>
        </w:rPr>
        <w:fldChar w:fldCharType="begin" w:fldLock="1"/>
      </w:r>
      <w:r>
        <w:rPr>
          <w:noProof/>
        </w:rPr>
        <w:instrText xml:space="preserve"> PAGEREF _Toc130981555 \h </w:instrText>
      </w:r>
      <w:r>
        <w:rPr>
          <w:noProof/>
        </w:rPr>
      </w:r>
      <w:r>
        <w:rPr>
          <w:noProof/>
        </w:rPr>
        <w:fldChar w:fldCharType="separate"/>
      </w:r>
      <w:r>
        <w:rPr>
          <w:noProof/>
        </w:rPr>
        <w:t>91</w:t>
      </w:r>
      <w:r>
        <w:rPr>
          <w:noProof/>
        </w:rPr>
        <w:fldChar w:fldCharType="end"/>
      </w:r>
    </w:p>
    <w:p w14:paraId="596D861C" w14:textId="6FCBD9AD" w:rsidR="001B5EC1" w:rsidRDefault="001B5EC1">
      <w:pPr>
        <w:pStyle w:val="TOC2"/>
        <w:rPr>
          <w:rFonts w:ascii="Calibri" w:hAnsi="Calibri"/>
          <w:noProof/>
          <w:sz w:val="22"/>
          <w:szCs w:val="22"/>
          <w:lang w:eastAsia="en-GB"/>
        </w:rPr>
      </w:pPr>
      <w:r>
        <w:rPr>
          <w:noProof/>
        </w:rPr>
        <w:t>8.10</w:t>
      </w:r>
      <w:r>
        <w:rPr>
          <w:rFonts w:ascii="Calibri" w:hAnsi="Calibri"/>
          <w:noProof/>
          <w:sz w:val="22"/>
          <w:szCs w:val="22"/>
          <w:lang w:eastAsia="en-GB"/>
        </w:rPr>
        <w:tab/>
      </w:r>
      <w:r>
        <w:rPr>
          <w:noProof/>
        </w:rPr>
        <w:t>Item identifier</w:t>
      </w:r>
      <w:r>
        <w:rPr>
          <w:noProof/>
        </w:rPr>
        <w:tab/>
      </w:r>
      <w:r>
        <w:rPr>
          <w:noProof/>
        </w:rPr>
        <w:fldChar w:fldCharType="begin" w:fldLock="1"/>
      </w:r>
      <w:r>
        <w:rPr>
          <w:noProof/>
        </w:rPr>
        <w:instrText xml:space="preserve"> PAGEREF _Toc130981556 \h </w:instrText>
      </w:r>
      <w:r>
        <w:rPr>
          <w:noProof/>
        </w:rPr>
      </w:r>
      <w:r>
        <w:rPr>
          <w:noProof/>
        </w:rPr>
        <w:fldChar w:fldCharType="separate"/>
      </w:r>
      <w:r>
        <w:rPr>
          <w:noProof/>
        </w:rPr>
        <w:t>91</w:t>
      </w:r>
      <w:r>
        <w:rPr>
          <w:noProof/>
        </w:rPr>
        <w:fldChar w:fldCharType="end"/>
      </w:r>
    </w:p>
    <w:p w14:paraId="59BEC28D" w14:textId="26DBE21C" w:rsidR="001B5EC1" w:rsidRDefault="001B5EC1">
      <w:pPr>
        <w:pStyle w:val="TOC2"/>
        <w:rPr>
          <w:rFonts w:ascii="Calibri" w:hAnsi="Calibri"/>
          <w:noProof/>
          <w:sz w:val="22"/>
          <w:szCs w:val="22"/>
          <w:lang w:eastAsia="en-GB"/>
        </w:rPr>
      </w:pPr>
      <w:r>
        <w:rPr>
          <w:noProof/>
        </w:rPr>
        <w:t>8.11</w:t>
      </w:r>
      <w:r>
        <w:rPr>
          <w:rFonts w:ascii="Calibri" w:hAnsi="Calibri"/>
          <w:noProof/>
          <w:sz w:val="22"/>
          <w:szCs w:val="22"/>
          <w:lang w:eastAsia="en-GB"/>
        </w:rPr>
        <w:tab/>
      </w:r>
      <w:r>
        <w:rPr>
          <w:noProof/>
        </w:rPr>
        <w:t>Response length</w:t>
      </w:r>
      <w:r>
        <w:rPr>
          <w:noProof/>
        </w:rPr>
        <w:tab/>
      </w:r>
      <w:r>
        <w:rPr>
          <w:noProof/>
        </w:rPr>
        <w:fldChar w:fldCharType="begin" w:fldLock="1"/>
      </w:r>
      <w:r>
        <w:rPr>
          <w:noProof/>
        </w:rPr>
        <w:instrText xml:space="preserve"> PAGEREF _Toc130981557 \h </w:instrText>
      </w:r>
      <w:r>
        <w:rPr>
          <w:noProof/>
        </w:rPr>
      </w:r>
      <w:r>
        <w:rPr>
          <w:noProof/>
        </w:rPr>
        <w:fldChar w:fldCharType="separate"/>
      </w:r>
      <w:r>
        <w:rPr>
          <w:noProof/>
        </w:rPr>
        <w:t>91</w:t>
      </w:r>
      <w:r>
        <w:rPr>
          <w:noProof/>
        </w:rPr>
        <w:fldChar w:fldCharType="end"/>
      </w:r>
    </w:p>
    <w:p w14:paraId="063A8806" w14:textId="00A40F7E" w:rsidR="001B5EC1" w:rsidRDefault="001B5EC1">
      <w:pPr>
        <w:pStyle w:val="TOC2"/>
        <w:rPr>
          <w:rFonts w:ascii="Calibri" w:hAnsi="Calibri"/>
          <w:noProof/>
          <w:sz w:val="22"/>
          <w:szCs w:val="22"/>
          <w:lang w:eastAsia="en-GB"/>
        </w:rPr>
      </w:pPr>
      <w:r>
        <w:rPr>
          <w:noProof/>
        </w:rPr>
        <w:t>8.12</w:t>
      </w:r>
      <w:r>
        <w:rPr>
          <w:rFonts w:ascii="Calibri" w:hAnsi="Calibri"/>
          <w:noProof/>
          <w:sz w:val="22"/>
          <w:szCs w:val="22"/>
          <w:lang w:eastAsia="en-GB"/>
        </w:rPr>
        <w:tab/>
      </w:r>
      <w:r>
        <w:rPr>
          <w:noProof/>
        </w:rPr>
        <w:t>Result</w:t>
      </w:r>
      <w:r>
        <w:rPr>
          <w:noProof/>
        </w:rPr>
        <w:tab/>
      </w:r>
      <w:r>
        <w:rPr>
          <w:noProof/>
        </w:rPr>
        <w:fldChar w:fldCharType="begin" w:fldLock="1"/>
      </w:r>
      <w:r>
        <w:rPr>
          <w:noProof/>
        </w:rPr>
        <w:instrText xml:space="preserve"> PAGEREF _Toc130981558 \h </w:instrText>
      </w:r>
      <w:r>
        <w:rPr>
          <w:noProof/>
        </w:rPr>
      </w:r>
      <w:r>
        <w:rPr>
          <w:noProof/>
        </w:rPr>
        <w:fldChar w:fldCharType="separate"/>
      </w:r>
      <w:r>
        <w:rPr>
          <w:noProof/>
        </w:rPr>
        <w:t>91</w:t>
      </w:r>
      <w:r>
        <w:rPr>
          <w:noProof/>
        </w:rPr>
        <w:fldChar w:fldCharType="end"/>
      </w:r>
    </w:p>
    <w:p w14:paraId="0E80F7C5" w14:textId="435FD9AD" w:rsidR="001B5EC1" w:rsidRDefault="001B5EC1">
      <w:pPr>
        <w:pStyle w:val="TOC3"/>
        <w:rPr>
          <w:rFonts w:ascii="Calibri" w:hAnsi="Calibri"/>
          <w:noProof/>
          <w:sz w:val="22"/>
          <w:szCs w:val="22"/>
          <w:lang w:eastAsia="en-GB"/>
        </w:rPr>
      </w:pPr>
      <w:r>
        <w:rPr>
          <w:noProof/>
        </w:rPr>
        <w:t>8.12.1</w:t>
      </w:r>
      <w:r>
        <w:rPr>
          <w:rFonts w:ascii="Calibri" w:hAnsi="Calibri"/>
          <w:noProof/>
          <w:sz w:val="22"/>
          <w:szCs w:val="22"/>
          <w:lang w:eastAsia="en-GB"/>
        </w:rPr>
        <w:tab/>
      </w:r>
      <w:r>
        <w:rPr>
          <w:noProof/>
        </w:rPr>
        <w:t>Additional information for SEND SS</w:t>
      </w:r>
      <w:r>
        <w:rPr>
          <w:noProof/>
        </w:rPr>
        <w:tab/>
      </w:r>
      <w:r>
        <w:rPr>
          <w:noProof/>
        </w:rPr>
        <w:fldChar w:fldCharType="begin" w:fldLock="1"/>
      </w:r>
      <w:r>
        <w:rPr>
          <w:noProof/>
        </w:rPr>
        <w:instrText xml:space="preserve"> PAGEREF _Toc130981559 \h </w:instrText>
      </w:r>
      <w:r>
        <w:rPr>
          <w:noProof/>
        </w:rPr>
      </w:r>
      <w:r>
        <w:rPr>
          <w:noProof/>
        </w:rPr>
        <w:fldChar w:fldCharType="separate"/>
      </w:r>
      <w:r>
        <w:rPr>
          <w:noProof/>
        </w:rPr>
        <w:t>92</w:t>
      </w:r>
      <w:r>
        <w:rPr>
          <w:noProof/>
        </w:rPr>
        <w:fldChar w:fldCharType="end"/>
      </w:r>
    </w:p>
    <w:p w14:paraId="04ADECC7" w14:textId="122314CA" w:rsidR="001B5EC1" w:rsidRDefault="001B5EC1">
      <w:pPr>
        <w:pStyle w:val="TOC3"/>
        <w:rPr>
          <w:rFonts w:ascii="Calibri" w:hAnsi="Calibri"/>
          <w:noProof/>
          <w:sz w:val="22"/>
          <w:szCs w:val="22"/>
          <w:lang w:eastAsia="en-GB"/>
        </w:rPr>
      </w:pPr>
      <w:r>
        <w:rPr>
          <w:noProof/>
        </w:rPr>
        <w:t>8.12.2</w:t>
      </w:r>
      <w:r>
        <w:rPr>
          <w:rFonts w:ascii="Calibri" w:hAnsi="Calibri"/>
          <w:noProof/>
          <w:sz w:val="22"/>
          <w:szCs w:val="22"/>
          <w:lang w:eastAsia="en-GB"/>
        </w:rPr>
        <w:tab/>
      </w:r>
      <w:r>
        <w:rPr>
          <w:noProof/>
        </w:rPr>
        <w:t>Additional information for ME problem</w:t>
      </w:r>
      <w:r>
        <w:rPr>
          <w:noProof/>
        </w:rPr>
        <w:tab/>
      </w:r>
      <w:r>
        <w:rPr>
          <w:noProof/>
        </w:rPr>
        <w:fldChar w:fldCharType="begin" w:fldLock="1"/>
      </w:r>
      <w:r>
        <w:rPr>
          <w:noProof/>
        </w:rPr>
        <w:instrText xml:space="preserve"> PAGEREF _Toc130981560 \h </w:instrText>
      </w:r>
      <w:r>
        <w:rPr>
          <w:noProof/>
        </w:rPr>
      </w:r>
      <w:r>
        <w:rPr>
          <w:noProof/>
        </w:rPr>
        <w:fldChar w:fldCharType="separate"/>
      </w:r>
      <w:r>
        <w:rPr>
          <w:noProof/>
        </w:rPr>
        <w:t>92</w:t>
      </w:r>
      <w:r>
        <w:rPr>
          <w:noProof/>
        </w:rPr>
        <w:fldChar w:fldCharType="end"/>
      </w:r>
    </w:p>
    <w:p w14:paraId="1F614837" w14:textId="1694A22A" w:rsidR="001B5EC1" w:rsidRDefault="001B5EC1">
      <w:pPr>
        <w:pStyle w:val="TOC3"/>
        <w:rPr>
          <w:rFonts w:ascii="Calibri" w:hAnsi="Calibri"/>
          <w:noProof/>
          <w:sz w:val="22"/>
          <w:szCs w:val="22"/>
          <w:lang w:eastAsia="en-GB"/>
        </w:rPr>
      </w:pPr>
      <w:r>
        <w:rPr>
          <w:noProof/>
        </w:rPr>
        <w:t>8.12.3</w:t>
      </w:r>
      <w:r>
        <w:rPr>
          <w:rFonts w:ascii="Calibri" w:hAnsi="Calibri"/>
          <w:noProof/>
          <w:sz w:val="22"/>
          <w:szCs w:val="22"/>
          <w:lang w:eastAsia="en-GB"/>
        </w:rPr>
        <w:tab/>
      </w:r>
      <w:r>
        <w:rPr>
          <w:noProof/>
        </w:rPr>
        <w:t>Additional information for network problem</w:t>
      </w:r>
      <w:r>
        <w:rPr>
          <w:noProof/>
        </w:rPr>
        <w:tab/>
      </w:r>
      <w:r>
        <w:rPr>
          <w:noProof/>
        </w:rPr>
        <w:fldChar w:fldCharType="begin" w:fldLock="1"/>
      </w:r>
      <w:r>
        <w:rPr>
          <w:noProof/>
        </w:rPr>
        <w:instrText xml:space="preserve"> PAGEREF _Toc130981561 \h </w:instrText>
      </w:r>
      <w:r>
        <w:rPr>
          <w:noProof/>
        </w:rPr>
      </w:r>
      <w:r>
        <w:rPr>
          <w:noProof/>
        </w:rPr>
        <w:fldChar w:fldCharType="separate"/>
      </w:r>
      <w:r>
        <w:rPr>
          <w:noProof/>
        </w:rPr>
        <w:t>92</w:t>
      </w:r>
      <w:r>
        <w:rPr>
          <w:noProof/>
        </w:rPr>
        <w:fldChar w:fldCharType="end"/>
      </w:r>
    </w:p>
    <w:p w14:paraId="721C291D" w14:textId="073D022C" w:rsidR="001B5EC1" w:rsidRDefault="001B5EC1">
      <w:pPr>
        <w:pStyle w:val="TOC3"/>
        <w:rPr>
          <w:rFonts w:ascii="Calibri" w:hAnsi="Calibri"/>
          <w:noProof/>
          <w:sz w:val="22"/>
          <w:szCs w:val="22"/>
          <w:lang w:eastAsia="en-GB"/>
        </w:rPr>
      </w:pPr>
      <w:r>
        <w:rPr>
          <w:noProof/>
        </w:rPr>
        <w:t>8.12.4</w:t>
      </w:r>
      <w:r>
        <w:rPr>
          <w:rFonts w:ascii="Calibri" w:hAnsi="Calibri"/>
          <w:noProof/>
          <w:sz w:val="22"/>
          <w:szCs w:val="22"/>
          <w:lang w:eastAsia="en-GB"/>
        </w:rPr>
        <w:tab/>
      </w:r>
      <w:r>
        <w:rPr>
          <w:noProof/>
        </w:rPr>
        <w:t>Additional information for SS problem</w:t>
      </w:r>
      <w:r>
        <w:rPr>
          <w:noProof/>
        </w:rPr>
        <w:tab/>
      </w:r>
      <w:r>
        <w:rPr>
          <w:noProof/>
        </w:rPr>
        <w:fldChar w:fldCharType="begin" w:fldLock="1"/>
      </w:r>
      <w:r>
        <w:rPr>
          <w:noProof/>
        </w:rPr>
        <w:instrText xml:space="preserve"> PAGEREF _Toc130981562 \h </w:instrText>
      </w:r>
      <w:r>
        <w:rPr>
          <w:noProof/>
        </w:rPr>
      </w:r>
      <w:r>
        <w:rPr>
          <w:noProof/>
        </w:rPr>
        <w:fldChar w:fldCharType="separate"/>
      </w:r>
      <w:r>
        <w:rPr>
          <w:noProof/>
        </w:rPr>
        <w:t>93</w:t>
      </w:r>
      <w:r>
        <w:rPr>
          <w:noProof/>
        </w:rPr>
        <w:fldChar w:fldCharType="end"/>
      </w:r>
    </w:p>
    <w:p w14:paraId="3D623426" w14:textId="2E2A13EB" w:rsidR="001B5EC1" w:rsidRDefault="001B5EC1">
      <w:pPr>
        <w:pStyle w:val="TOC3"/>
        <w:rPr>
          <w:rFonts w:ascii="Calibri" w:hAnsi="Calibri"/>
          <w:noProof/>
          <w:sz w:val="22"/>
          <w:szCs w:val="22"/>
          <w:lang w:eastAsia="en-GB"/>
        </w:rPr>
      </w:pPr>
      <w:r>
        <w:rPr>
          <w:noProof/>
        </w:rPr>
        <w:lastRenderedPageBreak/>
        <w:t>8.12.5</w:t>
      </w:r>
      <w:r>
        <w:rPr>
          <w:rFonts w:ascii="Calibri" w:hAnsi="Calibri"/>
          <w:noProof/>
          <w:sz w:val="22"/>
          <w:szCs w:val="22"/>
          <w:lang w:eastAsia="en-GB"/>
        </w:rPr>
        <w:tab/>
      </w:r>
      <w:r>
        <w:rPr>
          <w:noProof/>
        </w:rPr>
        <w:t>Additional information for SMS problem</w:t>
      </w:r>
      <w:r>
        <w:rPr>
          <w:noProof/>
        </w:rPr>
        <w:tab/>
      </w:r>
      <w:r>
        <w:rPr>
          <w:noProof/>
        </w:rPr>
        <w:fldChar w:fldCharType="begin" w:fldLock="1"/>
      </w:r>
      <w:r>
        <w:rPr>
          <w:noProof/>
        </w:rPr>
        <w:instrText xml:space="preserve"> PAGEREF _Toc130981563 \h </w:instrText>
      </w:r>
      <w:r>
        <w:rPr>
          <w:noProof/>
        </w:rPr>
      </w:r>
      <w:r>
        <w:rPr>
          <w:noProof/>
        </w:rPr>
        <w:fldChar w:fldCharType="separate"/>
      </w:r>
      <w:r>
        <w:rPr>
          <w:noProof/>
        </w:rPr>
        <w:t>93</w:t>
      </w:r>
      <w:r>
        <w:rPr>
          <w:noProof/>
        </w:rPr>
        <w:fldChar w:fldCharType="end"/>
      </w:r>
    </w:p>
    <w:p w14:paraId="7B775DF5" w14:textId="192C052D" w:rsidR="001B5EC1" w:rsidRDefault="001B5EC1">
      <w:pPr>
        <w:pStyle w:val="TOC3"/>
        <w:rPr>
          <w:rFonts w:ascii="Calibri" w:hAnsi="Calibri"/>
          <w:noProof/>
          <w:sz w:val="22"/>
          <w:szCs w:val="22"/>
          <w:lang w:eastAsia="en-GB"/>
        </w:rPr>
      </w:pPr>
      <w:r>
        <w:rPr>
          <w:noProof/>
        </w:rPr>
        <w:t>8.12.6</w:t>
      </w:r>
      <w:r>
        <w:rPr>
          <w:rFonts w:ascii="Calibri" w:hAnsi="Calibri"/>
          <w:noProof/>
          <w:sz w:val="22"/>
          <w:szCs w:val="22"/>
          <w:lang w:eastAsia="en-GB"/>
        </w:rPr>
        <w:tab/>
      </w:r>
      <w:r>
        <w:rPr>
          <w:noProof/>
        </w:rPr>
        <w:t>Not used</w:t>
      </w:r>
      <w:r>
        <w:rPr>
          <w:noProof/>
        </w:rPr>
        <w:tab/>
      </w:r>
      <w:r>
        <w:rPr>
          <w:noProof/>
        </w:rPr>
        <w:fldChar w:fldCharType="begin" w:fldLock="1"/>
      </w:r>
      <w:r>
        <w:rPr>
          <w:noProof/>
        </w:rPr>
        <w:instrText xml:space="preserve"> PAGEREF _Toc130981564 \h </w:instrText>
      </w:r>
      <w:r>
        <w:rPr>
          <w:noProof/>
        </w:rPr>
      </w:r>
      <w:r>
        <w:rPr>
          <w:noProof/>
        </w:rPr>
        <w:fldChar w:fldCharType="separate"/>
      </w:r>
      <w:r>
        <w:rPr>
          <w:noProof/>
        </w:rPr>
        <w:t>93</w:t>
      </w:r>
      <w:r>
        <w:rPr>
          <w:noProof/>
        </w:rPr>
        <w:fldChar w:fldCharType="end"/>
      </w:r>
    </w:p>
    <w:p w14:paraId="2D5C7D23" w14:textId="560BD606" w:rsidR="001B5EC1" w:rsidRDefault="001B5EC1">
      <w:pPr>
        <w:pStyle w:val="TOC3"/>
        <w:rPr>
          <w:rFonts w:ascii="Calibri" w:hAnsi="Calibri"/>
          <w:noProof/>
          <w:sz w:val="22"/>
          <w:szCs w:val="22"/>
          <w:lang w:eastAsia="en-GB"/>
        </w:rPr>
      </w:pPr>
      <w:r>
        <w:rPr>
          <w:noProof/>
        </w:rPr>
        <w:t>8.12.7</w:t>
      </w:r>
      <w:r>
        <w:rPr>
          <w:rFonts w:ascii="Calibri" w:hAnsi="Calibri"/>
          <w:noProof/>
          <w:sz w:val="22"/>
          <w:szCs w:val="22"/>
          <w:lang w:eastAsia="en-GB"/>
        </w:rPr>
        <w:tab/>
      </w:r>
      <w:r>
        <w:rPr>
          <w:noProof/>
        </w:rPr>
        <w:t>Additional information for USSD problem</w:t>
      </w:r>
      <w:r>
        <w:rPr>
          <w:noProof/>
        </w:rPr>
        <w:tab/>
      </w:r>
      <w:r>
        <w:rPr>
          <w:noProof/>
        </w:rPr>
        <w:fldChar w:fldCharType="begin" w:fldLock="1"/>
      </w:r>
      <w:r>
        <w:rPr>
          <w:noProof/>
        </w:rPr>
        <w:instrText xml:space="preserve"> PAGEREF _Toc130981565 \h </w:instrText>
      </w:r>
      <w:r>
        <w:rPr>
          <w:noProof/>
        </w:rPr>
      </w:r>
      <w:r>
        <w:rPr>
          <w:noProof/>
        </w:rPr>
        <w:fldChar w:fldCharType="separate"/>
      </w:r>
      <w:r>
        <w:rPr>
          <w:noProof/>
        </w:rPr>
        <w:t>93</w:t>
      </w:r>
      <w:r>
        <w:rPr>
          <w:noProof/>
        </w:rPr>
        <w:fldChar w:fldCharType="end"/>
      </w:r>
    </w:p>
    <w:p w14:paraId="50396861" w14:textId="60590F2E" w:rsidR="001B5EC1" w:rsidRDefault="001B5EC1">
      <w:pPr>
        <w:pStyle w:val="TOC3"/>
        <w:rPr>
          <w:rFonts w:ascii="Calibri" w:hAnsi="Calibri"/>
          <w:noProof/>
          <w:sz w:val="22"/>
          <w:szCs w:val="22"/>
          <w:lang w:eastAsia="en-GB"/>
        </w:rPr>
      </w:pPr>
      <w:r>
        <w:rPr>
          <w:noProof/>
        </w:rPr>
        <w:t>8.12.8</w:t>
      </w:r>
      <w:r>
        <w:rPr>
          <w:rFonts w:ascii="Calibri" w:hAnsi="Calibri"/>
          <w:noProof/>
          <w:sz w:val="22"/>
          <w:szCs w:val="22"/>
          <w:lang w:eastAsia="en-GB"/>
        </w:rPr>
        <w:tab/>
      </w:r>
      <w:r>
        <w:rPr>
          <w:noProof/>
        </w:rPr>
        <w:t>Additional information for interaction with call control or MO SM control</w:t>
      </w:r>
      <w:r>
        <w:rPr>
          <w:noProof/>
        </w:rPr>
        <w:tab/>
      </w:r>
      <w:r>
        <w:rPr>
          <w:noProof/>
        </w:rPr>
        <w:fldChar w:fldCharType="begin" w:fldLock="1"/>
      </w:r>
      <w:r>
        <w:rPr>
          <w:noProof/>
        </w:rPr>
        <w:instrText xml:space="preserve"> PAGEREF _Toc130981566 \h </w:instrText>
      </w:r>
      <w:r>
        <w:rPr>
          <w:noProof/>
        </w:rPr>
      </w:r>
      <w:r>
        <w:rPr>
          <w:noProof/>
        </w:rPr>
        <w:fldChar w:fldCharType="separate"/>
      </w:r>
      <w:r>
        <w:rPr>
          <w:noProof/>
        </w:rPr>
        <w:t>93</w:t>
      </w:r>
      <w:r>
        <w:rPr>
          <w:noProof/>
        </w:rPr>
        <w:fldChar w:fldCharType="end"/>
      </w:r>
    </w:p>
    <w:p w14:paraId="456621B6" w14:textId="68866F4D" w:rsidR="001B5EC1" w:rsidRDefault="001B5EC1">
      <w:pPr>
        <w:pStyle w:val="TOC3"/>
        <w:rPr>
          <w:rFonts w:ascii="Calibri" w:hAnsi="Calibri"/>
          <w:noProof/>
          <w:sz w:val="22"/>
          <w:szCs w:val="22"/>
          <w:lang w:eastAsia="en-GB"/>
        </w:rPr>
      </w:pPr>
      <w:r>
        <w:rPr>
          <w:noProof/>
        </w:rPr>
        <w:t>8.12.9</w:t>
      </w:r>
      <w:r>
        <w:rPr>
          <w:rFonts w:ascii="Calibri" w:hAnsi="Calibri"/>
          <w:noProof/>
          <w:sz w:val="22"/>
          <w:szCs w:val="22"/>
          <w:lang w:eastAsia="en-GB"/>
        </w:rPr>
        <w:tab/>
      </w:r>
      <w:r>
        <w:rPr>
          <w:noProof/>
        </w:rPr>
        <w:t>Additional information for MultipleCard commands</w:t>
      </w:r>
      <w:r>
        <w:rPr>
          <w:noProof/>
        </w:rPr>
        <w:tab/>
      </w:r>
      <w:r>
        <w:rPr>
          <w:noProof/>
        </w:rPr>
        <w:fldChar w:fldCharType="begin" w:fldLock="1"/>
      </w:r>
      <w:r>
        <w:rPr>
          <w:noProof/>
        </w:rPr>
        <w:instrText xml:space="preserve"> PAGEREF _Toc130981567 \h </w:instrText>
      </w:r>
      <w:r>
        <w:rPr>
          <w:noProof/>
        </w:rPr>
      </w:r>
      <w:r>
        <w:rPr>
          <w:noProof/>
        </w:rPr>
        <w:fldChar w:fldCharType="separate"/>
      </w:r>
      <w:r>
        <w:rPr>
          <w:noProof/>
        </w:rPr>
        <w:t>93</w:t>
      </w:r>
      <w:r>
        <w:rPr>
          <w:noProof/>
        </w:rPr>
        <w:fldChar w:fldCharType="end"/>
      </w:r>
    </w:p>
    <w:p w14:paraId="7A28201A" w14:textId="531E5BA3" w:rsidR="001B5EC1" w:rsidRDefault="001B5EC1">
      <w:pPr>
        <w:pStyle w:val="TOC3"/>
        <w:rPr>
          <w:rFonts w:ascii="Calibri" w:hAnsi="Calibri"/>
          <w:noProof/>
          <w:sz w:val="22"/>
          <w:szCs w:val="22"/>
          <w:lang w:eastAsia="en-GB"/>
        </w:rPr>
      </w:pPr>
      <w:r>
        <w:rPr>
          <w:noProof/>
        </w:rPr>
        <w:t>8.12.10</w:t>
      </w:r>
      <w:r>
        <w:rPr>
          <w:rFonts w:ascii="Calibri" w:hAnsi="Calibri"/>
          <w:noProof/>
          <w:sz w:val="22"/>
          <w:szCs w:val="22"/>
          <w:lang w:eastAsia="en-GB"/>
        </w:rPr>
        <w:tab/>
      </w:r>
      <w:r>
        <w:rPr>
          <w:noProof/>
        </w:rPr>
        <w:t>Additional information for launch browser problem</w:t>
      </w:r>
      <w:r>
        <w:rPr>
          <w:noProof/>
        </w:rPr>
        <w:tab/>
      </w:r>
      <w:r>
        <w:rPr>
          <w:noProof/>
        </w:rPr>
        <w:fldChar w:fldCharType="begin" w:fldLock="1"/>
      </w:r>
      <w:r>
        <w:rPr>
          <w:noProof/>
        </w:rPr>
        <w:instrText xml:space="preserve"> PAGEREF _Toc130981568 \h </w:instrText>
      </w:r>
      <w:r>
        <w:rPr>
          <w:noProof/>
        </w:rPr>
      </w:r>
      <w:r>
        <w:rPr>
          <w:noProof/>
        </w:rPr>
        <w:fldChar w:fldCharType="separate"/>
      </w:r>
      <w:r>
        <w:rPr>
          <w:noProof/>
        </w:rPr>
        <w:t>93</w:t>
      </w:r>
      <w:r>
        <w:rPr>
          <w:noProof/>
        </w:rPr>
        <w:fldChar w:fldCharType="end"/>
      </w:r>
    </w:p>
    <w:p w14:paraId="70646F3E" w14:textId="7C288A00" w:rsidR="001B5EC1" w:rsidRDefault="001B5EC1">
      <w:pPr>
        <w:pStyle w:val="TOC3"/>
        <w:rPr>
          <w:rFonts w:ascii="Calibri" w:hAnsi="Calibri"/>
          <w:noProof/>
          <w:sz w:val="22"/>
          <w:szCs w:val="22"/>
          <w:lang w:eastAsia="en-GB"/>
        </w:rPr>
      </w:pPr>
      <w:r>
        <w:rPr>
          <w:noProof/>
        </w:rPr>
        <w:t>8.12.11</w:t>
      </w:r>
      <w:r>
        <w:rPr>
          <w:rFonts w:ascii="Calibri" w:hAnsi="Calibri"/>
          <w:noProof/>
          <w:sz w:val="22"/>
          <w:szCs w:val="22"/>
          <w:lang w:eastAsia="en-GB"/>
        </w:rPr>
        <w:tab/>
      </w:r>
      <w:r>
        <w:rPr>
          <w:noProof/>
        </w:rPr>
        <w:t>Additional information for Bearer Independent Protocol</w:t>
      </w:r>
      <w:r>
        <w:rPr>
          <w:noProof/>
        </w:rPr>
        <w:tab/>
      </w:r>
      <w:r>
        <w:rPr>
          <w:noProof/>
        </w:rPr>
        <w:fldChar w:fldCharType="begin" w:fldLock="1"/>
      </w:r>
      <w:r>
        <w:rPr>
          <w:noProof/>
        </w:rPr>
        <w:instrText xml:space="preserve"> PAGEREF _Toc130981569 \h </w:instrText>
      </w:r>
      <w:r>
        <w:rPr>
          <w:noProof/>
        </w:rPr>
      </w:r>
      <w:r>
        <w:rPr>
          <w:noProof/>
        </w:rPr>
        <w:fldChar w:fldCharType="separate"/>
      </w:r>
      <w:r>
        <w:rPr>
          <w:noProof/>
        </w:rPr>
        <w:t>94</w:t>
      </w:r>
      <w:r>
        <w:rPr>
          <w:noProof/>
        </w:rPr>
        <w:fldChar w:fldCharType="end"/>
      </w:r>
    </w:p>
    <w:p w14:paraId="580C89A5" w14:textId="6323C538" w:rsidR="001B5EC1" w:rsidRDefault="001B5EC1">
      <w:pPr>
        <w:pStyle w:val="TOC3"/>
        <w:rPr>
          <w:rFonts w:ascii="Calibri" w:hAnsi="Calibri"/>
          <w:noProof/>
          <w:sz w:val="22"/>
          <w:szCs w:val="22"/>
          <w:lang w:eastAsia="en-GB"/>
        </w:rPr>
      </w:pPr>
      <w:r>
        <w:rPr>
          <w:noProof/>
        </w:rPr>
        <w:t>8.12.12</w:t>
      </w:r>
      <w:r>
        <w:rPr>
          <w:rFonts w:ascii="Calibri" w:hAnsi="Calibri"/>
          <w:noProof/>
          <w:sz w:val="22"/>
          <w:szCs w:val="22"/>
          <w:lang w:eastAsia="en-GB"/>
        </w:rPr>
        <w:tab/>
      </w:r>
      <w:r>
        <w:rPr>
          <w:noProof/>
        </w:rPr>
        <w:t>Additional information for Frames commands</w:t>
      </w:r>
      <w:r>
        <w:rPr>
          <w:noProof/>
        </w:rPr>
        <w:tab/>
      </w:r>
      <w:r>
        <w:rPr>
          <w:noProof/>
        </w:rPr>
        <w:fldChar w:fldCharType="begin" w:fldLock="1"/>
      </w:r>
      <w:r>
        <w:rPr>
          <w:noProof/>
        </w:rPr>
        <w:instrText xml:space="preserve"> PAGEREF _Toc130981570 \h </w:instrText>
      </w:r>
      <w:r>
        <w:rPr>
          <w:noProof/>
        </w:rPr>
      </w:r>
      <w:r>
        <w:rPr>
          <w:noProof/>
        </w:rPr>
        <w:fldChar w:fldCharType="separate"/>
      </w:r>
      <w:r>
        <w:rPr>
          <w:noProof/>
        </w:rPr>
        <w:t>94</w:t>
      </w:r>
      <w:r>
        <w:rPr>
          <w:noProof/>
        </w:rPr>
        <w:fldChar w:fldCharType="end"/>
      </w:r>
    </w:p>
    <w:p w14:paraId="74095CF9" w14:textId="1581E731" w:rsidR="001B5EC1" w:rsidRDefault="001B5EC1">
      <w:pPr>
        <w:pStyle w:val="TOC3"/>
        <w:rPr>
          <w:rFonts w:ascii="Calibri" w:hAnsi="Calibri"/>
          <w:noProof/>
          <w:sz w:val="22"/>
          <w:szCs w:val="22"/>
          <w:lang w:eastAsia="en-GB"/>
        </w:rPr>
      </w:pPr>
      <w:r>
        <w:rPr>
          <w:noProof/>
        </w:rPr>
        <w:t>8.12.13</w:t>
      </w:r>
      <w:r>
        <w:rPr>
          <w:rFonts w:ascii="Calibri" w:hAnsi="Calibri"/>
          <w:noProof/>
          <w:sz w:val="22"/>
          <w:szCs w:val="22"/>
          <w:lang w:eastAsia="en-GB"/>
        </w:rPr>
        <w:tab/>
      </w:r>
      <w:r>
        <w:rPr>
          <w:noProof/>
        </w:rPr>
        <w:t>Additional information for SUBMIT and RETRIEVE MULTIMEDIA MESSAGE</w:t>
      </w:r>
      <w:r>
        <w:rPr>
          <w:noProof/>
        </w:rPr>
        <w:tab/>
      </w:r>
      <w:r>
        <w:rPr>
          <w:noProof/>
        </w:rPr>
        <w:fldChar w:fldCharType="begin" w:fldLock="1"/>
      </w:r>
      <w:r>
        <w:rPr>
          <w:noProof/>
        </w:rPr>
        <w:instrText xml:space="preserve"> PAGEREF _Toc130981571 \h </w:instrText>
      </w:r>
      <w:r>
        <w:rPr>
          <w:noProof/>
        </w:rPr>
      </w:r>
      <w:r>
        <w:rPr>
          <w:noProof/>
        </w:rPr>
        <w:fldChar w:fldCharType="separate"/>
      </w:r>
      <w:r>
        <w:rPr>
          <w:noProof/>
        </w:rPr>
        <w:t>94</w:t>
      </w:r>
      <w:r>
        <w:rPr>
          <w:noProof/>
        </w:rPr>
        <w:fldChar w:fldCharType="end"/>
      </w:r>
    </w:p>
    <w:p w14:paraId="2640BB16" w14:textId="6101B87C" w:rsidR="001B5EC1" w:rsidRDefault="001B5EC1">
      <w:pPr>
        <w:pStyle w:val="TOC2"/>
        <w:rPr>
          <w:rFonts w:ascii="Calibri" w:hAnsi="Calibri"/>
          <w:noProof/>
          <w:sz w:val="22"/>
          <w:szCs w:val="22"/>
          <w:lang w:eastAsia="en-GB"/>
        </w:rPr>
      </w:pPr>
      <w:r>
        <w:rPr>
          <w:noProof/>
        </w:rPr>
        <w:t>8.13</w:t>
      </w:r>
      <w:r>
        <w:rPr>
          <w:rFonts w:ascii="Calibri" w:hAnsi="Calibri"/>
          <w:noProof/>
          <w:sz w:val="22"/>
          <w:szCs w:val="22"/>
          <w:lang w:eastAsia="en-GB"/>
        </w:rPr>
        <w:tab/>
      </w:r>
      <w:r>
        <w:rPr>
          <w:noProof/>
        </w:rPr>
        <w:t>SMS TPDU</w:t>
      </w:r>
      <w:r>
        <w:rPr>
          <w:noProof/>
        </w:rPr>
        <w:tab/>
      </w:r>
      <w:r>
        <w:rPr>
          <w:noProof/>
        </w:rPr>
        <w:fldChar w:fldCharType="begin" w:fldLock="1"/>
      </w:r>
      <w:r>
        <w:rPr>
          <w:noProof/>
        </w:rPr>
        <w:instrText xml:space="preserve"> PAGEREF _Toc130981572 \h </w:instrText>
      </w:r>
      <w:r>
        <w:rPr>
          <w:noProof/>
        </w:rPr>
      </w:r>
      <w:r>
        <w:rPr>
          <w:noProof/>
        </w:rPr>
        <w:fldChar w:fldCharType="separate"/>
      </w:r>
      <w:r>
        <w:rPr>
          <w:noProof/>
        </w:rPr>
        <w:t>94</w:t>
      </w:r>
      <w:r>
        <w:rPr>
          <w:noProof/>
        </w:rPr>
        <w:fldChar w:fldCharType="end"/>
      </w:r>
    </w:p>
    <w:p w14:paraId="1C5613EF" w14:textId="7EBBD55C" w:rsidR="001B5EC1" w:rsidRDefault="001B5EC1">
      <w:pPr>
        <w:pStyle w:val="TOC2"/>
        <w:rPr>
          <w:rFonts w:ascii="Calibri" w:hAnsi="Calibri"/>
          <w:noProof/>
          <w:sz w:val="22"/>
          <w:szCs w:val="22"/>
          <w:lang w:eastAsia="en-GB"/>
        </w:rPr>
      </w:pPr>
      <w:r>
        <w:rPr>
          <w:noProof/>
        </w:rPr>
        <w:t>8.14</w:t>
      </w:r>
      <w:r>
        <w:rPr>
          <w:rFonts w:ascii="Calibri" w:hAnsi="Calibri"/>
          <w:noProof/>
          <w:sz w:val="22"/>
          <w:szCs w:val="22"/>
          <w:lang w:eastAsia="en-GB"/>
        </w:rPr>
        <w:tab/>
      </w:r>
      <w:r>
        <w:rPr>
          <w:noProof/>
        </w:rPr>
        <w:t>SS string</w:t>
      </w:r>
      <w:r>
        <w:rPr>
          <w:noProof/>
        </w:rPr>
        <w:tab/>
      </w:r>
      <w:r>
        <w:rPr>
          <w:noProof/>
        </w:rPr>
        <w:fldChar w:fldCharType="begin" w:fldLock="1"/>
      </w:r>
      <w:r>
        <w:rPr>
          <w:noProof/>
        </w:rPr>
        <w:instrText xml:space="preserve"> PAGEREF _Toc130981573 \h </w:instrText>
      </w:r>
      <w:r>
        <w:rPr>
          <w:noProof/>
        </w:rPr>
      </w:r>
      <w:r>
        <w:rPr>
          <w:noProof/>
        </w:rPr>
        <w:fldChar w:fldCharType="separate"/>
      </w:r>
      <w:r>
        <w:rPr>
          <w:noProof/>
        </w:rPr>
        <w:t>94</w:t>
      </w:r>
      <w:r>
        <w:rPr>
          <w:noProof/>
        </w:rPr>
        <w:fldChar w:fldCharType="end"/>
      </w:r>
    </w:p>
    <w:p w14:paraId="2D47829B" w14:textId="59EFA5B2" w:rsidR="001B5EC1" w:rsidRDefault="001B5EC1">
      <w:pPr>
        <w:pStyle w:val="TOC2"/>
        <w:rPr>
          <w:rFonts w:ascii="Calibri" w:hAnsi="Calibri"/>
          <w:noProof/>
          <w:sz w:val="22"/>
          <w:szCs w:val="22"/>
          <w:lang w:eastAsia="en-GB"/>
        </w:rPr>
      </w:pPr>
      <w:r>
        <w:rPr>
          <w:noProof/>
        </w:rPr>
        <w:t>8.15</w:t>
      </w:r>
      <w:r>
        <w:rPr>
          <w:rFonts w:ascii="Calibri" w:hAnsi="Calibri"/>
          <w:noProof/>
          <w:sz w:val="22"/>
          <w:szCs w:val="22"/>
          <w:lang w:eastAsia="en-GB"/>
        </w:rPr>
        <w:tab/>
      </w:r>
      <w:r>
        <w:rPr>
          <w:noProof/>
        </w:rPr>
        <w:t>Text string</w:t>
      </w:r>
      <w:r>
        <w:rPr>
          <w:noProof/>
        </w:rPr>
        <w:tab/>
      </w:r>
      <w:r>
        <w:rPr>
          <w:noProof/>
        </w:rPr>
        <w:fldChar w:fldCharType="begin" w:fldLock="1"/>
      </w:r>
      <w:r>
        <w:rPr>
          <w:noProof/>
        </w:rPr>
        <w:instrText xml:space="preserve"> PAGEREF _Toc130981574 \h </w:instrText>
      </w:r>
      <w:r>
        <w:rPr>
          <w:noProof/>
        </w:rPr>
      </w:r>
      <w:r>
        <w:rPr>
          <w:noProof/>
        </w:rPr>
        <w:fldChar w:fldCharType="separate"/>
      </w:r>
      <w:r>
        <w:rPr>
          <w:noProof/>
        </w:rPr>
        <w:t>94</w:t>
      </w:r>
      <w:r>
        <w:rPr>
          <w:noProof/>
        </w:rPr>
        <w:fldChar w:fldCharType="end"/>
      </w:r>
    </w:p>
    <w:p w14:paraId="2B6A326D" w14:textId="22DB9723" w:rsidR="001B5EC1" w:rsidRDefault="001B5EC1">
      <w:pPr>
        <w:pStyle w:val="TOC2"/>
        <w:rPr>
          <w:rFonts w:ascii="Calibri" w:hAnsi="Calibri"/>
          <w:noProof/>
          <w:sz w:val="22"/>
          <w:szCs w:val="22"/>
          <w:lang w:eastAsia="en-GB"/>
        </w:rPr>
      </w:pPr>
      <w:r>
        <w:rPr>
          <w:noProof/>
        </w:rPr>
        <w:t>8.16</w:t>
      </w:r>
      <w:r>
        <w:rPr>
          <w:rFonts w:ascii="Calibri" w:hAnsi="Calibri"/>
          <w:noProof/>
          <w:sz w:val="22"/>
          <w:szCs w:val="22"/>
          <w:lang w:eastAsia="en-GB"/>
        </w:rPr>
        <w:tab/>
      </w:r>
      <w:r>
        <w:rPr>
          <w:noProof/>
        </w:rPr>
        <w:t>Tone</w:t>
      </w:r>
      <w:r>
        <w:rPr>
          <w:noProof/>
        </w:rPr>
        <w:tab/>
      </w:r>
      <w:r>
        <w:rPr>
          <w:noProof/>
        </w:rPr>
        <w:fldChar w:fldCharType="begin" w:fldLock="1"/>
      </w:r>
      <w:r>
        <w:rPr>
          <w:noProof/>
        </w:rPr>
        <w:instrText xml:space="preserve"> PAGEREF _Toc130981575 \h </w:instrText>
      </w:r>
      <w:r>
        <w:rPr>
          <w:noProof/>
        </w:rPr>
      </w:r>
      <w:r>
        <w:rPr>
          <w:noProof/>
        </w:rPr>
        <w:fldChar w:fldCharType="separate"/>
      </w:r>
      <w:r>
        <w:rPr>
          <w:noProof/>
        </w:rPr>
        <w:t>94</w:t>
      </w:r>
      <w:r>
        <w:rPr>
          <w:noProof/>
        </w:rPr>
        <w:fldChar w:fldCharType="end"/>
      </w:r>
    </w:p>
    <w:p w14:paraId="241D4954" w14:textId="0FA7370C" w:rsidR="001B5EC1" w:rsidRDefault="001B5EC1">
      <w:pPr>
        <w:pStyle w:val="TOC2"/>
        <w:rPr>
          <w:rFonts w:ascii="Calibri" w:hAnsi="Calibri"/>
          <w:noProof/>
          <w:sz w:val="22"/>
          <w:szCs w:val="22"/>
          <w:lang w:eastAsia="en-GB"/>
        </w:rPr>
      </w:pPr>
      <w:r>
        <w:rPr>
          <w:noProof/>
        </w:rPr>
        <w:t>8.17</w:t>
      </w:r>
      <w:r>
        <w:rPr>
          <w:rFonts w:ascii="Calibri" w:hAnsi="Calibri"/>
          <w:noProof/>
          <w:sz w:val="22"/>
          <w:szCs w:val="22"/>
          <w:lang w:eastAsia="en-GB"/>
        </w:rPr>
        <w:tab/>
      </w:r>
      <w:r>
        <w:rPr>
          <w:noProof/>
        </w:rPr>
        <w:t>USSD string</w:t>
      </w:r>
      <w:r>
        <w:rPr>
          <w:noProof/>
        </w:rPr>
        <w:tab/>
      </w:r>
      <w:r>
        <w:rPr>
          <w:noProof/>
        </w:rPr>
        <w:fldChar w:fldCharType="begin" w:fldLock="1"/>
      </w:r>
      <w:r>
        <w:rPr>
          <w:noProof/>
        </w:rPr>
        <w:instrText xml:space="preserve"> PAGEREF _Toc130981576 \h </w:instrText>
      </w:r>
      <w:r>
        <w:rPr>
          <w:noProof/>
        </w:rPr>
      </w:r>
      <w:r>
        <w:rPr>
          <w:noProof/>
        </w:rPr>
        <w:fldChar w:fldCharType="separate"/>
      </w:r>
      <w:r>
        <w:rPr>
          <w:noProof/>
        </w:rPr>
        <w:t>95</w:t>
      </w:r>
      <w:r>
        <w:rPr>
          <w:noProof/>
        </w:rPr>
        <w:fldChar w:fldCharType="end"/>
      </w:r>
    </w:p>
    <w:p w14:paraId="1292EB2B" w14:textId="1FC23849" w:rsidR="001B5EC1" w:rsidRDefault="001B5EC1">
      <w:pPr>
        <w:pStyle w:val="TOC2"/>
        <w:rPr>
          <w:rFonts w:ascii="Calibri" w:hAnsi="Calibri"/>
          <w:noProof/>
          <w:sz w:val="22"/>
          <w:szCs w:val="22"/>
          <w:lang w:eastAsia="en-GB"/>
        </w:rPr>
      </w:pPr>
      <w:r>
        <w:rPr>
          <w:noProof/>
        </w:rPr>
        <w:t>8.18</w:t>
      </w:r>
      <w:r>
        <w:rPr>
          <w:rFonts w:ascii="Calibri" w:hAnsi="Calibri"/>
          <w:noProof/>
          <w:sz w:val="22"/>
          <w:szCs w:val="22"/>
          <w:lang w:eastAsia="en-GB"/>
        </w:rPr>
        <w:tab/>
      </w:r>
      <w:r>
        <w:rPr>
          <w:noProof/>
        </w:rPr>
        <w:t>File List</w:t>
      </w:r>
      <w:r>
        <w:rPr>
          <w:noProof/>
        </w:rPr>
        <w:tab/>
      </w:r>
      <w:r>
        <w:rPr>
          <w:noProof/>
        </w:rPr>
        <w:fldChar w:fldCharType="begin" w:fldLock="1"/>
      </w:r>
      <w:r>
        <w:rPr>
          <w:noProof/>
        </w:rPr>
        <w:instrText xml:space="preserve"> PAGEREF _Toc130981577 \h </w:instrText>
      </w:r>
      <w:r>
        <w:rPr>
          <w:noProof/>
        </w:rPr>
      </w:r>
      <w:r>
        <w:rPr>
          <w:noProof/>
        </w:rPr>
        <w:fldChar w:fldCharType="separate"/>
      </w:r>
      <w:r>
        <w:rPr>
          <w:noProof/>
        </w:rPr>
        <w:t>95</w:t>
      </w:r>
      <w:r>
        <w:rPr>
          <w:noProof/>
        </w:rPr>
        <w:fldChar w:fldCharType="end"/>
      </w:r>
    </w:p>
    <w:p w14:paraId="29548752" w14:textId="489E46FF" w:rsidR="001B5EC1" w:rsidRDefault="001B5EC1">
      <w:pPr>
        <w:pStyle w:val="TOC2"/>
        <w:rPr>
          <w:rFonts w:ascii="Calibri" w:hAnsi="Calibri"/>
          <w:noProof/>
          <w:sz w:val="22"/>
          <w:szCs w:val="22"/>
          <w:lang w:eastAsia="en-GB"/>
        </w:rPr>
      </w:pPr>
      <w:r>
        <w:rPr>
          <w:noProof/>
        </w:rPr>
        <w:t>8.19</w:t>
      </w:r>
      <w:r>
        <w:rPr>
          <w:rFonts w:ascii="Calibri" w:hAnsi="Calibri"/>
          <w:noProof/>
          <w:sz w:val="22"/>
          <w:szCs w:val="22"/>
          <w:lang w:eastAsia="en-GB"/>
        </w:rPr>
        <w:tab/>
      </w:r>
      <w:r>
        <w:rPr>
          <w:noProof/>
        </w:rPr>
        <w:t>Location Information</w:t>
      </w:r>
      <w:r>
        <w:rPr>
          <w:noProof/>
        </w:rPr>
        <w:tab/>
      </w:r>
      <w:r>
        <w:rPr>
          <w:noProof/>
        </w:rPr>
        <w:fldChar w:fldCharType="begin" w:fldLock="1"/>
      </w:r>
      <w:r>
        <w:rPr>
          <w:noProof/>
        </w:rPr>
        <w:instrText xml:space="preserve"> PAGEREF _Toc130981578 \h </w:instrText>
      </w:r>
      <w:r>
        <w:rPr>
          <w:noProof/>
        </w:rPr>
      </w:r>
      <w:r>
        <w:rPr>
          <w:noProof/>
        </w:rPr>
        <w:fldChar w:fldCharType="separate"/>
      </w:r>
      <w:r>
        <w:rPr>
          <w:noProof/>
        </w:rPr>
        <w:t>95</w:t>
      </w:r>
      <w:r>
        <w:rPr>
          <w:noProof/>
        </w:rPr>
        <w:fldChar w:fldCharType="end"/>
      </w:r>
    </w:p>
    <w:p w14:paraId="2AD81F32" w14:textId="7206DB3A" w:rsidR="001B5EC1" w:rsidRDefault="001B5EC1">
      <w:pPr>
        <w:pStyle w:val="TOC3"/>
        <w:rPr>
          <w:rFonts w:ascii="Calibri" w:hAnsi="Calibri"/>
          <w:noProof/>
          <w:sz w:val="22"/>
          <w:szCs w:val="22"/>
          <w:lang w:eastAsia="en-GB"/>
        </w:rPr>
      </w:pPr>
      <w:r>
        <w:rPr>
          <w:noProof/>
        </w:rPr>
        <w:t>8.19.1</w:t>
      </w:r>
      <w:r>
        <w:rPr>
          <w:rFonts w:ascii="Calibri" w:hAnsi="Calibri"/>
          <w:noProof/>
          <w:sz w:val="22"/>
          <w:szCs w:val="22"/>
          <w:lang w:eastAsia="en-GB"/>
        </w:rPr>
        <w:tab/>
      </w:r>
      <w:r>
        <w:rPr>
          <w:noProof/>
        </w:rPr>
        <w:t>Location Information for GERAN</w:t>
      </w:r>
      <w:r>
        <w:rPr>
          <w:noProof/>
        </w:rPr>
        <w:tab/>
      </w:r>
      <w:r>
        <w:rPr>
          <w:noProof/>
        </w:rPr>
        <w:fldChar w:fldCharType="begin" w:fldLock="1"/>
      </w:r>
      <w:r>
        <w:rPr>
          <w:noProof/>
        </w:rPr>
        <w:instrText xml:space="preserve"> PAGEREF _Toc130981579 \h </w:instrText>
      </w:r>
      <w:r>
        <w:rPr>
          <w:noProof/>
        </w:rPr>
      </w:r>
      <w:r>
        <w:rPr>
          <w:noProof/>
        </w:rPr>
        <w:fldChar w:fldCharType="separate"/>
      </w:r>
      <w:r>
        <w:rPr>
          <w:noProof/>
        </w:rPr>
        <w:t>95</w:t>
      </w:r>
      <w:r>
        <w:rPr>
          <w:noProof/>
        </w:rPr>
        <w:fldChar w:fldCharType="end"/>
      </w:r>
    </w:p>
    <w:p w14:paraId="403182CD" w14:textId="182B250A" w:rsidR="001B5EC1" w:rsidRDefault="001B5EC1">
      <w:pPr>
        <w:pStyle w:val="TOC3"/>
        <w:rPr>
          <w:rFonts w:ascii="Calibri" w:hAnsi="Calibri"/>
          <w:noProof/>
          <w:sz w:val="22"/>
          <w:szCs w:val="22"/>
          <w:lang w:eastAsia="en-GB"/>
        </w:rPr>
      </w:pPr>
      <w:r>
        <w:rPr>
          <w:noProof/>
        </w:rPr>
        <w:t>8.19.2</w:t>
      </w:r>
      <w:r>
        <w:rPr>
          <w:rFonts w:ascii="Calibri" w:hAnsi="Calibri"/>
          <w:noProof/>
          <w:sz w:val="22"/>
          <w:szCs w:val="22"/>
          <w:lang w:eastAsia="en-GB"/>
        </w:rPr>
        <w:tab/>
      </w:r>
      <w:r>
        <w:rPr>
          <w:noProof/>
        </w:rPr>
        <w:t>Location Information for UTRAN</w:t>
      </w:r>
      <w:r>
        <w:rPr>
          <w:noProof/>
        </w:rPr>
        <w:tab/>
      </w:r>
      <w:r>
        <w:rPr>
          <w:noProof/>
        </w:rPr>
        <w:fldChar w:fldCharType="begin" w:fldLock="1"/>
      </w:r>
      <w:r>
        <w:rPr>
          <w:noProof/>
        </w:rPr>
        <w:instrText xml:space="preserve"> PAGEREF _Toc130981580 \h </w:instrText>
      </w:r>
      <w:r>
        <w:rPr>
          <w:noProof/>
        </w:rPr>
      </w:r>
      <w:r>
        <w:rPr>
          <w:noProof/>
        </w:rPr>
        <w:fldChar w:fldCharType="separate"/>
      </w:r>
      <w:r>
        <w:rPr>
          <w:noProof/>
        </w:rPr>
        <w:t>95</w:t>
      </w:r>
      <w:r>
        <w:rPr>
          <w:noProof/>
        </w:rPr>
        <w:fldChar w:fldCharType="end"/>
      </w:r>
    </w:p>
    <w:p w14:paraId="4673D0CF" w14:textId="016AFDD8" w:rsidR="001B5EC1" w:rsidRDefault="001B5EC1">
      <w:pPr>
        <w:pStyle w:val="TOC3"/>
        <w:rPr>
          <w:rFonts w:ascii="Calibri" w:hAnsi="Calibri"/>
          <w:noProof/>
          <w:sz w:val="22"/>
          <w:szCs w:val="22"/>
          <w:lang w:eastAsia="en-GB"/>
        </w:rPr>
      </w:pPr>
      <w:r>
        <w:rPr>
          <w:noProof/>
        </w:rPr>
        <w:t>8.19.3</w:t>
      </w:r>
      <w:r>
        <w:rPr>
          <w:rFonts w:ascii="Calibri" w:hAnsi="Calibri"/>
          <w:noProof/>
          <w:sz w:val="22"/>
          <w:szCs w:val="22"/>
          <w:lang w:eastAsia="en-GB"/>
        </w:rPr>
        <w:tab/>
      </w:r>
      <w:r>
        <w:rPr>
          <w:noProof/>
        </w:rPr>
        <w:t>Location Information for E-UTRAN and Satellite E-UTRAN</w:t>
      </w:r>
      <w:r>
        <w:rPr>
          <w:noProof/>
        </w:rPr>
        <w:tab/>
      </w:r>
      <w:r>
        <w:rPr>
          <w:noProof/>
        </w:rPr>
        <w:fldChar w:fldCharType="begin" w:fldLock="1"/>
      </w:r>
      <w:r>
        <w:rPr>
          <w:noProof/>
        </w:rPr>
        <w:instrText xml:space="preserve"> PAGEREF _Toc130981581 \h </w:instrText>
      </w:r>
      <w:r>
        <w:rPr>
          <w:noProof/>
        </w:rPr>
      </w:r>
      <w:r>
        <w:rPr>
          <w:noProof/>
        </w:rPr>
        <w:fldChar w:fldCharType="separate"/>
      </w:r>
      <w:r>
        <w:rPr>
          <w:noProof/>
        </w:rPr>
        <w:t>96</w:t>
      </w:r>
      <w:r>
        <w:rPr>
          <w:noProof/>
        </w:rPr>
        <w:fldChar w:fldCharType="end"/>
      </w:r>
    </w:p>
    <w:p w14:paraId="641E62F9" w14:textId="2A41D610" w:rsidR="001B5EC1" w:rsidRDefault="001B5EC1">
      <w:pPr>
        <w:pStyle w:val="TOC3"/>
        <w:rPr>
          <w:rFonts w:ascii="Calibri" w:hAnsi="Calibri"/>
          <w:noProof/>
          <w:sz w:val="22"/>
          <w:szCs w:val="22"/>
          <w:lang w:eastAsia="en-GB"/>
        </w:rPr>
      </w:pPr>
      <w:r>
        <w:rPr>
          <w:noProof/>
        </w:rPr>
        <w:t>8.19.4</w:t>
      </w:r>
      <w:r>
        <w:rPr>
          <w:rFonts w:ascii="Calibri" w:hAnsi="Calibri"/>
          <w:noProof/>
          <w:sz w:val="22"/>
          <w:szCs w:val="22"/>
          <w:lang w:eastAsia="en-GB"/>
        </w:rPr>
        <w:tab/>
      </w:r>
      <w:r>
        <w:rPr>
          <w:noProof/>
        </w:rPr>
        <w:t>Location Information for NG-RAN and Satellite NG-RAN</w:t>
      </w:r>
      <w:r>
        <w:rPr>
          <w:noProof/>
        </w:rPr>
        <w:tab/>
      </w:r>
      <w:r>
        <w:rPr>
          <w:noProof/>
        </w:rPr>
        <w:fldChar w:fldCharType="begin" w:fldLock="1"/>
      </w:r>
      <w:r>
        <w:rPr>
          <w:noProof/>
        </w:rPr>
        <w:instrText xml:space="preserve"> PAGEREF _Toc130981582 \h </w:instrText>
      </w:r>
      <w:r>
        <w:rPr>
          <w:noProof/>
        </w:rPr>
      </w:r>
      <w:r>
        <w:rPr>
          <w:noProof/>
        </w:rPr>
        <w:fldChar w:fldCharType="separate"/>
      </w:r>
      <w:r>
        <w:rPr>
          <w:noProof/>
        </w:rPr>
        <w:t>96</w:t>
      </w:r>
      <w:r>
        <w:rPr>
          <w:noProof/>
        </w:rPr>
        <w:fldChar w:fldCharType="end"/>
      </w:r>
    </w:p>
    <w:p w14:paraId="7CC7D91F" w14:textId="67747FD3" w:rsidR="001B5EC1" w:rsidRDefault="001B5EC1">
      <w:pPr>
        <w:pStyle w:val="TOC3"/>
        <w:rPr>
          <w:rFonts w:ascii="Calibri" w:hAnsi="Calibri"/>
          <w:noProof/>
          <w:sz w:val="22"/>
          <w:szCs w:val="22"/>
          <w:lang w:eastAsia="en-GB"/>
        </w:rPr>
      </w:pPr>
      <w:r>
        <w:rPr>
          <w:noProof/>
        </w:rPr>
        <w:t>8.19.5</w:t>
      </w:r>
      <w:r>
        <w:rPr>
          <w:rFonts w:ascii="Calibri" w:hAnsi="Calibri"/>
          <w:noProof/>
          <w:sz w:val="22"/>
          <w:szCs w:val="22"/>
          <w:lang w:eastAsia="en-GB"/>
        </w:rPr>
        <w:tab/>
      </w:r>
      <w:r>
        <w:rPr>
          <w:noProof/>
        </w:rPr>
        <w:t>Location Information when no surrounding macrocell is detected</w:t>
      </w:r>
      <w:r>
        <w:rPr>
          <w:noProof/>
        </w:rPr>
        <w:tab/>
      </w:r>
      <w:r>
        <w:rPr>
          <w:noProof/>
        </w:rPr>
        <w:fldChar w:fldCharType="begin" w:fldLock="1"/>
      </w:r>
      <w:r>
        <w:rPr>
          <w:noProof/>
        </w:rPr>
        <w:instrText xml:space="preserve"> PAGEREF _Toc130981583 \h </w:instrText>
      </w:r>
      <w:r>
        <w:rPr>
          <w:noProof/>
        </w:rPr>
      </w:r>
      <w:r>
        <w:rPr>
          <w:noProof/>
        </w:rPr>
        <w:fldChar w:fldCharType="separate"/>
      </w:r>
      <w:r>
        <w:rPr>
          <w:noProof/>
        </w:rPr>
        <w:t>97</w:t>
      </w:r>
      <w:r>
        <w:rPr>
          <w:noProof/>
        </w:rPr>
        <w:fldChar w:fldCharType="end"/>
      </w:r>
    </w:p>
    <w:p w14:paraId="19E18555" w14:textId="0F54DC0A" w:rsidR="001B5EC1" w:rsidRDefault="001B5EC1">
      <w:pPr>
        <w:pStyle w:val="TOC2"/>
        <w:rPr>
          <w:rFonts w:ascii="Calibri" w:hAnsi="Calibri"/>
          <w:noProof/>
          <w:sz w:val="22"/>
          <w:szCs w:val="22"/>
          <w:lang w:eastAsia="en-GB"/>
        </w:rPr>
      </w:pPr>
      <w:r>
        <w:rPr>
          <w:noProof/>
        </w:rPr>
        <w:t>8.20</w:t>
      </w:r>
      <w:r>
        <w:rPr>
          <w:rFonts w:ascii="Calibri" w:hAnsi="Calibri"/>
          <w:noProof/>
          <w:sz w:val="22"/>
          <w:szCs w:val="22"/>
          <w:lang w:eastAsia="en-GB"/>
        </w:rPr>
        <w:tab/>
      </w:r>
      <w:r>
        <w:rPr>
          <w:noProof/>
        </w:rPr>
        <w:t>IMEI</w:t>
      </w:r>
      <w:r>
        <w:rPr>
          <w:noProof/>
        </w:rPr>
        <w:tab/>
      </w:r>
      <w:r>
        <w:rPr>
          <w:noProof/>
        </w:rPr>
        <w:fldChar w:fldCharType="begin" w:fldLock="1"/>
      </w:r>
      <w:r>
        <w:rPr>
          <w:noProof/>
        </w:rPr>
        <w:instrText xml:space="preserve"> PAGEREF _Toc130981584 \h </w:instrText>
      </w:r>
      <w:r>
        <w:rPr>
          <w:noProof/>
        </w:rPr>
      </w:r>
      <w:r>
        <w:rPr>
          <w:noProof/>
        </w:rPr>
        <w:fldChar w:fldCharType="separate"/>
      </w:r>
      <w:r>
        <w:rPr>
          <w:noProof/>
        </w:rPr>
        <w:t>97</w:t>
      </w:r>
      <w:r>
        <w:rPr>
          <w:noProof/>
        </w:rPr>
        <w:fldChar w:fldCharType="end"/>
      </w:r>
    </w:p>
    <w:p w14:paraId="7BC4C626" w14:textId="36278FC7" w:rsidR="001B5EC1" w:rsidRDefault="001B5EC1">
      <w:pPr>
        <w:pStyle w:val="TOC2"/>
        <w:rPr>
          <w:rFonts w:ascii="Calibri" w:hAnsi="Calibri"/>
          <w:noProof/>
          <w:sz w:val="22"/>
          <w:szCs w:val="22"/>
          <w:lang w:eastAsia="en-GB"/>
        </w:rPr>
      </w:pPr>
      <w:r>
        <w:rPr>
          <w:noProof/>
        </w:rPr>
        <w:t>8.21</w:t>
      </w:r>
      <w:r>
        <w:rPr>
          <w:rFonts w:ascii="Calibri" w:hAnsi="Calibri"/>
          <w:noProof/>
          <w:sz w:val="22"/>
          <w:szCs w:val="22"/>
          <w:lang w:eastAsia="en-GB"/>
        </w:rPr>
        <w:tab/>
      </w:r>
      <w:r>
        <w:rPr>
          <w:noProof/>
        </w:rPr>
        <w:t>Help Request</w:t>
      </w:r>
      <w:r>
        <w:rPr>
          <w:noProof/>
        </w:rPr>
        <w:tab/>
      </w:r>
      <w:r>
        <w:rPr>
          <w:noProof/>
        </w:rPr>
        <w:fldChar w:fldCharType="begin" w:fldLock="1"/>
      </w:r>
      <w:r>
        <w:rPr>
          <w:noProof/>
        </w:rPr>
        <w:instrText xml:space="preserve"> PAGEREF _Toc130981585 \h </w:instrText>
      </w:r>
      <w:r>
        <w:rPr>
          <w:noProof/>
        </w:rPr>
      </w:r>
      <w:r>
        <w:rPr>
          <w:noProof/>
        </w:rPr>
        <w:fldChar w:fldCharType="separate"/>
      </w:r>
      <w:r>
        <w:rPr>
          <w:noProof/>
        </w:rPr>
        <w:t>97</w:t>
      </w:r>
      <w:r>
        <w:rPr>
          <w:noProof/>
        </w:rPr>
        <w:fldChar w:fldCharType="end"/>
      </w:r>
    </w:p>
    <w:p w14:paraId="46F28974" w14:textId="1A90D521" w:rsidR="001B5EC1" w:rsidRDefault="001B5EC1">
      <w:pPr>
        <w:pStyle w:val="TOC2"/>
        <w:rPr>
          <w:rFonts w:ascii="Calibri" w:hAnsi="Calibri"/>
          <w:noProof/>
          <w:sz w:val="22"/>
          <w:szCs w:val="22"/>
          <w:lang w:eastAsia="en-GB"/>
        </w:rPr>
      </w:pPr>
      <w:r>
        <w:rPr>
          <w:noProof/>
        </w:rPr>
        <w:t>8.22</w:t>
      </w:r>
      <w:r>
        <w:rPr>
          <w:rFonts w:ascii="Calibri" w:hAnsi="Calibri"/>
          <w:noProof/>
          <w:sz w:val="22"/>
          <w:szCs w:val="22"/>
          <w:lang w:eastAsia="en-GB"/>
        </w:rPr>
        <w:tab/>
      </w:r>
      <w:r>
        <w:rPr>
          <w:noProof/>
        </w:rPr>
        <w:t>Network Measurement Results</w:t>
      </w:r>
      <w:r>
        <w:rPr>
          <w:noProof/>
        </w:rPr>
        <w:tab/>
      </w:r>
      <w:r>
        <w:rPr>
          <w:noProof/>
        </w:rPr>
        <w:fldChar w:fldCharType="begin" w:fldLock="1"/>
      </w:r>
      <w:r>
        <w:rPr>
          <w:noProof/>
        </w:rPr>
        <w:instrText xml:space="preserve"> PAGEREF _Toc130981586 \h </w:instrText>
      </w:r>
      <w:r>
        <w:rPr>
          <w:noProof/>
        </w:rPr>
      </w:r>
      <w:r>
        <w:rPr>
          <w:noProof/>
        </w:rPr>
        <w:fldChar w:fldCharType="separate"/>
      </w:r>
      <w:r>
        <w:rPr>
          <w:noProof/>
        </w:rPr>
        <w:t>97</w:t>
      </w:r>
      <w:r>
        <w:rPr>
          <w:noProof/>
        </w:rPr>
        <w:fldChar w:fldCharType="end"/>
      </w:r>
    </w:p>
    <w:p w14:paraId="61900579" w14:textId="09561D13" w:rsidR="001B5EC1" w:rsidRDefault="001B5EC1">
      <w:pPr>
        <w:pStyle w:val="TOC2"/>
        <w:rPr>
          <w:rFonts w:ascii="Calibri" w:hAnsi="Calibri"/>
          <w:noProof/>
          <w:sz w:val="22"/>
          <w:szCs w:val="22"/>
          <w:lang w:eastAsia="en-GB"/>
        </w:rPr>
      </w:pPr>
      <w:r>
        <w:rPr>
          <w:noProof/>
        </w:rPr>
        <w:t>8.23</w:t>
      </w:r>
      <w:r>
        <w:rPr>
          <w:rFonts w:ascii="Calibri" w:hAnsi="Calibri"/>
          <w:noProof/>
          <w:sz w:val="22"/>
          <w:szCs w:val="22"/>
          <w:lang w:eastAsia="en-GB"/>
        </w:rPr>
        <w:tab/>
      </w:r>
      <w:r>
        <w:rPr>
          <w:noProof/>
        </w:rPr>
        <w:t>Default Text</w:t>
      </w:r>
      <w:r>
        <w:rPr>
          <w:noProof/>
        </w:rPr>
        <w:tab/>
      </w:r>
      <w:r>
        <w:rPr>
          <w:noProof/>
        </w:rPr>
        <w:fldChar w:fldCharType="begin" w:fldLock="1"/>
      </w:r>
      <w:r>
        <w:rPr>
          <w:noProof/>
        </w:rPr>
        <w:instrText xml:space="preserve"> PAGEREF _Toc130981587 \h </w:instrText>
      </w:r>
      <w:r>
        <w:rPr>
          <w:noProof/>
        </w:rPr>
      </w:r>
      <w:r>
        <w:rPr>
          <w:noProof/>
        </w:rPr>
        <w:fldChar w:fldCharType="separate"/>
      </w:r>
      <w:r>
        <w:rPr>
          <w:noProof/>
        </w:rPr>
        <w:t>100</w:t>
      </w:r>
      <w:r>
        <w:rPr>
          <w:noProof/>
        </w:rPr>
        <w:fldChar w:fldCharType="end"/>
      </w:r>
    </w:p>
    <w:p w14:paraId="6D2EE718" w14:textId="69EFC6D0" w:rsidR="001B5EC1" w:rsidRDefault="001B5EC1">
      <w:pPr>
        <w:pStyle w:val="TOC2"/>
        <w:rPr>
          <w:rFonts w:ascii="Calibri" w:hAnsi="Calibri"/>
          <w:noProof/>
          <w:sz w:val="22"/>
          <w:szCs w:val="22"/>
          <w:lang w:eastAsia="en-GB"/>
        </w:rPr>
      </w:pPr>
      <w:r>
        <w:rPr>
          <w:noProof/>
        </w:rPr>
        <w:t>8.24</w:t>
      </w:r>
      <w:r>
        <w:rPr>
          <w:rFonts w:ascii="Calibri" w:hAnsi="Calibri"/>
          <w:noProof/>
          <w:sz w:val="22"/>
          <w:szCs w:val="22"/>
          <w:lang w:eastAsia="en-GB"/>
        </w:rPr>
        <w:tab/>
      </w:r>
      <w:r>
        <w:rPr>
          <w:noProof/>
        </w:rPr>
        <w:t>Items Next Action Indicator</w:t>
      </w:r>
      <w:r>
        <w:rPr>
          <w:noProof/>
        </w:rPr>
        <w:tab/>
      </w:r>
      <w:r>
        <w:rPr>
          <w:noProof/>
        </w:rPr>
        <w:fldChar w:fldCharType="begin" w:fldLock="1"/>
      </w:r>
      <w:r>
        <w:rPr>
          <w:noProof/>
        </w:rPr>
        <w:instrText xml:space="preserve"> PAGEREF _Toc130981588 \h </w:instrText>
      </w:r>
      <w:r>
        <w:rPr>
          <w:noProof/>
        </w:rPr>
      </w:r>
      <w:r>
        <w:rPr>
          <w:noProof/>
        </w:rPr>
        <w:fldChar w:fldCharType="separate"/>
      </w:r>
      <w:r>
        <w:rPr>
          <w:noProof/>
        </w:rPr>
        <w:t>100</w:t>
      </w:r>
      <w:r>
        <w:rPr>
          <w:noProof/>
        </w:rPr>
        <w:fldChar w:fldCharType="end"/>
      </w:r>
    </w:p>
    <w:p w14:paraId="3B647263" w14:textId="638B819E" w:rsidR="001B5EC1" w:rsidRDefault="001B5EC1">
      <w:pPr>
        <w:pStyle w:val="TOC2"/>
        <w:rPr>
          <w:rFonts w:ascii="Calibri" w:hAnsi="Calibri"/>
          <w:noProof/>
          <w:sz w:val="22"/>
          <w:szCs w:val="22"/>
          <w:lang w:eastAsia="en-GB"/>
        </w:rPr>
      </w:pPr>
      <w:r>
        <w:rPr>
          <w:noProof/>
        </w:rPr>
        <w:t>8.25</w:t>
      </w:r>
      <w:r>
        <w:rPr>
          <w:rFonts w:ascii="Calibri" w:hAnsi="Calibri"/>
          <w:noProof/>
          <w:sz w:val="22"/>
          <w:szCs w:val="22"/>
          <w:lang w:eastAsia="en-GB"/>
        </w:rPr>
        <w:tab/>
      </w:r>
      <w:r>
        <w:rPr>
          <w:noProof/>
        </w:rPr>
        <w:t>Event list</w:t>
      </w:r>
      <w:r>
        <w:rPr>
          <w:noProof/>
        </w:rPr>
        <w:tab/>
      </w:r>
      <w:r>
        <w:rPr>
          <w:noProof/>
        </w:rPr>
        <w:fldChar w:fldCharType="begin" w:fldLock="1"/>
      </w:r>
      <w:r>
        <w:rPr>
          <w:noProof/>
        </w:rPr>
        <w:instrText xml:space="preserve"> PAGEREF _Toc130981589 \h </w:instrText>
      </w:r>
      <w:r>
        <w:rPr>
          <w:noProof/>
        </w:rPr>
      </w:r>
      <w:r>
        <w:rPr>
          <w:noProof/>
        </w:rPr>
        <w:fldChar w:fldCharType="separate"/>
      </w:r>
      <w:r>
        <w:rPr>
          <w:noProof/>
        </w:rPr>
        <w:t>100</w:t>
      </w:r>
      <w:r>
        <w:rPr>
          <w:noProof/>
        </w:rPr>
        <w:fldChar w:fldCharType="end"/>
      </w:r>
    </w:p>
    <w:p w14:paraId="178524BF" w14:textId="7DFADA2C" w:rsidR="001B5EC1" w:rsidRDefault="001B5EC1">
      <w:pPr>
        <w:pStyle w:val="TOC2"/>
        <w:rPr>
          <w:rFonts w:ascii="Calibri" w:hAnsi="Calibri"/>
          <w:noProof/>
          <w:sz w:val="22"/>
          <w:szCs w:val="22"/>
          <w:lang w:eastAsia="en-GB"/>
        </w:rPr>
      </w:pPr>
      <w:r>
        <w:rPr>
          <w:noProof/>
        </w:rPr>
        <w:t>8.26</w:t>
      </w:r>
      <w:r>
        <w:rPr>
          <w:rFonts w:ascii="Calibri" w:hAnsi="Calibri"/>
          <w:noProof/>
          <w:sz w:val="22"/>
          <w:szCs w:val="22"/>
          <w:lang w:eastAsia="en-GB"/>
        </w:rPr>
        <w:tab/>
      </w:r>
      <w:r>
        <w:rPr>
          <w:noProof/>
        </w:rPr>
        <w:t>Cause</w:t>
      </w:r>
      <w:r>
        <w:rPr>
          <w:noProof/>
        </w:rPr>
        <w:tab/>
      </w:r>
      <w:r>
        <w:rPr>
          <w:noProof/>
        </w:rPr>
        <w:fldChar w:fldCharType="begin" w:fldLock="1"/>
      </w:r>
      <w:r>
        <w:rPr>
          <w:noProof/>
        </w:rPr>
        <w:instrText xml:space="preserve"> PAGEREF _Toc130981590 \h </w:instrText>
      </w:r>
      <w:r>
        <w:rPr>
          <w:noProof/>
        </w:rPr>
      </w:r>
      <w:r>
        <w:rPr>
          <w:noProof/>
        </w:rPr>
        <w:fldChar w:fldCharType="separate"/>
      </w:r>
      <w:r>
        <w:rPr>
          <w:noProof/>
        </w:rPr>
        <w:t>101</w:t>
      </w:r>
      <w:r>
        <w:rPr>
          <w:noProof/>
        </w:rPr>
        <w:fldChar w:fldCharType="end"/>
      </w:r>
    </w:p>
    <w:p w14:paraId="69DF72A0" w14:textId="10879028" w:rsidR="001B5EC1" w:rsidRDefault="001B5EC1">
      <w:pPr>
        <w:pStyle w:val="TOC2"/>
        <w:rPr>
          <w:rFonts w:ascii="Calibri" w:hAnsi="Calibri"/>
          <w:noProof/>
          <w:sz w:val="22"/>
          <w:szCs w:val="22"/>
          <w:lang w:eastAsia="en-GB"/>
        </w:rPr>
      </w:pPr>
      <w:r>
        <w:rPr>
          <w:noProof/>
        </w:rPr>
        <w:t>8.27</w:t>
      </w:r>
      <w:r>
        <w:rPr>
          <w:rFonts w:ascii="Calibri" w:hAnsi="Calibri"/>
          <w:noProof/>
          <w:sz w:val="22"/>
          <w:szCs w:val="22"/>
          <w:lang w:eastAsia="en-GB"/>
        </w:rPr>
        <w:tab/>
      </w:r>
      <w:r>
        <w:rPr>
          <w:noProof/>
        </w:rPr>
        <w:t>Location status</w:t>
      </w:r>
      <w:r>
        <w:rPr>
          <w:noProof/>
        </w:rPr>
        <w:tab/>
      </w:r>
      <w:r>
        <w:rPr>
          <w:noProof/>
        </w:rPr>
        <w:fldChar w:fldCharType="begin" w:fldLock="1"/>
      </w:r>
      <w:r>
        <w:rPr>
          <w:noProof/>
        </w:rPr>
        <w:instrText xml:space="preserve"> PAGEREF _Toc130981591 \h </w:instrText>
      </w:r>
      <w:r>
        <w:rPr>
          <w:noProof/>
        </w:rPr>
      </w:r>
      <w:r>
        <w:rPr>
          <w:noProof/>
        </w:rPr>
        <w:fldChar w:fldCharType="separate"/>
      </w:r>
      <w:r>
        <w:rPr>
          <w:noProof/>
        </w:rPr>
        <w:t>101</w:t>
      </w:r>
      <w:r>
        <w:rPr>
          <w:noProof/>
        </w:rPr>
        <w:fldChar w:fldCharType="end"/>
      </w:r>
    </w:p>
    <w:p w14:paraId="3C3D49A7" w14:textId="2BB6B8B9" w:rsidR="001B5EC1" w:rsidRDefault="001B5EC1">
      <w:pPr>
        <w:pStyle w:val="TOC2"/>
        <w:rPr>
          <w:rFonts w:ascii="Calibri" w:hAnsi="Calibri"/>
          <w:noProof/>
          <w:sz w:val="22"/>
          <w:szCs w:val="22"/>
          <w:lang w:eastAsia="en-GB"/>
        </w:rPr>
      </w:pPr>
      <w:r>
        <w:rPr>
          <w:noProof/>
        </w:rPr>
        <w:t>8.28</w:t>
      </w:r>
      <w:r>
        <w:rPr>
          <w:rFonts w:ascii="Calibri" w:hAnsi="Calibri"/>
          <w:noProof/>
          <w:sz w:val="22"/>
          <w:szCs w:val="22"/>
          <w:lang w:eastAsia="en-GB"/>
        </w:rPr>
        <w:tab/>
      </w:r>
      <w:r>
        <w:rPr>
          <w:noProof/>
        </w:rPr>
        <w:t>Transaction identifier</w:t>
      </w:r>
      <w:r>
        <w:rPr>
          <w:noProof/>
        </w:rPr>
        <w:tab/>
      </w:r>
      <w:r>
        <w:rPr>
          <w:noProof/>
        </w:rPr>
        <w:fldChar w:fldCharType="begin" w:fldLock="1"/>
      </w:r>
      <w:r>
        <w:rPr>
          <w:noProof/>
        </w:rPr>
        <w:instrText xml:space="preserve"> PAGEREF _Toc130981592 \h </w:instrText>
      </w:r>
      <w:r>
        <w:rPr>
          <w:noProof/>
        </w:rPr>
      </w:r>
      <w:r>
        <w:rPr>
          <w:noProof/>
        </w:rPr>
        <w:fldChar w:fldCharType="separate"/>
      </w:r>
      <w:r>
        <w:rPr>
          <w:noProof/>
        </w:rPr>
        <w:t>101</w:t>
      </w:r>
      <w:r>
        <w:rPr>
          <w:noProof/>
        </w:rPr>
        <w:fldChar w:fldCharType="end"/>
      </w:r>
    </w:p>
    <w:p w14:paraId="163F6A3B" w14:textId="2470B7A7" w:rsidR="001B5EC1" w:rsidRDefault="001B5EC1">
      <w:pPr>
        <w:pStyle w:val="TOC2"/>
        <w:rPr>
          <w:rFonts w:ascii="Calibri" w:hAnsi="Calibri"/>
          <w:noProof/>
          <w:sz w:val="22"/>
          <w:szCs w:val="22"/>
          <w:lang w:eastAsia="en-GB"/>
        </w:rPr>
      </w:pPr>
      <w:r>
        <w:rPr>
          <w:noProof/>
        </w:rPr>
        <w:t>8.29</w:t>
      </w:r>
      <w:r>
        <w:rPr>
          <w:rFonts w:ascii="Calibri" w:hAnsi="Calibri"/>
          <w:noProof/>
          <w:sz w:val="22"/>
          <w:szCs w:val="22"/>
          <w:lang w:eastAsia="en-GB"/>
        </w:rPr>
        <w:tab/>
      </w:r>
      <w:r>
        <w:rPr>
          <w:noProof/>
        </w:rPr>
        <w:t>BCCH channel list</w:t>
      </w:r>
      <w:r>
        <w:rPr>
          <w:noProof/>
        </w:rPr>
        <w:tab/>
      </w:r>
      <w:r>
        <w:rPr>
          <w:noProof/>
        </w:rPr>
        <w:fldChar w:fldCharType="begin" w:fldLock="1"/>
      </w:r>
      <w:r>
        <w:rPr>
          <w:noProof/>
        </w:rPr>
        <w:instrText xml:space="preserve"> PAGEREF _Toc130981593 \h </w:instrText>
      </w:r>
      <w:r>
        <w:rPr>
          <w:noProof/>
        </w:rPr>
      </w:r>
      <w:r>
        <w:rPr>
          <w:noProof/>
        </w:rPr>
        <w:fldChar w:fldCharType="separate"/>
      </w:r>
      <w:r>
        <w:rPr>
          <w:noProof/>
        </w:rPr>
        <w:t>102</w:t>
      </w:r>
      <w:r>
        <w:rPr>
          <w:noProof/>
        </w:rPr>
        <w:fldChar w:fldCharType="end"/>
      </w:r>
    </w:p>
    <w:p w14:paraId="19DB15C1" w14:textId="294556B0" w:rsidR="001B5EC1" w:rsidRDefault="001B5EC1">
      <w:pPr>
        <w:pStyle w:val="TOC2"/>
        <w:rPr>
          <w:rFonts w:ascii="Calibri" w:hAnsi="Calibri"/>
          <w:noProof/>
          <w:sz w:val="22"/>
          <w:szCs w:val="22"/>
          <w:lang w:eastAsia="en-GB"/>
        </w:rPr>
      </w:pPr>
      <w:r>
        <w:rPr>
          <w:noProof/>
        </w:rPr>
        <w:t>8.30</w:t>
      </w:r>
      <w:r>
        <w:rPr>
          <w:rFonts w:ascii="Calibri" w:hAnsi="Calibri"/>
          <w:noProof/>
          <w:sz w:val="22"/>
          <w:szCs w:val="22"/>
          <w:lang w:eastAsia="en-GB"/>
        </w:rPr>
        <w:tab/>
      </w:r>
      <w:r>
        <w:rPr>
          <w:noProof/>
        </w:rPr>
        <w:t>Call control requested action</w:t>
      </w:r>
      <w:r>
        <w:rPr>
          <w:noProof/>
        </w:rPr>
        <w:tab/>
      </w:r>
      <w:r>
        <w:rPr>
          <w:noProof/>
        </w:rPr>
        <w:fldChar w:fldCharType="begin" w:fldLock="1"/>
      </w:r>
      <w:r>
        <w:rPr>
          <w:noProof/>
        </w:rPr>
        <w:instrText xml:space="preserve"> PAGEREF _Toc130981594 \h </w:instrText>
      </w:r>
      <w:r>
        <w:rPr>
          <w:noProof/>
        </w:rPr>
      </w:r>
      <w:r>
        <w:rPr>
          <w:noProof/>
        </w:rPr>
        <w:fldChar w:fldCharType="separate"/>
      </w:r>
      <w:r>
        <w:rPr>
          <w:noProof/>
        </w:rPr>
        <w:t>102</w:t>
      </w:r>
      <w:r>
        <w:rPr>
          <w:noProof/>
        </w:rPr>
        <w:fldChar w:fldCharType="end"/>
      </w:r>
    </w:p>
    <w:p w14:paraId="04DE490F" w14:textId="3C8A31B5" w:rsidR="001B5EC1" w:rsidRDefault="001B5EC1">
      <w:pPr>
        <w:pStyle w:val="TOC2"/>
        <w:rPr>
          <w:rFonts w:ascii="Calibri" w:hAnsi="Calibri"/>
          <w:noProof/>
          <w:sz w:val="22"/>
          <w:szCs w:val="22"/>
          <w:lang w:eastAsia="en-GB"/>
        </w:rPr>
      </w:pPr>
      <w:r>
        <w:rPr>
          <w:noProof/>
        </w:rPr>
        <w:t>8.31</w:t>
      </w:r>
      <w:r>
        <w:rPr>
          <w:rFonts w:ascii="Calibri" w:hAnsi="Calibri"/>
          <w:noProof/>
          <w:sz w:val="22"/>
          <w:szCs w:val="22"/>
          <w:lang w:eastAsia="en-GB"/>
        </w:rPr>
        <w:tab/>
      </w:r>
      <w:r>
        <w:rPr>
          <w:noProof/>
        </w:rPr>
        <w:t>Icon Identifier</w:t>
      </w:r>
      <w:r>
        <w:rPr>
          <w:noProof/>
        </w:rPr>
        <w:tab/>
      </w:r>
      <w:r>
        <w:rPr>
          <w:noProof/>
        </w:rPr>
        <w:fldChar w:fldCharType="begin" w:fldLock="1"/>
      </w:r>
      <w:r>
        <w:rPr>
          <w:noProof/>
        </w:rPr>
        <w:instrText xml:space="preserve"> PAGEREF _Toc130981595 \h </w:instrText>
      </w:r>
      <w:r>
        <w:rPr>
          <w:noProof/>
        </w:rPr>
      </w:r>
      <w:r>
        <w:rPr>
          <w:noProof/>
        </w:rPr>
        <w:fldChar w:fldCharType="separate"/>
      </w:r>
      <w:r>
        <w:rPr>
          <w:noProof/>
        </w:rPr>
        <w:t>103</w:t>
      </w:r>
      <w:r>
        <w:rPr>
          <w:noProof/>
        </w:rPr>
        <w:fldChar w:fldCharType="end"/>
      </w:r>
    </w:p>
    <w:p w14:paraId="5EA583E9" w14:textId="13198E25" w:rsidR="001B5EC1" w:rsidRDefault="001B5EC1">
      <w:pPr>
        <w:pStyle w:val="TOC2"/>
        <w:rPr>
          <w:rFonts w:ascii="Calibri" w:hAnsi="Calibri"/>
          <w:noProof/>
          <w:sz w:val="22"/>
          <w:szCs w:val="22"/>
          <w:lang w:eastAsia="en-GB"/>
        </w:rPr>
      </w:pPr>
      <w:r>
        <w:rPr>
          <w:noProof/>
        </w:rPr>
        <w:t>8.32</w:t>
      </w:r>
      <w:r>
        <w:rPr>
          <w:rFonts w:ascii="Calibri" w:hAnsi="Calibri"/>
          <w:noProof/>
          <w:sz w:val="22"/>
          <w:szCs w:val="22"/>
          <w:lang w:eastAsia="en-GB"/>
        </w:rPr>
        <w:tab/>
      </w:r>
      <w:r>
        <w:rPr>
          <w:noProof/>
        </w:rPr>
        <w:t>Item Icon Identifier list</w:t>
      </w:r>
      <w:r>
        <w:rPr>
          <w:noProof/>
        </w:rPr>
        <w:tab/>
      </w:r>
      <w:r>
        <w:rPr>
          <w:noProof/>
        </w:rPr>
        <w:fldChar w:fldCharType="begin" w:fldLock="1"/>
      </w:r>
      <w:r>
        <w:rPr>
          <w:noProof/>
        </w:rPr>
        <w:instrText xml:space="preserve"> PAGEREF _Toc130981596 \h </w:instrText>
      </w:r>
      <w:r>
        <w:rPr>
          <w:noProof/>
        </w:rPr>
      </w:r>
      <w:r>
        <w:rPr>
          <w:noProof/>
        </w:rPr>
        <w:fldChar w:fldCharType="separate"/>
      </w:r>
      <w:r>
        <w:rPr>
          <w:noProof/>
        </w:rPr>
        <w:t>103</w:t>
      </w:r>
      <w:r>
        <w:rPr>
          <w:noProof/>
        </w:rPr>
        <w:fldChar w:fldCharType="end"/>
      </w:r>
    </w:p>
    <w:p w14:paraId="0EC27C15" w14:textId="1FDF66F3" w:rsidR="001B5EC1" w:rsidRDefault="001B5EC1">
      <w:pPr>
        <w:pStyle w:val="TOC2"/>
        <w:rPr>
          <w:rFonts w:ascii="Calibri" w:hAnsi="Calibri"/>
          <w:noProof/>
          <w:sz w:val="22"/>
          <w:szCs w:val="22"/>
          <w:lang w:eastAsia="en-GB"/>
        </w:rPr>
      </w:pPr>
      <w:r>
        <w:rPr>
          <w:noProof/>
        </w:rPr>
        <w:t>8.33</w:t>
      </w:r>
      <w:r>
        <w:rPr>
          <w:rFonts w:ascii="Calibri" w:hAnsi="Calibri"/>
          <w:noProof/>
          <w:sz w:val="22"/>
          <w:szCs w:val="22"/>
          <w:lang w:eastAsia="en-GB"/>
        </w:rPr>
        <w:tab/>
      </w:r>
      <w:r>
        <w:rPr>
          <w:noProof/>
        </w:rPr>
        <w:t>Card reader status</w:t>
      </w:r>
      <w:r>
        <w:rPr>
          <w:noProof/>
        </w:rPr>
        <w:tab/>
      </w:r>
      <w:r>
        <w:rPr>
          <w:noProof/>
        </w:rPr>
        <w:fldChar w:fldCharType="begin" w:fldLock="1"/>
      </w:r>
      <w:r>
        <w:rPr>
          <w:noProof/>
        </w:rPr>
        <w:instrText xml:space="preserve"> PAGEREF _Toc130981597 \h </w:instrText>
      </w:r>
      <w:r>
        <w:rPr>
          <w:noProof/>
        </w:rPr>
      </w:r>
      <w:r>
        <w:rPr>
          <w:noProof/>
        </w:rPr>
        <w:fldChar w:fldCharType="separate"/>
      </w:r>
      <w:r>
        <w:rPr>
          <w:noProof/>
        </w:rPr>
        <w:t>103</w:t>
      </w:r>
      <w:r>
        <w:rPr>
          <w:noProof/>
        </w:rPr>
        <w:fldChar w:fldCharType="end"/>
      </w:r>
    </w:p>
    <w:p w14:paraId="561EDD76" w14:textId="1F5C6212" w:rsidR="001B5EC1" w:rsidRDefault="001B5EC1">
      <w:pPr>
        <w:pStyle w:val="TOC2"/>
        <w:rPr>
          <w:rFonts w:ascii="Calibri" w:hAnsi="Calibri"/>
          <w:noProof/>
          <w:sz w:val="22"/>
          <w:szCs w:val="22"/>
          <w:lang w:eastAsia="en-GB"/>
        </w:rPr>
      </w:pPr>
      <w:r>
        <w:rPr>
          <w:noProof/>
        </w:rPr>
        <w:t>8.34</w:t>
      </w:r>
      <w:r>
        <w:rPr>
          <w:rFonts w:ascii="Calibri" w:hAnsi="Calibri"/>
          <w:noProof/>
          <w:sz w:val="22"/>
          <w:szCs w:val="22"/>
          <w:lang w:eastAsia="en-GB"/>
        </w:rPr>
        <w:tab/>
      </w:r>
      <w:r>
        <w:rPr>
          <w:noProof/>
        </w:rPr>
        <w:t>Card ATR</w:t>
      </w:r>
      <w:r>
        <w:rPr>
          <w:noProof/>
        </w:rPr>
        <w:tab/>
      </w:r>
      <w:r>
        <w:rPr>
          <w:noProof/>
        </w:rPr>
        <w:fldChar w:fldCharType="begin" w:fldLock="1"/>
      </w:r>
      <w:r>
        <w:rPr>
          <w:noProof/>
        </w:rPr>
        <w:instrText xml:space="preserve"> PAGEREF _Toc130981598 \h </w:instrText>
      </w:r>
      <w:r>
        <w:rPr>
          <w:noProof/>
        </w:rPr>
      </w:r>
      <w:r>
        <w:rPr>
          <w:noProof/>
        </w:rPr>
        <w:fldChar w:fldCharType="separate"/>
      </w:r>
      <w:r>
        <w:rPr>
          <w:noProof/>
        </w:rPr>
        <w:t>103</w:t>
      </w:r>
      <w:r>
        <w:rPr>
          <w:noProof/>
        </w:rPr>
        <w:fldChar w:fldCharType="end"/>
      </w:r>
    </w:p>
    <w:p w14:paraId="7922DBAB" w14:textId="5AB85B41" w:rsidR="001B5EC1" w:rsidRDefault="001B5EC1">
      <w:pPr>
        <w:pStyle w:val="TOC2"/>
        <w:rPr>
          <w:rFonts w:ascii="Calibri" w:hAnsi="Calibri"/>
          <w:noProof/>
          <w:sz w:val="22"/>
          <w:szCs w:val="22"/>
          <w:lang w:eastAsia="en-GB"/>
        </w:rPr>
      </w:pPr>
      <w:r>
        <w:rPr>
          <w:noProof/>
        </w:rPr>
        <w:t>8.35</w:t>
      </w:r>
      <w:r>
        <w:rPr>
          <w:rFonts w:ascii="Calibri" w:hAnsi="Calibri"/>
          <w:noProof/>
          <w:sz w:val="22"/>
          <w:szCs w:val="22"/>
          <w:lang w:eastAsia="en-GB"/>
        </w:rPr>
        <w:tab/>
      </w:r>
      <w:r>
        <w:rPr>
          <w:noProof/>
        </w:rPr>
        <w:t>C-APDU</w:t>
      </w:r>
      <w:r>
        <w:rPr>
          <w:noProof/>
        </w:rPr>
        <w:tab/>
      </w:r>
      <w:r>
        <w:rPr>
          <w:noProof/>
        </w:rPr>
        <w:fldChar w:fldCharType="begin" w:fldLock="1"/>
      </w:r>
      <w:r>
        <w:rPr>
          <w:noProof/>
        </w:rPr>
        <w:instrText xml:space="preserve"> PAGEREF _Toc130981599 \h </w:instrText>
      </w:r>
      <w:r>
        <w:rPr>
          <w:noProof/>
        </w:rPr>
      </w:r>
      <w:r>
        <w:rPr>
          <w:noProof/>
        </w:rPr>
        <w:fldChar w:fldCharType="separate"/>
      </w:r>
      <w:r>
        <w:rPr>
          <w:noProof/>
        </w:rPr>
        <w:t>103</w:t>
      </w:r>
      <w:r>
        <w:rPr>
          <w:noProof/>
        </w:rPr>
        <w:fldChar w:fldCharType="end"/>
      </w:r>
    </w:p>
    <w:p w14:paraId="49522D3A" w14:textId="4BD3313A" w:rsidR="001B5EC1" w:rsidRDefault="001B5EC1">
      <w:pPr>
        <w:pStyle w:val="TOC2"/>
        <w:rPr>
          <w:rFonts w:ascii="Calibri" w:hAnsi="Calibri"/>
          <w:noProof/>
          <w:sz w:val="22"/>
          <w:szCs w:val="22"/>
          <w:lang w:eastAsia="en-GB"/>
        </w:rPr>
      </w:pPr>
      <w:r>
        <w:rPr>
          <w:noProof/>
        </w:rPr>
        <w:t>8.36</w:t>
      </w:r>
      <w:r>
        <w:rPr>
          <w:rFonts w:ascii="Calibri" w:hAnsi="Calibri"/>
          <w:noProof/>
          <w:sz w:val="22"/>
          <w:szCs w:val="22"/>
          <w:lang w:eastAsia="en-GB"/>
        </w:rPr>
        <w:tab/>
      </w:r>
      <w:r>
        <w:rPr>
          <w:noProof/>
        </w:rPr>
        <w:t>R-APDU</w:t>
      </w:r>
      <w:r>
        <w:rPr>
          <w:noProof/>
        </w:rPr>
        <w:tab/>
      </w:r>
      <w:r>
        <w:rPr>
          <w:noProof/>
        </w:rPr>
        <w:fldChar w:fldCharType="begin" w:fldLock="1"/>
      </w:r>
      <w:r>
        <w:rPr>
          <w:noProof/>
        </w:rPr>
        <w:instrText xml:space="preserve"> PAGEREF _Toc130981600 \h </w:instrText>
      </w:r>
      <w:r>
        <w:rPr>
          <w:noProof/>
        </w:rPr>
      </w:r>
      <w:r>
        <w:rPr>
          <w:noProof/>
        </w:rPr>
        <w:fldChar w:fldCharType="separate"/>
      </w:r>
      <w:r>
        <w:rPr>
          <w:noProof/>
        </w:rPr>
        <w:t>103</w:t>
      </w:r>
      <w:r>
        <w:rPr>
          <w:noProof/>
        </w:rPr>
        <w:fldChar w:fldCharType="end"/>
      </w:r>
    </w:p>
    <w:p w14:paraId="709DD885" w14:textId="2412F60E" w:rsidR="001B5EC1" w:rsidRDefault="001B5EC1">
      <w:pPr>
        <w:pStyle w:val="TOC2"/>
        <w:rPr>
          <w:rFonts w:ascii="Calibri" w:hAnsi="Calibri"/>
          <w:noProof/>
          <w:sz w:val="22"/>
          <w:szCs w:val="22"/>
          <w:lang w:eastAsia="en-GB"/>
        </w:rPr>
      </w:pPr>
      <w:r>
        <w:rPr>
          <w:noProof/>
        </w:rPr>
        <w:t>8.37</w:t>
      </w:r>
      <w:r>
        <w:rPr>
          <w:rFonts w:ascii="Calibri" w:hAnsi="Calibri"/>
          <w:noProof/>
          <w:sz w:val="22"/>
          <w:szCs w:val="22"/>
          <w:lang w:eastAsia="en-GB"/>
        </w:rPr>
        <w:tab/>
      </w:r>
      <w:r>
        <w:rPr>
          <w:noProof/>
        </w:rPr>
        <w:t>Timer identifier</w:t>
      </w:r>
      <w:r>
        <w:rPr>
          <w:noProof/>
        </w:rPr>
        <w:tab/>
      </w:r>
      <w:r>
        <w:rPr>
          <w:noProof/>
        </w:rPr>
        <w:fldChar w:fldCharType="begin" w:fldLock="1"/>
      </w:r>
      <w:r>
        <w:rPr>
          <w:noProof/>
        </w:rPr>
        <w:instrText xml:space="preserve"> PAGEREF _Toc130981601 \h </w:instrText>
      </w:r>
      <w:r>
        <w:rPr>
          <w:noProof/>
        </w:rPr>
      </w:r>
      <w:r>
        <w:rPr>
          <w:noProof/>
        </w:rPr>
        <w:fldChar w:fldCharType="separate"/>
      </w:r>
      <w:r>
        <w:rPr>
          <w:noProof/>
        </w:rPr>
        <w:t>103</w:t>
      </w:r>
      <w:r>
        <w:rPr>
          <w:noProof/>
        </w:rPr>
        <w:fldChar w:fldCharType="end"/>
      </w:r>
    </w:p>
    <w:p w14:paraId="728846F9" w14:textId="448A4A2B" w:rsidR="001B5EC1" w:rsidRDefault="001B5EC1">
      <w:pPr>
        <w:pStyle w:val="TOC2"/>
        <w:rPr>
          <w:rFonts w:ascii="Calibri" w:hAnsi="Calibri"/>
          <w:noProof/>
          <w:sz w:val="22"/>
          <w:szCs w:val="22"/>
          <w:lang w:eastAsia="en-GB"/>
        </w:rPr>
      </w:pPr>
      <w:r>
        <w:rPr>
          <w:noProof/>
        </w:rPr>
        <w:t>8.38</w:t>
      </w:r>
      <w:r>
        <w:rPr>
          <w:rFonts w:ascii="Calibri" w:hAnsi="Calibri"/>
          <w:noProof/>
          <w:sz w:val="22"/>
          <w:szCs w:val="22"/>
          <w:lang w:eastAsia="en-GB"/>
        </w:rPr>
        <w:tab/>
      </w:r>
      <w:r>
        <w:rPr>
          <w:noProof/>
        </w:rPr>
        <w:t>Timer value</w:t>
      </w:r>
      <w:r>
        <w:rPr>
          <w:noProof/>
        </w:rPr>
        <w:tab/>
      </w:r>
      <w:r>
        <w:rPr>
          <w:noProof/>
        </w:rPr>
        <w:fldChar w:fldCharType="begin" w:fldLock="1"/>
      </w:r>
      <w:r>
        <w:rPr>
          <w:noProof/>
        </w:rPr>
        <w:instrText xml:space="preserve"> PAGEREF _Toc130981602 \h </w:instrText>
      </w:r>
      <w:r>
        <w:rPr>
          <w:noProof/>
        </w:rPr>
      </w:r>
      <w:r>
        <w:rPr>
          <w:noProof/>
        </w:rPr>
        <w:fldChar w:fldCharType="separate"/>
      </w:r>
      <w:r>
        <w:rPr>
          <w:noProof/>
        </w:rPr>
        <w:t>103</w:t>
      </w:r>
      <w:r>
        <w:rPr>
          <w:noProof/>
        </w:rPr>
        <w:fldChar w:fldCharType="end"/>
      </w:r>
    </w:p>
    <w:p w14:paraId="7117A495" w14:textId="29ED6AE0" w:rsidR="001B5EC1" w:rsidRDefault="001B5EC1">
      <w:pPr>
        <w:pStyle w:val="TOC2"/>
        <w:rPr>
          <w:rFonts w:ascii="Calibri" w:hAnsi="Calibri"/>
          <w:noProof/>
          <w:sz w:val="22"/>
          <w:szCs w:val="22"/>
          <w:lang w:eastAsia="en-GB"/>
        </w:rPr>
      </w:pPr>
      <w:r>
        <w:rPr>
          <w:noProof/>
        </w:rPr>
        <w:t>8.39</w:t>
      </w:r>
      <w:r>
        <w:rPr>
          <w:rFonts w:ascii="Calibri" w:hAnsi="Calibri"/>
          <w:noProof/>
          <w:sz w:val="22"/>
          <w:szCs w:val="22"/>
          <w:lang w:eastAsia="en-GB"/>
        </w:rPr>
        <w:tab/>
      </w:r>
      <w:r>
        <w:rPr>
          <w:noProof/>
        </w:rPr>
        <w:t>Date-Time and Time zone</w:t>
      </w:r>
      <w:r>
        <w:rPr>
          <w:noProof/>
        </w:rPr>
        <w:tab/>
      </w:r>
      <w:r>
        <w:rPr>
          <w:noProof/>
        </w:rPr>
        <w:fldChar w:fldCharType="begin" w:fldLock="1"/>
      </w:r>
      <w:r>
        <w:rPr>
          <w:noProof/>
        </w:rPr>
        <w:instrText xml:space="preserve"> PAGEREF _Toc130981603 \h </w:instrText>
      </w:r>
      <w:r>
        <w:rPr>
          <w:noProof/>
        </w:rPr>
      </w:r>
      <w:r>
        <w:rPr>
          <w:noProof/>
        </w:rPr>
        <w:fldChar w:fldCharType="separate"/>
      </w:r>
      <w:r>
        <w:rPr>
          <w:noProof/>
        </w:rPr>
        <w:t>103</w:t>
      </w:r>
      <w:r>
        <w:rPr>
          <w:noProof/>
        </w:rPr>
        <w:fldChar w:fldCharType="end"/>
      </w:r>
    </w:p>
    <w:p w14:paraId="3311D826" w14:textId="2A1C9FEE" w:rsidR="001B5EC1" w:rsidRDefault="001B5EC1">
      <w:pPr>
        <w:pStyle w:val="TOC2"/>
        <w:rPr>
          <w:rFonts w:ascii="Calibri" w:hAnsi="Calibri"/>
          <w:noProof/>
          <w:sz w:val="22"/>
          <w:szCs w:val="22"/>
          <w:lang w:eastAsia="en-GB"/>
        </w:rPr>
      </w:pPr>
      <w:r>
        <w:rPr>
          <w:noProof/>
        </w:rPr>
        <w:t>8.40</w:t>
      </w:r>
      <w:r>
        <w:rPr>
          <w:rFonts w:ascii="Calibri" w:hAnsi="Calibri"/>
          <w:noProof/>
          <w:sz w:val="22"/>
          <w:szCs w:val="22"/>
          <w:lang w:eastAsia="en-GB"/>
        </w:rPr>
        <w:tab/>
      </w:r>
      <w:r>
        <w:rPr>
          <w:noProof/>
        </w:rPr>
        <w:t>AT Command</w:t>
      </w:r>
      <w:r>
        <w:rPr>
          <w:noProof/>
        </w:rPr>
        <w:tab/>
      </w:r>
      <w:r>
        <w:rPr>
          <w:noProof/>
        </w:rPr>
        <w:fldChar w:fldCharType="begin" w:fldLock="1"/>
      </w:r>
      <w:r>
        <w:rPr>
          <w:noProof/>
        </w:rPr>
        <w:instrText xml:space="preserve"> PAGEREF _Toc130981604 \h </w:instrText>
      </w:r>
      <w:r>
        <w:rPr>
          <w:noProof/>
        </w:rPr>
      </w:r>
      <w:r>
        <w:rPr>
          <w:noProof/>
        </w:rPr>
        <w:fldChar w:fldCharType="separate"/>
      </w:r>
      <w:r>
        <w:rPr>
          <w:noProof/>
        </w:rPr>
        <w:t>104</w:t>
      </w:r>
      <w:r>
        <w:rPr>
          <w:noProof/>
        </w:rPr>
        <w:fldChar w:fldCharType="end"/>
      </w:r>
    </w:p>
    <w:p w14:paraId="4E9DF28F" w14:textId="280023A9" w:rsidR="001B5EC1" w:rsidRDefault="001B5EC1">
      <w:pPr>
        <w:pStyle w:val="TOC2"/>
        <w:rPr>
          <w:rFonts w:ascii="Calibri" w:hAnsi="Calibri"/>
          <w:noProof/>
          <w:sz w:val="22"/>
          <w:szCs w:val="22"/>
          <w:lang w:eastAsia="en-GB"/>
        </w:rPr>
      </w:pPr>
      <w:r>
        <w:rPr>
          <w:noProof/>
        </w:rPr>
        <w:t>8.41</w:t>
      </w:r>
      <w:r>
        <w:rPr>
          <w:rFonts w:ascii="Calibri" w:hAnsi="Calibri"/>
          <w:noProof/>
          <w:sz w:val="22"/>
          <w:szCs w:val="22"/>
          <w:lang w:eastAsia="en-GB"/>
        </w:rPr>
        <w:tab/>
      </w:r>
      <w:r>
        <w:rPr>
          <w:noProof/>
        </w:rPr>
        <w:t>AT Response</w:t>
      </w:r>
      <w:r>
        <w:rPr>
          <w:noProof/>
        </w:rPr>
        <w:tab/>
      </w:r>
      <w:r>
        <w:rPr>
          <w:noProof/>
        </w:rPr>
        <w:fldChar w:fldCharType="begin" w:fldLock="1"/>
      </w:r>
      <w:r>
        <w:rPr>
          <w:noProof/>
        </w:rPr>
        <w:instrText xml:space="preserve"> PAGEREF _Toc130981605 \h </w:instrText>
      </w:r>
      <w:r>
        <w:rPr>
          <w:noProof/>
        </w:rPr>
      </w:r>
      <w:r>
        <w:rPr>
          <w:noProof/>
        </w:rPr>
        <w:fldChar w:fldCharType="separate"/>
      </w:r>
      <w:r>
        <w:rPr>
          <w:noProof/>
        </w:rPr>
        <w:t>104</w:t>
      </w:r>
      <w:r>
        <w:rPr>
          <w:noProof/>
        </w:rPr>
        <w:fldChar w:fldCharType="end"/>
      </w:r>
    </w:p>
    <w:p w14:paraId="1C6F401A" w14:textId="470032DE" w:rsidR="001B5EC1" w:rsidRDefault="001B5EC1">
      <w:pPr>
        <w:pStyle w:val="TOC2"/>
        <w:rPr>
          <w:rFonts w:ascii="Calibri" w:hAnsi="Calibri"/>
          <w:noProof/>
          <w:sz w:val="22"/>
          <w:szCs w:val="22"/>
          <w:lang w:eastAsia="en-GB"/>
        </w:rPr>
      </w:pPr>
      <w:r>
        <w:rPr>
          <w:noProof/>
        </w:rPr>
        <w:t>8.42</w:t>
      </w:r>
      <w:r>
        <w:rPr>
          <w:rFonts w:ascii="Calibri" w:hAnsi="Calibri"/>
          <w:noProof/>
          <w:sz w:val="22"/>
          <w:szCs w:val="22"/>
          <w:lang w:eastAsia="en-GB"/>
        </w:rPr>
        <w:tab/>
      </w:r>
      <w:r>
        <w:rPr>
          <w:noProof/>
        </w:rPr>
        <w:t>BC Repeat indicator</w:t>
      </w:r>
      <w:r>
        <w:rPr>
          <w:noProof/>
        </w:rPr>
        <w:tab/>
      </w:r>
      <w:r>
        <w:rPr>
          <w:noProof/>
        </w:rPr>
        <w:fldChar w:fldCharType="begin" w:fldLock="1"/>
      </w:r>
      <w:r>
        <w:rPr>
          <w:noProof/>
        </w:rPr>
        <w:instrText xml:space="preserve"> PAGEREF _Toc130981606 \h </w:instrText>
      </w:r>
      <w:r>
        <w:rPr>
          <w:noProof/>
        </w:rPr>
      </w:r>
      <w:r>
        <w:rPr>
          <w:noProof/>
        </w:rPr>
        <w:fldChar w:fldCharType="separate"/>
      </w:r>
      <w:r>
        <w:rPr>
          <w:noProof/>
        </w:rPr>
        <w:t>104</w:t>
      </w:r>
      <w:r>
        <w:rPr>
          <w:noProof/>
        </w:rPr>
        <w:fldChar w:fldCharType="end"/>
      </w:r>
    </w:p>
    <w:p w14:paraId="72FAEB5A" w14:textId="162128BE" w:rsidR="001B5EC1" w:rsidRDefault="001B5EC1">
      <w:pPr>
        <w:pStyle w:val="TOC2"/>
        <w:rPr>
          <w:rFonts w:ascii="Calibri" w:hAnsi="Calibri"/>
          <w:noProof/>
          <w:sz w:val="22"/>
          <w:szCs w:val="22"/>
          <w:lang w:eastAsia="en-GB"/>
        </w:rPr>
      </w:pPr>
      <w:r>
        <w:rPr>
          <w:noProof/>
        </w:rPr>
        <w:t>8.43</w:t>
      </w:r>
      <w:r>
        <w:rPr>
          <w:rFonts w:ascii="Calibri" w:hAnsi="Calibri"/>
          <w:noProof/>
          <w:sz w:val="22"/>
          <w:szCs w:val="22"/>
          <w:lang w:eastAsia="en-GB"/>
        </w:rPr>
        <w:tab/>
      </w:r>
      <w:r>
        <w:rPr>
          <w:noProof/>
        </w:rPr>
        <w:t>Immediate response</w:t>
      </w:r>
      <w:r>
        <w:rPr>
          <w:noProof/>
        </w:rPr>
        <w:tab/>
      </w:r>
      <w:r>
        <w:rPr>
          <w:noProof/>
        </w:rPr>
        <w:fldChar w:fldCharType="begin" w:fldLock="1"/>
      </w:r>
      <w:r>
        <w:rPr>
          <w:noProof/>
        </w:rPr>
        <w:instrText xml:space="preserve"> PAGEREF _Toc130981607 \h </w:instrText>
      </w:r>
      <w:r>
        <w:rPr>
          <w:noProof/>
        </w:rPr>
      </w:r>
      <w:r>
        <w:rPr>
          <w:noProof/>
        </w:rPr>
        <w:fldChar w:fldCharType="separate"/>
      </w:r>
      <w:r>
        <w:rPr>
          <w:noProof/>
        </w:rPr>
        <w:t>104</w:t>
      </w:r>
      <w:r>
        <w:rPr>
          <w:noProof/>
        </w:rPr>
        <w:fldChar w:fldCharType="end"/>
      </w:r>
    </w:p>
    <w:p w14:paraId="1F23C798" w14:textId="6908B3EB" w:rsidR="001B5EC1" w:rsidRDefault="001B5EC1">
      <w:pPr>
        <w:pStyle w:val="TOC2"/>
        <w:rPr>
          <w:rFonts w:ascii="Calibri" w:hAnsi="Calibri"/>
          <w:noProof/>
          <w:sz w:val="22"/>
          <w:szCs w:val="22"/>
          <w:lang w:eastAsia="en-GB"/>
        </w:rPr>
      </w:pPr>
      <w:r>
        <w:rPr>
          <w:noProof/>
        </w:rPr>
        <w:t>8.44</w:t>
      </w:r>
      <w:r>
        <w:rPr>
          <w:rFonts w:ascii="Calibri" w:hAnsi="Calibri"/>
          <w:noProof/>
          <w:sz w:val="22"/>
          <w:szCs w:val="22"/>
          <w:lang w:eastAsia="en-GB"/>
        </w:rPr>
        <w:tab/>
      </w:r>
      <w:r>
        <w:rPr>
          <w:noProof/>
        </w:rPr>
        <w:t>DTMF string</w:t>
      </w:r>
      <w:r>
        <w:rPr>
          <w:noProof/>
        </w:rPr>
        <w:tab/>
      </w:r>
      <w:r>
        <w:rPr>
          <w:noProof/>
        </w:rPr>
        <w:fldChar w:fldCharType="begin" w:fldLock="1"/>
      </w:r>
      <w:r>
        <w:rPr>
          <w:noProof/>
        </w:rPr>
        <w:instrText xml:space="preserve"> PAGEREF _Toc130981608 \h </w:instrText>
      </w:r>
      <w:r>
        <w:rPr>
          <w:noProof/>
        </w:rPr>
      </w:r>
      <w:r>
        <w:rPr>
          <w:noProof/>
        </w:rPr>
        <w:fldChar w:fldCharType="separate"/>
      </w:r>
      <w:r>
        <w:rPr>
          <w:noProof/>
        </w:rPr>
        <w:t>104</w:t>
      </w:r>
      <w:r>
        <w:rPr>
          <w:noProof/>
        </w:rPr>
        <w:fldChar w:fldCharType="end"/>
      </w:r>
    </w:p>
    <w:p w14:paraId="3AACDB46" w14:textId="75E5C0F8" w:rsidR="001B5EC1" w:rsidRDefault="001B5EC1">
      <w:pPr>
        <w:pStyle w:val="TOC2"/>
        <w:rPr>
          <w:rFonts w:ascii="Calibri" w:hAnsi="Calibri"/>
          <w:noProof/>
          <w:sz w:val="22"/>
          <w:szCs w:val="22"/>
          <w:lang w:eastAsia="en-GB"/>
        </w:rPr>
      </w:pPr>
      <w:r>
        <w:rPr>
          <w:noProof/>
        </w:rPr>
        <w:t>8.45</w:t>
      </w:r>
      <w:r>
        <w:rPr>
          <w:rFonts w:ascii="Calibri" w:hAnsi="Calibri"/>
          <w:noProof/>
          <w:sz w:val="22"/>
          <w:szCs w:val="22"/>
          <w:lang w:eastAsia="en-GB"/>
        </w:rPr>
        <w:tab/>
      </w:r>
      <w:r>
        <w:rPr>
          <w:noProof/>
        </w:rPr>
        <w:t>Language</w:t>
      </w:r>
      <w:r>
        <w:rPr>
          <w:noProof/>
        </w:rPr>
        <w:tab/>
      </w:r>
      <w:r>
        <w:rPr>
          <w:noProof/>
        </w:rPr>
        <w:fldChar w:fldCharType="begin" w:fldLock="1"/>
      </w:r>
      <w:r>
        <w:rPr>
          <w:noProof/>
        </w:rPr>
        <w:instrText xml:space="preserve"> PAGEREF _Toc130981609 \h </w:instrText>
      </w:r>
      <w:r>
        <w:rPr>
          <w:noProof/>
        </w:rPr>
      </w:r>
      <w:r>
        <w:rPr>
          <w:noProof/>
        </w:rPr>
        <w:fldChar w:fldCharType="separate"/>
      </w:r>
      <w:r>
        <w:rPr>
          <w:noProof/>
        </w:rPr>
        <w:t>104</w:t>
      </w:r>
      <w:r>
        <w:rPr>
          <w:noProof/>
        </w:rPr>
        <w:fldChar w:fldCharType="end"/>
      </w:r>
    </w:p>
    <w:p w14:paraId="1464EA18" w14:textId="751BCBEF" w:rsidR="001B5EC1" w:rsidRDefault="001B5EC1">
      <w:pPr>
        <w:pStyle w:val="TOC2"/>
        <w:rPr>
          <w:rFonts w:ascii="Calibri" w:hAnsi="Calibri"/>
          <w:noProof/>
          <w:sz w:val="22"/>
          <w:szCs w:val="22"/>
          <w:lang w:eastAsia="en-GB"/>
        </w:rPr>
      </w:pPr>
      <w:r>
        <w:rPr>
          <w:noProof/>
        </w:rPr>
        <w:t>8.46</w:t>
      </w:r>
      <w:r>
        <w:rPr>
          <w:rFonts w:ascii="Calibri" w:hAnsi="Calibri"/>
          <w:noProof/>
          <w:sz w:val="22"/>
          <w:szCs w:val="22"/>
          <w:lang w:eastAsia="en-GB"/>
        </w:rPr>
        <w:tab/>
      </w:r>
      <w:r>
        <w:rPr>
          <w:noProof/>
        </w:rPr>
        <w:t>Timing Advance</w:t>
      </w:r>
      <w:r>
        <w:rPr>
          <w:noProof/>
        </w:rPr>
        <w:tab/>
      </w:r>
      <w:r>
        <w:rPr>
          <w:noProof/>
        </w:rPr>
        <w:fldChar w:fldCharType="begin" w:fldLock="1"/>
      </w:r>
      <w:r>
        <w:rPr>
          <w:noProof/>
        </w:rPr>
        <w:instrText xml:space="preserve"> PAGEREF _Toc130981610 \h </w:instrText>
      </w:r>
      <w:r>
        <w:rPr>
          <w:noProof/>
        </w:rPr>
      </w:r>
      <w:r>
        <w:rPr>
          <w:noProof/>
        </w:rPr>
        <w:fldChar w:fldCharType="separate"/>
      </w:r>
      <w:r>
        <w:rPr>
          <w:noProof/>
        </w:rPr>
        <w:t>105</w:t>
      </w:r>
      <w:r>
        <w:rPr>
          <w:noProof/>
        </w:rPr>
        <w:fldChar w:fldCharType="end"/>
      </w:r>
    </w:p>
    <w:p w14:paraId="7E755024" w14:textId="18957323" w:rsidR="001B5EC1" w:rsidRDefault="001B5EC1">
      <w:pPr>
        <w:pStyle w:val="TOC2"/>
        <w:rPr>
          <w:rFonts w:ascii="Calibri" w:hAnsi="Calibri"/>
          <w:noProof/>
          <w:sz w:val="22"/>
          <w:szCs w:val="22"/>
          <w:lang w:eastAsia="en-GB"/>
        </w:rPr>
      </w:pPr>
      <w:r>
        <w:rPr>
          <w:noProof/>
        </w:rPr>
        <w:t>8.47</w:t>
      </w:r>
      <w:r>
        <w:rPr>
          <w:rFonts w:ascii="Calibri" w:hAnsi="Calibri"/>
          <w:noProof/>
          <w:sz w:val="22"/>
          <w:szCs w:val="22"/>
          <w:lang w:eastAsia="en-GB"/>
        </w:rPr>
        <w:tab/>
      </w:r>
      <w:r>
        <w:rPr>
          <w:noProof/>
        </w:rPr>
        <w:t>Browser Identity</w:t>
      </w:r>
      <w:r>
        <w:rPr>
          <w:noProof/>
        </w:rPr>
        <w:tab/>
      </w:r>
      <w:r>
        <w:rPr>
          <w:noProof/>
        </w:rPr>
        <w:fldChar w:fldCharType="begin" w:fldLock="1"/>
      </w:r>
      <w:r>
        <w:rPr>
          <w:noProof/>
        </w:rPr>
        <w:instrText xml:space="preserve"> PAGEREF _Toc130981611 \h </w:instrText>
      </w:r>
      <w:r>
        <w:rPr>
          <w:noProof/>
        </w:rPr>
      </w:r>
      <w:r>
        <w:rPr>
          <w:noProof/>
        </w:rPr>
        <w:fldChar w:fldCharType="separate"/>
      </w:r>
      <w:r>
        <w:rPr>
          <w:noProof/>
        </w:rPr>
        <w:t>105</w:t>
      </w:r>
      <w:r>
        <w:rPr>
          <w:noProof/>
        </w:rPr>
        <w:fldChar w:fldCharType="end"/>
      </w:r>
    </w:p>
    <w:p w14:paraId="75906278" w14:textId="134341DC" w:rsidR="001B5EC1" w:rsidRDefault="001B5EC1">
      <w:pPr>
        <w:pStyle w:val="TOC2"/>
        <w:rPr>
          <w:rFonts w:ascii="Calibri" w:hAnsi="Calibri"/>
          <w:noProof/>
          <w:sz w:val="22"/>
          <w:szCs w:val="22"/>
          <w:lang w:eastAsia="en-GB"/>
        </w:rPr>
      </w:pPr>
      <w:r>
        <w:rPr>
          <w:noProof/>
        </w:rPr>
        <w:t>8.48</w:t>
      </w:r>
      <w:r>
        <w:rPr>
          <w:rFonts w:ascii="Calibri" w:hAnsi="Calibri"/>
          <w:noProof/>
          <w:sz w:val="22"/>
          <w:szCs w:val="22"/>
          <w:lang w:eastAsia="en-GB"/>
        </w:rPr>
        <w:tab/>
      </w:r>
      <w:r>
        <w:rPr>
          <w:noProof/>
        </w:rPr>
        <w:t>URL</w:t>
      </w:r>
      <w:r>
        <w:rPr>
          <w:noProof/>
        </w:rPr>
        <w:tab/>
      </w:r>
      <w:r>
        <w:rPr>
          <w:noProof/>
        </w:rPr>
        <w:fldChar w:fldCharType="begin" w:fldLock="1"/>
      </w:r>
      <w:r>
        <w:rPr>
          <w:noProof/>
        </w:rPr>
        <w:instrText xml:space="preserve"> PAGEREF _Toc130981612 \h </w:instrText>
      </w:r>
      <w:r>
        <w:rPr>
          <w:noProof/>
        </w:rPr>
      </w:r>
      <w:r>
        <w:rPr>
          <w:noProof/>
        </w:rPr>
        <w:fldChar w:fldCharType="separate"/>
      </w:r>
      <w:r>
        <w:rPr>
          <w:noProof/>
        </w:rPr>
        <w:t>105</w:t>
      </w:r>
      <w:r>
        <w:rPr>
          <w:noProof/>
        </w:rPr>
        <w:fldChar w:fldCharType="end"/>
      </w:r>
    </w:p>
    <w:p w14:paraId="3F1E9D4A" w14:textId="2F36A86D" w:rsidR="001B5EC1" w:rsidRDefault="001B5EC1">
      <w:pPr>
        <w:pStyle w:val="TOC2"/>
        <w:rPr>
          <w:rFonts w:ascii="Calibri" w:hAnsi="Calibri"/>
          <w:noProof/>
          <w:sz w:val="22"/>
          <w:szCs w:val="22"/>
          <w:lang w:eastAsia="en-GB"/>
        </w:rPr>
      </w:pPr>
      <w:r>
        <w:rPr>
          <w:noProof/>
        </w:rPr>
        <w:t>8.49</w:t>
      </w:r>
      <w:r>
        <w:rPr>
          <w:rFonts w:ascii="Calibri" w:hAnsi="Calibri"/>
          <w:noProof/>
          <w:sz w:val="22"/>
          <w:szCs w:val="22"/>
          <w:lang w:eastAsia="en-GB"/>
        </w:rPr>
        <w:tab/>
      </w:r>
      <w:r>
        <w:rPr>
          <w:noProof/>
        </w:rPr>
        <w:t>Bearer</w:t>
      </w:r>
      <w:r>
        <w:rPr>
          <w:noProof/>
        </w:rPr>
        <w:tab/>
      </w:r>
      <w:r>
        <w:rPr>
          <w:noProof/>
        </w:rPr>
        <w:fldChar w:fldCharType="begin" w:fldLock="1"/>
      </w:r>
      <w:r>
        <w:rPr>
          <w:noProof/>
        </w:rPr>
        <w:instrText xml:space="preserve"> PAGEREF _Toc130981613 \h </w:instrText>
      </w:r>
      <w:r>
        <w:rPr>
          <w:noProof/>
        </w:rPr>
      </w:r>
      <w:r>
        <w:rPr>
          <w:noProof/>
        </w:rPr>
        <w:fldChar w:fldCharType="separate"/>
      </w:r>
      <w:r>
        <w:rPr>
          <w:noProof/>
        </w:rPr>
        <w:t>105</w:t>
      </w:r>
      <w:r>
        <w:rPr>
          <w:noProof/>
        </w:rPr>
        <w:fldChar w:fldCharType="end"/>
      </w:r>
    </w:p>
    <w:p w14:paraId="1484F7ED" w14:textId="117A1A05" w:rsidR="001B5EC1" w:rsidRDefault="001B5EC1">
      <w:pPr>
        <w:pStyle w:val="TOC2"/>
        <w:rPr>
          <w:rFonts w:ascii="Calibri" w:hAnsi="Calibri"/>
          <w:noProof/>
          <w:sz w:val="22"/>
          <w:szCs w:val="22"/>
          <w:lang w:eastAsia="en-GB"/>
        </w:rPr>
      </w:pPr>
      <w:r>
        <w:rPr>
          <w:noProof/>
        </w:rPr>
        <w:t>8.50</w:t>
      </w:r>
      <w:r>
        <w:rPr>
          <w:rFonts w:ascii="Calibri" w:hAnsi="Calibri"/>
          <w:noProof/>
          <w:sz w:val="22"/>
          <w:szCs w:val="22"/>
          <w:lang w:eastAsia="en-GB"/>
        </w:rPr>
        <w:tab/>
      </w:r>
      <w:r>
        <w:rPr>
          <w:noProof/>
        </w:rPr>
        <w:t>Provisioning File Reference</w:t>
      </w:r>
      <w:r>
        <w:rPr>
          <w:noProof/>
        </w:rPr>
        <w:tab/>
      </w:r>
      <w:r>
        <w:rPr>
          <w:noProof/>
        </w:rPr>
        <w:fldChar w:fldCharType="begin" w:fldLock="1"/>
      </w:r>
      <w:r>
        <w:rPr>
          <w:noProof/>
        </w:rPr>
        <w:instrText xml:space="preserve"> PAGEREF _Toc130981614 \h </w:instrText>
      </w:r>
      <w:r>
        <w:rPr>
          <w:noProof/>
        </w:rPr>
      </w:r>
      <w:r>
        <w:rPr>
          <w:noProof/>
        </w:rPr>
        <w:fldChar w:fldCharType="separate"/>
      </w:r>
      <w:r>
        <w:rPr>
          <w:noProof/>
        </w:rPr>
        <w:t>105</w:t>
      </w:r>
      <w:r>
        <w:rPr>
          <w:noProof/>
        </w:rPr>
        <w:fldChar w:fldCharType="end"/>
      </w:r>
    </w:p>
    <w:p w14:paraId="4C2802FB" w14:textId="36FCA5CF" w:rsidR="001B5EC1" w:rsidRDefault="001B5EC1">
      <w:pPr>
        <w:pStyle w:val="TOC2"/>
        <w:rPr>
          <w:rFonts w:ascii="Calibri" w:hAnsi="Calibri"/>
          <w:noProof/>
          <w:sz w:val="22"/>
          <w:szCs w:val="22"/>
          <w:lang w:eastAsia="en-GB"/>
        </w:rPr>
      </w:pPr>
      <w:r w:rsidRPr="003C1B3A">
        <w:rPr>
          <w:noProof/>
          <w:lang w:val="fr-FR"/>
        </w:rPr>
        <w:t>8.51</w:t>
      </w:r>
      <w:r>
        <w:rPr>
          <w:rFonts w:ascii="Calibri" w:hAnsi="Calibri"/>
          <w:noProof/>
          <w:sz w:val="22"/>
          <w:szCs w:val="22"/>
          <w:lang w:eastAsia="en-GB"/>
        </w:rPr>
        <w:tab/>
      </w:r>
      <w:r w:rsidRPr="003C1B3A">
        <w:rPr>
          <w:noProof/>
          <w:lang w:val="fr-FR"/>
        </w:rPr>
        <w:t>Browser Termination Cause</w:t>
      </w:r>
      <w:r>
        <w:rPr>
          <w:noProof/>
        </w:rPr>
        <w:tab/>
      </w:r>
      <w:r>
        <w:rPr>
          <w:noProof/>
        </w:rPr>
        <w:fldChar w:fldCharType="begin" w:fldLock="1"/>
      </w:r>
      <w:r>
        <w:rPr>
          <w:noProof/>
        </w:rPr>
        <w:instrText xml:space="preserve"> PAGEREF _Toc130981615 \h </w:instrText>
      </w:r>
      <w:r>
        <w:rPr>
          <w:noProof/>
        </w:rPr>
      </w:r>
      <w:r>
        <w:rPr>
          <w:noProof/>
        </w:rPr>
        <w:fldChar w:fldCharType="separate"/>
      </w:r>
      <w:r>
        <w:rPr>
          <w:noProof/>
        </w:rPr>
        <w:t>105</w:t>
      </w:r>
      <w:r>
        <w:rPr>
          <w:noProof/>
        </w:rPr>
        <w:fldChar w:fldCharType="end"/>
      </w:r>
    </w:p>
    <w:p w14:paraId="360746C1" w14:textId="26B9A3E7" w:rsidR="001B5EC1" w:rsidRDefault="001B5EC1">
      <w:pPr>
        <w:pStyle w:val="TOC2"/>
        <w:rPr>
          <w:rFonts w:ascii="Calibri" w:hAnsi="Calibri"/>
          <w:noProof/>
          <w:sz w:val="22"/>
          <w:szCs w:val="22"/>
          <w:lang w:eastAsia="en-GB"/>
        </w:rPr>
      </w:pPr>
      <w:r w:rsidRPr="003C1B3A">
        <w:rPr>
          <w:noProof/>
          <w:lang w:val="fr-FR"/>
        </w:rPr>
        <w:t>8.52</w:t>
      </w:r>
      <w:r>
        <w:rPr>
          <w:rFonts w:ascii="Calibri" w:hAnsi="Calibri"/>
          <w:noProof/>
          <w:sz w:val="22"/>
          <w:szCs w:val="22"/>
          <w:lang w:eastAsia="en-GB"/>
        </w:rPr>
        <w:tab/>
      </w:r>
      <w:r w:rsidRPr="003C1B3A">
        <w:rPr>
          <w:noProof/>
          <w:lang w:val="fr-FR"/>
        </w:rPr>
        <w:t>Bearer description</w:t>
      </w:r>
      <w:r>
        <w:rPr>
          <w:noProof/>
        </w:rPr>
        <w:tab/>
      </w:r>
      <w:r>
        <w:rPr>
          <w:noProof/>
        </w:rPr>
        <w:fldChar w:fldCharType="begin" w:fldLock="1"/>
      </w:r>
      <w:r>
        <w:rPr>
          <w:noProof/>
        </w:rPr>
        <w:instrText xml:space="preserve"> PAGEREF _Toc130981616 \h </w:instrText>
      </w:r>
      <w:r>
        <w:rPr>
          <w:noProof/>
        </w:rPr>
      </w:r>
      <w:r>
        <w:rPr>
          <w:noProof/>
        </w:rPr>
        <w:fldChar w:fldCharType="separate"/>
      </w:r>
      <w:r>
        <w:rPr>
          <w:noProof/>
        </w:rPr>
        <w:t>106</w:t>
      </w:r>
      <w:r>
        <w:rPr>
          <w:noProof/>
        </w:rPr>
        <w:fldChar w:fldCharType="end"/>
      </w:r>
    </w:p>
    <w:p w14:paraId="50321F59" w14:textId="157C0A13" w:rsidR="001B5EC1" w:rsidRDefault="001B5EC1">
      <w:pPr>
        <w:pStyle w:val="TOC3"/>
        <w:rPr>
          <w:rFonts w:ascii="Calibri" w:hAnsi="Calibri"/>
          <w:noProof/>
          <w:sz w:val="22"/>
          <w:szCs w:val="22"/>
          <w:lang w:eastAsia="en-GB"/>
        </w:rPr>
      </w:pPr>
      <w:r>
        <w:rPr>
          <w:noProof/>
        </w:rPr>
        <w:t>8.52.0</w:t>
      </w:r>
      <w:r>
        <w:rPr>
          <w:rFonts w:ascii="Calibri" w:hAnsi="Calibri"/>
          <w:noProof/>
          <w:sz w:val="22"/>
          <w:szCs w:val="22"/>
          <w:lang w:eastAsia="en-GB"/>
        </w:rPr>
        <w:tab/>
      </w:r>
      <w:r>
        <w:rPr>
          <w:noProof/>
        </w:rPr>
        <w:t>Structure of Bearer description</w:t>
      </w:r>
      <w:r>
        <w:rPr>
          <w:noProof/>
        </w:rPr>
        <w:tab/>
      </w:r>
      <w:r>
        <w:rPr>
          <w:noProof/>
        </w:rPr>
        <w:fldChar w:fldCharType="begin" w:fldLock="1"/>
      </w:r>
      <w:r>
        <w:rPr>
          <w:noProof/>
        </w:rPr>
        <w:instrText xml:space="preserve"> PAGEREF _Toc130981617 \h </w:instrText>
      </w:r>
      <w:r>
        <w:rPr>
          <w:noProof/>
        </w:rPr>
      </w:r>
      <w:r>
        <w:rPr>
          <w:noProof/>
        </w:rPr>
        <w:fldChar w:fldCharType="separate"/>
      </w:r>
      <w:r>
        <w:rPr>
          <w:noProof/>
        </w:rPr>
        <w:t>106</w:t>
      </w:r>
      <w:r>
        <w:rPr>
          <w:noProof/>
        </w:rPr>
        <w:fldChar w:fldCharType="end"/>
      </w:r>
    </w:p>
    <w:p w14:paraId="2DE96CE1" w14:textId="203FD774" w:rsidR="001B5EC1" w:rsidRDefault="001B5EC1">
      <w:pPr>
        <w:pStyle w:val="TOC3"/>
        <w:rPr>
          <w:rFonts w:ascii="Calibri" w:hAnsi="Calibri"/>
          <w:noProof/>
          <w:sz w:val="22"/>
          <w:szCs w:val="22"/>
          <w:lang w:eastAsia="en-GB"/>
        </w:rPr>
      </w:pPr>
      <w:r>
        <w:rPr>
          <w:noProof/>
        </w:rPr>
        <w:t>8.52.1</w:t>
      </w:r>
      <w:r>
        <w:rPr>
          <w:rFonts w:ascii="Calibri" w:hAnsi="Calibri"/>
          <w:noProof/>
          <w:sz w:val="22"/>
          <w:szCs w:val="22"/>
          <w:lang w:eastAsia="en-GB"/>
        </w:rPr>
        <w:tab/>
      </w:r>
      <w:r>
        <w:rPr>
          <w:noProof/>
        </w:rPr>
        <w:t>Bearer parameters for CSD</w:t>
      </w:r>
      <w:r>
        <w:rPr>
          <w:noProof/>
        </w:rPr>
        <w:tab/>
      </w:r>
      <w:r>
        <w:rPr>
          <w:noProof/>
        </w:rPr>
        <w:fldChar w:fldCharType="begin" w:fldLock="1"/>
      </w:r>
      <w:r>
        <w:rPr>
          <w:noProof/>
        </w:rPr>
        <w:instrText xml:space="preserve"> PAGEREF _Toc130981618 \h </w:instrText>
      </w:r>
      <w:r>
        <w:rPr>
          <w:noProof/>
        </w:rPr>
      </w:r>
      <w:r>
        <w:rPr>
          <w:noProof/>
        </w:rPr>
        <w:fldChar w:fldCharType="separate"/>
      </w:r>
      <w:r>
        <w:rPr>
          <w:noProof/>
        </w:rPr>
        <w:t>106</w:t>
      </w:r>
      <w:r>
        <w:rPr>
          <w:noProof/>
        </w:rPr>
        <w:fldChar w:fldCharType="end"/>
      </w:r>
    </w:p>
    <w:p w14:paraId="6F02BB84" w14:textId="3B0D02ED" w:rsidR="001B5EC1" w:rsidRDefault="001B5EC1">
      <w:pPr>
        <w:pStyle w:val="TOC3"/>
        <w:rPr>
          <w:rFonts w:ascii="Calibri" w:hAnsi="Calibri"/>
          <w:noProof/>
          <w:sz w:val="22"/>
          <w:szCs w:val="22"/>
          <w:lang w:eastAsia="en-GB"/>
        </w:rPr>
      </w:pPr>
      <w:r>
        <w:rPr>
          <w:noProof/>
        </w:rPr>
        <w:t>8.52.2</w:t>
      </w:r>
      <w:r>
        <w:rPr>
          <w:rFonts w:ascii="Calibri" w:hAnsi="Calibri"/>
          <w:noProof/>
          <w:sz w:val="22"/>
          <w:szCs w:val="22"/>
          <w:lang w:eastAsia="en-GB"/>
        </w:rPr>
        <w:tab/>
      </w:r>
      <w:r>
        <w:rPr>
          <w:noProof/>
        </w:rPr>
        <w:t>Bearer parameters for GPRS / UTRAN Packet Service / E-UTRAN / Satellite E-UTRAN / NG-RAN / Satellite NG-RAN</w:t>
      </w:r>
      <w:r>
        <w:rPr>
          <w:noProof/>
        </w:rPr>
        <w:tab/>
      </w:r>
      <w:r>
        <w:rPr>
          <w:noProof/>
        </w:rPr>
        <w:fldChar w:fldCharType="begin" w:fldLock="1"/>
      </w:r>
      <w:r>
        <w:rPr>
          <w:noProof/>
        </w:rPr>
        <w:instrText xml:space="preserve"> PAGEREF _Toc130981619 \h </w:instrText>
      </w:r>
      <w:r>
        <w:rPr>
          <w:noProof/>
        </w:rPr>
      </w:r>
      <w:r>
        <w:rPr>
          <w:noProof/>
        </w:rPr>
        <w:fldChar w:fldCharType="separate"/>
      </w:r>
      <w:r>
        <w:rPr>
          <w:noProof/>
        </w:rPr>
        <w:t>106</w:t>
      </w:r>
      <w:r>
        <w:rPr>
          <w:noProof/>
        </w:rPr>
        <w:fldChar w:fldCharType="end"/>
      </w:r>
    </w:p>
    <w:p w14:paraId="56E0B79B" w14:textId="0BA14756" w:rsidR="001B5EC1" w:rsidRDefault="001B5EC1">
      <w:pPr>
        <w:pStyle w:val="TOC3"/>
        <w:rPr>
          <w:rFonts w:ascii="Calibri" w:hAnsi="Calibri"/>
          <w:noProof/>
          <w:sz w:val="22"/>
          <w:szCs w:val="22"/>
          <w:lang w:eastAsia="en-GB"/>
        </w:rPr>
      </w:pPr>
      <w:r>
        <w:rPr>
          <w:noProof/>
        </w:rPr>
        <w:t>8.52.3</w:t>
      </w:r>
      <w:r>
        <w:rPr>
          <w:rFonts w:ascii="Calibri" w:hAnsi="Calibri"/>
          <w:noProof/>
          <w:sz w:val="22"/>
          <w:szCs w:val="22"/>
          <w:lang w:eastAsia="en-GB"/>
        </w:rPr>
        <w:tab/>
      </w:r>
      <w:r>
        <w:rPr>
          <w:noProof/>
        </w:rPr>
        <w:t>Bearer parameters for UTRAN Packet Service with extended parameters / HSDPA / E-UTRAN / Satellite E-UTRAN / NG-RAN / Satellite NG-RAN</w:t>
      </w:r>
      <w:r>
        <w:rPr>
          <w:noProof/>
        </w:rPr>
        <w:tab/>
      </w:r>
      <w:r>
        <w:rPr>
          <w:noProof/>
        </w:rPr>
        <w:fldChar w:fldCharType="begin" w:fldLock="1"/>
      </w:r>
      <w:r>
        <w:rPr>
          <w:noProof/>
        </w:rPr>
        <w:instrText xml:space="preserve"> PAGEREF _Toc130981620 \h </w:instrText>
      </w:r>
      <w:r>
        <w:rPr>
          <w:noProof/>
        </w:rPr>
      </w:r>
      <w:r>
        <w:rPr>
          <w:noProof/>
        </w:rPr>
        <w:fldChar w:fldCharType="separate"/>
      </w:r>
      <w:r>
        <w:rPr>
          <w:noProof/>
        </w:rPr>
        <w:t>107</w:t>
      </w:r>
      <w:r>
        <w:rPr>
          <w:noProof/>
        </w:rPr>
        <w:fldChar w:fldCharType="end"/>
      </w:r>
    </w:p>
    <w:p w14:paraId="05F08A82" w14:textId="47697352" w:rsidR="001B5EC1" w:rsidRDefault="001B5EC1">
      <w:pPr>
        <w:pStyle w:val="TOC3"/>
        <w:rPr>
          <w:rFonts w:ascii="Calibri" w:hAnsi="Calibri"/>
          <w:noProof/>
          <w:sz w:val="22"/>
          <w:szCs w:val="22"/>
          <w:lang w:eastAsia="en-GB"/>
        </w:rPr>
      </w:pPr>
      <w:r>
        <w:rPr>
          <w:noProof/>
        </w:rPr>
        <w:t>8.52.4</w:t>
      </w:r>
      <w:r>
        <w:rPr>
          <w:rFonts w:ascii="Calibri" w:hAnsi="Calibri"/>
          <w:noProof/>
          <w:sz w:val="22"/>
          <w:szCs w:val="22"/>
          <w:lang w:eastAsia="en-GB"/>
        </w:rPr>
        <w:tab/>
      </w:r>
      <w:r>
        <w:rPr>
          <w:noProof/>
        </w:rPr>
        <w:t>Bearer parameters for (I-)WLAN</w:t>
      </w:r>
      <w:r>
        <w:rPr>
          <w:noProof/>
        </w:rPr>
        <w:tab/>
      </w:r>
      <w:r>
        <w:rPr>
          <w:noProof/>
        </w:rPr>
        <w:fldChar w:fldCharType="begin" w:fldLock="1"/>
      </w:r>
      <w:r>
        <w:rPr>
          <w:noProof/>
        </w:rPr>
        <w:instrText xml:space="preserve"> PAGEREF _Toc130981621 \h </w:instrText>
      </w:r>
      <w:r>
        <w:rPr>
          <w:noProof/>
        </w:rPr>
      </w:r>
      <w:r>
        <w:rPr>
          <w:noProof/>
        </w:rPr>
        <w:fldChar w:fldCharType="separate"/>
      </w:r>
      <w:r>
        <w:rPr>
          <w:noProof/>
        </w:rPr>
        <w:t>108</w:t>
      </w:r>
      <w:r>
        <w:rPr>
          <w:noProof/>
        </w:rPr>
        <w:fldChar w:fldCharType="end"/>
      </w:r>
    </w:p>
    <w:p w14:paraId="77FE3E7E" w14:textId="3881BE2B" w:rsidR="001B5EC1" w:rsidRDefault="001B5EC1">
      <w:pPr>
        <w:pStyle w:val="TOC3"/>
        <w:rPr>
          <w:rFonts w:ascii="Calibri" w:hAnsi="Calibri"/>
          <w:noProof/>
          <w:sz w:val="22"/>
          <w:szCs w:val="22"/>
          <w:lang w:eastAsia="en-GB"/>
        </w:rPr>
      </w:pPr>
      <w:r>
        <w:rPr>
          <w:noProof/>
        </w:rPr>
        <w:lastRenderedPageBreak/>
        <w:t>8.52.5</w:t>
      </w:r>
      <w:r>
        <w:rPr>
          <w:rFonts w:ascii="Calibri" w:hAnsi="Calibri"/>
          <w:noProof/>
          <w:sz w:val="22"/>
          <w:szCs w:val="22"/>
          <w:lang w:eastAsia="en-GB"/>
        </w:rPr>
        <w:tab/>
      </w:r>
      <w:r>
        <w:rPr>
          <w:noProof/>
        </w:rPr>
        <w:t>Bearer parameters for E-UTRAN / Satellite E-UTRAN / NG-RAN / Satellite NG-RAN / mapped UTRAN packet service</w:t>
      </w:r>
      <w:r>
        <w:rPr>
          <w:noProof/>
        </w:rPr>
        <w:tab/>
      </w:r>
      <w:r>
        <w:rPr>
          <w:noProof/>
        </w:rPr>
        <w:fldChar w:fldCharType="begin" w:fldLock="1"/>
      </w:r>
      <w:r>
        <w:rPr>
          <w:noProof/>
        </w:rPr>
        <w:instrText xml:space="preserve"> PAGEREF _Toc130981622 \h </w:instrText>
      </w:r>
      <w:r>
        <w:rPr>
          <w:noProof/>
        </w:rPr>
      </w:r>
      <w:r>
        <w:rPr>
          <w:noProof/>
        </w:rPr>
        <w:fldChar w:fldCharType="separate"/>
      </w:r>
      <w:r>
        <w:rPr>
          <w:noProof/>
        </w:rPr>
        <w:t>109</w:t>
      </w:r>
      <w:r>
        <w:rPr>
          <w:noProof/>
        </w:rPr>
        <w:fldChar w:fldCharType="end"/>
      </w:r>
    </w:p>
    <w:p w14:paraId="6FB05A7C" w14:textId="71767ED6" w:rsidR="001B5EC1" w:rsidRDefault="001B5EC1">
      <w:pPr>
        <w:pStyle w:val="TOC3"/>
        <w:rPr>
          <w:rFonts w:ascii="Calibri" w:hAnsi="Calibri"/>
          <w:noProof/>
          <w:sz w:val="22"/>
          <w:szCs w:val="22"/>
          <w:lang w:eastAsia="en-GB"/>
        </w:rPr>
      </w:pPr>
      <w:r>
        <w:rPr>
          <w:noProof/>
        </w:rPr>
        <w:t>8.52.6</w:t>
      </w:r>
      <w:r>
        <w:rPr>
          <w:rFonts w:ascii="Calibri" w:hAnsi="Calibri"/>
          <w:noProof/>
          <w:sz w:val="22"/>
          <w:szCs w:val="22"/>
          <w:lang w:eastAsia="en-GB"/>
        </w:rPr>
        <w:tab/>
      </w:r>
      <w:r>
        <w:rPr>
          <w:noProof/>
        </w:rPr>
        <w:t>Bearer parameters for NG-RAN / Satellite NG-RAN</w:t>
      </w:r>
      <w:r>
        <w:rPr>
          <w:noProof/>
        </w:rPr>
        <w:tab/>
      </w:r>
      <w:r>
        <w:rPr>
          <w:noProof/>
        </w:rPr>
        <w:fldChar w:fldCharType="begin" w:fldLock="1"/>
      </w:r>
      <w:r>
        <w:rPr>
          <w:noProof/>
        </w:rPr>
        <w:instrText xml:space="preserve"> PAGEREF _Toc130981623 \h </w:instrText>
      </w:r>
      <w:r>
        <w:rPr>
          <w:noProof/>
        </w:rPr>
      </w:r>
      <w:r>
        <w:rPr>
          <w:noProof/>
        </w:rPr>
        <w:fldChar w:fldCharType="separate"/>
      </w:r>
      <w:r>
        <w:rPr>
          <w:noProof/>
        </w:rPr>
        <w:t>109</w:t>
      </w:r>
      <w:r>
        <w:rPr>
          <w:noProof/>
        </w:rPr>
        <w:fldChar w:fldCharType="end"/>
      </w:r>
    </w:p>
    <w:p w14:paraId="5B8C4AD8" w14:textId="3F70365A" w:rsidR="001B5EC1" w:rsidRDefault="001B5EC1">
      <w:pPr>
        <w:pStyle w:val="TOC2"/>
        <w:rPr>
          <w:rFonts w:ascii="Calibri" w:hAnsi="Calibri"/>
          <w:noProof/>
          <w:sz w:val="22"/>
          <w:szCs w:val="22"/>
          <w:lang w:eastAsia="en-GB"/>
        </w:rPr>
      </w:pPr>
      <w:r>
        <w:rPr>
          <w:noProof/>
        </w:rPr>
        <w:t>8.53</w:t>
      </w:r>
      <w:r>
        <w:rPr>
          <w:rFonts w:ascii="Calibri" w:hAnsi="Calibri"/>
          <w:noProof/>
          <w:sz w:val="22"/>
          <w:szCs w:val="22"/>
          <w:lang w:eastAsia="en-GB"/>
        </w:rPr>
        <w:tab/>
      </w:r>
      <w:r>
        <w:rPr>
          <w:noProof/>
        </w:rPr>
        <w:t>Channel data</w:t>
      </w:r>
      <w:r>
        <w:rPr>
          <w:noProof/>
        </w:rPr>
        <w:tab/>
      </w:r>
      <w:r>
        <w:rPr>
          <w:noProof/>
        </w:rPr>
        <w:fldChar w:fldCharType="begin" w:fldLock="1"/>
      </w:r>
      <w:r>
        <w:rPr>
          <w:noProof/>
        </w:rPr>
        <w:instrText xml:space="preserve"> PAGEREF _Toc130981624 \h </w:instrText>
      </w:r>
      <w:r>
        <w:rPr>
          <w:noProof/>
        </w:rPr>
      </w:r>
      <w:r>
        <w:rPr>
          <w:noProof/>
        </w:rPr>
        <w:fldChar w:fldCharType="separate"/>
      </w:r>
      <w:r>
        <w:rPr>
          <w:noProof/>
        </w:rPr>
        <w:t>109</w:t>
      </w:r>
      <w:r>
        <w:rPr>
          <w:noProof/>
        </w:rPr>
        <w:fldChar w:fldCharType="end"/>
      </w:r>
    </w:p>
    <w:p w14:paraId="30202DCA" w14:textId="6DACE95D" w:rsidR="001B5EC1" w:rsidRDefault="001B5EC1">
      <w:pPr>
        <w:pStyle w:val="TOC2"/>
        <w:rPr>
          <w:rFonts w:ascii="Calibri" w:hAnsi="Calibri"/>
          <w:noProof/>
          <w:sz w:val="22"/>
          <w:szCs w:val="22"/>
          <w:lang w:eastAsia="en-GB"/>
        </w:rPr>
      </w:pPr>
      <w:r>
        <w:rPr>
          <w:noProof/>
        </w:rPr>
        <w:t>8.54</w:t>
      </w:r>
      <w:r>
        <w:rPr>
          <w:rFonts w:ascii="Calibri" w:hAnsi="Calibri"/>
          <w:noProof/>
          <w:sz w:val="22"/>
          <w:szCs w:val="22"/>
          <w:lang w:eastAsia="en-GB"/>
        </w:rPr>
        <w:tab/>
      </w:r>
      <w:r>
        <w:rPr>
          <w:noProof/>
        </w:rPr>
        <w:t>Channel data length</w:t>
      </w:r>
      <w:r>
        <w:rPr>
          <w:noProof/>
        </w:rPr>
        <w:tab/>
      </w:r>
      <w:r>
        <w:rPr>
          <w:noProof/>
        </w:rPr>
        <w:fldChar w:fldCharType="begin" w:fldLock="1"/>
      </w:r>
      <w:r>
        <w:rPr>
          <w:noProof/>
        </w:rPr>
        <w:instrText xml:space="preserve"> PAGEREF _Toc130981625 \h </w:instrText>
      </w:r>
      <w:r>
        <w:rPr>
          <w:noProof/>
        </w:rPr>
      </w:r>
      <w:r>
        <w:rPr>
          <w:noProof/>
        </w:rPr>
        <w:fldChar w:fldCharType="separate"/>
      </w:r>
      <w:r>
        <w:rPr>
          <w:noProof/>
        </w:rPr>
        <w:t>109</w:t>
      </w:r>
      <w:r>
        <w:rPr>
          <w:noProof/>
        </w:rPr>
        <w:fldChar w:fldCharType="end"/>
      </w:r>
    </w:p>
    <w:p w14:paraId="5D8978BF" w14:textId="3D99A328" w:rsidR="001B5EC1" w:rsidRDefault="001B5EC1">
      <w:pPr>
        <w:pStyle w:val="TOC2"/>
        <w:rPr>
          <w:rFonts w:ascii="Calibri" w:hAnsi="Calibri"/>
          <w:noProof/>
          <w:sz w:val="22"/>
          <w:szCs w:val="22"/>
          <w:lang w:eastAsia="en-GB"/>
        </w:rPr>
      </w:pPr>
      <w:r>
        <w:rPr>
          <w:noProof/>
        </w:rPr>
        <w:t>8.55</w:t>
      </w:r>
      <w:r>
        <w:rPr>
          <w:rFonts w:ascii="Calibri" w:hAnsi="Calibri"/>
          <w:noProof/>
          <w:sz w:val="22"/>
          <w:szCs w:val="22"/>
          <w:lang w:eastAsia="en-GB"/>
        </w:rPr>
        <w:tab/>
      </w:r>
      <w:r>
        <w:rPr>
          <w:noProof/>
        </w:rPr>
        <w:t>Buffer size</w:t>
      </w:r>
      <w:r>
        <w:rPr>
          <w:noProof/>
        </w:rPr>
        <w:tab/>
      </w:r>
      <w:r>
        <w:rPr>
          <w:noProof/>
        </w:rPr>
        <w:fldChar w:fldCharType="begin" w:fldLock="1"/>
      </w:r>
      <w:r>
        <w:rPr>
          <w:noProof/>
        </w:rPr>
        <w:instrText xml:space="preserve"> PAGEREF _Toc130981626 \h </w:instrText>
      </w:r>
      <w:r>
        <w:rPr>
          <w:noProof/>
        </w:rPr>
      </w:r>
      <w:r>
        <w:rPr>
          <w:noProof/>
        </w:rPr>
        <w:fldChar w:fldCharType="separate"/>
      </w:r>
      <w:r>
        <w:rPr>
          <w:noProof/>
        </w:rPr>
        <w:t>109</w:t>
      </w:r>
      <w:r>
        <w:rPr>
          <w:noProof/>
        </w:rPr>
        <w:fldChar w:fldCharType="end"/>
      </w:r>
    </w:p>
    <w:p w14:paraId="7DEA1378" w14:textId="0124099F" w:rsidR="001B5EC1" w:rsidRDefault="001B5EC1">
      <w:pPr>
        <w:pStyle w:val="TOC2"/>
        <w:rPr>
          <w:rFonts w:ascii="Calibri" w:hAnsi="Calibri"/>
          <w:noProof/>
          <w:sz w:val="22"/>
          <w:szCs w:val="22"/>
          <w:lang w:eastAsia="en-GB"/>
        </w:rPr>
      </w:pPr>
      <w:r>
        <w:rPr>
          <w:noProof/>
        </w:rPr>
        <w:t>8.56</w:t>
      </w:r>
      <w:r>
        <w:rPr>
          <w:rFonts w:ascii="Calibri" w:hAnsi="Calibri"/>
          <w:noProof/>
          <w:sz w:val="22"/>
          <w:szCs w:val="22"/>
          <w:lang w:eastAsia="en-GB"/>
        </w:rPr>
        <w:tab/>
      </w:r>
      <w:r>
        <w:rPr>
          <w:noProof/>
        </w:rPr>
        <w:t>Channel status</w:t>
      </w:r>
      <w:r>
        <w:rPr>
          <w:noProof/>
        </w:rPr>
        <w:tab/>
      </w:r>
      <w:r>
        <w:rPr>
          <w:noProof/>
        </w:rPr>
        <w:fldChar w:fldCharType="begin" w:fldLock="1"/>
      </w:r>
      <w:r>
        <w:rPr>
          <w:noProof/>
        </w:rPr>
        <w:instrText xml:space="preserve"> PAGEREF _Toc130981627 \h </w:instrText>
      </w:r>
      <w:r>
        <w:rPr>
          <w:noProof/>
        </w:rPr>
      </w:r>
      <w:r>
        <w:rPr>
          <w:noProof/>
        </w:rPr>
        <w:fldChar w:fldCharType="separate"/>
      </w:r>
      <w:r>
        <w:rPr>
          <w:noProof/>
        </w:rPr>
        <w:t>110</w:t>
      </w:r>
      <w:r>
        <w:rPr>
          <w:noProof/>
        </w:rPr>
        <w:fldChar w:fldCharType="end"/>
      </w:r>
    </w:p>
    <w:p w14:paraId="17F9EBDD" w14:textId="3C8910F9" w:rsidR="001B5EC1" w:rsidRDefault="001B5EC1">
      <w:pPr>
        <w:pStyle w:val="TOC2"/>
        <w:rPr>
          <w:rFonts w:ascii="Calibri" w:hAnsi="Calibri"/>
          <w:noProof/>
          <w:sz w:val="22"/>
          <w:szCs w:val="22"/>
          <w:lang w:eastAsia="en-GB"/>
        </w:rPr>
      </w:pPr>
      <w:r>
        <w:rPr>
          <w:noProof/>
        </w:rPr>
        <w:t>8.57</w:t>
      </w:r>
      <w:r>
        <w:rPr>
          <w:rFonts w:ascii="Calibri" w:hAnsi="Calibri"/>
          <w:noProof/>
          <w:sz w:val="22"/>
          <w:szCs w:val="22"/>
          <w:lang w:eastAsia="en-GB"/>
        </w:rPr>
        <w:tab/>
      </w:r>
      <w:r>
        <w:rPr>
          <w:noProof/>
        </w:rPr>
        <w:t>Card reader identifier</w:t>
      </w:r>
      <w:r>
        <w:rPr>
          <w:noProof/>
        </w:rPr>
        <w:tab/>
      </w:r>
      <w:r>
        <w:rPr>
          <w:noProof/>
        </w:rPr>
        <w:fldChar w:fldCharType="begin" w:fldLock="1"/>
      </w:r>
      <w:r>
        <w:rPr>
          <w:noProof/>
        </w:rPr>
        <w:instrText xml:space="preserve"> PAGEREF _Toc130981628 \h </w:instrText>
      </w:r>
      <w:r>
        <w:rPr>
          <w:noProof/>
        </w:rPr>
      </w:r>
      <w:r>
        <w:rPr>
          <w:noProof/>
        </w:rPr>
        <w:fldChar w:fldCharType="separate"/>
      </w:r>
      <w:r>
        <w:rPr>
          <w:noProof/>
        </w:rPr>
        <w:t>110</w:t>
      </w:r>
      <w:r>
        <w:rPr>
          <w:noProof/>
        </w:rPr>
        <w:fldChar w:fldCharType="end"/>
      </w:r>
    </w:p>
    <w:p w14:paraId="69DA4E21" w14:textId="7E1A69F3" w:rsidR="001B5EC1" w:rsidRDefault="001B5EC1">
      <w:pPr>
        <w:pStyle w:val="TOC2"/>
        <w:rPr>
          <w:rFonts w:ascii="Calibri" w:hAnsi="Calibri"/>
          <w:noProof/>
          <w:sz w:val="22"/>
          <w:szCs w:val="22"/>
          <w:lang w:eastAsia="en-GB"/>
        </w:rPr>
      </w:pPr>
      <w:r>
        <w:rPr>
          <w:noProof/>
        </w:rPr>
        <w:t>8.58</w:t>
      </w:r>
      <w:r>
        <w:rPr>
          <w:rFonts w:ascii="Calibri" w:hAnsi="Calibri"/>
          <w:noProof/>
          <w:sz w:val="22"/>
          <w:szCs w:val="22"/>
          <w:lang w:eastAsia="en-GB"/>
        </w:rPr>
        <w:tab/>
      </w:r>
      <w:r>
        <w:rPr>
          <w:noProof/>
        </w:rPr>
        <w:t>Other Address</w:t>
      </w:r>
      <w:r>
        <w:rPr>
          <w:noProof/>
        </w:rPr>
        <w:tab/>
      </w:r>
      <w:r>
        <w:rPr>
          <w:noProof/>
        </w:rPr>
        <w:fldChar w:fldCharType="begin" w:fldLock="1"/>
      </w:r>
      <w:r>
        <w:rPr>
          <w:noProof/>
        </w:rPr>
        <w:instrText xml:space="preserve"> PAGEREF _Toc130981629 \h </w:instrText>
      </w:r>
      <w:r>
        <w:rPr>
          <w:noProof/>
        </w:rPr>
      </w:r>
      <w:r>
        <w:rPr>
          <w:noProof/>
        </w:rPr>
        <w:fldChar w:fldCharType="separate"/>
      </w:r>
      <w:r>
        <w:rPr>
          <w:noProof/>
        </w:rPr>
        <w:t>110</w:t>
      </w:r>
      <w:r>
        <w:rPr>
          <w:noProof/>
        </w:rPr>
        <w:fldChar w:fldCharType="end"/>
      </w:r>
    </w:p>
    <w:p w14:paraId="76F447D0" w14:textId="47977E9A" w:rsidR="001B5EC1" w:rsidRDefault="001B5EC1">
      <w:pPr>
        <w:pStyle w:val="TOC2"/>
        <w:rPr>
          <w:rFonts w:ascii="Calibri" w:hAnsi="Calibri"/>
          <w:noProof/>
          <w:sz w:val="22"/>
          <w:szCs w:val="22"/>
          <w:lang w:eastAsia="en-GB"/>
        </w:rPr>
      </w:pPr>
      <w:r>
        <w:rPr>
          <w:noProof/>
        </w:rPr>
        <w:t>8.59</w:t>
      </w:r>
      <w:r>
        <w:rPr>
          <w:rFonts w:ascii="Calibri" w:hAnsi="Calibri"/>
          <w:noProof/>
          <w:sz w:val="22"/>
          <w:szCs w:val="22"/>
          <w:lang w:eastAsia="en-GB"/>
        </w:rPr>
        <w:tab/>
      </w:r>
      <w:r>
        <w:rPr>
          <w:noProof/>
        </w:rPr>
        <w:t>UICC/ME interface transport level</w:t>
      </w:r>
      <w:r>
        <w:rPr>
          <w:noProof/>
        </w:rPr>
        <w:tab/>
      </w:r>
      <w:r>
        <w:rPr>
          <w:noProof/>
        </w:rPr>
        <w:fldChar w:fldCharType="begin" w:fldLock="1"/>
      </w:r>
      <w:r>
        <w:rPr>
          <w:noProof/>
        </w:rPr>
        <w:instrText xml:space="preserve"> PAGEREF _Toc130981630 \h </w:instrText>
      </w:r>
      <w:r>
        <w:rPr>
          <w:noProof/>
        </w:rPr>
      </w:r>
      <w:r>
        <w:rPr>
          <w:noProof/>
        </w:rPr>
        <w:fldChar w:fldCharType="separate"/>
      </w:r>
      <w:r>
        <w:rPr>
          <w:noProof/>
        </w:rPr>
        <w:t>110</w:t>
      </w:r>
      <w:r>
        <w:rPr>
          <w:noProof/>
        </w:rPr>
        <w:fldChar w:fldCharType="end"/>
      </w:r>
    </w:p>
    <w:p w14:paraId="1473F21F" w14:textId="3B997EC8" w:rsidR="001B5EC1" w:rsidRDefault="001B5EC1">
      <w:pPr>
        <w:pStyle w:val="TOC2"/>
        <w:rPr>
          <w:rFonts w:ascii="Calibri" w:hAnsi="Calibri"/>
          <w:noProof/>
          <w:sz w:val="22"/>
          <w:szCs w:val="22"/>
          <w:lang w:eastAsia="en-GB"/>
        </w:rPr>
      </w:pPr>
      <w:r>
        <w:rPr>
          <w:noProof/>
        </w:rPr>
        <w:t>8.60</w:t>
      </w:r>
      <w:r>
        <w:rPr>
          <w:rFonts w:ascii="Calibri" w:hAnsi="Calibri"/>
          <w:noProof/>
          <w:sz w:val="22"/>
          <w:szCs w:val="22"/>
          <w:lang w:eastAsia="en-GB"/>
        </w:rPr>
        <w:tab/>
      </w:r>
      <w:r>
        <w:rPr>
          <w:noProof/>
        </w:rPr>
        <w:t>AID</w:t>
      </w:r>
      <w:r>
        <w:rPr>
          <w:noProof/>
        </w:rPr>
        <w:tab/>
      </w:r>
      <w:r>
        <w:rPr>
          <w:noProof/>
        </w:rPr>
        <w:fldChar w:fldCharType="begin" w:fldLock="1"/>
      </w:r>
      <w:r>
        <w:rPr>
          <w:noProof/>
        </w:rPr>
        <w:instrText xml:space="preserve"> PAGEREF _Toc130981631 \h </w:instrText>
      </w:r>
      <w:r>
        <w:rPr>
          <w:noProof/>
        </w:rPr>
      </w:r>
      <w:r>
        <w:rPr>
          <w:noProof/>
        </w:rPr>
        <w:fldChar w:fldCharType="separate"/>
      </w:r>
      <w:r>
        <w:rPr>
          <w:noProof/>
        </w:rPr>
        <w:t>110</w:t>
      </w:r>
      <w:r>
        <w:rPr>
          <w:noProof/>
        </w:rPr>
        <w:fldChar w:fldCharType="end"/>
      </w:r>
    </w:p>
    <w:p w14:paraId="3F1C56F8" w14:textId="2478AB03" w:rsidR="001B5EC1" w:rsidRDefault="001B5EC1">
      <w:pPr>
        <w:pStyle w:val="TOC2"/>
        <w:rPr>
          <w:rFonts w:ascii="Calibri" w:hAnsi="Calibri"/>
          <w:noProof/>
          <w:sz w:val="22"/>
          <w:szCs w:val="22"/>
          <w:lang w:eastAsia="en-GB"/>
        </w:rPr>
      </w:pPr>
      <w:r>
        <w:rPr>
          <w:noProof/>
        </w:rPr>
        <w:t>8.61</w:t>
      </w:r>
      <w:r>
        <w:rPr>
          <w:rFonts w:ascii="Calibri" w:hAnsi="Calibri"/>
          <w:noProof/>
          <w:sz w:val="22"/>
          <w:szCs w:val="22"/>
          <w:lang w:eastAsia="en-GB"/>
        </w:rPr>
        <w:tab/>
      </w:r>
      <w:r>
        <w:rPr>
          <w:noProof/>
        </w:rPr>
        <w:t>Network Access Name</w:t>
      </w:r>
      <w:r>
        <w:rPr>
          <w:noProof/>
        </w:rPr>
        <w:tab/>
      </w:r>
      <w:r>
        <w:rPr>
          <w:noProof/>
        </w:rPr>
        <w:fldChar w:fldCharType="begin" w:fldLock="1"/>
      </w:r>
      <w:r>
        <w:rPr>
          <w:noProof/>
        </w:rPr>
        <w:instrText xml:space="preserve"> PAGEREF _Toc130981632 \h </w:instrText>
      </w:r>
      <w:r>
        <w:rPr>
          <w:noProof/>
        </w:rPr>
      </w:r>
      <w:r>
        <w:rPr>
          <w:noProof/>
        </w:rPr>
        <w:fldChar w:fldCharType="separate"/>
      </w:r>
      <w:r>
        <w:rPr>
          <w:noProof/>
        </w:rPr>
        <w:t>110</w:t>
      </w:r>
      <w:r>
        <w:rPr>
          <w:noProof/>
        </w:rPr>
        <w:fldChar w:fldCharType="end"/>
      </w:r>
    </w:p>
    <w:p w14:paraId="3D413B6A" w14:textId="191400CC" w:rsidR="001B5EC1" w:rsidRDefault="001B5EC1">
      <w:pPr>
        <w:pStyle w:val="TOC2"/>
        <w:rPr>
          <w:rFonts w:ascii="Calibri" w:hAnsi="Calibri"/>
          <w:noProof/>
          <w:sz w:val="22"/>
          <w:szCs w:val="22"/>
          <w:lang w:eastAsia="en-GB"/>
        </w:rPr>
      </w:pPr>
      <w:r>
        <w:rPr>
          <w:noProof/>
        </w:rPr>
        <w:t>8.62</w:t>
      </w:r>
      <w:r>
        <w:rPr>
          <w:rFonts w:ascii="Calibri" w:hAnsi="Calibri"/>
          <w:noProof/>
          <w:sz w:val="22"/>
          <w:szCs w:val="22"/>
          <w:lang w:eastAsia="en-GB"/>
        </w:rPr>
        <w:tab/>
      </w:r>
      <w:r>
        <w:rPr>
          <w:noProof/>
        </w:rPr>
        <w:t>Access Technology</w:t>
      </w:r>
      <w:r>
        <w:rPr>
          <w:noProof/>
        </w:rPr>
        <w:tab/>
      </w:r>
      <w:r>
        <w:rPr>
          <w:noProof/>
        </w:rPr>
        <w:fldChar w:fldCharType="begin" w:fldLock="1"/>
      </w:r>
      <w:r>
        <w:rPr>
          <w:noProof/>
        </w:rPr>
        <w:instrText xml:space="preserve"> PAGEREF _Toc130981633 \h </w:instrText>
      </w:r>
      <w:r>
        <w:rPr>
          <w:noProof/>
        </w:rPr>
      </w:r>
      <w:r>
        <w:rPr>
          <w:noProof/>
        </w:rPr>
        <w:fldChar w:fldCharType="separate"/>
      </w:r>
      <w:r>
        <w:rPr>
          <w:noProof/>
        </w:rPr>
        <w:t>111</w:t>
      </w:r>
      <w:r>
        <w:rPr>
          <w:noProof/>
        </w:rPr>
        <w:fldChar w:fldCharType="end"/>
      </w:r>
    </w:p>
    <w:p w14:paraId="0A912AC0" w14:textId="1EC628ED" w:rsidR="001B5EC1" w:rsidRDefault="001B5EC1">
      <w:pPr>
        <w:pStyle w:val="TOC2"/>
        <w:rPr>
          <w:rFonts w:ascii="Calibri" w:hAnsi="Calibri"/>
          <w:noProof/>
          <w:sz w:val="22"/>
          <w:szCs w:val="22"/>
          <w:lang w:eastAsia="en-GB"/>
        </w:rPr>
      </w:pPr>
      <w:r>
        <w:rPr>
          <w:noProof/>
        </w:rPr>
        <w:t>8.63</w:t>
      </w:r>
      <w:r>
        <w:rPr>
          <w:rFonts w:ascii="Calibri" w:hAnsi="Calibri"/>
          <w:noProof/>
          <w:sz w:val="22"/>
          <w:szCs w:val="22"/>
          <w:lang w:eastAsia="en-GB"/>
        </w:rPr>
        <w:tab/>
      </w:r>
      <w:r>
        <w:rPr>
          <w:noProof/>
        </w:rPr>
        <w:t>Display parameters</w:t>
      </w:r>
      <w:r>
        <w:rPr>
          <w:noProof/>
        </w:rPr>
        <w:tab/>
      </w:r>
      <w:r>
        <w:rPr>
          <w:noProof/>
        </w:rPr>
        <w:fldChar w:fldCharType="begin" w:fldLock="1"/>
      </w:r>
      <w:r>
        <w:rPr>
          <w:noProof/>
        </w:rPr>
        <w:instrText xml:space="preserve"> PAGEREF _Toc130981634 \h </w:instrText>
      </w:r>
      <w:r>
        <w:rPr>
          <w:noProof/>
        </w:rPr>
      </w:r>
      <w:r>
        <w:rPr>
          <w:noProof/>
        </w:rPr>
        <w:fldChar w:fldCharType="separate"/>
      </w:r>
      <w:r>
        <w:rPr>
          <w:noProof/>
        </w:rPr>
        <w:t>111</w:t>
      </w:r>
      <w:r>
        <w:rPr>
          <w:noProof/>
        </w:rPr>
        <w:fldChar w:fldCharType="end"/>
      </w:r>
    </w:p>
    <w:p w14:paraId="7E21C809" w14:textId="58ACF995" w:rsidR="001B5EC1" w:rsidRDefault="001B5EC1">
      <w:pPr>
        <w:pStyle w:val="TOC2"/>
        <w:rPr>
          <w:rFonts w:ascii="Calibri" w:hAnsi="Calibri"/>
          <w:noProof/>
          <w:sz w:val="22"/>
          <w:szCs w:val="22"/>
          <w:lang w:eastAsia="en-GB"/>
        </w:rPr>
      </w:pPr>
      <w:r>
        <w:rPr>
          <w:noProof/>
        </w:rPr>
        <w:t>8.64</w:t>
      </w:r>
      <w:r>
        <w:rPr>
          <w:rFonts w:ascii="Calibri" w:hAnsi="Calibri"/>
          <w:noProof/>
          <w:sz w:val="22"/>
          <w:szCs w:val="22"/>
          <w:lang w:eastAsia="en-GB"/>
        </w:rPr>
        <w:tab/>
      </w:r>
      <w:r>
        <w:rPr>
          <w:noProof/>
        </w:rPr>
        <w:t>Service Record</w:t>
      </w:r>
      <w:r>
        <w:rPr>
          <w:noProof/>
        </w:rPr>
        <w:tab/>
      </w:r>
      <w:r>
        <w:rPr>
          <w:noProof/>
        </w:rPr>
        <w:fldChar w:fldCharType="begin" w:fldLock="1"/>
      </w:r>
      <w:r>
        <w:rPr>
          <w:noProof/>
        </w:rPr>
        <w:instrText xml:space="preserve"> PAGEREF _Toc130981635 \h </w:instrText>
      </w:r>
      <w:r>
        <w:rPr>
          <w:noProof/>
        </w:rPr>
      </w:r>
      <w:r>
        <w:rPr>
          <w:noProof/>
        </w:rPr>
        <w:fldChar w:fldCharType="separate"/>
      </w:r>
      <w:r>
        <w:rPr>
          <w:noProof/>
        </w:rPr>
        <w:t>111</w:t>
      </w:r>
      <w:r>
        <w:rPr>
          <w:noProof/>
        </w:rPr>
        <w:fldChar w:fldCharType="end"/>
      </w:r>
    </w:p>
    <w:p w14:paraId="7103FBA0" w14:textId="2D20BEFE" w:rsidR="001B5EC1" w:rsidRDefault="001B5EC1">
      <w:pPr>
        <w:pStyle w:val="TOC2"/>
        <w:rPr>
          <w:rFonts w:ascii="Calibri" w:hAnsi="Calibri"/>
          <w:noProof/>
          <w:sz w:val="22"/>
          <w:szCs w:val="22"/>
          <w:lang w:eastAsia="en-GB"/>
        </w:rPr>
      </w:pPr>
      <w:r>
        <w:rPr>
          <w:noProof/>
        </w:rPr>
        <w:t>8.65</w:t>
      </w:r>
      <w:r>
        <w:rPr>
          <w:rFonts w:ascii="Calibri" w:hAnsi="Calibri"/>
          <w:noProof/>
          <w:sz w:val="22"/>
          <w:szCs w:val="22"/>
          <w:lang w:eastAsia="en-GB"/>
        </w:rPr>
        <w:tab/>
      </w:r>
      <w:r>
        <w:rPr>
          <w:noProof/>
        </w:rPr>
        <w:t>Device Filter</w:t>
      </w:r>
      <w:r>
        <w:rPr>
          <w:noProof/>
        </w:rPr>
        <w:tab/>
      </w:r>
      <w:r>
        <w:rPr>
          <w:noProof/>
        </w:rPr>
        <w:fldChar w:fldCharType="begin" w:fldLock="1"/>
      </w:r>
      <w:r>
        <w:rPr>
          <w:noProof/>
        </w:rPr>
        <w:instrText xml:space="preserve"> PAGEREF _Toc130981636 \h </w:instrText>
      </w:r>
      <w:r>
        <w:rPr>
          <w:noProof/>
        </w:rPr>
      </w:r>
      <w:r>
        <w:rPr>
          <w:noProof/>
        </w:rPr>
        <w:fldChar w:fldCharType="separate"/>
      </w:r>
      <w:r>
        <w:rPr>
          <w:noProof/>
        </w:rPr>
        <w:t>111</w:t>
      </w:r>
      <w:r>
        <w:rPr>
          <w:noProof/>
        </w:rPr>
        <w:fldChar w:fldCharType="end"/>
      </w:r>
    </w:p>
    <w:p w14:paraId="40D91ACB" w14:textId="0CE00980" w:rsidR="001B5EC1" w:rsidRDefault="001B5EC1">
      <w:pPr>
        <w:pStyle w:val="TOC2"/>
        <w:rPr>
          <w:rFonts w:ascii="Calibri" w:hAnsi="Calibri"/>
          <w:noProof/>
          <w:sz w:val="22"/>
          <w:szCs w:val="22"/>
          <w:lang w:eastAsia="en-GB"/>
        </w:rPr>
      </w:pPr>
      <w:r>
        <w:rPr>
          <w:noProof/>
        </w:rPr>
        <w:t>8.66</w:t>
      </w:r>
      <w:r>
        <w:rPr>
          <w:rFonts w:ascii="Calibri" w:hAnsi="Calibri"/>
          <w:noProof/>
          <w:sz w:val="22"/>
          <w:szCs w:val="22"/>
          <w:lang w:eastAsia="en-GB"/>
        </w:rPr>
        <w:tab/>
      </w:r>
      <w:r>
        <w:rPr>
          <w:noProof/>
        </w:rPr>
        <w:t>Service Search</w:t>
      </w:r>
      <w:r>
        <w:rPr>
          <w:noProof/>
        </w:rPr>
        <w:tab/>
      </w:r>
      <w:r>
        <w:rPr>
          <w:noProof/>
        </w:rPr>
        <w:fldChar w:fldCharType="begin" w:fldLock="1"/>
      </w:r>
      <w:r>
        <w:rPr>
          <w:noProof/>
        </w:rPr>
        <w:instrText xml:space="preserve"> PAGEREF _Toc130981637 \h </w:instrText>
      </w:r>
      <w:r>
        <w:rPr>
          <w:noProof/>
        </w:rPr>
      </w:r>
      <w:r>
        <w:rPr>
          <w:noProof/>
        </w:rPr>
        <w:fldChar w:fldCharType="separate"/>
      </w:r>
      <w:r>
        <w:rPr>
          <w:noProof/>
        </w:rPr>
        <w:t>111</w:t>
      </w:r>
      <w:r>
        <w:rPr>
          <w:noProof/>
        </w:rPr>
        <w:fldChar w:fldCharType="end"/>
      </w:r>
    </w:p>
    <w:p w14:paraId="63E5A65A" w14:textId="0937EC69" w:rsidR="001B5EC1" w:rsidRDefault="001B5EC1">
      <w:pPr>
        <w:pStyle w:val="TOC2"/>
        <w:rPr>
          <w:rFonts w:ascii="Calibri" w:hAnsi="Calibri"/>
          <w:noProof/>
          <w:sz w:val="22"/>
          <w:szCs w:val="22"/>
          <w:lang w:eastAsia="en-GB"/>
        </w:rPr>
      </w:pPr>
      <w:r>
        <w:rPr>
          <w:noProof/>
        </w:rPr>
        <w:t>8.67</w:t>
      </w:r>
      <w:r>
        <w:rPr>
          <w:rFonts w:ascii="Calibri" w:hAnsi="Calibri"/>
          <w:noProof/>
          <w:sz w:val="22"/>
          <w:szCs w:val="22"/>
          <w:lang w:eastAsia="en-GB"/>
        </w:rPr>
        <w:tab/>
      </w:r>
      <w:r>
        <w:rPr>
          <w:noProof/>
        </w:rPr>
        <w:t>Attribute Information</w:t>
      </w:r>
      <w:r>
        <w:rPr>
          <w:noProof/>
        </w:rPr>
        <w:tab/>
      </w:r>
      <w:r>
        <w:rPr>
          <w:noProof/>
        </w:rPr>
        <w:fldChar w:fldCharType="begin" w:fldLock="1"/>
      </w:r>
      <w:r>
        <w:rPr>
          <w:noProof/>
        </w:rPr>
        <w:instrText xml:space="preserve"> PAGEREF _Toc130981638 \h </w:instrText>
      </w:r>
      <w:r>
        <w:rPr>
          <w:noProof/>
        </w:rPr>
      </w:r>
      <w:r>
        <w:rPr>
          <w:noProof/>
        </w:rPr>
        <w:fldChar w:fldCharType="separate"/>
      </w:r>
      <w:r>
        <w:rPr>
          <w:noProof/>
        </w:rPr>
        <w:t>111</w:t>
      </w:r>
      <w:r>
        <w:rPr>
          <w:noProof/>
        </w:rPr>
        <w:fldChar w:fldCharType="end"/>
      </w:r>
    </w:p>
    <w:p w14:paraId="7C2BA4E8" w14:textId="25A2A2EB" w:rsidR="001B5EC1" w:rsidRDefault="001B5EC1">
      <w:pPr>
        <w:pStyle w:val="TOC2"/>
        <w:rPr>
          <w:rFonts w:ascii="Calibri" w:hAnsi="Calibri"/>
          <w:noProof/>
          <w:sz w:val="22"/>
          <w:szCs w:val="22"/>
          <w:lang w:eastAsia="en-GB"/>
        </w:rPr>
      </w:pPr>
      <w:r>
        <w:rPr>
          <w:noProof/>
        </w:rPr>
        <w:t>8.68</w:t>
      </w:r>
      <w:r>
        <w:rPr>
          <w:rFonts w:ascii="Calibri" w:hAnsi="Calibri"/>
          <w:noProof/>
          <w:sz w:val="22"/>
          <w:szCs w:val="22"/>
          <w:lang w:eastAsia="en-GB"/>
        </w:rPr>
        <w:tab/>
      </w:r>
      <w:r>
        <w:rPr>
          <w:noProof/>
        </w:rPr>
        <w:t>Service Availability</w:t>
      </w:r>
      <w:r>
        <w:rPr>
          <w:noProof/>
        </w:rPr>
        <w:tab/>
      </w:r>
      <w:r>
        <w:rPr>
          <w:noProof/>
        </w:rPr>
        <w:fldChar w:fldCharType="begin" w:fldLock="1"/>
      </w:r>
      <w:r>
        <w:rPr>
          <w:noProof/>
        </w:rPr>
        <w:instrText xml:space="preserve"> PAGEREF _Toc130981639 \h </w:instrText>
      </w:r>
      <w:r>
        <w:rPr>
          <w:noProof/>
        </w:rPr>
      </w:r>
      <w:r>
        <w:rPr>
          <w:noProof/>
        </w:rPr>
        <w:fldChar w:fldCharType="separate"/>
      </w:r>
      <w:r>
        <w:rPr>
          <w:noProof/>
        </w:rPr>
        <w:t>111</w:t>
      </w:r>
      <w:r>
        <w:rPr>
          <w:noProof/>
        </w:rPr>
        <w:fldChar w:fldCharType="end"/>
      </w:r>
    </w:p>
    <w:p w14:paraId="31624CCC" w14:textId="6B8B3B3B" w:rsidR="001B5EC1" w:rsidRDefault="001B5EC1">
      <w:pPr>
        <w:pStyle w:val="TOC2"/>
        <w:rPr>
          <w:rFonts w:ascii="Calibri" w:hAnsi="Calibri"/>
          <w:noProof/>
          <w:sz w:val="22"/>
          <w:szCs w:val="22"/>
          <w:lang w:eastAsia="en-GB"/>
        </w:rPr>
      </w:pPr>
      <w:r>
        <w:rPr>
          <w:noProof/>
        </w:rPr>
        <w:t>8.69</w:t>
      </w:r>
      <w:r>
        <w:rPr>
          <w:rFonts w:ascii="Calibri" w:hAnsi="Calibri"/>
          <w:noProof/>
          <w:sz w:val="22"/>
          <w:szCs w:val="22"/>
          <w:lang w:eastAsia="en-GB"/>
        </w:rPr>
        <w:tab/>
      </w:r>
      <w:r>
        <w:rPr>
          <w:noProof/>
        </w:rPr>
        <w:t>Remote Entity Address</w:t>
      </w:r>
      <w:r>
        <w:rPr>
          <w:noProof/>
        </w:rPr>
        <w:tab/>
      </w:r>
      <w:r>
        <w:rPr>
          <w:noProof/>
        </w:rPr>
        <w:fldChar w:fldCharType="begin" w:fldLock="1"/>
      </w:r>
      <w:r>
        <w:rPr>
          <w:noProof/>
        </w:rPr>
        <w:instrText xml:space="preserve"> PAGEREF _Toc130981640 \h </w:instrText>
      </w:r>
      <w:r>
        <w:rPr>
          <w:noProof/>
        </w:rPr>
      </w:r>
      <w:r>
        <w:rPr>
          <w:noProof/>
        </w:rPr>
        <w:fldChar w:fldCharType="separate"/>
      </w:r>
      <w:r>
        <w:rPr>
          <w:noProof/>
        </w:rPr>
        <w:t>111</w:t>
      </w:r>
      <w:r>
        <w:rPr>
          <w:noProof/>
        </w:rPr>
        <w:fldChar w:fldCharType="end"/>
      </w:r>
    </w:p>
    <w:p w14:paraId="2328F2F8" w14:textId="54D83B62" w:rsidR="001B5EC1" w:rsidRDefault="001B5EC1">
      <w:pPr>
        <w:pStyle w:val="TOC2"/>
        <w:rPr>
          <w:rFonts w:ascii="Calibri" w:hAnsi="Calibri"/>
          <w:noProof/>
          <w:sz w:val="22"/>
          <w:szCs w:val="22"/>
          <w:lang w:eastAsia="en-GB"/>
        </w:rPr>
      </w:pPr>
      <w:r>
        <w:rPr>
          <w:noProof/>
        </w:rPr>
        <w:t>8.70</w:t>
      </w:r>
      <w:r>
        <w:rPr>
          <w:rFonts w:ascii="Calibri" w:hAnsi="Calibri"/>
          <w:noProof/>
          <w:sz w:val="22"/>
          <w:szCs w:val="22"/>
          <w:lang w:eastAsia="en-GB"/>
        </w:rPr>
        <w:tab/>
      </w:r>
      <w:r>
        <w:rPr>
          <w:noProof/>
        </w:rPr>
        <w:t>Text Attribute</w:t>
      </w:r>
      <w:r>
        <w:rPr>
          <w:noProof/>
        </w:rPr>
        <w:tab/>
      </w:r>
      <w:r>
        <w:rPr>
          <w:noProof/>
        </w:rPr>
        <w:fldChar w:fldCharType="begin" w:fldLock="1"/>
      </w:r>
      <w:r>
        <w:rPr>
          <w:noProof/>
        </w:rPr>
        <w:instrText xml:space="preserve"> PAGEREF _Toc130981641 \h </w:instrText>
      </w:r>
      <w:r>
        <w:rPr>
          <w:noProof/>
        </w:rPr>
      </w:r>
      <w:r>
        <w:rPr>
          <w:noProof/>
        </w:rPr>
        <w:fldChar w:fldCharType="separate"/>
      </w:r>
      <w:r>
        <w:rPr>
          <w:noProof/>
        </w:rPr>
        <w:t>111</w:t>
      </w:r>
      <w:r>
        <w:rPr>
          <w:noProof/>
        </w:rPr>
        <w:fldChar w:fldCharType="end"/>
      </w:r>
    </w:p>
    <w:p w14:paraId="74FDEB28" w14:textId="6FC4425C" w:rsidR="001B5EC1" w:rsidRDefault="001B5EC1">
      <w:pPr>
        <w:pStyle w:val="TOC2"/>
        <w:rPr>
          <w:rFonts w:ascii="Calibri" w:hAnsi="Calibri"/>
          <w:noProof/>
          <w:sz w:val="22"/>
          <w:szCs w:val="22"/>
          <w:lang w:eastAsia="en-GB"/>
        </w:rPr>
      </w:pPr>
      <w:r>
        <w:rPr>
          <w:noProof/>
        </w:rPr>
        <w:t>8.71</w:t>
      </w:r>
      <w:r>
        <w:rPr>
          <w:rFonts w:ascii="Calibri" w:hAnsi="Calibri"/>
          <w:noProof/>
          <w:sz w:val="22"/>
          <w:szCs w:val="22"/>
          <w:lang w:eastAsia="en-GB"/>
        </w:rPr>
        <w:tab/>
      </w:r>
      <w:r>
        <w:rPr>
          <w:noProof/>
        </w:rPr>
        <w:t>Item Text Attribute List</w:t>
      </w:r>
      <w:r>
        <w:rPr>
          <w:noProof/>
        </w:rPr>
        <w:tab/>
      </w:r>
      <w:r>
        <w:rPr>
          <w:noProof/>
        </w:rPr>
        <w:fldChar w:fldCharType="begin" w:fldLock="1"/>
      </w:r>
      <w:r>
        <w:rPr>
          <w:noProof/>
        </w:rPr>
        <w:instrText xml:space="preserve"> PAGEREF _Toc130981642 \h </w:instrText>
      </w:r>
      <w:r>
        <w:rPr>
          <w:noProof/>
        </w:rPr>
      </w:r>
      <w:r>
        <w:rPr>
          <w:noProof/>
        </w:rPr>
        <w:fldChar w:fldCharType="separate"/>
      </w:r>
      <w:r>
        <w:rPr>
          <w:noProof/>
        </w:rPr>
        <w:t>111</w:t>
      </w:r>
      <w:r>
        <w:rPr>
          <w:noProof/>
        </w:rPr>
        <w:fldChar w:fldCharType="end"/>
      </w:r>
    </w:p>
    <w:p w14:paraId="4C336048" w14:textId="7DA51F2F" w:rsidR="001B5EC1" w:rsidRDefault="001B5EC1">
      <w:pPr>
        <w:pStyle w:val="TOC2"/>
        <w:rPr>
          <w:rFonts w:ascii="Calibri" w:hAnsi="Calibri"/>
          <w:noProof/>
          <w:sz w:val="22"/>
          <w:szCs w:val="22"/>
          <w:lang w:eastAsia="en-GB"/>
        </w:rPr>
      </w:pPr>
      <w:r>
        <w:rPr>
          <w:noProof/>
        </w:rPr>
        <w:t>8.72</w:t>
      </w:r>
      <w:r>
        <w:rPr>
          <w:rFonts w:ascii="Calibri" w:hAnsi="Calibri"/>
          <w:noProof/>
          <w:sz w:val="22"/>
          <w:szCs w:val="22"/>
          <w:lang w:eastAsia="en-GB"/>
        </w:rPr>
        <w:tab/>
      </w:r>
      <w:r>
        <w:rPr>
          <w:noProof/>
        </w:rPr>
        <w:t>PDP context Activation parameters</w:t>
      </w:r>
      <w:r>
        <w:rPr>
          <w:noProof/>
        </w:rPr>
        <w:tab/>
      </w:r>
      <w:r>
        <w:rPr>
          <w:noProof/>
        </w:rPr>
        <w:fldChar w:fldCharType="begin" w:fldLock="1"/>
      </w:r>
      <w:r>
        <w:rPr>
          <w:noProof/>
        </w:rPr>
        <w:instrText xml:space="preserve"> PAGEREF _Toc130981643 \h </w:instrText>
      </w:r>
      <w:r>
        <w:rPr>
          <w:noProof/>
        </w:rPr>
      </w:r>
      <w:r>
        <w:rPr>
          <w:noProof/>
        </w:rPr>
        <w:fldChar w:fldCharType="separate"/>
      </w:r>
      <w:r>
        <w:rPr>
          <w:noProof/>
        </w:rPr>
        <w:t>112</w:t>
      </w:r>
      <w:r>
        <w:rPr>
          <w:noProof/>
        </w:rPr>
        <w:fldChar w:fldCharType="end"/>
      </w:r>
    </w:p>
    <w:p w14:paraId="6A0182A5" w14:textId="4CC690F6" w:rsidR="001B5EC1" w:rsidRDefault="001B5EC1">
      <w:pPr>
        <w:pStyle w:val="TOC2"/>
        <w:rPr>
          <w:rFonts w:ascii="Calibri" w:hAnsi="Calibri"/>
          <w:noProof/>
          <w:sz w:val="22"/>
          <w:szCs w:val="22"/>
          <w:lang w:eastAsia="en-GB"/>
        </w:rPr>
      </w:pPr>
      <w:r>
        <w:rPr>
          <w:noProof/>
        </w:rPr>
        <w:t>8.73</w:t>
      </w:r>
      <w:r>
        <w:rPr>
          <w:rFonts w:ascii="Calibri" w:hAnsi="Calibri"/>
          <w:noProof/>
          <w:sz w:val="22"/>
          <w:szCs w:val="22"/>
          <w:lang w:eastAsia="en-GB"/>
        </w:rPr>
        <w:tab/>
      </w:r>
      <w:r>
        <w:rPr>
          <w:noProof/>
        </w:rPr>
        <w:t>UTRAN/E-UTRAN/Satellite E-UTRAN/NG-RAN/Satellite NG-RAN Measurement Qualifier</w:t>
      </w:r>
      <w:r>
        <w:rPr>
          <w:noProof/>
        </w:rPr>
        <w:tab/>
      </w:r>
      <w:r>
        <w:rPr>
          <w:noProof/>
        </w:rPr>
        <w:fldChar w:fldCharType="begin" w:fldLock="1"/>
      </w:r>
      <w:r>
        <w:rPr>
          <w:noProof/>
        </w:rPr>
        <w:instrText xml:space="preserve"> PAGEREF _Toc130981644 \h </w:instrText>
      </w:r>
      <w:r>
        <w:rPr>
          <w:noProof/>
        </w:rPr>
      </w:r>
      <w:r>
        <w:rPr>
          <w:noProof/>
        </w:rPr>
        <w:fldChar w:fldCharType="separate"/>
      </w:r>
      <w:r>
        <w:rPr>
          <w:noProof/>
        </w:rPr>
        <w:t>112</w:t>
      </w:r>
      <w:r>
        <w:rPr>
          <w:noProof/>
        </w:rPr>
        <w:fldChar w:fldCharType="end"/>
      </w:r>
    </w:p>
    <w:p w14:paraId="56FDE1A3" w14:textId="778DCAF4" w:rsidR="001B5EC1" w:rsidRDefault="001B5EC1">
      <w:pPr>
        <w:pStyle w:val="TOC2"/>
        <w:rPr>
          <w:rFonts w:ascii="Calibri" w:hAnsi="Calibri"/>
          <w:noProof/>
          <w:sz w:val="22"/>
          <w:szCs w:val="22"/>
          <w:lang w:eastAsia="en-GB"/>
        </w:rPr>
      </w:pPr>
      <w:r>
        <w:rPr>
          <w:noProof/>
        </w:rPr>
        <w:t>8.74</w:t>
      </w:r>
      <w:r>
        <w:rPr>
          <w:rFonts w:ascii="Calibri" w:hAnsi="Calibri"/>
          <w:noProof/>
          <w:sz w:val="22"/>
          <w:szCs w:val="22"/>
          <w:lang w:eastAsia="en-GB"/>
        </w:rPr>
        <w:tab/>
      </w:r>
      <w:r>
        <w:rPr>
          <w:noProof/>
        </w:rPr>
        <w:t>Multimedia Message Reference</w:t>
      </w:r>
      <w:r>
        <w:rPr>
          <w:noProof/>
        </w:rPr>
        <w:tab/>
      </w:r>
      <w:r>
        <w:rPr>
          <w:noProof/>
        </w:rPr>
        <w:fldChar w:fldCharType="begin" w:fldLock="1"/>
      </w:r>
      <w:r>
        <w:rPr>
          <w:noProof/>
        </w:rPr>
        <w:instrText xml:space="preserve"> PAGEREF _Toc130981645 \h </w:instrText>
      </w:r>
      <w:r>
        <w:rPr>
          <w:noProof/>
        </w:rPr>
      </w:r>
      <w:r>
        <w:rPr>
          <w:noProof/>
        </w:rPr>
        <w:fldChar w:fldCharType="separate"/>
      </w:r>
      <w:r>
        <w:rPr>
          <w:noProof/>
        </w:rPr>
        <w:t>112</w:t>
      </w:r>
      <w:r>
        <w:rPr>
          <w:noProof/>
        </w:rPr>
        <w:fldChar w:fldCharType="end"/>
      </w:r>
    </w:p>
    <w:p w14:paraId="64C6010E" w14:textId="1ADCF861" w:rsidR="001B5EC1" w:rsidRDefault="001B5EC1">
      <w:pPr>
        <w:pStyle w:val="TOC2"/>
        <w:rPr>
          <w:rFonts w:ascii="Calibri" w:hAnsi="Calibri"/>
          <w:noProof/>
          <w:sz w:val="22"/>
          <w:szCs w:val="22"/>
          <w:lang w:eastAsia="en-GB"/>
        </w:rPr>
      </w:pPr>
      <w:r>
        <w:rPr>
          <w:noProof/>
        </w:rPr>
        <w:t>8.75</w:t>
      </w:r>
      <w:r>
        <w:rPr>
          <w:rFonts w:ascii="Calibri" w:hAnsi="Calibri"/>
          <w:noProof/>
          <w:sz w:val="22"/>
          <w:szCs w:val="22"/>
          <w:lang w:eastAsia="en-GB"/>
        </w:rPr>
        <w:tab/>
      </w:r>
      <w:r>
        <w:rPr>
          <w:noProof/>
        </w:rPr>
        <w:t>Multimedia Message Identifier</w:t>
      </w:r>
      <w:r>
        <w:rPr>
          <w:noProof/>
        </w:rPr>
        <w:tab/>
      </w:r>
      <w:r>
        <w:rPr>
          <w:noProof/>
        </w:rPr>
        <w:fldChar w:fldCharType="begin" w:fldLock="1"/>
      </w:r>
      <w:r>
        <w:rPr>
          <w:noProof/>
        </w:rPr>
        <w:instrText xml:space="preserve"> PAGEREF _Toc130981646 \h </w:instrText>
      </w:r>
      <w:r>
        <w:rPr>
          <w:noProof/>
        </w:rPr>
      </w:r>
      <w:r>
        <w:rPr>
          <w:noProof/>
        </w:rPr>
        <w:fldChar w:fldCharType="separate"/>
      </w:r>
      <w:r>
        <w:rPr>
          <w:noProof/>
        </w:rPr>
        <w:t>113</w:t>
      </w:r>
      <w:r>
        <w:rPr>
          <w:noProof/>
        </w:rPr>
        <w:fldChar w:fldCharType="end"/>
      </w:r>
    </w:p>
    <w:p w14:paraId="1B2363EF" w14:textId="4E81C769" w:rsidR="001B5EC1" w:rsidRDefault="001B5EC1">
      <w:pPr>
        <w:pStyle w:val="TOC2"/>
        <w:rPr>
          <w:rFonts w:ascii="Calibri" w:hAnsi="Calibri"/>
          <w:noProof/>
          <w:sz w:val="22"/>
          <w:szCs w:val="22"/>
          <w:lang w:eastAsia="en-GB"/>
        </w:rPr>
      </w:pPr>
      <w:r>
        <w:rPr>
          <w:noProof/>
        </w:rPr>
        <w:t>8.76</w:t>
      </w:r>
      <w:r>
        <w:rPr>
          <w:rFonts w:ascii="Calibri" w:hAnsi="Calibri"/>
          <w:noProof/>
          <w:sz w:val="22"/>
          <w:szCs w:val="22"/>
          <w:lang w:eastAsia="en-GB"/>
        </w:rPr>
        <w:tab/>
      </w:r>
      <w:r>
        <w:rPr>
          <w:noProof/>
        </w:rPr>
        <w:t xml:space="preserve">Multimedia Message </w:t>
      </w:r>
      <w:r w:rsidRPr="003C1B3A">
        <w:rPr>
          <w:noProof/>
          <w:lang w:val="en-US"/>
        </w:rPr>
        <w:t>Transfer</w:t>
      </w:r>
      <w:r>
        <w:rPr>
          <w:noProof/>
        </w:rPr>
        <w:t xml:space="preserve"> status</w:t>
      </w:r>
      <w:r>
        <w:rPr>
          <w:noProof/>
        </w:rPr>
        <w:tab/>
      </w:r>
      <w:r>
        <w:rPr>
          <w:noProof/>
        </w:rPr>
        <w:fldChar w:fldCharType="begin" w:fldLock="1"/>
      </w:r>
      <w:r>
        <w:rPr>
          <w:noProof/>
        </w:rPr>
        <w:instrText xml:space="preserve"> PAGEREF _Toc130981647 \h </w:instrText>
      </w:r>
      <w:r>
        <w:rPr>
          <w:noProof/>
        </w:rPr>
      </w:r>
      <w:r>
        <w:rPr>
          <w:noProof/>
        </w:rPr>
        <w:fldChar w:fldCharType="separate"/>
      </w:r>
      <w:r>
        <w:rPr>
          <w:noProof/>
        </w:rPr>
        <w:t>113</w:t>
      </w:r>
      <w:r>
        <w:rPr>
          <w:noProof/>
        </w:rPr>
        <w:fldChar w:fldCharType="end"/>
      </w:r>
    </w:p>
    <w:p w14:paraId="37BD863E" w14:textId="58109CEA" w:rsidR="001B5EC1" w:rsidRDefault="001B5EC1">
      <w:pPr>
        <w:pStyle w:val="TOC2"/>
        <w:rPr>
          <w:rFonts w:ascii="Calibri" w:hAnsi="Calibri"/>
          <w:noProof/>
          <w:sz w:val="22"/>
          <w:szCs w:val="22"/>
          <w:lang w:eastAsia="en-GB"/>
        </w:rPr>
      </w:pPr>
      <w:r>
        <w:rPr>
          <w:noProof/>
        </w:rPr>
        <w:t>8.77</w:t>
      </w:r>
      <w:r>
        <w:rPr>
          <w:rFonts w:ascii="Calibri" w:hAnsi="Calibri"/>
          <w:noProof/>
          <w:sz w:val="22"/>
          <w:szCs w:val="22"/>
          <w:lang w:eastAsia="en-GB"/>
        </w:rPr>
        <w:tab/>
      </w:r>
      <w:r>
        <w:rPr>
          <w:noProof/>
        </w:rPr>
        <w:t>MM Content Identifier</w:t>
      </w:r>
      <w:r>
        <w:rPr>
          <w:noProof/>
        </w:rPr>
        <w:tab/>
      </w:r>
      <w:r>
        <w:rPr>
          <w:noProof/>
        </w:rPr>
        <w:fldChar w:fldCharType="begin" w:fldLock="1"/>
      </w:r>
      <w:r>
        <w:rPr>
          <w:noProof/>
        </w:rPr>
        <w:instrText xml:space="preserve"> PAGEREF _Toc130981648 \h </w:instrText>
      </w:r>
      <w:r>
        <w:rPr>
          <w:noProof/>
        </w:rPr>
      </w:r>
      <w:r>
        <w:rPr>
          <w:noProof/>
        </w:rPr>
        <w:fldChar w:fldCharType="separate"/>
      </w:r>
      <w:r>
        <w:rPr>
          <w:noProof/>
        </w:rPr>
        <w:t>113</w:t>
      </w:r>
      <w:r>
        <w:rPr>
          <w:noProof/>
        </w:rPr>
        <w:fldChar w:fldCharType="end"/>
      </w:r>
    </w:p>
    <w:p w14:paraId="7CD3B7C2" w14:textId="2DDA5C14" w:rsidR="001B5EC1" w:rsidRDefault="001B5EC1">
      <w:pPr>
        <w:pStyle w:val="TOC2"/>
        <w:rPr>
          <w:rFonts w:ascii="Calibri" w:hAnsi="Calibri"/>
          <w:noProof/>
          <w:sz w:val="22"/>
          <w:szCs w:val="22"/>
          <w:lang w:eastAsia="en-GB"/>
        </w:rPr>
      </w:pPr>
      <w:r>
        <w:rPr>
          <w:noProof/>
        </w:rPr>
        <w:t>8.78</w:t>
      </w:r>
      <w:r>
        <w:rPr>
          <w:rFonts w:ascii="Calibri" w:hAnsi="Calibri"/>
          <w:noProof/>
          <w:sz w:val="22"/>
          <w:szCs w:val="22"/>
          <w:lang w:eastAsia="en-GB"/>
        </w:rPr>
        <w:tab/>
      </w:r>
      <w:r>
        <w:rPr>
          <w:noProof/>
        </w:rPr>
        <w:t>Multimedia Message Notification</w:t>
      </w:r>
      <w:r>
        <w:rPr>
          <w:noProof/>
        </w:rPr>
        <w:tab/>
      </w:r>
      <w:r>
        <w:rPr>
          <w:noProof/>
        </w:rPr>
        <w:fldChar w:fldCharType="begin" w:fldLock="1"/>
      </w:r>
      <w:r>
        <w:rPr>
          <w:noProof/>
        </w:rPr>
        <w:instrText xml:space="preserve"> PAGEREF _Toc130981649 \h </w:instrText>
      </w:r>
      <w:r>
        <w:rPr>
          <w:noProof/>
        </w:rPr>
      </w:r>
      <w:r>
        <w:rPr>
          <w:noProof/>
        </w:rPr>
        <w:fldChar w:fldCharType="separate"/>
      </w:r>
      <w:r>
        <w:rPr>
          <w:noProof/>
        </w:rPr>
        <w:t>113</w:t>
      </w:r>
      <w:r>
        <w:rPr>
          <w:noProof/>
        </w:rPr>
        <w:fldChar w:fldCharType="end"/>
      </w:r>
    </w:p>
    <w:p w14:paraId="613D995E" w14:textId="244D1A14" w:rsidR="001B5EC1" w:rsidRDefault="001B5EC1">
      <w:pPr>
        <w:pStyle w:val="TOC2"/>
        <w:rPr>
          <w:rFonts w:ascii="Calibri" w:hAnsi="Calibri"/>
          <w:noProof/>
          <w:sz w:val="22"/>
          <w:szCs w:val="22"/>
          <w:lang w:eastAsia="en-GB"/>
        </w:rPr>
      </w:pPr>
      <w:r>
        <w:rPr>
          <w:noProof/>
        </w:rPr>
        <w:t>8.79</w:t>
      </w:r>
      <w:r>
        <w:rPr>
          <w:rFonts w:ascii="Calibri" w:hAnsi="Calibri"/>
          <w:noProof/>
          <w:sz w:val="22"/>
          <w:szCs w:val="22"/>
          <w:lang w:eastAsia="en-GB"/>
        </w:rPr>
        <w:tab/>
      </w:r>
      <w:r>
        <w:rPr>
          <w:noProof/>
        </w:rPr>
        <w:t>Last Envelope</w:t>
      </w:r>
      <w:r>
        <w:rPr>
          <w:noProof/>
        </w:rPr>
        <w:tab/>
      </w:r>
      <w:r>
        <w:rPr>
          <w:noProof/>
        </w:rPr>
        <w:fldChar w:fldCharType="begin" w:fldLock="1"/>
      </w:r>
      <w:r>
        <w:rPr>
          <w:noProof/>
        </w:rPr>
        <w:instrText xml:space="preserve"> PAGEREF _Toc130981650 \h </w:instrText>
      </w:r>
      <w:r>
        <w:rPr>
          <w:noProof/>
        </w:rPr>
      </w:r>
      <w:r>
        <w:rPr>
          <w:noProof/>
        </w:rPr>
        <w:fldChar w:fldCharType="separate"/>
      </w:r>
      <w:r>
        <w:rPr>
          <w:noProof/>
        </w:rPr>
        <w:t>113</w:t>
      </w:r>
      <w:r>
        <w:rPr>
          <w:noProof/>
        </w:rPr>
        <w:fldChar w:fldCharType="end"/>
      </w:r>
    </w:p>
    <w:p w14:paraId="133189C9" w14:textId="36A97B19" w:rsidR="001B5EC1" w:rsidRDefault="001B5EC1">
      <w:pPr>
        <w:pStyle w:val="TOC2"/>
        <w:rPr>
          <w:rFonts w:ascii="Calibri" w:hAnsi="Calibri"/>
          <w:noProof/>
          <w:sz w:val="22"/>
          <w:szCs w:val="22"/>
          <w:lang w:eastAsia="en-GB"/>
        </w:rPr>
      </w:pPr>
      <w:r w:rsidRPr="003C1B3A">
        <w:rPr>
          <w:noProof/>
          <w:lang w:val="en-US"/>
        </w:rPr>
        <w:t>8.80</w:t>
      </w:r>
      <w:r>
        <w:rPr>
          <w:rFonts w:ascii="Calibri" w:hAnsi="Calibri"/>
          <w:noProof/>
          <w:sz w:val="22"/>
          <w:szCs w:val="22"/>
          <w:lang w:eastAsia="en-GB"/>
        </w:rPr>
        <w:tab/>
      </w:r>
      <w:r w:rsidRPr="003C1B3A">
        <w:rPr>
          <w:noProof/>
          <w:lang w:val="en-US"/>
        </w:rPr>
        <w:t>Frames Layout</w:t>
      </w:r>
      <w:r>
        <w:rPr>
          <w:noProof/>
        </w:rPr>
        <w:tab/>
      </w:r>
      <w:r>
        <w:rPr>
          <w:noProof/>
        </w:rPr>
        <w:fldChar w:fldCharType="begin" w:fldLock="1"/>
      </w:r>
      <w:r>
        <w:rPr>
          <w:noProof/>
        </w:rPr>
        <w:instrText xml:space="preserve"> PAGEREF _Toc130981651 \h </w:instrText>
      </w:r>
      <w:r>
        <w:rPr>
          <w:noProof/>
        </w:rPr>
      </w:r>
      <w:r>
        <w:rPr>
          <w:noProof/>
        </w:rPr>
        <w:fldChar w:fldCharType="separate"/>
      </w:r>
      <w:r>
        <w:rPr>
          <w:noProof/>
        </w:rPr>
        <w:t>113</w:t>
      </w:r>
      <w:r>
        <w:rPr>
          <w:noProof/>
        </w:rPr>
        <w:fldChar w:fldCharType="end"/>
      </w:r>
    </w:p>
    <w:p w14:paraId="6E7FA74D" w14:textId="76F7D747" w:rsidR="001B5EC1" w:rsidRDefault="001B5EC1">
      <w:pPr>
        <w:pStyle w:val="TOC2"/>
        <w:rPr>
          <w:rFonts w:ascii="Calibri" w:hAnsi="Calibri"/>
          <w:noProof/>
          <w:sz w:val="22"/>
          <w:szCs w:val="22"/>
          <w:lang w:eastAsia="en-GB"/>
        </w:rPr>
      </w:pPr>
      <w:r>
        <w:rPr>
          <w:noProof/>
        </w:rPr>
        <w:t>8.81</w:t>
      </w:r>
      <w:r>
        <w:rPr>
          <w:rFonts w:ascii="Calibri" w:hAnsi="Calibri"/>
          <w:noProof/>
          <w:sz w:val="22"/>
          <w:szCs w:val="22"/>
          <w:lang w:eastAsia="en-GB"/>
        </w:rPr>
        <w:tab/>
      </w:r>
      <w:r>
        <w:rPr>
          <w:noProof/>
        </w:rPr>
        <w:t>Frames Information</w:t>
      </w:r>
      <w:r>
        <w:rPr>
          <w:noProof/>
        </w:rPr>
        <w:tab/>
      </w:r>
      <w:r>
        <w:rPr>
          <w:noProof/>
        </w:rPr>
        <w:fldChar w:fldCharType="begin" w:fldLock="1"/>
      </w:r>
      <w:r>
        <w:rPr>
          <w:noProof/>
        </w:rPr>
        <w:instrText xml:space="preserve"> PAGEREF _Toc130981652 \h </w:instrText>
      </w:r>
      <w:r>
        <w:rPr>
          <w:noProof/>
        </w:rPr>
      </w:r>
      <w:r>
        <w:rPr>
          <w:noProof/>
        </w:rPr>
        <w:fldChar w:fldCharType="separate"/>
      </w:r>
      <w:r>
        <w:rPr>
          <w:noProof/>
        </w:rPr>
        <w:t>113</w:t>
      </w:r>
      <w:r>
        <w:rPr>
          <w:noProof/>
        </w:rPr>
        <w:fldChar w:fldCharType="end"/>
      </w:r>
    </w:p>
    <w:p w14:paraId="32423986" w14:textId="21887775" w:rsidR="001B5EC1" w:rsidRDefault="001B5EC1">
      <w:pPr>
        <w:pStyle w:val="TOC2"/>
        <w:rPr>
          <w:rFonts w:ascii="Calibri" w:hAnsi="Calibri"/>
          <w:noProof/>
          <w:sz w:val="22"/>
          <w:szCs w:val="22"/>
          <w:lang w:eastAsia="en-GB"/>
        </w:rPr>
      </w:pPr>
      <w:r w:rsidRPr="003C1B3A">
        <w:rPr>
          <w:noProof/>
          <w:lang w:val="fr-FR"/>
        </w:rPr>
        <w:t>8.82</w:t>
      </w:r>
      <w:r>
        <w:rPr>
          <w:rFonts w:ascii="Calibri" w:hAnsi="Calibri"/>
          <w:noProof/>
          <w:sz w:val="22"/>
          <w:szCs w:val="22"/>
          <w:lang w:eastAsia="en-GB"/>
        </w:rPr>
        <w:tab/>
      </w:r>
      <w:r w:rsidRPr="003C1B3A">
        <w:rPr>
          <w:noProof/>
          <w:lang w:val="fr-FR"/>
        </w:rPr>
        <w:t>Frames identifier</w:t>
      </w:r>
      <w:r>
        <w:rPr>
          <w:noProof/>
        </w:rPr>
        <w:tab/>
      </w:r>
      <w:r>
        <w:rPr>
          <w:noProof/>
        </w:rPr>
        <w:fldChar w:fldCharType="begin" w:fldLock="1"/>
      </w:r>
      <w:r>
        <w:rPr>
          <w:noProof/>
        </w:rPr>
        <w:instrText xml:space="preserve"> PAGEREF _Toc130981653 \h </w:instrText>
      </w:r>
      <w:r>
        <w:rPr>
          <w:noProof/>
        </w:rPr>
      </w:r>
      <w:r>
        <w:rPr>
          <w:noProof/>
        </w:rPr>
        <w:fldChar w:fldCharType="separate"/>
      </w:r>
      <w:r>
        <w:rPr>
          <w:noProof/>
        </w:rPr>
        <w:t>113</w:t>
      </w:r>
      <w:r>
        <w:rPr>
          <w:noProof/>
        </w:rPr>
        <w:fldChar w:fldCharType="end"/>
      </w:r>
    </w:p>
    <w:p w14:paraId="31A58998" w14:textId="7B9B116A" w:rsidR="001B5EC1" w:rsidRDefault="001B5EC1">
      <w:pPr>
        <w:pStyle w:val="TOC2"/>
        <w:rPr>
          <w:rFonts w:ascii="Calibri" w:hAnsi="Calibri"/>
          <w:noProof/>
          <w:sz w:val="22"/>
          <w:szCs w:val="22"/>
          <w:lang w:eastAsia="en-GB"/>
        </w:rPr>
      </w:pPr>
      <w:r>
        <w:rPr>
          <w:noProof/>
        </w:rPr>
        <w:t>8.83</w:t>
      </w:r>
      <w:r>
        <w:rPr>
          <w:rFonts w:ascii="Calibri" w:hAnsi="Calibri"/>
          <w:noProof/>
          <w:sz w:val="22"/>
          <w:szCs w:val="22"/>
          <w:lang w:eastAsia="en-GB"/>
        </w:rPr>
        <w:tab/>
      </w:r>
      <w:r>
        <w:rPr>
          <w:noProof/>
        </w:rPr>
        <w:t>I-WLAN Identifier</w:t>
      </w:r>
      <w:r>
        <w:rPr>
          <w:noProof/>
        </w:rPr>
        <w:tab/>
      </w:r>
      <w:r>
        <w:rPr>
          <w:noProof/>
        </w:rPr>
        <w:fldChar w:fldCharType="begin" w:fldLock="1"/>
      </w:r>
      <w:r>
        <w:rPr>
          <w:noProof/>
        </w:rPr>
        <w:instrText xml:space="preserve"> PAGEREF _Toc130981654 \h </w:instrText>
      </w:r>
      <w:r>
        <w:rPr>
          <w:noProof/>
        </w:rPr>
      </w:r>
      <w:r>
        <w:rPr>
          <w:noProof/>
        </w:rPr>
        <w:fldChar w:fldCharType="separate"/>
      </w:r>
      <w:r>
        <w:rPr>
          <w:noProof/>
        </w:rPr>
        <w:t>113</w:t>
      </w:r>
      <w:r>
        <w:rPr>
          <w:noProof/>
        </w:rPr>
        <w:fldChar w:fldCharType="end"/>
      </w:r>
    </w:p>
    <w:p w14:paraId="369C63BC" w14:textId="1BA0D7CF" w:rsidR="001B5EC1" w:rsidRDefault="001B5EC1">
      <w:pPr>
        <w:pStyle w:val="TOC2"/>
        <w:rPr>
          <w:rFonts w:ascii="Calibri" w:hAnsi="Calibri"/>
          <w:noProof/>
          <w:sz w:val="22"/>
          <w:szCs w:val="22"/>
          <w:lang w:eastAsia="en-GB"/>
        </w:rPr>
      </w:pPr>
      <w:r>
        <w:rPr>
          <w:noProof/>
        </w:rPr>
        <w:t>8.84</w:t>
      </w:r>
      <w:r>
        <w:rPr>
          <w:rFonts w:ascii="Calibri" w:hAnsi="Calibri"/>
          <w:noProof/>
          <w:sz w:val="22"/>
          <w:szCs w:val="22"/>
          <w:lang w:eastAsia="en-GB"/>
        </w:rPr>
        <w:tab/>
      </w:r>
      <w:r>
        <w:rPr>
          <w:noProof/>
        </w:rPr>
        <w:t>(I-)WLAN Access Status</w:t>
      </w:r>
      <w:r>
        <w:rPr>
          <w:noProof/>
        </w:rPr>
        <w:tab/>
      </w:r>
      <w:r>
        <w:rPr>
          <w:noProof/>
        </w:rPr>
        <w:fldChar w:fldCharType="begin" w:fldLock="1"/>
      </w:r>
      <w:r>
        <w:rPr>
          <w:noProof/>
        </w:rPr>
        <w:instrText xml:space="preserve"> PAGEREF _Toc130981655 \h </w:instrText>
      </w:r>
      <w:r>
        <w:rPr>
          <w:noProof/>
        </w:rPr>
      </w:r>
      <w:r>
        <w:rPr>
          <w:noProof/>
        </w:rPr>
        <w:fldChar w:fldCharType="separate"/>
      </w:r>
      <w:r>
        <w:rPr>
          <w:noProof/>
        </w:rPr>
        <w:t>113</w:t>
      </w:r>
      <w:r>
        <w:rPr>
          <w:noProof/>
        </w:rPr>
        <w:fldChar w:fldCharType="end"/>
      </w:r>
    </w:p>
    <w:p w14:paraId="28AB0322" w14:textId="401A73F8" w:rsidR="001B5EC1" w:rsidRDefault="001B5EC1">
      <w:pPr>
        <w:pStyle w:val="TOC2"/>
        <w:rPr>
          <w:rFonts w:ascii="Calibri" w:hAnsi="Calibri"/>
          <w:noProof/>
          <w:sz w:val="22"/>
          <w:szCs w:val="22"/>
          <w:lang w:eastAsia="en-GB"/>
        </w:rPr>
      </w:pPr>
      <w:r>
        <w:rPr>
          <w:noProof/>
        </w:rPr>
        <w:t>8.85</w:t>
      </w:r>
      <w:r>
        <w:rPr>
          <w:rFonts w:ascii="Calibri" w:hAnsi="Calibri"/>
          <w:noProof/>
          <w:sz w:val="22"/>
          <w:szCs w:val="22"/>
          <w:lang w:eastAsia="en-GB"/>
        </w:rPr>
        <w:tab/>
      </w:r>
      <w:r>
        <w:rPr>
          <w:noProof/>
        </w:rPr>
        <w:t>IMEISV</w:t>
      </w:r>
      <w:r>
        <w:rPr>
          <w:noProof/>
        </w:rPr>
        <w:tab/>
      </w:r>
      <w:r>
        <w:rPr>
          <w:noProof/>
        </w:rPr>
        <w:fldChar w:fldCharType="begin" w:fldLock="1"/>
      </w:r>
      <w:r>
        <w:rPr>
          <w:noProof/>
        </w:rPr>
        <w:instrText xml:space="preserve"> PAGEREF _Toc130981656 \h </w:instrText>
      </w:r>
      <w:r>
        <w:rPr>
          <w:noProof/>
        </w:rPr>
      </w:r>
      <w:r>
        <w:rPr>
          <w:noProof/>
        </w:rPr>
        <w:fldChar w:fldCharType="separate"/>
      </w:r>
      <w:r>
        <w:rPr>
          <w:noProof/>
        </w:rPr>
        <w:t>114</w:t>
      </w:r>
      <w:r>
        <w:rPr>
          <w:noProof/>
        </w:rPr>
        <w:fldChar w:fldCharType="end"/>
      </w:r>
    </w:p>
    <w:p w14:paraId="43A3EF0A" w14:textId="2DA7C8BB" w:rsidR="001B5EC1" w:rsidRDefault="001B5EC1">
      <w:pPr>
        <w:pStyle w:val="TOC2"/>
        <w:rPr>
          <w:rFonts w:ascii="Calibri" w:hAnsi="Calibri"/>
          <w:noProof/>
          <w:sz w:val="22"/>
          <w:szCs w:val="22"/>
          <w:lang w:eastAsia="en-GB"/>
        </w:rPr>
      </w:pPr>
      <w:r>
        <w:rPr>
          <w:noProof/>
        </w:rPr>
        <w:t>8.86</w:t>
      </w:r>
      <w:r>
        <w:rPr>
          <w:rFonts w:ascii="Calibri" w:hAnsi="Calibri"/>
          <w:noProof/>
          <w:sz w:val="22"/>
          <w:szCs w:val="22"/>
          <w:lang w:eastAsia="en-GB"/>
        </w:rPr>
        <w:tab/>
      </w:r>
      <w:r>
        <w:rPr>
          <w:noProof/>
        </w:rPr>
        <w:t>Network search mode</w:t>
      </w:r>
      <w:r>
        <w:rPr>
          <w:noProof/>
        </w:rPr>
        <w:tab/>
      </w:r>
      <w:r>
        <w:rPr>
          <w:noProof/>
        </w:rPr>
        <w:fldChar w:fldCharType="begin" w:fldLock="1"/>
      </w:r>
      <w:r>
        <w:rPr>
          <w:noProof/>
        </w:rPr>
        <w:instrText xml:space="preserve"> PAGEREF _Toc130981657 \h </w:instrText>
      </w:r>
      <w:r>
        <w:rPr>
          <w:noProof/>
        </w:rPr>
      </w:r>
      <w:r>
        <w:rPr>
          <w:noProof/>
        </w:rPr>
        <w:fldChar w:fldCharType="separate"/>
      </w:r>
      <w:r>
        <w:rPr>
          <w:noProof/>
        </w:rPr>
        <w:t>114</w:t>
      </w:r>
      <w:r>
        <w:rPr>
          <w:noProof/>
        </w:rPr>
        <w:fldChar w:fldCharType="end"/>
      </w:r>
    </w:p>
    <w:p w14:paraId="03163B9D" w14:textId="039F784D" w:rsidR="001B5EC1" w:rsidRDefault="001B5EC1">
      <w:pPr>
        <w:pStyle w:val="TOC2"/>
        <w:rPr>
          <w:rFonts w:ascii="Calibri" w:hAnsi="Calibri"/>
          <w:noProof/>
          <w:sz w:val="22"/>
          <w:szCs w:val="22"/>
          <w:lang w:eastAsia="en-GB"/>
        </w:rPr>
      </w:pPr>
      <w:r>
        <w:rPr>
          <w:noProof/>
        </w:rPr>
        <w:t>8.87</w:t>
      </w:r>
      <w:r>
        <w:rPr>
          <w:rFonts w:ascii="Calibri" w:hAnsi="Calibri"/>
          <w:noProof/>
          <w:sz w:val="22"/>
          <w:szCs w:val="22"/>
          <w:lang w:eastAsia="en-GB"/>
        </w:rPr>
        <w:tab/>
      </w:r>
      <w:r>
        <w:rPr>
          <w:noProof/>
        </w:rPr>
        <w:t>Battery State</w:t>
      </w:r>
      <w:r>
        <w:rPr>
          <w:noProof/>
        </w:rPr>
        <w:tab/>
      </w:r>
      <w:r>
        <w:rPr>
          <w:noProof/>
        </w:rPr>
        <w:fldChar w:fldCharType="begin" w:fldLock="1"/>
      </w:r>
      <w:r>
        <w:rPr>
          <w:noProof/>
        </w:rPr>
        <w:instrText xml:space="preserve"> PAGEREF _Toc130981658 \h </w:instrText>
      </w:r>
      <w:r>
        <w:rPr>
          <w:noProof/>
        </w:rPr>
      </w:r>
      <w:r>
        <w:rPr>
          <w:noProof/>
        </w:rPr>
        <w:fldChar w:fldCharType="separate"/>
      </w:r>
      <w:r>
        <w:rPr>
          <w:noProof/>
        </w:rPr>
        <w:t>114</w:t>
      </w:r>
      <w:r>
        <w:rPr>
          <w:noProof/>
        </w:rPr>
        <w:fldChar w:fldCharType="end"/>
      </w:r>
    </w:p>
    <w:p w14:paraId="06F99582" w14:textId="1F6296DA" w:rsidR="001B5EC1" w:rsidRDefault="001B5EC1">
      <w:pPr>
        <w:pStyle w:val="TOC2"/>
        <w:rPr>
          <w:rFonts w:ascii="Calibri" w:hAnsi="Calibri"/>
          <w:noProof/>
          <w:sz w:val="22"/>
          <w:szCs w:val="22"/>
          <w:lang w:eastAsia="en-GB"/>
        </w:rPr>
      </w:pPr>
      <w:r>
        <w:rPr>
          <w:noProof/>
        </w:rPr>
        <w:t>8.88</w:t>
      </w:r>
      <w:r>
        <w:rPr>
          <w:rFonts w:ascii="Calibri" w:hAnsi="Calibri"/>
          <w:noProof/>
          <w:sz w:val="22"/>
          <w:szCs w:val="22"/>
          <w:lang w:eastAsia="en-GB"/>
        </w:rPr>
        <w:tab/>
      </w:r>
      <w:r>
        <w:rPr>
          <w:noProof/>
        </w:rPr>
        <w:t>Browsing status</w:t>
      </w:r>
      <w:r>
        <w:rPr>
          <w:noProof/>
        </w:rPr>
        <w:tab/>
      </w:r>
      <w:r>
        <w:rPr>
          <w:noProof/>
        </w:rPr>
        <w:fldChar w:fldCharType="begin" w:fldLock="1"/>
      </w:r>
      <w:r>
        <w:rPr>
          <w:noProof/>
        </w:rPr>
        <w:instrText xml:space="preserve"> PAGEREF _Toc130981659 \h </w:instrText>
      </w:r>
      <w:r>
        <w:rPr>
          <w:noProof/>
        </w:rPr>
      </w:r>
      <w:r>
        <w:rPr>
          <w:noProof/>
        </w:rPr>
        <w:fldChar w:fldCharType="separate"/>
      </w:r>
      <w:r>
        <w:rPr>
          <w:noProof/>
        </w:rPr>
        <w:t>114</w:t>
      </w:r>
      <w:r>
        <w:rPr>
          <w:noProof/>
        </w:rPr>
        <w:fldChar w:fldCharType="end"/>
      </w:r>
    </w:p>
    <w:p w14:paraId="2FE95ACC" w14:textId="1342F950" w:rsidR="001B5EC1" w:rsidRDefault="001B5EC1">
      <w:pPr>
        <w:pStyle w:val="TOC2"/>
        <w:rPr>
          <w:rFonts w:ascii="Calibri" w:hAnsi="Calibri"/>
          <w:noProof/>
          <w:sz w:val="22"/>
          <w:szCs w:val="22"/>
          <w:lang w:eastAsia="en-GB"/>
        </w:rPr>
      </w:pPr>
      <w:r>
        <w:rPr>
          <w:noProof/>
        </w:rPr>
        <w:t>8.89</w:t>
      </w:r>
      <w:r>
        <w:rPr>
          <w:rFonts w:ascii="Calibri" w:hAnsi="Calibri"/>
          <w:noProof/>
          <w:sz w:val="22"/>
          <w:szCs w:val="22"/>
          <w:lang w:eastAsia="en-GB"/>
        </w:rPr>
        <w:tab/>
      </w:r>
      <w:r>
        <w:rPr>
          <w:noProof/>
        </w:rPr>
        <w:t>Registry application data</w:t>
      </w:r>
      <w:r>
        <w:rPr>
          <w:noProof/>
        </w:rPr>
        <w:tab/>
      </w:r>
      <w:r>
        <w:rPr>
          <w:noProof/>
        </w:rPr>
        <w:fldChar w:fldCharType="begin" w:fldLock="1"/>
      </w:r>
      <w:r>
        <w:rPr>
          <w:noProof/>
        </w:rPr>
        <w:instrText xml:space="preserve"> PAGEREF _Toc130981660 \h </w:instrText>
      </w:r>
      <w:r>
        <w:rPr>
          <w:noProof/>
        </w:rPr>
      </w:r>
      <w:r>
        <w:rPr>
          <w:noProof/>
        </w:rPr>
        <w:fldChar w:fldCharType="separate"/>
      </w:r>
      <w:r>
        <w:rPr>
          <w:noProof/>
        </w:rPr>
        <w:t>114</w:t>
      </w:r>
      <w:r>
        <w:rPr>
          <w:noProof/>
        </w:rPr>
        <w:fldChar w:fldCharType="end"/>
      </w:r>
    </w:p>
    <w:p w14:paraId="264D01EB" w14:textId="30E97624" w:rsidR="001B5EC1" w:rsidRDefault="001B5EC1">
      <w:pPr>
        <w:pStyle w:val="TOC2"/>
        <w:rPr>
          <w:rFonts w:ascii="Calibri" w:hAnsi="Calibri"/>
          <w:noProof/>
          <w:sz w:val="22"/>
          <w:szCs w:val="22"/>
          <w:lang w:eastAsia="en-GB"/>
        </w:rPr>
      </w:pPr>
      <w:r>
        <w:rPr>
          <w:noProof/>
        </w:rPr>
        <w:t>8.90</w:t>
      </w:r>
      <w:r>
        <w:rPr>
          <w:rFonts w:ascii="Calibri" w:hAnsi="Calibri"/>
          <w:noProof/>
          <w:sz w:val="22"/>
          <w:szCs w:val="22"/>
          <w:lang w:eastAsia="en-GB"/>
        </w:rPr>
        <w:tab/>
      </w:r>
      <w:r>
        <w:rPr>
          <w:noProof/>
        </w:rPr>
        <w:t>PLMNwAcT List</w:t>
      </w:r>
      <w:r>
        <w:rPr>
          <w:noProof/>
        </w:rPr>
        <w:tab/>
      </w:r>
      <w:r>
        <w:rPr>
          <w:noProof/>
        </w:rPr>
        <w:fldChar w:fldCharType="begin" w:fldLock="1"/>
      </w:r>
      <w:r>
        <w:rPr>
          <w:noProof/>
        </w:rPr>
        <w:instrText xml:space="preserve"> PAGEREF _Toc130981661 \h </w:instrText>
      </w:r>
      <w:r>
        <w:rPr>
          <w:noProof/>
        </w:rPr>
      </w:r>
      <w:r>
        <w:rPr>
          <w:noProof/>
        </w:rPr>
        <w:fldChar w:fldCharType="separate"/>
      </w:r>
      <w:r>
        <w:rPr>
          <w:noProof/>
        </w:rPr>
        <w:t>114</w:t>
      </w:r>
      <w:r>
        <w:rPr>
          <w:noProof/>
        </w:rPr>
        <w:fldChar w:fldCharType="end"/>
      </w:r>
    </w:p>
    <w:p w14:paraId="734F5957" w14:textId="547A42C1" w:rsidR="001B5EC1" w:rsidRDefault="001B5EC1">
      <w:pPr>
        <w:pStyle w:val="TOC2"/>
        <w:rPr>
          <w:rFonts w:ascii="Calibri" w:hAnsi="Calibri"/>
          <w:noProof/>
          <w:sz w:val="22"/>
          <w:szCs w:val="22"/>
          <w:lang w:eastAsia="en-GB"/>
        </w:rPr>
      </w:pPr>
      <w:r>
        <w:rPr>
          <w:noProof/>
        </w:rPr>
        <w:t>8.91</w:t>
      </w:r>
      <w:r>
        <w:rPr>
          <w:rFonts w:ascii="Calibri" w:hAnsi="Calibri"/>
          <w:noProof/>
          <w:sz w:val="22"/>
          <w:szCs w:val="22"/>
          <w:lang w:eastAsia="en-GB"/>
        </w:rPr>
        <w:tab/>
      </w:r>
      <w:r>
        <w:rPr>
          <w:noProof/>
        </w:rPr>
        <w:t>Routing Area Identification</w:t>
      </w:r>
      <w:r>
        <w:rPr>
          <w:noProof/>
        </w:rPr>
        <w:tab/>
      </w:r>
      <w:r>
        <w:rPr>
          <w:noProof/>
        </w:rPr>
        <w:fldChar w:fldCharType="begin" w:fldLock="1"/>
      </w:r>
      <w:r>
        <w:rPr>
          <w:noProof/>
        </w:rPr>
        <w:instrText xml:space="preserve"> PAGEREF _Toc130981662 \h </w:instrText>
      </w:r>
      <w:r>
        <w:rPr>
          <w:noProof/>
        </w:rPr>
      </w:r>
      <w:r>
        <w:rPr>
          <w:noProof/>
        </w:rPr>
        <w:fldChar w:fldCharType="separate"/>
      </w:r>
      <w:r>
        <w:rPr>
          <w:noProof/>
        </w:rPr>
        <w:t>114</w:t>
      </w:r>
      <w:r>
        <w:rPr>
          <w:noProof/>
        </w:rPr>
        <w:fldChar w:fldCharType="end"/>
      </w:r>
    </w:p>
    <w:p w14:paraId="4623534E" w14:textId="7205D02B" w:rsidR="001B5EC1" w:rsidRDefault="001B5EC1">
      <w:pPr>
        <w:pStyle w:val="TOC2"/>
        <w:rPr>
          <w:rFonts w:ascii="Calibri" w:hAnsi="Calibri"/>
          <w:noProof/>
          <w:sz w:val="22"/>
          <w:szCs w:val="22"/>
          <w:lang w:eastAsia="en-GB"/>
        </w:rPr>
      </w:pPr>
      <w:r>
        <w:rPr>
          <w:noProof/>
        </w:rPr>
        <w:t>8.92</w:t>
      </w:r>
      <w:r>
        <w:rPr>
          <w:rFonts w:ascii="Calibri" w:hAnsi="Calibri"/>
          <w:noProof/>
          <w:sz w:val="22"/>
          <w:szCs w:val="22"/>
          <w:lang w:eastAsia="en-GB"/>
        </w:rPr>
        <w:tab/>
      </w:r>
      <w:r>
        <w:rPr>
          <w:noProof/>
        </w:rPr>
        <w:t>Update/Attach/Registration Type</w:t>
      </w:r>
      <w:r>
        <w:rPr>
          <w:noProof/>
        </w:rPr>
        <w:tab/>
      </w:r>
      <w:r>
        <w:rPr>
          <w:noProof/>
        </w:rPr>
        <w:fldChar w:fldCharType="begin" w:fldLock="1"/>
      </w:r>
      <w:r>
        <w:rPr>
          <w:noProof/>
        </w:rPr>
        <w:instrText xml:space="preserve"> PAGEREF _Toc130981663 \h </w:instrText>
      </w:r>
      <w:r>
        <w:rPr>
          <w:noProof/>
        </w:rPr>
      </w:r>
      <w:r>
        <w:rPr>
          <w:noProof/>
        </w:rPr>
        <w:fldChar w:fldCharType="separate"/>
      </w:r>
      <w:r>
        <w:rPr>
          <w:noProof/>
        </w:rPr>
        <w:t>115</w:t>
      </w:r>
      <w:r>
        <w:rPr>
          <w:noProof/>
        </w:rPr>
        <w:fldChar w:fldCharType="end"/>
      </w:r>
    </w:p>
    <w:p w14:paraId="543FC0C2" w14:textId="0D865D2D" w:rsidR="001B5EC1" w:rsidRDefault="001B5EC1">
      <w:pPr>
        <w:pStyle w:val="TOC2"/>
        <w:rPr>
          <w:rFonts w:ascii="Calibri" w:hAnsi="Calibri"/>
          <w:noProof/>
          <w:sz w:val="22"/>
          <w:szCs w:val="22"/>
          <w:lang w:eastAsia="en-GB"/>
        </w:rPr>
      </w:pPr>
      <w:r>
        <w:rPr>
          <w:noProof/>
        </w:rPr>
        <w:t>8.93</w:t>
      </w:r>
      <w:r>
        <w:rPr>
          <w:rFonts w:ascii="Calibri" w:hAnsi="Calibri"/>
          <w:noProof/>
          <w:sz w:val="22"/>
          <w:szCs w:val="22"/>
          <w:lang w:eastAsia="en-GB"/>
        </w:rPr>
        <w:tab/>
      </w:r>
      <w:r>
        <w:rPr>
          <w:noProof/>
        </w:rPr>
        <w:t>Rejection Cause Code</w:t>
      </w:r>
      <w:r>
        <w:rPr>
          <w:noProof/>
        </w:rPr>
        <w:tab/>
      </w:r>
      <w:r>
        <w:rPr>
          <w:noProof/>
        </w:rPr>
        <w:fldChar w:fldCharType="begin" w:fldLock="1"/>
      </w:r>
      <w:r>
        <w:rPr>
          <w:noProof/>
        </w:rPr>
        <w:instrText xml:space="preserve"> PAGEREF _Toc130981664 \h </w:instrText>
      </w:r>
      <w:r>
        <w:rPr>
          <w:noProof/>
        </w:rPr>
      </w:r>
      <w:r>
        <w:rPr>
          <w:noProof/>
        </w:rPr>
        <w:fldChar w:fldCharType="separate"/>
      </w:r>
      <w:r>
        <w:rPr>
          <w:noProof/>
        </w:rPr>
        <w:t>116</w:t>
      </w:r>
      <w:r>
        <w:rPr>
          <w:noProof/>
        </w:rPr>
        <w:fldChar w:fldCharType="end"/>
      </w:r>
    </w:p>
    <w:p w14:paraId="2CD2C21F" w14:textId="24B0D9A4" w:rsidR="001B5EC1" w:rsidRDefault="001B5EC1">
      <w:pPr>
        <w:pStyle w:val="TOC2"/>
        <w:rPr>
          <w:rFonts w:ascii="Calibri" w:hAnsi="Calibri"/>
          <w:noProof/>
          <w:sz w:val="22"/>
          <w:szCs w:val="22"/>
          <w:lang w:eastAsia="en-GB"/>
        </w:rPr>
      </w:pPr>
      <w:r>
        <w:rPr>
          <w:noProof/>
        </w:rPr>
        <w:t>8.94</w:t>
      </w:r>
      <w:r>
        <w:rPr>
          <w:rFonts w:ascii="Calibri" w:hAnsi="Calibri"/>
          <w:noProof/>
          <w:sz w:val="22"/>
          <w:szCs w:val="22"/>
          <w:lang w:eastAsia="en-GB"/>
        </w:rPr>
        <w:tab/>
      </w:r>
      <w:r>
        <w:rPr>
          <w:noProof/>
        </w:rPr>
        <w:t>Geographical Location Parameters</w:t>
      </w:r>
      <w:r>
        <w:rPr>
          <w:noProof/>
        </w:rPr>
        <w:tab/>
      </w:r>
      <w:r>
        <w:rPr>
          <w:noProof/>
        </w:rPr>
        <w:fldChar w:fldCharType="begin" w:fldLock="1"/>
      </w:r>
      <w:r>
        <w:rPr>
          <w:noProof/>
        </w:rPr>
        <w:instrText xml:space="preserve"> PAGEREF _Toc130981665 \h </w:instrText>
      </w:r>
      <w:r>
        <w:rPr>
          <w:noProof/>
        </w:rPr>
      </w:r>
      <w:r>
        <w:rPr>
          <w:noProof/>
        </w:rPr>
        <w:fldChar w:fldCharType="separate"/>
      </w:r>
      <w:r>
        <w:rPr>
          <w:noProof/>
        </w:rPr>
        <w:t>116</w:t>
      </w:r>
      <w:r>
        <w:rPr>
          <w:noProof/>
        </w:rPr>
        <w:fldChar w:fldCharType="end"/>
      </w:r>
    </w:p>
    <w:p w14:paraId="2C6DEB77" w14:textId="3A9E7B4B" w:rsidR="001B5EC1" w:rsidRDefault="001B5EC1">
      <w:pPr>
        <w:pStyle w:val="TOC2"/>
        <w:rPr>
          <w:rFonts w:ascii="Calibri" w:hAnsi="Calibri"/>
          <w:noProof/>
          <w:sz w:val="22"/>
          <w:szCs w:val="22"/>
          <w:lang w:eastAsia="en-GB"/>
        </w:rPr>
      </w:pPr>
      <w:r>
        <w:rPr>
          <w:noProof/>
        </w:rPr>
        <w:t>8.95</w:t>
      </w:r>
      <w:r>
        <w:rPr>
          <w:rFonts w:ascii="Calibri" w:hAnsi="Calibri"/>
          <w:noProof/>
          <w:sz w:val="22"/>
          <w:szCs w:val="22"/>
          <w:lang w:eastAsia="en-GB"/>
        </w:rPr>
        <w:tab/>
      </w:r>
      <w:r>
        <w:rPr>
          <w:noProof/>
        </w:rPr>
        <w:t>GAD shapes</w:t>
      </w:r>
      <w:r>
        <w:rPr>
          <w:noProof/>
        </w:rPr>
        <w:tab/>
      </w:r>
      <w:r>
        <w:rPr>
          <w:noProof/>
        </w:rPr>
        <w:fldChar w:fldCharType="begin" w:fldLock="1"/>
      </w:r>
      <w:r>
        <w:rPr>
          <w:noProof/>
        </w:rPr>
        <w:instrText xml:space="preserve"> PAGEREF _Toc130981666 \h </w:instrText>
      </w:r>
      <w:r>
        <w:rPr>
          <w:noProof/>
        </w:rPr>
      </w:r>
      <w:r>
        <w:rPr>
          <w:noProof/>
        </w:rPr>
        <w:fldChar w:fldCharType="separate"/>
      </w:r>
      <w:r>
        <w:rPr>
          <w:noProof/>
        </w:rPr>
        <w:t>118</w:t>
      </w:r>
      <w:r>
        <w:rPr>
          <w:noProof/>
        </w:rPr>
        <w:fldChar w:fldCharType="end"/>
      </w:r>
    </w:p>
    <w:p w14:paraId="0FEF03A8" w14:textId="4116445B" w:rsidR="001B5EC1" w:rsidRDefault="001B5EC1">
      <w:pPr>
        <w:pStyle w:val="TOC2"/>
        <w:rPr>
          <w:rFonts w:ascii="Calibri" w:hAnsi="Calibri"/>
          <w:noProof/>
          <w:sz w:val="22"/>
          <w:szCs w:val="22"/>
          <w:lang w:eastAsia="en-GB"/>
        </w:rPr>
      </w:pPr>
      <w:r>
        <w:rPr>
          <w:noProof/>
        </w:rPr>
        <w:t>8.96</w:t>
      </w:r>
      <w:r>
        <w:rPr>
          <w:rFonts w:ascii="Calibri" w:hAnsi="Calibri"/>
          <w:noProof/>
          <w:sz w:val="22"/>
          <w:szCs w:val="22"/>
          <w:lang w:eastAsia="en-GB"/>
        </w:rPr>
        <w:tab/>
      </w:r>
      <w:r>
        <w:rPr>
          <w:noProof/>
        </w:rPr>
        <w:t>NMEA sentence</w:t>
      </w:r>
      <w:r>
        <w:rPr>
          <w:noProof/>
        </w:rPr>
        <w:tab/>
      </w:r>
      <w:r>
        <w:rPr>
          <w:noProof/>
        </w:rPr>
        <w:fldChar w:fldCharType="begin" w:fldLock="1"/>
      </w:r>
      <w:r>
        <w:rPr>
          <w:noProof/>
        </w:rPr>
        <w:instrText xml:space="preserve"> PAGEREF _Toc130981667 \h </w:instrText>
      </w:r>
      <w:r>
        <w:rPr>
          <w:noProof/>
        </w:rPr>
      </w:r>
      <w:r>
        <w:rPr>
          <w:noProof/>
        </w:rPr>
        <w:fldChar w:fldCharType="separate"/>
      </w:r>
      <w:r>
        <w:rPr>
          <w:noProof/>
        </w:rPr>
        <w:t>119</w:t>
      </w:r>
      <w:r>
        <w:rPr>
          <w:noProof/>
        </w:rPr>
        <w:fldChar w:fldCharType="end"/>
      </w:r>
    </w:p>
    <w:p w14:paraId="5F6C0C30" w14:textId="50D41462" w:rsidR="001B5EC1" w:rsidRDefault="001B5EC1">
      <w:pPr>
        <w:pStyle w:val="TOC2"/>
        <w:rPr>
          <w:rFonts w:ascii="Calibri" w:hAnsi="Calibri"/>
          <w:noProof/>
          <w:sz w:val="22"/>
          <w:szCs w:val="22"/>
          <w:lang w:eastAsia="en-GB"/>
        </w:rPr>
      </w:pPr>
      <w:r>
        <w:rPr>
          <w:noProof/>
        </w:rPr>
        <w:t>8.97</w:t>
      </w:r>
      <w:r>
        <w:rPr>
          <w:rFonts w:ascii="Calibri" w:hAnsi="Calibri"/>
          <w:noProof/>
          <w:sz w:val="22"/>
          <w:szCs w:val="22"/>
          <w:lang w:eastAsia="en-GB"/>
        </w:rPr>
        <w:tab/>
      </w:r>
      <w:r>
        <w:rPr>
          <w:noProof/>
        </w:rPr>
        <w:t>PLMN List</w:t>
      </w:r>
      <w:r>
        <w:rPr>
          <w:noProof/>
        </w:rPr>
        <w:tab/>
      </w:r>
      <w:r>
        <w:rPr>
          <w:noProof/>
        </w:rPr>
        <w:fldChar w:fldCharType="begin" w:fldLock="1"/>
      </w:r>
      <w:r>
        <w:rPr>
          <w:noProof/>
        </w:rPr>
        <w:instrText xml:space="preserve"> PAGEREF _Toc130981668 \h </w:instrText>
      </w:r>
      <w:r>
        <w:rPr>
          <w:noProof/>
        </w:rPr>
      </w:r>
      <w:r>
        <w:rPr>
          <w:noProof/>
        </w:rPr>
        <w:fldChar w:fldCharType="separate"/>
      </w:r>
      <w:r>
        <w:rPr>
          <w:noProof/>
        </w:rPr>
        <w:t>119</w:t>
      </w:r>
      <w:r>
        <w:rPr>
          <w:noProof/>
        </w:rPr>
        <w:fldChar w:fldCharType="end"/>
      </w:r>
    </w:p>
    <w:p w14:paraId="4F1C6434" w14:textId="7282D351" w:rsidR="001B5EC1" w:rsidRDefault="001B5EC1">
      <w:pPr>
        <w:pStyle w:val="TOC2"/>
        <w:rPr>
          <w:rFonts w:ascii="Calibri" w:hAnsi="Calibri"/>
          <w:noProof/>
          <w:sz w:val="22"/>
          <w:szCs w:val="22"/>
          <w:lang w:eastAsia="en-GB"/>
        </w:rPr>
      </w:pPr>
      <w:r>
        <w:rPr>
          <w:noProof/>
        </w:rPr>
        <w:t>8.98</w:t>
      </w:r>
      <w:r>
        <w:rPr>
          <w:rFonts w:ascii="Calibri" w:hAnsi="Calibri"/>
          <w:noProof/>
          <w:sz w:val="22"/>
          <w:szCs w:val="22"/>
          <w:lang w:eastAsia="en-GB"/>
        </w:rPr>
        <w:tab/>
      </w:r>
      <w:r>
        <w:rPr>
          <w:noProof/>
        </w:rPr>
        <w:t>EPS PDN connection activation parameters</w:t>
      </w:r>
      <w:r>
        <w:rPr>
          <w:noProof/>
        </w:rPr>
        <w:tab/>
      </w:r>
      <w:r>
        <w:rPr>
          <w:noProof/>
        </w:rPr>
        <w:fldChar w:fldCharType="begin" w:fldLock="1"/>
      </w:r>
      <w:r>
        <w:rPr>
          <w:noProof/>
        </w:rPr>
        <w:instrText xml:space="preserve"> PAGEREF _Toc130981669 \h </w:instrText>
      </w:r>
      <w:r>
        <w:rPr>
          <w:noProof/>
        </w:rPr>
      </w:r>
      <w:r>
        <w:rPr>
          <w:noProof/>
        </w:rPr>
        <w:fldChar w:fldCharType="separate"/>
      </w:r>
      <w:r>
        <w:rPr>
          <w:noProof/>
        </w:rPr>
        <w:t>119</w:t>
      </w:r>
      <w:r>
        <w:rPr>
          <w:noProof/>
        </w:rPr>
        <w:fldChar w:fldCharType="end"/>
      </w:r>
    </w:p>
    <w:p w14:paraId="0F3D05C5" w14:textId="75770EDD" w:rsidR="001B5EC1" w:rsidRDefault="001B5EC1">
      <w:pPr>
        <w:pStyle w:val="TOC2"/>
        <w:rPr>
          <w:rFonts w:ascii="Calibri" w:hAnsi="Calibri"/>
          <w:noProof/>
          <w:sz w:val="22"/>
          <w:szCs w:val="22"/>
          <w:lang w:eastAsia="en-GB"/>
        </w:rPr>
      </w:pPr>
      <w:r>
        <w:rPr>
          <w:noProof/>
        </w:rPr>
        <w:t>8.99</w:t>
      </w:r>
      <w:r>
        <w:rPr>
          <w:rFonts w:ascii="Calibri" w:hAnsi="Calibri"/>
          <w:noProof/>
          <w:sz w:val="22"/>
          <w:szCs w:val="22"/>
          <w:lang w:eastAsia="en-GB"/>
        </w:rPr>
        <w:tab/>
      </w:r>
      <w:r>
        <w:rPr>
          <w:noProof/>
        </w:rPr>
        <w:t>Tracking Area Identification</w:t>
      </w:r>
      <w:r>
        <w:rPr>
          <w:noProof/>
        </w:rPr>
        <w:tab/>
      </w:r>
      <w:r>
        <w:rPr>
          <w:noProof/>
        </w:rPr>
        <w:fldChar w:fldCharType="begin" w:fldLock="1"/>
      </w:r>
      <w:r>
        <w:rPr>
          <w:noProof/>
        </w:rPr>
        <w:instrText xml:space="preserve"> PAGEREF _Toc130981670 \h </w:instrText>
      </w:r>
      <w:r>
        <w:rPr>
          <w:noProof/>
        </w:rPr>
      </w:r>
      <w:r>
        <w:rPr>
          <w:noProof/>
        </w:rPr>
        <w:fldChar w:fldCharType="separate"/>
      </w:r>
      <w:r>
        <w:rPr>
          <w:noProof/>
        </w:rPr>
        <w:t>120</w:t>
      </w:r>
      <w:r>
        <w:rPr>
          <w:noProof/>
        </w:rPr>
        <w:fldChar w:fldCharType="end"/>
      </w:r>
    </w:p>
    <w:p w14:paraId="3313191B" w14:textId="1B1331D5" w:rsidR="001B5EC1" w:rsidRDefault="001B5EC1">
      <w:pPr>
        <w:pStyle w:val="TOC2"/>
        <w:rPr>
          <w:rFonts w:ascii="Calibri" w:hAnsi="Calibri"/>
          <w:noProof/>
          <w:sz w:val="22"/>
          <w:szCs w:val="22"/>
          <w:lang w:eastAsia="en-GB"/>
        </w:rPr>
      </w:pPr>
      <w:r>
        <w:rPr>
          <w:noProof/>
        </w:rPr>
        <w:t>8.100</w:t>
      </w:r>
      <w:r>
        <w:rPr>
          <w:rFonts w:ascii="Calibri" w:hAnsi="Calibri"/>
          <w:noProof/>
          <w:sz w:val="22"/>
          <w:szCs w:val="22"/>
          <w:lang w:eastAsia="en-GB"/>
        </w:rPr>
        <w:tab/>
      </w:r>
      <w:r>
        <w:rPr>
          <w:noProof/>
        </w:rPr>
        <w:t>CSG ID list identifier</w:t>
      </w:r>
      <w:r>
        <w:rPr>
          <w:noProof/>
        </w:rPr>
        <w:tab/>
      </w:r>
      <w:r>
        <w:rPr>
          <w:noProof/>
        </w:rPr>
        <w:fldChar w:fldCharType="begin" w:fldLock="1"/>
      </w:r>
      <w:r>
        <w:rPr>
          <w:noProof/>
        </w:rPr>
        <w:instrText xml:space="preserve"> PAGEREF _Toc130981671 \h </w:instrText>
      </w:r>
      <w:r>
        <w:rPr>
          <w:noProof/>
        </w:rPr>
      </w:r>
      <w:r>
        <w:rPr>
          <w:noProof/>
        </w:rPr>
        <w:fldChar w:fldCharType="separate"/>
      </w:r>
      <w:r>
        <w:rPr>
          <w:noProof/>
        </w:rPr>
        <w:t>120</w:t>
      </w:r>
      <w:r>
        <w:rPr>
          <w:noProof/>
        </w:rPr>
        <w:fldChar w:fldCharType="end"/>
      </w:r>
    </w:p>
    <w:p w14:paraId="7EB6DFAC" w14:textId="4F713B03" w:rsidR="001B5EC1" w:rsidRDefault="001B5EC1">
      <w:pPr>
        <w:pStyle w:val="TOC2"/>
        <w:rPr>
          <w:rFonts w:ascii="Calibri" w:hAnsi="Calibri"/>
          <w:noProof/>
          <w:sz w:val="22"/>
          <w:szCs w:val="22"/>
          <w:lang w:eastAsia="en-GB"/>
        </w:rPr>
      </w:pPr>
      <w:r>
        <w:rPr>
          <w:noProof/>
        </w:rPr>
        <w:t>8.101</w:t>
      </w:r>
      <w:r>
        <w:rPr>
          <w:rFonts w:ascii="Calibri" w:hAnsi="Calibri"/>
          <w:noProof/>
          <w:sz w:val="22"/>
          <w:szCs w:val="22"/>
          <w:lang w:eastAsia="en-GB"/>
        </w:rPr>
        <w:tab/>
      </w:r>
      <w:r>
        <w:rPr>
          <w:noProof/>
        </w:rPr>
        <w:t>CSG cell selection status</w:t>
      </w:r>
      <w:r>
        <w:rPr>
          <w:noProof/>
        </w:rPr>
        <w:tab/>
      </w:r>
      <w:r>
        <w:rPr>
          <w:noProof/>
        </w:rPr>
        <w:fldChar w:fldCharType="begin" w:fldLock="1"/>
      </w:r>
      <w:r>
        <w:rPr>
          <w:noProof/>
        </w:rPr>
        <w:instrText xml:space="preserve"> PAGEREF _Toc130981672 \h </w:instrText>
      </w:r>
      <w:r>
        <w:rPr>
          <w:noProof/>
        </w:rPr>
      </w:r>
      <w:r>
        <w:rPr>
          <w:noProof/>
        </w:rPr>
        <w:fldChar w:fldCharType="separate"/>
      </w:r>
      <w:r>
        <w:rPr>
          <w:noProof/>
        </w:rPr>
        <w:t>121</w:t>
      </w:r>
      <w:r>
        <w:rPr>
          <w:noProof/>
        </w:rPr>
        <w:fldChar w:fldCharType="end"/>
      </w:r>
    </w:p>
    <w:p w14:paraId="48AFB289" w14:textId="0F3D248D" w:rsidR="001B5EC1" w:rsidRDefault="001B5EC1">
      <w:pPr>
        <w:pStyle w:val="TOC2"/>
        <w:rPr>
          <w:rFonts w:ascii="Calibri" w:hAnsi="Calibri"/>
          <w:noProof/>
          <w:sz w:val="22"/>
          <w:szCs w:val="22"/>
          <w:lang w:eastAsia="en-GB"/>
        </w:rPr>
      </w:pPr>
      <w:r>
        <w:rPr>
          <w:noProof/>
        </w:rPr>
        <w:t>8.102</w:t>
      </w:r>
      <w:r>
        <w:rPr>
          <w:rFonts w:ascii="Calibri" w:hAnsi="Calibri"/>
          <w:noProof/>
          <w:sz w:val="22"/>
          <w:szCs w:val="22"/>
          <w:lang w:eastAsia="en-GB"/>
        </w:rPr>
        <w:tab/>
      </w:r>
      <w:r>
        <w:rPr>
          <w:noProof/>
        </w:rPr>
        <w:t>CSG ID</w:t>
      </w:r>
      <w:r>
        <w:rPr>
          <w:noProof/>
        </w:rPr>
        <w:tab/>
      </w:r>
      <w:r>
        <w:rPr>
          <w:noProof/>
        </w:rPr>
        <w:fldChar w:fldCharType="begin" w:fldLock="1"/>
      </w:r>
      <w:r>
        <w:rPr>
          <w:noProof/>
        </w:rPr>
        <w:instrText xml:space="preserve"> PAGEREF _Toc130981673 \h </w:instrText>
      </w:r>
      <w:r>
        <w:rPr>
          <w:noProof/>
        </w:rPr>
      </w:r>
      <w:r>
        <w:rPr>
          <w:noProof/>
        </w:rPr>
        <w:fldChar w:fldCharType="separate"/>
      </w:r>
      <w:r>
        <w:rPr>
          <w:noProof/>
        </w:rPr>
        <w:t>121</w:t>
      </w:r>
      <w:r>
        <w:rPr>
          <w:noProof/>
        </w:rPr>
        <w:fldChar w:fldCharType="end"/>
      </w:r>
    </w:p>
    <w:p w14:paraId="1760FEB9" w14:textId="42C97E72" w:rsidR="001B5EC1" w:rsidRDefault="001B5EC1">
      <w:pPr>
        <w:pStyle w:val="TOC2"/>
        <w:rPr>
          <w:rFonts w:ascii="Calibri" w:hAnsi="Calibri"/>
          <w:noProof/>
          <w:sz w:val="22"/>
          <w:szCs w:val="22"/>
          <w:lang w:eastAsia="en-GB"/>
        </w:rPr>
      </w:pPr>
      <w:r w:rsidRPr="003C1B3A">
        <w:rPr>
          <w:noProof/>
          <w:lang w:val="pt-BR"/>
        </w:rPr>
        <w:t>8.103</w:t>
      </w:r>
      <w:r>
        <w:rPr>
          <w:rFonts w:ascii="Calibri" w:hAnsi="Calibri"/>
          <w:noProof/>
          <w:sz w:val="22"/>
          <w:szCs w:val="22"/>
          <w:lang w:eastAsia="en-GB"/>
        </w:rPr>
        <w:tab/>
      </w:r>
      <w:r w:rsidRPr="003C1B3A">
        <w:rPr>
          <w:noProof/>
          <w:lang w:val="pt-BR"/>
        </w:rPr>
        <w:t>HNB name</w:t>
      </w:r>
      <w:r>
        <w:rPr>
          <w:noProof/>
        </w:rPr>
        <w:tab/>
      </w:r>
      <w:r>
        <w:rPr>
          <w:noProof/>
        </w:rPr>
        <w:fldChar w:fldCharType="begin" w:fldLock="1"/>
      </w:r>
      <w:r>
        <w:rPr>
          <w:noProof/>
        </w:rPr>
        <w:instrText xml:space="preserve"> PAGEREF _Toc130981674 \h </w:instrText>
      </w:r>
      <w:r>
        <w:rPr>
          <w:noProof/>
        </w:rPr>
      </w:r>
      <w:r>
        <w:rPr>
          <w:noProof/>
        </w:rPr>
        <w:fldChar w:fldCharType="separate"/>
      </w:r>
      <w:r>
        <w:rPr>
          <w:noProof/>
        </w:rPr>
        <w:t>122</w:t>
      </w:r>
      <w:r>
        <w:rPr>
          <w:noProof/>
        </w:rPr>
        <w:fldChar w:fldCharType="end"/>
      </w:r>
    </w:p>
    <w:p w14:paraId="7F18C796" w14:textId="1EBCA6B9" w:rsidR="001B5EC1" w:rsidRDefault="001B5EC1">
      <w:pPr>
        <w:pStyle w:val="TOC2"/>
        <w:rPr>
          <w:rFonts w:ascii="Calibri" w:hAnsi="Calibri"/>
          <w:noProof/>
          <w:sz w:val="22"/>
          <w:szCs w:val="22"/>
          <w:lang w:eastAsia="en-GB"/>
        </w:rPr>
      </w:pPr>
      <w:r>
        <w:rPr>
          <w:noProof/>
        </w:rPr>
        <w:t>8.104</w:t>
      </w:r>
      <w:r>
        <w:rPr>
          <w:rFonts w:ascii="Calibri" w:hAnsi="Calibri"/>
          <w:noProof/>
          <w:sz w:val="22"/>
          <w:szCs w:val="22"/>
          <w:lang w:eastAsia="en-GB"/>
        </w:rPr>
        <w:tab/>
      </w:r>
      <w:r>
        <w:rPr>
          <w:noProof/>
        </w:rPr>
        <w:t>Activate descriptor</w:t>
      </w:r>
      <w:r>
        <w:rPr>
          <w:noProof/>
        </w:rPr>
        <w:tab/>
      </w:r>
      <w:r>
        <w:rPr>
          <w:noProof/>
        </w:rPr>
        <w:fldChar w:fldCharType="begin" w:fldLock="1"/>
      </w:r>
      <w:r>
        <w:rPr>
          <w:noProof/>
        </w:rPr>
        <w:instrText xml:space="preserve"> PAGEREF _Toc130981675 \h </w:instrText>
      </w:r>
      <w:r>
        <w:rPr>
          <w:noProof/>
        </w:rPr>
      </w:r>
      <w:r>
        <w:rPr>
          <w:noProof/>
        </w:rPr>
        <w:fldChar w:fldCharType="separate"/>
      </w:r>
      <w:r>
        <w:rPr>
          <w:noProof/>
        </w:rPr>
        <w:t>122</w:t>
      </w:r>
      <w:r>
        <w:rPr>
          <w:noProof/>
        </w:rPr>
        <w:fldChar w:fldCharType="end"/>
      </w:r>
    </w:p>
    <w:p w14:paraId="74ADB129" w14:textId="536DFE4C" w:rsidR="001B5EC1" w:rsidRDefault="001B5EC1">
      <w:pPr>
        <w:pStyle w:val="TOC2"/>
        <w:rPr>
          <w:rFonts w:ascii="Calibri" w:hAnsi="Calibri"/>
          <w:noProof/>
          <w:sz w:val="22"/>
          <w:szCs w:val="22"/>
          <w:lang w:eastAsia="en-GB"/>
        </w:rPr>
      </w:pPr>
      <w:r>
        <w:rPr>
          <w:noProof/>
        </w:rPr>
        <w:t>8.105</w:t>
      </w:r>
      <w:r>
        <w:rPr>
          <w:rFonts w:ascii="Calibri" w:hAnsi="Calibri"/>
          <w:noProof/>
          <w:sz w:val="22"/>
          <w:szCs w:val="22"/>
          <w:lang w:eastAsia="en-GB"/>
        </w:rPr>
        <w:tab/>
      </w:r>
      <w:r>
        <w:rPr>
          <w:noProof/>
        </w:rPr>
        <w:t>Broadcast Network information</w:t>
      </w:r>
      <w:r>
        <w:rPr>
          <w:noProof/>
        </w:rPr>
        <w:tab/>
      </w:r>
      <w:r>
        <w:rPr>
          <w:noProof/>
        </w:rPr>
        <w:fldChar w:fldCharType="begin" w:fldLock="1"/>
      </w:r>
      <w:r>
        <w:rPr>
          <w:noProof/>
        </w:rPr>
        <w:instrText xml:space="preserve"> PAGEREF _Toc130981676 \h </w:instrText>
      </w:r>
      <w:r>
        <w:rPr>
          <w:noProof/>
        </w:rPr>
      </w:r>
      <w:r>
        <w:rPr>
          <w:noProof/>
        </w:rPr>
        <w:fldChar w:fldCharType="separate"/>
      </w:r>
      <w:r>
        <w:rPr>
          <w:noProof/>
        </w:rPr>
        <w:t>122</w:t>
      </w:r>
      <w:r>
        <w:rPr>
          <w:noProof/>
        </w:rPr>
        <w:fldChar w:fldCharType="end"/>
      </w:r>
    </w:p>
    <w:p w14:paraId="467272D9" w14:textId="43911B33" w:rsidR="001B5EC1" w:rsidRDefault="001B5EC1">
      <w:pPr>
        <w:pStyle w:val="TOC2"/>
        <w:rPr>
          <w:rFonts w:ascii="Calibri" w:hAnsi="Calibri"/>
          <w:noProof/>
          <w:sz w:val="22"/>
          <w:szCs w:val="22"/>
          <w:lang w:eastAsia="en-GB"/>
        </w:rPr>
      </w:pPr>
      <w:r>
        <w:rPr>
          <w:noProof/>
        </w:rPr>
        <w:t>8.106</w:t>
      </w:r>
      <w:r>
        <w:rPr>
          <w:rFonts w:ascii="Calibri" w:hAnsi="Calibri"/>
          <w:noProof/>
          <w:sz w:val="22"/>
          <w:szCs w:val="22"/>
          <w:lang w:eastAsia="en-GB"/>
        </w:rPr>
        <w:tab/>
      </w:r>
      <w:r>
        <w:rPr>
          <w:noProof/>
        </w:rPr>
        <w:t>Contactless state request</w:t>
      </w:r>
      <w:r>
        <w:rPr>
          <w:noProof/>
        </w:rPr>
        <w:tab/>
      </w:r>
      <w:r>
        <w:rPr>
          <w:noProof/>
        </w:rPr>
        <w:fldChar w:fldCharType="begin" w:fldLock="1"/>
      </w:r>
      <w:r>
        <w:rPr>
          <w:noProof/>
        </w:rPr>
        <w:instrText xml:space="preserve"> PAGEREF _Toc130981677 \h </w:instrText>
      </w:r>
      <w:r>
        <w:rPr>
          <w:noProof/>
        </w:rPr>
      </w:r>
      <w:r>
        <w:rPr>
          <w:noProof/>
        </w:rPr>
        <w:fldChar w:fldCharType="separate"/>
      </w:r>
      <w:r>
        <w:rPr>
          <w:noProof/>
        </w:rPr>
        <w:t>122</w:t>
      </w:r>
      <w:r>
        <w:rPr>
          <w:noProof/>
        </w:rPr>
        <w:fldChar w:fldCharType="end"/>
      </w:r>
    </w:p>
    <w:p w14:paraId="2FACB989" w14:textId="4865CEC9" w:rsidR="001B5EC1" w:rsidRDefault="001B5EC1">
      <w:pPr>
        <w:pStyle w:val="TOC2"/>
        <w:rPr>
          <w:rFonts w:ascii="Calibri" w:hAnsi="Calibri"/>
          <w:noProof/>
          <w:sz w:val="22"/>
          <w:szCs w:val="22"/>
          <w:lang w:eastAsia="en-GB"/>
        </w:rPr>
      </w:pPr>
      <w:r>
        <w:rPr>
          <w:noProof/>
        </w:rPr>
        <w:t>8.107</w:t>
      </w:r>
      <w:r>
        <w:rPr>
          <w:rFonts w:ascii="Calibri" w:hAnsi="Calibri"/>
          <w:noProof/>
          <w:sz w:val="22"/>
          <w:szCs w:val="22"/>
          <w:lang w:eastAsia="en-GB"/>
        </w:rPr>
        <w:tab/>
      </w:r>
      <w:r>
        <w:rPr>
          <w:noProof/>
        </w:rPr>
        <w:t>Contactless functionality state</w:t>
      </w:r>
      <w:r>
        <w:rPr>
          <w:noProof/>
        </w:rPr>
        <w:tab/>
      </w:r>
      <w:r>
        <w:rPr>
          <w:noProof/>
        </w:rPr>
        <w:fldChar w:fldCharType="begin" w:fldLock="1"/>
      </w:r>
      <w:r>
        <w:rPr>
          <w:noProof/>
        </w:rPr>
        <w:instrText xml:space="preserve"> PAGEREF _Toc130981678 \h </w:instrText>
      </w:r>
      <w:r>
        <w:rPr>
          <w:noProof/>
        </w:rPr>
      </w:r>
      <w:r>
        <w:rPr>
          <w:noProof/>
        </w:rPr>
        <w:fldChar w:fldCharType="separate"/>
      </w:r>
      <w:r>
        <w:rPr>
          <w:noProof/>
        </w:rPr>
        <w:t>122</w:t>
      </w:r>
      <w:r>
        <w:rPr>
          <w:noProof/>
        </w:rPr>
        <w:fldChar w:fldCharType="end"/>
      </w:r>
    </w:p>
    <w:p w14:paraId="10569A49" w14:textId="622AA01C" w:rsidR="001B5EC1" w:rsidRDefault="001B5EC1">
      <w:pPr>
        <w:pStyle w:val="TOC2"/>
        <w:rPr>
          <w:rFonts w:ascii="Calibri" w:hAnsi="Calibri"/>
          <w:noProof/>
          <w:sz w:val="22"/>
          <w:szCs w:val="22"/>
          <w:lang w:eastAsia="en-GB"/>
        </w:rPr>
      </w:pPr>
      <w:r>
        <w:rPr>
          <w:noProof/>
        </w:rPr>
        <w:t>8.108</w:t>
      </w:r>
      <w:r>
        <w:rPr>
          <w:rFonts w:ascii="Calibri" w:hAnsi="Calibri"/>
          <w:noProof/>
          <w:sz w:val="22"/>
          <w:szCs w:val="22"/>
          <w:lang w:eastAsia="en-GB"/>
        </w:rPr>
        <w:tab/>
      </w:r>
      <w:r>
        <w:rPr>
          <w:noProof/>
        </w:rPr>
        <w:t>IMS URI</w:t>
      </w:r>
      <w:r>
        <w:rPr>
          <w:noProof/>
        </w:rPr>
        <w:tab/>
      </w:r>
      <w:r>
        <w:rPr>
          <w:noProof/>
        </w:rPr>
        <w:fldChar w:fldCharType="begin" w:fldLock="1"/>
      </w:r>
      <w:r>
        <w:rPr>
          <w:noProof/>
        </w:rPr>
        <w:instrText xml:space="preserve"> PAGEREF _Toc130981679 \h </w:instrText>
      </w:r>
      <w:r>
        <w:rPr>
          <w:noProof/>
        </w:rPr>
      </w:r>
      <w:r>
        <w:rPr>
          <w:noProof/>
        </w:rPr>
        <w:fldChar w:fldCharType="separate"/>
      </w:r>
      <w:r>
        <w:rPr>
          <w:noProof/>
        </w:rPr>
        <w:t>122</w:t>
      </w:r>
      <w:r>
        <w:rPr>
          <w:noProof/>
        </w:rPr>
        <w:fldChar w:fldCharType="end"/>
      </w:r>
    </w:p>
    <w:p w14:paraId="65698A01" w14:textId="708763AE" w:rsidR="001B5EC1" w:rsidRDefault="001B5EC1">
      <w:pPr>
        <w:pStyle w:val="TOC2"/>
        <w:rPr>
          <w:rFonts w:ascii="Calibri" w:hAnsi="Calibri"/>
          <w:noProof/>
          <w:sz w:val="22"/>
          <w:szCs w:val="22"/>
          <w:lang w:eastAsia="en-GB"/>
        </w:rPr>
      </w:pPr>
      <w:r>
        <w:rPr>
          <w:noProof/>
        </w:rPr>
        <w:t>8.109</w:t>
      </w:r>
      <w:r>
        <w:rPr>
          <w:rFonts w:ascii="Calibri" w:hAnsi="Calibri"/>
          <w:noProof/>
          <w:sz w:val="22"/>
          <w:szCs w:val="22"/>
          <w:lang w:eastAsia="en-GB"/>
        </w:rPr>
        <w:tab/>
      </w:r>
      <w:r>
        <w:rPr>
          <w:noProof/>
        </w:rPr>
        <w:t>Extended registry application data</w:t>
      </w:r>
      <w:r>
        <w:rPr>
          <w:noProof/>
        </w:rPr>
        <w:tab/>
      </w:r>
      <w:r>
        <w:rPr>
          <w:noProof/>
        </w:rPr>
        <w:fldChar w:fldCharType="begin" w:fldLock="1"/>
      </w:r>
      <w:r>
        <w:rPr>
          <w:noProof/>
        </w:rPr>
        <w:instrText xml:space="preserve"> PAGEREF _Toc130981680 \h </w:instrText>
      </w:r>
      <w:r>
        <w:rPr>
          <w:noProof/>
        </w:rPr>
      </w:r>
      <w:r>
        <w:rPr>
          <w:noProof/>
        </w:rPr>
        <w:fldChar w:fldCharType="separate"/>
      </w:r>
      <w:r>
        <w:rPr>
          <w:noProof/>
        </w:rPr>
        <w:t>122</w:t>
      </w:r>
      <w:r>
        <w:rPr>
          <w:noProof/>
        </w:rPr>
        <w:fldChar w:fldCharType="end"/>
      </w:r>
    </w:p>
    <w:p w14:paraId="1CE03E01" w14:textId="202C1630" w:rsidR="001B5EC1" w:rsidRDefault="001B5EC1">
      <w:pPr>
        <w:pStyle w:val="TOC2"/>
        <w:rPr>
          <w:rFonts w:ascii="Calibri" w:hAnsi="Calibri"/>
          <w:noProof/>
          <w:sz w:val="22"/>
          <w:szCs w:val="22"/>
          <w:lang w:eastAsia="en-GB"/>
        </w:rPr>
      </w:pPr>
      <w:r>
        <w:rPr>
          <w:noProof/>
        </w:rPr>
        <w:t>8.110</w:t>
      </w:r>
      <w:r>
        <w:rPr>
          <w:rFonts w:ascii="Calibri" w:hAnsi="Calibri"/>
          <w:noProof/>
          <w:sz w:val="22"/>
          <w:szCs w:val="22"/>
          <w:lang w:eastAsia="en-GB"/>
        </w:rPr>
        <w:tab/>
      </w:r>
      <w:r>
        <w:rPr>
          <w:noProof/>
        </w:rPr>
        <w:t>IARI</w:t>
      </w:r>
      <w:r>
        <w:rPr>
          <w:noProof/>
        </w:rPr>
        <w:tab/>
      </w:r>
      <w:r>
        <w:rPr>
          <w:noProof/>
        </w:rPr>
        <w:fldChar w:fldCharType="begin" w:fldLock="1"/>
      </w:r>
      <w:r>
        <w:rPr>
          <w:noProof/>
        </w:rPr>
        <w:instrText xml:space="preserve"> PAGEREF _Toc130981681 \h </w:instrText>
      </w:r>
      <w:r>
        <w:rPr>
          <w:noProof/>
        </w:rPr>
      </w:r>
      <w:r>
        <w:rPr>
          <w:noProof/>
        </w:rPr>
        <w:fldChar w:fldCharType="separate"/>
      </w:r>
      <w:r>
        <w:rPr>
          <w:noProof/>
        </w:rPr>
        <w:t>122</w:t>
      </w:r>
      <w:r>
        <w:rPr>
          <w:noProof/>
        </w:rPr>
        <w:fldChar w:fldCharType="end"/>
      </w:r>
    </w:p>
    <w:p w14:paraId="61B76695" w14:textId="7E324EAA" w:rsidR="001B5EC1" w:rsidRDefault="001B5EC1">
      <w:pPr>
        <w:pStyle w:val="TOC2"/>
        <w:rPr>
          <w:rFonts w:ascii="Calibri" w:hAnsi="Calibri"/>
          <w:noProof/>
          <w:sz w:val="22"/>
          <w:szCs w:val="22"/>
          <w:lang w:eastAsia="en-GB"/>
        </w:rPr>
      </w:pPr>
      <w:r>
        <w:rPr>
          <w:noProof/>
        </w:rPr>
        <w:t>8.111</w:t>
      </w:r>
      <w:r>
        <w:rPr>
          <w:rFonts w:ascii="Calibri" w:hAnsi="Calibri"/>
          <w:noProof/>
          <w:sz w:val="22"/>
          <w:szCs w:val="22"/>
          <w:lang w:eastAsia="en-GB"/>
        </w:rPr>
        <w:tab/>
      </w:r>
      <w:r>
        <w:rPr>
          <w:noProof/>
        </w:rPr>
        <w:t>IMPU List</w:t>
      </w:r>
      <w:r>
        <w:rPr>
          <w:noProof/>
        </w:rPr>
        <w:tab/>
      </w:r>
      <w:r>
        <w:rPr>
          <w:noProof/>
        </w:rPr>
        <w:fldChar w:fldCharType="begin" w:fldLock="1"/>
      </w:r>
      <w:r>
        <w:rPr>
          <w:noProof/>
        </w:rPr>
        <w:instrText xml:space="preserve"> PAGEREF _Toc130981682 \h </w:instrText>
      </w:r>
      <w:r>
        <w:rPr>
          <w:noProof/>
        </w:rPr>
      </w:r>
      <w:r>
        <w:rPr>
          <w:noProof/>
        </w:rPr>
        <w:fldChar w:fldCharType="separate"/>
      </w:r>
      <w:r>
        <w:rPr>
          <w:noProof/>
        </w:rPr>
        <w:t>123</w:t>
      </w:r>
      <w:r>
        <w:rPr>
          <w:noProof/>
        </w:rPr>
        <w:fldChar w:fldCharType="end"/>
      </w:r>
    </w:p>
    <w:p w14:paraId="53E74123" w14:textId="519FBC5E" w:rsidR="001B5EC1" w:rsidRDefault="001B5EC1">
      <w:pPr>
        <w:pStyle w:val="TOC2"/>
        <w:rPr>
          <w:rFonts w:ascii="Calibri" w:hAnsi="Calibri"/>
          <w:noProof/>
          <w:sz w:val="22"/>
          <w:szCs w:val="22"/>
          <w:lang w:eastAsia="en-GB"/>
        </w:rPr>
      </w:pPr>
      <w:r>
        <w:rPr>
          <w:noProof/>
        </w:rPr>
        <w:lastRenderedPageBreak/>
        <w:t>8.112</w:t>
      </w:r>
      <w:r>
        <w:rPr>
          <w:rFonts w:ascii="Calibri" w:hAnsi="Calibri"/>
          <w:noProof/>
          <w:sz w:val="22"/>
          <w:szCs w:val="22"/>
          <w:lang w:eastAsia="en-GB"/>
        </w:rPr>
        <w:tab/>
      </w:r>
      <w:r w:rsidRPr="003C1B3A">
        <w:rPr>
          <w:noProof/>
          <w:color w:val="000000"/>
        </w:rPr>
        <w:t>IMS status code</w:t>
      </w:r>
      <w:r>
        <w:rPr>
          <w:noProof/>
        </w:rPr>
        <w:tab/>
      </w:r>
      <w:r>
        <w:rPr>
          <w:noProof/>
        </w:rPr>
        <w:fldChar w:fldCharType="begin" w:fldLock="1"/>
      </w:r>
      <w:r>
        <w:rPr>
          <w:noProof/>
        </w:rPr>
        <w:instrText xml:space="preserve"> PAGEREF _Toc130981683 \h </w:instrText>
      </w:r>
      <w:r>
        <w:rPr>
          <w:noProof/>
        </w:rPr>
      </w:r>
      <w:r>
        <w:rPr>
          <w:noProof/>
        </w:rPr>
        <w:fldChar w:fldCharType="separate"/>
      </w:r>
      <w:r>
        <w:rPr>
          <w:noProof/>
        </w:rPr>
        <w:t>123</w:t>
      </w:r>
      <w:r>
        <w:rPr>
          <w:noProof/>
        </w:rPr>
        <w:fldChar w:fldCharType="end"/>
      </w:r>
    </w:p>
    <w:p w14:paraId="69BAC1D7" w14:textId="1D7370B6" w:rsidR="001B5EC1" w:rsidRDefault="001B5EC1">
      <w:pPr>
        <w:pStyle w:val="TOC2"/>
        <w:rPr>
          <w:rFonts w:ascii="Calibri" w:hAnsi="Calibri"/>
          <w:noProof/>
          <w:sz w:val="22"/>
          <w:szCs w:val="22"/>
          <w:lang w:eastAsia="en-GB"/>
        </w:rPr>
      </w:pPr>
      <w:r>
        <w:rPr>
          <w:noProof/>
        </w:rPr>
        <w:t>8.113</w:t>
      </w:r>
      <w:r>
        <w:rPr>
          <w:rFonts w:ascii="Calibri" w:hAnsi="Calibri"/>
          <w:noProof/>
          <w:sz w:val="22"/>
          <w:szCs w:val="22"/>
          <w:lang w:eastAsia="en-GB"/>
        </w:rPr>
        <w:tab/>
      </w:r>
      <w:r>
        <w:rPr>
          <w:noProof/>
        </w:rPr>
        <w:t>eCAT client profile</w:t>
      </w:r>
      <w:r>
        <w:rPr>
          <w:noProof/>
        </w:rPr>
        <w:tab/>
      </w:r>
      <w:r>
        <w:rPr>
          <w:noProof/>
        </w:rPr>
        <w:fldChar w:fldCharType="begin" w:fldLock="1"/>
      </w:r>
      <w:r>
        <w:rPr>
          <w:noProof/>
        </w:rPr>
        <w:instrText xml:space="preserve"> PAGEREF _Toc130981684 \h </w:instrText>
      </w:r>
      <w:r>
        <w:rPr>
          <w:noProof/>
        </w:rPr>
      </w:r>
      <w:r>
        <w:rPr>
          <w:noProof/>
        </w:rPr>
        <w:fldChar w:fldCharType="separate"/>
      </w:r>
      <w:r>
        <w:rPr>
          <w:noProof/>
        </w:rPr>
        <w:t>123</w:t>
      </w:r>
      <w:r>
        <w:rPr>
          <w:noProof/>
        </w:rPr>
        <w:fldChar w:fldCharType="end"/>
      </w:r>
    </w:p>
    <w:p w14:paraId="3CAB450D" w14:textId="0D7185A3" w:rsidR="001B5EC1" w:rsidRDefault="001B5EC1">
      <w:pPr>
        <w:pStyle w:val="TOC2"/>
        <w:rPr>
          <w:rFonts w:ascii="Calibri" w:hAnsi="Calibri"/>
          <w:noProof/>
          <w:sz w:val="22"/>
          <w:szCs w:val="22"/>
          <w:lang w:eastAsia="en-GB"/>
        </w:rPr>
      </w:pPr>
      <w:r>
        <w:rPr>
          <w:noProof/>
        </w:rPr>
        <w:t>8.114</w:t>
      </w:r>
      <w:r>
        <w:rPr>
          <w:rFonts w:ascii="Calibri" w:hAnsi="Calibri"/>
          <w:noProof/>
          <w:sz w:val="22"/>
          <w:szCs w:val="22"/>
          <w:lang w:eastAsia="en-GB"/>
        </w:rPr>
        <w:tab/>
      </w:r>
      <w:r>
        <w:rPr>
          <w:noProof/>
        </w:rPr>
        <w:t>eCAT client identity</w:t>
      </w:r>
      <w:r>
        <w:rPr>
          <w:noProof/>
        </w:rPr>
        <w:tab/>
      </w:r>
      <w:r>
        <w:rPr>
          <w:noProof/>
        </w:rPr>
        <w:fldChar w:fldCharType="begin" w:fldLock="1"/>
      </w:r>
      <w:r>
        <w:rPr>
          <w:noProof/>
        </w:rPr>
        <w:instrText xml:space="preserve"> PAGEREF _Toc130981685 \h </w:instrText>
      </w:r>
      <w:r>
        <w:rPr>
          <w:noProof/>
        </w:rPr>
      </w:r>
      <w:r>
        <w:rPr>
          <w:noProof/>
        </w:rPr>
        <w:fldChar w:fldCharType="separate"/>
      </w:r>
      <w:r>
        <w:rPr>
          <w:noProof/>
        </w:rPr>
        <w:t>123</w:t>
      </w:r>
      <w:r>
        <w:rPr>
          <w:noProof/>
        </w:rPr>
        <w:fldChar w:fldCharType="end"/>
      </w:r>
    </w:p>
    <w:p w14:paraId="1184C570" w14:textId="38BD7A48" w:rsidR="001B5EC1" w:rsidRDefault="001B5EC1">
      <w:pPr>
        <w:pStyle w:val="TOC2"/>
        <w:rPr>
          <w:rFonts w:ascii="Calibri" w:hAnsi="Calibri"/>
          <w:noProof/>
          <w:sz w:val="22"/>
          <w:szCs w:val="22"/>
          <w:lang w:eastAsia="en-GB"/>
        </w:rPr>
      </w:pPr>
      <w:r>
        <w:rPr>
          <w:noProof/>
        </w:rPr>
        <w:t>8.115</w:t>
      </w:r>
      <w:r>
        <w:rPr>
          <w:rFonts w:ascii="Calibri" w:hAnsi="Calibri"/>
          <w:noProof/>
          <w:sz w:val="22"/>
          <w:szCs w:val="22"/>
          <w:lang w:eastAsia="en-GB"/>
        </w:rPr>
        <w:tab/>
      </w:r>
      <w:r>
        <w:rPr>
          <w:noProof/>
        </w:rPr>
        <w:t>Encapsulated envelope type</w:t>
      </w:r>
      <w:r>
        <w:rPr>
          <w:noProof/>
        </w:rPr>
        <w:tab/>
      </w:r>
      <w:r>
        <w:rPr>
          <w:noProof/>
        </w:rPr>
        <w:fldChar w:fldCharType="begin" w:fldLock="1"/>
      </w:r>
      <w:r>
        <w:rPr>
          <w:noProof/>
        </w:rPr>
        <w:instrText xml:space="preserve"> PAGEREF _Toc130981686 \h </w:instrText>
      </w:r>
      <w:r>
        <w:rPr>
          <w:noProof/>
        </w:rPr>
      </w:r>
      <w:r>
        <w:rPr>
          <w:noProof/>
        </w:rPr>
        <w:fldChar w:fldCharType="separate"/>
      </w:r>
      <w:r>
        <w:rPr>
          <w:noProof/>
        </w:rPr>
        <w:t>123</w:t>
      </w:r>
      <w:r>
        <w:rPr>
          <w:noProof/>
        </w:rPr>
        <w:fldChar w:fldCharType="end"/>
      </w:r>
    </w:p>
    <w:p w14:paraId="2D9718A1" w14:textId="63D36E25" w:rsidR="001B5EC1" w:rsidRDefault="001B5EC1">
      <w:pPr>
        <w:pStyle w:val="TOC2"/>
        <w:rPr>
          <w:rFonts w:ascii="Calibri" w:hAnsi="Calibri"/>
          <w:noProof/>
          <w:sz w:val="22"/>
          <w:szCs w:val="22"/>
          <w:lang w:eastAsia="en-GB"/>
        </w:rPr>
      </w:pPr>
      <w:r>
        <w:rPr>
          <w:noProof/>
        </w:rPr>
        <w:t>8.116</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_Toc130981687 \h </w:instrText>
      </w:r>
      <w:r>
        <w:rPr>
          <w:noProof/>
        </w:rPr>
      </w:r>
      <w:r>
        <w:rPr>
          <w:noProof/>
        </w:rPr>
        <w:fldChar w:fldCharType="separate"/>
      </w:r>
      <w:r>
        <w:rPr>
          <w:noProof/>
        </w:rPr>
        <w:t>124</w:t>
      </w:r>
      <w:r>
        <w:rPr>
          <w:noProof/>
        </w:rPr>
        <w:fldChar w:fldCharType="end"/>
      </w:r>
    </w:p>
    <w:p w14:paraId="1898A225" w14:textId="465030AD" w:rsidR="001B5EC1" w:rsidRDefault="001B5EC1">
      <w:pPr>
        <w:pStyle w:val="TOC2"/>
        <w:rPr>
          <w:rFonts w:ascii="Calibri" w:hAnsi="Calibri"/>
          <w:noProof/>
          <w:sz w:val="22"/>
          <w:szCs w:val="22"/>
          <w:lang w:eastAsia="en-GB"/>
        </w:rPr>
      </w:pPr>
      <w:r>
        <w:rPr>
          <w:noProof/>
        </w:rPr>
        <w:t>8.117</w:t>
      </w:r>
      <w:r>
        <w:rPr>
          <w:rFonts w:ascii="Calibri" w:hAnsi="Calibri"/>
          <w:noProof/>
          <w:sz w:val="22"/>
          <w:szCs w:val="22"/>
          <w:lang w:eastAsia="en-GB"/>
        </w:rPr>
        <w:tab/>
      </w:r>
      <w:r>
        <w:rPr>
          <w:noProof/>
        </w:rPr>
        <w:t>Void</w:t>
      </w:r>
      <w:r>
        <w:rPr>
          <w:noProof/>
        </w:rPr>
        <w:tab/>
      </w:r>
      <w:r>
        <w:rPr>
          <w:noProof/>
        </w:rPr>
        <w:fldChar w:fldCharType="begin" w:fldLock="1"/>
      </w:r>
      <w:r>
        <w:rPr>
          <w:noProof/>
        </w:rPr>
        <w:instrText xml:space="preserve"> PAGEREF _Toc130981688 \h </w:instrText>
      </w:r>
      <w:r>
        <w:rPr>
          <w:noProof/>
        </w:rPr>
      </w:r>
      <w:r>
        <w:rPr>
          <w:noProof/>
        </w:rPr>
        <w:fldChar w:fldCharType="separate"/>
      </w:r>
      <w:r>
        <w:rPr>
          <w:noProof/>
        </w:rPr>
        <w:t>124</w:t>
      </w:r>
      <w:r>
        <w:rPr>
          <w:noProof/>
        </w:rPr>
        <w:fldChar w:fldCharType="end"/>
      </w:r>
    </w:p>
    <w:p w14:paraId="32912E1F" w14:textId="69479955" w:rsidR="001B5EC1" w:rsidRDefault="001B5EC1">
      <w:pPr>
        <w:pStyle w:val="TOC2"/>
        <w:rPr>
          <w:rFonts w:ascii="Calibri" w:hAnsi="Calibri"/>
          <w:noProof/>
          <w:sz w:val="22"/>
          <w:szCs w:val="22"/>
          <w:lang w:eastAsia="en-GB"/>
        </w:rPr>
      </w:pPr>
      <w:r>
        <w:rPr>
          <w:noProof/>
        </w:rPr>
        <w:t>8.118</w:t>
      </w:r>
      <w:r>
        <w:rPr>
          <w:rFonts w:ascii="Calibri" w:hAnsi="Calibri"/>
          <w:noProof/>
          <w:sz w:val="22"/>
          <w:szCs w:val="22"/>
          <w:lang w:eastAsia="en-GB"/>
        </w:rPr>
        <w:tab/>
      </w:r>
      <w:r>
        <w:rPr>
          <w:noProof/>
        </w:rPr>
        <w:t>PLMN ID</w:t>
      </w:r>
      <w:r>
        <w:rPr>
          <w:noProof/>
        </w:rPr>
        <w:tab/>
      </w:r>
      <w:r>
        <w:rPr>
          <w:noProof/>
        </w:rPr>
        <w:fldChar w:fldCharType="begin" w:fldLock="1"/>
      </w:r>
      <w:r>
        <w:rPr>
          <w:noProof/>
        </w:rPr>
        <w:instrText xml:space="preserve"> PAGEREF _Toc130981689 \h </w:instrText>
      </w:r>
      <w:r>
        <w:rPr>
          <w:noProof/>
        </w:rPr>
      </w:r>
      <w:r>
        <w:rPr>
          <w:noProof/>
        </w:rPr>
        <w:fldChar w:fldCharType="separate"/>
      </w:r>
      <w:r>
        <w:rPr>
          <w:noProof/>
        </w:rPr>
        <w:t>124</w:t>
      </w:r>
      <w:r>
        <w:rPr>
          <w:noProof/>
        </w:rPr>
        <w:fldChar w:fldCharType="end"/>
      </w:r>
    </w:p>
    <w:p w14:paraId="06A33C73" w14:textId="50383AC1" w:rsidR="001B5EC1" w:rsidRDefault="001B5EC1">
      <w:pPr>
        <w:pStyle w:val="TOC2"/>
        <w:rPr>
          <w:rFonts w:ascii="Calibri" w:hAnsi="Calibri"/>
          <w:noProof/>
          <w:sz w:val="22"/>
          <w:szCs w:val="22"/>
          <w:lang w:eastAsia="en-GB"/>
        </w:rPr>
      </w:pPr>
      <w:r>
        <w:rPr>
          <w:noProof/>
        </w:rPr>
        <w:t>8.119</w:t>
      </w:r>
      <w:r>
        <w:rPr>
          <w:rFonts w:ascii="Calibri" w:hAnsi="Calibri"/>
          <w:noProof/>
          <w:sz w:val="22"/>
          <w:szCs w:val="22"/>
          <w:lang w:eastAsia="en-GB"/>
        </w:rPr>
        <w:tab/>
      </w:r>
      <w:r>
        <w:rPr>
          <w:noProof/>
        </w:rPr>
        <w:t>E-UTRAN/ Satellite E-UTRAN Inter-frequency Network Measurement Results</w:t>
      </w:r>
      <w:r>
        <w:rPr>
          <w:noProof/>
        </w:rPr>
        <w:tab/>
      </w:r>
      <w:r>
        <w:rPr>
          <w:noProof/>
        </w:rPr>
        <w:fldChar w:fldCharType="begin" w:fldLock="1"/>
      </w:r>
      <w:r>
        <w:rPr>
          <w:noProof/>
        </w:rPr>
        <w:instrText xml:space="preserve"> PAGEREF _Toc130981690 \h </w:instrText>
      </w:r>
      <w:r>
        <w:rPr>
          <w:noProof/>
        </w:rPr>
      </w:r>
      <w:r>
        <w:rPr>
          <w:noProof/>
        </w:rPr>
        <w:fldChar w:fldCharType="separate"/>
      </w:r>
      <w:r>
        <w:rPr>
          <w:noProof/>
        </w:rPr>
        <w:t>124</w:t>
      </w:r>
      <w:r>
        <w:rPr>
          <w:noProof/>
        </w:rPr>
        <w:fldChar w:fldCharType="end"/>
      </w:r>
    </w:p>
    <w:p w14:paraId="3F52AB72" w14:textId="3A9FAF32" w:rsidR="001B5EC1" w:rsidRDefault="001B5EC1">
      <w:pPr>
        <w:pStyle w:val="TOC2"/>
        <w:rPr>
          <w:rFonts w:ascii="Calibri" w:hAnsi="Calibri"/>
          <w:noProof/>
          <w:sz w:val="22"/>
          <w:szCs w:val="22"/>
          <w:lang w:eastAsia="en-GB"/>
        </w:rPr>
      </w:pPr>
      <w:r>
        <w:rPr>
          <w:noProof/>
        </w:rPr>
        <w:t>8.120</w:t>
      </w:r>
      <w:r>
        <w:rPr>
          <w:rFonts w:ascii="Calibri" w:hAnsi="Calibri"/>
          <w:noProof/>
          <w:sz w:val="22"/>
          <w:szCs w:val="22"/>
          <w:lang w:eastAsia="en-GB"/>
        </w:rPr>
        <w:tab/>
      </w:r>
      <w:r>
        <w:rPr>
          <w:noProof/>
        </w:rPr>
        <w:t>Call control result</w:t>
      </w:r>
      <w:r>
        <w:rPr>
          <w:noProof/>
        </w:rPr>
        <w:tab/>
      </w:r>
      <w:r>
        <w:rPr>
          <w:noProof/>
        </w:rPr>
        <w:fldChar w:fldCharType="begin" w:fldLock="1"/>
      </w:r>
      <w:r>
        <w:rPr>
          <w:noProof/>
        </w:rPr>
        <w:instrText xml:space="preserve"> PAGEREF _Toc130981691 \h </w:instrText>
      </w:r>
      <w:r>
        <w:rPr>
          <w:noProof/>
        </w:rPr>
      </w:r>
      <w:r>
        <w:rPr>
          <w:noProof/>
        </w:rPr>
        <w:fldChar w:fldCharType="separate"/>
      </w:r>
      <w:r>
        <w:rPr>
          <w:noProof/>
        </w:rPr>
        <w:t>124</w:t>
      </w:r>
      <w:r>
        <w:rPr>
          <w:noProof/>
        </w:rPr>
        <w:fldChar w:fldCharType="end"/>
      </w:r>
    </w:p>
    <w:p w14:paraId="6187F992" w14:textId="0B9DD943" w:rsidR="001B5EC1" w:rsidRDefault="001B5EC1">
      <w:pPr>
        <w:pStyle w:val="TOC2"/>
        <w:rPr>
          <w:rFonts w:ascii="Calibri" w:hAnsi="Calibri"/>
          <w:noProof/>
          <w:sz w:val="22"/>
          <w:szCs w:val="22"/>
          <w:lang w:eastAsia="en-GB"/>
        </w:rPr>
      </w:pPr>
      <w:r>
        <w:rPr>
          <w:noProof/>
        </w:rPr>
        <w:t>8.121</w:t>
      </w:r>
      <w:r>
        <w:rPr>
          <w:rFonts w:ascii="Calibri" w:hAnsi="Calibri"/>
          <w:noProof/>
          <w:sz w:val="22"/>
          <w:szCs w:val="22"/>
          <w:lang w:eastAsia="en-GB"/>
        </w:rPr>
        <w:tab/>
      </w:r>
      <w:r>
        <w:rPr>
          <w:noProof/>
        </w:rPr>
        <w:t>eCAT sequence number</w:t>
      </w:r>
      <w:r>
        <w:rPr>
          <w:noProof/>
        </w:rPr>
        <w:tab/>
      </w:r>
      <w:r>
        <w:rPr>
          <w:noProof/>
        </w:rPr>
        <w:fldChar w:fldCharType="begin" w:fldLock="1"/>
      </w:r>
      <w:r>
        <w:rPr>
          <w:noProof/>
        </w:rPr>
        <w:instrText xml:space="preserve"> PAGEREF _Toc130981692 \h </w:instrText>
      </w:r>
      <w:r>
        <w:rPr>
          <w:noProof/>
        </w:rPr>
      </w:r>
      <w:r>
        <w:rPr>
          <w:noProof/>
        </w:rPr>
        <w:fldChar w:fldCharType="separate"/>
      </w:r>
      <w:r>
        <w:rPr>
          <w:noProof/>
        </w:rPr>
        <w:t>124</w:t>
      </w:r>
      <w:r>
        <w:rPr>
          <w:noProof/>
        </w:rPr>
        <w:fldChar w:fldCharType="end"/>
      </w:r>
    </w:p>
    <w:p w14:paraId="387E48FB" w14:textId="2E79DECA" w:rsidR="001B5EC1" w:rsidRDefault="001B5EC1">
      <w:pPr>
        <w:pStyle w:val="TOC2"/>
        <w:rPr>
          <w:rFonts w:ascii="Calibri" w:hAnsi="Calibri"/>
          <w:noProof/>
          <w:sz w:val="22"/>
          <w:szCs w:val="22"/>
          <w:lang w:eastAsia="en-GB"/>
        </w:rPr>
      </w:pPr>
      <w:r>
        <w:rPr>
          <w:noProof/>
        </w:rPr>
        <w:t>8.122</w:t>
      </w:r>
      <w:r>
        <w:rPr>
          <w:rFonts w:ascii="Calibri" w:hAnsi="Calibri"/>
          <w:noProof/>
          <w:sz w:val="22"/>
          <w:szCs w:val="22"/>
          <w:lang w:eastAsia="en-GB"/>
        </w:rPr>
        <w:tab/>
      </w:r>
      <w:r>
        <w:rPr>
          <w:noProof/>
        </w:rPr>
        <w:t>Encrypted TLV list</w:t>
      </w:r>
      <w:r>
        <w:rPr>
          <w:noProof/>
        </w:rPr>
        <w:tab/>
      </w:r>
      <w:r>
        <w:rPr>
          <w:noProof/>
        </w:rPr>
        <w:fldChar w:fldCharType="begin" w:fldLock="1"/>
      </w:r>
      <w:r>
        <w:rPr>
          <w:noProof/>
        </w:rPr>
        <w:instrText xml:space="preserve"> PAGEREF _Toc130981693 \h </w:instrText>
      </w:r>
      <w:r>
        <w:rPr>
          <w:noProof/>
        </w:rPr>
      </w:r>
      <w:r>
        <w:rPr>
          <w:noProof/>
        </w:rPr>
        <w:fldChar w:fldCharType="separate"/>
      </w:r>
      <w:r>
        <w:rPr>
          <w:noProof/>
        </w:rPr>
        <w:t>125</w:t>
      </w:r>
      <w:r>
        <w:rPr>
          <w:noProof/>
        </w:rPr>
        <w:fldChar w:fldCharType="end"/>
      </w:r>
    </w:p>
    <w:p w14:paraId="5FC29116" w14:textId="1B2550A3" w:rsidR="001B5EC1" w:rsidRDefault="001B5EC1">
      <w:pPr>
        <w:pStyle w:val="TOC2"/>
        <w:rPr>
          <w:rFonts w:ascii="Calibri" w:hAnsi="Calibri"/>
          <w:noProof/>
          <w:sz w:val="22"/>
          <w:szCs w:val="22"/>
          <w:lang w:eastAsia="en-GB"/>
        </w:rPr>
      </w:pPr>
      <w:r>
        <w:rPr>
          <w:noProof/>
        </w:rPr>
        <w:t>8.123</w:t>
      </w:r>
      <w:r>
        <w:rPr>
          <w:rFonts w:ascii="Calibri" w:hAnsi="Calibri"/>
          <w:noProof/>
          <w:sz w:val="22"/>
          <w:szCs w:val="22"/>
          <w:lang w:eastAsia="en-GB"/>
        </w:rPr>
        <w:tab/>
      </w:r>
      <w:r>
        <w:rPr>
          <w:noProof/>
        </w:rPr>
        <w:t>MAC</w:t>
      </w:r>
      <w:r>
        <w:rPr>
          <w:noProof/>
        </w:rPr>
        <w:tab/>
      </w:r>
      <w:r>
        <w:rPr>
          <w:noProof/>
        </w:rPr>
        <w:fldChar w:fldCharType="begin" w:fldLock="1"/>
      </w:r>
      <w:r>
        <w:rPr>
          <w:noProof/>
        </w:rPr>
        <w:instrText xml:space="preserve"> PAGEREF _Toc130981694 \h </w:instrText>
      </w:r>
      <w:r>
        <w:rPr>
          <w:noProof/>
        </w:rPr>
      </w:r>
      <w:r>
        <w:rPr>
          <w:noProof/>
        </w:rPr>
        <w:fldChar w:fldCharType="separate"/>
      </w:r>
      <w:r>
        <w:rPr>
          <w:noProof/>
        </w:rPr>
        <w:t>125</w:t>
      </w:r>
      <w:r>
        <w:rPr>
          <w:noProof/>
        </w:rPr>
        <w:fldChar w:fldCharType="end"/>
      </w:r>
    </w:p>
    <w:p w14:paraId="4644D2E8" w14:textId="471CACAA" w:rsidR="001B5EC1" w:rsidRDefault="001B5EC1">
      <w:pPr>
        <w:pStyle w:val="TOC2"/>
        <w:rPr>
          <w:rFonts w:ascii="Calibri" w:hAnsi="Calibri"/>
          <w:noProof/>
          <w:sz w:val="22"/>
          <w:szCs w:val="22"/>
          <w:lang w:eastAsia="en-GB"/>
        </w:rPr>
      </w:pPr>
      <w:r>
        <w:rPr>
          <w:noProof/>
        </w:rPr>
        <w:t>8.124</w:t>
      </w:r>
      <w:r>
        <w:rPr>
          <w:rFonts w:ascii="Calibri" w:hAnsi="Calibri"/>
          <w:noProof/>
          <w:sz w:val="22"/>
          <w:szCs w:val="22"/>
          <w:lang w:eastAsia="en-GB"/>
        </w:rPr>
        <w:tab/>
      </w:r>
      <w:r>
        <w:rPr>
          <w:noProof/>
        </w:rPr>
        <w:t>SA template</w:t>
      </w:r>
      <w:r>
        <w:rPr>
          <w:noProof/>
        </w:rPr>
        <w:tab/>
      </w:r>
      <w:r>
        <w:rPr>
          <w:noProof/>
        </w:rPr>
        <w:fldChar w:fldCharType="begin" w:fldLock="1"/>
      </w:r>
      <w:r>
        <w:rPr>
          <w:noProof/>
        </w:rPr>
        <w:instrText xml:space="preserve"> PAGEREF _Toc130981695 \h </w:instrText>
      </w:r>
      <w:r>
        <w:rPr>
          <w:noProof/>
        </w:rPr>
      </w:r>
      <w:r>
        <w:rPr>
          <w:noProof/>
        </w:rPr>
        <w:fldChar w:fldCharType="separate"/>
      </w:r>
      <w:r>
        <w:rPr>
          <w:noProof/>
        </w:rPr>
        <w:t>125</w:t>
      </w:r>
      <w:r>
        <w:rPr>
          <w:noProof/>
        </w:rPr>
        <w:fldChar w:fldCharType="end"/>
      </w:r>
    </w:p>
    <w:p w14:paraId="595BE6EC" w14:textId="6E05C14D" w:rsidR="001B5EC1" w:rsidRDefault="001B5EC1">
      <w:pPr>
        <w:pStyle w:val="TOC2"/>
        <w:rPr>
          <w:rFonts w:ascii="Calibri" w:hAnsi="Calibri"/>
          <w:noProof/>
          <w:sz w:val="22"/>
          <w:szCs w:val="22"/>
          <w:lang w:eastAsia="en-GB"/>
        </w:rPr>
      </w:pPr>
      <w:r>
        <w:rPr>
          <w:noProof/>
        </w:rPr>
        <w:t>8.125</w:t>
      </w:r>
      <w:r>
        <w:rPr>
          <w:rFonts w:ascii="Calibri" w:hAnsi="Calibri"/>
          <w:noProof/>
          <w:sz w:val="22"/>
          <w:szCs w:val="22"/>
          <w:lang w:eastAsia="en-GB"/>
        </w:rPr>
        <w:tab/>
      </w:r>
      <w:r>
        <w:rPr>
          <w:noProof/>
        </w:rPr>
        <w:t>CAT service list</w:t>
      </w:r>
      <w:r>
        <w:rPr>
          <w:noProof/>
        </w:rPr>
        <w:tab/>
      </w:r>
      <w:r>
        <w:rPr>
          <w:noProof/>
        </w:rPr>
        <w:fldChar w:fldCharType="begin" w:fldLock="1"/>
      </w:r>
      <w:r>
        <w:rPr>
          <w:noProof/>
        </w:rPr>
        <w:instrText xml:space="preserve"> PAGEREF _Toc130981696 \h </w:instrText>
      </w:r>
      <w:r>
        <w:rPr>
          <w:noProof/>
        </w:rPr>
      </w:r>
      <w:r>
        <w:rPr>
          <w:noProof/>
        </w:rPr>
        <w:fldChar w:fldCharType="separate"/>
      </w:r>
      <w:r>
        <w:rPr>
          <w:noProof/>
        </w:rPr>
        <w:t>125</w:t>
      </w:r>
      <w:r>
        <w:rPr>
          <w:noProof/>
        </w:rPr>
        <w:fldChar w:fldCharType="end"/>
      </w:r>
    </w:p>
    <w:p w14:paraId="35B6C101" w14:textId="6339921C" w:rsidR="001B5EC1" w:rsidRDefault="001B5EC1">
      <w:pPr>
        <w:pStyle w:val="TOC2"/>
        <w:rPr>
          <w:rFonts w:ascii="Calibri" w:hAnsi="Calibri"/>
          <w:noProof/>
          <w:sz w:val="22"/>
          <w:szCs w:val="22"/>
          <w:lang w:eastAsia="en-GB"/>
        </w:rPr>
      </w:pPr>
      <w:r>
        <w:rPr>
          <w:noProof/>
        </w:rPr>
        <w:t>8.126</w:t>
      </w:r>
      <w:r>
        <w:rPr>
          <w:rFonts w:ascii="Calibri" w:hAnsi="Calibri"/>
          <w:noProof/>
          <w:sz w:val="22"/>
          <w:szCs w:val="22"/>
          <w:lang w:eastAsia="en-GB"/>
        </w:rPr>
        <w:tab/>
      </w:r>
      <w:r>
        <w:rPr>
          <w:noProof/>
        </w:rPr>
        <w:t>Refresh enforcement policy</w:t>
      </w:r>
      <w:r>
        <w:rPr>
          <w:noProof/>
        </w:rPr>
        <w:tab/>
      </w:r>
      <w:r>
        <w:rPr>
          <w:noProof/>
        </w:rPr>
        <w:fldChar w:fldCharType="begin" w:fldLock="1"/>
      </w:r>
      <w:r>
        <w:rPr>
          <w:noProof/>
        </w:rPr>
        <w:instrText xml:space="preserve"> PAGEREF _Toc130981697 \h </w:instrText>
      </w:r>
      <w:r>
        <w:rPr>
          <w:noProof/>
        </w:rPr>
      </w:r>
      <w:r>
        <w:rPr>
          <w:noProof/>
        </w:rPr>
        <w:fldChar w:fldCharType="separate"/>
      </w:r>
      <w:r>
        <w:rPr>
          <w:noProof/>
        </w:rPr>
        <w:t>125</w:t>
      </w:r>
      <w:r>
        <w:rPr>
          <w:noProof/>
        </w:rPr>
        <w:fldChar w:fldCharType="end"/>
      </w:r>
    </w:p>
    <w:p w14:paraId="3F1711F7" w14:textId="0CFC50E0" w:rsidR="001B5EC1" w:rsidRDefault="001B5EC1">
      <w:pPr>
        <w:pStyle w:val="TOC2"/>
        <w:rPr>
          <w:rFonts w:ascii="Calibri" w:hAnsi="Calibri"/>
          <w:noProof/>
          <w:sz w:val="22"/>
          <w:szCs w:val="22"/>
          <w:lang w:eastAsia="en-GB"/>
        </w:rPr>
      </w:pPr>
      <w:r>
        <w:rPr>
          <w:noProof/>
        </w:rPr>
        <w:t>8.127</w:t>
      </w:r>
      <w:r>
        <w:rPr>
          <w:rFonts w:ascii="Calibri" w:hAnsi="Calibri"/>
          <w:noProof/>
          <w:sz w:val="22"/>
          <w:szCs w:val="22"/>
          <w:lang w:eastAsia="en-GB"/>
        </w:rPr>
        <w:tab/>
      </w:r>
      <w:r>
        <w:rPr>
          <w:noProof/>
        </w:rPr>
        <w:t>DNS Server Address</w:t>
      </w:r>
      <w:r>
        <w:rPr>
          <w:noProof/>
        </w:rPr>
        <w:tab/>
      </w:r>
      <w:r>
        <w:rPr>
          <w:noProof/>
        </w:rPr>
        <w:fldChar w:fldCharType="begin" w:fldLock="1"/>
      </w:r>
      <w:r>
        <w:rPr>
          <w:noProof/>
        </w:rPr>
        <w:instrText xml:space="preserve"> PAGEREF _Toc130981698 \h </w:instrText>
      </w:r>
      <w:r>
        <w:rPr>
          <w:noProof/>
        </w:rPr>
      </w:r>
      <w:r>
        <w:rPr>
          <w:noProof/>
        </w:rPr>
        <w:fldChar w:fldCharType="separate"/>
      </w:r>
      <w:r>
        <w:rPr>
          <w:noProof/>
        </w:rPr>
        <w:t>125</w:t>
      </w:r>
      <w:r>
        <w:rPr>
          <w:noProof/>
        </w:rPr>
        <w:fldChar w:fldCharType="end"/>
      </w:r>
    </w:p>
    <w:p w14:paraId="7318F8F5" w14:textId="0AD25833" w:rsidR="001B5EC1" w:rsidRDefault="001B5EC1">
      <w:pPr>
        <w:pStyle w:val="TOC2"/>
        <w:rPr>
          <w:rFonts w:ascii="Calibri" w:hAnsi="Calibri"/>
          <w:noProof/>
          <w:sz w:val="22"/>
          <w:szCs w:val="22"/>
          <w:lang w:eastAsia="en-GB"/>
        </w:rPr>
      </w:pPr>
      <w:r>
        <w:rPr>
          <w:noProof/>
        </w:rPr>
        <w:t>8.128</w:t>
      </w:r>
      <w:r>
        <w:rPr>
          <w:rFonts w:ascii="Calibri" w:hAnsi="Calibri"/>
          <w:noProof/>
          <w:sz w:val="22"/>
          <w:szCs w:val="22"/>
          <w:lang w:eastAsia="en-GB"/>
        </w:rPr>
        <w:tab/>
      </w:r>
      <w:r>
        <w:rPr>
          <w:noProof/>
        </w:rPr>
        <w:t>ProSe Report Data</w:t>
      </w:r>
      <w:r>
        <w:rPr>
          <w:noProof/>
        </w:rPr>
        <w:tab/>
      </w:r>
      <w:r>
        <w:rPr>
          <w:noProof/>
        </w:rPr>
        <w:fldChar w:fldCharType="begin" w:fldLock="1"/>
      </w:r>
      <w:r>
        <w:rPr>
          <w:noProof/>
        </w:rPr>
        <w:instrText xml:space="preserve"> PAGEREF _Toc130981699 \h </w:instrText>
      </w:r>
      <w:r>
        <w:rPr>
          <w:noProof/>
        </w:rPr>
      </w:r>
      <w:r>
        <w:rPr>
          <w:noProof/>
        </w:rPr>
        <w:fldChar w:fldCharType="separate"/>
      </w:r>
      <w:r>
        <w:rPr>
          <w:noProof/>
        </w:rPr>
        <w:t>125</w:t>
      </w:r>
      <w:r>
        <w:rPr>
          <w:noProof/>
        </w:rPr>
        <w:fldChar w:fldCharType="end"/>
      </w:r>
    </w:p>
    <w:p w14:paraId="2013D31B" w14:textId="74F73CB0" w:rsidR="001B5EC1" w:rsidRDefault="001B5EC1">
      <w:pPr>
        <w:pStyle w:val="TOC2"/>
        <w:rPr>
          <w:rFonts w:ascii="Calibri" w:hAnsi="Calibri"/>
          <w:noProof/>
          <w:sz w:val="22"/>
          <w:szCs w:val="22"/>
          <w:lang w:eastAsia="en-GB"/>
        </w:rPr>
      </w:pPr>
      <w:r>
        <w:rPr>
          <w:noProof/>
        </w:rPr>
        <w:t>8.129</w:t>
      </w:r>
      <w:r>
        <w:rPr>
          <w:rFonts w:ascii="Calibri" w:hAnsi="Calibri"/>
          <w:noProof/>
          <w:sz w:val="22"/>
          <w:szCs w:val="22"/>
          <w:lang w:eastAsia="en-GB"/>
        </w:rPr>
        <w:tab/>
      </w:r>
      <w:r>
        <w:rPr>
          <w:noProof/>
        </w:rPr>
        <w:t>SSID</w:t>
      </w:r>
      <w:r>
        <w:rPr>
          <w:noProof/>
        </w:rPr>
        <w:tab/>
      </w:r>
      <w:r>
        <w:rPr>
          <w:noProof/>
        </w:rPr>
        <w:fldChar w:fldCharType="begin" w:fldLock="1"/>
      </w:r>
      <w:r>
        <w:rPr>
          <w:noProof/>
        </w:rPr>
        <w:instrText xml:space="preserve"> PAGEREF _Toc130981700 \h </w:instrText>
      </w:r>
      <w:r>
        <w:rPr>
          <w:noProof/>
        </w:rPr>
      </w:r>
      <w:r>
        <w:rPr>
          <w:noProof/>
        </w:rPr>
        <w:fldChar w:fldCharType="separate"/>
      </w:r>
      <w:r>
        <w:rPr>
          <w:noProof/>
        </w:rPr>
        <w:t>125</w:t>
      </w:r>
      <w:r>
        <w:rPr>
          <w:noProof/>
        </w:rPr>
        <w:fldChar w:fldCharType="end"/>
      </w:r>
    </w:p>
    <w:p w14:paraId="33966F47" w14:textId="1C7CB261" w:rsidR="001B5EC1" w:rsidRDefault="001B5EC1">
      <w:pPr>
        <w:pStyle w:val="TOC2"/>
        <w:rPr>
          <w:rFonts w:ascii="Calibri" w:hAnsi="Calibri"/>
          <w:noProof/>
          <w:sz w:val="22"/>
          <w:szCs w:val="22"/>
          <w:lang w:eastAsia="en-GB"/>
        </w:rPr>
      </w:pPr>
      <w:r>
        <w:rPr>
          <w:noProof/>
        </w:rPr>
        <w:t>8.130</w:t>
      </w:r>
      <w:r>
        <w:rPr>
          <w:rFonts w:ascii="Calibri" w:hAnsi="Calibri"/>
          <w:noProof/>
          <w:sz w:val="22"/>
          <w:szCs w:val="22"/>
          <w:lang w:eastAsia="en-GB"/>
        </w:rPr>
        <w:tab/>
      </w:r>
      <w:r>
        <w:rPr>
          <w:noProof/>
        </w:rPr>
        <w:t>BSSID</w:t>
      </w:r>
      <w:r>
        <w:rPr>
          <w:noProof/>
        </w:rPr>
        <w:tab/>
      </w:r>
      <w:r>
        <w:rPr>
          <w:noProof/>
        </w:rPr>
        <w:fldChar w:fldCharType="begin" w:fldLock="1"/>
      </w:r>
      <w:r>
        <w:rPr>
          <w:noProof/>
        </w:rPr>
        <w:instrText xml:space="preserve"> PAGEREF _Toc130981701 \h </w:instrText>
      </w:r>
      <w:r>
        <w:rPr>
          <w:noProof/>
        </w:rPr>
      </w:r>
      <w:r>
        <w:rPr>
          <w:noProof/>
        </w:rPr>
        <w:fldChar w:fldCharType="separate"/>
      </w:r>
      <w:r>
        <w:rPr>
          <w:noProof/>
        </w:rPr>
        <w:t>126</w:t>
      </w:r>
      <w:r>
        <w:rPr>
          <w:noProof/>
        </w:rPr>
        <w:fldChar w:fldCharType="end"/>
      </w:r>
    </w:p>
    <w:p w14:paraId="2D37C0AC" w14:textId="27484B57" w:rsidR="001B5EC1" w:rsidRDefault="001B5EC1">
      <w:pPr>
        <w:pStyle w:val="TOC2"/>
        <w:rPr>
          <w:rFonts w:ascii="Calibri" w:hAnsi="Calibri"/>
          <w:noProof/>
          <w:sz w:val="22"/>
          <w:szCs w:val="22"/>
          <w:lang w:eastAsia="en-GB"/>
        </w:rPr>
      </w:pPr>
      <w:r>
        <w:rPr>
          <w:noProof/>
        </w:rPr>
        <w:t>8.131</w:t>
      </w:r>
      <w:r>
        <w:rPr>
          <w:rFonts w:ascii="Calibri" w:hAnsi="Calibri"/>
          <w:noProof/>
          <w:sz w:val="22"/>
          <w:szCs w:val="22"/>
          <w:lang w:eastAsia="en-GB"/>
        </w:rPr>
        <w:tab/>
      </w:r>
      <w:r>
        <w:rPr>
          <w:noProof/>
        </w:rPr>
        <w:t>HESSID</w:t>
      </w:r>
      <w:r>
        <w:rPr>
          <w:noProof/>
        </w:rPr>
        <w:tab/>
      </w:r>
      <w:r>
        <w:rPr>
          <w:noProof/>
        </w:rPr>
        <w:fldChar w:fldCharType="begin" w:fldLock="1"/>
      </w:r>
      <w:r>
        <w:rPr>
          <w:noProof/>
        </w:rPr>
        <w:instrText xml:space="preserve"> PAGEREF _Toc130981702 \h </w:instrText>
      </w:r>
      <w:r>
        <w:rPr>
          <w:noProof/>
        </w:rPr>
      </w:r>
      <w:r>
        <w:rPr>
          <w:noProof/>
        </w:rPr>
        <w:fldChar w:fldCharType="separate"/>
      </w:r>
      <w:r>
        <w:rPr>
          <w:noProof/>
        </w:rPr>
        <w:t>126</w:t>
      </w:r>
      <w:r>
        <w:rPr>
          <w:noProof/>
        </w:rPr>
        <w:fldChar w:fldCharType="end"/>
      </w:r>
    </w:p>
    <w:p w14:paraId="4EE76412" w14:textId="4E0D791C" w:rsidR="001B5EC1" w:rsidRDefault="001B5EC1">
      <w:pPr>
        <w:pStyle w:val="TOC2"/>
        <w:rPr>
          <w:rFonts w:ascii="Calibri" w:hAnsi="Calibri"/>
          <w:noProof/>
          <w:sz w:val="22"/>
          <w:szCs w:val="22"/>
          <w:lang w:eastAsia="en-GB"/>
        </w:rPr>
      </w:pPr>
      <w:r>
        <w:rPr>
          <w:noProof/>
        </w:rPr>
        <w:t>8.132</w:t>
      </w:r>
      <w:r>
        <w:rPr>
          <w:rFonts w:ascii="Calibri" w:hAnsi="Calibri"/>
          <w:noProof/>
          <w:sz w:val="22"/>
          <w:szCs w:val="22"/>
          <w:lang w:eastAsia="en-GB"/>
        </w:rPr>
        <w:tab/>
      </w:r>
      <w:r>
        <w:rPr>
          <w:noProof/>
        </w:rPr>
        <w:t>Media Type</w:t>
      </w:r>
      <w:r>
        <w:rPr>
          <w:noProof/>
        </w:rPr>
        <w:tab/>
      </w:r>
      <w:r>
        <w:rPr>
          <w:noProof/>
        </w:rPr>
        <w:fldChar w:fldCharType="begin" w:fldLock="1"/>
      </w:r>
      <w:r>
        <w:rPr>
          <w:noProof/>
        </w:rPr>
        <w:instrText xml:space="preserve"> PAGEREF _Toc130981703 \h </w:instrText>
      </w:r>
      <w:r>
        <w:rPr>
          <w:noProof/>
        </w:rPr>
      </w:r>
      <w:r>
        <w:rPr>
          <w:noProof/>
        </w:rPr>
        <w:fldChar w:fldCharType="separate"/>
      </w:r>
      <w:r>
        <w:rPr>
          <w:noProof/>
        </w:rPr>
        <w:t>126</w:t>
      </w:r>
      <w:r>
        <w:rPr>
          <w:noProof/>
        </w:rPr>
        <w:fldChar w:fldCharType="end"/>
      </w:r>
    </w:p>
    <w:p w14:paraId="1DF6DB5C" w14:textId="45B89402" w:rsidR="001B5EC1" w:rsidRDefault="001B5EC1">
      <w:pPr>
        <w:pStyle w:val="TOC2"/>
        <w:rPr>
          <w:rFonts w:ascii="Calibri" w:hAnsi="Calibri"/>
          <w:noProof/>
          <w:sz w:val="22"/>
          <w:szCs w:val="22"/>
          <w:lang w:eastAsia="en-GB"/>
        </w:rPr>
      </w:pPr>
      <w:r>
        <w:rPr>
          <w:noProof/>
        </w:rPr>
        <w:t>8.133</w:t>
      </w:r>
      <w:r>
        <w:rPr>
          <w:rFonts w:ascii="Calibri" w:hAnsi="Calibri"/>
          <w:noProof/>
          <w:sz w:val="22"/>
          <w:szCs w:val="22"/>
          <w:lang w:eastAsia="en-GB"/>
        </w:rPr>
        <w:tab/>
      </w:r>
      <w:r>
        <w:rPr>
          <w:noProof/>
        </w:rPr>
        <w:t>IMS call disconnection cause</w:t>
      </w:r>
      <w:r>
        <w:rPr>
          <w:noProof/>
        </w:rPr>
        <w:tab/>
      </w:r>
      <w:r>
        <w:rPr>
          <w:noProof/>
        </w:rPr>
        <w:fldChar w:fldCharType="begin" w:fldLock="1"/>
      </w:r>
      <w:r>
        <w:rPr>
          <w:noProof/>
        </w:rPr>
        <w:instrText xml:space="preserve"> PAGEREF _Toc130981704 \h </w:instrText>
      </w:r>
      <w:r>
        <w:rPr>
          <w:noProof/>
        </w:rPr>
      </w:r>
      <w:r>
        <w:rPr>
          <w:noProof/>
        </w:rPr>
        <w:fldChar w:fldCharType="separate"/>
      </w:r>
      <w:r>
        <w:rPr>
          <w:noProof/>
        </w:rPr>
        <w:t>126</w:t>
      </w:r>
      <w:r>
        <w:rPr>
          <w:noProof/>
        </w:rPr>
        <w:fldChar w:fldCharType="end"/>
      </w:r>
    </w:p>
    <w:p w14:paraId="224A2394" w14:textId="2B0B515A" w:rsidR="001B5EC1" w:rsidRDefault="001B5EC1">
      <w:pPr>
        <w:pStyle w:val="TOC2"/>
        <w:rPr>
          <w:rFonts w:ascii="Calibri" w:hAnsi="Calibri"/>
          <w:noProof/>
          <w:sz w:val="22"/>
          <w:szCs w:val="22"/>
          <w:lang w:eastAsia="en-GB"/>
        </w:rPr>
      </w:pPr>
      <w:r>
        <w:rPr>
          <w:noProof/>
        </w:rPr>
        <w:t>8.134</w:t>
      </w:r>
      <w:r>
        <w:rPr>
          <w:rFonts w:ascii="Calibri" w:hAnsi="Calibri"/>
          <w:noProof/>
          <w:sz w:val="22"/>
          <w:szCs w:val="22"/>
          <w:lang w:eastAsia="en-GB"/>
        </w:rPr>
        <w:tab/>
      </w:r>
      <w:r>
        <w:rPr>
          <w:noProof/>
        </w:rPr>
        <w:t>E-UTRAN/Satellite E-UTRAN Primary Timing Advance Information</w:t>
      </w:r>
      <w:r>
        <w:rPr>
          <w:noProof/>
        </w:rPr>
        <w:tab/>
      </w:r>
      <w:r>
        <w:rPr>
          <w:noProof/>
        </w:rPr>
        <w:fldChar w:fldCharType="begin" w:fldLock="1"/>
      </w:r>
      <w:r>
        <w:rPr>
          <w:noProof/>
        </w:rPr>
        <w:instrText xml:space="preserve"> PAGEREF _Toc130981705 \h </w:instrText>
      </w:r>
      <w:r>
        <w:rPr>
          <w:noProof/>
        </w:rPr>
      </w:r>
      <w:r>
        <w:rPr>
          <w:noProof/>
        </w:rPr>
        <w:fldChar w:fldCharType="separate"/>
      </w:r>
      <w:r>
        <w:rPr>
          <w:noProof/>
        </w:rPr>
        <w:t>127</w:t>
      </w:r>
      <w:r>
        <w:rPr>
          <w:noProof/>
        </w:rPr>
        <w:fldChar w:fldCharType="end"/>
      </w:r>
    </w:p>
    <w:p w14:paraId="11439F5D" w14:textId="13AA0D94" w:rsidR="001B5EC1" w:rsidRDefault="001B5EC1">
      <w:pPr>
        <w:pStyle w:val="TOC2"/>
        <w:rPr>
          <w:rFonts w:ascii="Calibri" w:hAnsi="Calibri"/>
          <w:noProof/>
          <w:sz w:val="22"/>
          <w:szCs w:val="22"/>
          <w:lang w:eastAsia="en-GB"/>
        </w:rPr>
      </w:pPr>
      <w:r>
        <w:rPr>
          <w:noProof/>
        </w:rPr>
        <w:t>8.135</w:t>
      </w:r>
      <w:r>
        <w:rPr>
          <w:rFonts w:ascii="Calibri" w:hAnsi="Calibri"/>
          <w:noProof/>
          <w:sz w:val="22"/>
          <w:szCs w:val="22"/>
          <w:lang w:eastAsia="en-GB"/>
        </w:rPr>
        <w:tab/>
      </w:r>
      <w:r>
        <w:rPr>
          <w:noProof/>
        </w:rPr>
        <w:t>URI truncated</w:t>
      </w:r>
      <w:r>
        <w:rPr>
          <w:noProof/>
        </w:rPr>
        <w:tab/>
      </w:r>
      <w:r>
        <w:rPr>
          <w:noProof/>
        </w:rPr>
        <w:fldChar w:fldCharType="begin" w:fldLock="1"/>
      </w:r>
      <w:r>
        <w:rPr>
          <w:noProof/>
        </w:rPr>
        <w:instrText xml:space="preserve"> PAGEREF _Toc130981706 \h </w:instrText>
      </w:r>
      <w:r>
        <w:rPr>
          <w:noProof/>
        </w:rPr>
      </w:r>
      <w:r>
        <w:rPr>
          <w:noProof/>
        </w:rPr>
        <w:fldChar w:fldCharType="separate"/>
      </w:r>
      <w:r>
        <w:rPr>
          <w:noProof/>
        </w:rPr>
        <w:t>127</w:t>
      </w:r>
      <w:r>
        <w:rPr>
          <w:noProof/>
        </w:rPr>
        <w:fldChar w:fldCharType="end"/>
      </w:r>
    </w:p>
    <w:p w14:paraId="6A4567E8" w14:textId="405A43C6" w:rsidR="001B5EC1" w:rsidRDefault="001B5EC1">
      <w:pPr>
        <w:pStyle w:val="TOC2"/>
        <w:rPr>
          <w:rFonts w:ascii="Calibri" w:hAnsi="Calibri"/>
          <w:noProof/>
          <w:sz w:val="22"/>
          <w:szCs w:val="22"/>
          <w:lang w:eastAsia="en-GB"/>
        </w:rPr>
      </w:pPr>
      <w:r>
        <w:rPr>
          <w:noProof/>
        </w:rPr>
        <w:t>8.136</w:t>
      </w:r>
      <w:r>
        <w:rPr>
          <w:rFonts w:ascii="Calibri" w:hAnsi="Calibri"/>
          <w:noProof/>
          <w:sz w:val="22"/>
          <w:szCs w:val="22"/>
          <w:lang w:eastAsia="en-GB"/>
        </w:rPr>
        <w:tab/>
      </w:r>
      <w:r>
        <w:rPr>
          <w:noProof/>
        </w:rPr>
        <w:t>Extended Rejection Cause Code</w:t>
      </w:r>
      <w:r>
        <w:rPr>
          <w:noProof/>
        </w:rPr>
        <w:tab/>
      </w:r>
      <w:r>
        <w:rPr>
          <w:noProof/>
        </w:rPr>
        <w:fldChar w:fldCharType="begin" w:fldLock="1"/>
      </w:r>
      <w:r>
        <w:rPr>
          <w:noProof/>
        </w:rPr>
        <w:instrText xml:space="preserve"> PAGEREF _Toc130981707 \h </w:instrText>
      </w:r>
      <w:r>
        <w:rPr>
          <w:noProof/>
        </w:rPr>
      </w:r>
      <w:r>
        <w:rPr>
          <w:noProof/>
        </w:rPr>
        <w:fldChar w:fldCharType="separate"/>
      </w:r>
      <w:r>
        <w:rPr>
          <w:noProof/>
        </w:rPr>
        <w:t>127</w:t>
      </w:r>
      <w:r>
        <w:rPr>
          <w:noProof/>
        </w:rPr>
        <w:fldChar w:fldCharType="end"/>
      </w:r>
    </w:p>
    <w:p w14:paraId="03B0272C" w14:textId="2F7AC577" w:rsidR="001B5EC1" w:rsidRDefault="001B5EC1">
      <w:pPr>
        <w:pStyle w:val="TOC2"/>
        <w:rPr>
          <w:rFonts w:ascii="Calibri" w:hAnsi="Calibri"/>
          <w:noProof/>
          <w:sz w:val="22"/>
          <w:szCs w:val="22"/>
          <w:lang w:eastAsia="en-GB"/>
        </w:rPr>
      </w:pPr>
      <w:r>
        <w:rPr>
          <w:noProof/>
        </w:rPr>
        <w:t>8.137</w:t>
      </w:r>
      <w:r>
        <w:rPr>
          <w:rFonts w:ascii="Calibri" w:hAnsi="Calibri"/>
          <w:noProof/>
          <w:sz w:val="22"/>
          <w:szCs w:val="22"/>
          <w:lang w:eastAsia="en-GB"/>
        </w:rPr>
        <w:tab/>
      </w:r>
      <w:r>
        <w:rPr>
          <w:noProof/>
        </w:rPr>
        <w:t>Data connection status</w:t>
      </w:r>
      <w:r>
        <w:rPr>
          <w:noProof/>
        </w:rPr>
        <w:tab/>
      </w:r>
      <w:r>
        <w:rPr>
          <w:noProof/>
        </w:rPr>
        <w:fldChar w:fldCharType="begin" w:fldLock="1"/>
      </w:r>
      <w:r>
        <w:rPr>
          <w:noProof/>
        </w:rPr>
        <w:instrText xml:space="preserve"> PAGEREF _Toc130981708 \h </w:instrText>
      </w:r>
      <w:r>
        <w:rPr>
          <w:noProof/>
        </w:rPr>
      </w:r>
      <w:r>
        <w:rPr>
          <w:noProof/>
        </w:rPr>
        <w:fldChar w:fldCharType="separate"/>
      </w:r>
      <w:r>
        <w:rPr>
          <w:noProof/>
        </w:rPr>
        <w:t>127</w:t>
      </w:r>
      <w:r>
        <w:rPr>
          <w:noProof/>
        </w:rPr>
        <w:fldChar w:fldCharType="end"/>
      </w:r>
    </w:p>
    <w:p w14:paraId="17DB6814" w14:textId="3001CC92" w:rsidR="001B5EC1" w:rsidRDefault="001B5EC1">
      <w:pPr>
        <w:pStyle w:val="TOC2"/>
        <w:rPr>
          <w:rFonts w:ascii="Calibri" w:hAnsi="Calibri"/>
          <w:noProof/>
          <w:sz w:val="22"/>
          <w:szCs w:val="22"/>
          <w:lang w:eastAsia="en-GB"/>
        </w:rPr>
      </w:pPr>
      <w:r>
        <w:rPr>
          <w:noProof/>
        </w:rPr>
        <w:t>8.138</w:t>
      </w:r>
      <w:r>
        <w:rPr>
          <w:rFonts w:ascii="Calibri" w:hAnsi="Calibri"/>
          <w:noProof/>
          <w:sz w:val="22"/>
          <w:szCs w:val="22"/>
          <w:lang w:eastAsia="en-GB"/>
        </w:rPr>
        <w:tab/>
      </w:r>
      <w:r>
        <w:rPr>
          <w:noProof/>
        </w:rPr>
        <w:t>Data connection type</w:t>
      </w:r>
      <w:r>
        <w:rPr>
          <w:noProof/>
        </w:rPr>
        <w:tab/>
      </w:r>
      <w:r>
        <w:rPr>
          <w:noProof/>
        </w:rPr>
        <w:fldChar w:fldCharType="begin" w:fldLock="1"/>
      </w:r>
      <w:r>
        <w:rPr>
          <w:noProof/>
        </w:rPr>
        <w:instrText xml:space="preserve"> PAGEREF _Toc130981709 \h </w:instrText>
      </w:r>
      <w:r>
        <w:rPr>
          <w:noProof/>
        </w:rPr>
      </w:r>
      <w:r>
        <w:rPr>
          <w:noProof/>
        </w:rPr>
        <w:fldChar w:fldCharType="separate"/>
      </w:r>
      <w:r>
        <w:rPr>
          <w:noProof/>
        </w:rPr>
        <w:t>128</w:t>
      </w:r>
      <w:r>
        <w:rPr>
          <w:noProof/>
        </w:rPr>
        <w:fldChar w:fldCharType="end"/>
      </w:r>
    </w:p>
    <w:p w14:paraId="5734775E" w14:textId="6F37894B" w:rsidR="001B5EC1" w:rsidRDefault="001B5EC1">
      <w:pPr>
        <w:pStyle w:val="TOC2"/>
        <w:rPr>
          <w:rFonts w:ascii="Calibri" w:hAnsi="Calibri"/>
          <w:noProof/>
          <w:sz w:val="22"/>
          <w:szCs w:val="22"/>
          <w:lang w:eastAsia="en-GB"/>
        </w:rPr>
      </w:pPr>
      <w:r>
        <w:rPr>
          <w:noProof/>
        </w:rPr>
        <w:t>8.139</w:t>
      </w:r>
      <w:r>
        <w:rPr>
          <w:rFonts w:ascii="Calibri" w:hAnsi="Calibri"/>
          <w:noProof/>
          <w:sz w:val="22"/>
          <w:szCs w:val="22"/>
          <w:lang w:eastAsia="en-GB"/>
        </w:rPr>
        <w:tab/>
      </w:r>
      <w:r>
        <w:rPr>
          <w:noProof/>
        </w:rPr>
        <w:t>(E/5G)SM cause</w:t>
      </w:r>
      <w:r>
        <w:rPr>
          <w:noProof/>
        </w:rPr>
        <w:tab/>
      </w:r>
      <w:r>
        <w:rPr>
          <w:noProof/>
        </w:rPr>
        <w:fldChar w:fldCharType="begin" w:fldLock="1"/>
      </w:r>
      <w:r>
        <w:rPr>
          <w:noProof/>
        </w:rPr>
        <w:instrText xml:space="preserve"> PAGEREF _Toc130981710 \h </w:instrText>
      </w:r>
      <w:r>
        <w:rPr>
          <w:noProof/>
        </w:rPr>
      </w:r>
      <w:r>
        <w:rPr>
          <w:noProof/>
        </w:rPr>
        <w:fldChar w:fldCharType="separate"/>
      </w:r>
      <w:r>
        <w:rPr>
          <w:noProof/>
        </w:rPr>
        <w:t>128</w:t>
      </w:r>
      <w:r>
        <w:rPr>
          <w:noProof/>
        </w:rPr>
        <w:fldChar w:fldCharType="end"/>
      </w:r>
    </w:p>
    <w:p w14:paraId="12D44285" w14:textId="17B0B6CF" w:rsidR="001B5EC1" w:rsidRDefault="001B5EC1">
      <w:pPr>
        <w:pStyle w:val="TOC2"/>
        <w:rPr>
          <w:rFonts w:ascii="Calibri" w:hAnsi="Calibri"/>
          <w:noProof/>
          <w:sz w:val="22"/>
          <w:szCs w:val="22"/>
          <w:lang w:eastAsia="en-GB"/>
        </w:rPr>
      </w:pPr>
      <w:r>
        <w:rPr>
          <w:noProof/>
        </w:rPr>
        <w:t>8.140</w:t>
      </w:r>
      <w:r>
        <w:rPr>
          <w:rFonts w:ascii="Calibri" w:hAnsi="Calibri"/>
          <w:noProof/>
          <w:sz w:val="22"/>
          <w:szCs w:val="22"/>
          <w:lang w:eastAsia="en-GB"/>
        </w:rPr>
        <w:tab/>
      </w:r>
      <w:r>
        <w:rPr>
          <w:noProof/>
        </w:rPr>
        <w:t>IP address list</w:t>
      </w:r>
      <w:r>
        <w:rPr>
          <w:noProof/>
        </w:rPr>
        <w:tab/>
      </w:r>
      <w:r>
        <w:rPr>
          <w:noProof/>
        </w:rPr>
        <w:fldChar w:fldCharType="begin" w:fldLock="1"/>
      </w:r>
      <w:r>
        <w:rPr>
          <w:noProof/>
        </w:rPr>
        <w:instrText xml:space="preserve"> PAGEREF _Toc130981711 \h </w:instrText>
      </w:r>
      <w:r>
        <w:rPr>
          <w:noProof/>
        </w:rPr>
      </w:r>
      <w:r>
        <w:rPr>
          <w:noProof/>
        </w:rPr>
        <w:fldChar w:fldCharType="separate"/>
      </w:r>
      <w:r>
        <w:rPr>
          <w:noProof/>
        </w:rPr>
        <w:t>129</w:t>
      </w:r>
      <w:r>
        <w:rPr>
          <w:noProof/>
        </w:rPr>
        <w:fldChar w:fldCharType="end"/>
      </w:r>
    </w:p>
    <w:p w14:paraId="740894F9" w14:textId="776D68BD" w:rsidR="001B5EC1" w:rsidRDefault="001B5EC1">
      <w:pPr>
        <w:pStyle w:val="TOC2"/>
        <w:rPr>
          <w:rFonts w:ascii="Calibri" w:hAnsi="Calibri"/>
          <w:noProof/>
          <w:sz w:val="22"/>
          <w:szCs w:val="22"/>
          <w:lang w:eastAsia="en-GB"/>
        </w:rPr>
      </w:pPr>
      <w:r>
        <w:rPr>
          <w:noProof/>
        </w:rPr>
        <w:t>8.141</w:t>
      </w:r>
      <w:r>
        <w:rPr>
          <w:rFonts w:ascii="Calibri" w:hAnsi="Calibri"/>
          <w:noProof/>
          <w:sz w:val="22"/>
          <w:szCs w:val="22"/>
          <w:lang w:eastAsia="en-GB"/>
        </w:rPr>
        <w:tab/>
      </w:r>
      <w:r>
        <w:rPr>
          <w:noProof/>
        </w:rPr>
        <w:t>Surrounding macrocells</w:t>
      </w:r>
      <w:r>
        <w:rPr>
          <w:noProof/>
        </w:rPr>
        <w:tab/>
      </w:r>
      <w:r>
        <w:rPr>
          <w:noProof/>
        </w:rPr>
        <w:fldChar w:fldCharType="begin" w:fldLock="1"/>
      </w:r>
      <w:r>
        <w:rPr>
          <w:noProof/>
        </w:rPr>
        <w:instrText xml:space="preserve"> PAGEREF _Toc130981712 \h </w:instrText>
      </w:r>
      <w:r>
        <w:rPr>
          <w:noProof/>
        </w:rPr>
      </w:r>
      <w:r>
        <w:rPr>
          <w:noProof/>
        </w:rPr>
        <w:fldChar w:fldCharType="separate"/>
      </w:r>
      <w:r>
        <w:rPr>
          <w:noProof/>
        </w:rPr>
        <w:t>129</w:t>
      </w:r>
      <w:r>
        <w:rPr>
          <w:noProof/>
        </w:rPr>
        <w:fldChar w:fldCharType="end"/>
      </w:r>
    </w:p>
    <w:p w14:paraId="0847F831" w14:textId="2EDBF01C" w:rsidR="001B5EC1" w:rsidRDefault="001B5EC1">
      <w:pPr>
        <w:pStyle w:val="TOC2"/>
        <w:rPr>
          <w:rFonts w:ascii="Calibri" w:hAnsi="Calibri"/>
          <w:noProof/>
          <w:sz w:val="22"/>
          <w:szCs w:val="22"/>
          <w:lang w:eastAsia="en-GB"/>
        </w:rPr>
      </w:pPr>
      <w:r>
        <w:rPr>
          <w:noProof/>
        </w:rPr>
        <w:t>8.142</w:t>
      </w:r>
      <w:r>
        <w:rPr>
          <w:rFonts w:ascii="Calibri" w:hAnsi="Calibri"/>
          <w:noProof/>
          <w:sz w:val="22"/>
          <w:szCs w:val="22"/>
          <w:lang w:eastAsia="en-GB"/>
        </w:rPr>
        <w:tab/>
      </w:r>
      <w:r>
        <w:rPr>
          <w:noProof/>
        </w:rPr>
        <w:t>PDP/PDN/PDU type</w:t>
      </w:r>
      <w:r>
        <w:rPr>
          <w:noProof/>
        </w:rPr>
        <w:tab/>
      </w:r>
      <w:r>
        <w:rPr>
          <w:noProof/>
        </w:rPr>
        <w:fldChar w:fldCharType="begin" w:fldLock="1"/>
      </w:r>
      <w:r>
        <w:rPr>
          <w:noProof/>
        </w:rPr>
        <w:instrText xml:space="preserve"> PAGEREF _Toc130981713 \h </w:instrText>
      </w:r>
      <w:r>
        <w:rPr>
          <w:noProof/>
        </w:rPr>
      </w:r>
      <w:r>
        <w:rPr>
          <w:noProof/>
        </w:rPr>
        <w:fldChar w:fldCharType="separate"/>
      </w:r>
      <w:r>
        <w:rPr>
          <w:noProof/>
        </w:rPr>
        <w:t>129</w:t>
      </w:r>
      <w:r>
        <w:rPr>
          <w:noProof/>
        </w:rPr>
        <w:fldChar w:fldCharType="end"/>
      </w:r>
    </w:p>
    <w:p w14:paraId="4C091A49" w14:textId="7C438C21" w:rsidR="001B5EC1" w:rsidRDefault="001B5EC1">
      <w:pPr>
        <w:pStyle w:val="TOC2"/>
        <w:rPr>
          <w:rFonts w:ascii="Calibri" w:hAnsi="Calibri"/>
          <w:noProof/>
          <w:sz w:val="22"/>
          <w:szCs w:val="22"/>
          <w:lang w:eastAsia="en-GB"/>
        </w:rPr>
      </w:pPr>
      <w:r>
        <w:rPr>
          <w:noProof/>
        </w:rPr>
        <w:t>8.143</w:t>
      </w:r>
      <w:r>
        <w:rPr>
          <w:rFonts w:ascii="Calibri" w:hAnsi="Calibri"/>
          <w:noProof/>
          <w:sz w:val="22"/>
          <w:szCs w:val="22"/>
          <w:lang w:eastAsia="en-GB"/>
        </w:rPr>
        <w:tab/>
      </w:r>
      <w:r>
        <w:rPr>
          <w:noProof/>
        </w:rPr>
        <w:t>PDU Session Establishment parameters</w:t>
      </w:r>
      <w:r>
        <w:rPr>
          <w:noProof/>
        </w:rPr>
        <w:tab/>
      </w:r>
      <w:r>
        <w:rPr>
          <w:noProof/>
        </w:rPr>
        <w:fldChar w:fldCharType="begin" w:fldLock="1"/>
      </w:r>
      <w:r>
        <w:rPr>
          <w:noProof/>
        </w:rPr>
        <w:instrText xml:space="preserve"> PAGEREF _Toc130981714 \h </w:instrText>
      </w:r>
      <w:r>
        <w:rPr>
          <w:noProof/>
        </w:rPr>
      </w:r>
      <w:r>
        <w:rPr>
          <w:noProof/>
        </w:rPr>
        <w:fldChar w:fldCharType="separate"/>
      </w:r>
      <w:r>
        <w:rPr>
          <w:noProof/>
        </w:rPr>
        <w:t>130</w:t>
      </w:r>
      <w:r>
        <w:rPr>
          <w:noProof/>
        </w:rPr>
        <w:fldChar w:fldCharType="end"/>
      </w:r>
    </w:p>
    <w:p w14:paraId="14423BFD" w14:textId="0EEE5A94" w:rsidR="001B5EC1" w:rsidRDefault="001B5EC1">
      <w:pPr>
        <w:pStyle w:val="TOC2"/>
        <w:rPr>
          <w:rFonts w:ascii="Calibri" w:hAnsi="Calibri"/>
          <w:noProof/>
          <w:sz w:val="22"/>
          <w:szCs w:val="22"/>
          <w:lang w:eastAsia="en-GB"/>
        </w:rPr>
      </w:pPr>
      <w:r>
        <w:rPr>
          <w:noProof/>
        </w:rPr>
        <w:t>8.</w:t>
      </w:r>
      <w:r w:rsidRPr="003C1B3A">
        <w:rPr>
          <w:rFonts w:eastAsia="SimSun"/>
          <w:noProof/>
          <w:lang w:val="en-US" w:eastAsia="zh-CN"/>
        </w:rPr>
        <w:t>144</w:t>
      </w:r>
      <w:r>
        <w:rPr>
          <w:rFonts w:ascii="Calibri" w:hAnsi="Calibri"/>
          <w:noProof/>
          <w:sz w:val="22"/>
          <w:szCs w:val="22"/>
          <w:lang w:eastAsia="en-GB"/>
        </w:rPr>
        <w:tab/>
      </w:r>
      <w:r w:rsidRPr="003C1B3A">
        <w:rPr>
          <w:rFonts w:eastAsia="SimSun"/>
          <w:noProof/>
          <w:lang w:val="en-US" w:eastAsia="zh-CN"/>
        </w:rPr>
        <w:t>NG-RAN</w:t>
      </w:r>
      <w:r>
        <w:rPr>
          <w:noProof/>
        </w:rPr>
        <w:t>/Satellite NG-RAN Primary Timing Advance Information</w:t>
      </w:r>
      <w:r>
        <w:rPr>
          <w:noProof/>
        </w:rPr>
        <w:tab/>
      </w:r>
      <w:r>
        <w:rPr>
          <w:noProof/>
        </w:rPr>
        <w:fldChar w:fldCharType="begin" w:fldLock="1"/>
      </w:r>
      <w:r>
        <w:rPr>
          <w:noProof/>
        </w:rPr>
        <w:instrText xml:space="preserve"> PAGEREF _Toc130981715 \h </w:instrText>
      </w:r>
      <w:r>
        <w:rPr>
          <w:noProof/>
        </w:rPr>
      </w:r>
      <w:r>
        <w:rPr>
          <w:noProof/>
        </w:rPr>
        <w:fldChar w:fldCharType="separate"/>
      </w:r>
      <w:r>
        <w:rPr>
          <w:noProof/>
        </w:rPr>
        <w:t>131</w:t>
      </w:r>
      <w:r>
        <w:rPr>
          <w:noProof/>
        </w:rPr>
        <w:fldChar w:fldCharType="end"/>
      </w:r>
    </w:p>
    <w:p w14:paraId="4C0407BD" w14:textId="6E0B13BF" w:rsidR="001B5EC1" w:rsidRDefault="001B5EC1">
      <w:pPr>
        <w:pStyle w:val="TOC2"/>
        <w:rPr>
          <w:rFonts w:ascii="Calibri" w:hAnsi="Calibri"/>
          <w:noProof/>
          <w:sz w:val="22"/>
          <w:szCs w:val="22"/>
          <w:lang w:eastAsia="en-GB"/>
        </w:rPr>
      </w:pPr>
      <w:r>
        <w:rPr>
          <w:noProof/>
        </w:rPr>
        <w:t>8.145</w:t>
      </w:r>
      <w:r>
        <w:rPr>
          <w:rFonts w:ascii="Calibri" w:hAnsi="Calibri"/>
          <w:noProof/>
          <w:sz w:val="22"/>
          <w:szCs w:val="22"/>
          <w:lang w:eastAsia="en-GB"/>
        </w:rPr>
        <w:tab/>
      </w:r>
      <w:r>
        <w:rPr>
          <w:noProof/>
        </w:rPr>
        <w:t>Slices information</w:t>
      </w:r>
      <w:r>
        <w:rPr>
          <w:noProof/>
        </w:rPr>
        <w:tab/>
      </w:r>
      <w:r>
        <w:rPr>
          <w:noProof/>
        </w:rPr>
        <w:fldChar w:fldCharType="begin" w:fldLock="1"/>
      </w:r>
      <w:r>
        <w:rPr>
          <w:noProof/>
        </w:rPr>
        <w:instrText xml:space="preserve"> PAGEREF _Toc130981716 \h </w:instrText>
      </w:r>
      <w:r>
        <w:rPr>
          <w:noProof/>
        </w:rPr>
      </w:r>
      <w:r>
        <w:rPr>
          <w:noProof/>
        </w:rPr>
        <w:fldChar w:fldCharType="separate"/>
      </w:r>
      <w:r>
        <w:rPr>
          <w:noProof/>
        </w:rPr>
        <w:t>131</w:t>
      </w:r>
      <w:r>
        <w:rPr>
          <w:noProof/>
        </w:rPr>
        <w:fldChar w:fldCharType="end"/>
      </w:r>
    </w:p>
    <w:p w14:paraId="51A9CBA7" w14:textId="63990B12" w:rsidR="001B5EC1" w:rsidRDefault="001B5EC1">
      <w:pPr>
        <w:pStyle w:val="TOC2"/>
        <w:rPr>
          <w:rFonts w:ascii="Calibri" w:hAnsi="Calibri"/>
          <w:noProof/>
          <w:sz w:val="22"/>
          <w:szCs w:val="22"/>
          <w:lang w:eastAsia="en-GB"/>
        </w:rPr>
      </w:pPr>
      <w:r>
        <w:rPr>
          <w:noProof/>
        </w:rPr>
        <w:t>8.146</w:t>
      </w:r>
      <w:r>
        <w:rPr>
          <w:rFonts w:ascii="Calibri" w:hAnsi="Calibri"/>
          <w:noProof/>
          <w:sz w:val="22"/>
          <w:szCs w:val="22"/>
          <w:lang w:eastAsia="en-GB"/>
        </w:rPr>
        <w:tab/>
      </w:r>
      <w:r>
        <w:rPr>
          <w:noProof/>
        </w:rPr>
        <w:t>SOR-CMCI</w:t>
      </w:r>
      <w:r>
        <w:rPr>
          <w:noProof/>
        </w:rPr>
        <w:tab/>
      </w:r>
      <w:r>
        <w:rPr>
          <w:noProof/>
        </w:rPr>
        <w:fldChar w:fldCharType="begin" w:fldLock="1"/>
      </w:r>
      <w:r>
        <w:rPr>
          <w:noProof/>
        </w:rPr>
        <w:instrText xml:space="preserve"> PAGEREF _Toc130981717 \h </w:instrText>
      </w:r>
      <w:r>
        <w:rPr>
          <w:noProof/>
        </w:rPr>
      </w:r>
      <w:r>
        <w:rPr>
          <w:noProof/>
        </w:rPr>
        <w:fldChar w:fldCharType="separate"/>
      </w:r>
      <w:r>
        <w:rPr>
          <w:noProof/>
        </w:rPr>
        <w:t>132</w:t>
      </w:r>
      <w:r>
        <w:rPr>
          <w:noProof/>
        </w:rPr>
        <w:fldChar w:fldCharType="end"/>
      </w:r>
    </w:p>
    <w:p w14:paraId="79F6B861" w14:textId="18D82DEC" w:rsidR="001B5EC1" w:rsidRDefault="001B5EC1">
      <w:pPr>
        <w:pStyle w:val="TOC2"/>
        <w:rPr>
          <w:rFonts w:ascii="Calibri" w:hAnsi="Calibri"/>
          <w:noProof/>
          <w:sz w:val="22"/>
          <w:szCs w:val="22"/>
          <w:lang w:eastAsia="en-GB"/>
        </w:rPr>
      </w:pPr>
      <w:r>
        <w:rPr>
          <w:noProof/>
        </w:rPr>
        <w:t>8.147</w:t>
      </w:r>
      <w:r>
        <w:rPr>
          <w:rFonts w:ascii="Calibri" w:hAnsi="Calibri"/>
          <w:noProof/>
          <w:sz w:val="22"/>
          <w:szCs w:val="22"/>
          <w:lang w:eastAsia="en-GB"/>
        </w:rPr>
        <w:tab/>
      </w:r>
      <w:r>
        <w:rPr>
          <w:noProof/>
        </w:rPr>
        <w:t>CAG cell selection status</w:t>
      </w:r>
      <w:r>
        <w:rPr>
          <w:noProof/>
        </w:rPr>
        <w:tab/>
      </w:r>
      <w:r>
        <w:rPr>
          <w:noProof/>
        </w:rPr>
        <w:fldChar w:fldCharType="begin" w:fldLock="1"/>
      </w:r>
      <w:r>
        <w:rPr>
          <w:noProof/>
        </w:rPr>
        <w:instrText xml:space="preserve"> PAGEREF _Toc130981718 \h </w:instrText>
      </w:r>
      <w:r>
        <w:rPr>
          <w:noProof/>
        </w:rPr>
      </w:r>
      <w:r>
        <w:rPr>
          <w:noProof/>
        </w:rPr>
        <w:fldChar w:fldCharType="separate"/>
      </w:r>
      <w:r>
        <w:rPr>
          <w:noProof/>
        </w:rPr>
        <w:t>132</w:t>
      </w:r>
      <w:r>
        <w:rPr>
          <w:noProof/>
        </w:rPr>
        <w:fldChar w:fldCharType="end"/>
      </w:r>
    </w:p>
    <w:p w14:paraId="090C64F7" w14:textId="6CF188DB" w:rsidR="001B5EC1" w:rsidRDefault="001B5EC1">
      <w:pPr>
        <w:pStyle w:val="TOC2"/>
        <w:rPr>
          <w:rFonts w:ascii="Calibri" w:hAnsi="Calibri"/>
          <w:noProof/>
          <w:sz w:val="22"/>
          <w:szCs w:val="22"/>
          <w:lang w:eastAsia="en-GB"/>
        </w:rPr>
      </w:pPr>
      <w:r>
        <w:rPr>
          <w:noProof/>
        </w:rPr>
        <w:t>8.148</w:t>
      </w:r>
      <w:r>
        <w:rPr>
          <w:rFonts w:ascii="Calibri" w:hAnsi="Calibri"/>
          <w:noProof/>
          <w:sz w:val="22"/>
          <w:szCs w:val="22"/>
          <w:lang w:eastAsia="en-GB"/>
        </w:rPr>
        <w:tab/>
      </w:r>
      <w:r>
        <w:rPr>
          <w:noProof/>
        </w:rPr>
        <w:t>CAG information list</w:t>
      </w:r>
      <w:r>
        <w:rPr>
          <w:noProof/>
        </w:rPr>
        <w:tab/>
      </w:r>
      <w:r>
        <w:rPr>
          <w:noProof/>
        </w:rPr>
        <w:fldChar w:fldCharType="begin" w:fldLock="1"/>
      </w:r>
      <w:r>
        <w:rPr>
          <w:noProof/>
        </w:rPr>
        <w:instrText xml:space="preserve"> PAGEREF _Toc130981719 \h </w:instrText>
      </w:r>
      <w:r>
        <w:rPr>
          <w:noProof/>
        </w:rPr>
      </w:r>
      <w:r>
        <w:rPr>
          <w:noProof/>
        </w:rPr>
        <w:fldChar w:fldCharType="separate"/>
      </w:r>
      <w:r>
        <w:rPr>
          <w:noProof/>
        </w:rPr>
        <w:t>132</w:t>
      </w:r>
      <w:r>
        <w:rPr>
          <w:noProof/>
        </w:rPr>
        <w:fldChar w:fldCharType="end"/>
      </w:r>
    </w:p>
    <w:p w14:paraId="3B8A17CB" w14:textId="1C380867" w:rsidR="001B5EC1" w:rsidRDefault="001B5EC1">
      <w:pPr>
        <w:pStyle w:val="TOC2"/>
        <w:rPr>
          <w:rFonts w:ascii="Calibri" w:hAnsi="Calibri"/>
          <w:noProof/>
          <w:sz w:val="22"/>
          <w:szCs w:val="22"/>
          <w:lang w:eastAsia="en-GB"/>
        </w:rPr>
      </w:pPr>
      <w:r w:rsidRPr="003C1B3A">
        <w:rPr>
          <w:noProof/>
          <w:lang w:val="pt-BR"/>
        </w:rPr>
        <w:t>8.149</w:t>
      </w:r>
      <w:r>
        <w:rPr>
          <w:rFonts w:ascii="Calibri" w:hAnsi="Calibri"/>
          <w:noProof/>
          <w:sz w:val="22"/>
          <w:szCs w:val="22"/>
          <w:lang w:eastAsia="en-GB"/>
        </w:rPr>
        <w:tab/>
      </w:r>
      <w:r>
        <w:rPr>
          <w:noProof/>
        </w:rPr>
        <w:t>CAG ID human-readable network name list</w:t>
      </w:r>
      <w:r>
        <w:rPr>
          <w:noProof/>
        </w:rPr>
        <w:tab/>
      </w:r>
      <w:r>
        <w:rPr>
          <w:noProof/>
        </w:rPr>
        <w:fldChar w:fldCharType="begin" w:fldLock="1"/>
      </w:r>
      <w:r>
        <w:rPr>
          <w:noProof/>
        </w:rPr>
        <w:instrText xml:space="preserve"> PAGEREF _Toc130981720 \h </w:instrText>
      </w:r>
      <w:r>
        <w:rPr>
          <w:noProof/>
        </w:rPr>
      </w:r>
      <w:r>
        <w:rPr>
          <w:noProof/>
        </w:rPr>
        <w:fldChar w:fldCharType="separate"/>
      </w:r>
      <w:r>
        <w:rPr>
          <w:noProof/>
        </w:rPr>
        <w:t>133</w:t>
      </w:r>
      <w:r>
        <w:rPr>
          <w:noProof/>
        </w:rPr>
        <w:fldChar w:fldCharType="end"/>
      </w:r>
    </w:p>
    <w:p w14:paraId="3BBFAC33" w14:textId="74D8E376" w:rsidR="001B5EC1" w:rsidRDefault="001B5EC1">
      <w:pPr>
        <w:pStyle w:val="TOC2"/>
        <w:rPr>
          <w:rFonts w:ascii="Calibri" w:hAnsi="Calibri"/>
          <w:noProof/>
          <w:sz w:val="22"/>
          <w:szCs w:val="22"/>
          <w:lang w:eastAsia="en-GB"/>
        </w:rPr>
      </w:pPr>
      <w:r>
        <w:rPr>
          <w:noProof/>
        </w:rPr>
        <w:t>8.150</w:t>
      </w:r>
      <w:r>
        <w:rPr>
          <w:rFonts w:ascii="Calibri" w:hAnsi="Calibri"/>
          <w:noProof/>
          <w:sz w:val="22"/>
          <w:szCs w:val="22"/>
          <w:lang w:eastAsia="en-GB"/>
        </w:rPr>
        <w:tab/>
      </w:r>
      <w:r>
        <w:rPr>
          <w:noProof/>
        </w:rPr>
        <w:t>Slices status</w:t>
      </w:r>
      <w:r>
        <w:rPr>
          <w:noProof/>
        </w:rPr>
        <w:tab/>
      </w:r>
      <w:r>
        <w:rPr>
          <w:noProof/>
        </w:rPr>
        <w:fldChar w:fldCharType="begin" w:fldLock="1"/>
      </w:r>
      <w:r>
        <w:rPr>
          <w:noProof/>
        </w:rPr>
        <w:instrText xml:space="preserve"> PAGEREF _Toc130981721 \h </w:instrText>
      </w:r>
      <w:r>
        <w:rPr>
          <w:noProof/>
        </w:rPr>
      </w:r>
      <w:r>
        <w:rPr>
          <w:noProof/>
        </w:rPr>
        <w:fldChar w:fldCharType="separate"/>
      </w:r>
      <w:r>
        <w:rPr>
          <w:noProof/>
        </w:rPr>
        <w:t>133</w:t>
      </w:r>
      <w:r>
        <w:rPr>
          <w:noProof/>
        </w:rPr>
        <w:fldChar w:fldCharType="end"/>
      </w:r>
    </w:p>
    <w:p w14:paraId="433DF81E" w14:textId="63BC649C" w:rsidR="001B5EC1" w:rsidRDefault="001B5EC1">
      <w:pPr>
        <w:pStyle w:val="TOC2"/>
        <w:rPr>
          <w:rFonts w:ascii="Calibri" w:hAnsi="Calibri"/>
          <w:noProof/>
          <w:sz w:val="22"/>
          <w:szCs w:val="22"/>
          <w:lang w:eastAsia="en-GB"/>
        </w:rPr>
      </w:pPr>
      <w:r>
        <w:rPr>
          <w:noProof/>
        </w:rPr>
        <w:t>8.151</w:t>
      </w:r>
      <w:r>
        <w:rPr>
          <w:rFonts w:ascii="Calibri" w:hAnsi="Calibri"/>
          <w:noProof/>
          <w:sz w:val="22"/>
          <w:szCs w:val="22"/>
          <w:lang w:eastAsia="en-GB"/>
        </w:rPr>
        <w:tab/>
      </w:r>
      <w:r>
        <w:rPr>
          <w:noProof/>
        </w:rPr>
        <w:t>Rejected slices information</w:t>
      </w:r>
      <w:r>
        <w:rPr>
          <w:noProof/>
        </w:rPr>
        <w:tab/>
      </w:r>
      <w:r>
        <w:rPr>
          <w:noProof/>
        </w:rPr>
        <w:fldChar w:fldCharType="begin" w:fldLock="1"/>
      </w:r>
      <w:r>
        <w:rPr>
          <w:noProof/>
        </w:rPr>
        <w:instrText xml:space="preserve"> PAGEREF _Toc130981722 \h </w:instrText>
      </w:r>
      <w:r>
        <w:rPr>
          <w:noProof/>
        </w:rPr>
      </w:r>
      <w:r>
        <w:rPr>
          <w:noProof/>
        </w:rPr>
        <w:fldChar w:fldCharType="separate"/>
      </w:r>
      <w:r>
        <w:rPr>
          <w:noProof/>
        </w:rPr>
        <w:t>134</w:t>
      </w:r>
      <w:r>
        <w:rPr>
          <w:noProof/>
        </w:rPr>
        <w:fldChar w:fldCharType="end"/>
      </w:r>
    </w:p>
    <w:p w14:paraId="3B647DB3" w14:textId="13C81D06" w:rsidR="001B5EC1" w:rsidRDefault="001B5EC1">
      <w:pPr>
        <w:pStyle w:val="TOC1"/>
        <w:rPr>
          <w:rFonts w:ascii="Calibri" w:hAnsi="Calibri"/>
          <w:noProof/>
          <w:szCs w:val="22"/>
          <w:lang w:eastAsia="en-GB"/>
        </w:rPr>
      </w:pPr>
      <w:r>
        <w:rPr>
          <w:noProof/>
        </w:rPr>
        <w:t>9</w:t>
      </w:r>
      <w:r>
        <w:rPr>
          <w:rFonts w:ascii="Calibri" w:hAnsi="Calibri"/>
          <w:noProof/>
          <w:szCs w:val="22"/>
          <w:lang w:eastAsia="en-GB"/>
        </w:rPr>
        <w:tab/>
      </w:r>
      <w:r>
        <w:rPr>
          <w:noProof/>
        </w:rPr>
        <w:t>Tag values</w:t>
      </w:r>
      <w:r>
        <w:rPr>
          <w:noProof/>
        </w:rPr>
        <w:tab/>
      </w:r>
      <w:r>
        <w:rPr>
          <w:noProof/>
        </w:rPr>
        <w:fldChar w:fldCharType="begin" w:fldLock="1"/>
      </w:r>
      <w:r>
        <w:rPr>
          <w:noProof/>
        </w:rPr>
        <w:instrText xml:space="preserve"> PAGEREF _Toc130981723 \h </w:instrText>
      </w:r>
      <w:r>
        <w:rPr>
          <w:noProof/>
        </w:rPr>
      </w:r>
      <w:r>
        <w:rPr>
          <w:noProof/>
        </w:rPr>
        <w:fldChar w:fldCharType="separate"/>
      </w:r>
      <w:r>
        <w:rPr>
          <w:noProof/>
        </w:rPr>
        <w:t>134</w:t>
      </w:r>
      <w:r>
        <w:rPr>
          <w:noProof/>
        </w:rPr>
        <w:fldChar w:fldCharType="end"/>
      </w:r>
    </w:p>
    <w:p w14:paraId="19371DF6" w14:textId="6765E339" w:rsidR="001B5EC1" w:rsidRDefault="001B5EC1">
      <w:pPr>
        <w:pStyle w:val="TOC2"/>
        <w:rPr>
          <w:rFonts w:ascii="Calibri" w:hAnsi="Calibri"/>
          <w:noProof/>
          <w:sz w:val="22"/>
          <w:szCs w:val="22"/>
          <w:lang w:eastAsia="en-GB"/>
        </w:rPr>
      </w:pPr>
      <w:r>
        <w:rPr>
          <w:noProof/>
        </w:rPr>
        <w:t>9.1</w:t>
      </w:r>
      <w:r>
        <w:rPr>
          <w:rFonts w:ascii="Calibri" w:hAnsi="Calibri"/>
          <w:noProof/>
          <w:sz w:val="22"/>
          <w:szCs w:val="22"/>
          <w:lang w:eastAsia="en-GB"/>
        </w:rPr>
        <w:tab/>
      </w:r>
      <w:r>
        <w:rPr>
          <w:noProof/>
        </w:rPr>
        <w:t>BER-TLV tags in ME to UICC direction</w:t>
      </w:r>
      <w:r>
        <w:rPr>
          <w:noProof/>
        </w:rPr>
        <w:tab/>
      </w:r>
      <w:r>
        <w:rPr>
          <w:noProof/>
        </w:rPr>
        <w:fldChar w:fldCharType="begin" w:fldLock="1"/>
      </w:r>
      <w:r>
        <w:rPr>
          <w:noProof/>
        </w:rPr>
        <w:instrText xml:space="preserve"> PAGEREF _Toc130981724 \h </w:instrText>
      </w:r>
      <w:r>
        <w:rPr>
          <w:noProof/>
        </w:rPr>
      </w:r>
      <w:r>
        <w:rPr>
          <w:noProof/>
        </w:rPr>
        <w:fldChar w:fldCharType="separate"/>
      </w:r>
      <w:r>
        <w:rPr>
          <w:noProof/>
        </w:rPr>
        <w:t>135</w:t>
      </w:r>
      <w:r>
        <w:rPr>
          <w:noProof/>
        </w:rPr>
        <w:fldChar w:fldCharType="end"/>
      </w:r>
    </w:p>
    <w:p w14:paraId="7285295A" w14:textId="3CA28E62" w:rsidR="001B5EC1" w:rsidRDefault="001B5EC1">
      <w:pPr>
        <w:pStyle w:val="TOC2"/>
        <w:rPr>
          <w:rFonts w:ascii="Calibri" w:hAnsi="Calibri"/>
          <w:noProof/>
          <w:sz w:val="22"/>
          <w:szCs w:val="22"/>
          <w:lang w:eastAsia="en-GB"/>
        </w:rPr>
      </w:pPr>
      <w:r>
        <w:rPr>
          <w:noProof/>
        </w:rPr>
        <w:t>9.2</w:t>
      </w:r>
      <w:r>
        <w:rPr>
          <w:rFonts w:ascii="Calibri" w:hAnsi="Calibri"/>
          <w:noProof/>
          <w:sz w:val="22"/>
          <w:szCs w:val="22"/>
          <w:lang w:eastAsia="en-GB"/>
        </w:rPr>
        <w:tab/>
      </w:r>
      <w:r>
        <w:rPr>
          <w:noProof/>
        </w:rPr>
        <w:t>BER-TLV tags in UICC TO ME direction</w:t>
      </w:r>
      <w:r>
        <w:rPr>
          <w:noProof/>
        </w:rPr>
        <w:tab/>
      </w:r>
      <w:r>
        <w:rPr>
          <w:noProof/>
        </w:rPr>
        <w:fldChar w:fldCharType="begin" w:fldLock="1"/>
      </w:r>
      <w:r>
        <w:rPr>
          <w:noProof/>
        </w:rPr>
        <w:instrText xml:space="preserve"> PAGEREF _Toc130981725 \h </w:instrText>
      </w:r>
      <w:r>
        <w:rPr>
          <w:noProof/>
        </w:rPr>
      </w:r>
      <w:r>
        <w:rPr>
          <w:noProof/>
        </w:rPr>
        <w:fldChar w:fldCharType="separate"/>
      </w:r>
      <w:r>
        <w:rPr>
          <w:noProof/>
        </w:rPr>
        <w:t>135</w:t>
      </w:r>
      <w:r>
        <w:rPr>
          <w:noProof/>
        </w:rPr>
        <w:fldChar w:fldCharType="end"/>
      </w:r>
    </w:p>
    <w:p w14:paraId="79904A5E" w14:textId="6D005372" w:rsidR="001B5EC1" w:rsidRDefault="001B5EC1">
      <w:pPr>
        <w:pStyle w:val="TOC2"/>
        <w:rPr>
          <w:rFonts w:ascii="Calibri" w:hAnsi="Calibri"/>
          <w:noProof/>
          <w:sz w:val="22"/>
          <w:szCs w:val="22"/>
          <w:lang w:eastAsia="en-GB"/>
        </w:rPr>
      </w:pPr>
      <w:r>
        <w:rPr>
          <w:noProof/>
        </w:rPr>
        <w:t>9.3</w:t>
      </w:r>
      <w:r>
        <w:rPr>
          <w:rFonts w:ascii="Calibri" w:hAnsi="Calibri"/>
          <w:noProof/>
          <w:sz w:val="22"/>
          <w:szCs w:val="22"/>
          <w:lang w:eastAsia="en-GB"/>
        </w:rPr>
        <w:tab/>
      </w:r>
      <w:r>
        <w:rPr>
          <w:noProof/>
        </w:rPr>
        <w:t>COMPREHENSION-TLV tags in both directions</w:t>
      </w:r>
      <w:r>
        <w:rPr>
          <w:noProof/>
        </w:rPr>
        <w:tab/>
      </w:r>
      <w:r>
        <w:rPr>
          <w:noProof/>
        </w:rPr>
        <w:fldChar w:fldCharType="begin" w:fldLock="1"/>
      </w:r>
      <w:r>
        <w:rPr>
          <w:noProof/>
        </w:rPr>
        <w:instrText xml:space="preserve"> PAGEREF _Toc130981726 \h </w:instrText>
      </w:r>
      <w:r>
        <w:rPr>
          <w:noProof/>
        </w:rPr>
      </w:r>
      <w:r>
        <w:rPr>
          <w:noProof/>
        </w:rPr>
        <w:fldChar w:fldCharType="separate"/>
      </w:r>
      <w:r>
        <w:rPr>
          <w:noProof/>
        </w:rPr>
        <w:t>136</w:t>
      </w:r>
      <w:r>
        <w:rPr>
          <w:noProof/>
        </w:rPr>
        <w:fldChar w:fldCharType="end"/>
      </w:r>
    </w:p>
    <w:p w14:paraId="2F81EEE9" w14:textId="022C2ED5" w:rsidR="001B5EC1" w:rsidRDefault="001B5EC1">
      <w:pPr>
        <w:pStyle w:val="TOC2"/>
        <w:rPr>
          <w:rFonts w:ascii="Calibri" w:hAnsi="Calibri"/>
          <w:noProof/>
          <w:sz w:val="22"/>
          <w:szCs w:val="22"/>
          <w:lang w:eastAsia="en-GB"/>
        </w:rPr>
      </w:pPr>
      <w:r>
        <w:rPr>
          <w:noProof/>
        </w:rPr>
        <w:t>9.4</w:t>
      </w:r>
      <w:r>
        <w:rPr>
          <w:rFonts w:ascii="Calibri" w:hAnsi="Calibri"/>
          <w:noProof/>
          <w:sz w:val="22"/>
          <w:szCs w:val="22"/>
          <w:lang w:eastAsia="en-GB"/>
        </w:rPr>
        <w:tab/>
      </w:r>
      <w:r>
        <w:rPr>
          <w:noProof/>
        </w:rPr>
        <w:t>Type of Command and Next Action Indicator</w:t>
      </w:r>
      <w:r>
        <w:rPr>
          <w:noProof/>
        </w:rPr>
        <w:tab/>
      </w:r>
      <w:r>
        <w:rPr>
          <w:noProof/>
        </w:rPr>
        <w:fldChar w:fldCharType="begin" w:fldLock="1"/>
      </w:r>
      <w:r>
        <w:rPr>
          <w:noProof/>
        </w:rPr>
        <w:instrText xml:space="preserve"> PAGEREF _Toc130981727 \h </w:instrText>
      </w:r>
      <w:r>
        <w:rPr>
          <w:noProof/>
        </w:rPr>
      </w:r>
      <w:r>
        <w:rPr>
          <w:noProof/>
        </w:rPr>
        <w:fldChar w:fldCharType="separate"/>
      </w:r>
      <w:r>
        <w:rPr>
          <w:noProof/>
        </w:rPr>
        <w:t>137</w:t>
      </w:r>
      <w:r>
        <w:rPr>
          <w:noProof/>
        </w:rPr>
        <w:fldChar w:fldCharType="end"/>
      </w:r>
    </w:p>
    <w:p w14:paraId="26B736BD" w14:textId="40CAAABF" w:rsidR="001B5EC1" w:rsidRDefault="001B5EC1">
      <w:pPr>
        <w:pStyle w:val="TOC1"/>
        <w:rPr>
          <w:rFonts w:ascii="Calibri" w:hAnsi="Calibri"/>
          <w:noProof/>
          <w:szCs w:val="22"/>
          <w:lang w:eastAsia="en-GB"/>
        </w:rPr>
      </w:pPr>
      <w:r>
        <w:rPr>
          <w:noProof/>
        </w:rPr>
        <w:lastRenderedPageBreak/>
        <w:t>10</w:t>
      </w:r>
      <w:r>
        <w:rPr>
          <w:rFonts w:ascii="Calibri" w:hAnsi="Calibri"/>
          <w:noProof/>
          <w:szCs w:val="22"/>
          <w:lang w:eastAsia="en-GB"/>
        </w:rPr>
        <w:tab/>
      </w:r>
      <w:r>
        <w:rPr>
          <w:noProof/>
        </w:rPr>
        <w:t>Allowed Type of command and Device identity combinations</w:t>
      </w:r>
      <w:r>
        <w:rPr>
          <w:noProof/>
        </w:rPr>
        <w:tab/>
      </w:r>
      <w:r>
        <w:rPr>
          <w:noProof/>
        </w:rPr>
        <w:fldChar w:fldCharType="begin" w:fldLock="1"/>
      </w:r>
      <w:r>
        <w:rPr>
          <w:noProof/>
        </w:rPr>
        <w:instrText xml:space="preserve"> PAGEREF _Toc130981728 \h </w:instrText>
      </w:r>
      <w:r>
        <w:rPr>
          <w:noProof/>
        </w:rPr>
      </w:r>
      <w:r>
        <w:rPr>
          <w:noProof/>
        </w:rPr>
        <w:fldChar w:fldCharType="separate"/>
      </w:r>
      <w:r>
        <w:rPr>
          <w:noProof/>
        </w:rPr>
        <w:t>137</w:t>
      </w:r>
      <w:r>
        <w:rPr>
          <w:noProof/>
        </w:rPr>
        <w:fldChar w:fldCharType="end"/>
      </w:r>
    </w:p>
    <w:p w14:paraId="5DBBBF2F" w14:textId="16DCC4A6" w:rsidR="001B5EC1" w:rsidRDefault="001B5EC1">
      <w:pPr>
        <w:pStyle w:val="TOC1"/>
        <w:rPr>
          <w:rFonts w:ascii="Calibri" w:hAnsi="Calibri"/>
          <w:noProof/>
          <w:szCs w:val="22"/>
          <w:lang w:eastAsia="en-GB"/>
        </w:rPr>
      </w:pPr>
      <w:r>
        <w:rPr>
          <w:noProof/>
        </w:rPr>
        <w:t>11</w:t>
      </w:r>
      <w:r>
        <w:rPr>
          <w:rFonts w:ascii="Calibri" w:hAnsi="Calibri"/>
          <w:noProof/>
          <w:szCs w:val="22"/>
          <w:lang w:eastAsia="en-GB"/>
        </w:rPr>
        <w:tab/>
      </w:r>
      <w:r>
        <w:rPr>
          <w:noProof/>
        </w:rPr>
        <w:t>Security requirements</w:t>
      </w:r>
      <w:r>
        <w:rPr>
          <w:noProof/>
        </w:rPr>
        <w:tab/>
      </w:r>
      <w:r>
        <w:rPr>
          <w:noProof/>
        </w:rPr>
        <w:fldChar w:fldCharType="begin" w:fldLock="1"/>
      </w:r>
      <w:r>
        <w:rPr>
          <w:noProof/>
        </w:rPr>
        <w:instrText xml:space="preserve"> PAGEREF _Toc130981729 \h </w:instrText>
      </w:r>
      <w:r>
        <w:rPr>
          <w:noProof/>
        </w:rPr>
      </w:r>
      <w:r>
        <w:rPr>
          <w:noProof/>
        </w:rPr>
        <w:fldChar w:fldCharType="separate"/>
      </w:r>
      <w:r>
        <w:rPr>
          <w:noProof/>
        </w:rPr>
        <w:t>137</w:t>
      </w:r>
      <w:r>
        <w:rPr>
          <w:noProof/>
        </w:rPr>
        <w:fldChar w:fldCharType="end"/>
      </w:r>
    </w:p>
    <w:p w14:paraId="06A255B4" w14:textId="61EA360B" w:rsidR="001B5EC1" w:rsidRDefault="001B5EC1" w:rsidP="001B5EC1">
      <w:pPr>
        <w:pStyle w:val="TOC8"/>
        <w:rPr>
          <w:rFonts w:ascii="Calibri" w:hAnsi="Calibri"/>
          <w:b w:val="0"/>
          <w:noProof/>
          <w:szCs w:val="22"/>
          <w:lang w:eastAsia="en-GB"/>
        </w:rPr>
      </w:pPr>
      <w:r>
        <w:rPr>
          <w:noProof/>
        </w:rPr>
        <w:t>Annex A (normative): Support of USAT by Mobile Equipment</w:t>
      </w:r>
      <w:r>
        <w:rPr>
          <w:noProof/>
        </w:rPr>
        <w:tab/>
      </w:r>
      <w:r>
        <w:rPr>
          <w:noProof/>
        </w:rPr>
        <w:fldChar w:fldCharType="begin" w:fldLock="1"/>
      </w:r>
      <w:r>
        <w:rPr>
          <w:noProof/>
        </w:rPr>
        <w:instrText xml:space="preserve"> PAGEREF _Toc130981730 \h </w:instrText>
      </w:r>
      <w:r>
        <w:rPr>
          <w:noProof/>
        </w:rPr>
      </w:r>
      <w:r>
        <w:rPr>
          <w:noProof/>
        </w:rPr>
        <w:fldChar w:fldCharType="separate"/>
      </w:r>
      <w:r>
        <w:rPr>
          <w:noProof/>
        </w:rPr>
        <w:t>138</w:t>
      </w:r>
      <w:r>
        <w:rPr>
          <w:noProof/>
        </w:rPr>
        <w:fldChar w:fldCharType="end"/>
      </w:r>
    </w:p>
    <w:p w14:paraId="1CBE95E3" w14:textId="1D023C90" w:rsidR="001B5EC1" w:rsidRDefault="001B5EC1" w:rsidP="001B5EC1">
      <w:pPr>
        <w:pStyle w:val="TOC8"/>
        <w:rPr>
          <w:rFonts w:ascii="Calibri" w:hAnsi="Calibri"/>
          <w:b w:val="0"/>
          <w:noProof/>
          <w:szCs w:val="22"/>
          <w:lang w:eastAsia="en-GB"/>
        </w:rPr>
      </w:pPr>
      <w:r>
        <w:rPr>
          <w:noProof/>
        </w:rPr>
        <w:t>Annex B (informative): Example of DISPLAY TEXT Proactive UICC Command</w:t>
      </w:r>
      <w:r>
        <w:rPr>
          <w:noProof/>
        </w:rPr>
        <w:tab/>
      </w:r>
      <w:r>
        <w:rPr>
          <w:noProof/>
        </w:rPr>
        <w:fldChar w:fldCharType="begin" w:fldLock="1"/>
      </w:r>
      <w:r>
        <w:rPr>
          <w:noProof/>
        </w:rPr>
        <w:instrText xml:space="preserve"> PAGEREF _Toc130981731 \h </w:instrText>
      </w:r>
      <w:r>
        <w:rPr>
          <w:noProof/>
        </w:rPr>
      </w:r>
      <w:r>
        <w:rPr>
          <w:noProof/>
        </w:rPr>
        <w:fldChar w:fldCharType="separate"/>
      </w:r>
      <w:r>
        <w:rPr>
          <w:noProof/>
        </w:rPr>
        <w:t>140</w:t>
      </w:r>
      <w:r>
        <w:rPr>
          <w:noProof/>
        </w:rPr>
        <w:fldChar w:fldCharType="end"/>
      </w:r>
    </w:p>
    <w:p w14:paraId="5688E17B" w14:textId="499D5A3B" w:rsidR="001B5EC1" w:rsidRDefault="001B5EC1" w:rsidP="001B5EC1">
      <w:pPr>
        <w:pStyle w:val="TOC8"/>
        <w:rPr>
          <w:rFonts w:ascii="Calibri" w:hAnsi="Calibri"/>
          <w:b w:val="0"/>
          <w:noProof/>
          <w:szCs w:val="22"/>
          <w:lang w:eastAsia="en-GB"/>
        </w:rPr>
      </w:pPr>
      <w:r>
        <w:rPr>
          <w:noProof/>
        </w:rPr>
        <w:t>Annex C (normative): Structure of USAT communications</w:t>
      </w:r>
      <w:r>
        <w:rPr>
          <w:noProof/>
        </w:rPr>
        <w:tab/>
      </w:r>
      <w:r>
        <w:rPr>
          <w:noProof/>
        </w:rPr>
        <w:fldChar w:fldCharType="begin" w:fldLock="1"/>
      </w:r>
      <w:r>
        <w:rPr>
          <w:noProof/>
        </w:rPr>
        <w:instrText xml:space="preserve"> PAGEREF _Toc130981732 \h </w:instrText>
      </w:r>
      <w:r>
        <w:rPr>
          <w:noProof/>
        </w:rPr>
      </w:r>
      <w:r>
        <w:rPr>
          <w:noProof/>
        </w:rPr>
        <w:fldChar w:fldCharType="separate"/>
      </w:r>
      <w:r>
        <w:rPr>
          <w:noProof/>
        </w:rPr>
        <w:t>141</w:t>
      </w:r>
      <w:r>
        <w:rPr>
          <w:noProof/>
        </w:rPr>
        <w:fldChar w:fldCharType="end"/>
      </w:r>
    </w:p>
    <w:p w14:paraId="5C3F187A" w14:textId="52D69FFC" w:rsidR="001B5EC1" w:rsidRDefault="001B5EC1" w:rsidP="001B5EC1">
      <w:pPr>
        <w:pStyle w:val="TOC8"/>
        <w:rPr>
          <w:rFonts w:ascii="Calibri" w:hAnsi="Calibri"/>
          <w:b w:val="0"/>
          <w:noProof/>
          <w:szCs w:val="22"/>
          <w:lang w:eastAsia="en-GB"/>
        </w:rPr>
      </w:pPr>
      <w:r>
        <w:rPr>
          <w:noProof/>
        </w:rPr>
        <w:t>Annex D (informative): ME display in proactive UICC session</w:t>
      </w:r>
      <w:r>
        <w:rPr>
          <w:noProof/>
        </w:rPr>
        <w:tab/>
      </w:r>
      <w:r>
        <w:rPr>
          <w:noProof/>
        </w:rPr>
        <w:fldChar w:fldCharType="begin" w:fldLock="1"/>
      </w:r>
      <w:r>
        <w:rPr>
          <w:noProof/>
        </w:rPr>
        <w:instrText xml:space="preserve"> PAGEREF _Toc130981733 \h </w:instrText>
      </w:r>
      <w:r>
        <w:rPr>
          <w:noProof/>
        </w:rPr>
      </w:r>
      <w:r>
        <w:rPr>
          <w:noProof/>
        </w:rPr>
        <w:fldChar w:fldCharType="separate"/>
      </w:r>
      <w:r>
        <w:rPr>
          <w:noProof/>
        </w:rPr>
        <w:t>142</w:t>
      </w:r>
      <w:r>
        <w:rPr>
          <w:noProof/>
        </w:rPr>
        <w:fldChar w:fldCharType="end"/>
      </w:r>
    </w:p>
    <w:p w14:paraId="7B9AF6A1" w14:textId="092EE442" w:rsidR="001B5EC1" w:rsidRDefault="001B5EC1" w:rsidP="001B5EC1">
      <w:pPr>
        <w:pStyle w:val="TOC8"/>
        <w:rPr>
          <w:rFonts w:ascii="Calibri" w:hAnsi="Calibri"/>
          <w:b w:val="0"/>
          <w:noProof/>
          <w:szCs w:val="22"/>
          <w:lang w:eastAsia="en-GB"/>
        </w:rPr>
      </w:pPr>
      <w:r>
        <w:rPr>
          <w:noProof/>
        </w:rPr>
        <w:t>Annex E (informative): Help information feature processing</w:t>
      </w:r>
      <w:r>
        <w:rPr>
          <w:noProof/>
        </w:rPr>
        <w:tab/>
      </w:r>
      <w:r>
        <w:rPr>
          <w:noProof/>
        </w:rPr>
        <w:fldChar w:fldCharType="begin" w:fldLock="1"/>
      </w:r>
      <w:r>
        <w:rPr>
          <w:noProof/>
        </w:rPr>
        <w:instrText xml:space="preserve"> PAGEREF _Toc130981734 \h </w:instrText>
      </w:r>
      <w:r>
        <w:rPr>
          <w:noProof/>
        </w:rPr>
      </w:r>
      <w:r>
        <w:rPr>
          <w:noProof/>
        </w:rPr>
        <w:fldChar w:fldCharType="separate"/>
      </w:r>
      <w:r>
        <w:rPr>
          <w:noProof/>
        </w:rPr>
        <w:t>143</w:t>
      </w:r>
      <w:r>
        <w:rPr>
          <w:noProof/>
        </w:rPr>
        <w:fldChar w:fldCharType="end"/>
      </w:r>
    </w:p>
    <w:p w14:paraId="02F4776D" w14:textId="00B4DF33" w:rsidR="001B5EC1" w:rsidRDefault="001B5EC1" w:rsidP="001B5EC1">
      <w:pPr>
        <w:pStyle w:val="TOC8"/>
        <w:rPr>
          <w:rFonts w:ascii="Calibri" w:hAnsi="Calibri"/>
          <w:b w:val="0"/>
          <w:noProof/>
          <w:szCs w:val="22"/>
          <w:lang w:eastAsia="en-GB"/>
        </w:rPr>
      </w:pPr>
      <w:r>
        <w:rPr>
          <w:noProof/>
        </w:rPr>
        <w:t>Annex F (informative): Monitoring of events</w:t>
      </w:r>
      <w:r>
        <w:rPr>
          <w:noProof/>
        </w:rPr>
        <w:tab/>
      </w:r>
      <w:r>
        <w:rPr>
          <w:noProof/>
        </w:rPr>
        <w:fldChar w:fldCharType="begin" w:fldLock="1"/>
      </w:r>
      <w:r>
        <w:rPr>
          <w:noProof/>
        </w:rPr>
        <w:instrText xml:space="preserve"> PAGEREF _Toc130981735 \h </w:instrText>
      </w:r>
      <w:r>
        <w:rPr>
          <w:noProof/>
        </w:rPr>
      </w:r>
      <w:r>
        <w:rPr>
          <w:noProof/>
        </w:rPr>
        <w:fldChar w:fldCharType="separate"/>
      </w:r>
      <w:r>
        <w:rPr>
          <w:noProof/>
        </w:rPr>
        <w:t>144</w:t>
      </w:r>
      <w:r>
        <w:rPr>
          <w:noProof/>
        </w:rPr>
        <w:fldChar w:fldCharType="end"/>
      </w:r>
    </w:p>
    <w:p w14:paraId="77964AAA" w14:textId="27A9AD3E" w:rsidR="001B5EC1" w:rsidRDefault="001B5EC1" w:rsidP="001B5EC1">
      <w:pPr>
        <w:pStyle w:val="TOC8"/>
        <w:rPr>
          <w:rFonts w:ascii="Calibri" w:hAnsi="Calibri"/>
          <w:b w:val="0"/>
          <w:noProof/>
          <w:szCs w:val="22"/>
          <w:lang w:eastAsia="en-GB"/>
        </w:rPr>
      </w:pPr>
      <w:r>
        <w:rPr>
          <w:noProof/>
        </w:rPr>
        <w:t>Annex G (normative): Support of Multiple Card Operation</w:t>
      </w:r>
      <w:r>
        <w:rPr>
          <w:noProof/>
        </w:rPr>
        <w:tab/>
      </w:r>
      <w:r>
        <w:rPr>
          <w:noProof/>
        </w:rPr>
        <w:fldChar w:fldCharType="begin" w:fldLock="1"/>
      </w:r>
      <w:r>
        <w:rPr>
          <w:noProof/>
        </w:rPr>
        <w:instrText xml:space="preserve"> PAGEREF _Toc130981736 \h </w:instrText>
      </w:r>
      <w:r>
        <w:rPr>
          <w:noProof/>
        </w:rPr>
      </w:r>
      <w:r>
        <w:rPr>
          <w:noProof/>
        </w:rPr>
        <w:fldChar w:fldCharType="separate"/>
      </w:r>
      <w:r>
        <w:rPr>
          <w:noProof/>
        </w:rPr>
        <w:t>145</w:t>
      </w:r>
      <w:r>
        <w:rPr>
          <w:noProof/>
        </w:rPr>
        <w:fldChar w:fldCharType="end"/>
      </w:r>
    </w:p>
    <w:p w14:paraId="5BBB5332" w14:textId="1F029CF4" w:rsidR="001B5EC1" w:rsidRDefault="001B5EC1" w:rsidP="001B5EC1">
      <w:pPr>
        <w:pStyle w:val="TOC8"/>
        <w:rPr>
          <w:rFonts w:ascii="Calibri" w:hAnsi="Calibri"/>
          <w:b w:val="0"/>
          <w:noProof/>
          <w:szCs w:val="22"/>
          <w:lang w:eastAsia="en-GB"/>
        </w:rPr>
      </w:pPr>
      <w:r>
        <w:rPr>
          <w:noProof/>
        </w:rPr>
        <w:t>Annex H (informative): Multiple Card proactive command examples</w:t>
      </w:r>
      <w:r>
        <w:rPr>
          <w:noProof/>
        </w:rPr>
        <w:tab/>
      </w:r>
      <w:r>
        <w:rPr>
          <w:noProof/>
        </w:rPr>
        <w:fldChar w:fldCharType="begin" w:fldLock="1"/>
      </w:r>
      <w:r>
        <w:rPr>
          <w:noProof/>
        </w:rPr>
        <w:instrText xml:space="preserve"> PAGEREF _Toc130981737 \h </w:instrText>
      </w:r>
      <w:r>
        <w:rPr>
          <w:noProof/>
        </w:rPr>
      </w:r>
      <w:r>
        <w:rPr>
          <w:noProof/>
        </w:rPr>
        <w:fldChar w:fldCharType="separate"/>
      </w:r>
      <w:r>
        <w:rPr>
          <w:noProof/>
        </w:rPr>
        <w:t>146</w:t>
      </w:r>
      <w:r>
        <w:rPr>
          <w:noProof/>
        </w:rPr>
        <w:fldChar w:fldCharType="end"/>
      </w:r>
    </w:p>
    <w:p w14:paraId="3C738440" w14:textId="06970AB4" w:rsidR="001B5EC1" w:rsidRDefault="001B5EC1" w:rsidP="001B5EC1">
      <w:pPr>
        <w:pStyle w:val="TOC8"/>
        <w:rPr>
          <w:rFonts w:ascii="Calibri" w:hAnsi="Calibri"/>
          <w:b w:val="0"/>
          <w:noProof/>
          <w:szCs w:val="22"/>
          <w:lang w:eastAsia="en-GB"/>
        </w:rPr>
      </w:pPr>
      <w:r>
        <w:rPr>
          <w:noProof/>
        </w:rPr>
        <w:t>Annex I (informative): Bearer independent protocol proactive command examples</w:t>
      </w:r>
      <w:r>
        <w:rPr>
          <w:noProof/>
        </w:rPr>
        <w:tab/>
      </w:r>
      <w:r>
        <w:rPr>
          <w:noProof/>
        </w:rPr>
        <w:fldChar w:fldCharType="begin" w:fldLock="1"/>
      </w:r>
      <w:r>
        <w:rPr>
          <w:noProof/>
        </w:rPr>
        <w:instrText xml:space="preserve"> PAGEREF _Toc130981738 \h </w:instrText>
      </w:r>
      <w:r>
        <w:rPr>
          <w:noProof/>
        </w:rPr>
      </w:r>
      <w:r>
        <w:rPr>
          <w:noProof/>
        </w:rPr>
        <w:fldChar w:fldCharType="separate"/>
      </w:r>
      <w:r>
        <w:rPr>
          <w:noProof/>
        </w:rPr>
        <w:t>147</w:t>
      </w:r>
      <w:r>
        <w:rPr>
          <w:noProof/>
        </w:rPr>
        <w:fldChar w:fldCharType="end"/>
      </w:r>
    </w:p>
    <w:p w14:paraId="36A551FC" w14:textId="5C7D5F62" w:rsidR="001B5EC1" w:rsidRDefault="001B5EC1" w:rsidP="001B5EC1">
      <w:pPr>
        <w:pStyle w:val="TOC8"/>
        <w:rPr>
          <w:rFonts w:ascii="Calibri" w:hAnsi="Calibri"/>
          <w:b w:val="0"/>
          <w:noProof/>
          <w:szCs w:val="22"/>
          <w:lang w:eastAsia="en-GB"/>
        </w:rPr>
      </w:pPr>
      <w:r>
        <w:rPr>
          <w:noProof/>
        </w:rPr>
        <w:t>Annex J (informative): WAP References</w:t>
      </w:r>
      <w:r>
        <w:rPr>
          <w:noProof/>
        </w:rPr>
        <w:tab/>
      </w:r>
      <w:r>
        <w:rPr>
          <w:noProof/>
        </w:rPr>
        <w:fldChar w:fldCharType="begin" w:fldLock="1"/>
      </w:r>
      <w:r>
        <w:rPr>
          <w:noProof/>
        </w:rPr>
        <w:instrText xml:space="preserve"> PAGEREF _Toc130981739 \h </w:instrText>
      </w:r>
      <w:r>
        <w:rPr>
          <w:noProof/>
        </w:rPr>
      </w:r>
      <w:r>
        <w:rPr>
          <w:noProof/>
        </w:rPr>
        <w:fldChar w:fldCharType="separate"/>
      </w:r>
      <w:r>
        <w:rPr>
          <w:noProof/>
        </w:rPr>
        <w:t>148</w:t>
      </w:r>
      <w:r>
        <w:rPr>
          <w:noProof/>
        </w:rPr>
        <w:fldChar w:fldCharType="end"/>
      </w:r>
    </w:p>
    <w:p w14:paraId="7F46F600" w14:textId="4CCB8B68" w:rsidR="001B5EC1" w:rsidRDefault="001B5EC1" w:rsidP="001B5EC1">
      <w:pPr>
        <w:pStyle w:val="TOC8"/>
        <w:rPr>
          <w:rFonts w:ascii="Calibri" w:hAnsi="Calibri"/>
          <w:b w:val="0"/>
          <w:noProof/>
          <w:szCs w:val="22"/>
          <w:lang w:eastAsia="en-GB"/>
        </w:rPr>
      </w:pPr>
      <w:r>
        <w:rPr>
          <w:noProof/>
        </w:rPr>
        <w:t>Annex K (informative): Use of USAT Bearer independent protocol for local links Bluetooth case</w:t>
      </w:r>
      <w:r>
        <w:rPr>
          <w:noProof/>
        </w:rPr>
        <w:tab/>
      </w:r>
      <w:r>
        <w:rPr>
          <w:noProof/>
        </w:rPr>
        <w:fldChar w:fldCharType="begin" w:fldLock="1"/>
      </w:r>
      <w:r>
        <w:rPr>
          <w:noProof/>
        </w:rPr>
        <w:instrText xml:space="preserve"> PAGEREF _Toc130981740 \h </w:instrText>
      </w:r>
      <w:r>
        <w:rPr>
          <w:noProof/>
        </w:rPr>
      </w:r>
      <w:r>
        <w:rPr>
          <w:noProof/>
        </w:rPr>
        <w:fldChar w:fldCharType="separate"/>
      </w:r>
      <w:r>
        <w:rPr>
          <w:noProof/>
        </w:rPr>
        <w:t>149</w:t>
      </w:r>
      <w:r>
        <w:rPr>
          <w:noProof/>
        </w:rPr>
        <w:fldChar w:fldCharType="end"/>
      </w:r>
    </w:p>
    <w:p w14:paraId="60586CD0" w14:textId="1971F5BD" w:rsidR="001B5EC1" w:rsidRDefault="001B5EC1" w:rsidP="001B5EC1">
      <w:pPr>
        <w:pStyle w:val="TOC8"/>
        <w:rPr>
          <w:rFonts w:ascii="Calibri" w:hAnsi="Calibri"/>
          <w:b w:val="0"/>
          <w:noProof/>
          <w:szCs w:val="22"/>
          <w:lang w:eastAsia="en-GB"/>
        </w:rPr>
      </w:pPr>
      <w:r>
        <w:rPr>
          <w:noProof/>
        </w:rPr>
        <w:t>Annex L (informative): Bluetooth Service Discovery protocol</w:t>
      </w:r>
      <w:r>
        <w:rPr>
          <w:noProof/>
        </w:rPr>
        <w:tab/>
      </w:r>
      <w:r>
        <w:rPr>
          <w:noProof/>
        </w:rPr>
        <w:fldChar w:fldCharType="begin" w:fldLock="1"/>
      </w:r>
      <w:r>
        <w:rPr>
          <w:noProof/>
        </w:rPr>
        <w:instrText xml:space="preserve"> PAGEREF _Toc130981741 \h </w:instrText>
      </w:r>
      <w:r>
        <w:rPr>
          <w:noProof/>
        </w:rPr>
      </w:r>
      <w:r>
        <w:rPr>
          <w:noProof/>
        </w:rPr>
        <w:fldChar w:fldCharType="separate"/>
      </w:r>
      <w:r>
        <w:rPr>
          <w:noProof/>
        </w:rPr>
        <w:t>150</w:t>
      </w:r>
      <w:r>
        <w:rPr>
          <w:noProof/>
        </w:rPr>
        <w:fldChar w:fldCharType="end"/>
      </w:r>
    </w:p>
    <w:p w14:paraId="3B53497F" w14:textId="48D1442B" w:rsidR="001B5EC1" w:rsidRDefault="001B5EC1" w:rsidP="001B5EC1">
      <w:pPr>
        <w:pStyle w:val="TOC8"/>
        <w:rPr>
          <w:rFonts w:ascii="Calibri" w:hAnsi="Calibri"/>
          <w:b w:val="0"/>
          <w:noProof/>
          <w:szCs w:val="22"/>
          <w:lang w:eastAsia="en-GB"/>
        </w:rPr>
      </w:pPr>
      <w:r>
        <w:rPr>
          <w:noProof/>
        </w:rPr>
        <w:t>Annex M (informative): Use of USAT Bearer independent protocol for local links, server case</w:t>
      </w:r>
      <w:r>
        <w:rPr>
          <w:noProof/>
        </w:rPr>
        <w:tab/>
      </w:r>
      <w:r>
        <w:rPr>
          <w:noProof/>
        </w:rPr>
        <w:fldChar w:fldCharType="begin" w:fldLock="1"/>
      </w:r>
      <w:r>
        <w:rPr>
          <w:noProof/>
        </w:rPr>
        <w:instrText xml:space="preserve"> PAGEREF _Toc130981742 \h </w:instrText>
      </w:r>
      <w:r>
        <w:rPr>
          <w:noProof/>
        </w:rPr>
      </w:r>
      <w:r>
        <w:rPr>
          <w:noProof/>
        </w:rPr>
        <w:fldChar w:fldCharType="separate"/>
      </w:r>
      <w:r>
        <w:rPr>
          <w:noProof/>
        </w:rPr>
        <w:t>151</w:t>
      </w:r>
      <w:r>
        <w:rPr>
          <w:noProof/>
        </w:rPr>
        <w:fldChar w:fldCharType="end"/>
      </w:r>
    </w:p>
    <w:p w14:paraId="05375020" w14:textId="2416E86E" w:rsidR="001B5EC1" w:rsidRDefault="001B5EC1" w:rsidP="001B5EC1">
      <w:pPr>
        <w:pStyle w:val="TOC8"/>
        <w:rPr>
          <w:rFonts w:ascii="Calibri" w:hAnsi="Calibri"/>
          <w:b w:val="0"/>
          <w:noProof/>
          <w:szCs w:val="22"/>
          <w:lang w:eastAsia="en-GB"/>
        </w:rPr>
      </w:pPr>
      <w:r>
        <w:rPr>
          <w:noProof/>
        </w:rPr>
        <w:t>Annex N (informative): USSD information flow between the Network, the ME and the UICC</w:t>
      </w:r>
      <w:r>
        <w:rPr>
          <w:noProof/>
        </w:rPr>
        <w:tab/>
      </w:r>
      <w:r>
        <w:rPr>
          <w:noProof/>
        </w:rPr>
        <w:fldChar w:fldCharType="begin" w:fldLock="1"/>
      </w:r>
      <w:r>
        <w:rPr>
          <w:noProof/>
        </w:rPr>
        <w:instrText xml:space="preserve"> PAGEREF _Toc130981743 \h </w:instrText>
      </w:r>
      <w:r>
        <w:rPr>
          <w:noProof/>
        </w:rPr>
      </w:r>
      <w:r>
        <w:rPr>
          <w:noProof/>
        </w:rPr>
        <w:fldChar w:fldCharType="separate"/>
      </w:r>
      <w:r>
        <w:rPr>
          <w:noProof/>
        </w:rPr>
        <w:t>152</w:t>
      </w:r>
      <w:r>
        <w:rPr>
          <w:noProof/>
        </w:rPr>
        <w:fldChar w:fldCharType="end"/>
      </w:r>
    </w:p>
    <w:p w14:paraId="36099DF0" w14:textId="0BF5004D" w:rsidR="001B5EC1" w:rsidRDefault="001B5EC1">
      <w:pPr>
        <w:pStyle w:val="TOC1"/>
        <w:rPr>
          <w:rFonts w:ascii="Calibri" w:hAnsi="Calibri"/>
          <w:noProof/>
          <w:szCs w:val="22"/>
          <w:lang w:eastAsia="en-GB"/>
        </w:rPr>
      </w:pPr>
      <w:r>
        <w:rPr>
          <w:noProof/>
        </w:rPr>
        <w:t>N.1</w:t>
      </w:r>
      <w:r>
        <w:rPr>
          <w:rFonts w:ascii="Calibri" w:hAnsi="Calibri"/>
          <w:noProof/>
          <w:szCs w:val="22"/>
          <w:lang w:eastAsia="en-GB"/>
        </w:rPr>
        <w:tab/>
      </w:r>
      <w:r>
        <w:rPr>
          <w:noProof/>
        </w:rPr>
        <w:t>MMI Mode</w:t>
      </w:r>
      <w:r>
        <w:rPr>
          <w:noProof/>
        </w:rPr>
        <w:tab/>
      </w:r>
      <w:r>
        <w:rPr>
          <w:noProof/>
        </w:rPr>
        <w:fldChar w:fldCharType="begin" w:fldLock="1"/>
      </w:r>
      <w:r>
        <w:rPr>
          <w:noProof/>
        </w:rPr>
        <w:instrText xml:space="preserve"> PAGEREF _Toc130981744 \h </w:instrText>
      </w:r>
      <w:r>
        <w:rPr>
          <w:noProof/>
        </w:rPr>
      </w:r>
      <w:r>
        <w:rPr>
          <w:noProof/>
        </w:rPr>
        <w:fldChar w:fldCharType="separate"/>
      </w:r>
      <w:r>
        <w:rPr>
          <w:noProof/>
        </w:rPr>
        <w:t>152</w:t>
      </w:r>
      <w:r>
        <w:rPr>
          <w:noProof/>
        </w:rPr>
        <w:fldChar w:fldCharType="end"/>
      </w:r>
    </w:p>
    <w:p w14:paraId="29FCD083" w14:textId="59D4848D" w:rsidR="001B5EC1" w:rsidRDefault="001B5EC1">
      <w:pPr>
        <w:pStyle w:val="TOC1"/>
        <w:rPr>
          <w:rFonts w:ascii="Calibri" w:hAnsi="Calibri"/>
          <w:noProof/>
          <w:szCs w:val="22"/>
          <w:lang w:eastAsia="en-GB"/>
        </w:rPr>
      </w:pPr>
      <w:r>
        <w:rPr>
          <w:noProof/>
        </w:rPr>
        <w:t>N.2</w:t>
      </w:r>
      <w:r>
        <w:rPr>
          <w:rFonts w:ascii="Calibri" w:hAnsi="Calibri"/>
          <w:noProof/>
          <w:szCs w:val="22"/>
          <w:lang w:eastAsia="en-GB"/>
        </w:rPr>
        <w:tab/>
      </w:r>
      <w:r>
        <w:rPr>
          <w:noProof/>
        </w:rPr>
        <w:t>Application Mode</w:t>
      </w:r>
      <w:r>
        <w:rPr>
          <w:noProof/>
        </w:rPr>
        <w:tab/>
      </w:r>
      <w:r>
        <w:rPr>
          <w:noProof/>
        </w:rPr>
        <w:fldChar w:fldCharType="begin" w:fldLock="1"/>
      </w:r>
      <w:r>
        <w:rPr>
          <w:noProof/>
        </w:rPr>
        <w:instrText xml:space="preserve"> PAGEREF _Toc130981745 \h </w:instrText>
      </w:r>
      <w:r>
        <w:rPr>
          <w:noProof/>
        </w:rPr>
      </w:r>
      <w:r>
        <w:rPr>
          <w:noProof/>
        </w:rPr>
        <w:fldChar w:fldCharType="separate"/>
      </w:r>
      <w:r>
        <w:rPr>
          <w:noProof/>
        </w:rPr>
        <w:t>154</w:t>
      </w:r>
      <w:r>
        <w:rPr>
          <w:noProof/>
        </w:rPr>
        <w:fldChar w:fldCharType="end"/>
      </w:r>
    </w:p>
    <w:p w14:paraId="62D800A3" w14:textId="21DD7A46" w:rsidR="001B5EC1" w:rsidRDefault="001B5EC1">
      <w:pPr>
        <w:pStyle w:val="TOC1"/>
        <w:rPr>
          <w:rFonts w:ascii="Calibri" w:hAnsi="Calibri"/>
          <w:noProof/>
          <w:szCs w:val="22"/>
          <w:lang w:eastAsia="en-GB"/>
        </w:rPr>
      </w:pPr>
      <w:r>
        <w:rPr>
          <w:noProof/>
        </w:rPr>
        <w:t>N.3</w:t>
      </w:r>
      <w:r>
        <w:rPr>
          <w:rFonts w:ascii="Calibri" w:hAnsi="Calibri"/>
          <w:noProof/>
          <w:szCs w:val="22"/>
          <w:lang w:eastAsia="en-GB"/>
        </w:rPr>
        <w:tab/>
      </w:r>
      <w:r>
        <w:rPr>
          <w:noProof/>
        </w:rPr>
        <w:t>USSD Data Download</w:t>
      </w:r>
      <w:r>
        <w:rPr>
          <w:noProof/>
        </w:rPr>
        <w:tab/>
      </w:r>
      <w:r>
        <w:rPr>
          <w:noProof/>
        </w:rPr>
        <w:fldChar w:fldCharType="begin" w:fldLock="1"/>
      </w:r>
      <w:r>
        <w:rPr>
          <w:noProof/>
        </w:rPr>
        <w:instrText xml:space="preserve"> PAGEREF _Toc130981746 \h </w:instrText>
      </w:r>
      <w:r>
        <w:rPr>
          <w:noProof/>
        </w:rPr>
      </w:r>
      <w:r>
        <w:rPr>
          <w:noProof/>
        </w:rPr>
        <w:fldChar w:fldCharType="separate"/>
      </w:r>
      <w:r>
        <w:rPr>
          <w:noProof/>
        </w:rPr>
        <w:t>156</w:t>
      </w:r>
      <w:r>
        <w:rPr>
          <w:noProof/>
        </w:rPr>
        <w:fldChar w:fldCharType="end"/>
      </w:r>
    </w:p>
    <w:p w14:paraId="139D5F42" w14:textId="06E69CED" w:rsidR="001B5EC1" w:rsidRDefault="001B5EC1" w:rsidP="001B5EC1">
      <w:pPr>
        <w:pStyle w:val="TOC8"/>
        <w:rPr>
          <w:rFonts w:ascii="Calibri" w:hAnsi="Calibri"/>
          <w:b w:val="0"/>
          <w:noProof/>
          <w:szCs w:val="22"/>
          <w:lang w:eastAsia="en-GB"/>
        </w:rPr>
      </w:pPr>
      <w:r>
        <w:rPr>
          <w:noProof/>
        </w:rPr>
        <w:t>Annex O (informative): Geographical location information discovery information flow between the ME and the UICC</w:t>
      </w:r>
      <w:r>
        <w:rPr>
          <w:noProof/>
        </w:rPr>
        <w:tab/>
      </w:r>
      <w:r>
        <w:rPr>
          <w:noProof/>
        </w:rPr>
        <w:fldChar w:fldCharType="begin" w:fldLock="1"/>
      </w:r>
      <w:r>
        <w:rPr>
          <w:noProof/>
        </w:rPr>
        <w:instrText xml:space="preserve"> PAGEREF _Toc130981747 \h </w:instrText>
      </w:r>
      <w:r>
        <w:rPr>
          <w:noProof/>
        </w:rPr>
      </w:r>
      <w:r>
        <w:rPr>
          <w:noProof/>
        </w:rPr>
        <w:fldChar w:fldCharType="separate"/>
      </w:r>
      <w:r>
        <w:rPr>
          <w:noProof/>
        </w:rPr>
        <w:t>156</w:t>
      </w:r>
      <w:r>
        <w:rPr>
          <w:noProof/>
        </w:rPr>
        <w:fldChar w:fldCharType="end"/>
      </w:r>
    </w:p>
    <w:p w14:paraId="175C2BFD" w14:textId="32F2849F" w:rsidR="001B5EC1" w:rsidRDefault="001B5EC1" w:rsidP="001B5EC1">
      <w:pPr>
        <w:pStyle w:val="TOC8"/>
        <w:rPr>
          <w:rFonts w:ascii="Calibri" w:hAnsi="Calibri"/>
          <w:b w:val="0"/>
          <w:noProof/>
          <w:szCs w:val="22"/>
          <w:lang w:eastAsia="en-GB"/>
        </w:rPr>
      </w:pPr>
      <w:r>
        <w:rPr>
          <w:noProof/>
        </w:rPr>
        <w:t>Annex P (normative): Support of USAT by Terminals with reduced feature capabilities.</w:t>
      </w:r>
      <w:r>
        <w:rPr>
          <w:noProof/>
        </w:rPr>
        <w:tab/>
      </w:r>
      <w:r>
        <w:rPr>
          <w:noProof/>
        </w:rPr>
        <w:fldChar w:fldCharType="begin" w:fldLock="1"/>
      </w:r>
      <w:r>
        <w:rPr>
          <w:noProof/>
        </w:rPr>
        <w:instrText xml:space="preserve"> PAGEREF _Toc130981748 \h </w:instrText>
      </w:r>
      <w:r>
        <w:rPr>
          <w:noProof/>
        </w:rPr>
      </w:r>
      <w:r>
        <w:rPr>
          <w:noProof/>
        </w:rPr>
        <w:fldChar w:fldCharType="separate"/>
      </w:r>
      <w:r>
        <w:rPr>
          <w:noProof/>
        </w:rPr>
        <w:t>158</w:t>
      </w:r>
      <w:r>
        <w:rPr>
          <w:noProof/>
        </w:rPr>
        <w:fldChar w:fldCharType="end"/>
      </w:r>
    </w:p>
    <w:p w14:paraId="4610478D" w14:textId="48CBCF60" w:rsidR="001B5EC1" w:rsidRDefault="001B5EC1" w:rsidP="001B5EC1">
      <w:pPr>
        <w:pStyle w:val="TOC8"/>
        <w:rPr>
          <w:rFonts w:ascii="Calibri" w:hAnsi="Calibri"/>
          <w:b w:val="0"/>
          <w:noProof/>
          <w:szCs w:val="22"/>
          <w:lang w:eastAsia="en-GB"/>
        </w:rPr>
      </w:pPr>
      <w:r>
        <w:rPr>
          <w:noProof/>
        </w:rPr>
        <w:t>Annex Q (normative): Default routing for USAT over AT interface</w:t>
      </w:r>
      <w:r>
        <w:rPr>
          <w:noProof/>
        </w:rPr>
        <w:tab/>
      </w:r>
      <w:r>
        <w:rPr>
          <w:noProof/>
        </w:rPr>
        <w:fldChar w:fldCharType="begin" w:fldLock="1"/>
      </w:r>
      <w:r>
        <w:rPr>
          <w:noProof/>
        </w:rPr>
        <w:instrText xml:space="preserve"> PAGEREF _Toc130981749 \h </w:instrText>
      </w:r>
      <w:r>
        <w:rPr>
          <w:noProof/>
        </w:rPr>
      </w:r>
      <w:r>
        <w:rPr>
          <w:noProof/>
        </w:rPr>
        <w:fldChar w:fldCharType="separate"/>
      </w:r>
      <w:r>
        <w:rPr>
          <w:noProof/>
        </w:rPr>
        <w:t>159</w:t>
      </w:r>
      <w:r>
        <w:rPr>
          <w:noProof/>
        </w:rPr>
        <w:fldChar w:fldCharType="end"/>
      </w:r>
    </w:p>
    <w:p w14:paraId="7995C05D" w14:textId="79C6A45E" w:rsidR="001B5EC1" w:rsidRDefault="001B5EC1">
      <w:pPr>
        <w:pStyle w:val="TOC1"/>
        <w:rPr>
          <w:rFonts w:ascii="Calibri" w:hAnsi="Calibri"/>
          <w:noProof/>
          <w:szCs w:val="22"/>
          <w:lang w:eastAsia="en-GB"/>
        </w:rPr>
      </w:pPr>
      <w:r>
        <w:rPr>
          <w:noProof/>
        </w:rPr>
        <w:t>Q.0</w:t>
      </w:r>
      <w:r>
        <w:rPr>
          <w:rFonts w:ascii="Calibri" w:hAnsi="Calibri"/>
          <w:noProof/>
          <w:szCs w:val="22"/>
          <w:lang w:eastAsia="en-GB"/>
        </w:rPr>
        <w:tab/>
      </w:r>
      <w:r>
        <w:rPr>
          <w:noProof/>
        </w:rPr>
        <w:t>3GPP-specific facilities</w:t>
      </w:r>
      <w:r>
        <w:rPr>
          <w:noProof/>
        </w:rPr>
        <w:tab/>
      </w:r>
      <w:r>
        <w:rPr>
          <w:noProof/>
        </w:rPr>
        <w:fldChar w:fldCharType="begin" w:fldLock="1"/>
      </w:r>
      <w:r>
        <w:rPr>
          <w:noProof/>
        </w:rPr>
        <w:instrText xml:space="preserve"> PAGEREF _Toc130981750 \h </w:instrText>
      </w:r>
      <w:r>
        <w:rPr>
          <w:noProof/>
        </w:rPr>
      </w:r>
      <w:r>
        <w:rPr>
          <w:noProof/>
        </w:rPr>
        <w:fldChar w:fldCharType="separate"/>
      </w:r>
      <w:r>
        <w:rPr>
          <w:noProof/>
        </w:rPr>
        <w:t>159</w:t>
      </w:r>
      <w:r>
        <w:rPr>
          <w:noProof/>
        </w:rPr>
        <w:fldChar w:fldCharType="end"/>
      </w:r>
    </w:p>
    <w:p w14:paraId="0101AF51" w14:textId="189FFF8E" w:rsidR="001B5EC1" w:rsidRDefault="001B5EC1">
      <w:pPr>
        <w:pStyle w:val="TOC1"/>
        <w:rPr>
          <w:rFonts w:ascii="Calibri" w:hAnsi="Calibri"/>
          <w:noProof/>
          <w:szCs w:val="22"/>
          <w:lang w:eastAsia="en-GB"/>
        </w:rPr>
      </w:pPr>
      <w:r>
        <w:rPr>
          <w:noProof/>
        </w:rPr>
        <w:t>Q.1</w:t>
      </w:r>
      <w:r>
        <w:rPr>
          <w:rFonts w:ascii="Calibri" w:hAnsi="Calibri"/>
          <w:noProof/>
          <w:szCs w:val="22"/>
          <w:lang w:eastAsia="en-GB"/>
        </w:rPr>
        <w:tab/>
      </w:r>
      <w:r>
        <w:rPr>
          <w:noProof/>
        </w:rPr>
        <w:t>Default routing mechanism</w:t>
      </w:r>
      <w:r>
        <w:rPr>
          <w:noProof/>
        </w:rPr>
        <w:tab/>
      </w:r>
      <w:r>
        <w:rPr>
          <w:noProof/>
        </w:rPr>
        <w:fldChar w:fldCharType="begin" w:fldLock="1"/>
      </w:r>
      <w:r>
        <w:rPr>
          <w:noProof/>
        </w:rPr>
        <w:instrText xml:space="preserve"> PAGEREF _Toc130981751 \h </w:instrText>
      </w:r>
      <w:r>
        <w:rPr>
          <w:noProof/>
        </w:rPr>
      </w:r>
      <w:r>
        <w:rPr>
          <w:noProof/>
        </w:rPr>
        <w:fldChar w:fldCharType="separate"/>
      </w:r>
      <w:r>
        <w:rPr>
          <w:noProof/>
        </w:rPr>
        <w:t>159</w:t>
      </w:r>
      <w:r>
        <w:rPr>
          <w:noProof/>
        </w:rPr>
        <w:fldChar w:fldCharType="end"/>
      </w:r>
    </w:p>
    <w:p w14:paraId="38AF6FE6" w14:textId="54B36278" w:rsidR="001B5EC1" w:rsidRDefault="001B5EC1">
      <w:pPr>
        <w:pStyle w:val="TOC1"/>
        <w:rPr>
          <w:rFonts w:ascii="Calibri" w:hAnsi="Calibri"/>
          <w:noProof/>
          <w:szCs w:val="22"/>
          <w:lang w:eastAsia="en-GB"/>
        </w:rPr>
      </w:pPr>
      <w:r>
        <w:rPr>
          <w:noProof/>
        </w:rPr>
        <w:t>Q.2</w:t>
      </w:r>
      <w:r>
        <w:rPr>
          <w:rFonts w:ascii="Calibri" w:hAnsi="Calibri"/>
          <w:noProof/>
          <w:szCs w:val="22"/>
          <w:lang w:eastAsia="en-GB"/>
        </w:rPr>
        <w:tab/>
      </w:r>
      <w:r>
        <w:rPr>
          <w:noProof/>
        </w:rPr>
        <w:t>Combination rules for terminal profiles</w:t>
      </w:r>
      <w:r>
        <w:rPr>
          <w:noProof/>
        </w:rPr>
        <w:tab/>
      </w:r>
      <w:r>
        <w:rPr>
          <w:noProof/>
        </w:rPr>
        <w:fldChar w:fldCharType="begin" w:fldLock="1"/>
      </w:r>
      <w:r>
        <w:rPr>
          <w:noProof/>
        </w:rPr>
        <w:instrText xml:space="preserve"> PAGEREF _Toc130981752 \h </w:instrText>
      </w:r>
      <w:r>
        <w:rPr>
          <w:noProof/>
        </w:rPr>
      </w:r>
      <w:r>
        <w:rPr>
          <w:noProof/>
        </w:rPr>
        <w:fldChar w:fldCharType="separate"/>
      </w:r>
      <w:r>
        <w:rPr>
          <w:noProof/>
        </w:rPr>
        <w:t>160</w:t>
      </w:r>
      <w:r>
        <w:rPr>
          <w:noProof/>
        </w:rPr>
        <w:fldChar w:fldCharType="end"/>
      </w:r>
    </w:p>
    <w:p w14:paraId="3D648A3F" w14:textId="37A27826" w:rsidR="001B5EC1" w:rsidRDefault="001B5EC1" w:rsidP="001B5EC1">
      <w:pPr>
        <w:pStyle w:val="TOC8"/>
        <w:rPr>
          <w:rFonts w:ascii="Calibri" w:hAnsi="Calibri"/>
          <w:b w:val="0"/>
          <w:noProof/>
          <w:szCs w:val="22"/>
          <w:lang w:eastAsia="en-GB"/>
        </w:rPr>
      </w:pPr>
      <w:r>
        <w:rPr>
          <w:noProof/>
        </w:rPr>
        <w:t>Annex R (informative): UICC access to IMS, command flow examples</w:t>
      </w:r>
      <w:r>
        <w:rPr>
          <w:noProof/>
        </w:rPr>
        <w:tab/>
      </w:r>
      <w:r>
        <w:rPr>
          <w:noProof/>
        </w:rPr>
        <w:fldChar w:fldCharType="begin" w:fldLock="1"/>
      </w:r>
      <w:r>
        <w:rPr>
          <w:noProof/>
        </w:rPr>
        <w:instrText xml:space="preserve"> PAGEREF _Toc130981753 \h </w:instrText>
      </w:r>
      <w:r>
        <w:rPr>
          <w:noProof/>
        </w:rPr>
      </w:r>
      <w:r>
        <w:rPr>
          <w:noProof/>
        </w:rPr>
        <w:fldChar w:fldCharType="separate"/>
      </w:r>
      <w:r>
        <w:rPr>
          <w:noProof/>
        </w:rPr>
        <w:t>161</w:t>
      </w:r>
      <w:r>
        <w:rPr>
          <w:noProof/>
        </w:rPr>
        <w:fldChar w:fldCharType="end"/>
      </w:r>
    </w:p>
    <w:p w14:paraId="551860F6" w14:textId="0A523637" w:rsidR="001B5EC1" w:rsidRDefault="001B5EC1">
      <w:pPr>
        <w:pStyle w:val="TOC1"/>
        <w:rPr>
          <w:rFonts w:ascii="Calibri" w:hAnsi="Calibri"/>
          <w:noProof/>
          <w:szCs w:val="22"/>
          <w:lang w:eastAsia="en-GB"/>
        </w:rPr>
      </w:pPr>
      <w:r>
        <w:rPr>
          <w:noProof/>
        </w:rPr>
        <w:t>R.1</w:t>
      </w:r>
      <w:r>
        <w:rPr>
          <w:rFonts w:ascii="Calibri" w:hAnsi="Calibri"/>
          <w:noProof/>
          <w:szCs w:val="22"/>
          <w:lang w:eastAsia="en-GB"/>
        </w:rPr>
        <w:tab/>
      </w:r>
      <w:r>
        <w:rPr>
          <w:noProof/>
        </w:rPr>
        <w:t>Discovery of the UICC's IARI and IMS Registration</w:t>
      </w:r>
      <w:r>
        <w:rPr>
          <w:noProof/>
        </w:rPr>
        <w:tab/>
      </w:r>
      <w:r>
        <w:rPr>
          <w:noProof/>
        </w:rPr>
        <w:fldChar w:fldCharType="begin" w:fldLock="1"/>
      </w:r>
      <w:r>
        <w:rPr>
          <w:noProof/>
        </w:rPr>
        <w:instrText xml:space="preserve"> PAGEREF _Toc130981754 \h </w:instrText>
      </w:r>
      <w:r>
        <w:rPr>
          <w:noProof/>
        </w:rPr>
      </w:r>
      <w:r>
        <w:rPr>
          <w:noProof/>
        </w:rPr>
        <w:fldChar w:fldCharType="separate"/>
      </w:r>
      <w:r>
        <w:rPr>
          <w:noProof/>
        </w:rPr>
        <w:t>161</w:t>
      </w:r>
      <w:r>
        <w:rPr>
          <w:noProof/>
        </w:rPr>
        <w:fldChar w:fldCharType="end"/>
      </w:r>
    </w:p>
    <w:p w14:paraId="234CA18C" w14:textId="70A591E8" w:rsidR="001B5EC1" w:rsidRDefault="001B5EC1">
      <w:pPr>
        <w:pStyle w:val="TOC1"/>
        <w:rPr>
          <w:rFonts w:ascii="Calibri" w:hAnsi="Calibri"/>
          <w:noProof/>
          <w:szCs w:val="22"/>
          <w:lang w:eastAsia="en-GB"/>
        </w:rPr>
      </w:pPr>
      <w:r>
        <w:rPr>
          <w:noProof/>
        </w:rPr>
        <w:t>R.2</w:t>
      </w:r>
      <w:r>
        <w:rPr>
          <w:rFonts w:ascii="Calibri" w:hAnsi="Calibri"/>
          <w:noProof/>
          <w:szCs w:val="22"/>
          <w:lang w:eastAsia="en-GB"/>
        </w:rPr>
        <w:tab/>
      </w:r>
      <w:r>
        <w:rPr>
          <w:noProof/>
        </w:rPr>
        <w:t>Notification of Incoming IMS data</w:t>
      </w:r>
      <w:r>
        <w:rPr>
          <w:noProof/>
        </w:rPr>
        <w:tab/>
      </w:r>
      <w:r>
        <w:rPr>
          <w:noProof/>
        </w:rPr>
        <w:fldChar w:fldCharType="begin" w:fldLock="1"/>
      </w:r>
      <w:r>
        <w:rPr>
          <w:noProof/>
        </w:rPr>
        <w:instrText xml:space="preserve"> PAGEREF _Toc130981755 \h </w:instrText>
      </w:r>
      <w:r>
        <w:rPr>
          <w:noProof/>
        </w:rPr>
      </w:r>
      <w:r>
        <w:rPr>
          <w:noProof/>
        </w:rPr>
        <w:fldChar w:fldCharType="separate"/>
      </w:r>
      <w:r>
        <w:rPr>
          <w:noProof/>
        </w:rPr>
        <w:t>162</w:t>
      </w:r>
      <w:r>
        <w:rPr>
          <w:noProof/>
        </w:rPr>
        <w:fldChar w:fldCharType="end"/>
      </w:r>
    </w:p>
    <w:p w14:paraId="4DDE4C14" w14:textId="4BEBFBE8" w:rsidR="001B5EC1" w:rsidRDefault="001B5EC1">
      <w:pPr>
        <w:pStyle w:val="TOC1"/>
        <w:rPr>
          <w:rFonts w:ascii="Calibri" w:hAnsi="Calibri"/>
          <w:noProof/>
          <w:szCs w:val="22"/>
          <w:lang w:eastAsia="en-GB"/>
        </w:rPr>
      </w:pPr>
      <w:r>
        <w:rPr>
          <w:noProof/>
        </w:rPr>
        <w:t>R.3</w:t>
      </w:r>
      <w:r>
        <w:rPr>
          <w:rFonts w:ascii="Calibri" w:hAnsi="Calibri"/>
          <w:noProof/>
          <w:szCs w:val="22"/>
          <w:lang w:eastAsia="en-GB"/>
        </w:rPr>
        <w:tab/>
      </w:r>
      <w:r>
        <w:rPr>
          <w:noProof/>
        </w:rPr>
        <w:t>UICC originating a SIP message</w:t>
      </w:r>
      <w:r>
        <w:rPr>
          <w:noProof/>
        </w:rPr>
        <w:tab/>
      </w:r>
      <w:r>
        <w:rPr>
          <w:noProof/>
        </w:rPr>
        <w:fldChar w:fldCharType="begin" w:fldLock="1"/>
      </w:r>
      <w:r>
        <w:rPr>
          <w:noProof/>
        </w:rPr>
        <w:instrText xml:space="preserve"> PAGEREF _Toc130981756 \h </w:instrText>
      </w:r>
      <w:r>
        <w:rPr>
          <w:noProof/>
        </w:rPr>
      </w:r>
      <w:r>
        <w:rPr>
          <w:noProof/>
        </w:rPr>
        <w:fldChar w:fldCharType="separate"/>
      </w:r>
      <w:r>
        <w:rPr>
          <w:noProof/>
        </w:rPr>
        <w:t>163</w:t>
      </w:r>
      <w:r>
        <w:rPr>
          <w:noProof/>
        </w:rPr>
        <w:fldChar w:fldCharType="end"/>
      </w:r>
    </w:p>
    <w:p w14:paraId="64197B66" w14:textId="0B7A5806" w:rsidR="001B5EC1" w:rsidRDefault="001B5EC1" w:rsidP="001B5EC1">
      <w:pPr>
        <w:pStyle w:val="TOC8"/>
        <w:rPr>
          <w:rFonts w:ascii="Calibri" w:hAnsi="Calibri"/>
          <w:b w:val="0"/>
          <w:noProof/>
          <w:szCs w:val="22"/>
          <w:lang w:eastAsia="en-GB"/>
        </w:rPr>
      </w:pPr>
      <w:r>
        <w:rPr>
          <w:noProof/>
        </w:rPr>
        <w:t>Annex S (normative): 3GPP PS data off and Bearer Independent Protocol</w:t>
      </w:r>
      <w:r>
        <w:rPr>
          <w:noProof/>
        </w:rPr>
        <w:tab/>
      </w:r>
      <w:r>
        <w:rPr>
          <w:noProof/>
        </w:rPr>
        <w:fldChar w:fldCharType="begin" w:fldLock="1"/>
      </w:r>
      <w:r>
        <w:rPr>
          <w:noProof/>
        </w:rPr>
        <w:instrText xml:space="preserve"> PAGEREF _Toc130981757 \h </w:instrText>
      </w:r>
      <w:r>
        <w:rPr>
          <w:noProof/>
        </w:rPr>
      </w:r>
      <w:r>
        <w:rPr>
          <w:noProof/>
        </w:rPr>
        <w:fldChar w:fldCharType="separate"/>
      </w:r>
      <w:r>
        <w:rPr>
          <w:noProof/>
        </w:rPr>
        <w:t>163</w:t>
      </w:r>
      <w:r>
        <w:rPr>
          <w:noProof/>
        </w:rPr>
        <w:fldChar w:fldCharType="end"/>
      </w:r>
    </w:p>
    <w:p w14:paraId="409FD39E" w14:textId="40E8AADF" w:rsidR="001B5EC1" w:rsidRDefault="001B5EC1" w:rsidP="001B5EC1">
      <w:pPr>
        <w:pStyle w:val="TOC8"/>
        <w:rPr>
          <w:rFonts w:ascii="Calibri" w:hAnsi="Calibri"/>
          <w:b w:val="0"/>
          <w:noProof/>
          <w:szCs w:val="22"/>
          <w:lang w:eastAsia="en-GB"/>
        </w:rPr>
      </w:pPr>
      <w:r>
        <w:rPr>
          <w:noProof/>
        </w:rPr>
        <w:t>Annex T (informative): Data Connection Status change event, command flow examples</w:t>
      </w:r>
      <w:r>
        <w:rPr>
          <w:noProof/>
        </w:rPr>
        <w:tab/>
      </w:r>
      <w:r>
        <w:rPr>
          <w:noProof/>
        </w:rPr>
        <w:fldChar w:fldCharType="begin" w:fldLock="1"/>
      </w:r>
      <w:r>
        <w:rPr>
          <w:noProof/>
        </w:rPr>
        <w:instrText xml:space="preserve"> PAGEREF _Toc130981758 \h </w:instrText>
      </w:r>
      <w:r>
        <w:rPr>
          <w:noProof/>
        </w:rPr>
      </w:r>
      <w:r>
        <w:rPr>
          <w:noProof/>
        </w:rPr>
        <w:fldChar w:fldCharType="separate"/>
      </w:r>
      <w:r>
        <w:rPr>
          <w:noProof/>
        </w:rPr>
        <w:t>164</w:t>
      </w:r>
      <w:r>
        <w:rPr>
          <w:noProof/>
        </w:rPr>
        <w:fldChar w:fldCharType="end"/>
      </w:r>
    </w:p>
    <w:p w14:paraId="4E862CE3" w14:textId="399841CA" w:rsidR="001B5EC1" w:rsidRDefault="001B5EC1">
      <w:pPr>
        <w:pStyle w:val="TOC1"/>
        <w:rPr>
          <w:rFonts w:ascii="Calibri" w:hAnsi="Calibri"/>
          <w:noProof/>
          <w:szCs w:val="22"/>
          <w:lang w:eastAsia="en-GB"/>
        </w:rPr>
      </w:pPr>
      <w:r>
        <w:rPr>
          <w:noProof/>
        </w:rPr>
        <w:t>T.1</w:t>
      </w:r>
      <w:r>
        <w:rPr>
          <w:rFonts w:ascii="Calibri" w:hAnsi="Calibri"/>
          <w:noProof/>
          <w:szCs w:val="22"/>
          <w:lang w:eastAsia="en-GB"/>
        </w:rPr>
        <w:tab/>
      </w:r>
      <w:r>
        <w:rPr>
          <w:noProof/>
        </w:rPr>
        <w:t>Introduction</w:t>
      </w:r>
      <w:r>
        <w:rPr>
          <w:noProof/>
        </w:rPr>
        <w:tab/>
      </w:r>
      <w:r>
        <w:rPr>
          <w:noProof/>
        </w:rPr>
        <w:fldChar w:fldCharType="begin" w:fldLock="1"/>
      </w:r>
      <w:r>
        <w:rPr>
          <w:noProof/>
        </w:rPr>
        <w:instrText xml:space="preserve"> PAGEREF _Toc130981759 \h </w:instrText>
      </w:r>
      <w:r>
        <w:rPr>
          <w:noProof/>
        </w:rPr>
      </w:r>
      <w:r>
        <w:rPr>
          <w:noProof/>
        </w:rPr>
        <w:fldChar w:fldCharType="separate"/>
      </w:r>
      <w:r>
        <w:rPr>
          <w:noProof/>
        </w:rPr>
        <w:t>164</w:t>
      </w:r>
      <w:r>
        <w:rPr>
          <w:noProof/>
        </w:rPr>
        <w:fldChar w:fldCharType="end"/>
      </w:r>
    </w:p>
    <w:p w14:paraId="0C74EE2A" w14:textId="42A8A036" w:rsidR="001B5EC1" w:rsidRDefault="001B5EC1">
      <w:pPr>
        <w:pStyle w:val="TOC1"/>
        <w:rPr>
          <w:rFonts w:ascii="Calibri" w:hAnsi="Calibri"/>
          <w:noProof/>
          <w:szCs w:val="22"/>
          <w:lang w:eastAsia="en-GB"/>
        </w:rPr>
      </w:pPr>
      <w:r>
        <w:rPr>
          <w:noProof/>
        </w:rPr>
        <w:t>T.2</w:t>
      </w:r>
      <w:r>
        <w:rPr>
          <w:rFonts w:ascii="Calibri" w:hAnsi="Calibri"/>
          <w:noProof/>
          <w:szCs w:val="22"/>
          <w:lang w:eastAsia="en-GB"/>
        </w:rPr>
        <w:tab/>
      </w:r>
      <w:r>
        <w:rPr>
          <w:noProof/>
        </w:rPr>
        <w:t>Success activation of PDP/PDN/PDU request flow example</w:t>
      </w:r>
      <w:r>
        <w:rPr>
          <w:noProof/>
        </w:rPr>
        <w:tab/>
      </w:r>
      <w:r>
        <w:rPr>
          <w:noProof/>
        </w:rPr>
        <w:fldChar w:fldCharType="begin" w:fldLock="1"/>
      </w:r>
      <w:r>
        <w:rPr>
          <w:noProof/>
        </w:rPr>
        <w:instrText xml:space="preserve"> PAGEREF _Toc130981760 \h </w:instrText>
      </w:r>
      <w:r>
        <w:rPr>
          <w:noProof/>
        </w:rPr>
      </w:r>
      <w:r>
        <w:rPr>
          <w:noProof/>
        </w:rPr>
        <w:fldChar w:fldCharType="separate"/>
      </w:r>
      <w:r>
        <w:rPr>
          <w:noProof/>
        </w:rPr>
        <w:t>164</w:t>
      </w:r>
      <w:r>
        <w:rPr>
          <w:noProof/>
        </w:rPr>
        <w:fldChar w:fldCharType="end"/>
      </w:r>
    </w:p>
    <w:p w14:paraId="7CE171BC" w14:textId="3B6F538F" w:rsidR="001B5EC1" w:rsidRDefault="001B5EC1">
      <w:pPr>
        <w:pStyle w:val="TOC1"/>
        <w:rPr>
          <w:rFonts w:ascii="Calibri" w:hAnsi="Calibri"/>
          <w:noProof/>
          <w:szCs w:val="22"/>
          <w:lang w:eastAsia="en-GB"/>
        </w:rPr>
      </w:pPr>
      <w:r>
        <w:rPr>
          <w:noProof/>
        </w:rPr>
        <w:t>T.3</w:t>
      </w:r>
      <w:r>
        <w:rPr>
          <w:rFonts w:ascii="Calibri" w:hAnsi="Calibri"/>
          <w:noProof/>
          <w:szCs w:val="22"/>
          <w:lang w:eastAsia="en-GB"/>
        </w:rPr>
        <w:tab/>
      </w:r>
      <w:r>
        <w:rPr>
          <w:noProof/>
        </w:rPr>
        <w:t>Rejected activation of PDP/PDN/PDU request flow example</w:t>
      </w:r>
      <w:r>
        <w:rPr>
          <w:noProof/>
        </w:rPr>
        <w:tab/>
      </w:r>
      <w:r>
        <w:rPr>
          <w:noProof/>
        </w:rPr>
        <w:fldChar w:fldCharType="begin" w:fldLock="1"/>
      </w:r>
      <w:r>
        <w:rPr>
          <w:noProof/>
        </w:rPr>
        <w:instrText xml:space="preserve"> PAGEREF _Toc130981761 \h </w:instrText>
      </w:r>
      <w:r>
        <w:rPr>
          <w:noProof/>
        </w:rPr>
      </w:r>
      <w:r>
        <w:rPr>
          <w:noProof/>
        </w:rPr>
        <w:fldChar w:fldCharType="separate"/>
      </w:r>
      <w:r>
        <w:rPr>
          <w:noProof/>
        </w:rPr>
        <w:t>165</w:t>
      </w:r>
      <w:r>
        <w:rPr>
          <w:noProof/>
        </w:rPr>
        <w:fldChar w:fldCharType="end"/>
      </w:r>
    </w:p>
    <w:p w14:paraId="6FD52724" w14:textId="3CBE727D" w:rsidR="001B5EC1" w:rsidRDefault="001B5EC1">
      <w:pPr>
        <w:pStyle w:val="TOC1"/>
        <w:rPr>
          <w:rFonts w:ascii="Calibri" w:hAnsi="Calibri"/>
          <w:noProof/>
          <w:szCs w:val="22"/>
          <w:lang w:eastAsia="en-GB"/>
        </w:rPr>
      </w:pPr>
      <w:r>
        <w:rPr>
          <w:noProof/>
        </w:rPr>
        <w:lastRenderedPageBreak/>
        <w:t>T.4</w:t>
      </w:r>
      <w:r>
        <w:rPr>
          <w:rFonts w:ascii="Calibri" w:hAnsi="Calibri"/>
          <w:noProof/>
          <w:szCs w:val="22"/>
          <w:lang w:eastAsia="en-GB"/>
        </w:rPr>
        <w:tab/>
      </w:r>
      <w:r>
        <w:rPr>
          <w:noProof/>
        </w:rPr>
        <w:t>PDP/PDN/PDU Data connection deactivated flow example</w:t>
      </w:r>
      <w:r>
        <w:rPr>
          <w:noProof/>
        </w:rPr>
        <w:tab/>
      </w:r>
      <w:r>
        <w:rPr>
          <w:noProof/>
        </w:rPr>
        <w:fldChar w:fldCharType="begin" w:fldLock="1"/>
      </w:r>
      <w:r>
        <w:rPr>
          <w:noProof/>
        </w:rPr>
        <w:instrText xml:space="preserve"> PAGEREF _Toc130981762 \h </w:instrText>
      </w:r>
      <w:r>
        <w:rPr>
          <w:noProof/>
        </w:rPr>
      </w:r>
      <w:r>
        <w:rPr>
          <w:noProof/>
        </w:rPr>
        <w:fldChar w:fldCharType="separate"/>
      </w:r>
      <w:r>
        <w:rPr>
          <w:noProof/>
        </w:rPr>
        <w:t>166</w:t>
      </w:r>
      <w:r>
        <w:rPr>
          <w:noProof/>
        </w:rPr>
        <w:fldChar w:fldCharType="end"/>
      </w:r>
    </w:p>
    <w:p w14:paraId="5F4B7501" w14:textId="76E2C425" w:rsidR="001B5EC1" w:rsidRDefault="001B5EC1" w:rsidP="001B5EC1">
      <w:pPr>
        <w:pStyle w:val="TOC8"/>
        <w:rPr>
          <w:rFonts w:ascii="Calibri" w:hAnsi="Calibri"/>
          <w:b w:val="0"/>
          <w:noProof/>
          <w:szCs w:val="22"/>
          <w:lang w:eastAsia="en-GB"/>
        </w:rPr>
      </w:pPr>
      <w:r>
        <w:rPr>
          <w:noProof/>
        </w:rPr>
        <w:t>Annex U (informative): Change History</w:t>
      </w:r>
      <w:r>
        <w:rPr>
          <w:noProof/>
        </w:rPr>
        <w:tab/>
      </w:r>
      <w:r>
        <w:rPr>
          <w:noProof/>
        </w:rPr>
        <w:fldChar w:fldCharType="begin" w:fldLock="1"/>
      </w:r>
      <w:r>
        <w:rPr>
          <w:noProof/>
        </w:rPr>
        <w:instrText xml:space="preserve"> PAGEREF _Toc130981763 \h </w:instrText>
      </w:r>
      <w:r>
        <w:rPr>
          <w:noProof/>
        </w:rPr>
      </w:r>
      <w:r>
        <w:rPr>
          <w:noProof/>
        </w:rPr>
        <w:fldChar w:fldCharType="separate"/>
      </w:r>
      <w:r>
        <w:rPr>
          <w:noProof/>
        </w:rPr>
        <w:t>169</w:t>
      </w:r>
      <w:r>
        <w:rPr>
          <w:noProof/>
        </w:rPr>
        <w:fldChar w:fldCharType="end"/>
      </w:r>
    </w:p>
    <w:p w14:paraId="67263AEF" w14:textId="6CD49AFA"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130981266"/>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 xml:space="preserve">Version </w:t>
      </w:r>
      <w:proofErr w:type="spellStart"/>
      <w:r w:rsidRPr="004D3578">
        <w:t>x.y.z</w:t>
      </w:r>
      <w:proofErr w:type="spellEnd"/>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130981267"/>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77777777" w:rsidR="00E86E7B" w:rsidRPr="00816C4A" w:rsidRDefault="00E86E7B" w:rsidP="00E86E7B">
      <w:r w:rsidRPr="00816C4A">
        <w:t>The target specification ETSI TS 102 223 [32]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130981268"/>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77777777" w:rsidR="00E86E7B" w:rsidRPr="00816C4A" w:rsidRDefault="00E86E7B" w:rsidP="00E86E7B">
      <w:pPr>
        <w:pStyle w:val="EX"/>
        <w:ind w:left="1701" w:hanging="1417"/>
      </w:pPr>
      <w:r w:rsidRPr="00816C4A">
        <w:t>[32]</w:t>
      </w:r>
      <w:r w:rsidRPr="00816C4A">
        <w:tab/>
        <w:t>ETSI TS 102 223 V15.</w:t>
      </w:r>
      <w:r>
        <w:t>2</w:t>
      </w:r>
      <w:r w:rsidRPr="00816C4A">
        <w:t>.0: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 xml:space="preserve">3GPP TS 25.413: "UTRAN </w:t>
      </w:r>
      <w:proofErr w:type="spellStart"/>
      <w:r w:rsidRPr="00816C4A">
        <w:t>Iu</w:t>
      </w:r>
      <w:proofErr w:type="spellEnd"/>
      <w:r w:rsidRPr="00816C4A">
        <w:t xml:space="preserve">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77777777"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3GPP TS 23.203: "Policy and charging control architecture".</w:t>
      </w:r>
    </w:p>
    <w:p w14:paraId="457C50E3" w14:textId="77777777"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3GPP TS 36.401: "Evolved Universal Terrestrial Radio Access Network (E-UTRAN); Architecture description".</w:t>
      </w:r>
    </w:p>
    <w:p w14:paraId="4D37E1CA" w14:textId="77777777"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3GPP TS 36.331: "Evolved Universal Terrestrial Radio Access (E-UTRA); Radio Resource Control (RRC); Protocol specification".</w:t>
      </w:r>
    </w:p>
    <w:p w14:paraId="73DDED9A" w14:textId="77777777"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3GPP TS 36.133: "</w:t>
      </w:r>
      <w:r w:rsidRPr="00816C4A">
        <w:t xml:space="preserve"> </w:t>
      </w:r>
      <w:r w:rsidRPr="00816C4A">
        <w:rPr>
          <w:rFonts w:eastAsia="MS Mincho"/>
          <w:lang w:eastAsia="ja-JP"/>
        </w:rPr>
        <w:t>Evolved Universal Terrestrial Radio Access (E-UTRA); Requirements for support of radio resource management".</w:t>
      </w:r>
    </w:p>
    <w:p w14:paraId="23F12A61" w14:textId="77777777" w:rsidR="00E86E7B" w:rsidRPr="00816C4A" w:rsidRDefault="00E86E7B" w:rsidP="00E86E7B">
      <w:pPr>
        <w:pStyle w:val="EX"/>
      </w:pPr>
      <w:r w:rsidRPr="00816C4A">
        <w:t>[51]</w:t>
      </w:r>
      <w:r w:rsidRPr="00816C4A">
        <w:tab/>
        <w:t>3GPP TS 31.116: "Remote APDU Structure for (U)SIM Toolkit applications".</w:t>
      </w:r>
    </w:p>
    <w:p w14:paraId="75F38169" w14:textId="77777777" w:rsidR="00E86E7B" w:rsidRPr="00816C4A" w:rsidRDefault="00E86E7B" w:rsidP="00E86E7B">
      <w:pPr>
        <w:pStyle w:val="EX"/>
      </w:pPr>
      <w:r w:rsidRPr="00816C4A">
        <w:rPr>
          <w:rFonts w:eastAsia="MS Mincho"/>
          <w:lang w:eastAsia="ja-JP"/>
        </w:rPr>
        <w:t>[52]</w:t>
      </w:r>
      <w:r w:rsidRPr="00816C4A">
        <w:rPr>
          <w:rFonts w:eastAsia="MS Mincho"/>
          <w:lang w:eastAsia="ja-JP"/>
        </w:rPr>
        <w:tab/>
        <w:t>3GPP TS 24.229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77777777"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3GPP TS 31.104: "Characteristics of the Hosting Party Subscription Identity Module (HPSIM) application"</w:t>
      </w:r>
    </w:p>
    <w:p w14:paraId="2D32B176" w14:textId="77777777" w:rsidR="00E86E7B" w:rsidRPr="00816C4A" w:rsidRDefault="00E86E7B" w:rsidP="00E86E7B">
      <w:pPr>
        <w:pStyle w:val="EX"/>
      </w:pPr>
      <w:r w:rsidRPr="00816C4A">
        <w:rPr>
          <w:lang w:val="pt-BR"/>
        </w:rPr>
        <w:t>[57]</w:t>
      </w:r>
      <w:r w:rsidRPr="00816C4A">
        <w:rPr>
          <w:lang w:val="pt-BR"/>
        </w:rPr>
        <w:tab/>
      </w:r>
      <w:r w:rsidRPr="00816C4A">
        <w:t>3GPP TS 32.582: "Telecommunications management; Home Node B (HNB) Operations, Administration, Maintenance and Provisioning (OAM&amp;P); Information model for Type 1 interface HNB to HNB Management System (HMS)".</w:t>
      </w:r>
    </w:p>
    <w:p w14:paraId="0CCECC6B" w14:textId="77777777" w:rsidR="00E86E7B" w:rsidRPr="00816C4A" w:rsidRDefault="00E86E7B" w:rsidP="00E86E7B">
      <w:pPr>
        <w:pStyle w:val="EX"/>
      </w:pPr>
      <w:r w:rsidRPr="00816C4A">
        <w:t>[58]</w:t>
      </w:r>
      <w:r w:rsidRPr="00816C4A">
        <w:tab/>
        <w:t>3GPP TS 32.592: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7484E276" w14:textId="77777777" w:rsidR="00E86E7B" w:rsidRPr="00816C4A" w:rsidRDefault="00E86E7B" w:rsidP="00E86E7B">
      <w:pPr>
        <w:pStyle w:val="EX"/>
      </w:pPr>
      <w:r w:rsidRPr="00816C4A">
        <w:t>[59]</w:t>
      </w:r>
      <w:r w:rsidRPr="00816C4A">
        <w:tab/>
        <w:t>3GPP TS 25.304: "User Equipment (UE) procedures in idle mode and procedures for cell reselection in connected mode".</w:t>
      </w:r>
    </w:p>
    <w:p w14:paraId="28F0AE8C" w14:textId="77777777" w:rsidR="00E86E7B" w:rsidRPr="00816C4A" w:rsidRDefault="00E86E7B" w:rsidP="00E86E7B">
      <w:pPr>
        <w:pStyle w:val="EX"/>
      </w:pPr>
      <w:r w:rsidRPr="00816C4A">
        <w:t>[60]</w:t>
      </w:r>
      <w:r w:rsidRPr="00816C4A">
        <w:tab/>
        <w:t>3GPP TS 36.304: "Evolved Universal Terrestrial Radio Access (E-UTRA); User Equipment (UE) procedures in idle mode".</w:t>
      </w:r>
    </w:p>
    <w:p w14:paraId="3464F711" w14:textId="77777777" w:rsidR="00E86E7B" w:rsidRPr="00816C4A" w:rsidRDefault="00E86E7B" w:rsidP="00E86E7B">
      <w:pPr>
        <w:pStyle w:val="EX"/>
      </w:pPr>
      <w:r w:rsidRPr="00816C4A">
        <w:lastRenderedPageBreak/>
        <w:t>[61]</w:t>
      </w:r>
      <w:r w:rsidRPr="00816C4A">
        <w:tab/>
        <w:t>3GPP TS 24.334: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0672896" w14:textId="77777777" w:rsidR="00E86E7B" w:rsidRPr="00816C4A" w:rsidRDefault="00E86E7B" w:rsidP="00E86E7B">
      <w:pPr>
        <w:pStyle w:val="EX"/>
      </w:pPr>
      <w:r w:rsidRPr="00816C4A">
        <w:t>[62]</w:t>
      </w:r>
      <w:r w:rsidRPr="00816C4A">
        <w:tab/>
        <w:t>3GPP TS 31.103: "Characteristics of the IP Multimedia Services Identity Module (ISIM) application".</w:t>
      </w:r>
    </w:p>
    <w:p w14:paraId="308CBB10" w14:textId="77777777" w:rsidR="00E86E7B" w:rsidRPr="00816C4A" w:rsidRDefault="00E86E7B" w:rsidP="00E86E7B">
      <w:pPr>
        <w:pStyle w:val="EX"/>
      </w:pPr>
      <w:r w:rsidRPr="00816C4A">
        <w:t>[63]</w:t>
      </w:r>
      <w:r w:rsidRPr="00816C4A">
        <w:tab/>
        <w:t>3GPP TS 24.302: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77777777" w:rsidR="00E86E7B" w:rsidRPr="00816C4A" w:rsidRDefault="00E86E7B" w:rsidP="00E86E7B">
      <w:pPr>
        <w:pStyle w:val="EX"/>
      </w:pPr>
      <w:r w:rsidRPr="00816C4A">
        <w:t>[65]</w:t>
      </w:r>
      <w:r w:rsidRPr="00816C4A">
        <w:tab/>
        <w:t>3GPP TS 24.341: "Support of SMS over IP networks; Stage 3".</w:t>
      </w:r>
    </w:p>
    <w:p w14:paraId="32C3D73C" w14:textId="77777777" w:rsidR="00E86E7B" w:rsidRPr="00816C4A" w:rsidRDefault="00E86E7B" w:rsidP="00E86E7B">
      <w:pPr>
        <w:pStyle w:val="EX"/>
      </w:pPr>
      <w:r w:rsidRPr="00816C4A">
        <w:t>[66]</w:t>
      </w:r>
      <w:r w:rsidRPr="00816C4A">
        <w:tab/>
        <w:t>3GPP TS 36.211: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77777777" w:rsidR="00E86E7B" w:rsidRPr="00816C4A" w:rsidRDefault="00E86E7B" w:rsidP="00E86E7B">
      <w:pPr>
        <w:pStyle w:val="EX"/>
      </w:pPr>
      <w:r w:rsidRPr="00816C4A">
        <w:t>[69]</w:t>
      </w:r>
      <w:r w:rsidRPr="00816C4A">
        <w:tab/>
        <w:t>3GPP TS 38.413: "NG-RAN; NG Application Protocol (NGAP)"</w:t>
      </w:r>
    </w:p>
    <w:p w14:paraId="65CC9185" w14:textId="77777777" w:rsidR="00E86E7B" w:rsidRDefault="00E86E7B" w:rsidP="00E86E7B">
      <w:pPr>
        <w:pStyle w:val="EX"/>
      </w:pPr>
      <w:r w:rsidRPr="00816C4A">
        <w:t>[70]</w:t>
      </w:r>
      <w:r w:rsidRPr="00816C4A">
        <w:tab/>
        <w:t>3GPP TS 24.501: "Non-Access-Stratum (NAS) protocol for 5G System (5GS); Stage 3".</w:t>
      </w:r>
    </w:p>
    <w:p w14:paraId="73F77FA4" w14:textId="77777777" w:rsidR="00B27DCC" w:rsidRDefault="000848DE" w:rsidP="00B27DCC">
      <w:pPr>
        <w:pStyle w:val="EX"/>
      </w:pPr>
      <w:r>
        <w:t>[71]</w:t>
      </w:r>
      <w:r w:rsidR="00B27DCC">
        <w:tab/>
        <w:t>3GPP TS 38.</w:t>
      </w:r>
      <w:r w:rsidR="00B27DCC">
        <w:rPr>
          <w:rFonts w:hint="eastAsia"/>
          <w:lang w:val="en-US" w:eastAsia="zh-CN"/>
        </w:rPr>
        <w:t>331</w:t>
      </w:r>
      <w:r w:rsidR="00B27DCC">
        <w:t>: "NR; Radio Resource Control (RRC) protocol specification".</w:t>
      </w:r>
    </w:p>
    <w:p w14:paraId="78E8BF18" w14:textId="77777777" w:rsidR="00B27DCC" w:rsidRDefault="000848DE" w:rsidP="00E86E7B">
      <w:pPr>
        <w:pStyle w:val="EX"/>
      </w:pPr>
      <w:r>
        <w:rPr>
          <w:rFonts w:hint="eastAsia"/>
          <w:lang w:val="en-US" w:eastAsia="zh-CN"/>
        </w:rPr>
        <w:t>[72]</w:t>
      </w:r>
      <w:r>
        <w:rPr>
          <w:lang w:val="en-US" w:eastAsia="zh-CN"/>
        </w:rPr>
        <w:tab/>
      </w:r>
      <w:r w:rsidR="00EF7705" w:rsidRPr="00AA4609">
        <w:t>3GPP TS 38.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77777777" w:rsidR="000848DE" w:rsidRDefault="004A2796" w:rsidP="00E86E7B">
      <w:pPr>
        <w:pStyle w:val="EX"/>
      </w:pPr>
      <w:r>
        <w:t>[73]</w:t>
      </w:r>
      <w:r w:rsidR="000848DE">
        <w:tab/>
        <w:t>3GPP TS 38.211: "NR; Physical channels and modulation".</w:t>
      </w:r>
    </w:p>
    <w:p w14:paraId="2B436196" w14:textId="285BC64E" w:rsidR="004A2796" w:rsidRDefault="00047C64" w:rsidP="00E86E7B">
      <w:pPr>
        <w:pStyle w:val="EX"/>
      </w:pPr>
      <w:r>
        <w:t>[74]</w:t>
      </w:r>
      <w:r w:rsidR="004A2796" w:rsidRPr="00816C4A">
        <w:tab/>
        <w:t xml:space="preserve">3GPP TS </w:t>
      </w:r>
      <w:r w:rsidR="004A2796">
        <w:t>23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50F2848D" w:rsidR="00C26031" w:rsidRPr="00816C4A" w:rsidRDefault="00C26031" w:rsidP="00E86E7B">
      <w:pPr>
        <w:pStyle w:val="EX"/>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130981269"/>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130981270"/>
      <w:r w:rsidRPr="00816C4A">
        <w:t>3.1</w:t>
      </w:r>
      <w:r w:rsidRPr="00816C4A">
        <w:tab/>
        <w:t>Definitions</w:t>
      </w:r>
      <w:bookmarkEnd w:id="47"/>
      <w:bookmarkEnd w:id="48"/>
      <w:bookmarkEnd w:id="49"/>
      <w:bookmarkEnd w:id="50"/>
      <w:bookmarkEnd w:id="51"/>
      <w:bookmarkEnd w:id="52"/>
      <w:bookmarkEnd w:id="53"/>
      <w:bookmarkEnd w:id="54"/>
      <w:bookmarkEnd w:id="55"/>
    </w:p>
    <w:p w14:paraId="2BDD0DB8" w14:textId="77777777" w:rsidR="00E86E7B" w:rsidRPr="00816C4A" w:rsidRDefault="00E86E7B" w:rsidP="00E86E7B">
      <w:r w:rsidRPr="00816C4A">
        <w:t>For the purposes of the present document, the terms and definitions given in ETSI TS 102 223 [32] clause 3.1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77777777" w:rsidR="00E86E7B" w:rsidRPr="00816C4A" w:rsidRDefault="00E86E7B" w:rsidP="00E86E7B">
      <w:r w:rsidRPr="00816C4A">
        <w:t>Within the context of the present document, the following terms and definitions given in 3GPP TS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Pr="00816C4A" w:rsidRDefault="00E86E7B" w:rsidP="00E86E7B"/>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130981271"/>
      <w:r w:rsidRPr="00816C4A">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lastRenderedPageBreak/>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0825400"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26CA4E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130981272"/>
      <w:r w:rsidRPr="00816C4A">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130981273"/>
      <w:r w:rsidRPr="00816C4A">
        <w:lastRenderedPageBreak/>
        <w:t>4</w:t>
      </w:r>
      <w:r w:rsidRPr="00816C4A">
        <w:tab/>
        <w:t>Overview of USAT</w:t>
      </w:r>
      <w:bookmarkEnd w:id="74"/>
      <w:bookmarkEnd w:id="75"/>
      <w:bookmarkEnd w:id="76"/>
      <w:bookmarkEnd w:id="77"/>
      <w:bookmarkEnd w:id="78"/>
      <w:bookmarkEnd w:id="79"/>
      <w:bookmarkEnd w:id="80"/>
      <w:bookmarkEnd w:id="81"/>
      <w:bookmarkEnd w:id="82"/>
    </w:p>
    <w:p w14:paraId="0B57A978" w14:textId="77777777" w:rsidR="00E86E7B" w:rsidRPr="00816C4A" w:rsidRDefault="00E86E7B" w:rsidP="00E86E7B">
      <w:r w:rsidRPr="00816C4A">
        <w:t>The USAT provides mechanisms which allow applications, existing in the UICC, to interact and operate with any ME which supports the specific mechanism(s) required by the application.</w:t>
      </w:r>
    </w:p>
    <w:p w14:paraId="3D0D151E" w14:textId="77777777" w:rsidR="00E86E7B" w:rsidRPr="00816C4A" w:rsidRDefault="00E86E7B" w:rsidP="00E86E7B">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bookmarkStart w:id="91" w:name="_Toc130981274"/>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130981275"/>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77777777" w:rsidR="00E86E7B" w:rsidRPr="00816C4A" w:rsidRDefault="00E86E7B" w:rsidP="00E86E7B">
      <w:r w:rsidRPr="00816C4A">
        <w:t>Proactive UICC gives a mechanism whereby the UICC can initiate actions to be taken by the ME. The supported functions are specified in clause 6.4.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130981276"/>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130981277"/>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77777777" w:rsidR="00E86E7B" w:rsidRPr="00816C4A" w:rsidRDefault="00E86E7B" w:rsidP="00E86E7B">
      <w:r w:rsidRPr="00816C4A">
        <w:t>See ETSI TS 102 223 [32] clause 4.4.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130981278"/>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130981279"/>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130981280"/>
      <w:r w:rsidRPr="00816C4A">
        <w:lastRenderedPageBreak/>
        <w:t>4.7</w:t>
      </w:r>
      <w:r w:rsidRPr="00816C4A">
        <w:tab/>
        <w:t>Event download</w:t>
      </w:r>
      <w:bookmarkEnd w:id="137"/>
      <w:bookmarkEnd w:id="138"/>
      <w:bookmarkEnd w:id="139"/>
      <w:bookmarkEnd w:id="140"/>
      <w:bookmarkEnd w:id="141"/>
      <w:bookmarkEnd w:id="142"/>
      <w:bookmarkEnd w:id="143"/>
      <w:bookmarkEnd w:id="144"/>
      <w:bookmarkEnd w:id="145"/>
    </w:p>
    <w:p w14:paraId="2378AD1A" w14:textId="77777777" w:rsidR="00E86E7B" w:rsidRPr="00816C4A" w:rsidRDefault="00E86E7B" w:rsidP="00E86E7B">
      <w:r w:rsidRPr="00816C4A">
        <w:t>In addition to the set of events defined in ETSI TS 102 223 [32] clause 4.7,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130981281"/>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7777777" w:rsidR="00E86E7B" w:rsidRPr="00816C4A" w:rsidRDefault="00E86E7B" w:rsidP="00E86E7B">
      <w:r w:rsidRPr="00816C4A">
        <w:t>See ETSI TS 102 223 [32] clause 4.8.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130981282"/>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777777" w:rsidR="00E86E7B" w:rsidRPr="00816C4A" w:rsidRDefault="00E86E7B" w:rsidP="00E86E7B">
      <w:r w:rsidRPr="00816C4A">
        <w:t>See ETSI TS 102 223 [32] clause 4.9.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130981283"/>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77777777" w:rsidR="00E86E7B" w:rsidRPr="00816C4A" w:rsidRDefault="00E86E7B" w:rsidP="00E86E7B">
      <w:r w:rsidRPr="00816C4A">
        <w:t>See ETSI TS 102 223 [32] clause 4.10.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130981284"/>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77777777" w:rsidR="00E86E7B" w:rsidRPr="00816C4A" w:rsidRDefault="00E86E7B" w:rsidP="00E86E7B">
      <w:r w:rsidRPr="00816C4A">
        <w:t>See ETSI TS 102 223 [32] clause 4.11.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130981285"/>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77777777" w:rsidR="00E86E7B" w:rsidRPr="00816C4A" w:rsidRDefault="00E86E7B" w:rsidP="00E86E7B">
      <w:r w:rsidRPr="00816C4A">
        <w:t>See ETSI TS 102 223 [32] clause 4.12.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130981286"/>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77777777" w:rsidR="00E86E7B" w:rsidRPr="00816C4A" w:rsidRDefault="00E86E7B" w:rsidP="00E86E7B">
      <w:r w:rsidRPr="00816C4A">
        <w:t>See ETSI TS 102 223 [32] clause 4.14.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130981287"/>
      <w:r w:rsidRPr="00816C4A">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130981288"/>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lastRenderedPageBreak/>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130981289"/>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7777777" w:rsidR="00E86E7B" w:rsidRPr="00816C4A" w:rsidRDefault="00E86E7B" w:rsidP="00E86E7B">
      <w:r w:rsidRPr="00816C4A">
        <w:t>See ETSI TS 102 223 [32] clause 4.13.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130981290"/>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77777777" w:rsidR="00E86E7B" w:rsidRPr="00816C4A" w:rsidRDefault="00E86E7B" w:rsidP="00E86E7B">
      <w:r w:rsidRPr="00816C4A">
        <w:t>See ETSI TS 102 223 [32] clause 4.16.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130981291"/>
      <w:r w:rsidRPr="00816C4A">
        <w:t>4.18</w:t>
      </w:r>
      <w:r w:rsidRPr="00816C4A">
        <w:tab/>
        <w:t xml:space="preserve">USAT facilities provided by </w:t>
      </w:r>
      <w:proofErr w:type="spellStart"/>
      <w:r w:rsidRPr="00816C4A">
        <w:t>eCAT</w:t>
      </w:r>
      <w:proofErr w:type="spellEnd"/>
      <w:r w:rsidRPr="00816C4A">
        <w:t xml:space="preserve">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130981292"/>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77777777" w:rsidR="00E86E7B" w:rsidRPr="00816C4A" w:rsidRDefault="00E86E7B" w:rsidP="00E86E7B">
      <w:r w:rsidRPr="00816C4A">
        <w:t>See ETSI TS 102 223 [32] clause 4.18.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130981293"/>
      <w:r w:rsidRPr="00816C4A">
        <w:t>4.20</w:t>
      </w:r>
      <w:r w:rsidRPr="00816C4A">
        <w:tab/>
      </w:r>
      <w:proofErr w:type="spellStart"/>
      <w:r w:rsidRPr="00816C4A">
        <w:t>ProSe</w:t>
      </w:r>
      <w:proofErr w:type="spellEnd"/>
      <w:r w:rsidRPr="00816C4A">
        <w:t xml:space="preserve"> usage information reporting</w:t>
      </w:r>
      <w:bookmarkEnd w:id="255"/>
      <w:bookmarkEnd w:id="256"/>
      <w:bookmarkEnd w:id="257"/>
      <w:bookmarkEnd w:id="258"/>
      <w:bookmarkEnd w:id="259"/>
      <w:bookmarkEnd w:id="260"/>
      <w:bookmarkEnd w:id="261"/>
      <w:bookmarkEnd w:id="262"/>
      <w:bookmarkEnd w:id="263"/>
    </w:p>
    <w:p w14:paraId="412276A1" w14:textId="77777777" w:rsidR="00E86E7B" w:rsidRPr="00816C4A"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622DCBE3" w14:textId="77777777" w:rsidR="00E86E7B" w:rsidRPr="00816C4A" w:rsidRDefault="00E86E7B" w:rsidP="00E86E7B">
      <w:pPr>
        <w:pStyle w:val="Heading1"/>
      </w:pPr>
      <w:bookmarkStart w:id="264" w:name="_Toc3200688"/>
      <w:bookmarkStart w:id="265" w:name="_Toc20392431"/>
      <w:bookmarkStart w:id="266" w:name="_Toc27774078"/>
      <w:bookmarkStart w:id="267" w:name="_Toc36482538"/>
      <w:bookmarkStart w:id="268" w:name="_Toc36484197"/>
      <w:bookmarkStart w:id="269" w:name="_Toc44933127"/>
      <w:bookmarkStart w:id="270" w:name="_Toc50972080"/>
      <w:bookmarkStart w:id="271" w:name="_Toc57104834"/>
      <w:bookmarkStart w:id="272" w:name="_Toc130981294"/>
      <w:r w:rsidRPr="00816C4A">
        <w:t>5</w:t>
      </w:r>
      <w:r w:rsidRPr="00816C4A">
        <w:tab/>
        <w:t>Profile download</w:t>
      </w:r>
      <w:bookmarkEnd w:id="264"/>
      <w:bookmarkEnd w:id="265"/>
      <w:bookmarkEnd w:id="266"/>
      <w:bookmarkEnd w:id="267"/>
      <w:bookmarkEnd w:id="268"/>
      <w:bookmarkEnd w:id="269"/>
      <w:bookmarkEnd w:id="270"/>
      <w:bookmarkEnd w:id="271"/>
      <w:bookmarkEnd w:id="272"/>
    </w:p>
    <w:p w14:paraId="11F3B5A9" w14:textId="77777777" w:rsidR="00E86E7B" w:rsidRPr="00816C4A" w:rsidRDefault="00E86E7B" w:rsidP="00E86E7B">
      <w:pPr>
        <w:pStyle w:val="Heading2"/>
      </w:pPr>
      <w:bookmarkStart w:id="273" w:name="_Toc3200689"/>
      <w:bookmarkStart w:id="274" w:name="_Toc20392432"/>
      <w:bookmarkStart w:id="275" w:name="_Toc27774079"/>
      <w:bookmarkStart w:id="276" w:name="_Toc36482539"/>
      <w:bookmarkStart w:id="277" w:name="_Toc36484198"/>
      <w:bookmarkStart w:id="278" w:name="_Toc44933128"/>
      <w:bookmarkStart w:id="279" w:name="_Toc50972081"/>
      <w:bookmarkStart w:id="280" w:name="_Toc57104835"/>
      <w:bookmarkStart w:id="281" w:name="_Toc130981295"/>
      <w:r w:rsidRPr="00816C4A">
        <w:t>5.1</w:t>
      </w:r>
      <w:r w:rsidRPr="00816C4A">
        <w:tab/>
        <w:t>Procedure</w:t>
      </w:r>
      <w:bookmarkEnd w:id="273"/>
      <w:bookmarkEnd w:id="274"/>
      <w:bookmarkEnd w:id="275"/>
      <w:bookmarkEnd w:id="276"/>
      <w:bookmarkEnd w:id="277"/>
      <w:bookmarkEnd w:id="278"/>
      <w:bookmarkEnd w:id="279"/>
      <w:bookmarkEnd w:id="280"/>
      <w:bookmarkEnd w:id="281"/>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77777777" w:rsidR="00E86E7B" w:rsidRPr="00816C4A" w:rsidRDefault="00E86E7B" w:rsidP="00E86E7B">
      <w:r w:rsidRPr="00816C4A">
        <w:t>If the UICC indicates the support of "Additional TERMINAL PROFILE after UICC activation" in its USIM Service Table, the ME shall handle the profile download procedure as specified in ETSI TS 102 223 [32] clause 5.1.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2" w:name="_Toc3200690"/>
      <w:bookmarkStart w:id="283" w:name="_Toc20392433"/>
      <w:bookmarkStart w:id="284" w:name="_Toc27774080"/>
      <w:bookmarkStart w:id="285" w:name="_Toc36482540"/>
      <w:bookmarkStart w:id="286" w:name="_Toc36484199"/>
      <w:bookmarkStart w:id="287" w:name="_Toc44933129"/>
      <w:bookmarkStart w:id="288" w:name="_Toc50972082"/>
      <w:bookmarkStart w:id="289" w:name="_Toc57104836"/>
      <w:bookmarkStart w:id="290" w:name="_Toc130981296"/>
      <w:r w:rsidRPr="00816C4A">
        <w:lastRenderedPageBreak/>
        <w:t>5.2</w:t>
      </w:r>
      <w:r w:rsidRPr="00816C4A">
        <w:tab/>
        <w:t>Structure and coding of TERMINAL PROFILE</w:t>
      </w:r>
      <w:bookmarkEnd w:id="282"/>
      <w:bookmarkEnd w:id="283"/>
      <w:bookmarkEnd w:id="284"/>
      <w:bookmarkEnd w:id="285"/>
      <w:bookmarkEnd w:id="286"/>
      <w:bookmarkEnd w:id="287"/>
      <w:bookmarkEnd w:id="288"/>
      <w:bookmarkEnd w:id="289"/>
      <w:bookmarkEnd w:id="290"/>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77777777" w:rsidR="00E86E7B" w:rsidRPr="00816C4A" w:rsidRDefault="00E86E7B" w:rsidP="00E86E7B">
      <w:pPr>
        <w:pStyle w:val="B1"/>
      </w:pPr>
      <w:r w:rsidRPr="00816C4A">
        <w:t>-</w:t>
      </w:r>
      <w:r w:rsidRPr="00816C4A">
        <w:tab/>
        <w:t>See ETSI TS 102 223 [32] clause 5.2.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77777777" w:rsidR="00E86E7B" w:rsidRPr="00816C4A" w:rsidRDefault="00E86E7B" w:rsidP="00E86E7B">
      <w:pPr>
        <w:pStyle w:val="B1"/>
      </w:pPr>
      <w:r w:rsidRPr="00816C4A">
        <w:t>-</w:t>
      </w:r>
      <w:r w:rsidRPr="00816C4A">
        <w:tab/>
        <w:t>See ETSI TS 102 223 [32] clause 5.2.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77777777" w:rsidR="00E86E7B" w:rsidRPr="00816C4A" w:rsidRDefault="00E86E7B" w:rsidP="00E86E7B">
      <w:pPr>
        <w:pStyle w:val="B1"/>
      </w:pPr>
      <w:r w:rsidRPr="00816C4A">
        <w:t>-</w:t>
      </w:r>
      <w:r w:rsidRPr="00816C4A">
        <w:tab/>
        <w:t>See ETSI TS 102 223 [32] clause 5.2.</w:t>
      </w:r>
    </w:p>
    <w:p w14:paraId="3C844FC9" w14:textId="77777777" w:rsidR="00E86E7B" w:rsidRPr="00816C4A" w:rsidRDefault="00E86E7B" w:rsidP="00E86E7B">
      <w:r w:rsidRPr="00816C4A">
        <w:t>Seventh byte (Multiple card proactive commands) for class "a":</w:t>
      </w:r>
    </w:p>
    <w:p w14:paraId="3AF59874" w14:textId="77777777" w:rsidR="00E86E7B" w:rsidRPr="00816C4A" w:rsidRDefault="00E86E7B" w:rsidP="00E86E7B">
      <w:pPr>
        <w:pStyle w:val="B1"/>
      </w:pPr>
      <w:r w:rsidRPr="00816C4A">
        <w:t>-</w:t>
      </w:r>
      <w:r w:rsidRPr="00816C4A">
        <w:tab/>
        <w:t>See ETSI TS 102 223 [32] clause 5.2.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77777777" w:rsidR="00E86E7B" w:rsidRPr="00816C4A" w:rsidRDefault="00E86E7B" w:rsidP="00E86E7B">
      <w:pPr>
        <w:pStyle w:val="B1"/>
      </w:pPr>
      <w:r w:rsidRPr="00816C4A">
        <w:t>-</w:t>
      </w:r>
      <w:r w:rsidRPr="00816C4A">
        <w:tab/>
        <w:t>See ETSI TS 102 223 [32] clause 5.2.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77777777" w:rsidR="00E86E7B" w:rsidRPr="00816C4A" w:rsidRDefault="00E86E7B" w:rsidP="00E86E7B">
      <w:pPr>
        <w:pStyle w:val="B1"/>
      </w:pPr>
      <w:r w:rsidRPr="00816C4A">
        <w:t>-</w:t>
      </w:r>
      <w:r w:rsidRPr="00816C4A">
        <w:tab/>
        <w:t>See ETSI TS 102 223 [32] clause 5.2.</w:t>
      </w:r>
    </w:p>
    <w:p w14:paraId="71774017" w14:textId="77777777" w:rsidR="00E86E7B" w:rsidRPr="00816C4A" w:rsidRDefault="00E86E7B" w:rsidP="00E86E7B">
      <w:r w:rsidRPr="00816C4A">
        <w:t>Twelfth byte (Bearer Independent protocol proactive commands) for class "e":</w:t>
      </w:r>
    </w:p>
    <w:p w14:paraId="06E29AF6" w14:textId="77777777" w:rsidR="00E86E7B" w:rsidRPr="00816C4A" w:rsidRDefault="00E86E7B" w:rsidP="00E86E7B">
      <w:pPr>
        <w:pStyle w:val="B1"/>
      </w:pPr>
      <w:r w:rsidRPr="00816C4A">
        <w:t>-</w:t>
      </w:r>
      <w:r w:rsidRPr="00816C4A">
        <w:tab/>
        <w:t>See ETSI TS 102 223 [32] clause 5.2.</w:t>
      </w:r>
    </w:p>
    <w:p w14:paraId="3E5F725C" w14:textId="77777777" w:rsidR="00E86E7B" w:rsidRPr="00816C4A" w:rsidRDefault="00E86E7B" w:rsidP="00E86E7B">
      <w:r w:rsidRPr="00816C4A">
        <w:t>Thirteenth byte (Bearer Independent protocol supported bearers) for class "e":</w:t>
      </w:r>
    </w:p>
    <w:p w14:paraId="6EB30697" w14:textId="77777777" w:rsidR="00E86E7B" w:rsidRPr="00816C4A" w:rsidRDefault="00E86E7B" w:rsidP="00E86E7B">
      <w:pPr>
        <w:pStyle w:val="B1"/>
      </w:pPr>
      <w:r w:rsidRPr="00816C4A">
        <w:t>-</w:t>
      </w:r>
      <w:r w:rsidRPr="00816C4A">
        <w:tab/>
        <w:t>See ETSI TS 102 223 [32] clause 5.2.</w:t>
      </w:r>
    </w:p>
    <w:p w14:paraId="6510C085" w14:textId="77777777" w:rsidR="00E86E7B" w:rsidRPr="00816C4A" w:rsidRDefault="00E86E7B" w:rsidP="00E86E7B">
      <w:r w:rsidRPr="00816C4A">
        <w:lastRenderedPageBreak/>
        <w:t>Fourteenth byte: (Screen height):</w:t>
      </w:r>
    </w:p>
    <w:p w14:paraId="4EB69D49" w14:textId="77777777" w:rsidR="00E86E7B" w:rsidRPr="00816C4A" w:rsidRDefault="00E86E7B" w:rsidP="00E86E7B">
      <w:pPr>
        <w:pStyle w:val="B1"/>
      </w:pPr>
      <w:r w:rsidRPr="00816C4A">
        <w:t>-</w:t>
      </w:r>
      <w:r w:rsidRPr="00816C4A">
        <w:tab/>
        <w:t>See ETSI TS 102 223 [32] clause 5.2.</w:t>
      </w:r>
    </w:p>
    <w:p w14:paraId="4EBCD3BC" w14:textId="77777777" w:rsidR="00E86E7B" w:rsidRPr="00816C4A" w:rsidRDefault="00E86E7B" w:rsidP="00E86E7B">
      <w:r w:rsidRPr="00816C4A">
        <w:t>Fifteenth byte: (Screen width):</w:t>
      </w:r>
    </w:p>
    <w:p w14:paraId="3D13A173" w14:textId="77777777" w:rsidR="00E86E7B" w:rsidRPr="00816C4A" w:rsidRDefault="00E86E7B" w:rsidP="00E86E7B">
      <w:pPr>
        <w:pStyle w:val="B1"/>
      </w:pPr>
      <w:r w:rsidRPr="00816C4A">
        <w:t>-</w:t>
      </w:r>
      <w:r w:rsidRPr="00816C4A">
        <w:tab/>
        <w:t>See ETSI TS 102 223 [32] clause 5.2.</w:t>
      </w:r>
    </w:p>
    <w:p w14:paraId="35257D90" w14:textId="77777777" w:rsidR="00E86E7B" w:rsidRPr="00816C4A" w:rsidRDefault="00E86E7B" w:rsidP="00E86E7B">
      <w:r w:rsidRPr="00816C4A">
        <w:t>Sixteenth byte: (Screen effects):</w:t>
      </w:r>
    </w:p>
    <w:p w14:paraId="7A4ECD68" w14:textId="77777777" w:rsidR="00E86E7B" w:rsidRPr="00816C4A" w:rsidRDefault="00E86E7B" w:rsidP="00E86E7B">
      <w:pPr>
        <w:pStyle w:val="B1"/>
      </w:pPr>
      <w:r w:rsidRPr="00816C4A">
        <w:t>-</w:t>
      </w:r>
      <w:r w:rsidRPr="00816C4A">
        <w:tab/>
        <w:t>See ETSI TS 102 223 [32] clause 5.2.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77777777" w:rsidR="00E86E7B" w:rsidRPr="00816C4A" w:rsidRDefault="00E86E7B" w:rsidP="00E86E7B">
      <w:pPr>
        <w:pStyle w:val="B1"/>
      </w:pPr>
      <w:r w:rsidRPr="00816C4A">
        <w:t>-</w:t>
      </w:r>
      <w:r w:rsidRPr="00816C4A">
        <w:tab/>
        <w:t>See ETSI TS 102 223 [32] clause 5.2.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77777777" w:rsidR="00E86E7B" w:rsidRPr="00816C4A" w:rsidRDefault="00E86E7B" w:rsidP="00E86E7B">
      <w:pPr>
        <w:pStyle w:val="B1"/>
      </w:pPr>
      <w:r w:rsidRPr="00816C4A">
        <w:t>-</w:t>
      </w:r>
      <w:r w:rsidRPr="00816C4A">
        <w:tab/>
        <w:t>See ETSI TS 102 223 [32] clause 5.2.</w:t>
      </w:r>
    </w:p>
    <w:p w14:paraId="5AA26AA6" w14:textId="77777777" w:rsidR="00E86E7B" w:rsidRPr="00816C4A" w:rsidRDefault="00E86E7B" w:rsidP="00E86E7B">
      <w:r w:rsidRPr="00816C4A">
        <w:t>Twenty-first byte (Extended Launch Browser Capability) for class "c":</w:t>
      </w:r>
    </w:p>
    <w:p w14:paraId="23E23DA5" w14:textId="77777777" w:rsidR="00E86E7B" w:rsidRPr="00816C4A" w:rsidRDefault="00E86E7B" w:rsidP="00E86E7B">
      <w:pPr>
        <w:pStyle w:val="B1"/>
      </w:pPr>
      <w:r w:rsidRPr="00816C4A">
        <w:t>-</w:t>
      </w:r>
      <w:r w:rsidRPr="00816C4A">
        <w:tab/>
        <w:t>See ETSI TS 102 223 [32] clause 5.2.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2BD9F64B" w14:textId="77777777" w:rsidR="00E86E7B" w:rsidRPr="00816C4A" w:rsidRDefault="00E86E7B" w:rsidP="00E86E7B">
      <w:r w:rsidRPr="00816C4A">
        <w:t>Twenty third byte:</w:t>
      </w:r>
    </w:p>
    <w:p w14:paraId="63CA675F" w14:textId="77777777" w:rsidR="00E86E7B" w:rsidRPr="00816C4A" w:rsidRDefault="00E86E7B" w:rsidP="00E86E7B">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6090058" w14:textId="77777777" w:rsidTr="00B27DCC">
        <w:trPr>
          <w:gridAfter w:val="2"/>
          <w:wAfter w:w="5300" w:type="dxa"/>
          <w:trHeight w:val="280"/>
        </w:trPr>
        <w:tc>
          <w:tcPr>
            <w:tcW w:w="851" w:type="dxa"/>
          </w:tcPr>
          <w:p w14:paraId="66EC96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D5007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22F5F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E7FCB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7A0AE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A52FB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C78F54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766B2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D165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2C92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806A3F5" w14:textId="77777777" w:rsidTr="00B27DCC">
        <w:trPr>
          <w:cantSplit/>
          <w:trHeight w:val="24"/>
        </w:trPr>
        <w:tc>
          <w:tcPr>
            <w:tcW w:w="851" w:type="dxa"/>
          </w:tcPr>
          <w:p w14:paraId="725EEE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E08BB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5D07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0339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C653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15A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A074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19AEE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4FC97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7ED07E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9F29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C051E84" w14:textId="77777777" w:rsidTr="00B27DCC">
        <w:trPr>
          <w:cantSplit/>
          <w:trHeight w:val="24"/>
        </w:trPr>
        <w:tc>
          <w:tcPr>
            <w:tcW w:w="851" w:type="dxa"/>
          </w:tcPr>
          <w:p w14:paraId="71CCACC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0DC9D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49B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BBA9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213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9B8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C7EB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4B3A3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9F66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287E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87AD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Geographical Location Reporting (if class "n" is supported)</w:t>
            </w:r>
          </w:p>
        </w:tc>
      </w:tr>
      <w:tr w:rsidR="00E86E7B" w:rsidRPr="00816C4A" w14:paraId="7DE011FC" w14:textId="77777777" w:rsidTr="00B27DCC">
        <w:trPr>
          <w:cantSplit/>
          <w:trHeight w:val="24"/>
        </w:trPr>
        <w:tc>
          <w:tcPr>
            <w:tcW w:w="851" w:type="dxa"/>
          </w:tcPr>
          <w:p w14:paraId="3B7059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37179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FE52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7BE7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C32FA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AC4CD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B03BC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962DA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73D1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283F2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0BD4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D8790" w14:textId="77777777" w:rsidTr="00B27DCC">
        <w:trPr>
          <w:cantSplit/>
          <w:trHeight w:val="24"/>
        </w:trPr>
        <w:tc>
          <w:tcPr>
            <w:tcW w:w="851" w:type="dxa"/>
          </w:tcPr>
          <w:p w14:paraId="181EF4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A7C0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C875D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015E4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2F5480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06DA24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9BD7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74896F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790A4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09E3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5A32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(NMR(UTRAN/E-UTRAN))</w:t>
            </w:r>
          </w:p>
        </w:tc>
      </w:tr>
      <w:tr w:rsidR="00E86E7B" w:rsidRPr="00816C4A" w14:paraId="7624F5B0" w14:textId="77777777" w:rsidTr="00B27DCC">
        <w:trPr>
          <w:cantSplit/>
          <w:trHeight w:val="24"/>
        </w:trPr>
        <w:tc>
          <w:tcPr>
            <w:tcW w:w="851" w:type="dxa"/>
          </w:tcPr>
          <w:p w14:paraId="4B867D6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8677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A20B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96ECE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0BE8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D2E3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7D64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77789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FDF03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94DE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1FE87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USSD Data download and application mode (if class "p" is supported)</w:t>
            </w:r>
          </w:p>
        </w:tc>
      </w:tr>
    </w:tbl>
    <w:p w14:paraId="02F25B73" w14:textId="77777777" w:rsidR="00E86E7B" w:rsidRPr="00816C4A" w:rsidRDefault="00E86E7B" w:rsidP="00E86E7B"/>
    <w:p w14:paraId="26AAFDA8" w14:textId="77777777" w:rsidR="00E86E7B" w:rsidRPr="00816C4A" w:rsidRDefault="00E86E7B" w:rsidP="00E86E7B">
      <w:pPr>
        <w:keepNext/>
        <w:keepLines/>
      </w:pPr>
      <w:r w:rsidRPr="00816C4A">
        <w:lastRenderedPageBreak/>
        <w:t>Twenty fourth byte for class "</w:t>
      </w:r>
      <w:proofErr w:type="spellStart"/>
      <w:r w:rsidRPr="00816C4A">
        <w:t>i</w:t>
      </w:r>
      <w:proofErr w:type="spellEnd"/>
      <w:r w:rsidRPr="00816C4A">
        <w:t>":</w:t>
      </w:r>
    </w:p>
    <w:p w14:paraId="08D1D653" w14:textId="77777777" w:rsidR="00E86E7B" w:rsidRPr="00816C4A" w:rsidRDefault="00E86E7B" w:rsidP="00E86E7B">
      <w:pPr>
        <w:pStyle w:val="B1"/>
      </w:pPr>
      <w:r w:rsidRPr="00816C4A">
        <w:t>-</w:t>
      </w:r>
      <w:r w:rsidRPr="00816C4A">
        <w:tab/>
        <w:t>See ETSI TS 102 223 [32] clause 5.2.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7777777" w:rsidR="00E86E7B" w:rsidRPr="00816C4A" w:rsidRDefault="00E86E7B" w:rsidP="00E86E7B">
      <w:pPr>
        <w:pStyle w:val="B1"/>
      </w:pPr>
      <w:r w:rsidRPr="00816C4A">
        <w:t>-</w:t>
      </w:r>
      <w:r w:rsidRPr="00816C4A">
        <w:tab/>
        <w:t>See ETSI TS 102 223 [32] clause 5.2.</w:t>
      </w:r>
    </w:p>
    <w:p w14:paraId="78C7DEB2" w14:textId="77777777" w:rsidR="00E86E7B" w:rsidRPr="00816C4A" w:rsidRDefault="00E86E7B" w:rsidP="00E86E7B">
      <w:pPr>
        <w:keepNext/>
        <w:keepLines/>
      </w:pPr>
      <w:r w:rsidRPr="00816C4A">
        <w:t>Twenty-eighth byte (Text attributes):</w:t>
      </w:r>
    </w:p>
    <w:p w14:paraId="26B74FF2" w14:textId="77777777" w:rsidR="00E86E7B" w:rsidRPr="00816C4A" w:rsidRDefault="00E86E7B" w:rsidP="00E86E7B">
      <w:pPr>
        <w:pStyle w:val="B1"/>
      </w:pPr>
      <w:r w:rsidRPr="00816C4A">
        <w:t>-</w:t>
      </w:r>
      <w:r w:rsidRPr="00816C4A">
        <w:tab/>
        <w:t>See ETSI TS 102 223 [32] clause 5.2.</w:t>
      </w:r>
    </w:p>
    <w:p w14:paraId="6182C55D" w14:textId="77777777" w:rsidR="00E86E7B" w:rsidRPr="00816C4A" w:rsidRDefault="00E86E7B" w:rsidP="00E86E7B">
      <w:pPr>
        <w:keepNext/>
        <w:keepLines/>
      </w:pPr>
      <w:r w:rsidRPr="00816C4A">
        <w:t>Twenty-ninth byte (Text attributes):</w:t>
      </w:r>
    </w:p>
    <w:p w14:paraId="70DA6171" w14:textId="77777777" w:rsidR="00E86E7B" w:rsidRPr="00816C4A" w:rsidRDefault="00E86E7B" w:rsidP="00E86E7B">
      <w:pPr>
        <w:pStyle w:val="B1"/>
      </w:pPr>
      <w:r w:rsidRPr="00816C4A">
        <w:t>-</w:t>
      </w:r>
      <w:r w:rsidRPr="00816C4A">
        <w:tab/>
        <w:t>See ETSI TS 102 223 [32] clause 5.2.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w:t>
            </w:r>
            <w:proofErr w:type="spellStart"/>
            <w:r w:rsidRPr="00816C4A">
              <w:t>macrocells</w:t>
            </w:r>
            <w:proofErr w:type="spellEnd"/>
            <w:r w:rsidRPr="00816C4A">
              <w:t xml:space="preserve">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1D664D61" w14:textId="77777777" w:rsidR="00660539" w:rsidRPr="000C201D" w:rsidRDefault="00660539" w:rsidP="00660539">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6CDF2B8" w14:textId="77777777" w:rsidTr="00486D7D">
        <w:trPr>
          <w:gridAfter w:val="2"/>
          <w:wAfter w:w="5300" w:type="dxa"/>
          <w:trHeight w:val="280"/>
        </w:trPr>
        <w:tc>
          <w:tcPr>
            <w:tcW w:w="851" w:type="dxa"/>
          </w:tcPr>
          <w:p w14:paraId="78B34F5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1F792E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CC4B2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756C658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5A7F824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68B6758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3AC68BD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6DEE7C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711843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4AE5392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660539" w:rsidRPr="000C201D" w14:paraId="51FC97CD" w14:textId="77777777" w:rsidTr="00486D7D">
        <w:trPr>
          <w:trHeight w:val="24"/>
        </w:trPr>
        <w:tc>
          <w:tcPr>
            <w:tcW w:w="851" w:type="dxa"/>
          </w:tcPr>
          <w:p w14:paraId="35E5521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8BF12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AE93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6E88A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D2B0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9C7E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A5A5A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D0EA3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B6CF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3B65B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BAAFF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660539" w:rsidRPr="000C201D" w14:paraId="16D0E093" w14:textId="77777777" w:rsidTr="00486D7D">
        <w:trPr>
          <w:trHeight w:val="24"/>
        </w:trPr>
        <w:tc>
          <w:tcPr>
            <w:tcW w:w="851" w:type="dxa"/>
          </w:tcPr>
          <w:p w14:paraId="625878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2113D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223D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261D7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52BB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AA918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E9D0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FBB2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FB838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FF0F61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1E488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660539" w:rsidRPr="000C201D" w14:paraId="49144FBA" w14:textId="77777777" w:rsidTr="00486D7D">
        <w:trPr>
          <w:trHeight w:val="24"/>
        </w:trPr>
        <w:tc>
          <w:tcPr>
            <w:tcW w:w="851" w:type="dxa"/>
          </w:tcPr>
          <w:p w14:paraId="66441B1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D09B0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8023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D97A9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14D7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6DC0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73B8C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83B78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239F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9FC2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8C68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660539" w:rsidRPr="000C201D" w14:paraId="266BEA40" w14:textId="77777777" w:rsidTr="00486D7D">
        <w:trPr>
          <w:trHeight w:val="24"/>
        </w:trPr>
        <w:tc>
          <w:tcPr>
            <w:tcW w:w="851" w:type="dxa"/>
          </w:tcPr>
          <w:p w14:paraId="2B437E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6BA9B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BC53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A913F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6EB2E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D33F0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2514CD"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19BFDF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6A285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B99B1E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4B864D" w14:textId="0A3759A8"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 information</w:t>
            </w:r>
          </w:p>
        </w:tc>
      </w:tr>
      <w:tr w:rsidR="00660539" w:rsidRPr="000C201D" w14:paraId="31FB4F81" w14:textId="77777777" w:rsidTr="00486D7D">
        <w:trPr>
          <w:trHeight w:val="24"/>
        </w:trPr>
        <w:tc>
          <w:tcPr>
            <w:tcW w:w="851" w:type="dxa"/>
          </w:tcPr>
          <w:p w14:paraId="15066E8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2CAC9EC"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B121E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6E531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7762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FFBA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9A685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A1F26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9DD2B9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4DF09D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96BDA"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 SOR-CMCI parameter support</w:t>
            </w:r>
          </w:p>
        </w:tc>
      </w:tr>
      <w:tr w:rsidR="00660539" w:rsidRPr="000C201D" w14:paraId="074575D2" w14:textId="77777777" w:rsidTr="00486D7D">
        <w:trPr>
          <w:trHeight w:val="24"/>
        </w:trPr>
        <w:tc>
          <w:tcPr>
            <w:tcW w:w="851" w:type="dxa"/>
          </w:tcPr>
          <w:p w14:paraId="1125E26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56A66E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A603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4A161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A3E50B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AB469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BFB4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81003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F2309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2401A2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83492"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660539" w:rsidRPr="000C201D" w14:paraId="19D9AFDC" w14:textId="77777777" w:rsidTr="00486D7D">
        <w:trPr>
          <w:trHeight w:val="24"/>
        </w:trPr>
        <w:tc>
          <w:tcPr>
            <w:tcW w:w="851" w:type="dxa"/>
          </w:tcPr>
          <w:p w14:paraId="0EC5B64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51EECAD4"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0E7FA1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E717EF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20E8A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A328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20393"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E0FC24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9D915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0DC75C8"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9F2EF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660539" w:rsidRPr="000C201D" w14:paraId="10862B41" w14:textId="77777777" w:rsidTr="00486D7D">
        <w:trPr>
          <w:trHeight w:val="24"/>
        </w:trPr>
        <w:tc>
          <w:tcPr>
            <w:tcW w:w="851" w:type="dxa"/>
          </w:tcPr>
          <w:p w14:paraId="4F3C390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63AA09"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E7F10D6"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BB594FE"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21B767"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85D02B"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8FF515"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BA234F"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E97121"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A5DA40" w14:textId="77777777" w:rsidR="00660539" w:rsidRPr="000C201D"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BB2AC3A" w14:textId="3E8E0146" w:rsidR="00660539" w:rsidRPr="000C201D" w:rsidRDefault="00F31340"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06360B99" w14:textId="77777777" w:rsidR="00660539" w:rsidRPr="000C201D" w:rsidRDefault="00660539" w:rsidP="00660539"/>
    <w:p w14:paraId="1AE60481" w14:textId="77777777" w:rsidR="00924E3A" w:rsidRPr="00816C4A" w:rsidRDefault="00924E3A" w:rsidP="00924E3A">
      <w:pPr>
        <w:keepNext/>
        <w:keepLines/>
      </w:pPr>
      <w:r w:rsidRPr="00816C4A">
        <w:t>Thirty seventh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99340A1" w14:textId="77777777" w:rsidTr="00B27DCC">
        <w:trPr>
          <w:gridAfter w:val="2"/>
          <w:wAfter w:w="5300" w:type="dxa"/>
        </w:trPr>
        <w:tc>
          <w:tcPr>
            <w:tcW w:w="851" w:type="dxa"/>
          </w:tcPr>
          <w:p w14:paraId="47B8E4B8"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1B2B4063"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551CBC3"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02E1B8"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F99F636"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70872917"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C404F65"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A3288DF"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FB988D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BC25713" w14:textId="77777777" w:rsidR="00E86E7B" w:rsidRPr="00816C4A" w:rsidRDefault="00E86E7B" w:rsidP="00B27DCC">
            <w:pPr>
              <w:pStyle w:val="PL"/>
              <w:keepNext/>
              <w:keepLines/>
              <w:jc w:val="center"/>
            </w:pPr>
            <w:r w:rsidRPr="00816C4A">
              <w:t>b1</w:t>
            </w:r>
          </w:p>
        </w:tc>
      </w:tr>
      <w:tr w:rsidR="00E86E7B" w:rsidRPr="00816C4A" w14:paraId="292E9490" w14:textId="77777777" w:rsidTr="00B27DCC">
        <w:tc>
          <w:tcPr>
            <w:tcW w:w="851" w:type="dxa"/>
          </w:tcPr>
          <w:p w14:paraId="01233A55"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3F817A3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5395CD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AB0AB4"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0C6857E"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BEE0B"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E7E979"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4F499C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6BB4FF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AF68753"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4EB24C86" w14:textId="77777777" w:rsidR="00E86E7B" w:rsidRPr="00816C4A" w:rsidRDefault="00E86E7B" w:rsidP="00B27DCC">
            <w:pPr>
              <w:pStyle w:val="PL"/>
              <w:keepNext/>
              <w:keepLines/>
            </w:pPr>
            <w:r w:rsidRPr="00816C4A">
              <w:t>Reserved for 3GPP (for future usage)</w:t>
            </w:r>
          </w:p>
        </w:tc>
      </w:tr>
    </w:tbl>
    <w:p w14:paraId="7B0610A8" w14:textId="77777777" w:rsidR="00E86E7B" w:rsidRPr="00816C4A" w:rsidRDefault="00E86E7B" w:rsidP="00E86E7B">
      <w:pPr>
        <w:keepNext/>
        <w:keepLines/>
      </w:pPr>
    </w:p>
    <w:p w14:paraId="32B9EDA6" w14:textId="77777777" w:rsidR="00E86E7B" w:rsidRPr="00816C4A" w:rsidRDefault="00E86E7B" w:rsidP="00E86E7B">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77777777" w:rsidR="00C26031" w:rsidRPr="00BE0ABB" w:rsidRDefault="00C26031" w:rsidP="00C26031">
      <w:pPr>
        <w:pStyle w:val="B1"/>
      </w:pPr>
      <w:r w:rsidRPr="00BE0ABB">
        <w:t>-</w:t>
      </w:r>
      <w:r w:rsidRPr="00BE0ABB">
        <w:tab/>
        <w:t>See ETSI TS 102 223 [32] clause 5.2.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1" w:name="_Toc3200691"/>
      <w:bookmarkStart w:id="292" w:name="_Toc20392434"/>
      <w:bookmarkStart w:id="293" w:name="_Toc27774081"/>
      <w:bookmarkStart w:id="294" w:name="_Toc36482541"/>
      <w:bookmarkStart w:id="295" w:name="_Toc36484200"/>
      <w:bookmarkStart w:id="296" w:name="_Toc44933130"/>
      <w:bookmarkStart w:id="297" w:name="_Toc50972083"/>
      <w:bookmarkStart w:id="298" w:name="_Toc57104837"/>
      <w:bookmarkStart w:id="299" w:name="_Toc130981297"/>
      <w:r w:rsidRPr="00816C4A">
        <w:t>5.3</w:t>
      </w:r>
      <w:r w:rsidRPr="00816C4A">
        <w:tab/>
        <w:t>Definition of display parameters in Profile download</w:t>
      </w:r>
      <w:bookmarkEnd w:id="291"/>
      <w:bookmarkEnd w:id="292"/>
      <w:bookmarkEnd w:id="293"/>
      <w:bookmarkEnd w:id="294"/>
      <w:bookmarkEnd w:id="295"/>
      <w:bookmarkEnd w:id="296"/>
      <w:bookmarkEnd w:id="297"/>
      <w:bookmarkEnd w:id="298"/>
      <w:bookmarkEnd w:id="299"/>
    </w:p>
    <w:p w14:paraId="1A1C7E07" w14:textId="77777777" w:rsidR="00E86E7B" w:rsidRPr="00816C4A" w:rsidRDefault="00E86E7B" w:rsidP="00E86E7B">
      <w:r w:rsidRPr="00816C4A">
        <w:t>See ETSI TS 102 223 [32] clause 5.3.</w:t>
      </w:r>
    </w:p>
    <w:p w14:paraId="521BA244" w14:textId="77777777" w:rsidR="00E86E7B" w:rsidRPr="00816C4A" w:rsidRDefault="00E86E7B" w:rsidP="00E86E7B">
      <w:pPr>
        <w:pStyle w:val="Heading1"/>
      </w:pPr>
      <w:bookmarkStart w:id="300" w:name="_Toc3200692"/>
      <w:bookmarkStart w:id="301" w:name="_Toc20392435"/>
      <w:bookmarkStart w:id="302" w:name="_Toc27774082"/>
      <w:bookmarkStart w:id="303" w:name="_Toc36482542"/>
      <w:bookmarkStart w:id="304" w:name="_Toc36484201"/>
      <w:bookmarkStart w:id="305" w:name="_Toc44933131"/>
      <w:bookmarkStart w:id="306" w:name="_Toc50972084"/>
      <w:bookmarkStart w:id="307" w:name="_Toc57104838"/>
      <w:bookmarkStart w:id="308" w:name="_Toc130981298"/>
      <w:r w:rsidRPr="00816C4A">
        <w:lastRenderedPageBreak/>
        <w:t>6</w:t>
      </w:r>
      <w:r w:rsidRPr="00816C4A">
        <w:tab/>
        <w:t>Proactive UICC</w:t>
      </w:r>
      <w:bookmarkEnd w:id="300"/>
      <w:bookmarkEnd w:id="301"/>
      <w:bookmarkEnd w:id="302"/>
      <w:bookmarkEnd w:id="303"/>
      <w:bookmarkEnd w:id="304"/>
      <w:bookmarkEnd w:id="305"/>
      <w:bookmarkEnd w:id="306"/>
      <w:bookmarkEnd w:id="307"/>
      <w:bookmarkEnd w:id="308"/>
    </w:p>
    <w:p w14:paraId="092CEEBC" w14:textId="77777777" w:rsidR="00E86E7B" w:rsidRPr="00816C4A" w:rsidRDefault="00E86E7B" w:rsidP="00E86E7B">
      <w:pPr>
        <w:pStyle w:val="Heading2"/>
      </w:pPr>
      <w:bookmarkStart w:id="309" w:name="_Toc3200693"/>
      <w:bookmarkStart w:id="310" w:name="_Toc20392436"/>
      <w:bookmarkStart w:id="311" w:name="_Toc27774083"/>
      <w:bookmarkStart w:id="312" w:name="_Toc36482543"/>
      <w:bookmarkStart w:id="313" w:name="_Toc36484202"/>
      <w:bookmarkStart w:id="314" w:name="_Toc44933132"/>
      <w:bookmarkStart w:id="315" w:name="_Toc50972085"/>
      <w:bookmarkStart w:id="316" w:name="_Toc57104839"/>
      <w:bookmarkStart w:id="317" w:name="_Toc130981299"/>
      <w:r w:rsidRPr="00816C4A">
        <w:t>6.1</w:t>
      </w:r>
      <w:r w:rsidRPr="00816C4A">
        <w:tab/>
        <w:t>Introduction</w:t>
      </w:r>
      <w:bookmarkEnd w:id="309"/>
      <w:bookmarkEnd w:id="310"/>
      <w:bookmarkEnd w:id="311"/>
      <w:bookmarkEnd w:id="312"/>
      <w:bookmarkEnd w:id="313"/>
      <w:bookmarkEnd w:id="314"/>
      <w:bookmarkEnd w:id="315"/>
      <w:bookmarkEnd w:id="316"/>
      <w:bookmarkEnd w:id="317"/>
    </w:p>
    <w:p w14:paraId="1BCF6895" w14:textId="77777777" w:rsidR="00E86E7B" w:rsidRPr="00816C4A" w:rsidRDefault="00E86E7B" w:rsidP="00E86E7B">
      <w:r w:rsidRPr="00816C4A">
        <w:t>TS 31.101 [13] defines the communication protocols between the ME and the UICC, and defines a mechanism to transport "proactive" commands using these protocols. Details about how this mechanism is used for USAT are defined in TS 102 223 [32] clause 6.1. The supported proactive commands are specified in clause 6.4.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8" w:name="_Toc3200694"/>
      <w:bookmarkStart w:id="319" w:name="_Toc20392437"/>
      <w:bookmarkStart w:id="320" w:name="_Toc27774084"/>
      <w:bookmarkStart w:id="321" w:name="_Toc36482544"/>
      <w:bookmarkStart w:id="322" w:name="_Toc36484203"/>
      <w:bookmarkStart w:id="323" w:name="_Toc44933133"/>
      <w:bookmarkStart w:id="324" w:name="_Toc50972086"/>
      <w:bookmarkStart w:id="325" w:name="_Toc57104840"/>
      <w:bookmarkStart w:id="326" w:name="_Toc130981300"/>
      <w:r w:rsidRPr="00816C4A">
        <w:t>6.2</w:t>
      </w:r>
      <w:r w:rsidRPr="00816C4A">
        <w:tab/>
        <w:t>Identification of ME support</w:t>
      </w:r>
      <w:bookmarkEnd w:id="318"/>
      <w:bookmarkEnd w:id="319"/>
      <w:bookmarkEnd w:id="320"/>
      <w:bookmarkEnd w:id="321"/>
      <w:bookmarkEnd w:id="322"/>
      <w:bookmarkEnd w:id="323"/>
      <w:bookmarkEnd w:id="324"/>
      <w:bookmarkEnd w:id="325"/>
      <w:bookmarkEnd w:id="326"/>
    </w:p>
    <w:p w14:paraId="12413B5D" w14:textId="77777777" w:rsidR="00E86E7B" w:rsidRPr="00816C4A" w:rsidRDefault="00E86E7B" w:rsidP="00E86E7B">
      <w:r w:rsidRPr="00816C4A">
        <w:t>See ETSI TS 102 223 [32] clause 6.2.</w:t>
      </w:r>
    </w:p>
    <w:p w14:paraId="6B8F28F6" w14:textId="77777777" w:rsidR="00E86E7B" w:rsidRPr="00816C4A" w:rsidRDefault="00E86E7B" w:rsidP="00E86E7B">
      <w:pPr>
        <w:pStyle w:val="Heading2"/>
      </w:pPr>
      <w:bookmarkStart w:id="327" w:name="_Toc3200695"/>
      <w:bookmarkStart w:id="328" w:name="_Toc20392438"/>
      <w:bookmarkStart w:id="329" w:name="_Toc27774085"/>
      <w:bookmarkStart w:id="330" w:name="_Toc36482545"/>
      <w:bookmarkStart w:id="331" w:name="_Toc36484204"/>
      <w:bookmarkStart w:id="332" w:name="_Toc44933134"/>
      <w:bookmarkStart w:id="333" w:name="_Toc50972087"/>
      <w:bookmarkStart w:id="334" w:name="_Toc57104841"/>
      <w:bookmarkStart w:id="335" w:name="_Toc130981301"/>
      <w:r w:rsidRPr="00816C4A">
        <w:t>6.3</w:t>
      </w:r>
      <w:r w:rsidRPr="00816C4A">
        <w:tab/>
        <w:t>General procedure</w:t>
      </w:r>
      <w:bookmarkEnd w:id="327"/>
      <w:bookmarkEnd w:id="328"/>
      <w:bookmarkEnd w:id="329"/>
      <w:bookmarkEnd w:id="330"/>
      <w:bookmarkEnd w:id="331"/>
      <w:bookmarkEnd w:id="332"/>
      <w:bookmarkEnd w:id="333"/>
      <w:bookmarkEnd w:id="334"/>
      <w:bookmarkEnd w:id="335"/>
    </w:p>
    <w:p w14:paraId="6E235ED3" w14:textId="77777777" w:rsidR="00E86E7B" w:rsidRPr="00816C4A" w:rsidRDefault="00E86E7B" w:rsidP="00E86E7B">
      <w:r w:rsidRPr="00816C4A">
        <w:t>See ETSI TS 102 223 [32] clause 6.3.</w:t>
      </w:r>
    </w:p>
    <w:p w14:paraId="5DF9AF6C" w14:textId="77777777" w:rsidR="00E86E7B" w:rsidRPr="00816C4A" w:rsidRDefault="00E86E7B" w:rsidP="00E86E7B">
      <w:pPr>
        <w:pStyle w:val="Heading2"/>
      </w:pPr>
      <w:bookmarkStart w:id="336" w:name="_Toc3200696"/>
      <w:bookmarkStart w:id="337" w:name="_Toc20392439"/>
      <w:bookmarkStart w:id="338" w:name="_Toc27774086"/>
      <w:bookmarkStart w:id="339" w:name="_Toc36482546"/>
      <w:bookmarkStart w:id="340" w:name="_Toc36484205"/>
      <w:bookmarkStart w:id="341" w:name="_Toc44933135"/>
      <w:bookmarkStart w:id="342" w:name="_Toc50972088"/>
      <w:bookmarkStart w:id="343" w:name="_Toc57104842"/>
      <w:bookmarkStart w:id="344" w:name="_Toc130981302"/>
      <w:r w:rsidRPr="00816C4A">
        <w:t>6.4</w:t>
      </w:r>
      <w:r w:rsidRPr="00816C4A">
        <w:tab/>
        <w:t>Proactive UICC commands and procedures</w:t>
      </w:r>
      <w:bookmarkEnd w:id="336"/>
      <w:bookmarkEnd w:id="337"/>
      <w:bookmarkEnd w:id="338"/>
      <w:bookmarkEnd w:id="339"/>
      <w:bookmarkEnd w:id="340"/>
      <w:bookmarkEnd w:id="341"/>
      <w:bookmarkEnd w:id="342"/>
      <w:bookmarkEnd w:id="343"/>
      <w:bookmarkEnd w:id="344"/>
    </w:p>
    <w:p w14:paraId="4ECBBC4B" w14:textId="77777777" w:rsidR="00E86E7B" w:rsidRPr="00816C4A" w:rsidRDefault="00E86E7B" w:rsidP="00E86E7B">
      <w:pPr>
        <w:pStyle w:val="Heading3"/>
      </w:pPr>
      <w:bookmarkStart w:id="345" w:name="_Toc3200697"/>
      <w:bookmarkStart w:id="346" w:name="_Toc20392440"/>
      <w:bookmarkStart w:id="347" w:name="_Toc27774087"/>
      <w:bookmarkStart w:id="348" w:name="_Toc36482547"/>
      <w:bookmarkStart w:id="349" w:name="_Toc36484206"/>
      <w:bookmarkStart w:id="350" w:name="_Toc44933136"/>
      <w:bookmarkStart w:id="351" w:name="_Toc50972089"/>
      <w:bookmarkStart w:id="352" w:name="_Toc57104843"/>
      <w:bookmarkStart w:id="353" w:name="_Toc130981303"/>
      <w:r w:rsidRPr="00816C4A">
        <w:t>6.4.1</w:t>
      </w:r>
      <w:r w:rsidRPr="00816C4A">
        <w:tab/>
        <w:t>DISPLAY TEXT</w:t>
      </w:r>
      <w:bookmarkEnd w:id="345"/>
      <w:bookmarkEnd w:id="346"/>
      <w:bookmarkEnd w:id="347"/>
      <w:bookmarkEnd w:id="348"/>
      <w:bookmarkEnd w:id="349"/>
      <w:bookmarkEnd w:id="350"/>
      <w:bookmarkEnd w:id="351"/>
      <w:bookmarkEnd w:id="352"/>
      <w:bookmarkEnd w:id="353"/>
    </w:p>
    <w:p w14:paraId="79035EF6" w14:textId="77777777" w:rsidR="00E86E7B" w:rsidRPr="00816C4A" w:rsidRDefault="00E86E7B" w:rsidP="00E86E7B">
      <w:r w:rsidRPr="00816C4A">
        <w:t>See ETSI TS 102 223 [32] clause 6.4.1.</w:t>
      </w:r>
    </w:p>
    <w:p w14:paraId="115EFBC8" w14:textId="77777777" w:rsidR="00E86E7B" w:rsidRPr="00816C4A" w:rsidRDefault="00E86E7B" w:rsidP="00E86E7B">
      <w:pPr>
        <w:pStyle w:val="Heading3"/>
      </w:pPr>
      <w:bookmarkStart w:id="354" w:name="_Toc3200698"/>
      <w:bookmarkStart w:id="355" w:name="_Toc20392441"/>
      <w:bookmarkStart w:id="356" w:name="_Toc27774088"/>
      <w:bookmarkStart w:id="357" w:name="_Toc36482548"/>
      <w:bookmarkStart w:id="358" w:name="_Toc36484207"/>
      <w:bookmarkStart w:id="359" w:name="_Toc44933137"/>
      <w:bookmarkStart w:id="360" w:name="_Toc50972090"/>
      <w:bookmarkStart w:id="361" w:name="_Toc57104844"/>
      <w:bookmarkStart w:id="362" w:name="_Toc130981304"/>
      <w:r w:rsidRPr="00816C4A">
        <w:t>6.4.2</w:t>
      </w:r>
      <w:r w:rsidRPr="00816C4A">
        <w:tab/>
        <w:t>GET INKEY</w:t>
      </w:r>
      <w:bookmarkEnd w:id="354"/>
      <w:bookmarkEnd w:id="355"/>
      <w:bookmarkEnd w:id="356"/>
      <w:bookmarkEnd w:id="357"/>
      <w:bookmarkEnd w:id="358"/>
      <w:bookmarkEnd w:id="359"/>
      <w:bookmarkEnd w:id="360"/>
      <w:bookmarkEnd w:id="361"/>
      <w:bookmarkEnd w:id="362"/>
    </w:p>
    <w:p w14:paraId="03EDD73D" w14:textId="77777777" w:rsidR="00E86E7B" w:rsidRPr="00816C4A" w:rsidRDefault="00E86E7B" w:rsidP="00E86E7B">
      <w:r w:rsidRPr="00816C4A">
        <w:t>See ETSI TS 102 223 [32] clause 6.4.2.</w:t>
      </w:r>
    </w:p>
    <w:p w14:paraId="5666FFBF" w14:textId="77777777" w:rsidR="00E86E7B" w:rsidRPr="00816C4A" w:rsidRDefault="00E86E7B" w:rsidP="00E86E7B">
      <w:pPr>
        <w:pStyle w:val="Heading3"/>
      </w:pPr>
      <w:bookmarkStart w:id="363" w:name="_Toc3200699"/>
      <w:bookmarkStart w:id="364" w:name="_Toc20392442"/>
      <w:bookmarkStart w:id="365" w:name="_Toc27774089"/>
      <w:bookmarkStart w:id="366" w:name="_Toc36482549"/>
      <w:bookmarkStart w:id="367" w:name="_Toc36484208"/>
      <w:bookmarkStart w:id="368" w:name="_Toc44933138"/>
      <w:bookmarkStart w:id="369" w:name="_Toc50972091"/>
      <w:bookmarkStart w:id="370" w:name="_Toc57104845"/>
      <w:bookmarkStart w:id="371" w:name="_Toc130981305"/>
      <w:r w:rsidRPr="00816C4A">
        <w:t>6.4.3</w:t>
      </w:r>
      <w:r w:rsidRPr="00816C4A">
        <w:tab/>
        <w:t>GET INPUT</w:t>
      </w:r>
      <w:bookmarkEnd w:id="363"/>
      <w:bookmarkEnd w:id="364"/>
      <w:bookmarkEnd w:id="365"/>
      <w:bookmarkEnd w:id="366"/>
      <w:bookmarkEnd w:id="367"/>
      <w:bookmarkEnd w:id="368"/>
      <w:bookmarkEnd w:id="369"/>
      <w:bookmarkEnd w:id="370"/>
      <w:bookmarkEnd w:id="371"/>
    </w:p>
    <w:p w14:paraId="486E3241" w14:textId="77777777" w:rsidR="00E86E7B" w:rsidRPr="00816C4A" w:rsidRDefault="00E86E7B" w:rsidP="00E86E7B">
      <w:r w:rsidRPr="00816C4A">
        <w:t>See ETSI TS 102 223 [32] clause 6.4.3.</w:t>
      </w:r>
    </w:p>
    <w:p w14:paraId="468AC8B8" w14:textId="77777777" w:rsidR="00E86E7B" w:rsidRPr="00816C4A" w:rsidRDefault="00E86E7B" w:rsidP="00E86E7B">
      <w:pPr>
        <w:pStyle w:val="Heading3"/>
      </w:pPr>
      <w:bookmarkStart w:id="372" w:name="_Toc3200700"/>
      <w:bookmarkStart w:id="373" w:name="_Toc20392443"/>
      <w:bookmarkStart w:id="374" w:name="_Toc27774090"/>
      <w:bookmarkStart w:id="375" w:name="_Toc36482550"/>
      <w:bookmarkStart w:id="376" w:name="_Toc36484209"/>
      <w:bookmarkStart w:id="377" w:name="_Toc44933139"/>
      <w:bookmarkStart w:id="378" w:name="_Toc50972092"/>
      <w:bookmarkStart w:id="379" w:name="_Toc57104846"/>
      <w:bookmarkStart w:id="380" w:name="_Toc130981306"/>
      <w:r w:rsidRPr="00816C4A">
        <w:t>6.4.4</w:t>
      </w:r>
      <w:r w:rsidRPr="00816C4A">
        <w:tab/>
        <w:t>MORE TIME</w:t>
      </w:r>
      <w:bookmarkEnd w:id="372"/>
      <w:bookmarkEnd w:id="373"/>
      <w:bookmarkEnd w:id="374"/>
      <w:bookmarkEnd w:id="375"/>
      <w:bookmarkEnd w:id="376"/>
      <w:bookmarkEnd w:id="377"/>
      <w:bookmarkEnd w:id="378"/>
      <w:bookmarkEnd w:id="379"/>
      <w:bookmarkEnd w:id="380"/>
    </w:p>
    <w:p w14:paraId="55432444" w14:textId="77777777" w:rsidR="00E86E7B" w:rsidRPr="00816C4A" w:rsidRDefault="00E86E7B" w:rsidP="00E86E7B">
      <w:r w:rsidRPr="00816C4A">
        <w:t>See ETSI TS 102 223 [32] clause 6.4.4.</w:t>
      </w:r>
    </w:p>
    <w:p w14:paraId="0BD3345A" w14:textId="77777777" w:rsidR="00E86E7B" w:rsidRPr="00816C4A" w:rsidRDefault="00E86E7B" w:rsidP="00E86E7B">
      <w:pPr>
        <w:pStyle w:val="Heading3"/>
      </w:pPr>
      <w:bookmarkStart w:id="381" w:name="_Toc3200701"/>
      <w:bookmarkStart w:id="382" w:name="_Toc20392444"/>
      <w:bookmarkStart w:id="383" w:name="_Toc27774091"/>
      <w:bookmarkStart w:id="384" w:name="_Toc36482551"/>
      <w:bookmarkStart w:id="385" w:name="_Toc36484210"/>
      <w:bookmarkStart w:id="386" w:name="_Toc44933140"/>
      <w:bookmarkStart w:id="387" w:name="_Toc50972093"/>
      <w:bookmarkStart w:id="388" w:name="_Toc57104847"/>
      <w:bookmarkStart w:id="389" w:name="_Toc130981307"/>
      <w:r w:rsidRPr="00816C4A">
        <w:t>6.4.5</w:t>
      </w:r>
      <w:r w:rsidRPr="00816C4A">
        <w:tab/>
        <w:t>PLAY TONE</w:t>
      </w:r>
      <w:bookmarkEnd w:id="381"/>
      <w:bookmarkEnd w:id="382"/>
      <w:bookmarkEnd w:id="383"/>
      <w:bookmarkEnd w:id="384"/>
      <w:bookmarkEnd w:id="385"/>
      <w:bookmarkEnd w:id="386"/>
      <w:bookmarkEnd w:id="387"/>
      <w:bookmarkEnd w:id="388"/>
      <w:bookmarkEnd w:id="389"/>
    </w:p>
    <w:p w14:paraId="408C0689" w14:textId="77777777" w:rsidR="00E86E7B" w:rsidRPr="00816C4A" w:rsidRDefault="00E86E7B" w:rsidP="00E86E7B">
      <w:r w:rsidRPr="00816C4A">
        <w:t>See ETSI TS 102 223 [32] clause 6.4.5.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0" w:name="_Toc3200702"/>
      <w:bookmarkStart w:id="391" w:name="_Toc20392445"/>
      <w:bookmarkStart w:id="392" w:name="_Toc27774092"/>
      <w:bookmarkStart w:id="393" w:name="_Toc36482552"/>
      <w:bookmarkStart w:id="394" w:name="_Toc36484211"/>
      <w:bookmarkStart w:id="395" w:name="_Toc44933141"/>
      <w:bookmarkStart w:id="396" w:name="_Toc50972094"/>
      <w:bookmarkStart w:id="397" w:name="_Toc57104848"/>
      <w:bookmarkStart w:id="398" w:name="_Toc130981308"/>
      <w:r w:rsidRPr="00816C4A">
        <w:t>6.4.6</w:t>
      </w:r>
      <w:r w:rsidRPr="00816C4A">
        <w:tab/>
        <w:t>POLL INTERVAL</w:t>
      </w:r>
      <w:bookmarkEnd w:id="390"/>
      <w:bookmarkEnd w:id="391"/>
      <w:bookmarkEnd w:id="392"/>
      <w:bookmarkEnd w:id="393"/>
      <w:bookmarkEnd w:id="394"/>
      <w:bookmarkEnd w:id="395"/>
      <w:bookmarkEnd w:id="396"/>
      <w:bookmarkEnd w:id="397"/>
      <w:bookmarkEnd w:id="398"/>
    </w:p>
    <w:p w14:paraId="60AEFB8E" w14:textId="77777777" w:rsidR="00E86E7B" w:rsidRPr="00816C4A" w:rsidRDefault="00E86E7B" w:rsidP="00E86E7B">
      <w:r w:rsidRPr="00816C4A">
        <w:t>See ETSI TS 102 223 [32] clause 6.4.6.</w:t>
      </w:r>
    </w:p>
    <w:p w14:paraId="33F55D9D" w14:textId="77777777" w:rsidR="00E86E7B" w:rsidRPr="00816C4A" w:rsidRDefault="00E86E7B" w:rsidP="00E86E7B">
      <w:pPr>
        <w:pStyle w:val="Heading3"/>
      </w:pPr>
      <w:bookmarkStart w:id="399" w:name="_Toc3200703"/>
      <w:bookmarkStart w:id="400" w:name="_Toc20392446"/>
      <w:bookmarkStart w:id="401" w:name="_Toc27774093"/>
      <w:bookmarkStart w:id="402" w:name="_Toc36482553"/>
      <w:bookmarkStart w:id="403" w:name="_Toc36484212"/>
      <w:bookmarkStart w:id="404" w:name="_Toc44933142"/>
      <w:bookmarkStart w:id="405" w:name="_Toc50972095"/>
      <w:bookmarkStart w:id="406" w:name="_Toc57104849"/>
      <w:bookmarkStart w:id="407" w:name="_Toc130981309"/>
      <w:r w:rsidRPr="00816C4A">
        <w:t>6.4.7</w:t>
      </w:r>
      <w:r w:rsidRPr="00816C4A">
        <w:tab/>
        <w:t>REFRESH</w:t>
      </w:r>
      <w:bookmarkEnd w:id="399"/>
      <w:bookmarkEnd w:id="400"/>
      <w:bookmarkEnd w:id="401"/>
      <w:bookmarkEnd w:id="402"/>
      <w:bookmarkEnd w:id="403"/>
      <w:bookmarkEnd w:id="404"/>
      <w:bookmarkEnd w:id="405"/>
      <w:bookmarkEnd w:id="406"/>
      <w:bookmarkEnd w:id="407"/>
    </w:p>
    <w:p w14:paraId="67152082" w14:textId="77777777" w:rsidR="00E86E7B" w:rsidRPr="00816C4A" w:rsidRDefault="00E86E7B" w:rsidP="00E86E7B">
      <w:r w:rsidRPr="00816C4A">
        <w:t>See ETSI TS 102 223 [32] clause 6.4.7 except for:</w:t>
      </w:r>
    </w:p>
    <w:p w14:paraId="308CF837"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2B1B196B" w14:textId="77777777" w:rsidR="00E86E7B" w:rsidRPr="00816C4A" w:rsidRDefault="00E86E7B" w:rsidP="00E86E7B">
      <w:pPr>
        <w:pStyle w:val="B1"/>
      </w:pPr>
      <w:r w:rsidRPr="00816C4A">
        <w:lastRenderedPageBreak/>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77777777" w:rsidR="002601BD" w:rsidRDefault="002601BD" w:rsidP="002601BD">
      <w:bookmarkStart w:id="408" w:name="_Toc3200704"/>
      <w:bookmarkStart w:id="409" w:name="_Toc20392447"/>
      <w:bookmarkStart w:id="410" w:name="_Toc27774094"/>
      <w:bookmarkStart w:id="411" w:name="_Toc36482554"/>
      <w:bookmarkStart w:id="412" w:name="_Toc36484213"/>
      <w:bookmarkStart w:id="413" w:name="_Toc44933143"/>
      <w:bookmarkStart w:id="414" w:name="_Toc50972096"/>
      <w:bookmarkStart w:id="415"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TS 24.234 [42].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6" w:name="_Toc130981310"/>
      <w:r w:rsidRPr="00816C4A">
        <w:t>6.4.7.1</w:t>
      </w:r>
      <w:r w:rsidRPr="00816C4A">
        <w:tab/>
        <w:t>EF</w:t>
      </w:r>
      <w:r w:rsidRPr="00816C4A">
        <w:rPr>
          <w:vertAlign w:val="subscript"/>
        </w:rPr>
        <w:t>IMSI</w:t>
      </w:r>
      <w:r w:rsidRPr="00816C4A">
        <w:t xml:space="preserve"> changing procedure</w:t>
      </w:r>
      <w:bookmarkEnd w:id="408"/>
      <w:bookmarkEnd w:id="409"/>
      <w:bookmarkEnd w:id="410"/>
      <w:bookmarkEnd w:id="411"/>
      <w:bookmarkEnd w:id="412"/>
      <w:bookmarkEnd w:id="413"/>
      <w:bookmarkEnd w:id="414"/>
      <w:bookmarkEnd w:id="415"/>
      <w:bookmarkEnd w:id="416"/>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7" w:name="_Toc3200705"/>
      <w:bookmarkStart w:id="418" w:name="_Toc20392448"/>
      <w:bookmarkStart w:id="419" w:name="_Toc27774095"/>
      <w:bookmarkStart w:id="420" w:name="_Toc36482555"/>
      <w:bookmarkStart w:id="421" w:name="_Toc36484214"/>
      <w:bookmarkStart w:id="422" w:name="_Toc44933144"/>
      <w:bookmarkStart w:id="423" w:name="_Toc50972097"/>
      <w:bookmarkStart w:id="424" w:name="_Toc57104851"/>
      <w:bookmarkStart w:id="425" w:name="_Toc130981311"/>
      <w:r w:rsidRPr="00816C4A">
        <w:t>6.4.7.2</w:t>
      </w:r>
      <w:r w:rsidRPr="00816C4A">
        <w:tab/>
        <w:t>Generic Bootstrapping Procedure Request</w:t>
      </w:r>
      <w:bookmarkEnd w:id="417"/>
      <w:bookmarkEnd w:id="418"/>
      <w:bookmarkEnd w:id="419"/>
      <w:bookmarkEnd w:id="420"/>
      <w:bookmarkEnd w:id="421"/>
      <w:bookmarkEnd w:id="422"/>
      <w:bookmarkEnd w:id="423"/>
      <w:bookmarkEnd w:id="424"/>
      <w:bookmarkEnd w:id="425"/>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77777777" w:rsidR="00E86E7B" w:rsidRPr="00816C4A" w:rsidRDefault="00E86E7B" w:rsidP="00E86E7B">
      <w:r w:rsidRPr="00816C4A">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TS 31.103 [62]).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6" w:name="_Toc3200706"/>
      <w:bookmarkStart w:id="427" w:name="_Toc20392449"/>
      <w:bookmarkStart w:id="428" w:name="_Toc27774096"/>
      <w:bookmarkStart w:id="429" w:name="_Toc36482556"/>
      <w:bookmarkStart w:id="430" w:name="_Toc36484215"/>
      <w:bookmarkStart w:id="431" w:name="_Toc44933145"/>
      <w:bookmarkStart w:id="432" w:name="_Toc50972098"/>
      <w:bookmarkStart w:id="433" w:name="_Toc57104852"/>
      <w:bookmarkStart w:id="434" w:name="_Toc130981312"/>
      <w:r w:rsidRPr="00816C4A">
        <w:t>6.4.7.3</w:t>
      </w:r>
      <w:r w:rsidRPr="00816C4A">
        <w:tab/>
        <w:t>EF</w:t>
      </w:r>
      <w:r w:rsidRPr="00816C4A">
        <w:rPr>
          <w:vertAlign w:val="subscript"/>
        </w:rPr>
        <w:t>UICCIARI</w:t>
      </w:r>
      <w:r w:rsidRPr="00816C4A">
        <w:t xml:space="preserve"> changing procedure</w:t>
      </w:r>
      <w:bookmarkEnd w:id="426"/>
      <w:bookmarkEnd w:id="427"/>
      <w:bookmarkEnd w:id="428"/>
      <w:bookmarkEnd w:id="429"/>
      <w:bookmarkEnd w:id="430"/>
      <w:bookmarkEnd w:id="431"/>
      <w:bookmarkEnd w:id="432"/>
      <w:bookmarkEnd w:id="433"/>
      <w:bookmarkEnd w:id="434"/>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77777777" w:rsidR="00E86E7B" w:rsidRPr="00816C4A" w:rsidRDefault="00E86E7B" w:rsidP="00E86E7B">
      <w:r w:rsidRPr="00816C4A">
        <w:t>The ME shall read the updated list of IARIs associated with active applications installed on the UICC and follow the procedures defined in TS 24.229 [52].</w:t>
      </w:r>
    </w:p>
    <w:p w14:paraId="5B4E5744" w14:textId="77777777" w:rsidR="00E86E7B" w:rsidRPr="00816C4A" w:rsidRDefault="00E86E7B" w:rsidP="00E86E7B">
      <w:pPr>
        <w:pStyle w:val="Heading4"/>
      </w:pPr>
      <w:bookmarkStart w:id="435" w:name="_Toc3200707"/>
      <w:bookmarkStart w:id="436" w:name="_Toc20392450"/>
      <w:bookmarkStart w:id="437" w:name="_Toc27774097"/>
      <w:bookmarkStart w:id="438" w:name="_Toc36482557"/>
      <w:bookmarkStart w:id="439" w:name="_Toc36484216"/>
      <w:bookmarkStart w:id="440" w:name="_Toc44933146"/>
      <w:bookmarkStart w:id="441" w:name="_Toc50972099"/>
      <w:bookmarkStart w:id="442" w:name="_Toc57104853"/>
      <w:bookmarkStart w:id="443" w:name="_Toc130981313"/>
      <w:r w:rsidRPr="00816C4A">
        <w:t>6.4.7.4</w:t>
      </w:r>
      <w:r w:rsidRPr="00816C4A">
        <w:tab/>
        <w:t>Steering of roaming and steering of roaming for I-WLAN procedure</w:t>
      </w:r>
      <w:bookmarkEnd w:id="435"/>
      <w:bookmarkEnd w:id="436"/>
      <w:bookmarkEnd w:id="437"/>
      <w:bookmarkEnd w:id="438"/>
      <w:bookmarkEnd w:id="439"/>
      <w:bookmarkEnd w:id="440"/>
      <w:bookmarkEnd w:id="441"/>
      <w:bookmarkEnd w:id="442"/>
      <w:bookmarkEnd w:id="443"/>
    </w:p>
    <w:p w14:paraId="6776BC51" w14:textId="77777777" w:rsidR="00E86E7B" w:rsidRPr="00816C4A" w:rsidRDefault="00E86E7B" w:rsidP="00E86E7B">
      <w:r w:rsidRPr="00816C4A">
        <w:rPr>
          <w:noProof/>
        </w:rPr>
        <w:t xml:space="preserve">The steering of roaming procedures defined in </w:t>
      </w:r>
      <w:r w:rsidRPr="00816C4A">
        <w:t xml:space="preserve">TS 23.122 [7] and in TS 24.234 [42] might take a long time. In order to avoid blocking the Toolkit interface, the ME shall send the TERMINAL RESPONSE (Command performed successfully) immediately after starting the steering of roaming procedure, without waiting for its completion. The ME </w:t>
      </w:r>
      <w:r w:rsidRPr="00816C4A">
        <w:lastRenderedPageBreak/>
        <w:t>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4" w:name="_Toc3200708"/>
      <w:bookmarkStart w:id="445" w:name="_Toc20392451"/>
      <w:bookmarkStart w:id="446" w:name="_Toc27774098"/>
      <w:bookmarkStart w:id="447" w:name="_Toc36482558"/>
      <w:bookmarkStart w:id="448" w:name="_Toc36484217"/>
      <w:bookmarkStart w:id="449" w:name="_Toc44933147"/>
      <w:bookmarkStart w:id="450" w:name="_Toc50972100"/>
      <w:bookmarkStart w:id="451" w:name="_Toc57104854"/>
      <w:bookmarkStart w:id="452" w:name="_Toc130981314"/>
      <w:r w:rsidRPr="00816C4A">
        <w:t>6.4.7.5</w:t>
      </w:r>
      <w:r w:rsidRPr="00816C4A">
        <w:tab/>
        <w:t>Steering of roaming via NAS messages</w:t>
      </w:r>
      <w:bookmarkEnd w:id="444"/>
      <w:bookmarkEnd w:id="445"/>
      <w:bookmarkEnd w:id="446"/>
      <w:bookmarkEnd w:id="447"/>
      <w:bookmarkEnd w:id="448"/>
      <w:bookmarkEnd w:id="449"/>
      <w:bookmarkEnd w:id="450"/>
      <w:bookmarkEnd w:id="451"/>
      <w:bookmarkEnd w:id="452"/>
    </w:p>
    <w:p w14:paraId="5786E4C5" w14:textId="77777777" w:rsidR="00E86E7B" w:rsidRPr="00816C4A" w:rsidRDefault="00E86E7B" w:rsidP="00E86E7B">
      <w:r w:rsidRPr="00816C4A">
        <w:t xml:space="preserve">When the ME receives an SOR transparent container, as specified in 3GPP  TS 24.501  [70] clause 9.11.3.51, via a REGISTRATION ACCEPT message (see 3GPP TS 23.122 [7] Annex C.2 ) or via a DL NAS TRANSPORT message (see 3GPP TS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t>clause</w:t>
      </w:r>
      <w:r w:rsidRPr="00816C4A">
        <w:t xml:space="preserve"> 7.1.1.1a</w:t>
      </w:r>
    </w:p>
    <w:p w14:paraId="6D034CF4" w14:textId="77777777" w:rsidR="00E86E7B" w:rsidRPr="00816C4A" w:rsidRDefault="00E86E7B" w:rsidP="00E86E7B">
      <w:pPr>
        <w:pStyle w:val="Heading4"/>
      </w:pPr>
      <w:bookmarkStart w:id="453" w:name="_Toc3200709"/>
      <w:bookmarkStart w:id="454" w:name="_Toc20392452"/>
      <w:bookmarkStart w:id="455" w:name="_Toc27774099"/>
      <w:bookmarkStart w:id="456" w:name="_Toc36482559"/>
      <w:bookmarkStart w:id="457" w:name="_Toc36484218"/>
      <w:bookmarkStart w:id="458" w:name="_Toc44933148"/>
      <w:bookmarkStart w:id="459" w:name="_Toc50972101"/>
      <w:bookmarkStart w:id="460" w:name="_Toc57104855"/>
      <w:bookmarkStart w:id="461" w:name="_Toc130981315"/>
      <w:r w:rsidRPr="00816C4A">
        <w:t>6.4.7.6</w:t>
      </w:r>
      <w:r w:rsidRPr="00816C4A">
        <w:tab/>
        <w:t>Routing Indicator Data update via NAS messages</w:t>
      </w:r>
      <w:bookmarkEnd w:id="453"/>
      <w:bookmarkEnd w:id="454"/>
      <w:bookmarkEnd w:id="455"/>
      <w:bookmarkEnd w:id="456"/>
      <w:bookmarkEnd w:id="457"/>
      <w:bookmarkEnd w:id="458"/>
      <w:bookmarkEnd w:id="459"/>
      <w:bookmarkEnd w:id="460"/>
      <w:bookmarkEnd w:id="461"/>
    </w:p>
    <w:p w14:paraId="32AC225B" w14:textId="5EC387B9" w:rsidR="00E86E7B" w:rsidRDefault="00E86E7B" w:rsidP="00E86E7B">
      <w:r w:rsidRPr="00816C4A">
        <w:t>When the ME receives a secure packet in a UE parameters update data set with UE parameters update data set type set to Routing Indicator update data as specified in 3GPP  TS 24.501 [70] clause 9.11.3.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t>clause</w:t>
      </w:r>
      <w:r w:rsidRPr="00816C4A">
        <w:t xml:space="preserve"> 7.1.1.1a.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2" w:name="_Toc130981316"/>
      <w:r w:rsidRPr="00816C4A">
        <w:t>6.4.7.</w:t>
      </w:r>
      <w:r>
        <w:rPr>
          <w:lang w:eastAsia="zh-CN"/>
        </w:rPr>
        <w:t>7</w:t>
      </w:r>
      <w:r w:rsidRPr="00816C4A">
        <w:tab/>
        <w:t>EF</w:t>
      </w:r>
      <w:r w:rsidRPr="007D0212">
        <w:rPr>
          <w:vertAlign w:val="subscript"/>
        </w:rPr>
        <w:t>SUPI_NAI</w:t>
      </w:r>
      <w:r w:rsidRPr="00816C4A">
        <w:t xml:space="preserve"> changing procedure</w:t>
      </w:r>
      <w:bookmarkEnd w:id="462"/>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3" w:name="_Toc130981317"/>
      <w:r w:rsidRPr="00816C4A">
        <w:t>6.4.7.</w:t>
      </w:r>
      <w:r>
        <w:t>8</w:t>
      </w:r>
      <w:r w:rsidRPr="00816C4A">
        <w:tab/>
        <w:t>EF</w:t>
      </w:r>
      <w:r>
        <w:rPr>
          <w:vertAlign w:val="subscript"/>
        </w:rPr>
        <w:t>DRI</w:t>
      </w:r>
      <w:r w:rsidRPr="00816C4A">
        <w:t xml:space="preserve"> changing procedure</w:t>
      </w:r>
      <w:bookmarkEnd w:id="463"/>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37F3197" w:rsidR="009934D1" w:rsidRDefault="009934D1" w:rsidP="00E86E7B">
      <w:r>
        <w:t>If the ME supports MINT (see 3GPP</w:t>
      </w:r>
      <w:r w:rsidRPr="00816C4A">
        <w:t> TS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t>3GPP</w:t>
      </w:r>
      <w:r w:rsidRPr="00816C4A">
        <w:t> TS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4" w:name="_Toc130981318"/>
      <w:r w:rsidRPr="00816C4A">
        <w:t>6.4.7.</w:t>
      </w:r>
      <w:r>
        <w:t>9</w:t>
      </w:r>
      <w:r w:rsidRPr="00816C4A">
        <w:tab/>
        <w:t>EF</w:t>
      </w:r>
      <w:r>
        <w:rPr>
          <w:vertAlign w:val="subscript"/>
        </w:rPr>
        <w:t>5GNSWO_CONF</w:t>
      </w:r>
      <w:r w:rsidRPr="00816C4A">
        <w:t xml:space="preserve"> changing procedure</w:t>
      </w:r>
      <w:bookmarkEnd w:id="464"/>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4FD5B6EB"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3GPP</w:t>
      </w:r>
      <w:r w:rsidRPr="00816C4A">
        <w:t> TS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5" w:name="_Toc3200710"/>
      <w:bookmarkStart w:id="466" w:name="_Toc20392453"/>
      <w:bookmarkStart w:id="467" w:name="_Toc27774100"/>
      <w:bookmarkStart w:id="468" w:name="_Toc36482560"/>
      <w:bookmarkStart w:id="469" w:name="_Toc36484219"/>
      <w:bookmarkStart w:id="470" w:name="_Toc44933149"/>
      <w:bookmarkStart w:id="471" w:name="_Toc50972102"/>
      <w:bookmarkStart w:id="472" w:name="_Toc57104856"/>
      <w:bookmarkStart w:id="473" w:name="_Toc130981319"/>
      <w:r w:rsidRPr="00816C4A">
        <w:lastRenderedPageBreak/>
        <w:t>6.4.8</w:t>
      </w:r>
      <w:r w:rsidRPr="00816C4A">
        <w:tab/>
        <w:t>SET UP MENU</w:t>
      </w:r>
      <w:bookmarkEnd w:id="465"/>
      <w:bookmarkEnd w:id="466"/>
      <w:bookmarkEnd w:id="467"/>
      <w:bookmarkEnd w:id="468"/>
      <w:bookmarkEnd w:id="469"/>
      <w:bookmarkEnd w:id="470"/>
      <w:bookmarkEnd w:id="471"/>
      <w:bookmarkEnd w:id="472"/>
      <w:bookmarkEnd w:id="473"/>
    </w:p>
    <w:p w14:paraId="1AC831A6" w14:textId="77777777" w:rsidR="00E86E7B" w:rsidRPr="00816C4A" w:rsidRDefault="00E86E7B" w:rsidP="00E86E7B">
      <w:r w:rsidRPr="00816C4A">
        <w:t>See ETSI TS 102 223 [32] clause 6.4.8.</w:t>
      </w:r>
    </w:p>
    <w:p w14:paraId="0D256953" w14:textId="77777777" w:rsidR="00E86E7B" w:rsidRPr="00816C4A" w:rsidRDefault="00E86E7B" w:rsidP="00E86E7B">
      <w:pPr>
        <w:pStyle w:val="Heading3"/>
      </w:pPr>
      <w:bookmarkStart w:id="474" w:name="_Toc3200711"/>
      <w:bookmarkStart w:id="475" w:name="_Toc20392454"/>
      <w:bookmarkStart w:id="476" w:name="_Toc27774101"/>
      <w:bookmarkStart w:id="477" w:name="_Toc36482561"/>
      <w:bookmarkStart w:id="478" w:name="_Toc36484220"/>
      <w:bookmarkStart w:id="479" w:name="_Toc44933150"/>
      <w:bookmarkStart w:id="480" w:name="_Toc50972103"/>
      <w:bookmarkStart w:id="481" w:name="_Toc57104857"/>
      <w:bookmarkStart w:id="482" w:name="_Toc130981320"/>
      <w:r w:rsidRPr="00816C4A">
        <w:t>6.4.9</w:t>
      </w:r>
      <w:r w:rsidRPr="00816C4A">
        <w:tab/>
        <w:t>SELECT ITEM</w:t>
      </w:r>
      <w:bookmarkEnd w:id="474"/>
      <w:bookmarkEnd w:id="475"/>
      <w:bookmarkEnd w:id="476"/>
      <w:bookmarkEnd w:id="477"/>
      <w:bookmarkEnd w:id="478"/>
      <w:bookmarkEnd w:id="479"/>
      <w:bookmarkEnd w:id="480"/>
      <w:bookmarkEnd w:id="481"/>
      <w:bookmarkEnd w:id="482"/>
    </w:p>
    <w:p w14:paraId="6F465B95" w14:textId="77777777" w:rsidR="00E86E7B" w:rsidRPr="00816C4A" w:rsidRDefault="00E86E7B" w:rsidP="00E86E7B">
      <w:r w:rsidRPr="00816C4A">
        <w:t>See ETSI TS 102 223 [32] clause 6.4.9.</w:t>
      </w:r>
    </w:p>
    <w:p w14:paraId="79345970" w14:textId="77777777" w:rsidR="00E86E7B" w:rsidRPr="00816C4A" w:rsidRDefault="00E86E7B" w:rsidP="00E86E7B">
      <w:pPr>
        <w:pStyle w:val="Heading3"/>
      </w:pPr>
      <w:bookmarkStart w:id="483" w:name="_Toc3200712"/>
      <w:bookmarkStart w:id="484" w:name="_Toc20392455"/>
      <w:bookmarkStart w:id="485" w:name="_Toc27774102"/>
      <w:bookmarkStart w:id="486" w:name="_Toc36482562"/>
      <w:bookmarkStart w:id="487" w:name="_Toc36484221"/>
      <w:bookmarkStart w:id="488" w:name="_Toc44933151"/>
      <w:bookmarkStart w:id="489" w:name="_Toc50972104"/>
      <w:bookmarkStart w:id="490" w:name="_Toc57104858"/>
      <w:bookmarkStart w:id="491" w:name="_Toc130981321"/>
      <w:r w:rsidRPr="00816C4A">
        <w:t>6.4.10</w:t>
      </w:r>
      <w:r w:rsidRPr="00816C4A">
        <w:tab/>
        <w:t>SEND SHORT MESSAGE</w:t>
      </w:r>
      <w:bookmarkEnd w:id="483"/>
      <w:bookmarkEnd w:id="484"/>
      <w:bookmarkEnd w:id="485"/>
      <w:bookmarkEnd w:id="486"/>
      <w:bookmarkEnd w:id="487"/>
      <w:bookmarkEnd w:id="488"/>
      <w:bookmarkEnd w:id="489"/>
      <w:bookmarkEnd w:id="490"/>
      <w:bookmarkEnd w:id="491"/>
    </w:p>
    <w:p w14:paraId="685816B2" w14:textId="77777777" w:rsidR="00E86E7B" w:rsidRPr="00816C4A" w:rsidRDefault="00E86E7B" w:rsidP="00E86E7B">
      <w:r w:rsidRPr="00816C4A">
        <w:t>This command requests the ME to send a short message.</w:t>
      </w:r>
    </w:p>
    <w:p w14:paraId="166B91FE" w14:textId="77777777" w:rsidR="00E86E7B" w:rsidRPr="00816C4A" w:rsidRDefault="00E86E7B" w:rsidP="00E86E7B">
      <w:pPr>
        <w:keepNext/>
      </w:pPr>
      <w:r w:rsidRPr="00816C4A">
        <w:t>Two types are defined in ETSI TS 102 223 [32] clause 6.4.10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Where packing by the ME is required, the text string provided by the UICC shall not be longer than 160 characters. It shall use the SMS default 7-bit coded alphabet as defined in TS 23.038 [4] with bit 8 set to 0. The text length given by the UICC shall state the number of characters in the text string. The ME shall pack the text string and modify the Data Coding Scheme byte to "default alphabet" in accordance with TS 23.038 [4] before submitting the message to the network.</w:t>
      </w:r>
    </w:p>
    <w:p w14:paraId="10A0852A" w14:textId="77777777" w:rsidR="00E86E7B" w:rsidRPr="00816C4A" w:rsidRDefault="00E86E7B" w:rsidP="00E86E7B">
      <w:r w:rsidRPr="00816C4A">
        <w:t>Optionally, the UICC may include in this command an alpha identifier. See ETSI TS 102 223 [32] clause 6.4.10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2" w:name="_Toc3200713"/>
      <w:bookmarkStart w:id="493" w:name="_Toc20392456"/>
      <w:bookmarkStart w:id="494" w:name="_Toc27774103"/>
      <w:bookmarkStart w:id="495" w:name="_Toc36482563"/>
      <w:bookmarkStart w:id="496" w:name="_Toc36484222"/>
      <w:bookmarkStart w:id="497" w:name="_Toc44933152"/>
      <w:bookmarkStart w:id="498" w:name="_Toc50972105"/>
      <w:bookmarkStart w:id="499" w:name="_Toc57104859"/>
      <w:bookmarkStart w:id="500" w:name="_Toc130981322"/>
      <w:r w:rsidRPr="00816C4A">
        <w:lastRenderedPageBreak/>
        <w:t>6.4.11</w:t>
      </w:r>
      <w:r w:rsidRPr="00816C4A">
        <w:tab/>
        <w:t>SEND SS</w:t>
      </w:r>
      <w:bookmarkEnd w:id="492"/>
      <w:bookmarkEnd w:id="493"/>
      <w:bookmarkEnd w:id="494"/>
      <w:bookmarkEnd w:id="495"/>
      <w:bookmarkEnd w:id="496"/>
      <w:bookmarkEnd w:id="497"/>
      <w:bookmarkEnd w:id="498"/>
      <w:bookmarkEnd w:id="499"/>
      <w:bookmarkEnd w:id="500"/>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1" w:name="_Toc3200714"/>
      <w:bookmarkStart w:id="502" w:name="_Toc20392457"/>
      <w:bookmarkStart w:id="503" w:name="_Toc27774104"/>
      <w:bookmarkStart w:id="504" w:name="_Toc36482564"/>
      <w:bookmarkStart w:id="505" w:name="_Toc36484223"/>
      <w:bookmarkStart w:id="506" w:name="_Toc44933153"/>
      <w:bookmarkStart w:id="507" w:name="_Toc50972106"/>
      <w:bookmarkStart w:id="508" w:name="_Toc57104860"/>
      <w:bookmarkStart w:id="509" w:name="_Toc130981323"/>
      <w:r w:rsidRPr="00816C4A">
        <w:lastRenderedPageBreak/>
        <w:t>6.4.12</w:t>
      </w:r>
      <w:r w:rsidRPr="00816C4A">
        <w:tab/>
        <w:t>SEND USSD</w:t>
      </w:r>
      <w:bookmarkEnd w:id="501"/>
      <w:bookmarkEnd w:id="502"/>
      <w:bookmarkEnd w:id="503"/>
      <w:bookmarkEnd w:id="504"/>
      <w:bookmarkEnd w:id="505"/>
      <w:bookmarkEnd w:id="506"/>
      <w:bookmarkEnd w:id="507"/>
      <w:bookmarkEnd w:id="508"/>
      <w:bookmarkEnd w:id="509"/>
    </w:p>
    <w:p w14:paraId="2AA1A5FE" w14:textId="77777777" w:rsidR="00E86E7B" w:rsidRPr="00816C4A" w:rsidRDefault="00E86E7B" w:rsidP="00E86E7B">
      <w:pPr>
        <w:pStyle w:val="Heading4"/>
      </w:pPr>
      <w:bookmarkStart w:id="510" w:name="_Toc3200715"/>
      <w:bookmarkStart w:id="511" w:name="_Toc20392458"/>
      <w:bookmarkStart w:id="512" w:name="_Toc27774105"/>
      <w:bookmarkStart w:id="513" w:name="_Toc36482565"/>
      <w:bookmarkStart w:id="514" w:name="_Toc36484224"/>
      <w:bookmarkStart w:id="515" w:name="_Toc44933154"/>
      <w:bookmarkStart w:id="516" w:name="_Toc50972107"/>
      <w:bookmarkStart w:id="517" w:name="_Toc57104861"/>
      <w:bookmarkStart w:id="518" w:name="_Toc130981324"/>
      <w:r w:rsidRPr="00816C4A">
        <w:t>6.4.12.1</w:t>
      </w:r>
      <w:r w:rsidRPr="00816C4A">
        <w:tab/>
        <w:t>MMI Mode</w:t>
      </w:r>
      <w:bookmarkEnd w:id="510"/>
      <w:bookmarkEnd w:id="511"/>
      <w:bookmarkEnd w:id="512"/>
      <w:bookmarkEnd w:id="513"/>
      <w:bookmarkEnd w:id="514"/>
      <w:bookmarkEnd w:id="515"/>
      <w:bookmarkEnd w:id="516"/>
      <w:bookmarkEnd w:id="517"/>
      <w:bookmarkEnd w:id="518"/>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19" w:name="_Toc3200716"/>
      <w:bookmarkStart w:id="520" w:name="_Toc20392459"/>
      <w:bookmarkStart w:id="521" w:name="_Toc27774106"/>
      <w:bookmarkStart w:id="522" w:name="_Toc36482566"/>
      <w:bookmarkStart w:id="523" w:name="_Toc36484225"/>
      <w:bookmarkStart w:id="524" w:name="_Toc44933155"/>
      <w:bookmarkStart w:id="525" w:name="_Toc50972108"/>
      <w:bookmarkStart w:id="526" w:name="_Toc57104862"/>
      <w:bookmarkStart w:id="527" w:name="_Toc130981325"/>
      <w:r w:rsidRPr="00816C4A">
        <w:lastRenderedPageBreak/>
        <w:t>6.4.12.2</w:t>
      </w:r>
      <w:r w:rsidRPr="00816C4A">
        <w:tab/>
        <w:t>Application Mode</w:t>
      </w:r>
      <w:bookmarkEnd w:id="519"/>
      <w:bookmarkEnd w:id="520"/>
      <w:bookmarkEnd w:id="521"/>
      <w:bookmarkEnd w:id="522"/>
      <w:bookmarkEnd w:id="523"/>
      <w:bookmarkEnd w:id="524"/>
      <w:bookmarkEnd w:id="525"/>
      <w:bookmarkEnd w:id="526"/>
      <w:bookmarkEnd w:id="527"/>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8" w:name="_Toc3200717"/>
      <w:bookmarkStart w:id="529" w:name="_Toc20392460"/>
      <w:bookmarkStart w:id="530" w:name="_Toc27774107"/>
      <w:bookmarkStart w:id="531" w:name="_Toc36482567"/>
      <w:bookmarkStart w:id="532" w:name="_Toc36484226"/>
      <w:bookmarkStart w:id="533" w:name="_Toc44933156"/>
      <w:bookmarkStart w:id="534" w:name="_Toc50972109"/>
      <w:bookmarkStart w:id="535" w:name="_Toc57104863"/>
      <w:bookmarkStart w:id="536" w:name="_Toc130981326"/>
      <w:r w:rsidRPr="00816C4A">
        <w:t>6.4.13</w:t>
      </w:r>
      <w:r w:rsidRPr="00816C4A">
        <w:tab/>
        <w:t>SET UP CALL</w:t>
      </w:r>
      <w:bookmarkEnd w:id="528"/>
      <w:bookmarkEnd w:id="529"/>
      <w:bookmarkEnd w:id="530"/>
      <w:bookmarkEnd w:id="531"/>
      <w:bookmarkEnd w:id="532"/>
      <w:bookmarkEnd w:id="533"/>
      <w:bookmarkEnd w:id="534"/>
      <w:bookmarkEnd w:id="535"/>
      <w:bookmarkEnd w:id="536"/>
    </w:p>
    <w:p w14:paraId="39E1670E" w14:textId="77777777" w:rsidR="00E86E7B" w:rsidRPr="00816C4A" w:rsidRDefault="00E86E7B" w:rsidP="00E86E7B">
      <w:pPr>
        <w:keepNext/>
        <w:keepLines/>
      </w:pPr>
      <w:r w:rsidRPr="00816C4A">
        <w:t>This command is issued by the UICC to request a call set up. The procedure is defined in ETSI TS 102 223 [32] clause 6.4.13,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77777777" w:rsidR="00E86E7B" w:rsidRPr="00816C4A" w:rsidRDefault="00E86E7B" w:rsidP="00E86E7B">
      <w:r w:rsidRPr="00816C4A">
        <w:t>In addition to the rules given in ETSI TS 102 223 [32] clause 6.4.13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lastRenderedPageBreak/>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w:t>
      </w:r>
      <w:proofErr w:type="spellStart"/>
      <w:r w:rsidRPr="00816C4A">
        <w:t>multi party</w:t>
      </w:r>
      <w:proofErr w:type="spellEnd"/>
      <w:r w:rsidRPr="00816C4A">
        <w:t xml:space="preserve">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7" w:name="_Toc3200718"/>
      <w:bookmarkStart w:id="538" w:name="_Toc20392461"/>
      <w:bookmarkStart w:id="539" w:name="_Toc27774108"/>
      <w:bookmarkStart w:id="540" w:name="_Toc36482568"/>
      <w:bookmarkStart w:id="541" w:name="_Toc36484227"/>
      <w:bookmarkStart w:id="542" w:name="_Toc44933157"/>
      <w:bookmarkStart w:id="543" w:name="_Toc50972110"/>
      <w:bookmarkStart w:id="544" w:name="_Toc57104864"/>
      <w:bookmarkStart w:id="545" w:name="_Toc130981327"/>
      <w:r w:rsidRPr="00816C4A">
        <w:t>6.4.14</w:t>
      </w:r>
      <w:r w:rsidRPr="00816C4A">
        <w:tab/>
        <w:t>POLLING OFF</w:t>
      </w:r>
      <w:bookmarkEnd w:id="537"/>
      <w:bookmarkEnd w:id="538"/>
      <w:bookmarkEnd w:id="539"/>
      <w:bookmarkEnd w:id="540"/>
      <w:bookmarkEnd w:id="541"/>
      <w:bookmarkEnd w:id="542"/>
      <w:bookmarkEnd w:id="543"/>
      <w:bookmarkEnd w:id="544"/>
      <w:bookmarkEnd w:id="545"/>
    </w:p>
    <w:p w14:paraId="1621310A" w14:textId="77777777" w:rsidR="00E86E7B" w:rsidRPr="00816C4A" w:rsidRDefault="00E86E7B" w:rsidP="00E86E7B">
      <w:r w:rsidRPr="00816C4A">
        <w:t>See ETSI TS 102 223 [32] clause 6.4.14.</w:t>
      </w:r>
    </w:p>
    <w:p w14:paraId="1262FED6" w14:textId="77777777" w:rsidR="00E86E7B" w:rsidRPr="00816C4A" w:rsidRDefault="00E86E7B" w:rsidP="00E86E7B">
      <w:pPr>
        <w:pStyle w:val="Heading3"/>
      </w:pPr>
      <w:bookmarkStart w:id="546" w:name="_Toc3200719"/>
      <w:bookmarkStart w:id="547" w:name="_Toc20392462"/>
      <w:bookmarkStart w:id="548" w:name="_Toc27774109"/>
      <w:bookmarkStart w:id="549" w:name="_Toc36482569"/>
      <w:bookmarkStart w:id="550" w:name="_Toc36484228"/>
      <w:bookmarkStart w:id="551" w:name="_Toc44933158"/>
      <w:bookmarkStart w:id="552" w:name="_Toc50972111"/>
      <w:bookmarkStart w:id="553" w:name="_Toc57104865"/>
      <w:bookmarkStart w:id="554" w:name="_Toc130981328"/>
      <w:r w:rsidRPr="00816C4A">
        <w:t>6.4.15</w:t>
      </w:r>
      <w:r w:rsidRPr="00816C4A">
        <w:tab/>
        <w:t>PROVIDE LOCAL INFORMATION</w:t>
      </w:r>
      <w:bookmarkEnd w:id="546"/>
      <w:bookmarkEnd w:id="547"/>
      <w:bookmarkEnd w:id="548"/>
      <w:bookmarkEnd w:id="549"/>
      <w:bookmarkEnd w:id="550"/>
      <w:bookmarkEnd w:id="551"/>
      <w:bookmarkEnd w:id="552"/>
      <w:bookmarkEnd w:id="553"/>
      <w:bookmarkEnd w:id="554"/>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6463D3C3" w14:textId="008DF085" w:rsidR="00924E3A" w:rsidRPr="00816C4A" w:rsidRDefault="00924E3A" w:rsidP="00E86E7B">
      <w:pPr>
        <w:pStyle w:val="B1"/>
      </w:pPr>
      <w:r w:rsidRPr="00816C4A">
        <w:t>-</w:t>
      </w:r>
      <w:r w:rsidRPr="00816C4A">
        <w:tab/>
        <w:t xml:space="preserve">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of detected </w:t>
      </w:r>
      <w:r>
        <w:t xml:space="preserve">CAG </w:t>
      </w:r>
      <w:r w:rsidRPr="00816C4A">
        <w:t>cells (if class "</w:t>
      </w:r>
      <w:r>
        <w:t>ag</w:t>
      </w:r>
      <w:r w:rsidRPr="00816C4A">
        <w:t>" is supported)</w:t>
      </w:r>
      <w:r>
        <w:t>.</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lastRenderedPageBreak/>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 xml:space="preserve">If the NMR are requested and a call is in progress, the value of all the returned parameters provided by the ME in the response to the command will be valid. The NMR returned when a call is in progress from </w:t>
      </w:r>
      <w:proofErr w:type="spellStart"/>
      <w:r w:rsidRPr="00816C4A">
        <w:t>Mes</w:t>
      </w:r>
      <w:proofErr w:type="spellEnd"/>
      <w:r w:rsidRPr="00816C4A">
        <w:t xml:space="preserve"> supporting multiband operation, shall be according to the value of the multiband reporting parameter as defined in TS 44.018 [27]. If a call is not in progress (i.e. ME is in idle mode) some of the returned parameters (e.g. RXQUAL) may be invalid. In idle mode, </w:t>
      </w:r>
      <w:proofErr w:type="spellStart"/>
      <w:r w:rsidRPr="00816C4A">
        <w:t>Mes</w:t>
      </w:r>
      <w:proofErr w:type="spellEnd"/>
      <w:r w:rsidRPr="00816C4A">
        <w:t xml:space="preserve">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4B92EAE" w14:textId="77777777"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TS 22.042 [3]), if this is available. If available, the ME shall </w:t>
      </w:r>
      <w:r w:rsidRPr="00816C4A">
        <w:lastRenderedPageBreak/>
        <w:t xml:space="preserve">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01B4AF"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3GPP TS 36.211 [66]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3GPP TS 38.211[73]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77777777" w:rsidR="00E86E7B" w:rsidRPr="00816C4A" w:rsidRDefault="00E86E7B" w:rsidP="00E86E7B">
      <w:r w:rsidRPr="00816C4A">
        <w:t>The proactive command PROVIDE LOCAL INFORMATION – H(e)NB IP address is issued on the H(e)NB-HPSIM interface, see TS 31.104 [56].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77777777"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TS 31.104 [56].</w:t>
      </w:r>
    </w:p>
    <w:p w14:paraId="161D3F36"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B0EBAD4" w14:textId="77777777" w:rsidR="00E86E7B" w:rsidRPr="00816C4A" w:rsidRDefault="00E86E7B" w:rsidP="00E86E7B">
      <w:pPr>
        <w:pStyle w:val="B1"/>
        <w:rPr>
          <w:noProof/>
        </w:rPr>
      </w:pPr>
      <w:r>
        <w:t>-</w:t>
      </w:r>
      <w:r>
        <w:tab/>
      </w:r>
      <w:r w:rsidRPr="00816C4A">
        <w:rPr>
          <w:noProof/>
        </w:rPr>
        <w:t>For the HNB, all cell information contained in: intra-frequency neighbor list, inter-frequency neighbor list, inter-RAT neighbor list, that are reported to the HMS, see TS 32.582 [57] sec 6.1.1.</w:t>
      </w:r>
    </w:p>
    <w:p w14:paraId="7F224A67" w14:textId="77777777" w:rsidR="00E86E7B" w:rsidRPr="00816C4A" w:rsidRDefault="00E86E7B" w:rsidP="00E86E7B">
      <w:pPr>
        <w:pStyle w:val="B1"/>
        <w:rPr>
          <w:noProof/>
        </w:rPr>
      </w:pPr>
      <w:r>
        <w:t>-</w:t>
      </w:r>
      <w:r>
        <w:tab/>
      </w:r>
      <w:r w:rsidRPr="00816C4A">
        <w:rPr>
          <w:noProof/>
        </w:rPr>
        <w:t>For the HeNB, all cell information contained in: LTE cell neighbor list, UMTS cell neighbor list, GSM cell neighbor list, that are reported to the HeMS, see TS 32.592 [58] sec 6.1.15.</w:t>
      </w:r>
    </w:p>
    <w:p w14:paraId="618D4721"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752DFCE3" w14:textId="77777777" w:rsidR="006746F6" w:rsidRDefault="006746F6" w:rsidP="006746F6">
      <w:r w:rsidRPr="00816C4A">
        <w:t xml:space="preserve">When the list of </w:t>
      </w:r>
      <w:r>
        <w:t>slice(s) information</w:t>
      </w:r>
      <w:r w:rsidRPr="00816C4A">
        <w:t xml:space="preserve"> is requested, the </w:t>
      </w:r>
      <w:r>
        <w:rPr>
          <w:lang w:eastAsia="zh-CN"/>
        </w:rPr>
        <w:t xml:space="preserve">Serving PLMN S-NSSAIs </w:t>
      </w:r>
      <w:r w:rsidRPr="00816C4A">
        <w:t xml:space="preserve">list </w:t>
      </w:r>
      <w:r>
        <w:t>shall be returned.</w:t>
      </w:r>
    </w:p>
    <w:p w14:paraId="64AA5D40" w14:textId="41F8C4C5" w:rsidR="00663A5D" w:rsidRPr="009E0DE1" w:rsidRDefault="00663A5D" w:rsidP="00663A5D">
      <w:bookmarkStart w:id="555" w:name="_Toc3200720"/>
      <w:bookmarkStart w:id="556" w:name="_Toc20392463"/>
      <w:bookmarkStart w:id="557" w:name="_Toc27774110"/>
      <w:bookmarkStart w:id="558" w:name="_Toc36482570"/>
      <w:bookmarkStart w:id="559" w:name="_Toc36484229"/>
      <w:bookmarkStart w:id="560" w:name="_Toc44933159"/>
      <w:bookmarkStart w:id="561" w:name="_Toc50972112"/>
      <w:bookmarkStart w:id="562" w:name="_Toc57104866"/>
      <w:r>
        <w:t>An S-</w:t>
      </w:r>
      <w:r w:rsidRPr="009E0DE1">
        <w:t>NSSAI</w:t>
      </w:r>
      <w:r>
        <w:t>, as specified in 3GPP</w:t>
      </w:r>
      <w:r w:rsidRPr="00816C4A">
        <w:t> </w:t>
      </w:r>
      <w:r>
        <w:t>TS</w:t>
      </w:r>
      <w:r w:rsidRPr="00816C4A">
        <w:t> </w:t>
      </w:r>
      <w:r>
        <w:t>23.003</w:t>
      </w:r>
      <w:r w:rsidRPr="00816C4A">
        <w:t> </w:t>
      </w:r>
      <w:r>
        <w:t>[30],</w:t>
      </w:r>
      <w:r w:rsidRPr="009E0DE1">
        <w:t xml:space="preserve"> is comprised of:</w:t>
      </w:r>
    </w:p>
    <w:p w14:paraId="76C85A61" w14:textId="77777777" w:rsidR="00663A5D" w:rsidRDefault="00663A5D" w:rsidP="00663A5D">
      <w:pPr>
        <w:pStyle w:val="B1"/>
      </w:pPr>
      <w:r w:rsidRPr="009E0DE1">
        <w:t>-</w:t>
      </w:r>
      <w:r w:rsidRPr="009E0DE1">
        <w:tab/>
        <w:t>A Slice/Service type (SST</w:t>
      </w:r>
      <w:r>
        <w:t>)</w:t>
      </w:r>
    </w:p>
    <w:p w14:paraId="7F403E49" w14:textId="3495C9A1" w:rsidR="00663A5D" w:rsidRDefault="00663A5D" w:rsidP="00663A5D">
      <w:pPr>
        <w:pStyle w:val="B1"/>
      </w:pPr>
      <w:r w:rsidRPr="009E0DE1">
        <w:t>-</w:t>
      </w:r>
      <w:r w:rsidRPr="009E0DE1">
        <w:tab/>
        <w:t>A Slice Differentiator (SD)</w:t>
      </w:r>
    </w:p>
    <w:p w14:paraId="7164EC71" w14:textId="1CBC3798" w:rsidR="00924E3A" w:rsidRDefault="00924E3A" w:rsidP="00924E3A">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lastRenderedPageBreak/>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p>
    <w:p w14:paraId="07DFD656" w14:textId="77777777" w:rsidR="00E86E7B" w:rsidRPr="00816C4A" w:rsidRDefault="00E86E7B" w:rsidP="00E86E7B">
      <w:pPr>
        <w:pStyle w:val="Heading3"/>
      </w:pPr>
      <w:bookmarkStart w:id="563" w:name="_Toc130981329"/>
      <w:r w:rsidRPr="00816C4A">
        <w:t>6.4.16</w:t>
      </w:r>
      <w:r w:rsidRPr="00816C4A">
        <w:tab/>
        <w:t>SET UP EVENT LIST</w:t>
      </w:r>
      <w:bookmarkEnd w:id="555"/>
      <w:bookmarkEnd w:id="556"/>
      <w:bookmarkEnd w:id="557"/>
      <w:bookmarkEnd w:id="558"/>
      <w:bookmarkEnd w:id="559"/>
      <w:bookmarkEnd w:id="560"/>
      <w:bookmarkEnd w:id="561"/>
      <w:bookmarkEnd w:id="562"/>
      <w:bookmarkEnd w:id="563"/>
    </w:p>
    <w:p w14:paraId="312E56BE" w14:textId="77777777" w:rsidR="00E86E7B" w:rsidRPr="00816C4A" w:rsidRDefault="00E86E7B" w:rsidP="00E86E7B">
      <w:r w:rsidRPr="00816C4A">
        <w:t>See ETSI TS 102 223 [32] clause 6.4.16.</w:t>
      </w:r>
    </w:p>
    <w:p w14:paraId="59C28506" w14:textId="77777777" w:rsidR="00E86E7B" w:rsidRPr="00816C4A" w:rsidRDefault="00E86E7B" w:rsidP="00E86E7B">
      <w:pPr>
        <w:pStyle w:val="Heading3"/>
      </w:pPr>
      <w:bookmarkStart w:id="564" w:name="_Toc3200721"/>
      <w:bookmarkStart w:id="565" w:name="_Toc20392464"/>
      <w:bookmarkStart w:id="566" w:name="_Toc27774111"/>
      <w:bookmarkStart w:id="567" w:name="_Toc36482571"/>
      <w:bookmarkStart w:id="568" w:name="_Toc36484230"/>
      <w:bookmarkStart w:id="569" w:name="_Toc44933160"/>
      <w:bookmarkStart w:id="570" w:name="_Toc50972113"/>
      <w:bookmarkStart w:id="571" w:name="_Toc57104867"/>
      <w:bookmarkStart w:id="572" w:name="_Toc130981330"/>
      <w:r w:rsidRPr="00816C4A">
        <w:t>6.4.17</w:t>
      </w:r>
      <w:r w:rsidRPr="00816C4A">
        <w:tab/>
        <w:t>PERFORM CARD APDU</w:t>
      </w:r>
      <w:bookmarkEnd w:id="564"/>
      <w:bookmarkEnd w:id="565"/>
      <w:bookmarkEnd w:id="566"/>
      <w:bookmarkEnd w:id="567"/>
      <w:bookmarkEnd w:id="568"/>
      <w:bookmarkEnd w:id="569"/>
      <w:bookmarkEnd w:id="570"/>
      <w:bookmarkEnd w:id="571"/>
      <w:bookmarkEnd w:id="572"/>
    </w:p>
    <w:p w14:paraId="16761465" w14:textId="77777777" w:rsidR="00E86E7B" w:rsidRPr="00816C4A" w:rsidRDefault="00E86E7B" w:rsidP="00E86E7B">
      <w:r w:rsidRPr="00816C4A">
        <w:t>See ETSI TS 102 223 [32] clause 6.4.17.</w:t>
      </w:r>
    </w:p>
    <w:p w14:paraId="4AF918AB" w14:textId="77777777" w:rsidR="00E86E7B" w:rsidRPr="00816C4A" w:rsidRDefault="00E86E7B" w:rsidP="00E86E7B">
      <w:pPr>
        <w:pStyle w:val="Heading3"/>
      </w:pPr>
      <w:bookmarkStart w:id="573" w:name="_Toc3200722"/>
      <w:bookmarkStart w:id="574" w:name="_Toc20392465"/>
      <w:bookmarkStart w:id="575" w:name="_Toc27774112"/>
      <w:bookmarkStart w:id="576" w:name="_Toc36482572"/>
      <w:bookmarkStart w:id="577" w:name="_Toc36484231"/>
      <w:bookmarkStart w:id="578" w:name="_Toc44933161"/>
      <w:bookmarkStart w:id="579" w:name="_Toc50972114"/>
      <w:bookmarkStart w:id="580" w:name="_Toc57104868"/>
      <w:bookmarkStart w:id="581" w:name="_Toc130981331"/>
      <w:r w:rsidRPr="00816C4A">
        <w:t>6.4.18</w:t>
      </w:r>
      <w:r w:rsidRPr="00816C4A">
        <w:tab/>
        <w:t>POWER OFF CARD</w:t>
      </w:r>
      <w:bookmarkEnd w:id="573"/>
      <w:bookmarkEnd w:id="574"/>
      <w:bookmarkEnd w:id="575"/>
      <w:bookmarkEnd w:id="576"/>
      <w:bookmarkEnd w:id="577"/>
      <w:bookmarkEnd w:id="578"/>
      <w:bookmarkEnd w:id="579"/>
      <w:bookmarkEnd w:id="580"/>
      <w:bookmarkEnd w:id="581"/>
    </w:p>
    <w:p w14:paraId="513437E1" w14:textId="77777777" w:rsidR="00E86E7B" w:rsidRPr="00816C4A" w:rsidRDefault="00E86E7B" w:rsidP="00E86E7B">
      <w:r w:rsidRPr="00816C4A">
        <w:t>See ETSI TS 102 223 [32] clause 6.4.18.</w:t>
      </w:r>
    </w:p>
    <w:p w14:paraId="5B5091D2" w14:textId="77777777" w:rsidR="00E86E7B" w:rsidRPr="00816C4A" w:rsidRDefault="00E86E7B" w:rsidP="00E86E7B">
      <w:pPr>
        <w:pStyle w:val="Heading3"/>
      </w:pPr>
      <w:bookmarkStart w:id="582" w:name="_Toc3200723"/>
      <w:bookmarkStart w:id="583" w:name="_Toc20392466"/>
      <w:bookmarkStart w:id="584" w:name="_Toc27774113"/>
      <w:bookmarkStart w:id="585" w:name="_Toc36482573"/>
      <w:bookmarkStart w:id="586" w:name="_Toc36484232"/>
      <w:bookmarkStart w:id="587" w:name="_Toc44933162"/>
      <w:bookmarkStart w:id="588" w:name="_Toc50972115"/>
      <w:bookmarkStart w:id="589" w:name="_Toc57104869"/>
      <w:bookmarkStart w:id="590" w:name="_Toc130981332"/>
      <w:r w:rsidRPr="00816C4A">
        <w:t>6.4.19</w:t>
      </w:r>
      <w:r w:rsidRPr="00816C4A">
        <w:tab/>
        <w:t>POWER ON CARD</w:t>
      </w:r>
      <w:bookmarkEnd w:id="582"/>
      <w:bookmarkEnd w:id="583"/>
      <w:bookmarkEnd w:id="584"/>
      <w:bookmarkEnd w:id="585"/>
      <w:bookmarkEnd w:id="586"/>
      <w:bookmarkEnd w:id="587"/>
      <w:bookmarkEnd w:id="588"/>
      <w:bookmarkEnd w:id="589"/>
      <w:bookmarkEnd w:id="590"/>
    </w:p>
    <w:p w14:paraId="3CF71263" w14:textId="77777777" w:rsidR="00E86E7B" w:rsidRPr="00816C4A" w:rsidRDefault="00E86E7B" w:rsidP="00E86E7B">
      <w:r w:rsidRPr="00816C4A">
        <w:t>See ETSI TS 102 223 [32] clause 6.4.19.</w:t>
      </w:r>
    </w:p>
    <w:p w14:paraId="6D89256C" w14:textId="77777777" w:rsidR="00E86E7B" w:rsidRPr="00816C4A" w:rsidRDefault="00E86E7B" w:rsidP="00E86E7B">
      <w:pPr>
        <w:pStyle w:val="Heading3"/>
      </w:pPr>
      <w:bookmarkStart w:id="591" w:name="_Toc3200724"/>
      <w:bookmarkStart w:id="592" w:name="_Toc20392467"/>
      <w:bookmarkStart w:id="593" w:name="_Toc27774114"/>
      <w:bookmarkStart w:id="594" w:name="_Toc36482574"/>
      <w:bookmarkStart w:id="595" w:name="_Toc36484233"/>
      <w:bookmarkStart w:id="596" w:name="_Toc44933163"/>
      <w:bookmarkStart w:id="597" w:name="_Toc50972116"/>
      <w:bookmarkStart w:id="598" w:name="_Toc57104870"/>
      <w:bookmarkStart w:id="599" w:name="_Toc130981333"/>
      <w:r w:rsidRPr="00816C4A">
        <w:t>6.4.20</w:t>
      </w:r>
      <w:r w:rsidRPr="00816C4A">
        <w:tab/>
        <w:t>GET READER STATUS</w:t>
      </w:r>
      <w:bookmarkEnd w:id="591"/>
      <w:bookmarkEnd w:id="592"/>
      <w:bookmarkEnd w:id="593"/>
      <w:bookmarkEnd w:id="594"/>
      <w:bookmarkEnd w:id="595"/>
      <w:bookmarkEnd w:id="596"/>
      <w:bookmarkEnd w:id="597"/>
      <w:bookmarkEnd w:id="598"/>
      <w:bookmarkEnd w:id="599"/>
    </w:p>
    <w:p w14:paraId="416D88AF" w14:textId="77777777" w:rsidR="00E86E7B" w:rsidRPr="00816C4A" w:rsidRDefault="00E86E7B" w:rsidP="00E86E7B">
      <w:r w:rsidRPr="00816C4A">
        <w:t>See ETSI TS 102 223 [32] clause 6.4.20.</w:t>
      </w:r>
    </w:p>
    <w:p w14:paraId="22218382" w14:textId="77777777" w:rsidR="00E86E7B" w:rsidRPr="00816C4A" w:rsidRDefault="00E86E7B" w:rsidP="00E86E7B">
      <w:pPr>
        <w:pStyle w:val="Heading3"/>
      </w:pPr>
      <w:bookmarkStart w:id="600" w:name="_Toc3200725"/>
      <w:bookmarkStart w:id="601" w:name="_Toc20392468"/>
      <w:bookmarkStart w:id="602" w:name="_Toc27774115"/>
      <w:bookmarkStart w:id="603" w:name="_Toc36482575"/>
      <w:bookmarkStart w:id="604" w:name="_Toc36484234"/>
      <w:bookmarkStart w:id="605" w:name="_Toc44933164"/>
      <w:bookmarkStart w:id="606" w:name="_Toc50972117"/>
      <w:bookmarkStart w:id="607" w:name="_Toc57104871"/>
      <w:bookmarkStart w:id="608" w:name="_Toc130981334"/>
      <w:r w:rsidRPr="00816C4A">
        <w:t>6.4.21</w:t>
      </w:r>
      <w:r w:rsidRPr="00816C4A">
        <w:tab/>
        <w:t>TIMER MANAGEMENT</w:t>
      </w:r>
      <w:bookmarkEnd w:id="600"/>
      <w:bookmarkEnd w:id="601"/>
      <w:bookmarkEnd w:id="602"/>
      <w:bookmarkEnd w:id="603"/>
      <w:bookmarkEnd w:id="604"/>
      <w:bookmarkEnd w:id="605"/>
      <w:bookmarkEnd w:id="606"/>
      <w:bookmarkEnd w:id="607"/>
      <w:bookmarkEnd w:id="608"/>
    </w:p>
    <w:p w14:paraId="7ABED536" w14:textId="77777777" w:rsidR="00E86E7B" w:rsidRPr="00816C4A" w:rsidRDefault="00E86E7B" w:rsidP="00E86E7B">
      <w:r w:rsidRPr="00816C4A">
        <w:t>See ETSI TS 102 223 [32] clause 6.4.21.</w:t>
      </w:r>
    </w:p>
    <w:p w14:paraId="0606614C" w14:textId="77777777" w:rsidR="00E86E7B" w:rsidRPr="00816C4A" w:rsidRDefault="00E86E7B" w:rsidP="00E86E7B">
      <w:pPr>
        <w:pStyle w:val="Heading3"/>
      </w:pPr>
      <w:bookmarkStart w:id="609" w:name="_Toc3200726"/>
      <w:bookmarkStart w:id="610" w:name="_Toc20392469"/>
      <w:bookmarkStart w:id="611" w:name="_Toc27774116"/>
      <w:bookmarkStart w:id="612" w:name="_Toc36482576"/>
      <w:bookmarkStart w:id="613" w:name="_Toc36484235"/>
      <w:bookmarkStart w:id="614" w:name="_Toc44933165"/>
      <w:bookmarkStart w:id="615" w:name="_Toc50972118"/>
      <w:bookmarkStart w:id="616" w:name="_Toc57104872"/>
      <w:bookmarkStart w:id="617" w:name="_Toc130981335"/>
      <w:r w:rsidRPr="00816C4A">
        <w:t>6.4.22</w:t>
      </w:r>
      <w:r w:rsidRPr="00816C4A">
        <w:tab/>
        <w:t>SET UP IDLE MODE TEXT</w:t>
      </w:r>
      <w:bookmarkEnd w:id="609"/>
      <w:bookmarkEnd w:id="610"/>
      <w:bookmarkEnd w:id="611"/>
      <w:bookmarkEnd w:id="612"/>
      <w:bookmarkEnd w:id="613"/>
      <w:bookmarkEnd w:id="614"/>
      <w:bookmarkEnd w:id="615"/>
      <w:bookmarkEnd w:id="616"/>
      <w:bookmarkEnd w:id="617"/>
    </w:p>
    <w:p w14:paraId="3DCF4AA5" w14:textId="77777777" w:rsidR="00E86E7B" w:rsidRPr="00816C4A" w:rsidRDefault="00E86E7B" w:rsidP="00E86E7B">
      <w:r w:rsidRPr="00816C4A">
        <w:t>See ETSI TS 102 223 [32] clause 6.4.22.</w:t>
      </w:r>
    </w:p>
    <w:p w14:paraId="546F71F5" w14:textId="77777777" w:rsidR="00E86E7B" w:rsidRPr="00816C4A" w:rsidRDefault="00E86E7B" w:rsidP="00E86E7B">
      <w:pPr>
        <w:pStyle w:val="Heading3"/>
      </w:pPr>
      <w:bookmarkStart w:id="618" w:name="_Toc3200727"/>
      <w:bookmarkStart w:id="619" w:name="_Toc20392470"/>
      <w:bookmarkStart w:id="620" w:name="_Toc27774117"/>
      <w:bookmarkStart w:id="621" w:name="_Toc36482577"/>
      <w:bookmarkStart w:id="622" w:name="_Toc36484236"/>
      <w:bookmarkStart w:id="623" w:name="_Toc44933166"/>
      <w:bookmarkStart w:id="624" w:name="_Toc50972119"/>
      <w:bookmarkStart w:id="625" w:name="_Toc57104873"/>
      <w:bookmarkStart w:id="626" w:name="_Toc130981336"/>
      <w:r w:rsidRPr="00816C4A">
        <w:t>6.4.23</w:t>
      </w:r>
      <w:r w:rsidRPr="00816C4A">
        <w:tab/>
        <w:t>RUN AT COMMAND</w:t>
      </w:r>
      <w:bookmarkEnd w:id="618"/>
      <w:bookmarkEnd w:id="619"/>
      <w:bookmarkEnd w:id="620"/>
      <w:bookmarkEnd w:id="621"/>
      <w:bookmarkEnd w:id="622"/>
      <w:bookmarkEnd w:id="623"/>
      <w:bookmarkEnd w:id="624"/>
      <w:bookmarkEnd w:id="625"/>
      <w:bookmarkEnd w:id="626"/>
    </w:p>
    <w:p w14:paraId="5273B1EC" w14:textId="77777777" w:rsidR="00E86E7B" w:rsidRPr="00816C4A" w:rsidRDefault="00E86E7B" w:rsidP="00E86E7B">
      <w:r w:rsidRPr="00816C4A">
        <w:t>See ETSI TS 102 223 [32] clause 6.4.23.</w:t>
      </w:r>
    </w:p>
    <w:p w14:paraId="3B7D967B" w14:textId="77777777" w:rsidR="00E86E7B" w:rsidRPr="00816C4A" w:rsidRDefault="00E86E7B" w:rsidP="00E86E7B">
      <w:pPr>
        <w:pStyle w:val="Heading3"/>
      </w:pPr>
      <w:bookmarkStart w:id="627" w:name="_Toc3200728"/>
      <w:bookmarkStart w:id="628" w:name="_Toc20392471"/>
      <w:bookmarkStart w:id="629" w:name="_Toc27774118"/>
      <w:bookmarkStart w:id="630" w:name="_Toc36482578"/>
      <w:bookmarkStart w:id="631" w:name="_Toc36484237"/>
      <w:bookmarkStart w:id="632" w:name="_Toc44933167"/>
      <w:bookmarkStart w:id="633" w:name="_Toc50972120"/>
      <w:bookmarkStart w:id="634" w:name="_Toc57104874"/>
      <w:bookmarkStart w:id="635" w:name="_Toc130981337"/>
      <w:r w:rsidRPr="00816C4A">
        <w:t>6.4.24</w:t>
      </w:r>
      <w:r w:rsidRPr="00816C4A">
        <w:tab/>
        <w:t>SEND DTMF</w:t>
      </w:r>
      <w:bookmarkEnd w:id="627"/>
      <w:bookmarkEnd w:id="628"/>
      <w:bookmarkEnd w:id="629"/>
      <w:bookmarkEnd w:id="630"/>
      <w:bookmarkEnd w:id="631"/>
      <w:bookmarkEnd w:id="632"/>
      <w:bookmarkEnd w:id="633"/>
      <w:bookmarkEnd w:id="634"/>
      <w:bookmarkEnd w:id="635"/>
    </w:p>
    <w:p w14:paraId="5C02CE2A" w14:textId="77777777" w:rsidR="00E86E7B" w:rsidRPr="00816C4A" w:rsidRDefault="00E86E7B" w:rsidP="00E86E7B">
      <w:r w:rsidRPr="00816C4A">
        <w:t>See ETSI TS 102 223 [32] clause 6.4.24.</w:t>
      </w:r>
    </w:p>
    <w:p w14:paraId="72AC0728" w14:textId="77777777" w:rsidR="00E86E7B" w:rsidRPr="00816C4A" w:rsidRDefault="00E86E7B" w:rsidP="00E86E7B">
      <w:pPr>
        <w:pStyle w:val="Heading3"/>
      </w:pPr>
      <w:bookmarkStart w:id="636" w:name="_Toc3200729"/>
      <w:bookmarkStart w:id="637" w:name="_Toc20392472"/>
      <w:bookmarkStart w:id="638" w:name="_Toc27774119"/>
      <w:bookmarkStart w:id="639" w:name="_Toc36482579"/>
      <w:bookmarkStart w:id="640" w:name="_Toc36484238"/>
      <w:bookmarkStart w:id="641" w:name="_Toc44933168"/>
      <w:bookmarkStart w:id="642" w:name="_Toc50972121"/>
      <w:bookmarkStart w:id="643" w:name="_Toc57104875"/>
      <w:bookmarkStart w:id="644" w:name="_Toc130981338"/>
      <w:r w:rsidRPr="00816C4A">
        <w:t>6.4.25</w:t>
      </w:r>
      <w:r w:rsidRPr="00816C4A">
        <w:tab/>
        <w:t>LANGUAGE NOTIFICATION</w:t>
      </w:r>
      <w:bookmarkEnd w:id="636"/>
      <w:bookmarkEnd w:id="637"/>
      <w:bookmarkEnd w:id="638"/>
      <w:bookmarkEnd w:id="639"/>
      <w:bookmarkEnd w:id="640"/>
      <w:bookmarkEnd w:id="641"/>
      <w:bookmarkEnd w:id="642"/>
      <w:bookmarkEnd w:id="643"/>
      <w:bookmarkEnd w:id="644"/>
    </w:p>
    <w:p w14:paraId="4C9B8AEF" w14:textId="77777777" w:rsidR="00E86E7B" w:rsidRPr="00816C4A" w:rsidRDefault="00E86E7B" w:rsidP="00E86E7B">
      <w:r w:rsidRPr="00816C4A">
        <w:t>See ETSI TS 102 223 [32] clause 6.4.25.</w:t>
      </w:r>
    </w:p>
    <w:p w14:paraId="062DC0FA" w14:textId="77777777" w:rsidR="00E86E7B" w:rsidRPr="00816C4A" w:rsidRDefault="00E86E7B" w:rsidP="00E86E7B">
      <w:pPr>
        <w:pStyle w:val="Heading3"/>
      </w:pPr>
      <w:bookmarkStart w:id="645" w:name="_Toc3200730"/>
      <w:bookmarkStart w:id="646" w:name="_Toc20392473"/>
      <w:bookmarkStart w:id="647" w:name="_Toc27774120"/>
      <w:bookmarkStart w:id="648" w:name="_Toc36482580"/>
      <w:bookmarkStart w:id="649" w:name="_Toc36484239"/>
      <w:bookmarkStart w:id="650" w:name="_Toc44933169"/>
      <w:bookmarkStart w:id="651" w:name="_Toc50972122"/>
      <w:bookmarkStart w:id="652" w:name="_Toc57104876"/>
      <w:bookmarkStart w:id="653" w:name="_Toc130981339"/>
      <w:r w:rsidRPr="00816C4A">
        <w:t>6.4.26</w:t>
      </w:r>
      <w:r w:rsidRPr="00816C4A">
        <w:tab/>
        <w:t>LAUNCH BROWSER</w:t>
      </w:r>
      <w:bookmarkEnd w:id="645"/>
      <w:bookmarkEnd w:id="646"/>
      <w:bookmarkEnd w:id="647"/>
      <w:bookmarkEnd w:id="648"/>
      <w:bookmarkEnd w:id="649"/>
      <w:bookmarkEnd w:id="650"/>
      <w:bookmarkEnd w:id="651"/>
      <w:bookmarkEnd w:id="652"/>
      <w:bookmarkEnd w:id="653"/>
    </w:p>
    <w:p w14:paraId="2450FB9B" w14:textId="77777777" w:rsidR="00E86E7B" w:rsidRPr="00816C4A" w:rsidRDefault="00E86E7B" w:rsidP="00E86E7B">
      <w:r w:rsidRPr="00816C4A">
        <w:t>This command is used to request a browser inside a browser-enabled ME to interpret the content corresponding to a URL. See ETSI TS 102 223 [32] clause 6.4.26.</w:t>
      </w:r>
    </w:p>
    <w:p w14:paraId="51D13968" w14:textId="77777777" w:rsidR="00E86E7B" w:rsidRPr="00816C4A" w:rsidRDefault="00E86E7B" w:rsidP="00E86E7B">
      <w:r w:rsidRPr="00816C4A">
        <w:t>Upon receiving this command, the ME shall decide if it is able to execute the command. In addition to the examples given in ETSI TS 102 223 [32] clause 6.4.26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4" w:name="_Toc3200731"/>
      <w:bookmarkStart w:id="655" w:name="_Toc20392474"/>
      <w:bookmarkStart w:id="656" w:name="_Toc27774121"/>
      <w:bookmarkStart w:id="657" w:name="_Toc36482581"/>
      <w:bookmarkStart w:id="658" w:name="_Toc36484240"/>
      <w:bookmarkStart w:id="659" w:name="_Toc44933170"/>
      <w:bookmarkStart w:id="660" w:name="_Toc50972123"/>
      <w:bookmarkStart w:id="661" w:name="_Toc57104877"/>
      <w:bookmarkStart w:id="662" w:name="_Toc130981340"/>
      <w:r w:rsidRPr="00816C4A">
        <w:lastRenderedPageBreak/>
        <w:t>6.4.27</w:t>
      </w:r>
      <w:r w:rsidRPr="00816C4A">
        <w:tab/>
        <w:t>OPEN CHANNEL</w:t>
      </w:r>
      <w:bookmarkEnd w:id="654"/>
      <w:bookmarkEnd w:id="655"/>
      <w:bookmarkEnd w:id="656"/>
      <w:bookmarkEnd w:id="657"/>
      <w:bookmarkEnd w:id="658"/>
      <w:bookmarkEnd w:id="659"/>
      <w:bookmarkEnd w:id="660"/>
      <w:bookmarkEnd w:id="661"/>
      <w:bookmarkEnd w:id="662"/>
    </w:p>
    <w:p w14:paraId="5F4A80FB" w14:textId="77777777" w:rsidR="00E86E7B" w:rsidRPr="00816C4A" w:rsidRDefault="00E86E7B" w:rsidP="00E86E7B">
      <w:pPr>
        <w:pStyle w:val="Heading4"/>
      </w:pPr>
      <w:bookmarkStart w:id="663" w:name="_Toc3200732"/>
      <w:bookmarkStart w:id="664" w:name="_Toc20392475"/>
      <w:bookmarkStart w:id="665" w:name="_Toc27774122"/>
      <w:bookmarkStart w:id="666" w:name="_Toc36482582"/>
      <w:bookmarkStart w:id="667" w:name="_Toc36484241"/>
      <w:bookmarkStart w:id="668" w:name="_Toc44933171"/>
      <w:bookmarkStart w:id="669" w:name="_Toc50972124"/>
      <w:bookmarkStart w:id="670" w:name="_Toc57104878"/>
      <w:bookmarkStart w:id="671" w:name="_Toc130981341"/>
      <w:r w:rsidRPr="00816C4A">
        <w:t>6.4.27.1</w:t>
      </w:r>
      <w:r w:rsidRPr="00816C4A">
        <w:tab/>
        <w:t>OPEN CHANNEL related to CS bearer</w:t>
      </w:r>
      <w:bookmarkEnd w:id="663"/>
      <w:bookmarkEnd w:id="664"/>
      <w:bookmarkEnd w:id="665"/>
      <w:bookmarkEnd w:id="666"/>
      <w:bookmarkEnd w:id="667"/>
      <w:bookmarkEnd w:id="668"/>
      <w:bookmarkEnd w:id="669"/>
      <w:bookmarkEnd w:id="670"/>
      <w:bookmarkEnd w:id="671"/>
    </w:p>
    <w:p w14:paraId="48430CC0" w14:textId="77777777" w:rsidR="00E86E7B" w:rsidRPr="00816C4A" w:rsidRDefault="00E86E7B" w:rsidP="00E86E7B">
      <w:r w:rsidRPr="00816C4A">
        <w:t>This command is issued by the UICC to request a channel opening. The procedure is defined in ETSI TS 102 223 [32] clause 6.4.27.1,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7777777" w:rsidR="00E86E7B" w:rsidRPr="00816C4A" w:rsidRDefault="00E86E7B" w:rsidP="00E86E7B">
      <w:r w:rsidRPr="00816C4A">
        <w:t>Upon receiving this command, the ME shall decide if it is able to execute the command. In addition to the examples given in ETSI TS 102 223 [32] clause 6.4.27.1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2" w:name="_Toc3200733"/>
      <w:bookmarkStart w:id="673" w:name="_Toc20392476"/>
      <w:bookmarkStart w:id="674" w:name="_Toc27774123"/>
      <w:bookmarkStart w:id="675" w:name="_Toc36482583"/>
      <w:bookmarkStart w:id="676" w:name="_Toc36484242"/>
      <w:bookmarkStart w:id="677" w:name="_Toc44933172"/>
      <w:bookmarkStart w:id="678" w:name="_Toc50972125"/>
      <w:bookmarkStart w:id="679" w:name="_Toc57104879"/>
      <w:bookmarkStart w:id="680" w:name="_Toc130981342"/>
      <w:r w:rsidRPr="00816C4A">
        <w:t>6.4.27.2</w:t>
      </w:r>
      <w:r w:rsidRPr="00816C4A">
        <w:tab/>
      </w:r>
      <w:bookmarkStart w:id="681" w:name="_Toc3200734"/>
      <w:bookmarkStart w:id="682" w:name="_Toc20392477"/>
      <w:bookmarkStart w:id="683" w:name="_Toc27774124"/>
      <w:bookmarkStart w:id="684" w:name="_Toc36482584"/>
      <w:bookmarkStart w:id="685" w:name="_Toc36484243"/>
      <w:bookmarkStart w:id="686" w:name="_Toc44933173"/>
      <w:bookmarkStart w:id="687" w:name="_Toc50972126"/>
      <w:bookmarkStart w:id="688" w:name="_Toc57104880"/>
      <w:bookmarkEnd w:id="672"/>
      <w:bookmarkEnd w:id="673"/>
      <w:bookmarkEnd w:id="674"/>
      <w:bookmarkEnd w:id="675"/>
      <w:bookmarkEnd w:id="676"/>
      <w:bookmarkEnd w:id="677"/>
      <w:bookmarkEnd w:id="678"/>
      <w:bookmarkEnd w:id="679"/>
      <w:r w:rsidR="00663A5D" w:rsidRPr="00816C4A">
        <w:t>OPEN CHANNEL related to GPRS/UTRAN packet service/E-UTRAN</w:t>
      </w:r>
      <w:r w:rsidR="00663A5D">
        <w:t>/Satellite E-UTRAN</w:t>
      </w:r>
      <w:r w:rsidR="00663A5D" w:rsidRPr="00816C4A">
        <w:t>/NG-RAN</w:t>
      </w:r>
      <w:r w:rsidR="00663A5D" w:rsidRPr="008E0B10">
        <w:t>/Satellite NG-RAN</w:t>
      </w:r>
      <w:bookmarkEnd w:id="680"/>
    </w:p>
    <w:p w14:paraId="5B459F65" w14:textId="77777777" w:rsidR="00663A5D" w:rsidRPr="00816C4A" w:rsidRDefault="00663A5D" w:rsidP="00663A5D">
      <w:r w:rsidRPr="00816C4A">
        <w:t>The procedures defined in ETSI TS 102 223 [32] clause 6.4.27.2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77777777" w:rsidR="004F6A18" w:rsidRPr="00816C4A" w:rsidRDefault="004F6A18" w:rsidP="004F6A18">
      <w:r w:rsidRPr="00816C4A">
        <w:t>In addition to the examples given in ETSI TS 102 223 [32] clause 6.4.27.2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89" w:name="_Toc130981343"/>
      <w:r w:rsidRPr="00816C4A">
        <w:lastRenderedPageBreak/>
        <w:t>6.4.27.3</w:t>
      </w:r>
      <w:r w:rsidRPr="00816C4A">
        <w:tab/>
        <w:t>OPEN CHANNEL related to local bearer</w:t>
      </w:r>
      <w:bookmarkEnd w:id="681"/>
      <w:bookmarkEnd w:id="682"/>
      <w:bookmarkEnd w:id="683"/>
      <w:bookmarkEnd w:id="684"/>
      <w:bookmarkEnd w:id="685"/>
      <w:bookmarkEnd w:id="686"/>
      <w:bookmarkEnd w:id="687"/>
      <w:bookmarkEnd w:id="688"/>
      <w:bookmarkEnd w:id="689"/>
    </w:p>
    <w:p w14:paraId="24693297" w14:textId="77777777" w:rsidR="00E86E7B" w:rsidRPr="00816C4A" w:rsidRDefault="00E86E7B" w:rsidP="00E86E7B">
      <w:r w:rsidRPr="00816C4A">
        <w:t>See ETSI TS 102 223 [32] clause 6.4.27.3.</w:t>
      </w:r>
    </w:p>
    <w:p w14:paraId="72C68CDD" w14:textId="77777777" w:rsidR="00E86E7B" w:rsidRPr="00816C4A" w:rsidRDefault="00E86E7B" w:rsidP="00E86E7B">
      <w:pPr>
        <w:pStyle w:val="Heading4"/>
      </w:pPr>
      <w:bookmarkStart w:id="690" w:name="_Toc3200735"/>
      <w:bookmarkStart w:id="691" w:name="_Toc20392478"/>
      <w:bookmarkStart w:id="692" w:name="_Toc27774125"/>
      <w:bookmarkStart w:id="693" w:name="_Toc36482585"/>
      <w:bookmarkStart w:id="694" w:name="_Toc36484244"/>
      <w:bookmarkStart w:id="695" w:name="_Toc44933174"/>
      <w:bookmarkStart w:id="696" w:name="_Toc50972127"/>
      <w:bookmarkStart w:id="697" w:name="_Toc57104881"/>
      <w:bookmarkStart w:id="698" w:name="_Toc130981344"/>
      <w:r w:rsidRPr="00816C4A">
        <w:t>6.4.27.4</w:t>
      </w:r>
      <w:r w:rsidRPr="00816C4A">
        <w:tab/>
        <w:t>OPEN CHANNEL related to Default (network) Bearer</w:t>
      </w:r>
      <w:bookmarkEnd w:id="690"/>
      <w:bookmarkEnd w:id="691"/>
      <w:bookmarkEnd w:id="692"/>
      <w:bookmarkEnd w:id="693"/>
      <w:bookmarkEnd w:id="694"/>
      <w:bookmarkEnd w:id="695"/>
      <w:bookmarkEnd w:id="696"/>
      <w:bookmarkEnd w:id="697"/>
      <w:bookmarkEnd w:id="698"/>
    </w:p>
    <w:p w14:paraId="4616FB76" w14:textId="77777777" w:rsidR="00E86E7B" w:rsidRPr="00816C4A" w:rsidRDefault="00E86E7B" w:rsidP="00E86E7B">
      <w:r w:rsidRPr="00816C4A">
        <w:t>See ETSI TS 102 223 [32] clause 6.4.27.4.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699" w:name="_Toc3200736"/>
      <w:bookmarkStart w:id="700" w:name="_Toc20392479"/>
      <w:bookmarkStart w:id="701" w:name="_Toc27774126"/>
      <w:bookmarkStart w:id="702" w:name="_Toc36482586"/>
      <w:bookmarkStart w:id="703" w:name="_Toc36484245"/>
      <w:bookmarkStart w:id="704" w:name="_Toc44933175"/>
      <w:bookmarkStart w:id="705" w:name="_Toc50972128"/>
      <w:bookmarkStart w:id="706" w:name="_Toc57104882"/>
      <w:bookmarkStart w:id="707" w:name="_Toc130981345"/>
      <w:r w:rsidRPr="00816C4A">
        <w:t>6.4.27.5</w:t>
      </w:r>
      <w:r w:rsidRPr="00816C4A">
        <w:tab/>
        <w:t>OPEN CHANNEL related to (I-)WLAN bearer</w:t>
      </w:r>
      <w:bookmarkEnd w:id="699"/>
      <w:bookmarkEnd w:id="700"/>
      <w:bookmarkEnd w:id="701"/>
      <w:bookmarkEnd w:id="702"/>
      <w:bookmarkEnd w:id="703"/>
      <w:bookmarkEnd w:id="704"/>
      <w:bookmarkEnd w:id="705"/>
      <w:bookmarkEnd w:id="706"/>
      <w:bookmarkEnd w:id="707"/>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t>Upon receiving this command, the ME shall decide if it is able to execute the command. Examples are given below, but the list is not exhaustive:</w:t>
      </w:r>
    </w:p>
    <w:p w14:paraId="14C78E1C" w14:textId="77777777"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TS 24.302 [63]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lastRenderedPageBreak/>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77777777"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rm the user, in addition to, or instead of the alpha identifier, as indicated with the icon qualifier (see clause 6.5.4);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8" w:name="_Toc3200737"/>
      <w:bookmarkStart w:id="709" w:name="_Toc20392480"/>
      <w:bookmarkStart w:id="710" w:name="_Toc27774127"/>
      <w:bookmarkStart w:id="711" w:name="_Toc36482587"/>
      <w:bookmarkStart w:id="712" w:name="_Toc36484246"/>
      <w:bookmarkStart w:id="713" w:name="_Toc44933176"/>
      <w:bookmarkStart w:id="714" w:name="_Toc50972129"/>
      <w:bookmarkStart w:id="715" w:name="_Toc57104883"/>
      <w:bookmarkStart w:id="716" w:name="_Toc130981346"/>
      <w:r w:rsidRPr="00816C4A">
        <w:t>6.4.27.6</w:t>
      </w:r>
      <w:r w:rsidRPr="00816C4A">
        <w:tab/>
        <w:t>OPEN CHANNEL related to Terminal Server Mode</w:t>
      </w:r>
      <w:bookmarkEnd w:id="708"/>
      <w:bookmarkEnd w:id="709"/>
      <w:bookmarkEnd w:id="710"/>
      <w:bookmarkEnd w:id="711"/>
      <w:bookmarkEnd w:id="712"/>
      <w:bookmarkEnd w:id="713"/>
      <w:bookmarkEnd w:id="714"/>
      <w:bookmarkEnd w:id="715"/>
      <w:bookmarkEnd w:id="716"/>
    </w:p>
    <w:p w14:paraId="64D0E188" w14:textId="77777777" w:rsidR="00E86E7B" w:rsidRPr="00816C4A" w:rsidRDefault="00E86E7B" w:rsidP="00E86E7B">
      <w:r w:rsidRPr="00816C4A">
        <w:t>See ETSI TS 102 223 [32] clause 6.4.27.6.</w:t>
      </w:r>
    </w:p>
    <w:p w14:paraId="3C68FA92" w14:textId="77777777" w:rsidR="00E86E7B" w:rsidRPr="00816C4A" w:rsidRDefault="00E86E7B" w:rsidP="00E86E7B">
      <w:pPr>
        <w:pStyle w:val="Heading4"/>
      </w:pPr>
      <w:bookmarkStart w:id="717" w:name="_Toc3200738"/>
      <w:bookmarkStart w:id="718" w:name="_Toc20392481"/>
      <w:bookmarkStart w:id="719" w:name="_Toc27774128"/>
      <w:bookmarkStart w:id="720" w:name="_Toc36482588"/>
      <w:bookmarkStart w:id="721" w:name="_Toc36484247"/>
      <w:bookmarkStart w:id="722" w:name="_Toc44933177"/>
      <w:bookmarkStart w:id="723" w:name="_Toc50972130"/>
      <w:bookmarkStart w:id="724" w:name="_Toc57104884"/>
      <w:bookmarkStart w:id="725" w:name="_Toc130981347"/>
      <w:r w:rsidRPr="00816C4A">
        <w:t>6.4.27.7</w:t>
      </w:r>
      <w:r w:rsidRPr="00816C4A">
        <w:tab/>
        <w:t>OPEN CHANNEL related to UICC Server Mode</w:t>
      </w:r>
      <w:bookmarkEnd w:id="717"/>
      <w:bookmarkEnd w:id="718"/>
      <w:bookmarkEnd w:id="719"/>
      <w:bookmarkEnd w:id="720"/>
      <w:bookmarkEnd w:id="721"/>
      <w:bookmarkEnd w:id="722"/>
      <w:bookmarkEnd w:id="723"/>
      <w:bookmarkEnd w:id="724"/>
      <w:bookmarkEnd w:id="725"/>
    </w:p>
    <w:p w14:paraId="2261768D" w14:textId="77777777" w:rsidR="00E86E7B" w:rsidRPr="00816C4A" w:rsidRDefault="00E86E7B" w:rsidP="00E86E7B">
      <w:r w:rsidRPr="00816C4A">
        <w:t>See ETSI TS 102 223 [32] clause 6.4.27.5.</w:t>
      </w:r>
    </w:p>
    <w:p w14:paraId="100DCBF4" w14:textId="0857A358" w:rsidR="00E86E7B" w:rsidRPr="00816C4A" w:rsidRDefault="00E86E7B" w:rsidP="00E86E7B">
      <w:pPr>
        <w:pStyle w:val="Heading4"/>
      </w:pPr>
      <w:bookmarkStart w:id="726" w:name="_Toc3200739"/>
      <w:bookmarkStart w:id="727" w:name="_Toc20392482"/>
      <w:bookmarkStart w:id="728" w:name="_Toc27774129"/>
      <w:bookmarkStart w:id="729" w:name="_Toc36482589"/>
      <w:bookmarkStart w:id="730" w:name="_Toc36484248"/>
      <w:bookmarkStart w:id="731" w:name="_Toc44933178"/>
      <w:bookmarkStart w:id="732" w:name="_Toc50972131"/>
      <w:bookmarkStart w:id="733" w:name="_Toc57104885"/>
      <w:bookmarkStart w:id="734" w:name="_Toc130981348"/>
      <w:r w:rsidRPr="00816C4A">
        <w:t>6.4.27.8</w:t>
      </w:r>
      <w:r w:rsidR="0069568F">
        <w:tab/>
      </w:r>
      <w:r w:rsidRPr="00816C4A">
        <w:t>OPEN CHANNEL for IMS</w:t>
      </w:r>
      <w:bookmarkEnd w:id="726"/>
      <w:bookmarkEnd w:id="727"/>
      <w:bookmarkEnd w:id="728"/>
      <w:bookmarkEnd w:id="729"/>
      <w:bookmarkEnd w:id="730"/>
      <w:bookmarkEnd w:id="731"/>
      <w:bookmarkEnd w:id="732"/>
      <w:bookmarkEnd w:id="733"/>
      <w:bookmarkEnd w:id="734"/>
    </w:p>
    <w:p w14:paraId="7C56031D" w14:textId="77777777" w:rsidR="00E86E7B" w:rsidRPr="00816C4A" w:rsidRDefault="00E86E7B" w:rsidP="00E86E7B">
      <w:r w:rsidRPr="00816C4A">
        <w:t>The following applies if classes "e" and "t" are supported.</w:t>
      </w:r>
    </w:p>
    <w:p w14:paraId="0AC26793" w14:textId="77777777" w:rsidR="00E86E7B" w:rsidRPr="00816C4A" w:rsidRDefault="00E86E7B" w:rsidP="00E86E7B">
      <w:pPr>
        <w:spacing w:after="0"/>
        <w:rPr>
          <w:lang w:val="en-US"/>
        </w:rPr>
      </w:pPr>
      <w:r w:rsidRPr="00816C4A">
        <w:rPr>
          <w:lang w:val="en-US"/>
        </w:rPr>
        <w:t>After a successful registration to IMS specified in TS 24.229 [52]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77777777"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TS 31.102 [14].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lastRenderedPageBreak/>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5" w:name="_Toc3200740"/>
      <w:bookmarkStart w:id="736" w:name="_Toc20392483"/>
      <w:bookmarkStart w:id="737" w:name="_Toc27774130"/>
      <w:bookmarkStart w:id="738" w:name="_Toc36482590"/>
      <w:bookmarkStart w:id="739" w:name="_Toc36484249"/>
      <w:bookmarkStart w:id="740" w:name="_Toc44933179"/>
      <w:bookmarkStart w:id="741" w:name="_Toc50972132"/>
      <w:bookmarkStart w:id="742" w:name="_Toc57104886"/>
      <w:bookmarkStart w:id="743" w:name="_Toc130981349"/>
      <w:r w:rsidRPr="00816C4A">
        <w:t>6.4.28</w:t>
      </w:r>
      <w:r w:rsidRPr="00816C4A">
        <w:tab/>
        <w:t>CLOSE CHANNEL</w:t>
      </w:r>
      <w:bookmarkEnd w:id="735"/>
      <w:bookmarkEnd w:id="736"/>
      <w:bookmarkEnd w:id="737"/>
      <w:bookmarkEnd w:id="738"/>
      <w:bookmarkEnd w:id="739"/>
      <w:bookmarkEnd w:id="740"/>
      <w:bookmarkEnd w:id="741"/>
      <w:bookmarkEnd w:id="742"/>
      <w:bookmarkEnd w:id="743"/>
    </w:p>
    <w:p w14:paraId="6A06506C" w14:textId="77777777" w:rsidR="00E86E7B" w:rsidRPr="00816C4A" w:rsidRDefault="00E86E7B" w:rsidP="00E86E7B">
      <w:r w:rsidRPr="00816C4A">
        <w:t>ETSI TS 102 223 [32] clause 6.4.28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4" w:name="_Toc3200741"/>
      <w:bookmarkStart w:id="745" w:name="_Toc20392484"/>
      <w:bookmarkStart w:id="746" w:name="_Toc27774131"/>
      <w:bookmarkStart w:id="747" w:name="_Toc36482591"/>
      <w:bookmarkStart w:id="748" w:name="_Toc36484250"/>
      <w:bookmarkStart w:id="749" w:name="_Toc44933180"/>
      <w:bookmarkStart w:id="750" w:name="_Toc50972133"/>
      <w:bookmarkStart w:id="751" w:name="_Toc57104887"/>
      <w:bookmarkStart w:id="752" w:name="_Toc130981350"/>
      <w:r w:rsidRPr="00816C4A">
        <w:t>6.4.29</w:t>
      </w:r>
      <w:r w:rsidRPr="00816C4A">
        <w:tab/>
        <w:t>RECEIVE DATA</w:t>
      </w:r>
      <w:bookmarkEnd w:id="744"/>
      <w:bookmarkEnd w:id="745"/>
      <w:bookmarkEnd w:id="746"/>
      <w:bookmarkEnd w:id="747"/>
      <w:bookmarkEnd w:id="748"/>
      <w:bookmarkEnd w:id="749"/>
      <w:bookmarkEnd w:id="750"/>
      <w:bookmarkEnd w:id="751"/>
      <w:bookmarkEnd w:id="752"/>
    </w:p>
    <w:p w14:paraId="77DA643F" w14:textId="77777777" w:rsidR="00E86E7B" w:rsidRPr="00816C4A" w:rsidRDefault="00E86E7B" w:rsidP="00E86E7B">
      <w:r w:rsidRPr="00816C4A">
        <w:t>See ETSI TS 102 223 [32] clause 6.4.29.</w:t>
      </w:r>
    </w:p>
    <w:p w14:paraId="1044B7FB" w14:textId="77777777" w:rsidR="00E86E7B" w:rsidRPr="00816C4A" w:rsidRDefault="00E86E7B" w:rsidP="00E86E7B">
      <w:pPr>
        <w:pStyle w:val="Heading3"/>
      </w:pPr>
      <w:bookmarkStart w:id="753" w:name="_Toc3200742"/>
      <w:bookmarkStart w:id="754" w:name="_Toc20392485"/>
      <w:bookmarkStart w:id="755" w:name="_Toc27774132"/>
      <w:bookmarkStart w:id="756" w:name="_Toc36482592"/>
      <w:bookmarkStart w:id="757" w:name="_Toc36484251"/>
      <w:bookmarkStart w:id="758" w:name="_Toc44933181"/>
      <w:bookmarkStart w:id="759" w:name="_Toc50972134"/>
      <w:bookmarkStart w:id="760" w:name="_Toc57104888"/>
      <w:bookmarkStart w:id="761" w:name="_Toc130981351"/>
      <w:r w:rsidRPr="00816C4A">
        <w:t>6.4.30</w:t>
      </w:r>
      <w:r w:rsidRPr="00816C4A">
        <w:tab/>
        <w:t>SEND DATA</w:t>
      </w:r>
      <w:bookmarkEnd w:id="753"/>
      <w:bookmarkEnd w:id="754"/>
      <w:bookmarkEnd w:id="755"/>
      <w:bookmarkEnd w:id="756"/>
      <w:bookmarkEnd w:id="757"/>
      <w:bookmarkEnd w:id="758"/>
      <w:bookmarkEnd w:id="759"/>
      <w:bookmarkEnd w:id="760"/>
      <w:bookmarkEnd w:id="761"/>
    </w:p>
    <w:p w14:paraId="3752CBA9" w14:textId="77777777" w:rsidR="00E86E7B" w:rsidRPr="00816C4A" w:rsidRDefault="00E86E7B" w:rsidP="00E86E7B">
      <w:r w:rsidRPr="00816C4A">
        <w:t>See ETSI TS 102 223 [32] clause 6.4.30.</w:t>
      </w:r>
    </w:p>
    <w:p w14:paraId="7E5BE410" w14:textId="77777777" w:rsidR="00E86E7B" w:rsidRPr="00816C4A" w:rsidRDefault="00E86E7B" w:rsidP="00E86E7B">
      <w:pPr>
        <w:pStyle w:val="Heading3"/>
      </w:pPr>
      <w:bookmarkStart w:id="762" w:name="_Toc3200743"/>
      <w:bookmarkStart w:id="763" w:name="_Toc20392486"/>
      <w:bookmarkStart w:id="764" w:name="_Toc27774133"/>
      <w:bookmarkStart w:id="765" w:name="_Toc36482593"/>
      <w:bookmarkStart w:id="766" w:name="_Toc36484252"/>
      <w:bookmarkStart w:id="767" w:name="_Toc44933182"/>
      <w:bookmarkStart w:id="768" w:name="_Toc50972135"/>
      <w:bookmarkStart w:id="769" w:name="_Toc57104889"/>
      <w:bookmarkStart w:id="770" w:name="_Toc130981352"/>
      <w:r w:rsidRPr="00816C4A">
        <w:t>6.4.31</w:t>
      </w:r>
      <w:r w:rsidRPr="00816C4A">
        <w:tab/>
        <w:t>GET CHANNEL STATUS</w:t>
      </w:r>
      <w:bookmarkEnd w:id="762"/>
      <w:bookmarkEnd w:id="763"/>
      <w:bookmarkEnd w:id="764"/>
      <w:bookmarkEnd w:id="765"/>
      <w:bookmarkEnd w:id="766"/>
      <w:bookmarkEnd w:id="767"/>
      <w:bookmarkEnd w:id="768"/>
      <w:bookmarkEnd w:id="769"/>
      <w:bookmarkEnd w:id="770"/>
    </w:p>
    <w:p w14:paraId="26493991" w14:textId="77777777" w:rsidR="00E86E7B" w:rsidRPr="00816C4A" w:rsidRDefault="00E86E7B" w:rsidP="00E86E7B">
      <w:r w:rsidRPr="00816C4A">
        <w:t>See ETSI TS 102 223 [32] clause 6.4.31.</w:t>
      </w:r>
    </w:p>
    <w:p w14:paraId="62323DF9" w14:textId="77777777" w:rsidR="00E86E7B" w:rsidRPr="00816C4A" w:rsidRDefault="00E86E7B" w:rsidP="00E86E7B">
      <w:pPr>
        <w:pStyle w:val="Heading3"/>
      </w:pPr>
      <w:bookmarkStart w:id="771" w:name="_Toc3200744"/>
      <w:bookmarkStart w:id="772" w:name="_Toc20392487"/>
      <w:bookmarkStart w:id="773" w:name="_Toc27774134"/>
      <w:bookmarkStart w:id="774" w:name="_Toc36482594"/>
      <w:bookmarkStart w:id="775" w:name="_Toc36484253"/>
      <w:bookmarkStart w:id="776" w:name="_Toc44933183"/>
      <w:bookmarkStart w:id="777" w:name="_Toc50972136"/>
      <w:bookmarkStart w:id="778" w:name="_Toc57104890"/>
      <w:bookmarkStart w:id="779" w:name="_Toc130981353"/>
      <w:r w:rsidRPr="00816C4A">
        <w:t>6.4.32</w:t>
      </w:r>
      <w:r w:rsidRPr="00816C4A">
        <w:tab/>
        <w:t>SERVICE SEARCH</w:t>
      </w:r>
      <w:bookmarkEnd w:id="771"/>
      <w:bookmarkEnd w:id="772"/>
      <w:bookmarkEnd w:id="773"/>
      <w:bookmarkEnd w:id="774"/>
      <w:bookmarkEnd w:id="775"/>
      <w:bookmarkEnd w:id="776"/>
      <w:bookmarkEnd w:id="777"/>
      <w:bookmarkEnd w:id="778"/>
      <w:bookmarkEnd w:id="779"/>
    </w:p>
    <w:p w14:paraId="3C80728B" w14:textId="77777777" w:rsidR="00E86E7B" w:rsidRPr="00816C4A" w:rsidRDefault="00E86E7B" w:rsidP="00E86E7B">
      <w:r w:rsidRPr="00816C4A">
        <w:t>See ETSI TS 102 223 [32] clause 6.4.32.</w:t>
      </w:r>
    </w:p>
    <w:p w14:paraId="26B7065B" w14:textId="77777777" w:rsidR="00E86E7B" w:rsidRPr="00816C4A" w:rsidRDefault="00E86E7B" w:rsidP="00E86E7B">
      <w:pPr>
        <w:pStyle w:val="Heading3"/>
      </w:pPr>
      <w:bookmarkStart w:id="780" w:name="_Toc3200745"/>
      <w:bookmarkStart w:id="781" w:name="_Toc20392488"/>
      <w:bookmarkStart w:id="782" w:name="_Toc27774135"/>
      <w:bookmarkStart w:id="783" w:name="_Toc36482595"/>
      <w:bookmarkStart w:id="784" w:name="_Toc36484254"/>
      <w:bookmarkStart w:id="785" w:name="_Toc44933184"/>
      <w:bookmarkStart w:id="786" w:name="_Toc50972137"/>
      <w:bookmarkStart w:id="787" w:name="_Toc57104891"/>
      <w:bookmarkStart w:id="788" w:name="_Toc130981354"/>
      <w:r w:rsidRPr="00816C4A">
        <w:t>6.4.33</w:t>
      </w:r>
      <w:r w:rsidRPr="00816C4A">
        <w:tab/>
        <w:t>GET SERVICE INFORMATION</w:t>
      </w:r>
      <w:bookmarkEnd w:id="780"/>
      <w:bookmarkEnd w:id="781"/>
      <w:bookmarkEnd w:id="782"/>
      <w:bookmarkEnd w:id="783"/>
      <w:bookmarkEnd w:id="784"/>
      <w:bookmarkEnd w:id="785"/>
      <w:bookmarkEnd w:id="786"/>
      <w:bookmarkEnd w:id="787"/>
      <w:bookmarkEnd w:id="788"/>
    </w:p>
    <w:p w14:paraId="567B8BF4" w14:textId="77777777" w:rsidR="00E86E7B" w:rsidRPr="00816C4A" w:rsidRDefault="00E86E7B" w:rsidP="00E86E7B">
      <w:r w:rsidRPr="00816C4A">
        <w:t>See ETSI TS 102 223 [32] clause 6.4.33.</w:t>
      </w:r>
    </w:p>
    <w:p w14:paraId="5CB4E0A3" w14:textId="77777777" w:rsidR="00E86E7B" w:rsidRPr="00816C4A" w:rsidRDefault="00E86E7B" w:rsidP="00E86E7B">
      <w:pPr>
        <w:pStyle w:val="Heading3"/>
      </w:pPr>
      <w:bookmarkStart w:id="789" w:name="_Toc3200746"/>
      <w:bookmarkStart w:id="790" w:name="_Toc20392489"/>
      <w:bookmarkStart w:id="791" w:name="_Toc27774136"/>
      <w:bookmarkStart w:id="792" w:name="_Toc36482596"/>
      <w:bookmarkStart w:id="793" w:name="_Toc36484255"/>
      <w:bookmarkStart w:id="794" w:name="_Toc44933185"/>
      <w:bookmarkStart w:id="795" w:name="_Toc50972138"/>
      <w:bookmarkStart w:id="796" w:name="_Toc57104892"/>
      <w:bookmarkStart w:id="797" w:name="_Toc130981355"/>
      <w:r w:rsidRPr="00816C4A">
        <w:t>6.4.34</w:t>
      </w:r>
      <w:r w:rsidRPr="00816C4A">
        <w:tab/>
        <w:t>DECLARE SERVICE</w:t>
      </w:r>
      <w:bookmarkEnd w:id="789"/>
      <w:bookmarkEnd w:id="790"/>
      <w:bookmarkEnd w:id="791"/>
      <w:bookmarkEnd w:id="792"/>
      <w:bookmarkEnd w:id="793"/>
      <w:bookmarkEnd w:id="794"/>
      <w:bookmarkEnd w:id="795"/>
      <w:bookmarkEnd w:id="796"/>
      <w:bookmarkEnd w:id="797"/>
    </w:p>
    <w:p w14:paraId="221AB49E" w14:textId="77777777" w:rsidR="00E86E7B" w:rsidRPr="00816C4A" w:rsidRDefault="00E86E7B" w:rsidP="00E86E7B">
      <w:r w:rsidRPr="00816C4A">
        <w:t>See ETSI TS 102 223 [32] clause 6.4.34.</w:t>
      </w:r>
    </w:p>
    <w:p w14:paraId="758FDE59" w14:textId="77777777" w:rsidR="00E86E7B" w:rsidRPr="00816C4A" w:rsidRDefault="00E86E7B" w:rsidP="00E86E7B">
      <w:pPr>
        <w:pStyle w:val="Heading3"/>
      </w:pPr>
      <w:bookmarkStart w:id="798" w:name="_Toc3200747"/>
      <w:bookmarkStart w:id="799" w:name="_Toc20392490"/>
      <w:bookmarkStart w:id="800" w:name="_Toc27774137"/>
      <w:bookmarkStart w:id="801" w:name="_Toc36482597"/>
      <w:bookmarkStart w:id="802" w:name="_Toc36484256"/>
      <w:bookmarkStart w:id="803" w:name="_Toc44933186"/>
      <w:bookmarkStart w:id="804" w:name="_Toc50972139"/>
      <w:bookmarkStart w:id="805" w:name="_Toc57104893"/>
      <w:bookmarkStart w:id="806" w:name="_Toc130981356"/>
      <w:r w:rsidRPr="00816C4A">
        <w:t>6.4.35</w:t>
      </w:r>
      <w:r w:rsidRPr="00816C4A">
        <w:tab/>
        <w:t>RETRIEVE MULTIMEDIA MESSAGE</w:t>
      </w:r>
      <w:bookmarkEnd w:id="798"/>
      <w:bookmarkEnd w:id="799"/>
      <w:bookmarkEnd w:id="800"/>
      <w:bookmarkEnd w:id="801"/>
      <w:bookmarkEnd w:id="802"/>
      <w:bookmarkEnd w:id="803"/>
      <w:bookmarkEnd w:id="804"/>
      <w:bookmarkEnd w:id="805"/>
      <w:bookmarkEnd w:id="806"/>
    </w:p>
    <w:p w14:paraId="2B51EB14" w14:textId="77777777" w:rsidR="00E86E7B" w:rsidRPr="00816C4A" w:rsidRDefault="00E86E7B" w:rsidP="00E86E7B">
      <w:r w:rsidRPr="00816C4A">
        <w:t>See ETSI TS 102 223 [32] clause 6.4.37.</w:t>
      </w:r>
    </w:p>
    <w:p w14:paraId="00B423BA" w14:textId="77777777" w:rsidR="00E86E7B" w:rsidRPr="00816C4A" w:rsidRDefault="00E86E7B" w:rsidP="00E86E7B">
      <w:pPr>
        <w:pStyle w:val="Heading3"/>
      </w:pPr>
      <w:bookmarkStart w:id="807" w:name="_Toc3200748"/>
      <w:bookmarkStart w:id="808" w:name="_Toc20392491"/>
      <w:bookmarkStart w:id="809" w:name="_Toc27774138"/>
      <w:bookmarkStart w:id="810" w:name="_Toc36482598"/>
      <w:bookmarkStart w:id="811" w:name="_Toc36484257"/>
      <w:bookmarkStart w:id="812" w:name="_Toc44933187"/>
      <w:bookmarkStart w:id="813" w:name="_Toc50972140"/>
      <w:bookmarkStart w:id="814" w:name="_Toc57104894"/>
      <w:bookmarkStart w:id="815" w:name="_Toc130981357"/>
      <w:r w:rsidRPr="00816C4A">
        <w:t>6.4.36</w:t>
      </w:r>
      <w:r w:rsidRPr="00816C4A">
        <w:tab/>
        <w:t>SUBMIT MULTIMEDIA MESSAGE</w:t>
      </w:r>
      <w:bookmarkEnd w:id="807"/>
      <w:bookmarkEnd w:id="808"/>
      <w:bookmarkEnd w:id="809"/>
      <w:bookmarkEnd w:id="810"/>
      <w:bookmarkEnd w:id="811"/>
      <w:bookmarkEnd w:id="812"/>
      <w:bookmarkEnd w:id="813"/>
      <w:bookmarkEnd w:id="814"/>
      <w:bookmarkEnd w:id="815"/>
    </w:p>
    <w:p w14:paraId="19CB58A9" w14:textId="77777777" w:rsidR="00E86E7B" w:rsidRPr="00816C4A" w:rsidRDefault="00E86E7B" w:rsidP="00E86E7B">
      <w:r w:rsidRPr="00816C4A">
        <w:t>See ETSI TS 102 223 [32] clause 6.4.38.</w:t>
      </w:r>
    </w:p>
    <w:p w14:paraId="291506D1" w14:textId="77777777" w:rsidR="00E86E7B" w:rsidRPr="00816C4A" w:rsidRDefault="00E86E7B" w:rsidP="00E86E7B">
      <w:pPr>
        <w:pStyle w:val="Heading3"/>
      </w:pPr>
      <w:bookmarkStart w:id="816" w:name="_Toc3200749"/>
      <w:bookmarkStart w:id="817" w:name="_Toc20392492"/>
      <w:bookmarkStart w:id="818" w:name="_Toc27774139"/>
      <w:bookmarkStart w:id="819" w:name="_Toc36482599"/>
      <w:bookmarkStart w:id="820" w:name="_Toc36484258"/>
      <w:bookmarkStart w:id="821" w:name="_Toc44933188"/>
      <w:bookmarkStart w:id="822" w:name="_Toc50972141"/>
      <w:bookmarkStart w:id="823" w:name="_Toc57104895"/>
      <w:bookmarkStart w:id="824" w:name="_Toc130981358"/>
      <w:r w:rsidRPr="00816C4A">
        <w:lastRenderedPageBreak/>
        <w:t>6.4.37</w:t>
      </w:r>
      <w:r w:rsidRPr="00816C4A">
        <w:tab/>
        <w:t>DISPLAY MULTIMEDIA MESSAGE</w:t>
      </w:r>
      <w:bookmarkEnd w:id="816"/>
      <w:bookmarkEnd w:id="817"/>
      <w:bookmarkEnd w:id="818"/>
      <w:bookmarkEnd w:id="819"/>
      <w:bookmarkEnd w:id="820"/>
      <w:bookmarkEnd w:id="821"/>
      <w:bookmarkEnd w:id="822"/>
      <w:bookmarkEnd w:id="823"/>
      <w:bookmarkEnd w:id="824"/>
    </w:p>
    <w:p w14:paraId="26B3407A" w14:textId="77777777" w:rsidR="00E86E7B" w:rsidRPr="00816C4A" w:rsidRDefault="00E86E7B" w:rsidP="00E86E7B">
      <w:r w:rsidRPr="00816C4A">
        <w:t>See ETSI TS 102 223 [32] clause 6.4.39.</w:t>
      </w:r>
    </w:p>
    <w:p w14:paraId="45BD6186" w14:textId="77777777" w:rsidR="00E86E7B" w:rsidRPr="00816C4A" w:rsidRDefault="00E86E7B" w:rsidP="00E86E7B">
      <w:pPr>
        <w:pStyle w:val="Heading3"/>
      </w:pPr>
      <w:bookmarkStart w:id="825" w:name="_Toc3200750"/>
      <w:bookmarkStart w:id="826" w:name="_Toc20392493"/>
      <w:bookmarkStart w:id="827" w:name="_Toc27774140"/>
      <w:bookmarkStart w:id="828" w:name="_Toc36482600"/>
      <w:bookmarkStart w:id="829" w:name="_Toc36484259"/>
      <w:bookmarkStart w:id="830" w:name="_Toc44933189"/>
      <w:bookmarkStart w:id="831" w:name="_Toc50972142"/>
      <w:bookmarkStart w:id="832" w:name="_Toc57104896"/>
      <w:bookmarkStart w:id="833" w:name="_Toc130981359"/>
      <w:r w:rsidRPr="00816C4A">
        <w:t>6.4.38</w:t>
      </w:r>
      <w:r w:rsidRPr="00816C4A">
        <w:tab/>
        <w:t>SET FRAMES</w:t>
      </w:r>
      <w:bookmarkEnd w:id="825"/>
      <w:bookmarkEnd w:id="826"/>
      <w:bookmarkEnd w:id="827"/>
      <w:bookmarkEnd w:id="828"/>
      <w:bookmarkEnd w:id="829"/>
      <w:bookmarkEnd w:id="830"/>
      <w:bookmarkEnd w:id="831"/>
      <w:bookmarkEnd w:id="832"/>
      <w:bookmarkEnd w:id="833"/>
    </w:p>
    <w:p w14:paraId="0D5321AB" w14:textId="77777777" w:rsidR="00E86E7B" w:rsidRPr="00816C4A" w:rsidRDefault="00E86E7B" w:rsidP="00E86E7B">
      <w:r w:rsidRPr="00816C4A">
        <w:t>See ETSI TS 102 223 [32] clause 6.4.35.</w:t>
      </w:r>
    </w:p>
    <w:p w14:paraId="493F5FF5" w14:textId="77777777" w:rsidR="00E86E7B" w:rsidRPr="00816C4A" w:rsidRDefault="00E86E7B" w:rsidP="00E86E7B">
      <w:pPr>
        <w:pStyle w:val="Heading3"/>
      </w:pPr>
      <w:bookmarkStart w:id="834" w:name="_Toc3200751"/>
      <w:bookmarkStart w:id="835" w:name="_Toc20392494"/>
      <w:bookmarkStart w:id="836" w:name="_Toc27774141"/>
      <w:bookmarkStart w:id="837" w:name="_Toc36482601"/>
      <w:bookmarkStart w:id="838" w:name="_Toc36484260"/>
      <w:bookmarkStart w:id="839" w:name="_Toc44933190"/>
      <w:bookmarkStart w:id="840" w:name="_Toc50972143"/>
      <w:bookmarkStart w:id="841" w:name="_Toc57104897"/>
      <w:bookmarkStart w:id="842" w:name="_Toc130981360"/>
      <w:r w:rsidRPr="00816C4A">
        <w:t>6.4.39</w:t>
      </w:r>
      <w:r w:rsidRPr="00816C4A">
        <w:tab/>
        <w:t>GET FRAME STATUS</w:t>
      </w:r>
      <w:bookmarkEnd w:id="834"/>
      <w:bookmarkEnd w:id="835"/>
      <w:bookmarkEnd w:id="836"/>
      <w:bookmarkEnd w:id="837"/>
      <w:bookmarkEnd w:id="838"/>
      <w:bookmarkEnd w:id="839"/>
      <w:bookmarkEnd w:id="840"/>
      <w:bookmarkEnd w:id="841"/>
      <w:bookmarkEnd w:id="842"/>
    </w:p>
    <w:p w14:paraId="1F5114BF" w14:textId="77777777" w:rsidR="00E86E7B" w:rsidRPr="00816C4A" w:rsidRDefault="00E86E7B" w:rsidP="00E86E7B">
      <w:r w:rsidRPr="00816C4A">
        <w:t>See ETSI TS 102 223 [32] clause 6.4.36.</w:t>
      </w:r>
    </w:p>
    <w:p w14:paraId="04959598" w14:textId="77777777" w:rsidR="00E86E7B" w:rsidRPr="00816C4A" w:rsidRDefault="00E86E7B" w:rsidP="00E86E7B">
      <w:pPr>
        <w:pStyle w:val="Heading3"/>
      </w:pPr>
      <w:bookmarkStart w:id="843" w:name="_Toc3200752"/>
      <w:bookmarkStart w:id="844" w:name="_Toc20392495"/>
      <w:bookmarkStart w:id="845" w:name="_Toc27774142"/>
      <w:bookmarkStart w:id="846" w:name="_Toc36482602"/>
      <w:bookmarkStart w:id="847" w:name="_Toc36484261"/>
      <w:bookmarkStart w:id="848" w:name="_Toc44933191"/>
      <w:bookmarkStart w:id="849" w:name="_Toc50972144"/>
      <w:bookmarkStart w:id="850" w:name="_Toc57104898"/>
      <w:bookmarkStart w:id="851" w:name="_Toc130981361"/>
      <w:r w:rsidRPr="00816C4A">
        <w:t>6.4.40</w:t>
      </w:r>
      <w:r w:rsidRPr="00816C4A">
        <w:tab/>
        <w:t>Geographical Location Request</w:t>
      </w:r>
      <w:bookmarkEnd w:id="843"/>
      <w:bookmarkEnd w:id="844"/>
      <w:bookmarkEnd w:id="845"/>
      <w:bookmarkEnd w:id="846"/>
      <w:bookmarkEnd w:id="847"/>
      <w:bookmarkEnd w:id="848"/>
      <w:bookmarkEnd w:id="849"/>
      <w:bookmarkEnd w:id="850"/>
      <w:bookmarkEnd w:id="851"/>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7777777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rmation report is sent by the ME to the UICC using the command ENVELOPE (Geographical Location Reporting). The ME reporting can be performed either in the format of GAD shapes defined in TS 23.032 [44] or in the format of NMEA sentences defined in IEC 61162-1 [45].</w:t>
      </w:r>
    </w:p>
    <w:p w14:paraId="1F9916EE" w14:textId="77777777" w:rsidR="00E86E7B" w:rsidRPr="00816C4A" w:rsidRDefault="00E86E7B" w:rsidP="00E86E7B">
      <w:r w:rsidRPr="00816C4A">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77777777"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rm the user, in addition to, or instead of the alpha identifier, as indicated with the icon qualifier (see clause 6.5.4);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 xml:space="preserve">A terminal of type ND shall ignore any alpha identifier provided together with this command. The terminal shall respond with "command performed successfully" upon successful completion of the command. A terminal of type </w:t>
      </w:r>
      <w:r w:rsidRPr="00816C4A">
        <w:lastRenderedPageBreak/>
        <w:t>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2" w:name="_Toc3200753"/>
      <w:bookmarkStart w:id="853" w:name="_Toc20392496"/>
      <w:bookmarkStart w:id="854" w:name="_Toc27774143"/>
      <w:bookmarkStart w:id="855" w:name="_Toc36482603"/>
      <w:bookmarkStart w:id="856" w:name="_Toc36484262"/>
      <w:bookmarkStart w:id="857" w:name="_Toc44933192"/>
      <w:bookmarkStart w:id="858" w:name="_Toc50972145"/>
      <w:bookmarkStart w:id="859" w:name="_Toc57104899"/>
      <w:bookmarkStart w:id="860" w:name="_Toc130981362"/>
      <w:r w:rsidRPr="00816C4A">
        <w:t>6.4.41</w:t>
      </w:r>
      <w:r w:rsidRPr="00816C4A">
        <w:tab/>
        <w:t>ACTIVATE</w:t>
      </w:r>
      <w:bookmarkEnd w:id="852"/>
      <w:bookmarkEnd w:id="853"/>
      <w:bookmarkEnd w:id="854"/>
      <w:bookmarkEnd w:id="855"/>
      <w:bookmarkEnd w:id="856"/>
      <w:bookmarkEnd w:id="857"/>
      <w:bookmarkEnd w:id="858"/>
      <w:bookmarkEnd w:id="859"/>
      <w:bookmarkEnd w:id="860"/>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1" w:name="_Toc3200754"/>
      <w:bookmarkStart w:id="862" w:name="_Toc20392497"/>
      <w:bookmarkStart w:id="863" w:name="_Toc27774144"/>
      <w:bookmarkStart w:id="864" w:name="_Toc36482604"/>
      <w:bookmarkStart w:id="865" w:name="_Toc36484263"/>
      <w:bookmarkStart w:id="866" w:name="_Toc44933193"/>
      <w:bookmarkStart w:id="867" w:name="_Toc50972146"/>
      <w:bookmarkStart w:id="868" w:name="_Toc57104900"/>
      <w:bookmarkStart w:id="869" w:name="_Toc130981363"/>
      <w:r w:rsidRPr="00816C4A">
        <w:t>6.4.42</w:t>
      </w:r>
      <w:r w:rsidRPr="00816C4A">
        <w:tab/>
        <w:t>CONTACTLESS STATE CHANGED</w:t>
      </w:r>
      <w:bookmarkEnd w:id="861"/>
      <w:bookmarkEnd w:id="862"/>
      <w:bookmarkEnd w:id="863"/>
      <w:bookmarkEnd w:id="864"/>
      <w:bookmarkEnd w:id="865"/>
      <w:bookmarkEnd w:id="866"/>
      <w:bookmarkEnd w:id="867"/>
      <w:bookmarkEnd w:id="868"/>
      <w:bookmarkEnd w:id="869"/>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0" w:name="_Toc3200755"/>
      <w:bookmarkStart w:id="871" w:name="_Toc20392498"/>
      <w:bookmarkStart w:id="872" w:name="_Toc27774145"/>
      <w:bookmarkStart w:id="873" w:name="_Toc36482605"/>
      <w:bookmarkStart w:id="874" w:name="_Toc36484264"/>
      <w:bookmarkStart w:id="875" w:name="_Toc44933194"/>
      <w:bookmarkStart w:id="876" w:name="_Toc50972147"/>
      <w:bookmarkStart w:id="877" w:name="_Toc57104901"/>
      <w:bookmarkStart w:id="878" w:name="_Toc130981364"/>
      <w:r w:rsidRPr="00816C4A">
        <w:t>6.4.43</w:t>
      </w:r>
      <w:r w:rsidRPr="00816C4A">
        <w:tab/>
        <w:t>COMMAND CONTAINER</w:t>
      </w:r>
      <w:bookmarkEnd w:id="870"/>
      <w:bookmarkEnd w:id="871"/>
      <w:bookmarkEnd w:id="872"/>
      <w:bookmarkEnd w:id="873"/>
      <w:bookmarkEnd w:id="874"/>
      <w:bookmarkEnd w:id="875"/>
      <w:bookmarkEnd w:id="876"/>
      <w:bookmarkEnd w:id="877"/>
      <w:bookmarkEnd w:id="878"/>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79" w:name="_Toc3200756"/>
      <w:bookmarkStart w:id="880" w:name="_Toc20392499"/>
      <w:bookmarkStart w:id="881" w:name="_Toc27774146"/>
      <w:bookmarkStart w:id="882" w:name="_Toc36482606"/>
      <w:bookmarkStart w:id="883" w:name="_Toc36484265"/>
      <w:bookmarkStart w:id="884" w:name="_Toc44933195"/>
      <w:bookmarkStart w:id="885" w:name="_Toc50972148"/>
      <w:bookmarkStart w:id="886" w:name="_Toc57104902"/>
      <w:bookmarkStart w:id="887" w:name="_Toc130981365"/>
      <w:r w:rsidRPr="00816C4A">
        <w:t>6.4.44</w:t>
      </w:r>
      <w:r w:rsidRPr="00816C4A">
        <w:tab/>
        <w:t>ENCAPSULATED SESSION CONTROL</w:t>
      </w:r>
      <w:bookmarkEnd w:id="879"/>
      <w:bookmarkEnd w:id="880"/>
      <w:bookmarkEnd w:id="881"/>
      <w:bookmarkEnd w:id="882"/>
      <w:bookmarkEnd w:id="883"/>
      <w:bookmarkEnd w:id="884"/>
      <w:bookmarkEnd w:id="885"/>
      <w:bookmarkEnd w:id="886"/>
      <w:bookmarkEnd w:id="887"/>
    </w:p>
    <w:p w14:paraId="730AAABB" w14:textId="77777777" w:rsidR="00E86E7B" w:rsidRPr="00816C4A" w:rsidRDefault="00E86E7B" w:rsidP="00E86E7B">
      <w:r w:rsidRPr="00816C4A">
        <w:t>Not required by 3GPP.</w:t>
      </w:r>
    </w:p>
    <w:p w14:paraId="7B44C656" w14:textId="77777777" w:rsidR="00E86E7B" w:rsidRPr="00816C4A" w:rsidRDefault="00E86E7B" w:rsidP="00E86E7B">
      <w:pPr>
        <w:pStyle w:val="Heading2"/>
      </w:pPr>
      <w:bookmarkStart w:id="888" w:name="_Toc3200757"/>
      <w:bookmarkStart w:id="889" w:name="_Toc20392500"/>
      <w:bookmarkStart w:id="890" w:name="_Toc27774147"/>
      <w:bookmarkStart w:id="891" w:name="_Toc36482607"/>
      <w:bookmarkStart w:id="892" w:name="_Toc36484266"/>
      <w:bookmarkStart w:id="893" w:name="_Toc44933196"/>
      <w:bookmarkStart w:id="894" w:name="_Toc50972149"/>
      <w:bookmarkStart w:id="895" w:name="_Toc57104903"/>
      <w:bookmarkStart w:id="896" w:name="_Toc130981366"/>
      <w:r w:rsidRPr="00816C4A">
        <w:t>6.5</w:t>
      </w:r>
      <w:r w:rsidRPr="00816C4A">
        <w:tab/>
        <w:t>Common elements in proactive UICC commands</w:t>
      </w:r>
      <w:bookmarkEnd w:id="888"/>
      <w:bookmarkEnd w:id="889"/>
      <w:bookmarkEnd w:id="890"/>
      <w:bookmarkEnd w:id="891"/>
      <w:bookmarkEnd w:id="892"/>
      <w:bookmarkEnd w:id="893"/>
      <w:bookmarkEnd w:id="894"/>
      <w:bookmarkEnd w:id="895"/>
      <w:bookmarkEnd w:id="896"/>
    </w:p>
    <w:p w14:paraId="1879BB91" w14:textId="77777777" w:rsidR="00E86E7B" w:rsidRPr="00816C4A" w:rsidRDefault="00E86E7B" w:rsidP="00E86E7B">
      <w:r w:rsidRPr="00816C4A">
        <w:t>See ETSI TS 102 223 [32] clause 6.5.</w:t>
      </w:r>
    </w:p>
    <w:p w14:paraId="111D79ED" w14:textId="77777777" w:rsidR="00E86E7B" w:rsidRPr="00816C4A" w:rsidRDefault="00E86E7B" w:rsidP="00E86E7B">
      <w:pPr>
        <w:pStyle w:val="Heading3"/>
      </w:pPr>
      <w:bookmarkStart w:id="897" w:name="_Toc3200758"/>
      <w:bookmarkStart w:id="898" w:name="_Toc20392501"/>
      <w:bookmarkStart w:id="899" w:name="_Toc27774148"/>
      <w:bookmarkStart w:id="900" w:name="_Toc36482608"/>
      <w:bookmarkStart w:id="901" w:name="_Toc36484267"/>
      <w:bookmarkStart w:id="902" w:name="_Toc44933197"/>
      <w:bookmarkStart w:id="903" w:name="_Toc50972150"/>
      <w:bookmarkStart w:id="904" w:name="_Toc57104904"/>
      <w:bookmarkStart w:id="905" w:name="_Toc130981367"/>
      <w:r w:rsidRPr="00816C4A">
        <w:t>6.5.1</w:t>
      </w:r>
      <w:r w:rsidRPr="00816C4A">
        <w:tab/>
        <w:t>Command number</w:t>
      </w:r>
      <w:bookmarkEnd w:id="897"/>
      <w:bookmarkEnd w:id="898"/>
      <w:bookmarkEnd w:id="899"/>
      <w:bookmarkEnd w:id="900"/>
      <w:bookmarkEnd w:id="901"/>
      <w:bookmarkEnd w:id="902"/>
      <w:bookmarkEnd w:id="903"/>
      <w:bookmarkEnd w:id="904"/>
      <w:bookmarkEnd w:id="905"/>
    </w:p>
    <w:p w14:paraId="32DB412E" w14:textId="77777777" w:rsidR="00E86E7B" w:rsidRPr="00816C4A" w:rsidRDefault="00E86E7B" w:rsidP="00E86E7B">
      <w:r w:rsidRPr="00816C4A">
        <w:t>See ETSI TS 102 223 [32] clause 6.5.1.</w:t>
      </w:r>
    </w:p>
    <w:p w14:paraId="20605183" w14:textId="77777777" w:rsidR="00E86E7B" w:rsidRPr="00816C4A" w:rsidRDefault="00E86E7B" w:rsidP="00E86E7B">
      <w:pPr>
        <w:pStyle w:val="Heading3"/>
      </w:pPr>
      <w:bookmarkStart w:id="906" w:name="_Toc3200759"/>
      <w:bookmarkStart w:id="907" w:name="_Toc20392502"/>
      <w:bookmarkStart w:id="908" w:name="_Toc27774149"/>
      <w:bookmarkStart w:id="909" w:name="_Toc36482609"/>
      <w:bookmarkStart w:id="910" w:name="_Toc36484268"/>
      <w:bookmarkStart w:id="911" w:name="_Toc44933198"/>
      <w:bookmarkStart w:id="912" w:name="_Toc50972151"/>
      <w:bookmarkStart w:id="913" w:name="_Toc57104905"/>
      <w:bookmarkStart w:id="914" w:name="_Toc130981368"/>
      <w:r w:rsidRPr="00816C4A">
        <w:t>6.5.2</w:t>
      </w:r>
      <w:r w:rsidRPr="00816C4A">
        <w:tab/>
        <w:t>Device identities</w:t>
      </w:r>
      <w:bookmarkEnd w:id="906"/>
      <w:bookmarkEnd w:id="907"/>
      <w:bookmarkEnd w:id="908"/>
      <w:bookmarkEnd w:id="909"/>
      <w:bookmarkEnd w:id="910"/>
      <w:bookmarkEnd w:id="911"/>
      <w:bookmarkEnd w:id="912"/>
      <w:bookmarkEnd w:id="913"/>
      <w:bookmarkEnd w:id="914"/>
    </w:p>
    <w:p w14:paraId="2A23D33A" w14:textId="77777777" w:rsidR="00E86E7B" w:rsidRPr="00816C4A" w:rsidRDefault="00E86E7B" w:rsidP="00E86E7B">
      <w:r w:rsidRPr="00816C4A">
        <w:t>See ETSI TS 102 223 [32] clause 6.5.2.</w:t>
      </w:r>
    </w:p>
    <w:p w14:paraId="3B6B1A3C" w14:textId="77777777" w:rsidR="00E86E7B" w:rsidRPr="00816C4A" w:rsidRDefault="00E86E7B" w:rsidP="00E86E7B">
      <w:pPr>
        <w:pStyle w:val="Heading3"/>
      </w:pPr>
      <w:bookmarkStart w:id="915" w:name="_Toc3200760"/>
      <w:bookmarkStart w:id="916" w:name="_Toc20392503"/>
      <w:bookmarkStart w:id="917" w:name="_Toc27774150"/>
      <w:bookmarkStart w:id="918" w:name="_Toc36482610"/>
      <w:bookmarkStart w:id="919" w:name="_Toc36484269"/>
      <w:bookmarkStart w:id="920" w:name="_Toc44933199"/>
      <w:bookmarkStart w:id="921" w:name="_Toc50972152"/>
      <w:bookmarkStart w:id="922" w:name="_Toc57104906"/>
      <w:bookmarkStart w:id="923" w:name="_Toc130981369"/>
      <w:r w:rsidRPr="00816C4A">
        <w:t>6.5.3</w:t>
      </w:r>
      <w:r w:rsidRPr="00816C4A">
        <w:tab/>
        <w:t>Alpha identifier</w:t>
      </w:r>
      <w:bookmarkEnd w:id="915"/>
      <w:bookmarkEnd w:id="916"/>
      <w:bookmarkEnd w:id="917"/>
      <w:bookmarkEnd w:id="918"/>
      <w:bookmarkEnd w:id="919"/>
      <w:bookmarkEnd w:id="920"/>
      <w:bookmarkEnd w:id="921"/>
      <w:bookmarkEnd w:id="922"/>
      <w:bookmarkEnd w:id="923"/>
    </w:p>
    <w:p w14:paraId="16DA3230" w14:textId="77777777" w:rsidR="00E86E7B" w:rsidRPr="00816C4A" w:rsidRDefault="00E86E7B" w:rsidP="00E86E7B">
      <w:r w:rsidRPr="00816C4A">
        <w:t>See ETSI TS 102 223 [32] clause 6.5.3.</w:t>
      </w:r>
    </w:p>
    <w:p w14:paraId="4BC40C5E" w14:textId="77777777" w:rsidR="00E86E7B" w:rsidRPr="00816C4A" w:rsidRDefault="00E86E7B" w:rsidP="00E86E7B">
      <w:pPr>
        <w:pStyle w:val="Heading3"/>
      </w:pPr>
      <w:bookmarkStart w:id="924" w:name="_Toc3200761"/>
      <w:bookmarkStart w:id="925" w:name="_Toc20392504"/>
      <w:bookmarkStart w:id="926" w:name="_Toc27774151"/>
      <w:bookmarkStart w:id="927" w:name="_Toc36482611"/>
      <w:bookmarkStart w:id="928" w:name="_Toc36484270"/>
      <w:bookmarkStart w:id="929" w:name="_Toc44933200"/>
      <w:bookmarkStart w:id="930" w:name="_Toc50972153"/>
      <w:bookmarkStart w:id="931" w:name="_Toc57104907"/>
      <w:bookmarkStart w:id="932" w:name="_Toc130981370"/>
      <w:r w:rsidRPr="00816C4A">
        <w:t>6.5.4</w:t>
      </w:r>
      <w:r w:rsidRPr="00816C4A">
        <w:tab/>
        <w:t>Icon identifiers</w:t>
      </w:r>
      <w:bookmarkEnd w:id="924"/>
      <w:bookmarkEnd w:id="925"/>
      <w:bookmarkEnd w:id="926"/>
      <w:bookmarkEnd w:id="927"/>
      <w:bookmarkEnd w:id="928"/>
      <w:bookmarkEnd w:id="929"/>
      <w:bookmarkEnd w:id="930"/>
      <w:bookmarkEnd w:id="931"/>
      <w:bookmarkEnd w:id="932"/>
    </w:p>
    <w:p w14:paraId="3B1B3D14" w14:textId="77777777" w:rsidR="00E86E7B" w:rsidRPr="00816C4A" w:rsidRDefault="00E86E7B" w:rsidP="00E86E7B">
      <w:r w:rsidRPr="00816C4A">
        <w:t>The display of icons is optional for the terminal on a per command basis, see ETSI TS 102 223 [32] clause 6.5.4.</w:t>
      </w:r>
    </w:p>
    <w:p w14:paraId="1F02F452" w14:textId="77777777" w:rsidR="00E86E7B" w:rsidRPr="00816C4A" w:rsidRDefault="00E86E7B" w:rsidP="00E86E7B">
      <w:pPr>
        <w:pStyle w:val="Heading3"/>
      </w:pPr>
      <w:bookmarkStart w:id="933" w:name="_Toc3200762"/>
      <w:bookmarkStart w:id="934" w:name="_Toc20392505"/>
      <w:bookmarkStart w:id="935" w:name="_Toc27774152"/>
      <w:bookmarkStart w:id="936" w:name="_Toc36482612"/>
      <w:bookmarkStart w:id="937" w:name="_Toc36484271"/>
      <w:bookmarkStart w:id="938" w:name="_Toc44933201"/>
      <w:bookmarkStart w:id="939" w:name="_Toc50972154"/>
      <w:bookmarkStart w:id="940" w:name="_Toc57104908"/>
      <w:bookmarkStart w:id="941" w:name="_Toc130981371"/>
      <w:r w:rsidRPr="00816C4A">
        <w:t>6.5.5</w:t>
      </w:r>
      <w:r w:rsidRPr="00816C4A">
        <w:tab/>
        <w:t>Text attribute</w:t>
      </w:r>
      <w:bookmarkEnd w:id="933"/>
      <w:bookmarkEnd w:id="934"/>
      <w:bookmarkEnd w:id="935"/>
      <w:bookmarkEnd w:id="936"/>
      <w:bookmarkEnd w:id="937"/>
      <w:bookmarkEnd w:id="938"/>
      <w:bookmarkEnd w:id="939"/>
      <w:bookmarkEnd w:id="940"/>
      <w:bookmarkEnd w:id="941"/>
    </w:p>
    <w:p w14:paraId="4F63AF47" w14:textId="77777777" w:rsidR="00E86E7B" w:rsidRPr="00816C4A" w:rsidRDefault="00E86E7B" w:rsidP="00E86E7B">
      <w:r w:rsidRPr="00816C4A">
        <w:t>See ETSI TS 102 223 [32] clause 6.5.5.</w:t>
      </w:r>
    </w:p>
    <w:p w14:paraId="3E480731" w14:textId="77777777" w:rsidR="00E86E7B" w:rsidRPr="00816C4A" w:rsidRDefault="00E86E7B" w:rsidP="00E86E7B">
      <w:pPr>
        <w:pStyle w:val="Heading3"/>
      </w:pPr>
      <w:bookmarkStart w:id="942" w:name="_Toc3200763"/>
      <w:bookmarkStart w:id="943" w:name="_Toc20392506"/>
      <w:bookmarkStart w:id="944" w:name="_Toc27774153"/>
      <w:bookmarkStart w:id="945" w:name="_Toc36482613"/>
      <w:bookmarkStart w:id="946" w:name="_Toc36484272"/>
      <w:bookmarkStart w:id="947" w:name="_Toc44933202"/>
      <w:bookmarkStart w:id="948" w:name="_Toc50972155"/>
      <w:bookmarkStart w:id="949" w:name="_Toc57104909"/>
      <w:bookmarkStart w:id="950" w:name="_Toc130981372"/>
      <w:r w:rsidRPr="00816C4A">
        <w:t>6.5.6</w:t>
      </w:r>
      <w:r w:rsidRPr="00816C4A">
        <w:tab/>
        <w:t>Frame identifier</w:t>
      </w:r>
      <w:bookmarkEnd w:id="942"/>
      <w:bookmarkEnd w:id="943"/>
      <w:bookmarkEnd w:id="944"/>
      <w:bookmarkEnd w:id="945"/>
      <w:bookmarkEnd w:id="946"/>
      <w:bookmarkEnd w:id="947"/>
      <w:bookmarkEnd w:id="948"/>
      <w:bookmarkEnd w:id="949"/>
      <w:bookmarkEnd w:id="950"/>
    </w:p>
    <w:p w14:paraId="6C48B8D1" w14:textId="77777777" w:rsidR="00E86E7B" w:rsidRPr="00816C4A" w:rsidRDefault="00E86E7B" w:rsidP="00E86E7B">
      <w:r w:rsidRPr="00816C4A">
        <w:t>See ETSI TS 102 223 [32] clause 6.5.6.</w:t>
      </w:r>
    </w:p>
    <w:p w14:paraId="3CE717D9" w14:textId="77777777" w:rsidR="00E86E7B" w:rsidRPr="00816C4A" w:rsidRDefault="00E86E7B" w:rsidP="00E86E7B">
      <w:pPr>
        <w:pStyle w:val="Heading2"/>
      </w:pPr>
      <w:bookmarkStart w:id="951" w:name="_Toc3200764"/>
      <w:bookmarkStart w:id="952" w:name="_Toc20392507"/>
      <w:bookmarkStart w:id="953" w:name="_Toc27774154"/>
      <w:bookmarkStart w:id="954" w:name="_Toc36482614"/>
      <w:bookmarkStart w:id="955" w:name="_Toc36484273"/>
      <w:bookmarkStart w:id="956" w:name="_Toc44933203"/>
      <w:bookmarkStart w:id="957" w:name="_Toc50972156"/>
      <w:bookmarkStart w:id="958" w:name="_Toc57104910"/>
      <w:bookmarkStart w:id="959" w:name="_Toc130981373"/>
      <w:r w:rsidRPr="00816C4A">
        <w:lastRenderedPageBreak/>
        <w:t>6.6</w:t>
      </w:r>
      <w:r w:rsidRPr="00816C4A">
        <w:tab/>
        <w:t>Structure of proactive UICC commands</w:t>
      </w:r>
      <w:bookmarkEnd w:id="951"/>
      <w:bookmarkEnd w:id="952"/>
      <w:bookmarkEnd w:id="953"/>
      <w:bookmarkEnd w:id="954"/>
      <w:bookmarkEnd w:id="955"/>
      <w:bookmarkEnd w:id="956"/>
      <w:bookmarkEnd w:id="957"/>
      <w:bookmarkEnd w:id="958"/>
      <w:bookmarkEnd w:id="959"/>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0" w:name="_Toc3200765"/>
      <w:bookmarkStart w:id="961" w:name="_Toc20392508"/>
      <w:bookmarkStart w:id="962" w:name="_Toc27774155"/>
      <w:bookmarkStart w:id="963" w:name="_Toc36482615"/>
      <w:bookmarkStart w:id="964" w:name="_Toc36484274"/>
      <w:bookmarkStart w:id="965" w:name="_Toc44933204"/>
      <w:bookmarkStart w:id="966" w:name="_Toc50972157"/>
      <w:bookmarkStart w:id="967" w:name="_Toc57104911"/>
      <w:bookmarkStart w:id="968" w:name="_Toc130981374"/>
      <w:r w:rsidRPr="00816C4A">
        <w:t>6.6.1</w:t>
      </w:r>
      <w:r w:rsidRPr="00816C4A">
        <w:tab/>
        <w:t>DISPLAY TEXT</w:t>
      </w:r>
      <w:bookmarkEnd w:id="960"/>
      <w:bookmarkEnd w:id="961"/>
      <w:bookmarkEnd w:id="962"/>
      <w:bookmarkEnd w:id="963"/>
      <w:bookmarkEnd w:id="964"/>
      <w:bookmarkEnd w:id="965"/>
      <w:bookmarkEnd w:id="966"/>
      <w:bookmarkEnd w:id="967"/>
      <w:bookmarkEnd w:id="968"/>
    </w:p>
    <w:p w14:paraId="2E57CEA9" w14:textId="77777777" w:rsidR="00E86E7B" w:rsidRPr="00816C4A" w:rsidRDefault="00E86E7B" w:rsidP="00E86E7B">
      <w:r w:rsidRPr="00816C4A">
        <w:t>See ETSI TS 102 223 [32] clause 6.6.1.</w:t>
      </w:r>
    </w:p>
    <w:p w14:paraId="79A004CE" w14:textId="77777777" w:rsidR="00E86E7B" w:rsidRPr="00816C4A" w:rsidRDefault="00E86E7B" w:rsidP="00E86E7B">
      <w:pPr>
        <w:pStyle w:val="Heading3"/>
      </w:pPr>
      <w:bookmarkStart w:id="969" w:name="_Toc3200766"/>
      <w:bookmarkStart w:id="970" w:name="_Toc20392509"/>
      <w:bookmarkStart w:id="971" w:name="_Toc27774156"/>
      <w:bookmarkStart w:id="972" w:name="_Toc36482616"/>
      <w:bookmarkStart w:id="973" w:name="_Toc36484275"/>
      <w:bookmarkStart w:id="974" w:name="_Toc44933205"/>
      <w:bookmarkStart w:id="975" w:name="_Toc50972158"/>
      <w:bookmarkStart w:id="976" w:name="_Toc57104912"/>
      <w:bookmarkStart w:id="977" w:name="_Toc130981375"/>
      <w:r w:rsidRPr="00816C4A">
        <w:t>6.6.2</w:t>
      </w:r>
      <w:r w:rsidRPr="00816C4A">
        <w:tab/>
        <w:t>GET INKEY</w:t>
      </w:r>
      <w:bookmarkEnd w:id="969"/>
      <w:bookmarkEnd w:id="970"/>
      <w:bookmarkEnd w:id="971"/>
      <w:bookmarkEnd w:id="972"/>
      <w:bookmarkEnd w:id="973"/>
      <w:bookmarkEnd w:id="974"/>
      <w:bookmarkEnd w:id="975"/>
      <w:bookmarkEnd w:id="976"/>
      <w:bookmarkEnd w:id="977"/>
    </w:p>
    <w:p w14:paraId="0AE543C2" w14:textId="77777777" w:rsidR="00E86E7B" w:rsidRPr="00816C4A" w:rsidRDefault="00E86E7B" w:rsidP="00E86E7B">
      <w:r w:rsidRPr="00816C4A">
        <w:t>See ETSI TS 102 223 [32] clause 6.6.2.</w:t>
      </w:r>
    </w:p>
    <w:p w14:paraId="186512C4" w14:textId="77777777" w:rsidR="00E86E7B" w:rsidRPr="00816C4A" w:rsidRDefault="00E86E7B" w:rsidP="00E86E7B">
      <w:pPr>
        <w:pStyle w:val="Heading3"/>
      </w:pPr>
      <w:bookmarkStart w:id="978" w:name="_Toc3200767"/>
      <w:bookmarkStart w:id="979" w:name="_Toc20392510"/>
      <w:bookmarkStart w:id="980" w:name="_Toc27774157"/>
      <w:bookmarkStart w:id="981" w:name="_Toc36482617"/>
      <w:bookmarkStart w:id="982" w:name="_Toc36484276"/>
      <w:bookmarkStart w:id="983" w:name="_Toc44933206"/>
      <w:bookmarkStart w:id="984" w:name="_Toc50972159"/>
      <w:bookmarkStart w:id="985" w:name="_Toc57104913"/>
      <w:bookmarkStart w:id="986" w:name="_Toc130981376"/>
      <w:r w:rsidRPr="00816C4A">
        <w:t>6.6.3</w:t>
      </w:r>
      <w:r w:rsidRPr="00816C4A">
        <w:tab/>
        <w:t>GET INPUT</w:t>
      </w:r>
      <w:bookmarkEnd w:id="978"/>
      <w:bookmarkEnd w:id="979"/>
      <w:bookmarkEnd w:id="980"/>
      <w:bookmarkEnd w:id="981"/>
      <w:bookmarkEnd w:id="982"/>
      <w:bookmarkEnd w:id="983"/>
      <w:bookmarkEnd w:id="984"/>
      <w:bookmarkEnd w:id="985"/>
      <w:bookmarkEnd w:id="986"/>
    </w:p>
    <w:p w14:paraId="788D9FE6" w14:textId="77777777" w:rsidR="00E86E7B" w:rsidRPr="00816C4A" w:rsidRDefault="00E86E7B" w:rsidP="00E86E7B">
      <w:r w:rsidRPr="00816C4A">
        <w:t>See ETSI TS 102 223 [32] clause 6.6.3.</w:t>
      </w:r>
    </w:p>
    <w:p w14:paraId="6C3C2B52" w14:textId="77777777" w:rsidR="00E86E7B" w:rsidRPr="00816C4A" w:rsidRDefault="00E86E7B" w:rsidP="00E86E7B">
      <w:pPr>
        <w:pStyle w:val="Heading3"/>
      </w:pPr>
      <w:bookmarkStart w:id="987" w:name="_Toc3200768"/>
      <w:bookmarkStart w:id="988" w:name="_Toc20392511"/>
      <w:bookmarkStart w:id="989" w:name="_Toc27774158"/>
      <w:bookmarkStart w:id="990" w:name="_Toc36482618"/>
      <w:bookmarkStart w:id="991" w:name="_Toc36484277"/>
      <w:bookmarkStart w:id="992" w:name="_Toc44933207"/>
      <w:bookmarkStart w:id="993" w:name="_Toc50972160"/>
      <w:bookmarkStart w:id="994" w:name="_Toc57104914"/>
      <w:bookmarkStart w:id="995" w:name="_Toc130981377"/>
      <w:r w:rsidRPr="00816C4A">
        <w:t>6.6.4</w:t>
      </w:r>
      <w:r w:rsidRPr="00816C4A">
        <w:tab/>
        <w:t>MORE TIME</w:t>
      </w:r>
      <w:bookmarkEnd w:id="987"/>
      <w:bookmarkEnd w:id="988"/>
      <w:bookmarkEnd w:id="989"/>
      <w:bookmarkEnd w:id="990"/>
      <w:bookmarkEnd w:id="991"/>
      <w:bookmarkEnd w:id="992"/>
      <w:bookmarkEnd w:id="993"/>
      <w:bookmarkEnd w:id="994"/>
      <w:bookmarkEnd w:id="995"/>
    </w:p>
    <w:p w14:paraId="5B56D0DD" w14:textId="77777777" w:rsidR="00E86E7B" w:rsidRPr="00816C4A" w:rsidRDefault="00E86E7B" w:rsidP="00E86E7B">
      <w:r w:rsidRPr="00816C4A">
        <w:t>See ETSI TS 102 223 [32] clause 6.6.4.</w:t>
      </w:r>
    </w:p>
    <w:p w14:paraId="2C9793AA" w14:textId="77777777" w:rsidR="00E86E7B" w:rsidRPr="00816C4A" w:rsidRDefault="00E86E7B" w:rsidP="00E86E7B">
      <w:pPr>
        <w:pStyle w:val="Heading3"/>
      </w:pPr>
      <w:bookmarkStart w:id="996" w:name="_Toc3200769"/>
      <w:bookmarkStart w:id="997" w:name="_Toc20392512"/>
      <w:bookmarkStart w:id="998" w:name="_Toc27774159"/>
      <w:bookmarkStart w:id="999" w:name="_Toc36482619"/>
      <w:bookmarkStart w:id="1000" w:name="_Toc36484278"/>
      <w:bookmarkStart w:id="1001" w:name="_Toc44933208"/>
      <w:bookmarkStart w:id="1002" w:name="_Toc50972161"/>
      <w:bookmarkStart w:id="1003" w:name="_Toc57104915"/>
      <w:bookmarkStart w:id="1004" w:name="_Toc130981378"/>
      <w:r w:rsidRPr="00816C4A">
        <w:t>6.6.5</w:t>
      </w:r>
      <w:r w:rsidRPr="00816C4A">
        <w:tab/>
        <w:t>PLAY TONE</w:t>
      </w:r>
      <w:bookmarkEnd w:id="996"/>
      <w:bookmarkEnd w:id="997"/>
      <w:bookmarkEnd w:id="998"/>
      <w:bookmarkEnd w:id="999"/>
      <w:bookmarkEnd w:id="1000"/>
      <w:bookmarkEnd w:id="1001"/>
      <w:bookmarkEnd w:id="1002"/>
      <w:bookmarkEnd w:id="1003"/>
      <w:bookmarkEnd w:id="1004"/>
    </w:p>
    <w:p w14:paraId="4E08B161" w14:textId="77777777" w:rsidR="00E86E7B" w:rsidRPr="00816C4A" w:rsidRDefault="00E86E7B" w:rsidP="00E86E7B">
      <w:r w:rsidRPr="00816C4A">
        <w:t>See ETSI TS 102 223 [32] clause 6.6.5.</w:t>
      </w:r>
    </w:p>
    <w:p w14:paraId="3E89C129" w14:textId="77777777" w:rsidR="00E86E7B" w:rsidRPr="00816C4A" w:rsidRDefault="00E86E7B" w:rsidP="00E86E7B">
      <w:pPr>
        <w:pStyle w:val="Heading3"/>
      </w:pPr>
      <w:bookmarkStart w:id="1005" w:name="_Toc3200770"/>
      <w:bookmarkStart w:id="1006" w:name="_Toc20392513"/>
      <w:bookmarkStart w:id="1007" w:name="_Toc27774160"/>
      <w:bookmarkStart w:id="1008" w:name="_Toc36482620"/>
      <w:bookmarkStart w:id="1009" w:name="_Toc36484279"/>
      <w:bookmarkStart w:id="1010" w:name="_Toc44933209"/>
      <w:bookmarkStart w:id="1011" w:name="_Toc50972162"/>
      <w:bookmarkStart w:id="1012" w:name="_Toc57104916"/>
      <w:bookmarkStart w:id="1013" w:name="_Toc130981379"/>
      <w:r w:rsidRPr="00816C4A">
        <w:t>6.6.6</w:t>
      </w:r>
      <w:r w:rsidRPr="00816C4A">
        <w:tab/>
        <w:t>POLL INTERVAL</w:t>
      </w:r>
      <w:bookmarkEnd w:id="1005"/>
      <w:bookmarkEnd w:id="1006"/>
      <w:bookmarkEnd w:id="1007"/>
      <w:bookmarkEnd w:id="1008"/>
      <w:bookmarkEnd w:id="1009"/>
      <w:bookmarkEnd w:id="1010"/>
      <w:bookmarkEnd w:id="1011"/>
      <w:bookmarkEnd w:id="1012"/>
      <w:bookmarkEnd w:id="1013"/>
    </w:p>
    <w:p w14:paraId="45C42373" w14:textId="77777777" w:rsidR="00E86E7B" w:rsidRPr="00816C4A" w:rsidRDefault="00E86E7B" w:rsidP="00E86E7B">
      <w:r w:rsidRPr="00816C4A">
        <w:t>See ETSI TS 102 223 [32] clause 6.6.6.</w:t>
      </w:r>
    </w:p>
    <w:p w14:paraId="1090DFA7" w14:textId="77777777" w:rsidR="00E86E7B" w:rsidRPr="00816C4A" w:rsidRDefault="00E86E7B" w:rsidP="00E86E7B">
      <w:pPr>
        <w:pStyle w:val="Heading3"/>
      </w:pPr>
      <w:bookmarkStart w:id="1014" w:name="_Toc3200771"/>
      <w:bookmarkStart w:id="1015" w:name="_Toc20392514"/>
      <w:bookmarkStart w:id="1016" w:name="_Toc27774161"/>
      <w:bookmarkStart w:id="1017" w:name="_Toc36482621"/>
      <w:bookmarkStart w:id="1018" w:name="_Toc36484280"/>
      <w:bookmarkStart w:id="1019" w:name="_Toc44933210"/>
      <w:bookmarkStart w:id="1020" w:name="_Toc50972163"/>
      <w:bookmarkStart w:id="1021" w:name="_Toc57104917"/>
      <w:bookmarkStart w:id="1022" w:name="_Toc130981380"/>
      <w:r w:rsidRPr="00816C4A">
        <w:t>6.6.7</w:t>
      </w:r>
      <w:r w:rsidRPr="00816C4A">
        <w:tab/>
        <w:t>SET-UP MENU</w:t>
      </w:r>
      <w:bookmarkEnd w:id="1014"/>
      <w:bookmarkEnd w:id="1015"/>
      <w:bookmarkEnd w:id="1016"/>
      <w:bookmarkEnd w:id="1017"/>
      <w:bookmarkEnd w:id="1018"/>
      <w:bookmarkEnd w:id="1019"/>
      <w:bookmarkEnd w:id="1020"/>
      <w:bookmarkEnd w:id="1021"/>
      <w:bookmarkEnd w:id="1022"/>
    </w:p>
    <w:p w14:paraId="20E0BA39" w14:textId="77777777" w:rsidR="00E86E7B" w:rsidRPr="00816C4A" w:rsidRDefault="00E86E7B" w:rsidP="00E86E7B">
      <w:r w:rsidRPr="00816C4A">
        <w:t>See ETSI TS 102 223 [32] clause 6.6.7.</w:t>
      </w:r>
    </w:p>
    <w:p w14:paraId="6854EB28" w14:textId="77777777" w:rsidR="00E86E7B" w:rsidRPr="00816C4A" w:rsidRDefault="00E86E7B" w:rsidP="00E86E7B">
      <w:pPr>
        <w:pStyle w:val="Heading3"/>
      </w:pPr>
      <w:bookmarkStart w:id="1023" w:name="_Toc3200772"/>
      <w:bookmarkStart w:id="1024" w:name="_Toc20392515"/>
      <w:bookmarkStart w:id="1025" w:name="_Toc27774162"/>
      <w:bookmarkStart w:id="1026" w:name="_Toc36482622"/>
      <w:bookmarkStart w:id="1027" w:name="_Toc36484281"/>
      <w:bookmarkStart w:id="1028" w:name="_Toc44933211"/>
      <w:bookmarkStart w:id="1029" w:name="_Toc50972164"/>
      <w:bookmarkStart w:id="1030" w:name="_Toc57104918"/>
      <w:bookmarkStart w:id="1031" w:name="_Toc130981381"/>
      <w:r w:rsidRPr="00816C4A">
        <w:t>6.6.8</w:t>
      </w:r>
      <w:r w:rsidRPr="00816C4A">
        <w:tab/>
        <w:t>SELECT ITEM</w:t>
      </w:r>
      <w:bookmarkEnd w:id="1023"/>
      <w:bookmarkEnd w:id="1024"/>
      <w:bookmarkEnd w:id="1025"/>
      <w:bookmarkEnd w:id="1026"/>
      <w:bookmarkEnd w:id="1027"/>
      <w:bookmarkEnd w:id="1028"/>
      <w:bookmarkEnd w:id="1029"/>
      <w:bookmarkEnd w:id="1030"/>
      <w:bookmarkEnd w:id="1031"/>
    </w:p>
    <w:p w14:paraId="1CCE3E31" w14:textId="77777777" w:rsidR="00E86E7B" w:rsidRPr="00816C4A" w:rsidRDefault="00E86E7B" w:rsidP="00E86E7B">
      <w:r w:rsidRPr="00816C4A">
        <w:t>See ETSI TS 102 223 [32] clause 6.6.8.</w:t>
      </w:r>
    </w:p>
    <w:p w14:paraId="2F349D6B" w14:textId="77777777" w:rsidR="00E86E7B" w:rsidRPr="00816C4A" w:rsidRDefault="00E86E7B" w:rsidP="00E86E7B">
      <w:pPr>
        <w:pStyle w:val="Heading3"/>
      </w:pPr>
      <w:bookmarkStart w:id="1032" w:name="_Toc3200773"/>
      <w:bookmarkStart w:id="1033" w:name="_Toc20392516"/>
      <w:bookmarkStart w:id="1034" w:name="_Toc27774163"/>
      <w:bookmarkStart w:id="1035" w:name="_Toc36482623"/>
      <w:bookmarkStart w:id="1036" w:name="_Toc36484282"/>
      <w:bookmarkStart w:id="1037" w:name="_Toc44933212"/>
      <w:bookmarkStart w:id="1038" w:name="_Toc50972165"/>
      <w:bookmarkStart w:id="1039" w:name="_Toc57104919"/>
      <w:bookmarkStart w:id="1040" w:name="_Toc130981382"/>
      <w:r w:rsidRPr="00816C4A">
        <w:t>6.6.9</w:t>
      </w:r>
      <w:r w:rsidRPr="00816C4A">
        <w:tab/>
        <w:t>SEND SHORT MESSAGE</w:t>
      </w:r>
      <w:bookmarkEnd w:id="1032"/>
      <w:bookmarkEnd w:id="1033"/>
      <w:bookmarkEnd w:id="1034"/>
      <w:bookmarkEnd w:id="1035"/>
      <w:bookmarkEnd w:id="1036"/>
      <w:bookmarkEnd w:id="1037"/>
      <w:bookmarkEnd w:id="1038"/>
      <w:bookmarkEnd w:id="1039"/>
      <w:bookmarkEnd w:id="1040"/>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1AB8E3A3" w14:textId="77777777" w:rsidR="00E86E7B" w:rsidRPr="00816C4A" w:rsidRDefault="00E86E7B" w:rsidP="00E86E7B">
      <w:r w:rsidRPr="00816C4A">
        <w:t>The address data object 1 may optionally hold the Public Service Identity of the SM-SC in URI format that the ME shall use to submit the SMS over IP as defined in 3GPP TS 24.341 [65].</w:t>
      </w:r>
    </w:p>
    <w:p w14:paraId="4201AB52" w14:textId="77777777" w:rsidR="00E86E7B" w:rsidRPr="00816C4A" w:rsidRDefault="00E86E7B" w:rsidP="00E86E7B">
      <w:r w:rsidRPr="00816C4A">
        <w:lastRenderedPageBreak/>
        <w:t>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3GPP TS 24.341 [65] clause 5.3.1.4.2.</w:t>
      </w:r>
    </w:p>
    <w:p w14:paraId="55165117" w14:textId="77777777"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 [65].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1" w:name="_Toc3200774"/>
      <w:bookmarkStart w:id="1042" w:name="_Toc20392517"/>
      <w:bookmarkStart w:id="1043" w:name="_Toc27774164"/>
      <w:bookmarkStart w:id="1044" w:name="_Toc36482624"/>
      <w:bookmarkStart w:id="1045" w:name="_Toc36484283"/>
      <w:bookmarkStart w:id="1046" w:name="_Toc44933213"/>
      <w:bookmarkStart w:id="1047" w:name="_Toc50972166"/>
      <w:bookmarkStart w:id="1048" w:name="_Toc57104920"/>
      <w:bookmarkStart w:id="1049" w:name="_Toc130981383"/>
      <w:r w:rsidRPr="00816C4A">
        <w:t>6.6.10</w:t>
      </w:r>
      <w:r w:rsidRPr="00816C4A">
        <w:tab/>
        <w:t>SEND SS</w:t>
      </w:r>
      <w:bookmarkEnd w:id="1041"/>
      <w:bookmarkEnd w:id="1042"/>
      <w:bookmarkEnd w:id="1043"/>
      <w:bookmarkEnd w:id="1044"/>
      <w:bookmarkEnd w:id="1045"/>
      <w:bookmarkEnd w:id="1046"/>
      <w:bookmarkEnd w:id="1047"/>
      <w:bookmarkEnd w:id="1048"/>
      <w:bookmarkEnd w:id="1049"/>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0" w:name="_Toc3200775"/>
      <w:bookmarkStart w:id="1051" w:name="_Toc20392518"/>
      <w:bookmarkStart w:id="1052" w:name="_Toc27774165"/>
      <w:bookmarkStart w:id="1053" w:name="_Toc36482625"/>
      <w:bookmarkStart w:id="1054" w:name="_Toc36484284"/>
      <w:bookmarkStart w:id="1055" w:name="_Toc44933214"/>
      <w:bookmarkStart w:id="1056" w:name="_Toc50972167"/>
      <w:bookmarkStart w:id="1057" w:name="_Toc57104921"/>
      <w:bookmarkStart w:id="1058" w:name="_Toc130981384"/>
      <w:r w:rsidRPr="00816C4A">
        <w:t>6.6.11</w:t>
      </w:r>
      <w:r w:rsidRPr="00816C4A">
        <w:tab/>
        <w:t>SEND USSD</w:t>
      </w:r>
      <w:bookmarkEnd w:id="1050"/>
      <w:bookmarkEnd w:id="1051"/>
      <w:bookmarkEnd w:id="1052"/>
      <w:bookmarkEnd w:id="1053"/>
      <w:bookmarkEnd w:id="1054"/>
      <w:bookmarkEnd w:id="1055"/>
      <w:bookmarkEnd w:id="1056"/>
      <w:bookmarkEnd w:id="1057"/>
      <w:bookmarkEnd w:id="1058"/>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59" w:name="_Toc3200776"/>
      <w:bookmarkStart w:id="1060" w:name="_Toc20392519"/>
      <w:bookmarkStart w:id="1061" w:name="_Toc27774166"/>
      <w:bookmarkStart w:id="1062" w:name="_Toc36482626"/>
      <w:bookmarkStart w:id="1063" w:name="_Toc36484285"/>
      <w:bookmarkStart w:id="1064" w:name="_Toc44933215"/>
      <w:bookmarkStart w:id="1065" w:name="_Toc50972168"/>
      <w:bookmarkStart w:id="1066" w:name="_Toc57104922"/>
      <w:bookmarkStart w:id="1067" w:name="_Toc130981385"/>
      <w:r w:rsidRPr="00816C4A">
        <w:t>6.6.12</w:t>
      </w:r>
      <w:r w:rsidRPr="00816C4A">
        <w:tab/>
        <w:t>SET UP CALL</w:t>
      </w:r>
      <w:bookmarkEnd w:id="1059"/>
      <w:bookmarkEnd w:id="1060"/>
      <w:bookmarkEnd w:id="1061"/>
      <w:bookmarkEnd w:id="1062"/>
      <w:bookmarkEnd w:id="1063"/>
      <w:bookmarkEnd w:id="1064"/>
      <w:bookmarkEnd w:id="1065"/>
      <w:bookmarkEnd w:id="1066"/>
      <w:bookmarkEnd w:id="1067"/>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lastRenderedPageBreak/>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77777777" w:rsidR="00E86E7B" w:rsidRPr="00816C4A" w:rsidRDefault="00E86E7B" w:rsidP="00B27DCC">
            <w:pPr>
              <w:pStyle w:val="TAC"/>
              <w:rPr>
                <w:lang w:eastAsia="en-GB"/>
              </w:rPr>
            </w:pPr>
            <w:r w:rsidRPr="00816C4A">
              <w:rPr>
                <w:lang w:eastAsia="en-GB"/>
              </w:rPr>
              <w:t>8.72</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7777777" w:rsidR="00E86E7B" w:rsidRPr="00816C4A" w:rsidRDefault="00E86E7B" w:rsidP="00E86E7B">
      <w:r w:rsidRPr="00816C4A">
        <w:rPr>
          <w:noProof/>
        </w:rPr>
        <w:t>The IMS URI data object holds the SIP URI or tel URI, as defined in TS 24.229 [52],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68" w:name="_Toc3200777"/>
      <w:bookmarkStart w:id="1069" w:name="_Toc20392520"/>
      <w:bookmarkStart w:id="1070" w:name="_Toc27774167"/>
      <w:bookmarkStart w:id="1071" w:name="_Toc36482627"/>
      <w:bookmarkStart w:id="1072" w:name="_Toc36484286"/>
      <w:bookmarkStart w:id="1073" w:name="_Toc44933216"/>
      <w:bookmarkStart w:id="1074" w:name="_Toc50972169"/>
      <w:bookmarkStart w:id="1075" w:name="_Toc57104923"/>
      <w:bookmarkStart w:id="1076" w:name="_Toc130981386"/>
      <w:r w:rsidRPr="00816C4A">
        <w:t>6.6.13</w:t>
      </w:r>
      <w:r w:rsidRPr="00816C4A">
        <w:tab/>
        <w:t>REFRESH</w:t>
      </w:r>
      <w:bookmarkEnd w:id="1068"/>
      <w:bookmarkEnd w:id="1069"/>
      <w:bookmarkEnd w:id="1070"/>
      <w:bookmarkEnd w:id="1071"/>
      <w:bookmarkEnd w:id="1072"/>
      <w:bookmarkEnd w:id="1073"/>
      <w:bookmarkEnd w:id="1074"/>
      <w:bookmarkEnd w:id="1075"/>
      <w:bookmarkEnd w:id="1076"/>
    </w:p>
    <w:p w14:paraId="7C39F140" w14:textId="77777777" w:rsidR="00E86E7B" w:rsidRPr="00816C4A" w:rsidRDefault="00E86E7B" w:rsidP="00E86E7B">
      <w:r w:rsidRPr="00816C4A">
        <w:t>For all REFRESH modes except "Steering of Roaming", see ETSI TS 102 223 [32] clause 6.6.13.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7" w:name="_Toc3200778"/>
      <w:bookmarkStart w:id="1078" w:name="_Toc20392521"/>
      <w:bookmarkStart w:id="1079" w:name="_Toc27774168"/>
      <w:bookmarkStart w:id="1080" w:name="_Toc36482628"/>
      <w:bookmarkStart w:id="1081" w:name="_Toc36484287"/>
      <w:bookmarkStart w:id="1082" w:name="_Toc44933217"/>
      <w:bookmarkStart w:id="1083" w:name="_Toc50972170"/>
      <w:bookmarkStart w:id="1084" w:name="_Toc57104924"/>
      <w:bookmarkStart w:id="1085" w:name="_Toc130981387"/>
      <w:r w:rsidRPr="00816C4A">
        <w:t>6.6.14</w:t>
      </w:r>
      <w:r w:rsidRPr="00816C4A">
        <w:tab/>
        <w:t>POLLING OFF</w:t>
      </w:r>
      <w:bookmarkEnd w:id="1077"/>
      <w:bookmarkEnd w:id="1078"/>
      <w:bookmarkEnd w:id="1079"/>
      <w:bookmarkEnd w:id="1080"/>
      <w:bookmarkEnd w:id="1081"/>
      <w:bookmarkEnd w:id="1082"/>
      <w:bookmarkEnd w:id="1083"/>
      <w:bookmarkEnd w:id="1084"/>
      <w:bookmarkEnd w:id="1085"/>
    </w:p>
    <w:p w14:paraId="041501DA" w14:textId="77777777" w:rsidR="00E86E7B" w:rsidRPr="00816C4A" w:rsidRDefault="00E86E7B" w:rsidP="00E86E7B">
      <w:r w:rsidRPr="00816C4A">
        <w:t>See ETSI TS 102 223 [32] clause 6.6.14.</w:t>
      </w:r>
    </w:p>
    <w:p w14:paraId="5F5C83A5" w14:textId="77777777" w:rsidR="00663A5D" w:rsidRPr="00816C4A" w:rsidRDefault="004F6A18" w:rsidP="00663A5D">
      <w:pPr>
        <w:pStyle w:val="Heading3"/>
      </w:pPr>
      <w:bookmarkStart w:id="1086" w:name="_Toc3200779"/>
      <w:bookmarkStart w:id="1087" w:name="_Toc20392522"/>
      <w:bookmarkStart w:id="1088" w:name="_Toc27774169"/>
      <w:bookmarkStart w:id="1089" w:name="_Toc36482629"/>
      <w:bookmarkStart w:id="1090" w:name="_Toc36484288"/>
      <w:bookmarkStart w:id="1091" w:name="_Toc44933218"/>
      <w:bookmarkStart w:id="1092" w:name="_Toc50972171"/>
      <w:bookmarkStart w:id="1093" w:name="_Toc57104925"/>
      <w:bookmarkStart w:id="1094" w:name="_Toc3200780"/>
      <w:bookmarkStart w:id="1095" w:name="_Toc20392523"/>
      <w:bookmarkStart w:id="1096" w:name="_Toc27774170"/>
      <w:bookmarkStart w:id="1097" w:name="_Toc36482630"/>
      <w:bookmarkStart w:id="1098" w:name="_Toc36484289"/>
      <w:bookmarkStart w:id="1099" w:name="_Toc44933219"/>
      <w:bookmarkStart w:id="1100" w:name="_Toc50972172"/>
      <w:bookmarkStart w:id="1101" w:name="_Toc57104926"/>
      <w:bookmarkStart w:id="1102" w:name="_Toc130981388"/>
      <w:r w:rsidRPr="00816C4A">
        <w:t>6.6.15</w:t>
      </w:r>
      <w:r w:rsidRPr="00816C4A">
        <w:tab/>
        <w:t>PROVIDE LOCAL INFORMATION</w:t>
      </w:r>
      <w:bookmarkEnd w:id="1086"/>
      <w:bookmarkEnd w:id="1087"/>
      <w:bookmarkEnd w:id="1088"/>
      <w:bookmarkEnd w:id="1089"/>
      <w:bookmarkEnd w:id="1090"/>
      <w:bookmarkEnd w:id="1091"/>
      <w:bookmarkEnd w:id="1092"/>
      <w:bookmarkEnd w:id="1093"/>
      <w:bookmarkEnd w:id="1102"/>
    </w:p>
    <w:p w14:paraId="7B334441" w14:textId="77777777" w:rsidR="00663A5D"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663A5D" w14:paraId="6899E94E"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8CE605B" w14:textId="77777777" w:rsidR="00663A5D" w:rsidRDefault="00663A5D" w:rsidP="000A2074">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0536EE2" w14:textId="77777777" w:rsidR="00663A5D" w:rsidRDefault="00663A5D" w:rsidP="000A2074">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3BD19644" w14:textId="77777777" w:rsidR="00663A5D" w:rsidRDefault="00663A5D" w:rsidP="000A2074">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727E7116" w14:textId="77777777" w:rsidR="00663A5D" w:rsidRDefault="00663A5D" w:rsidP="000A2074">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77C556A5" w14:textId="77777777" w:rsidR="00663A5D" w:rsidRDefault="00663A5D" w:rsidP="000A2074">
            <w:pPr>
              <w:pStyle w:val="TAH"/>
              <w:ind w:left="284" w:hanging="284"/>
              <w:rPr>
                <w:lang w:eastAsia="en-GB"/>
              </w:rPr>
            </w:pPr>
            <w:r>
              <w:rPr>
                <w:lang w:eastAsia="en-GB"/>
              </w:rPr>
              <w:t>Length</w:t>
            </w:r>
          </w:p>
        </w:tc>
      </w:tr>
      <w:tr w:rsidR="00663A5D" w14:paraId="7A0CF841"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73984ECB" w14:textId="77777777" w:rsidR="00663A5D" w:rsidRDefault="00663A5D" w:rsidP="000A2074">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3513AC72" w14:textId="77777777" w:rsidR="00663A5D" w:rsidRDefault="00663A5D" w:rsidP="000A2074">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ECB5E11"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6AE4850B"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BD0F327" w14:textId="77777777" w:rsidR="00663A5D" w:rsidRDefault="00663A5D" w:rsidP="000A2074">
            <w:pPr>
              <w:pStyle w:val="TAL"/>
              <w:ind w:left="284" w:hanging="284"/>
              <w:jc w:val="center"/>
            </w:pPr>
            <w:r>
              <w:t>1</w:t>
            </w:r>
          </w:p>
        </w:tc>
      </w:tr>
      <w:tr w:rsidR="00663A5D" w14:paraId="48A377E5"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5E9CD4B1" w14:textId="77777777" w:rsidR="00663A5D" w:rsidRDefault="00663A5D" w:rsidP="000A2074">
            <w:pPr>
              <w:pStyle w:val="TAL"/>
              <w:ind w:left="284" w:hanging="284"/>
            </w:pPr>
            <w:r>
              <w:t>Length (A+B+C)</w:t>
            </w:r>
          </w:p>
        </w:tc>
        <w:tc>
          <w:tcPr>
            <w:tcW w:w="1240" w:type="dxa"/>
            <w:tcBorders>
              <w:top w:val="single" w:sz="6" w:space="0" w:color="auto"/>
              <w:left w:val="single" w:sz="6" w:space="0" w:color="auto"/>
              <w:bottom w:val="single" w:sz="6" w:space="0" w:color="auto"/>
              <w:right w:val="single" w:sz="6" w:space="0" w:color="auto"/>
            </w:tcBorders>
          </w:tcPr>
          <w:p w14:paraId="4198668A" w14:textId="77777777" w:rsidR="00663A5D" w:rsidRDefault="00663A5D" w:rsidP="000A2074">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0EA2869D"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0C12FDA5"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4F9956CB" w14:textId="77777777" w:rsidR="00663A5D" w:rsidRDefault="00663A5D" w:rsidP="000A2074">
            <w:pPr>
              <w:pStyle w:val="TAL"/>
              <w:ind w:left="284" w:hanging="284"/>
              <w:jc w:val="center"/>
            </w:pPr>
            <w:r>
              <w:t>1 or 2</w:t>
            </w:r>
          </w:p>
        </w:tc>
      </w:tr>
      <w:tr w:rsidR="00663A5D" w14:paraId="030089C0"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23B7757" w14:textId="77777777" w:rsidR="00663A5D" w:rsidRDefault="00663A5D" w:rsidP="000A2074">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7E5E14B3" w14:textId="77777777" w:rsidR="00663A5D" w:rsidRDefault="00663A5D" w:rsidP="000A2074">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7A4D1DE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7B80D898"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902298B" w14:textId="77777777" w:rsidR="00663A5D" w:rsidRDefault="00663A5D" w:rsidP="000A2074">
            <w:pPr>
              <w:pStyle w:val="TAL"/>
              <w:ind w:left="284" w:hanging="284"/>
              <w:jc w:val="center"/>
            </w:pPr>
            <w:r>
              <w:t>A</w:t>
            </w:r>
          </w:p>
        </w:tc>
      </w:tr>
      <w:tr w:rsidR="00663A5D" w14:paraId="6C69661F"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46B12C78" w14:textId="77777777" w:rsidR="00663A5D" w:rsidRDefault="00663A5D" w:rsidP="000A2074">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1603C766" w14:textId="77777777" w:rsidR="00663A5D" w:rsidRDefault="00663A5D" w:rsidP="000A2074">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2A054955" w14:textId="77777777" w:rsidR="00663A5D" w:rsidRDefault="00663A5D" w:rsidP="000A2074">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27DAFAFA" w14:textId="77777777" w:rsidR="00663A5D" w:rsidRDefault="00663A5D" w:rsidP="000A2074">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6DB0C09" w14:textId="77777777" w:rsidR="00663A5D" w:rsidRDefault="00663A5D" w:rsidP="000A2074">
            <w:pPr>
              <w:pStyle w:val="TAL"/>
              <w:ind w:left="284" w:hanging="284"/>
              <w:jc w:val="center"/>
            </w:pPr>
            <w:r>
              <w:t>B</w:t>
            </w:r>
          </w:p>
        </w:tc>
      </w:tr>
      <w:tr w:rsidR="00663A5D" w14:paraId="393F04DD" w14:textId="77777777" w:rsidTr="000A2074">
        <w:trPr>
          <w:jc w:val="center"/>
        </w:trPr>
        <w:tc>
          <w:tcPr>
            <w:tcW w:w="3756" w:type="dxa"/>
            <w:tcBorders>
              <w:top w:val="single" w:sz="6" w:space="0" w:color="auto"/>
              <w:left w:val="single" w:sz="6" w:space="0" w:color="auto"/>
              <w:bottom w:val="single" w:sz="6" w:space="0" w:color="auto"/>
              <w:right w:val="single" w:sz="6" w:space="0" w:color="auto"/>
            </w:tcBorders>
          </w:tcPr>
          <w:p w14:paraId="227F9D96" w14:textId="77777777" w:rsidR="00663A5D" w:rsidRDefault="00663A5D" w:rsidP="000A2074">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14CD53BE" w14:textId="77777777" w:rsidR="00663A5D" w:rsidRDefault="00663A5D" w:rsidP="000A2074">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2412681B" w14:textId="77777777" w:rsidR="00663A5D" w:rsidRDefault="00663A5D" w:rsidP="000A2074">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7130A39B" w14:textId="77777777" w:rsidR="00663A5D" w:rsidRDefault="00663A5D" w:rsidP="000A2074">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72015C4E" w14:textId="77777777" w:rsidR="00663A5D" w:rsidRDefault="00663A5D" w:rsidP="000A2074">
            <w:pPr>
              <w:pStyle w:val="TAL"/>
              <w:ind w:left="284" w:hanging="284"/>
              <w:jc w:val="center"/>
            </w:pPr>
            <w:r>
              <w:t>C</w:t>
            </w:r>
          </w:p>
        </w:tc>
      </w:tr>
    </w:tbl>
    <w:p w14:paraId="41AA54BF" w14:textId="77777777" w:rsidR="00663A5D" w:rsidRDefault="00663A5D" w:rsidP="00663A5D"/>
    <w:p w14:paraId="3E8201A6" w14:textId="77777777" w:rsidR="00663A5D" w:rsidRDefault="00663A5D" w:rsidP="00663A5D">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2B0706F3" w14:textId="1C86041D" w:rsidR="00E86E7B" w:rsidRPr="00816C4A" w:rsidRDefault="00E86E7B" w:rsidP="00663A5D">
      <w:pPr>
        <w:pStyle w:val="Heading3"/>
      </w:pPr>
      <w:bookmarkStart w:id="1103" w:name="_Toc130981389"/>
      <w:r w:rsidRPr="00816C4A">
        <w:t>6.6.16</w:t>
      </w:r>
      <w:r w:rsidRPr="00816C4A">
        <w:tab/>
        <w:t>SET UP EVENT LIST</w:t>
      </w:r>
      <w:bookmarkEnd w:id="1094"/>
      <w:bookmarkEnd w:id="1095"/>
      <w:bookmarkEnd w:id="1096"/>
      <w:bookmarkEnd w:id="1097"/>
      <w:bookmarkEnd w:id="1098"/>
      <w:bookmarkEnd w:id="1099"/>
      <w:bookmarkEnd w:id="1100"/>
      <w:bookmarkEnd w:id="1101"/>
      <w:bookmarkEnd w:id="1103"/>
    </w:p>
    <w:p w14:paraId="47A257E4" w14:textId="77777777" w:rsidR="00E86E7B" w:rsidRPr="00816C4A" w:rsidRDefault="00E86E7B" w:rsidP="00E86E7B">
      <w:r w:rsidRPr="00816C4A">
        <w:t>See ETSI TS 102 223 [32] clause 6.6.16.</w:t>
      </w:r>
    </w:p>
    <w:p w14:paraId="3A12A7D6" w14:textId="77777777" w:rsidR="00E86E7B" w:rsidRPr="00816C4A" w:rsidRDefault="00E86E7B" w:rsidP="00E86E7B">
      <w:pPr>
        <w:pStyle w:val="Heading3"/>
      </w:pPr>
      <w:bookmarkStart w:id="1104" w:name="_Toc3200781"/>
      <w:bookmarkStart w:id="1105" w:name="_Toc20392524"/>
      <w:bookmarkStart w:id="1106" w:name="_Toc27774171"/>
      <w:bookmarkStart w:id="1107" w:name="_Toc36482631"/>
      <w:bookmarkStart w:id="1108" w:name="_Toc36484290"/>
      <w:bookmarkStart w:id="1109" w:name="_Toc44933220"/>
      <w:bookmarkStart w:id="1110" w:name="_Toc50972173"/>
      <w:bookmarkStart w:id="1111" w:name="_Toc57104927"/>
      <w:bookmarkStart w:id="1112" w:name="_Toc130981390"/>
      <w:r w:rsidRPr="00816C4A">
        <w:t>6.6.17</w:t>
      </w:r>
      <w:r w:rsidRPr="00816C4A">
        <w:tab/>
        <w:t>PERFORM CARD APDU</w:t>
      </w:r>
      <w:bookmarkEnd w:id="1104"/>
      <w:bookmarkEnd w:id="1105"/>
      <w:bookmarkEnd w:id="1106"/>
      <w:bookmarkEnd w:id="1107"/>
      <w:bookmarkEnd w:id="1108"/>
      <w:bookmarkEnd w:id="1109"/>
      <w:bookmarkEnd w:id="1110"/>
      <w:bookmarkEnd w:id="1111"/>
      <w:bookmarkEnd w:id="1112"/>
    </w:p>
    <w:p w14:paraId="78BD86B1" w14:textId="77777777" w:rsidR="00E86E7B" w:rsidRPr="00816C4A" w:rsidRDefault="00E86E7B" w:rsidP="00E86E7B">
      <w:r w:rsidRPr="00816C4A">
        <w:t>See ETSI TS 102 223 [32] clause 6.6.17.</w:t>
      </w:r>
    </w:p>
    <w:p w14:paraId="19E53F38" w14:textId="77777777" w:rsidR="00E86E7B" w:rsidRPr="00816C4A" w:rsidRDefault="00E86E7B" w:rsidP="00E86E7B">
      <w:pPr>
        <w:pStyle w:val="Heading3"/>
      </w:pPr>
      <w:bookmarkStart w:id="1113" w:name="_Toc3200782"/>
      <w:bookmarkStart w:id="1114" w:name="_Toc20392525"/>
      <w:bookmarkStart w:id="1115" w:name="_Toc27774172"/>
      <w:bookmarkStart w:id="1116" w:name="_Toc36482632"/>
      <w:bookmarkStart w:id="1117" w:name="_Toc36484291"/>
      <w:bookmarkStart w:id="1118" w:name="_Toc44933221"/>
      <w:bookmarkStart w:id="1119" w:name="_Toc50972174"/>
      <w:bookmarkStart w:id="1120" w:name="_Toc57104928"/>
      <w:bookmarkStart w:id="1121" w:name="_Toc130981391"/>
      <w:r w:rsidRPr="00816C4A">
        <w:t>6.6.18</w:t>
      </w:r>
      <w:r w:rsidRPr="00816C4A">
        <w:tab/>
        <w:t>POWER OFF CARD</w:t>
      </w:r>
      <w:bookmarkEnd w:id="1113"/>
      <w:bookmarkEnd w:id="1114"/>
      <w:bookmarkEnd w:id="1115"/>
      <w:bookmarkEnd w:id="1116"/>
      <w:bookmarkEnd w:id="1117"/>
      <w:bookmarkEnd w:id="1118"/>
      <w:bookmarkEnd w:id="1119"/>
      <w:bookmarkEnd w:id="1120"/>
      <w:bookmarkEnd w:id="1121"/>
    </w:p>
    <w:p w14:paraId="0AB71832" w14:textId="77777777" w:rsidR="00E86E7B" w:rsidRPr="00816C4A" w:rsidRDefault="00E86E7B" w:rsidP="00E86E7B">
      <w:r w:rsidRPr="00816C4A">
        <w:t>See ETSI TS 102 223 [32] clause 6.6.18.</w:t>
      </w:r>
    </w:p>
    <w:p w14:paraId="2D27E944" w14:textId="77777777" w:rsidR="00E86E7B" w:rsidRPr="00816C4A" w:rsidRDefault="00E86E7B" w:rsidP="00E86E7B">
      <w:pPr>
        <w:pStyle w:val="Heading3"/>
      </w:pPr>
      <w:bookmarkStart w:id="1122" w:name="_Toc3200783"/>
      <w:bookmarkStart w:id="1123" w:name="_Toc20392526"/>
      <w:bookmarkStart w:id="1124" w:name="_Toc27774173"/>
      <w:bookmarkStart w:id="1125" w:name="_Toc36482633"/>
      <w:bookmarkStart w:id="1126" w:name="_Toc36484292"/>
      <w:bookmarkStart w:id="1127" w:name="_Toc44933222"/>
      <w:bookmarkStart w:id="1128" w:name="_Toc50972175"/>
      <w:bookmarkStart w:id="1129" w:name="_Toc57104929"/>
      <w:bookmarkStart w:id="1130" w:name="_Toc130981392"/>
      <w:r w:rsidRPr="00816C4A">
        <w:t>6.6.19</w:t>
      </w:r>
      <w:r w:rsidRPr="00816C4A">
        <w:tab/>
        <w:t>POWER ON CARD</w:t>
      </w:r>
      <w:bookmarkEnd w:id="1122"/>
      <w:bookmarkEnd w:id="1123"/>
      <w:bookmarkEnd w:id="1124"/>
      <w:bookmarkEnd w:id="1125"/>
      <w:bookmarkEnd w:id="1126"/>
      <w:bookmarkEnd w:id="1127"/>
      <w:bookmarkEnd w:id="1128"/>
      <w:bookmarkEnd w:id="1129"/>
      <w:bookmarkEnd w:id="1130"/>
    </w:p>
    <w:p w14:paraId="6F2CAAE5" w14:textId="77777777" w:rsidR="00E86E7B" w:rsidRPr="00816C4A" w:rsidRDefault="00E86E7B" w:rsidP="00E86E7B">
      <w:r w:rsidRPr="00816C4A">
        <w:t>See ETSI TS 102 223 [32] clause 6.6.19.</w:t>
      </w:r>
    </w:p>
    <w:p w14:paraId="1FA50130" w14:textId="77777777" w:rsidR="00E86E7B" w:rsidRPr="00816C4A" w:rsidRDefault="00E86E7B" w:rsidP="00E86E7B">
      <w:pPr>
        <w:pStyle w:val="Heading3"/>
      </w:pPr>
      <w:bookmarkStart w:id="1131" w:name="_Toc3200784"/>
      <w:bookmarkStart w:id="1132" w:name="_Toc20392527"/>
      <w:bookmarkStart w:id="1133" w:name="_Toc27774174"/>
      <w:bookmarkStart w:id="1134" w:name="_Toc36482634"/>
      <w:bookmarkStart w:id="1135" w:name="_Toc36484293"/>
      <w:bookmarkStart w:id="1136" w:name="_Toc44933223"/>
      <w:bookmarkStart w:id="1137" w:name="_Toc50972176"/>
      <w:bookmarkStart w:id="1138" w:name="_Toc57104930"/>
      <w:bookmarkStart w:id="1139" w:name="_Toc130981393"/>
      <w:r w:rsidRPr="00816C4A">
        <w:lastRenderedPageBreak/>
        <w:t>6.6.20</w:t>
      </w:r>
      <w:r w:rsidRPr="00816C4A">
        <w:tab/>
        <w:t>GET READER STATUS</w:t>
      </w:r>
      <w:bookmarkEnd w:id="1131"/>
      <w:bookmarkEnd w:id="1132"/>
      <w:bookmarkEnd w:id="1133"/>
      <w:bookmarkEnd w:id="1134"/>
      <w:bookmarkEnd w:id="1135"/>
      <w:bookmarkEnd w:id="1136"/>
      <w:bookmarkEnd w:id="1137"/>
      <w:bookmarkEnd w:id="1138"/>
      <w:bookmarkEnd w:id="1139"/>
    </w:p>
    <w:p w14:paraId="182B5ACB" w14:textId="77777777" w:rsidR="00E86E7B" w:rsidRPr="00816C4A" w:rsidRDefault="00E86E7B" w:rsidP="00E86E7B">
      <w:r w:rsidRPr="00816C4A">
        <w:t>See ETSI TS 102 223 [32] clause 6.6.20.</w:t>
      </w:r>
    </w:p>
    <w:p w14:paraId="5246D4BE" w14:textId="77777777" w:rsidR="00E86E7B" w:rsidRPr="00816C4A" w:rsidRDefault="00E86E7B" w:rsidP="00E86E7B">
      <w:pPr>
        <w:pStyle w:val="Heading3"/>
      </w:pPr>
      <w:bookmarkStart w:id="1140" w:name="_Toc3200785"/>
      <w:bookmarkStart w:id="1141" w:name="_Toc20392528"/>
      <w:bookmarkStart w:id="1142" w:name="_Toc27774175"/>
      <w:bookmarkStart w:id="1143" w:name="_Toc36482635"/>
      <w:bookmarkStart w:id="1144" w:name="_Toc36484294"/>
      <w:bookmarkStart w:id="1145" w:name="_Toc44933224"/>
      <w:bookmarkStart w:id="1146" w:name="_Toc50972177"/>
      <w:bookmarkStart w:id="1147" w:name="_Toc57104931"/>
      <w:bookmarkStart w:id="1148" w:name="_Toc130981394"/>
      <w:r w:rsidRPr="00816C4A">
        <w:t>6.6.21</w:t>
      </w:r>
      <w:r w:rsidRPr="00816C4A">
        <w:tab/>
        <w:t>TIMER MANAGEMENT</w:t>
      </w:r>
      <w:bookmarkEnd w:id="1140"/>
      <w:bookmarkEnd w:id="1141"/>
      <w:bookmarkEnd w:id="1142"/>
      <w:bookmarkEnd w:id="1143"/>
      <w:bookmarkEnd w:id="1144"/>
      <w:bookmarkEnd w:id="1145"/>
      <w:bookmarkEnd w:id="1146"/>
      <w:bookmarkEnd w:id="1147"/>
      <w:bookmarkEnd w:id="1148"/>
    </w:p>
    <w:p w14:paraId="025C634E" w14:textId="77777777" w:rsidR="00E86E7B" w:rsidRPr="00816C4A" w:rsidRDefault="00E86E7B" w:rsidP="00E86E7B">
      <w:r w:rsidRPr="00816C4A">
        <w:t>See ETSI TS 102 223 [32] clause 6.6.21.</w:t>
      </w:r>
    </w:p>
    <w:p w14:paraId="2D5A587E" w14:textId="77777777" w:rsidR="00E86E7B" w:rsidRPr="00816C4A" w:rsidRDefault="00E86E7B" w:rsidP="00E86E7B">
      <w:pPr>
        <w:pStyle w:val="Heading3"/>
      </w:pPr>
      <w:bookmarkStart w:id="1149" w:name="_Toc3200786"/>
      <w:bookmarkStart w:id="1150" w:name="_Toc20392529"/>
      <w:bookmarkStart w:id="1151" w:name="_Toc27774176"/>
      <w:bookmarkStart w:id="1152" w:name="_Toc36482636"/>
      <w:bookmarkStart w:id="1153" w:name="_Toc36484295"/>
      <w:bookmarkStart w:id="1154" w:name="_Toc44933225"/>
      <w:bookmarkStart w:id="1155" w:name="_Toc50972178"/>
      <w:bookmarkStart w:id="1156" w:name="_Toc57104932"/>
      <w:bookmarkStart w:id="1157" w:name="_Toc130981395"/>
      <w:r w:rsidRPr="00816C4A">
        <w:t>6.6.22</w:t>
      </w:r>
      <w:r w:rsidRPr="00816C4A">
        <w:tab/>
        <w:t>SET UP IDLE MODE TEXT</w:t>
      </w:r>
      <w:bookmarkEnd w:id="1149"/>
      <w:bookmarkEnd w:id="1150"/>
      <w:bookmarkEnd w:id="1151"/>
      <w:bookmarkEnd w:id="1152"/>
      <w:bookmarkEnd w:id="1153"/>
      <w:bookmarkEnd w:id="1154"/>
      <w:bookmarkEnd w:id="1155"/>
      <w:bookmarkEnd w:id="1156"/>
      <w:bookmarkEnd w:id="1157"/>
    </w:p>
    <w:p w14:paraId="7E01933E" w14:textId="77777777" w:rsidR="00E86E7B" w:rsidRPr="00816C4A" w:rsidRDefault="00E86E7B" w:rsidP="00E86E7B">
      <w:r w:rsidRPr="00816C4A">
        <w:t>See ETSI TS 102 223 [32] clause 6.6.22.</w:t>
      </w:r>
    </w:p>
    <w:p w14:paraId="1D7AAE95" w14:textId="77777777" w:rsidR="00E86E7B" w:rsidRPr="00816C4A" w:rsidRDefault="00E86E7B" w:rsidP="00E86E7B">
      <w:pPr>
        <w:pStyle w:val="Heading3"/>
      </w:pPr>
      <w:bookmarkStart w:id="1158" w:name="_Toc3200787"/>
      <w:bookmarkStart w:id="1159" w:name="_Toc20392530"/>
      <w:bookmarkStart w:id="1160" w:name="_Toc27774177"/>
      <w:bookmarkStart w:id="1161" w:name="_Toc36482637"/>
      <w:bookmarkStart w:id="1162" w:name="_Toc36484296"/>
      <w:bookmarkStart w:id="1163" w:name="_Toc44933226"/>
      <w:bookmarkStart w:id="1164" w:name="_Toc50972179"/>
      <w:bookmarkStart w:id="1165" w:name="_Toc57104933"/>
      <w:bookmarkStart w:id="1166" w:name="_Toc130981396"/>
      <w:r w:rsidRPr="00816C4A">
        <w:t>6.6.23</w:t>
      </w:r>
      <w:r w:rsidRPr="00816C4A">
        <w:tab/>
        <w:t>RUN AT COMMAND</w:t>
      </w:r>
      <w:bookmarkEnd w:id="1158"/>
      <w:bookmarkEnd w:id="1159"/>
      <w:bookmarkEnd w:id="1160"/>
      <w:bookmarkEnd w:id="1161"/>
      <w:bookmarkEnd w:id="1162"/>
      <w:bookmarkEnd w:id="1163"/>
      <w:bookmarkEnd w:id="1164"/>
      <w:bookmarkEnd w:id="1165"/>
      <w:bookmarkEnd w:id="1166"/>
    </w:p>
    <w:p w14:paraId="068843C1" w14:textId="77777777" w:rsidR="00E86E7B" w:rsidRPr="00816C4A" w:rsidRDefault="00E86E7B" w:rsidP="00E86E7B">
      <w:r w:rsidRPr="00816C4A">
        <w:t>See ETSI TS 102 223 [32] clause 6.6.23.</w:t>
      </w:r>
    </w:p>
    <w:p w14:paraId="349BEA60" w14:textId="77777777" w:rsidR="00E86E7B" w:rsidRPr="00816C4A" w:rsidRDefault="00E86E7B" w:rsidP="00E86E7B">
      <w:pPr>
        <w:pStyle w:val="Heading3"/>
      </w:pPr>
      <w:bookmarkStart w:id="1167" w:name="_Toc3200788"/>
      <w:bookmarkStart w:id="1168" w:name="_Toc20392531"/>
      <w:bookmarkStart w:id="1169" w:name="_Toc27774178"/>
      <w:bookmarkStart w:id="1170" w:name="_Toc36482638"/>
      <w:bookmarkStart w:id="1171" w:name="_Toc36484297"/>
      <w:bookmarkStart w:id="1172" w:name="_Toc44933227"/>
      <w:bookmarkStart w:id="1173" w:name="_Toc50972180"/>
      <w:bookmarkStart w:id="1174" w:name="_Toc57104934"/>
      <w:bookmarkStart w:id="1175" w:name="_Toc130981397"/>
      <w:r w:rsidRPr="00816C4A">
        <w:t>6.6.24</w:t>
      </w:r>
      <w:r w:rsidRPr="00816C4A">
        <w:tab/>
        <w:t>SEND DTMF COMMAND</w:t>
      </w:r>
      <w:bookmarkEnd w:id="1167"/>
      <w:bookmarkEnd w:id="1168"/>
      <w:bookmarkEnd w:id="1169"/>
      <w:bookmarkEnd w:id="1170"/>
      <w:bookmarkEnd w:id="1171"/>
      <w:bookmarkEnd w:id="1172"/>
      <w:bookmarkEnd w:id="1173"/>
      <w:bookmarkEnd w:id="1174"/>
      <w:bookmarkEnd w:id="1175"/>
    </w:p>
    <w:p w14:paraId="5C7B459B" w14:textId="77777777" w:rsidR="00E86E7B" w:rsidRPr="00816C4A" w:rsidRDefault="00E86E7B" w:rsidP="00E86E7B">
      <w:r w:rsidRPr="00816C4A">
        <w:t>See ETSI TS 102 223 [32] clause 6.6.24.</w:t>
      </w:r>
    </w:p>
    <w:p w14:paraId="002A3842" w14:textId="77777777" w:rsidR="00E86E7B" w:rsidRPr="00816C4A" w:rsidRDefault="00E86E7B" w:rsidP="00E86E7B">
      <w:pPr>
        <w:pStyle w:val="Heading3"/>
      </w:pPr>
      <w:bookmarkStart w:id="1176" w:name="_Toc3200789"/>
      <w:bookmarkStart w:id="1177" w:name="_Toc20392532"/>
      <w:bookmarkStart w:id="1178" w:name="_Toc27774179"/>
      <w:bookmarkStart w:id="1179" w:name="_Toc36482639"/>
      <w:bookmarkStart w:id="1180" w:name="_Toc36484298"/>
      <w:bookmarkStart w:id="1181" w:name="_Toc44933228"/>
      <w:bookmarkStart w:id="1182" w:name="_Toc50972181"/>
      <w:bookmarkStart w:id="1183" w:name="_Toc57104935"/>
      <w:bookmarkStart w:id="1184" w:name="_Toc130981398"/>
      <w:r w:rsidRPr="00816C4A">
        <w:t>6.6.25</w:t>
      </w:r>
      <w:r w:rsidRPr="00816C4A">
        <w:tab/>
        <w:t>LANGUAGE NOTIFICATION</w:t>
      </w:r>
      <w:bookmarkEnd w:id="1176"/>
      <w:bookmarkEnd w:id="1177"/>
      <w:bookmarkEnd w:id="1178"/>
      <w:bookmarkEnd w:id="1179"/>
      <w:bookmarkEnd w:id="1180"/>
      <w:bookmarkEnd w:id="1181"/>
      <w:bookmarkEnd w:id="1182"/>
      <w:bookmarkEnd w:id="1183"/>
      <w:bookmarkEnd w:id="1184"/>
    </w:p>
    <w:p w14:paraId="6EBCF37F" w14:textId="77777777" w:rsidR="00E86E7B" w:rsidRPr="00816C4A" w:rsidRDefault="00E86E7B" w:rsidP="00E86E7B">
      <w:r w:rsidRPr="00816C4A">
        <w:t>See ETSI TS 102 223 [32] clause 6.6.25.</w:t>
      </w:r>
    </w:p>
    <w:p w14:paraId="61D63FD4" w14:textId="77777777" w:rsidR="00E86E7B" w:rsidRPr="00816C4A" w:rsidRDefault="00E86E7B" w:rsidP="00E86E7B">
      <w:pPr>
        <w:pStyle w:val="Heading3"/>
      </w:pPr>
      <w:bookmarkStart w:id="1185" w:name="_Toc3200790"/>
      <w:bookmarkStart w:id="1186" w:name="_Toc20392533"/>
      <w:bookmarkStart w:id="1187" w:name="_Toc27774180"/>
      <w:bookmarkStart w:id="1188" w:name="_Toc36482640"/>
      <w:bookmarkStart w:id="1189" w:name="_Toc36484299"/>
      <w:bookmarkStart w:id="1190" w:name="_Toc44933229"/>
      <w:bookmarkStart w:id="1191" w:name="_Toc50972182"/>
      <w:bookmarkStart w:id="1192" w:name="_Toc57104936"/>
      <w:bookmarkStart w:id="1193" w:name="_Toc130981399"/>
      <w:r w:rsidRPr="00816C4A">
        <w:t>6.6.26</w:t>
      </w:r>
      <w:r w:rsidRPr="00816C4A">
        <w:tab/>
        <w:t>LAUNCH BROWSER</w:t>
      </w:r>
      <w:bookmarkEnd w:id="1185"/>
      <w:bookmarkEnd w:id="1186"/>
      <w:bookmarkEnd w:id="1187"/>
      <w:bookmarkEnd w:id="1188"/>
      <w:bookmarkEnd w:id="1189"/>
      <w:bookmarkEnd w:id="1190"/>
      <w:bookmarkEnd w:id="1191"/>
      <w:bookmarkEnd w:id="1192"/>
      <w:bookmarkEnd w:id="1193"/>
    </w:p>
    <w:p w14:paraId="735B976E" w14:textId="77777777" w:rsidR="00E86E7B" w:rsidRPr="00816C4A" w:rsidRDefault="00E86E7B" w:rsidP="00E86E7B">
      <w:r w:rsidRPr="00816C4A">
        <w:t>See ETSI TS 102 223 [32] clause 6.6.26.</w:t>
      </w:r>
    </w:p>
    <w:p w14:paraId="1BCD5AFD" w14:textId="77777777" w:rsidR="00E86E7B" w:rsidRPr="00816C4A" w:rsidRDefault="00E86E7B" w:rsidP="00E86E7B">
      <w:pPr>
        <w:pStyle w:val="Heading3"/>
      </w:pPr>
      <w:bookmarkStart w:id="1194" w:name="_Toc3200791"/>
      <w:bookmarkStart w:id="1195" w:name="_Toc20392534"/>
      <w:bookmarkStart w:id="1196" w:name="_Toc27774181"/>
      <w:bookmarkStart w:id="1197" w:name="_Toc36482641"/>
      <w:bookmarkStart w:id="1198" w:name="_Toc36484300"/>
      <w:bookmarkStart w:id="1199" w:name="_Toc44933230"/>
      <w:bookmarkStart w:id="1200" w:name="_Toc50972183"/>
      <w:bookmarkStart w:id="1201" w:name="_Toc57104937"/>
      <w:bookmarkStart w:id="1202" w:name="_Toc130981400"/>
      <w:r w:rsidRPr="00816C4A">
        <w:t>6.6.27</w:t>
      </w:r>
      <w:r w:rsidRPr="00816C4A">
        <w:tab/>
        <w:t>OPEN CHANNEL</w:t>
      </w:r>
      <w:bookmarkEnd w:id="1194"/>
      <w:bookmarkEnd w:id="1195"/>
      <w:bookmarkEnd w:id="1196"/>
      <w:bookmarkEnd w:id="1197"/>
      <w:bookmarkEnd w:id="1198"/>
      <w:bookmarkEnd w:id="1199"/>
      <w:bookmarkEnd w:id="1200"/>
      <w:bookmarkEnd w:id="1201"/>
      <w:bookmarkEnd w:id="1202"/>
    </w:p>
    <w:p w14:paraId="3028517C" w14:textId="77777777" w:rsidR="00E86E7B" w:rsidRPr="00816C4A" w:rsidRDefault="00E86E7B" w:rsidP="00E86E7B">
      <w:r w:rsidRPr="00816C4A">
        <w:t>The structure of the OPEN CHANNEL command is defined in ETSI TS 102 223 [32] clause 6.6.27. , with the addition of the following:</w:t>
      </w:r>
    </w:p>
    <w:p w14:paraId="15CAD705" w14:textId="77777777" w:rsidR="00E86E7B" w:rsidRPr="00816C4A" w:rsidRDefault="00E86E7B" w:rsidP="00E86E7B">
      <w:pPr>
        <w:pStyle w:val="Heading4"/>
      </w:pPr>
      <w:bookmarkStart w:id="1203" w:name="_Toc3200792"/>
      <w:bookmarkStart w:id="1204" w:name="_Toc20392535"/>
      <w:bookmarkStart w:id="1205" w:name="_Toc27774182"/>
      <w:bookmarkStart w:id="1206" w:name="_Toc36482642"/>
      <w:bookmarkStart w:id="1207" w:name="_Toc36484301"/>
      <w:bookmarkStart w:id="1208" w:name="_Toc44933231"/>
      <w:bookmarkStart w:id="1209" w:name="_Toc50972184"/>
      <w:bookmarkStart w:id="1210" w:name="_Toc57104938"/>
      <w:bookmarkStart w:id="1211" w:name="_Toc130981401"/>
      <w:r w:rsidRPr="00816C4A">
        <w:t>6.6.27.1</w:t>
      </w:r>
      <w:r w:rsidRPr="00816C4A">
        <w:tab/>
        <w:t>OPEN CHANNEL related to (I-)WLAN Bearer</w:t>
      </w:r>
      <w:bookmarkEnd w:id="1203"/>
      <w:bookmarkEnd w:id="1204"/>
      <w:bookmarkEnd w:id="1205"/>
      <w:bookmarkEnd w:id="1206"/>
      <w:bookmarkEnd w:id="1207"/>
      <w:bookmarkEnd w:id="1208"/>
      <w:bookmarkEnd w:id="1209"/>
      <w:bookmarkEnd w:id="1210"/>
      <w:bookmarkEnd w:id="1211"/>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67AE9FFB" w14:textId="77777777" w:rsidR="00E86E7B" w:rsidRPr="00816C4A" w:rsidRDefault="00E86E7B" w:rsidP="00B27DCC">
            <w:pPr>
              <w:pStyle w:val="TAL"/>
              <w:numPr>
                <w:ilvl w:val="12"/>
                <w:numId w:val="0"/>
              </w:numPr>
              <w:jc w:val="center"/>
              <w:rPr>
                <w:lang w:val="fr-FR"/>
              </w:rPr>
            </w:pPr>
            <w:r w:rsidRPr="00816C4A">
              <w:rPr>
                <w:lang w:val="fr-FR"/>
              </w:rPr>
              <w:t>8.72</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77777777" w:rsidR="00E86E7B" w:rsidRPr="00816C4A" w:rsidRDefault="00E86E7B" w:rsidP="00E86E7B">
      <w:r w:rsidRPr="00816C4A">
        <w:lastRenderedPageBreak/>
        <w:t>When OPEN CHANNEL is related to WLAN bearer, the ME shall select the WLAN according to TS 24.302 [63]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2" w:name="_Toc3200793"/>
      <w:bookmarkStart w:id="1213" w:name="_Toc20392536"/>
      <w:bookmarkStart w:id="1214" w:name="_Toc27774183"/>
      <w:bookmarkStart w:id="1215" w:name="_Toc36482643"/>
      <w:bookmarkStart w:id="1216" w:name="_Toc36484302"/>
      <w:bookmarkStart w:id="1217" w:name="_Toc44933232"/>
      <w:bookmarkStart w:id="1218" w:name="_Toc50972185"/>
      <w:bookmarkStart w:id="1219" w:name="_Toc57104939"/>
      <w:bookmarkStart w:id="1220" w:name="_Toc130981402"/>
      <w:r w:rsidRPr="00816C4A">
        <w:t>6.6.27.2</w:t>
      </w:r>
      <w:r w:rsidR="0069568F">
        <w:tab/>
      </w:r>
      <w:r w:rsidRPr="00816C4A">
        <w:t>OPEN CHANNEL for IMS</w:t>
      </w:r>
      <w:bookmarkEnd w:id="1212"/>
      <w:bookmarkEnd w:id="1213"/>
      <w:bookmarkEnd w:id="1214"/>
      <w:bookmarkEnd w:id="1215"/>
      <w:bookmarkEnd w:id="1216"/>
      <w:bookmarkEnd w:id="1217"/>
      <w:bookmarkEnd w:id="1218"/>
      <w:bookmarkEnd w:id="1219"/>
      <w:bookmarkEnd w:id="122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1" w:name="_Toc3200794"/>
      <w:bookmarkStart w:id="1222" w:name="_Toc20392537"/>
      <w:bookmarkStart w:id="1223" w:name="_Toc27774184"/>
      <w:bookmarkStart w:id="1224" w:name="_Toc36482644"/>
      <w:bookmarkStart w:id="1225" w:name="_Toc36484303"/>
      <w:bookmarkStart w:id="1226" w:name="_Toc44933233"/>
      <w:bookmarkStart w:id="1227" w:name="_Toc50972186"/>
      <w:bookmarkStart w:id="1228" w:name="_Toc57104940"/>
      <w:bookmarkStart w:id="1229" w:name="_Toc130981403"/>
      <w:r w:rsidRPr="00816C4A">
        <w:t>6.6.28</w:t>
      </w:r>
      <w:r w:rsidRPr="00816C4A">
        <w:tab/>
        <w:t>CLOSE CHANNEL</w:t>
      </w:r>
      <w:bookmarkEnd w:id="1221"/>
      <w:bookmarkEnd w:id="1222"/>
      <w:bookmarkEnd w:id="1223"/>
      <w:bookmarkEnd w:id="1224"/>
      <w:bookmarkEnd w:id="1225"/>
      <w:bookmarkEnd w:id="1226"/>
      <w:bookmarkEnd w:id="1227"/>
      <w:bookmarkEnd w:id="1228"/>
      <w:bookmarkEnd w:id="1229"/>
    </w:p>
    <w:p w14:paraId="1D7AE8ED" w14:textId="77777777" w:rsidR="00E86E7B" w:rsidRPr="00816C4A" w:rsidRDefault="00E86E7B" w:rsidP="00E86E7B">
      <w:r w:rsidRPr="00816C4A">
        <w:t>See ETSI TS 102 223 [32] clause 6.6.28.</w:t>
      </w:r>
    </w:p>
    <w:p w14:paraId="0F46862C" w14:textId="77777777" w:rsidR="00E86E7B" w:rsidRPr="00816C4A" w:rsidRDefault="00E86E7B" w:rsidP="00E86E7B">
      <w:pPr>
        <w:pStyle w:val="Heading3"/>
      </w:pPr>
      <w:bookmarkStart w:id="1230" w:name="_Toc3200795"/>
      <w:bookmarkStart w:id="1231" w:name="_Toc20392538"/>
      <w:bookmarkStart w:id="1232" w:name="_Toc27774185"/>
      <w:bookmarkStart w:id="1233" w:name="_Toc36482645"/>
      <w:bookmarkStart w:id="1234" w:name="_Toc36484304"/>
      <w:bookmarkStart w:id="1235" w:name="_Toc44933234"/>
      <w:bookmarkStart w:id="1236" w:name="_Toc50972187"/>
      <w:bookmarkStart w:id="1237" w:name="_Toc57104941"/>
      <w:bookmarkStart w:id="1238" w:name="_Toc130981404"/>
      <w:r w:rsidRPr="00816C4A">
        <w:t>6.6.29</w:t>
      </w:r>
      <w:r w:rsidRPr="00816C4A">
        <w:tab/>
        <w:t>RECEIVE DATA</w:t>
      </w:r>
      <w:bookmarkEnd w:id="1230"/>
      <w:bookmarkEnd w:id="1231"/>
      <w:bookmarkEnd w:id="1232"/>
      <w:bookmarkEnd w:id="1233"/>
      <w:bookmarkEnd w:id="1234"/>
      <w:bookmarkEnd w:id="1235"/>
      <w:bookmarkEnd w:id="1236"/>
      <w:bookmarkEnd w:id="1237"/>
      <w:bookmarkEnd w:id="1238"/>
    </w:p>
    <w:p w14:paraId="1F95F0B2" w14:textId="77777777" w:rsidR="00E86E7B" w:rsidRPr="00816C4A" w:rsidRDefault="00E86E7B" w:rsidP="00E86E7B">
      <w:r w:rsidRPr="00816C4A">
        <w:t>See ETSI TS 102 223 [32] clause 6.6.29.</w:t>
      </w:r>
    </w:p>
    <w:p w14:paraId="563FA4AB" w14:textId="77777777" w:rsidR="00E86E7B" w:rsidRPr="00816C4A" w:rsidRDefault="00E86E7B" w:rsidP="00E86E7B">
      <w:pPr>
        <w:pStyle w:val="Heading3"/>
      </w:pPr>
      <w:bookmarkStart w:id="1239" w:name="_Toc3200796"/>
      <w:bookmarkStart w:id="1240" w:name="_Toc20392539"/>
      <w:bookmarkStart w:id="1241" w:name="_Toc27774186"/>
      <w:bookmarkStart w:id="1242" w:name="_Toc36482646"/>
      <w:bookmarkStart w:id="1243" w:name="_Toc36484305"/>
      <w:bookmarkStart w:id="1244" w:name="_Toc44933235"/>
      <w:bookmarkStart w:id="1245" w:name="_Toc50972188"/>
      <w:bookmarkStart w:id="1246" w:name="_Toc57104942"/>
      <w:bookmarkStart w:id="1247" w:name="_Toc130981405"/>
      <w:r w:rsidRPr="00816C4A">
        <w:t>6.6.30</w:t>
      </w:r>
      <w:r w:rsidRPr="00816C4A">
        <w:tab/>
        <w:t>SEND DATA</w:t>
      </w:r>
      <w:bookmarkEnd w:id="1239"/>
      <w:bookmarkEnd w:id="1240"/>
      <w:bookmarkEnd w:id="1241"/>
      <w:bookmarkEnd w:id="1242"/>
      <w:bookmarkEnd w:id="1243"/>
      <w:bookmarkEnd w:id="1244"/>
      <w:bookmarkEnd w:id="1245"/>
      <w:bookmarkEnd w:id="1246"/>
      <w:bookmarkEnd w:id="1247"/>
    </w:p>
    <w:p w14:paraId="629D2350" w14:textId="77777777" w:rsidR="00E86E7B" w:rsidRPr="00816C4A" w:rsidRDefault="00E86E7B" w:rsidP="00E86E7B">
      <w:r w:rsidRPr="00816C4A">
        <w:t>See ETSI TS 102 223 [32] clause 6.6.30.</w:t>
      </w:r>
    </w:p>
    <w:p w14:paraId="4160A32E" w14:textId="77777777" w:rsidR="00E86E7B" w:rsidRPr="00816C4A" w:rsidRDefault="00E86E7B" w:rsidP="00E86E7B">
      <w:pPr>
        <w:pStyle w:val="Heading3"/>
      </w:pPr>
      <w:bookmarkStart w:id="1248" w:name="_Toc3200797"/>
      <w:bookmarkStart w:id="1249" w:name="_Toc20392540"/>
      <w:bookmarkStart w:id="1250" w:name="_Toc27774187"/>
      <w:bookmarkStart w:id="1251" w:name="_Toc36482647"/>
      <w:bookmarkStart w:id="1252" w:name="_Toc36484306"/>
      <w:bookmarkStart w:id="1253" w:name="_Toc44933236"/>
      <w:bookmarkStart w:id="1254" w:name="_Toc50972189"/>
      <w:bookmarkStart w:id="1255" w:name="_Toc57104943"/>
      <w:bookmarkStart w:id="1256" w:name="_Toc130981406"/>
      <w:r w:rsidRPr="00816C4A">
        <w:t>6.6.31</w:t>
      </w:r>
      <w:r w:rsidRPr="00816C4A">
        <w:tab/>
        <w:t>GET CHANNEL STATUS</w:t>
      </w:r>
      <w:bookmarkEnd w:id="1248"/>
      <w:bookmarkEnd w:id="1249"/>
      <w:bookmarkEnd w:id="1250"/>
      <w:bookmarkEnd w:id="1251"/>
      <w:bookmarkEnd w:id="1252"/>
      <w:bookmarkEnd w:id="1253"/>
      <w:bookmarkEnd w:id="1254"/>
      <w:bookmarkEnd w:id="1255"/>
      <w:bookmarkEnd w:id="1256"/>
    </w:p>
    <w:p w14:paraId="336103DD" w14:textId="77777777" w:rsidR="00E86E7B" w:rsidRPr="00816C4A" w:rsidRDefault="00E86E7B" w:rsidP="00E86E7B">
      <w:r w:rsidRPr="00816C4A">
        <w:t>See ETSI TS 102 223 [32] clause 6.6.31.</w:t>
      </w:r>
    </w:p>
    <w:p w14:paraId="2BDDFB32" w14:textId="77777777" w:rsidR="00E86E7B" w:rsidRPr="00816C4A" w:rsidRDefault="00E86E7B" w:rsidP="00E86E7B">
      <w:pPr>
        <w:pStyle w:val="Heading3"/>
      </w:pPr>
      <w:bookmarkStart w:id="1257" w:name="_Toc3200798"/>
      <w:bookmarkStart w:id="1258" w:name="_Toc20392541"/>
      <w:bookmarkStart w:id="1259" w:name="_Toc27774188"/>
      <w:bookmarkStart w:id="1260" w:name="_Toc36482648"/>
      <w:bookmarkStart w:id="1261" w:name="_Toc36484307"/>
      <w:bookmarkStart w:id="1262" w:name="_Toc44933237"/>
      <w:bookmarkStart w:id="1263" w:name="_Toc50972190"/>
      <w:bookmarkStart w:id="1264" w:name="_Toc57104944"/>
      <w:bookmarkStart w:id="1265" w:name="_Toc130981407"/>
      <w:r w:rsidRPr="00816C4A">
        <w:t>6.6.32</w:t>
      </w:r>
      <w:r w:rsidRPr="00816C4A">
        <w:tab/>
        <w:t>SERVICE SEARCH</w:t>
      </w:r>
      <w:bookmarkEnd w:id="1257"/>
      <w:bookmarkEnd w:id="1258"/>
      <w:bookmarkEnd w:id="1259"/>
      <w:bookmarkEnd w:id="1260"/>
      <w:bookmarkEnd w:id="1261"/>
      <w:bookmarkEnd w:id="1262"/>
      <w:bookmarkEnd w:id="1263"/>
      <w:bookmarkEnd w:id="1264"/>
      <w:bookmarkEnd w:id="1265"/>
    </w:p>
    <w:p w14:paraId="7DFA72B2" w14:textId="77777777" w:rsidR="00E86E7B" w:rsidRPr="00816C4A" w:rsidRDefault="00E86E7B" w:rsidP="00E86E7B">
      <w:r w:rsidRPr="00816C4A">
        <w:t>See ETSI TS 102 223 [32] clause 6.6.32.</w:t>
      </w:r>
    </w:p>
    <w:p w14:paraId="0C0F0616" w14:textId="77777777" w:rsidR="00E86E7B" w:rsidRPr="00816C4A" w:rsidRDefault="00E86E7B" w:rsidP="00E86E7B">
      <w:pPr>
        <w:pStyle w:val="Heading3"/>
      </w:pPr>
      <w:bookmarkStart w:id="1266" w:name="_Toc3200799"/>
      <w:bookmarkStart w:id="1267" w:name="_Toc20392542"/>
      <w:bookmarkStart w:id="1268" w:name="_Toc27774189"/>
      <w:bookmarkStart w:id="1269" w:name="_Toc36482649"/>
      <w:bookmarkStart w:id="1270" w:name="_Toc36484308"/>
      <w:bookmarkStart w:id="1271" w:name="_Toc44933238"/>
      <w:bookmarkStart w:id="1272" w:name="_Toc50972191"/>
      <w:bookmarkStart w:id="1273" w:name="_Toc57104945"/>
      <w:bookmarkStart w:id="1274" w:name="_Toc130981408"/>
      <w:r w:rsidRPr="00816C4A">
        <w:t>6.6.33</w:t>
      </w:r>
      <w:r w:rsidRPr="00816C4A">
        <w:tab/>
        <w:t>GET SERVICE INFORMATION</w:t>
      </w:r>
      <w:bookmarkEnd w:id="1266"/>
      <w:bookmarkEnd w:id="1267"/>
      <w:bookmarkEnd w:id="1268"/>
      <w:bookmarkEnd w:id="1269"/>
      <w:bookmarkEnd w:id="1270"/>
      <w:bookmarkEnd w:id="1271"/>
      <w:bookmarkEnd w:id="1272"/>
      <w:bookmarkEnd w:id="1273"/>
      <w:bookmarkEnd w:id="1274"/>
    </w:p>
    <w:p w14:paraId="3769315D" w14:textId="77777777" w:rsidR="00E86E7B" w:rsidRPr="00816C4A" w:rsidRDefault="00E86E7B" w:rsidP="00E86E7B">
      <w:r w:rsidRPr="00816C4A">
        <w:t>See ETSI TS 102 223 [32] clause 6.6.33.</w:t>
      </w:r>
    </w:p>
    <w:p w14:paraId="59979F8A" w14:textId="77777777" w:rsidR="00E86E7B" w:rsidRPr="00816C4A" w:rsidRDefault="00E86E7B" w:rsidP="00E86E7B">
      <w:pPr>
        <w:pStyle w:val="Heading3"/>
      </w:pPr>
      <w:bookmarkStart w:id="1275" w:name="_Toc3200800"/>
      <w:bookmarkStart w:id="1276" w:name="_Toc20392543"/>
      <w:bookmarkStart w:id="1277" w:name="_Toc27774190"/>
      <w:bookmarkStart w:id="1278" w:name="_Toc36482650"/>
      <w:bookmarkStart w:id="1279" w:name="_Toc36484309"/>
      <w:bookmarkStart w:id="1280" w:name="_Toc44933239"/>
      <w:bookmarkStart w:id="1281" w:name="_Toc50972192"/>
      <w:bookmarkStart w:id="1282" w:name="_Toc57104946"/>
      <w:bookmarkStart w:id="1283" w:name="_Toc130981409"/>
      <w:r w:rsidRPr="00816C4A">
        <w:lastRenderedPageBreak/>
        <w:t>6.6.34</w:t>
      </w:r>
      <w:r w:rsidRPr="00816C4A">
        <w:tab/>
        <w:t>DECLARE SERVICE</w:t>
      </w:r>
      <w:bookmarkEnd w:id="1275"/>
      <w:bookmarkEnd w:id="1276"/>
      <w:bookmarkEnd w:id="1277"/>
      <w:bookmarkEnd w:id="1278"/>
      <w:bookmarkEnd w:id="1279"/>
      <w:bookmarkEnd w:id="1280"/>
      <w:bookmarkEnd w:id="1281"/>
      <w:bookmarkEnd w:id="1282"/>
      <w:bookmarkEnd w:id="1283"/>
    </w:p>
    <w:p w14:paraId="28D05A69" w14:textId="77777777" w:rsidR="00E86E7B" w:rsidRPr="00816C4A" w:rsidRDefault="00E86E7B" w:rsidP="00E86E7B">
      <w:r w:rsidRPr="00816C4A">
        <w:t>See ETSI TS 102 223 [32] clause 6.6.34.</w:t>
      </w:r>
    </w:p>
    <w:p w14:paraId="5C29297D" w14:textId="77777777" w:rsidR="00E86E7B" w:rsidRPr="00816C4A" w:rsidRDefault="00E86E7B" w:rsidP="00E86E7B">
      <w:pPr>
        <w:pStyle w:val="Heading3"/>
        <w:rPr>
          <w:rFonts w:ascii="Times New Roman" w:hAnsi="Times New Roman"/>
          <w:sz w:val="20"/>
        </w:rPr>
      </w:pPr>
      <w:bookmarkStart w:id="1284" w:name="_Toc3200801"/>
      <w:bookmarkStart w:id="1285" w:name="_Toc20392544"/>
      <w:bookmarkStart w:id="1286" w:name="_Toc27774191"/>
      <w:bookmarkStart w:id="1287" w:name="_Toc36482651"/>
      <w:bookmarkStart w:id="1288" w:name="_Toc36484310"/>
      <w:bookmarkStart w:id="1289" w:name="_Toc44933240"/>
      <w:bookmarkStart w:id="1290" w:name="_Toc50972193"/>
      <w:bookmarkStart w:id="1291" w:name="_Toc57104947"/>
      <w:bookmarkStart w:id="1292" w:name="_Toc130981410"/>
      <w:r w:rsidRPr="00816C4A">
        <w:t>6.6.35</w:t>
      </w:r>
      <w:r w:rsidRPr="00816C4A">
        <w:tab/>
        <w:t>RETRIEVE MULTIMEDIA MESSAGE</w:t>
      </w:r>
      <w:bookmarkEnd w:id="1284"/>
      <w:bookmarkEnd w:id="1285"/>
      <w:bookmarkEnd w:id="1286"/>
      <w:bookmarkEnd w:id="1287"/>
      <w:bookmarkEnd w:id="1288"/>
      <w:bookmarkEnd w:id="1289"/>
      <w:bookmarkEnd w:id="1290"/>
      <w:bookmarkEnd w:id="1291"/>
      <w:bookmarkEnd w:id="1292"/>
    </w:p>
    <w:p w14:paraId="322974DB" w14:textId="77777777" w:rsidR="00E86E7B" w:rsidRPr="00816C4A" w:rsidRDefault="00E86E7B" w:rsidP="00E86E7B">
      <w:r w:rsidRPr="00816C4A">
        <w:t>See ETSI TS 102 223 [32] clause 6.6.37.</w:t>
      </w:r>
    </w:p>
    <w:p w14:paraId="7B74C43B" w14:textId="77777777" w:rsidR="00E86E7B" w:rsidRPr="00816C4A" w:rsidRDefault="00E86E7B" w:rsidP="00E86E7B">
      <w:pPr>
        <w:pStyle w:val="Heading3"/>
      </w:pPr>
      <w:bookmarkStart w:id="1293" w:name="_Toc3200802"/>
      <w:bookmarkStart w:id="1294" w:name="_Toc20392545"/>
      <w:bookmarkStart w:id="1295" w:name="_Toc27774192"/>
      <w:bookmarkStart w:id="1296" w:name="_Toc36482652"/>
      <w:bookmarkStart w:id="1297" w:name="_Toc36484311"/>
      <w:bookmarkStart w:id="1298" w:name="_Toc44933241"/>
      <w:bookmarkStart w:id="1299" w:name="_Toc50972194"/>
      <w:bookmarkStart w:id="1300" w:name="_Toc57104948"/>
      <w:bookmarkStart w:id="1301" w:name="_Toc130981411"/>
      <w:r w:rsidRPr="00816C4A">
        <w:t>6.6.36</w:t>
      </w:r>
      <w:r w:rsidRPr="00816C4A">
        <w:tab/>
        <w:t>SUBMIT MULTIMEDIA MESSAGE</w:t>
      </w:r>
      <w:bookmarkEnd w:id="1293"/>
      <w:bookmarkEnd w:id="1294"/>
      <w:bookmarkEnd w:id="1295"/>
      <w:bookmarkEnd w:id="1296"/>
      <w:bookmarkEnd w:id="1297"/>
      <w:bookmarkEnd w:id="1298"/>
      <w:bookmarkEnd w:id="1299"/>
      <w:bookmarkEnd w:id="1300"/>
      <w:bookmarkEnd w:id="1301"/>
    </w:p>
    <w:p w14:paraId="499900FF" w14:textId="77777777" w:rsidR="00E86E7B" w:rsidRPr="00816C4A" w:rsidRDefault="00E86E7B" w:rsidP="00E86E7B">
      <w:r w:rsidRPr="00816C4A">
        <w:t>See ETSI TS 102 223 [32] clause 6.6.38.</w:t>
      </w:r>
    </w:p>
    <w:p w14:paraId="0DC81054" w14:textId="77777777" w:rsidR="00E86E7B" w:rsidRPr="00816C4A" w:rsidRDefault="00E86E7B" w:rsidP="00E86E7B">
      <w:pPr>
        <w:pStyle w:val="Heading3"/>
        <w:tabs>
          <w:tab w:val="left" w:pos="993"/>
        </w:tabs>
        <w:ind w:left="0" w:firstLine="0"/>
      </w:pPr>
      <w:bookmarkStart w:id="1302" w:name="_Toc3200803"/>
      <w:bookmarkStart w:id="1303" w:name="_Toc20392546"/>
      <w:bookmarkStart w:id="1304" w:name="_Toc27774193"/>
      <w:bookmarkStart w:id="1305" w:name="_Toc36482653"/>
      <w:bookmarkStart w:id="1306" w:name="_Toc36484312"/>
      <w:bookmarkStart w:id="1307" w:name="_Toc44933242"/>
      <w:bookmarkStart w:id="1308" w:name="_Toc50972195"/>
      <w:bookmarkStart w:id="1309" w:name="_Toc57104949"/>
      <w:bookmarkStart w:id="1310" w:name="_Toc130981412"/>
      <w:r w:rsidRPr="00816C4A">
        <w:t>6.6.37</w:t>
      </w:r>
      <w:r w:rsidRPr="00816C4A">
        <w:tab/>
        <w:t>DISPLAY MULTIMEDIA MESSAGE</w:t>
      </w:r>
      <w:bookmarkEnd w:id="1302"/>
      <w:bookmarkEnd w:id="1303"/>
      <w:bookmarkEnd w:id="1304"/>
      <w:bookmarkEnd w:id="1305"/>
      <w:bookmarkEnd w:id="1306"/>
      <w:bookmarkEnd w:id="1307"/>
      <w:bookmarkEnd w:id="1308"/>
      <w:bookmarkEnd w:id="1309"/>
      <w:bookmarkEnd w:id="1310"/>
    </w:p>
    <w:p w14:paraId="4F272A40" w14:textId="77777777" w:rsidR="00E86E7B" w:rsidRPr="00816C4A" w:rsidRDefault="00E86E7B" w:rsidP="00E86E7B">
      <w:r w:rsidRPr="00816C4A">
        <w:t>See ETSI TS 102 223 [32] clause 6.6.39.</w:t>
      </w:r>
    </w:p>
    <w:p w14:paraId="2C8CBAE2" w14:textId="77777777" w:rsidR="00E86E7B" w:rsidRPr="00816C4A" w:rsidRDefault="00E86E7B" w:rsidP="00E86E7B">
      <w:pPr>
        <w:pStyle w:val="Heading3"/>
      </w:pPr>
      <w:bookmarkStart w:id="1311" w:name="_Toc3200804"/>
      <w:bookmarkStart w:id="1312" w:name="_Toc20392547"/>
      <w:bookmarkStart w:id="1313" w:name="_Toc27774194"/>
      <w:bookmarkStart w:id="1314" w:name="_Toc36482654"/>
      <w:bookmarkStart w:id="1315" w:name="_Toc36484313"/>
      <w:bookmarkStart w:id="1316" w:name="_Toc44933243"/>
      <w:bookmarkStart w:id="1317" w:name="_Toc50972196"/>
      <w:bookmarkStart w:id="1318" w:name="_Toc57104950"/>
      <w:bookmarkStart w:id="1319" w:name="_Toc130981413"/>
      <w:r w:rsidRPr="00816C4A">
        <w:t>6.6.38</w:t>
      </w:r>
      <w:r w:rsidRPr="00816C4A">
        <w:tab/>
        <w:t>SET FRAMES</w:t>
      </w:r>
      <w:bookmarkEnd w:id="1311"/>
      <w:bookmarkEnd w:id="1312"/>
      <w:bookmarkEnd w:id="1313"/>
      <w:bookmarkEnd w:id="1314"/>
      <w:bookmarkEnd w:id="1315"/>
      <w:bookmarkEnd w:id="1316"/>
      <w:bookmarkEnd w:id="1317"/>
      <w:bookmarkEnd w:id="1318"/>
      <w:bookmarkEnd w:id="1319"/>
    </w:p>
    <w:p w14:paraId="2DEA3D94" w14:textId="77777777" w:rsidR="00E86E7B" w:rsidRPr="00816C4A" w:rsidRDefault="00E86E7B" w:rsidP="00E86E7B">
      <w:r w:rsidRPr="00816C4A">
        <w:t>See ETSI TS 102 223 [32] clause 6.6.35.</w:t>
      </w:r>
    </w:p>
    <w:p w14:paraId="0E492991" w14:textId="77777777" w:rsidR="00E86E7B" w:rsidRPr="00816C4A" w:rsidRDefault="00E86E7B" w:rsidP="00E86E7B">
      <w:pPr>
        <w:pStyle w:val="Heading3"/>
      </w:pPr>
      <w:bookmarkStart w:id="1320" w:name="_Toc3200805"/>
      <w:bookmarkStart w:id="1321" w:name="_Toc20392548"/>
      <w:bookmarkStart w:id="1322" w:name="_Toc27774195"/>
      <w:bookmarkStart w:id="1323" w:name="_Toc36482655"/>
      <w:bookmarkStart w:id="1324" w:name="_Toc36484314"/>
      <w:bookmarkStart w:id="1325" w:name="_Toc44933244"/>
      <w:bookmarkStart w:id="1326" w:name="_Toc50972197"/>
      <w:bookmarkStart w:id="1327" w:name="_Toc57104951"/>
      <w:bookmarkStart w:id="1328" w:name="_Toc130981414"/>
      <w:r w:rsidRPr="00816C4A">
        <w:t>6.6.39</w:t>
      </w:r>
      <w:r w:rsidRPr="00816C4A">
        <w:tab/>
        <w:t>GET FRAMES STATUS</w:t>
      </w:r>
      <w:bookmarkEnd w:id="1320"/>
      <w:bookmarkEnd w:id="1321"/>
      <w:bookmarkEnd w:id="1322"/>
      <w:bookmarkEnd w:id="1323"/>
      <w:bookmarkEnd w:id="1324"/>
      <w:bookmarkEnd w:id="1325"/>
      <w:bookmarkEnd w:id="1326"/>
      <w:bookmarkEnd w:id="1327"/>
      <w:bookmarkEnd w:id="1328"/>
    </w:p>
    <w:p w14:paraId="27CC4824" w14:textId="77777777" w:rsidR="00E86E7B" w:rsidRPr="00816C4A" w:rsidRDefault="00E86E7B" w:rsidP="00E86E7B">
      <w:r w:rsidRPr="00816C4A">
        <w:t>See ETSI TS 102 223 [32] clause 6.6.36.</w:t>
      </w:r>
    </w:p>
    <w:p w14:paraId="62F843D9" w14:textId="77777777" w:rsidR="00E86E7B" w:rsidRPr="00816C4A" w:rsidRDefault="00E86E7B" w:rsidP="00E86E7B">
      <w:pPr>
        <w:pStyle w:val="Heading3"/>
      </w:pPr>
      <w:bookmarkStart w:id="1329" w:name="_Toc3200806"/>
      <w:bookmarkStart w:id="1330" w:name="_Toc20392549"/>
      <w:bookmarkStart w:id="1331" w:name="_Toc27774196"/>
      <w:bookmarkStart w:id="1332" w:name="_Toc36482656"/>
      <w:bookmarkStart w:id="1333" w:name="_Toc36484315"/>
      <w:bookmarkStart w:id="1334" w:name="_Toc44933245"/>
      <w:bookmarkStart w:id="1335" w:name="_Toc50972198"/>
      <w:bookmarkStart w:id="1336" w:name="_Toc57104952"/>
      <w:bookmarkStart w:id="1337" w:name="_Toc130981415"/>
      <w:r w:rsidRPr="00816C4A">
        <w:t>6.6.40</w:t>
      </w:r>
      <w:r w:rsidRPr="00816C4A">
        <w:tab/>
        <w:t>Geographical Location Request</w:t>
      </w:r>
      <w:bookmarkEnd w:id="1329"/>
      <w:bookmarkEnd w:id="1330"/>
      <w:bookmarkEnd w:id="1331"/>
      <w:bookmarkEnd w:id="1332"/>
      <w:bookmarkEnd w:id="1333"/>
      <w:bookmarkEnd w:id="1334"/>
      <w:bookmarkEnd w:id="1335"/>
      <w:bookmarkEnd w:id="1336"/>
      <w:bookmarkEnd w:id="1337"/>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38" w:name="_Toc3200807"/>
      <w:bookmarkStart w:id="1339" w:name="_Toc20392550"/>
      <w:bookmarkStart w:id="1340" w:name="_Toc27774197"/>
      <w:bookmarkStart w:id="1341" w:name="_Toc36482657"/>
      <w:bookmarkStart w:id="1342" w:name="_Toc36484316"/>
      <w:bookmarkStart w:id="1343" w:name="_Toc44933246"/>
      <w:bookmarkStart w:id="1344" w:name="_Toc50972199"/>
      <w:bookmarkStart w:id="1345" w:name="_Toc57104953"/>
      <w:bookmarkStart w:id="1346" w:name="_Toc130981416"/>
      <w:r w:rsidRPr="00816C4A">
        <w:t>6.6.41</w:t>
      </w:r>
      <w:r w:rsidRPr="00816C4A">
        <w:tab/>
        <w:t>ACTIVATE</w:t>
      </w:r>
      <w:bookmarkEnd w:id="1338"/>
      <w:bookmarkEnd w:id="1339"/>
      <w:bookmarkEnd w:id="1340"/>
      <w:bookmarkEnd w:id="1341"/>
      <w:bookmarkEnd w:id="1342"/>
      <w:bookmarkEnd w:id="1343"/>
      <w:bookmarkEnd w:id="1344"/>
      <w:bookmarkEnd w:id="1345"/>
      <w:bookmarkEnd w:id="1346"/>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47" w:name="_Toc3200808"/>
      <w:bookmarkStart w:id="1348" w:name="_Toc20392551"/>
      <w:bookmarkStart w:id="1349" w:name="_Toc27774198"/>
      <w:bookmarkStart w:id="1350" w:name="_Toc36482658"/>
      <w:bookmarkStart w:id="1351" w:name="_Toc36484317"/>
      <w:bookmarkStart w:id="1352" w:name="_Toc44933247"/>
      <w:bookmarkStart w:id="1353" w:name="_Toc50972200"/>
      <w:bookmarkStart w:id="1354" w:name="_Toc57104954"/>
      <w:bookmarkStart w:id="1355" w:name="_Toc130981417"/>
      <w:r w:rsidRPr="00816C4A">
        <w:t>6.6.42</w:t>
      </w:r>
      <w:r w:rsidRPr="00816C4A">
        <w:tab/>
        <w:t>CONTACTLESS STATE CHANGED</w:t>
      </w:r>
      <w:bookmarkEnd w:id="1347"/>
      <w:bookmarkEnd w:id="1348"/>
      <w:bookmarkEnd w:id="1349"/>
      <w:bookmarkEnd w:id="1350"/>
      <w:bookmarkEnd w:id="1351"/>
      <w:bookmarkEnd w:id="1352"/>
      <w:bookmarkEnd w:id="1353"/>
      <w:bookmarkEnd w:id="1354"/>
      <w:bookmarkEnd w:id="1355"/>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6" w:name="_Toc3200809"/>
      <w:bookmarkStart w:id="1357" w:name="_Toc20392552"/>
      <w:bookmarkStart w:id="1358" w:name="_Toc27774199"/>
      <w:bookmarkStart w:id="1359" w:name="_Toc36482659"/>
      <w:bookmarkStart w:id="1360" w:name="_Toc36484318"/>
      <w:bookmarkStart w:id="1361" w:name="_Toc44933248"/>
      <w:bookmarkStart w:id="1362" w:name="_Toc50972201"/>
      <w:bookmarkStart w:id="1363" w:name="_Toc57104955"/>
      <w:bookmarkStart w:id="1364" w:name="_Toc130981418"/>
      <w:r w:rsidRPr="00816C4A">
        <w:t>6.6.43</w:t>
      </w:r>
      <w:r w:rsidRPr="00816C4A">
        <w:tab/>
        <w:t>COMMAND CONTAINER</w:t>
      </w:r>
      <w:bookmarkEnd w:id="1356"/>
      <w:bookmarkEnd w:id="1357"/>
      <w:bookmarkEnd w:id="1358"/>
      <w:bookmarkEnd w:id="1359"/>
      <w:bookmarkEnd w:id="1360"/>
      <w:bookmarkEnd w:id="1361"/>
      <w:bookmarkEnd w:id="1362"/>
      <w:bookmarkEnd w:id="1363"/>
      <w:bookmarkEnd w:id="1364"/>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5" w:name="_Toc3200810"/>
      <w:bookmarkStart w:id="1366" w:name="_Toc20392553"/>
      <w:bookmarkStart w:id="1367" w:name="_Toc27774200"/>
      <w:bookmarkStart w:id="1368" w:name="_Toc36482660"/>
      <w:bookmarkStart w:id="1369" w:name="_Toc36484319"/>
      <w:bookmarkStart w:id="1370" w:name="_Toc44933249"/>
      <w:bookmarkStart w:id="1371" w:name="_Toc50972202"/>
      <w:bookmarkStart w:id="1372" w:name="_Toc57104956"/>
      <w:bookmarkStart w:id="1373" w:name="_Toc130981419"/>
      <w:r w:rsidRPr="00816C4A">
        <w:t>6.6.44</w:t>
      </w:r>
      <w:r w:rsidRPr="00816C4A">
        <w:tab/>
        <w:t>ENCAPSULATED SESSION CONTROL</w:t>
      </w:r>
      <w:bookmarkEnd w:id="1365"/>
      <w:bookmarkEnd w:id="1366"/>
      <w:bookmarkEnd w:id="1367"/>
      <w:bookmarkEnd w:id="1368"/>
      <w:bookmarkEnd w:id="1369"/>
      <w:bookmarkEnd w:id="1370"/>
      <w:bookmarkEnd w:id="1371"/>
      <w:bookmarkEnd w:id="1372"/>
      <w:bookmarkEnd w:id="1373"/>
    </w:p>
    <w:p w14:paraId="2ECDF97C" w14:textId="77777777" w:rsidR="00E86E7B" w:rsidRPr="00816C4A" w:rsidRDefault="00E86E7B" w:rsidP="00E86E7B">
      <w:pPr>
        <w:rPr>
          <w:noProof/>
        </w:rPr>
      </w:pPr>
      <w:r w:rsidRPr="00816C4A">
        <w:t>Not required by 3GPP.</w:t>
      </w:r>
    </w:p>
    <w:p w14:paraId="2EE8C731" w14:textId="77777777" w:rsidR="00E86E7B" w:rsidRPr="00816C4A" w:rsidRDefault="00E86E7B" w:rsidP="00E86E7B"/>
    <w:p w14:paraId="332E5EAB" w14:textId="77777777" w:rsidR="00E86E7B" w:rsidRPr="00816C4A" w:rsidRDefault="00E86E7B" w:rsidP="00E86E7B">
      <w:pPr>
        <w:pStyle w:val="Heading2"/>
      </w:pPr>
      <w:bookmarkStart w:id="1374" w:name="_Toc3200811"/>
      <w:bookmarkStart w:id="1375" w:name="_Toc20392554"/>
      <w:bookmarkStart w:id="1376" w:name="_Toc27774201"/>
      <w:bookmarkStart w:id="1377" w:name="_Toc36482661"/>
      <w:bookmarkStart w:id="1378" w:name="_Toc36484320"/>
      <w:bookmarkStart w:id="1379" w:name="_Toc44933250"/>
      <w:bookmarkStart w:id="1380" w:name="_Toc50972203"/>
      <w:bookmarkStart w:id="1381" w:name="_Toc57104957"/>
      <w:bookmarkStart w:id="1382" w:name="_Toc130981420"/>
      <w:r w:rsidRPr="00816C4A">
        <w:lastRenderedPageBreak/>
        <w:t>6.7</w:t>
      </w:r>
      <w:r w:rsidRPr="00816C4A">
        <w:tab/>
        <w:t>Command results</w:t>
      </w:r>
      <w:bookmarkEnd w:id="1374"/>
      <w:bookmarkEnd w:id="1375"/>
      <w:bookmarkEnd w:id="1376"/>
      <w:bookmarkEnd w:id="1377"/>
      <w:bookmarkEnd w:id="1378"/>
      <w:bookmarkEnd w:id="1379"/>
      <w:bookmarkEnd w:id="1380"/>
      <w:bookmarkEnd w:id="1381"/>
      <w:bookmarkEnd w:id="1382"/>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77777777" w:rsidR="00E86E7B" w:rsidRPr="00816C4A" w:rsidRDefault="00E86E7B" w:rsidP="00E86E7B">
      <w:pPr>
        <w:keepNext/>
        <w:keepLines/>
      </w:pPr>
      <w:r w:rsidRPr="00816C4A">
        <w:t>This procedure is defined in ETSI TS 102 223 [32] clause 6.7, and applies here except for the following statements.</w:t>
      </w:r>
    </w:p>
    <w:p w14:paraId="6B6479B2" w14:textId="77777777" w:rsidR="00E86E7B" w:rsidRPr="00816C4A" w:rsidRDefault="00E86E7B" w:rsidP="00E86E7B">
      <w:r w:rsidRPr="00816C4A">
        <w:t>Temporary problems are defined as:</w:t>
      </w:r>
    </w:p>
    <w:p w14:paraId="089D88FE" w14:textId="77777777" w:rsidR="00E86E7B" w:rsidRPr="00816C4A" w:rsidRDefault="00E86E7B" w:rsidP="00E86E7B">
      <w:pPr>
        <w:pStyle w:val="B1"/>
      </w:pPr>
      <w:r w:rsidRPr="00816C4A">
        <w:t>-</w:t>
      </w:r>
      <w:r w:rsidRPr="00816C4A">
        <w:tab/>
        <w:t>ME is currently unable to process the command. Specific causes for this are listed in ETSI TS 102 223 [32] clause 6.7;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77777777" w:rsidR="00E86E7B" w:rsidRPr="00816C4A" w:rsidRDefault="00E86E7B" w:rsidP="00E86E7B">
      <w:r w:rsidRPr="00816C4A">
        <w:t>Permanent problems are defined as in ETSI TS 102 223 [32] clause 6.7,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3" w:name="_Toc3200812"/>
      <w:bookmarkStart w:id="1384" w:name="_Toc20392555"/>
      <w:bookmarkStart w:id="1385" w:name="_Toc27774202"/>
      <w:bookmarkStart w:id="1386" w:name="_Toc36482662"/>
      <w:bookmarkStart w:id="1387" w:name="_Toc36484321"/>
      <w:bookmarkStart w:id="1388" w:name="_Toc44933251"/>
      <w:bookmarkStart w:id="1389" w:name="_Toc50972204"/>
      <w:bookmarkStart w:id="1390" w:name="_Toc57104958"/>
      <w:bookmarkStart w:id="1391" w:name="_Toc130981421"/>
      <w:r w:rsidRPr="00816C4A">
        <w:t>6.8</w:t>
      </w:r>
      <w:r w:rsidRPr="00816C4A">
        <w:tab/>
        <w:t>Structure of TERMINAL RESPONSE</w:t>
      </w:r>
      <w:bookmarkEnd w:id="1383"/>
      <w:bookmarkEnd w:id="1384"/>
      <w:bookmarkEnd w:id="1385"/>
      <w:bookmarkEnd w:id="1386"/>
      <w:bookmarkEnd w:id="1387"/>
      <w:bookmarkEnd w:id="1388"/>
      <w:bookmarkEnd w:id="1389"/>
      <w:bookmarkEnd w:id="1390"/>
      <w:bookmarkEnd w:id="1391"/>
    </w:p>
    <w:p w14:paraId="41E23125" w14:textId="77777777" w:rsidR="00E86E7B" w:rsidRPr="00816C4A" w:rsidRDefault="00E86E7B" w:rsidP="00E86E7B">
      <w:pPr>
        <w:pStyle w:val="Heading3"/>
      </w:pPr>
      <w:bookmarkStart w:id="1392" w:name="_Toc3200813"/>
      <w:bookmarkStart w:id="1393" w:name="_Toc20392556"/>
      <w:bookmarkStart w:id="1394" w:name="_Toc27774203"/>
      <w:bookmarkStart w:id="1395" w:name="_Toc36482663"/>
      <w:bookmarkStart w:id="1396" w:name="_Toc36484322"/>
      <w:bookmarkStart w:id="1397" w:name="_Toc44933252"/>
      <w:bookmarkStart w:id="1398" w:name="_Toc50972205"/>
      <w:bookmarkStart w:id="1399" w:name="_Toc57104959"/>
      <w:bookmarkStart w:id="1400" w:name="_Toc130981422"/>
      <w:r w:rsidRPr="00816C4A">
        <w:t>6.8.0</w:t>
      </w:r>
      <w:r w:rsidRPr="00816C4A">
        <w:tab/>
        <w:t>Overall structure of TERMINAL RESPONSE</w:t>
      </w:r>
      <w:bookmarkEnd w:id="1392"/>
      <w:bookmarkEnd w:id="1393"/>
      <w:bookmarkEnd w:id="1394"/>
      <w:bookmarkEnd w:id="1395"/>
      <w:bookmarkEnd w:id="1396"/>
      <w:bookmarkEnd w:id="1397"/>
      <w:bookmarkEnd w:id="1398"/>
      <w:bookmarkEnd w:id="1399"/>
      <w:bookmarkEnd w:id="1400"/>
    </w:p>
    <w:p w14:paraId="308EEFC5" w14:textId="77777777" w:rsidR="00660539" w:rsidRPr="000C201D" w:rsidRDefault="00660539" w:rsidP="00660539">
      <w:r w:rsidRPr="000C201D">
        <w:t>Direction: ME to UICC.</w:t>
      </w:r>
    </w:p>
    <w:p w14:paraId="76911315" w14:textId="5691C617" w:rsidR="00660539" w:rsidRPr="000C201D" w:rsidRDefault="00660539" w:rsidP="00660539">
      <w:r w:rsidRPr="000C201D">
        <w:lastRenderedPageBreak/>
        <w:t>The command header is specified in TS 31.101 [13]. Length (A+B+ … +AE) is indicated by P3 of the header.</w:t>
      </w:r>
    </w:p>
    <w:p w14:paraId="36960783" w14:textId="77777777" w:rsidR="00660539" w:rsidRPr="000C201D" w:rsidRDefault="00660539" w:rsidP="00660539">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00AAE9AC" w14:textId="77777777" w:rsidR="00924E3A" w:rsidRPr="00816C4A" w:rsidRDefault="00924E3A" w:rsidP="00924E3A">
            <w:pPr>
              <w:pStyle w:val="TAL"/>
              <w:keepNext w:val="0"/>
              <w:keepLines w:val="0"/>
              <w:jc w:val="center"/>
            </w:pPr>
            <w:r w:rsidRPr="00816C4A">
              <w:t>8.19, 8.20, 8.29, 8.39, 8.45, 8.46, 8.62, 8.83, 8.85, 8.86, 8.87, 8.100, 8.129, 8.130, 8.131, 8.134,</w:t>
            </w:r>
          </w:p>
          <w:p w14:paraId="5D38BE1B" w14:textId="0CAB59EF" w:rsidR="00924E3A" w:rsidRPr="00816C4A" w:rsidRDefault="00924E3A" w:rsidP="00924E3A">
            <w:pPr>
              <w:pStyle w:val="TAL"/>
              <w:keepNext w:val="0"/>
              <w:keepLines w:val="0"/>
              <w:jc w:val="center"/>
            </w:pP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77777777"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w:t>
            </w:r>
            <w:r w:rsidRPr="00816C4A">
              <w:lastRenderedPageBreak/>
              <w:t xml:space="preserve">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lastRenderedPageBreak/>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6746F6"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7777777" w:rsidR="006746F6" w:rsidRPr="00816C4A" w:rsidRDefault="006746F6" w:rsidP="006746F6">
            <w:pPr>
              <w:pStyle w:val="TAL"/>
              <w:numPr>
                <w:ilvl w:val="12"/>
                <w:numId w:val="0"/>
              </w:numPr>
            </w:pPr>
            <w:r>
              <w:t>Slices</w:t>
            </w:r>
            <w:r w:rsidRPr="00816C4A">
              <w:t xml:space="preserve"> Information (only required in response to PROVIDE LOCAL INFORMATION (list </w:t>
            </w:r>
            <w:r>
              <w:t xml:space="preserve">of slice(s) </w:t>
            </w:r>
            <w:r w:rsidRPr="00816C4A">
              <w:t>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77777777" w:rsidR="006746F6" w:rsidRPr="00816C4A" w:rsidRDefault="006746F6" w:rsidP="006746F6">
            <w:pPr>
              <w:pStyle w:val="TAC"/>
              <w:rPr>
                <w:lang w:val="fr-FR" w:eastAsia="en-GB"/>
              </w:rPr>
            </w:pPr>
            <w:r w:rsidRPr="00816C4A">
              <w:rPr>
                <w:lang w:val="fr-FR" w:eastAsia="en-GB"/>
              </w:rPr>
              <w:t>8.</w:t>
            </w:r>
            <w:r>
              <w:rPr>
                <w:lang w:val="fr-FR" w:eastAsia="en-GB"/>
              </w:rPr>
              <w:t>145</w:t>
            </w:r>
          </w:p>
        </w:tc>
        <w:tc>
          <w:tcPr>
            <w:tcW w:w="992" w:type="dxa"/>
            <w:tcBorders>
              <w:top w:val="single" w:sz="6" w:space="0" w:color="auto"/>
              <w:left w:val="single" w:sz="6" w:space="0" w:color="auto"/>
              <w:bottom w:val="single" w:sz="6" w:space="0" w:color="auto"/>
              <w:right w:val="single" w:sz="6" w:space="0" w:color="auto"/>
            </w:tcBorders>
          </w:tcPr>
          <w:p w14:paraId="428E093D" w14:textId="77777777" w:rsidR="006746F6" w:rsidRPr="00816C4A" w:rsidRDefault="006746F6" w:rsidP="006746F6">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77777777" w:rsidR="006746F6" w:rsidRPr="00816C4A" w:rsidRDefault="006746F6" w:rsidP="006746F6">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BB15F9F" w14:textId="77777777" w:rsidR="006746F6" w:rsidRPr="00936F08" w:rsidRDefault="006746F6" w:rsidP="006746F6">
            <w:pPr>
              <w:pStyle w:val="TAC"/>
              <w:rPr>
                <w:lang w:val="fr-FR" w:eastAsia="en-GB"/>
              </w:rPr>
            </w:pPr>
            <w:r w:rsidRPr="00936F08">
              <w:rPr>
                <w:lang w:val="fr-FR" w:eastAsia="en-GB"/>
              </w:rPr>
              <w:t>AE or</w:t>
            </w:r>
          </w:p>
          <w:p w14:paraId="2EAE1C39" w14:textId="77777777" w:rsidR="006746F6" w:rsidRPr="00816C4A" w:rsidRDefault="006746F6" w:rsidP="006746F6">
            <w:pPr>
              <w:pStyle w:val="TAC"/>
              <w:rPr>
                <w:lang w:val="fr-FR" w:eastAsia="en-GB"/>
              </w:rPr>
            </w:pPr>
            <w:r w:rsidRPr="00936F08">
              <w:rPr>
                <w:lang w:val="fr-FR" w:eastAsia="en-GB"/>
              </w:rPr>
              <w:t xml:space="preserve">AE0 + … + </w:t>
            </w:r>
            <w:proofErr w:type="spellStart"/>
            <w:r w:rsidRPr="00936F08">
              <w:rPr>
                <w:lang w:val="fr-FR" w:eastAsia="en-GB"/>
              </w:rPr>
              <w:t>AEn</w:t>
            </w:r>
            <w:proofErr w:type="spellEnd"/>
          </w:p>
        </w:tc>
      </w:tr>
    </w:tbl>
    <w:p w14:paraId="308FE587" w14:textId="77777777" w:rsidR="00E86E7B" w:rsidRPr="00816C4A" w:rsidRDefault="00E86E7B" w:rsidP="00E86E7B">
      <w:pPr>
        <w:rPr>
          <w:lang w:val="fr-FR"/>
        </w:rPr>
      </w:pPr>
    </w:p>
    <w:p w14:paraId="1B654775" w14:textId="77777777" w:rsidR="00E86E7B" w:rsidRPr="00816C4A" w:rsidRDefault="00E86E7B" w:rsidP="00E86E7B">
      <w:r w:rsidRPr="00816C4A">
        <w:t>Specific rules apply for the coding of the TERMINAL RESPONSE, see ETSI TS 102 223 [32] clause 6.8.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1" w:name="_Toc3200814"/>
      <w:bookmarkStart w:id="1402" w:name="_Toc20392557"/>
      <w:bookmarkStart w:id="1403" w:name="_Toc27774204"/>
      <w:bookmarkStart w:id="1404" w:name="_Toc36482664"/>
      <w:bookmarkStart w:id="1405" w:name="_Toc36484323"/>
      <w:bookmarkStart w:id="1406" w:name="_Toc44933253"/>
      <w:bookmarkStart w:id="1407" w:name="_Toc50972206"/>
      <w:bookmarkStart w:id="1408" w:name="_Toc57104960"/>
      <w:bookmarkStart w:id="1409" w:name="_Toc130981423"/>
      <w:r w:rsidRPr="00816C4A">
        <w:t>6.8.1</w:t>
      </w:r>
      <w:r w:rsidRPr="00816C4A">
        <w:tab/>
        <w:t>Command details</w:t>
      </w:r>
      <w:bookmarkEnd w:id="1401"/>
      <w:bookmarkEnd w:id="1402"/>
      <w:bookmarkEnd w:id="1403"/>
      <w:bookmarkEnd w:id="1404"/>
      <w:bookmarkEnd w:id="1405"/>
      <w:bookmarkEnd w:id="1406"/>
      <w:bookmarkEnd w:id="1407"/>
      <w:bookmarkEnd w:id="1408"/>
      <w:bookmarkEnd w:id="1409"/>
    </w:p>
    <w:p w14:paraId="7448BD45" w14:textId="77777777" w:rsidR="00E86E7B" w:rsidRPr="00816C4A" w:rsidRDefault="00E86E7B" w:rsidP="00E86E7B">
      <w:r w:rsidRPr="00816C4A">
        <w:t>See ETSI TS 102 223 [32] clause 6.8.1.</w:t>
      </w:r>
    </w:p>
    <w:p w14:paraId="2591F4F5" w14:textId="77777777" w:rsidR="00E86E7B" w:rsidRPr="00816C4A" w:rsidRDefault="00E86E7B" w:rsidP="00E86E7B">
      <w:pPr>
        <w:pStyle w:val="Heading3"/>
      </w:pPr>
      <w:bookmarkStart w:id="1410" w:name="_Toc3200815"/>
      <w:bookmarkStart w:id="1411" w:name="_Toc20392558"/>
      <w:bookmarkStart w:id="1412" w:name="_Toc27774205"/>
      <w:bookmarkStart w:id="1413" w:name="_Toc36482665"/>
      <w:bookmarkStart w:id="1414" w:name="_Toc36484324"/>
      <w:bookmarkStart w:id="1415" w:name="_Toc44933254"/>
      <w:bookmarkStart w:id="1416" w:name="_Toc50972207"/>
      <w:bookmarkStart w:id="1417" w:name="_Toc57104961"/>
      <w:bookmarkStart w:id="1418" w:name="_Toc130981424"/>
      <w:r w:rsidRPr="00816C4A">
        <w:t>6.8.2</w:t>
      </w:r>
      <w:r w:rsidRPr="00816C4A">
        <w:tab/>
        <w:t>Device identities</w:t>
      </w:r>
      <w:bookmarkEnd w:id="1410"/>
      <w:bookmarkEnd w:id="1411"/>
      <w:bookmarkEnd w:id="1412"/>
      <w:bookmarkEnd w:id="1413"/>
      <w:bookmarkEnd w:id="1414"/>
      <w:bookmarkEnd w:id="1415"/>
      <w:bookmarkEnd w:id="1416"/>
      <w:bookmarkEnd w:id="1417"/>
      <w:bookmarkEnd w:id="1418"/>
    </w:p>
    <w:p w14:paraId="6B6F1C44" w14:textId="77777777" w:rsidR="00E86E7B" w:rsidRPr="00816C4A" w:rsidRDefault="00E86E7B" w:rsidP="00E86E7B">
      <w:r w:rsidRPr="00816C4A">
        <w:t>See ETSI TS 102 223 [32] clause 6.8.2.</w:t>
      </w:r>
    </w:p>
    <w:p w14:paraId="209C3E90" w14:textId="77777777" w:rsidR="00E86E7B" w:rsidRPr="00816C4A" w:rsidRDefault="00E86E7B" w:rsidP="00E86E7B">
      <w:pPr>
        <w:pStyle w:val="Heading3"/>
      </w:pPr>
      <w:bookmarkStart w:id="1419" w:name="_Toc3200816"/>
      <w:bookmarkStart w:id="1420" w:name="_Toc20392559"/>
      <w:bookmarkStart w:id="1421" w:name="_Toc27774206"/>
      <w:bookmarkStart w:id="1422" w:name="_Toc36482666"/>
      <w:bookmarkStart w:id="1423" w:name="_Toc36484325"/>
      <w:bookmarkStart w:id="1424" w:name="_Toc44933255"/>
      <w:bookmarkStart w:id="1425" w:name="_Toc50972208"/>
      <w:bookmarkStart w:id="1426" w:name="_Toc57104962"/>
      <w:bookmarkStart w:id="1427" w:name="_Toc130981425"/>
      <w:r w:rsidRPr="00816C4A">
        <w:t>6.8.3</w:t>
      </w:r>
      <w:r w:rsidRPr="00816C4A">
        <w:tab/>
        <w:t>Result</w:t>
      </w:r>
      <w:bookmarkEnd w:id="1419"/>
      <w:bookmarkEnd w:id="1420"/>
      <w:bookmarkEnd w:id="1421"/>
      <w:bookmarkEnd w:id="1422"/>
      <w:bookmarkEnd w:id="1423"/>
      <w:bookmarkEnd w:id="1424"/>
      <w:bookmarkEnd w:id="1425"/>
      <w:bookmarkEnd w:id="1426"/>
      <w:bookmarkEnd w:id="1427"/>
    </w:p>
    <w:p w14:paraId="2518D67B" w14:textId="77777777" w:rsidR="00E86E7B" w:rsidRPr="00816C4A" w:rsidRDefault="00E86E7B" w:rsidP="00E86E7B">
      <w:r w:rsidRPr="00816C4A">
        <w:t>See ETSI TS 102 223 [32] clause 6.8.3.</w:t>
      </w:r>
    </w:p>
    <w:p w14:paraId="44E9010E" w14:textId="77777777" w:rsidR="00E86E7B" w:rsidRPr="00816C4A" w:rsidRDefault="00E86E7B" w:rsidP="00E86E7B">
      <w:pPr>
        <w:pStyle w:val="Heading3"/>
      </w:pPr>
      <w:bookmarkStart w:id="1428" w:name="_Toc3200817"/>
      <w:bookmarkStart w:id="1429" w:name="_Toc20392560"/>
      <w:bookmarkStart w:id="1430" w:name="_Toc27774207"/>
      <w:bookmarkStart w:id="1431" w:name="_Toc36482667"/>
      <w:bookmarkStart w:id="1432" w:name="_Toc36484326"/>
      <w:bookmarkStart w:id="1433" w:name="_Toc44933256"/>
      <w:bookmarkStart w:id="1434" w:name="_Toc50972209"/>
      <w:bookmarkStart w:id="1435" w:name="_Toc57104963"/>
      <w:bookmarkStart w:id="1436" w:name="_Toc130981426"/>
      <w:r w:rsidRPr="00816C4A">
        <w:t>6.8.4</w:t>
      </w:r>
      <w:r w:rsidRPr="00816C4A">
        <w:tab/>
        <w:t>Duration</w:t>
      </w:r>
      <w:bookmarkEnd w:id="1428"/>
      <w:bookmarkEnd w:id="1429"/>
      <w:bookmarkEnd w:id="1430"/>
      <w:bookmarkEnd w:id="1431"/>
      <w:bookmarkEnd w:id="1432"/>
      <w:bookmarkEnd w:id="1433"/>
      <w:bookmarkEnd w:id="1434"/>
      <w:bookmarkEnd w:id="1435"/>
      <w:bookmarkEnd w:id="1436"/>
    </w:p>
    <w:p w14:paraId="39DA3DCB" w14:textId="77777777" w:rsidR="00E86E7B" w:rsidRPr="00816C4A" w:rsidRDefault="00E86E7B" w:rsidP="00E86E7B">
      <w:r w:rsidRPr="00816C4A">
        <w:t>See ETSI TS 102 223 [32] clause 6.8.4.</w:t>
      </w:r>
    </w:p>
    <w:p w14:paraId="04816812" w14:textId="77777777" w:rsidR="00E86E7B" w:rsidRPr="00816C4A" w:rsidRDefault="00E86E7B" w:rsidP="00E86E7B">
      <w:pPr>
        <w:pStyle w:val="Heading3"/>
      </w:pPr>
      <w:bookmarkStart w:id="1437" w:name="_Toc3200818"/>
      <w:bookmarkStart w:id="1438" w:name="_Toc20392561"/>
      <w:bookmarkStart w:id="1439" w:name="_Toc27774208"/>
      <w:bookmarkStart w:id="1440" w:name="_Toc36482668"/>
      <w:bookmarkStart w:id="1441" w:name="_Toc36484327"/>
      <w:bookmarkStart w:id="1442" w:name="_Toc44933257"/>
      <w:bookmarkStart w:id="1443" w:name="_Toc50972210"/>
      <w:bookmarkStart w:id="1444" w:name="_Toc57104964"/>
      <w:bookmarkStart w:id="1445" w:name="_Toc130981427"/>
      <w:r w:rsidRPr="00816C4A">
        <w:t>6.8.5</w:t>
      </w:r>
      <w:r w:rsidRPr="00816C4A">
        <w:tab/>
        <w:t>Text string</w:t>
      </w:r>
      <w:bookmarkEnd w:id="1437"/>
      <w:bookmarkEnd w:id="1438"/>
      <w:bookmarkEnd w:id="1439"/>
      <w:bookmarkEnd w:id="1440"/>
      <w:bookmarkEnd w:id="1441"/>
      <w:bookmarkEnd w:id="1442"/>
      <w:bookmarkEnd w:id="1443"/>
      <w:bookmarkEnd w:id="1444"/>
      <w:bookmarkEnd w:id="1445"/>
    </w:p>
    <w:p w14:paraId="73822D6A" w14:textId="77777777" w:rsidR="00E86E7B" w:rsidRPr="00816C4A" w:rsidRDefault="00E86E7B" w:rsidP="00E86E7B">
      <w:r w:rsidRPr="00816C4A">
        <w:t>ETSI TS 102 223 [32] clause 6.8.5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46" w:name="_Toc3200819"/>
      <w:bookmarkStart w:id="1447" w:name="_Toc20392562"/>
      <w:bookmarkStart w:id="1448" w:name="_Toc27774209"/>
      <w:bookmarkStart w:id="1449" w:name="_Toc36482669"/>
      <w:bookmarkStart w:id="1450" w:name="_Toc36484328"/>
      <w:bookmarkStart w:id="1451" w:name="_Toc44933258"/>
      <w:bookmarkStart w:id="1452" w:name="_Toc50972211"/>
      <w:bookmarkStart w:id="1453" w:name="_Toc57104965"/>
      <w:bookmarkStart w:id="1454" w:name="_Toc130981428"/>
      <w:r w:rsidRPr="00816C4A">
        <w:t>6.8.6</w:t>
      </w:r>
      <w:r w:rsidRPr="00816C4A">
        <w:tab/>
        <w:t>Item identifier</w:t>
      </w:r>
      <w:bookmarkEnd w:id="1446"/>
      <w:bookmarkEnd w:id="1447"/>
      <w:bookmarkEnd w:id="1448"/>
      <w:bookmarkEnd w:id="1449"/>
      <w:bookmarkEnd w:id="1450"/>
      <w:bookmarkEnd w:id="1451"/>
      <w:bookmarkEnd w:id="1452"/>
      <w:bookmarkEnd w:id="1453"/>
      <w:bookmarkEnd w:id="1454"/>
    </w:p>
    <w:p w14:paraId="4E9A7FCC" w14:textId="77777777" w:rsidR="00E86E7B" w:rsidRPr="00816C4A" w:rsidRDefault="00E86E7B" w:rsidP="00E86E7B">
      <w:r w:rsidRPr="00816C4A">
        <w:t>See ETSI TS 102 223 [32] clause 6.8.6.</w:t>
      </w:r>
    </w:p>
    <w:p w14:paraId="182594CC" w14:textId="77777777" w:rsidR="00E86E7B" w:rsidRPr="00816C4A" w:rsidRDefault="00E86E7B" w:rsidP="00E86E7B">
      <w:pPr>
        <w:pStyle w:val="Heading3"/>
      </w:pPr>
      <w:bookmarkStart w:id="1455" w:name="_Toc3200820"/>
      <w:bookmarkStart w:id="1456" w:name="_Toc20392563"/>
      <w:bookmarkStart w:id="1457" w:name="_Toc27774210"/>
      <w:bookmarkStart w:id="1458" w:name="_Toc36482670"/>
      <w:bookmarkStart w:id="1459" w:name="_Toc36484329"/>
      <w:bookmarkStart w:id="1460" w:name="_Toc44933259"/>
      <w:bookmarkStart w:id="1461" w:name="_Toc50972212"/>
      <w:bookmarkStart w:id="1462" w:name="_Toc57104966"/>
      <w:bookmarkStart w:id="1463" w:name="_Toc130981429"/>
      <w:r w:rsidRPr="00816C4A">
        <w:lastRenderedPageBreak/>
        <w:t>6.8.7</w:t>
      </w:r>
      <w:r w:rsidRPr="00816C4A">
        <w:tab/>
        <w:t xml:space="preserve">Local </w:t>
      </w:r>
      <w:smartTag w:uri="urn:schemas-microsoft-com:office:smarttags" w:element="PersonName">
        <w:r w:rsidRPr="00816C4A">
          <w:t>info</w:t>
        </w:r>
      </w:smartTag>
      <w:r w:rsidRPr="00816C4A">
        <w:t>rmation</w:t>
      </w:r>
      <w:bookmarkEnd w:id="1455"/>
      <w:bookmarkEnd w:id="1456"/>
      <w:bookmarkEnd w:id="1457"/>
      <w:bookmarkEnd w:id="1458"/>
      <w:bookmarkEnd w:id="1459"/>
      <w:bookmarkEnd w:id="1460"/>
      <w:bookmarkEnd w:id="1461"/>
      <w:bookmarkEnd w:id="1462"/>
      <w:bookmarkEnd w:id="1463"/>
    </w:p>
    <w:p w14:paraId="74CA07DC" w14:textId="77777777" w:rsidR="00E86E7B" w:rsidRPr="00816C4A" w:rsidRDefault="00E86E7B" w:rsidP="00E86E7B">
      <w:r w:rsidRPr="00816C4A">
        <w:t>For Local Information values defined in clause 8.6 then ETSI TS 102 223 [32] clause 6.8.7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77777777"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TS 36.331 [49]</w:t>
      </w:r>
    </w:p>
    <w:p w14:paraId="0D3A6260" w14:textId="305ED516"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TS 3</w:t>
      </w:r>
      <w:r>
        <w:rPr>
          <w:rFonts w:hint="eastAsia"/>
          <w:lang w:val="en-US" w:eastAsia="zh-CN"/>
        </w:rPr>
        <w:t>8</w:t>
      </w:r>
      <w:r>
        <w:t>.331 [71]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77777777" w:rsidR="00E86E7B" w:rsidRPr="00816C4A" w:rsidRDefault="00E86E7B" w:rsidP="00E86E7B">
      <w:pPr>
        <w:pStyle w:val="B1"/>
      </w:pPr>
      <w:r w:rsidRPr="00816C4A">
        <w:t>-</w:t>
      </w:r>
      <w:r w:rsidRPr="00816C4A">
        <w:tab/>
        <w:t xml:space="preserve">Where the UICC has requested the CSG ID list Identifier,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40EBF50E" w14:textId="0ABEDFA6" w:rsidR="00E86E7B" w:rsidRDefault="006746F6" w:rsidP="00E86E7B">
      <w:pPr>
        <w:pStyle w:val="B1"/>
      </w:pPr>
      <w:r w:rsidRPr="00816C4A">
        <w:t>-</w:t>
      </w:r>
      <w:r w:rsidRPr="00816C4A">
        <w:tab/>
        <w:t xml:space="preserve">Where the UICC has requested the list of </w:t>
      </w:r>
      <w:r>
        <w:t>slice(s) information</w:t>
      </w:r>
      <w:r w:rsidRPr="00816C4A">
        <w:t>, the TERMINAL RESPONSE shall contain</w:t>
      </w:r>
      <w:r>
        <w:t xml:space="preserve"> the slices information</w:t>
      </w:r>
      <w:r w:rsidRPr="00816C4A">
        <w:t xml:space="preserve"> data object listing all </w:t>
      </w:r>
      <w:r>
        <w:t>slice(s) information</w:t>
      </w:r>
      <w:r w:rsidRPr="00816C4A">
        <w:t xml:space="preserve">, up to the limit of the TERMINAL RESPONSE APDU command size. If no </w:t>
      </w:r>
      <w:r>
        <w:t xml:space="preserve">slice </w:t>
      </w:r>
      <w:r w:rsidRPr="00816C4A">
        <w:t>information is available, the respective data</w:t>
      </w:r>
      <w:r>
        <w:t xml:space="preserve"> object shall have length zero.</w:t>
      </w:r>
    </w:p>
    <w:p w14:paraId="5796888B" w14:textId="661EE6FB" w:rsidR="002C5E13" w:rsidRPr="00816C4A" w:rsidRDefault="002C5E13" w:rsidP="00E86E7B">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rsidRPr="001B7C50">
        <w:t>human-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(if class "</w:t>
      </w:r>
      <w:r>
        <w:t>ag</w:t>
      </w:r>
      <w:r w:rsidRPr="00816C4A">
        <w:t>" is supported)</w:t>
      </w:r>
      <w:r>
        <w:t>.</w:t>
      </w:r>
    </w:p>
    <w:p w14:paraId="3724EAEF" w14:textId="77777777" w:rsidR="00E86E7B" w:rsidRPr="00816C4A" w:rsidRDefault="00E86E7B" w:rsidP="00E86E7B">
      <w:pPr>
        <w:pStyle w:val="Heading3"/>
      </w:pPr>
      <w:bookmarkStart w:id="1464" w:name="_Toc3200821"/>
      <w:bookmarkStart w:id="1465" w:name="_Toc20392564"/>
      <w:bookmarkStart w:id="1466" w:name="_Toc27774211"/>
      <w:bookmarkStart w:id="1467" w:name="_Toc36482671"/>
      <w:bookmarkStart w:id="1468" w:name="_Toc36484330"/>
      <w:bookmarkStart w:id="1469" w:name="_Toc44933260"/>
      <w:bookmarkStart w:id="1470" w:name="_Toc50972213"/>
      <w:bookmarkStart w:id="1471" w:name="_Toc57104967"/>
      <w:bookmarkStart w:id="1472" w:name="_Toc130981430"/>
      <w:r w:rsidRPr="00816C4A">
        <w:t>6.8.8</w:t>
      </w:r>
      <w:r w:rsidRPr="00816C4A">
        <w:tab/>
        <w:t>Call control requested action</w:t>
      </w:r>
      <w:bookmarkEnd w:id="1464"/>
      <w:bookmarkEnd w:id="1465"/>
      <w:bookmarkEnd w:id="1466"/>
      <w:bookmarkEnd w:id="1467"/>
      <w:bookmarkEnd w:id="1468"/>
      <w:bookmarkEnd w:id="1469"/>
      <w:bookmarkEnd w:id="1470"/>
      <w:bookmarkEnd w:id="1471"/>
      <w:bookmarkEnd w:id="1472"/>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3" w:name="_Toc3200822"/>
      <w:bookmarkStart w:id="1474" w:name="_Toc20392565"/>
      <w:bookmarkStart w:id="1475" w:name="_Toc27774212"/>
      <w:bookmarkStart w:id="1476" w:name="_Toc36482672"/>
      <w:bookmarkStart w:id="1477" w:name="_Toc36484331"/>
      <w:bookmarkStart w:id="1478" w:name="_Toc44933261"/>
      <w:bookmarkStart w:id="1479" w:name="_Toc50972214"/>
      <w:bookmarkStart w:id="1480" w:name="_Toc57104968"/>
      <w:bookmarkStart w:id="1481" w:name="_Toc130981431"/>
      <w:r w:rsidRPr="00816C4A">
        <w:lastRenderedPageBreak/>
        <w:t>6.8.9</w:t>
      </w:r>
      <w:r w:rsidRPr="00816C4A">
        <w:tab/>
        <w:t>Result data object 2</w:t>
      </w:r>
      <w:bookmarkEnd w:id="1473"/>
      <w:bookmarkEnd w:id="1474"/>
      <w:bookmarkEnd w:id="1475"/>
      <w:bookmarkEnd w:id="1476"/>
      <w:bookmarkEnd w:id="1477"/>
      <w:bookmarkEnd w:id="1478"/>
      <w:bookmarkEnd w:id="1479"/>
      <w:bookmarkEnd w:id="1480"/>
      <w:bookmarkEnd w:id="1481"/>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2" w:name="_Toc3200823"/>
      <w:bookmarkStart w:id="1483" w:name="_Toc20392566"/>
      <w:bookmarkStart w:id="1484" w:name="_Toc27774213"/>
      <w:bookmarkStart w:id="1485" w:name="_Toc36482673"/>
      <w:bookmarkStart w:id="1486" w:name="_Toc36484332"/>
      <w:bookmarkStart w:id="1487" w:name="_Toc44933262"/>
      <w:bookmarkStart w:id="1488" w:name="_Toc50972215"/>
      <w:bookmarkStart w:id="1489" w:name="_Toc57104969"/>
      <w:bookmarkStart w:id="1490" w:name="_Toc130981432"/>
      <w:r w:rsidRPr="00816C4A">
        <w:t>6.8.10</w:t>
      </w:r>
      <w:r w:rsidRPr="00816C4A">
        <w:tab/>
        <w:t>Card reader status</w:t>
      </w:r>
      <w:bookmarkEnd w:id="1482"/>
      <w:bookmarkEnd w:id="1483"/>
      <w:bookmarkEnd w:id="1484"/>
      <w:bookmarkEnd w:id="1485"/>
      <w:bookmarkEnd w:id="1486"/>
      <w:bookmarkEnd w:id="1487"/>
      <w:bookmarkEnd w:id="1488"/>
      <w:bookmarkEnd w:id="1489"/>
      <w:bookmarkEnd w:id="1490"/>
    </w:p>
    <w:p w14:paraId="15DA76A5" w14:textId="77777777" w:rsidR="00E86E7B" w:rsidRPr="00816C4A" w:rsidRDefault="00E86E7B" w:rsidP="00E86E7B">
      <w:r w:rsidRPr="00816C4A">
        <w:t>See ETSI TS 102 223 [32] clause 6.8.10.</w:t>
      </w:r>
    </w:p>
    <w:p w14:paraId="790657DA" w14:textId="77777777" w:rsidR="00E86E7B" w:rsidRPr="00816C4A" w:rsidRDefault="00E86E7B" w:rsidP="00E86E7B">
      <w:pPr>
        <w:pStyle w:val="Heading3"/>
      </w:pPr>
      <w:bookmarkStart w:id="1491" w:name="_Toc3200824"/>
      <w:bookmarkStart w:id="1492" w:name="_Toc20392567"/>
      <w:bookmarkStart w:id="1493" w:name="_Toc27774214"/>
      <w:bookmarkStart w:id="1494" w:name="_Toc36482674"/>
      <w:bookmarkStart w:id="1495" w:name="_Toc36484333"/>
      <w:bookmarkStart w:id="1496" w:name="_Toc44933263"/>
      <w:bookmarkStart w:id="1497" w:name="_Toc50972216"/>
      <w:bookmarkStart w:id="1498" w:name="_Toc57104970"/>
      <w:bookmarkStart w:id="1499" w:name="_Toc130981433"/>
      <w:r w:rsidRPr="00816C4A">
        <w:t>6.8.11</w:t>
      </w:r>
      <w:r w:rsidRPr="00816C4A">
        <w:tab/>
        <w:t>Card ATR</w:t>
      </w:r>
      <w:bookmarkEnd w:id="1491"/>
      <w:bookmarkEnd w:id="1492"/>
      <w:bookmarkEnd w:id="1493"/>
      <w:bookmarkEnd w:id="1494"/>
      <w:bookmarkEnd w:id="1495"/>
      <w:bookmarkEnd w:id="1496"/>
      <w:bookmarkEnd w:id="1497"/>
      <w:bookmarkEnd w:id="1498"/>
      <w:bookmarkEnd w:id="1499"/>
    </w:p>
    <w:p w14:paraId="03654414" w14:textId="77777777" w:rsidR="00E86E7B" w:rsidRPr="00816C4A" w:rsidRDefault="00E86E7B" w:rsidP="00E86E7B">
      <w:r w:rsidRPr="00816C4A">
        <w:t>See ETSI TS 102 223 [32] clause 6.8.11.</w:t>
      </w:r>
    </w:p>
    <w:p w14:paraId="5EF16CBC" w14:textId="77777777" w:rsidR="00E86E7B" w:rsidRPr="00816C4A" w:rsidRDefault="00E86E7B" w:rsidP="00E86E7B">
      <w:pPr>
        <w:pStyle w:val="Heading3"/>
      </w:pPr>
      <w:bookmarkStart w:id="1500" w:name="_Toc3200825"/>
      <w:bookmarkStart w:id="1501" w:name="_Toc20392568"/>
      <w:bookmarkStart w:id="1502" w:name="_Toc27774215"/>
      <w:bookmarkStart w:id="1503" w:name="_Toc36482675"/>
      <w:bookmarkStart w:id="1504" w:name="_Toc36484334"/>
      <w:bookmarkStart w:id="1505" w:name="_Toc44933264"/>
      <w:bookmarkStart w:id="1506" w:name="_Toc50972217"/>
      <w:bookmarkStart w:id="1507" w:name="_Toc57104971"/>
      <w:bookmarkStart w:id="1508" w:name="_Toc130981434"/>
      <w:r w:rsidRPr="00816C4A">
        <w:t>6.8.12</w:t>
      </w:r>
      <w:r w:rsidRPr="00816C4A">
        <w:tab/>
        <w:t>R-APDU</w:t>
      </w:r>
      <w:bookmarkEnd w:id="1500"/>
      <w:bookmarkEnd w:id="1501"/>
      <w:bookmarkEnd w:id="1502"/>
      <w:bookmarkEnd w:id="1503"/>
      <w:bookmarkEnd w:id="1504"/>
      <w:bookmarkEnd w:id="1505"/>
      <w:bookmarkEnd w:id="1506"/>
      <w:bookmarkEnd w:id="1507"/>
      <w:bookmarkEnd w:id="1508"/>
    </w:p>
    <w:p w14:paraId="6EE54E59" w14:textId="77777777" w:rsidR="00E86E7B" w:rsidRPr="00816C4A" w:rsidRDefault="00E86E7B" w:rsidP="00E86E7B">
      <w:r w:rsidRPr="00816C4A">
        <w:t>See ETSI TS 102 223 [32]</w:t>
      </w:r>
      <w:r w:rsidRPr="00816C4A">
        <w:rPr>
          <w:lang w:val="fr-FR"/>
        </w:rPr>
        <w:t xml:space="preserve"> clause 6.8.12</w:t>
      </w:r>
      <w:r w:rsidRPr="00816C4A">
        <w:t>.</w:t>
      </w:r>
    </w:p>
    <w:p w14:paraId="6DFB954E" w14:textId="77777777" w:rsidR="00E86E7B" w:rsidRPr="00816C4A" w:rsidRDefault="00E86E7B" w:rsidP="00E86E7B">
      <w:pPr>
        <w:pStyle w:val="Heading3"/>
        <w:rPr>
          <w:lang w:val="fr-FR"/>
        </w:rPr>
      </w:pPr>
      <w:bookmarkStart w:id="1509" w:name="_Toc3200826"/>
      <w:bookmarkStart w:id="1510" w:name="_Toc20392569"/>
      <w:bookmarkStart w:id="1511" w:name="_Toc27774216"/>
      <w:bookmarkStart w:id="1512" w:name="_Toc36482676"/>
      <w:bookmarkStart w:id="1513" w:name="_Toc36484335"/>
      <w:bookmarkStart w:id="1514" w:name="_Toc44933265"/>
      <w:bookmarkStart w:id="1515" w:name="_Toc50972218"/>
      <w:bookmarkStart w:id="1516" w:name="_Toc57104972"/>
      <w:bookmarkStart w:id="1517" w:name="_Toc130981435"/>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509"/>
      <w:bookmarkEnd w:id="1510"/>
      <w:bookmarkEnd w:id="1511"/>
      <w:bookmarkEnd w:id="1512"/>
      <w:bookmarkEnd w:id="1513"/>
      <w:bookmarkEnd w:id="1514"/>
      <w:bookmarkEnd w:id="1515"/>
      <w:bookmarkEnd w:id="1516"/>
      <w:bookmarkEnd w:id="1517"/>
    </w:p>
    <w:p w14:paraId="679BBD9B" w14:textId="77777777" w:rsidR="00E86E7B" w:rsidRPr="00816C4A" w:rsidRDefault="00E86E7B" w:rsidP="00E86E7B">
      <w:r w:rsidRPr="00816C4A">
        <w:t>See ETSI TS 102 223 [32] clause 6.8.13.</w:t>
      </w:r>
    </w:p>
    <w:p w14:paraId="5CC5CF47" w14:textId="77777777" w:rsidR="00E86E7B" w:rsidRPr="00816C4A" w:rsidRDefault="00E86E7B" w:rsidP="00E86E7B">
      <w:pPr>
        <w:pStyle w:val="Heading3"/>
      </w:pPr>
      <w:bookmarkStart w:id="1518" w:name="_Toc3200827"/>
      <w:bookmarkStart w:id="1519" w:name="_Toc20392570"/>
      <w:bookmarkStart w:id="1520" w:name="_Toc27774217"/>
      <w:bookmarkStart w:id="1521" w:name="_Toc36482677"/>
      <w:bookmarkStart w:id="1522" w:name="_Toc36484336"/>
      <w:bookmarkStart w:id="1523" w:name="_Toc44933266"/>
      <w:bookmarkStart w:id="1524" w:name="_Toc50972219"/>
      <w:bookmarkStart w:id="1525" w:name="_Toc57104973"/>
      <w:bookmarkStart w:id="1526" w:name="_Toc130981436"/>
      <w:r w:rsidRPr="00816C4A">
        <w:t>6.8.14</w:t>
      </w:r>
      <w:r w:rsidRPr="00816C4A">
        <w:tab/>
        <w:t>Timer value</w:t>
      </w:r>
      <w:bookmarkEnd w:id="1518"/>
      <w:bookmarkEnd w:id="1519"/>
      <w:bookmarkEnd w:id="1520"/>
      <w:bookmarkEnd w:id="1521"/>
      <w:bookmarkEnd w:id="1522"/>
      <w:bookmarkEnd w:id="1523"/>
      <w:bookmarkEnd w:id="1524"/>
      <w:bookmarkEnd w:id="1525"/>
      <w:bookmarkEnd w:id="1526"/>
    </w:p>
    <w:p w14:paraId="2BADCD2E" w14:textId="77777777" w:rsidR="00E86E7B" w:rsidRPr="00816C4A" w:rsidRDefault="00E86E7B" w:rsidP="00E86E7B">
      <w:r w:rsidRPr="00816C4A">
        <w:t>See ETSI TS 102 223 [32] clause 6.8.14.</w:t>
      </w:r>
    </w:p>
    <w:p w14:paraId="45A53740" w14:textId="77777777" w:rsidR="00E86E7B" w:rsidRPr="00816C4A" w:rsidRDefault="00E86E7B" w:rsidP="00E86E7B">
      <w:pPr>
        <w:pStyle w:val="Heading3"/>
      </w:pPr>
      <w:bookmarkStart w:id="1527" w:name="_Toc3200828"/>
      <w:bookmarkStart w:id="1528" w:name="_Toc20392571"/>
      <w:bookmarkStart w:id="1529" w:name="_Toc27774218"/>
      <w:bookmarkStart w:id="1530" w:name="_Toc36482678"/>
      <w:bookmarkStart w:id="1531" w:name="_Toc36484337"/>
      <w:bookmarkStart w:id="1532" w:name="_Toc44933267"/>
      <w:bookmarkStart w:id="1533" w:name="_Toc50972220"/>
      <w:bookmarkStart w:id="1534" w:name="_Toc57104974"/>
      <w:bookmarkStart w:id="1535" w:name="_Toc130981437"/>
      <w:r w:rsidRPr="00816C4A">
        <w:t>6.8.15</w:t>
      </w:r>
      <w:r w:rsidRPr="00816C4A">
        <w:tab/>
        <w:t>AT Response</w:t>
      </w:r>
      <w:bookmarkEnd w:id="1527"/>
      <w:bookmarkEnd w:id="1528"/>
      <w:bookmarkEnd w:id="1529"/>
      <w:bookmarkEnd w:id="1530"/>
      <w:bookmarkEnd w:id="1531"/>
      <w:bookmarkEnd w:id="1532"/>
      <w:bookmarkEnd w:id="1533"/>
      <w:bookmarkEnd w:id="1534"/>
      <w:bookmarkEnd w:id="1535"/>
    </w:p>
    <w:p w14:paraId="6E456E69" w14:textId="77777777" w:rsidR="00E86E7B" w:rsidRPr="00816C4A" w:rsidRDefault="00E86E7B" w:rsidP="00E86E7B">
      <w:r w:rsidRPr="00816C4A">
        <w:t>See ETSI TS 102 223 [32] clause 6.8.15.</w:t>
      </w:r>
    </w:p>
    <w:p w14:paraId="78A99C04" w14:textId="77777777" w:rsidR="00E86E7B" w:rsidRPr="00816C4A" w:rsidRDefault="00E86E7B" w:rsidP="00E86E7B">
      <w:pPr>
        <w:pStyle w:val="Heading3"/>
      </w:pPr>
      <w:bookmarkStart w:id="1536" w:name="_Toc3200829"/>
      <w:bookmarkStart w:id="1537" w:name="_Toc20392572"/>
      <w:bookmarkStart w:id="1538" w:name="_Toc27774219"/>
      <w:bookmarkStart w:id="1539" w:name="_Toc36482679"/>
      <w:bookmarkStart w:id="1540" w:name="_Toc36484338"/>
      <w:bookmarkStart w:id="1541" w:name="_Toc44933268"/>
      <w:bookmarkStart w:id="1542" w:name="_Toc50972221"/>
      <w:bookmarkStart w:id="1543" w:name="_Toc57104975"/>
      <w:bookmarkStart w:id="1544" w:name="_Toc130981438"/>
      <w:r w:rsidRPr="00816C4A">
        <w:t>6.8.16</w:t>
      </w:r>
      <w:r w:rsidRPr="00816C4A">
        <w:tab/>
        <w:t>Text string 2</w:t>
      </w:r>
      <w:bookmarkEnd w:id="1536"/>
      <w:bookmarkEnd w:id="1537"/>
      <w:bookmarkEnd w:id="1538"/>
      <w:bookmarkEnd w:id="1539"/>
      <w:bookmarkEnd w:id="1540"/>
      <w:bookmarkEnd w:id="1541"/>
      <w:bookmarkEnd w:id="1542"/>
      <w:bookmarkEnd w:id="1543"/>
      <w:bookmarkEnd w:id="1544"/>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45" w:name="_Toc3200830"/>
      <w:bookmarkStart w:id="1546" w:name="_Toc20392573"/>
      <w:bookmarkStart w:id="1547" w:name="_Toc27774220"/>
      <w:bookmarkStart w:id="1548" w:name="_Toc36482680"/>
      <w:bookmarkStart w:id="1549" w:name="_Toc36484339"/>
      <w:bookmarkStart w:id="1550" w:name="_Toc44933269"/>
      <w:bookmarkStart w:id="1551" w:name="_Toc50972222"/>
      <w:bookmarkStart w:id="1552" w:name="_Toc57104976"/>
      <w:bookmarkStart w:id="1553" w:name="_Toc130981439"/>
      <w:r w:rsidRPr="00816C4A">
        <w:t>6.8.17</w:t>
      </w:r>
      <w:r w:rsidRPr="00816C4A">
        <w:tab/>
        <w:t>Channel data</w:t>
      </w:r>
      <w:bookmarkEnd w:id="1545"/>
      <w:bookmarkEnd w:id="1546"/>
      <w:bookmarkEnd w:id="1547"/>
      <w:bookmarkEnd w:id="1548"/>
      <w:bookmarkEnd w:id="1549"/>
      <w:bookmarkEnd w:id="1550"/>
      <w:bookmarkEnd w:id="1551"/>
      <w:bookmarkEnd w:id="1552"/>
      <w:bookmarkEnd w:id="1553"/>
    </w:p>
    <w:p w14:paraId="07A22CAE" w14:textId="77777777" w:rsidR="00E86E7B" w:rsidRPr="00816C4A" w:rsidRDefault="00E86E7B" w:rsidP="00E86E7B">
      <w:r w:rsidRPr="00816C4A">
        <w:t>See ETSI TS 102 223 [32] clause 6.8.17.</w:t>
      </w:r>
    </w:p>
    <w:p w14:paraId="7398BE7D" w14:textId="77777777" w:rsidR="00E86E7B" w:rsidRPr="00816C4A" w:rsidRDefault="00E86E7B" w:rsidP="00E86E7B">
      <w:pPr>
        <w:pStyle w:val="Heading3"/>
      </w:pPr>
      <w:bookmarkStart w:id="1554" w:name="_Toc3200831"/>
      <w:bookmarkStart w:id="1555" w:name="_Toc20392574"/>
      <w:bookmarkStart w:id="1556" w:name="_Toc27774221"/>
      <w:bookmarkStart w:id="1557" w:name="_Toc36482681"/>
      <w:bookmarkStart w:id="1558" w:name="_Toc36484340"/>
      <w:bookmarkStart w:id="1559" w:name="_Toc44933270"/>
      <w:bookmarkStart w:id="1560" w:name="_Toc50972223"/>
      <w:bookmarkStart w:id="1561" w:name="_Toc57104977"/>
      <w:bookmarkStart w:id="1562" w:name="_Toc130981440"/>
      <w:r w:rsidRPr="00816C4A">
        <w:t>6.8.18</w:t>
      </w:r>
      <w:r w:rsidRPr="00816C4A">
        <w:tab/>
        <w:t>Channel status</w:t>
      </w:r>
      <w:bookmarkEnd w:id="1554"/>
      <w:bookmarkEnd w:id="1555"/>
      <w:bookmarkEnd w:id="1556"/>
      <w:bookmarkEnd w:id="1557"/>
      <w:bookmarkEnd w:id="1558"/>
      <w:bookmarkEnd w:id="1559"/>
      <w:bookmarkEnd w:id="1560"/>
      <w:bookmarkEnd w:id="1561"/>
      <w:bookmarkEnd w:id="1562"/>
    </w:p>
    <w:p w14:paraId="45D0B2DA" w14:textId="77777777" w:rsidR="00E86E7B" w:rsidRPr="00816C4A" w:rsidRDefault="00E86E7B" w:rsidP="00E86E7B">
      <w:r w:rsidRPr="00816C4A">
        <w:t>See ETSI TS 102 223 [32] clause 6.8.18.</w:t>
      </w:r>
    </w:p>
    <w:p w14:paraId="726A2F55" w14:textId="77777777" w:rsidR="00E86E7B" w:rsidRPr="00816C4A" w:rsidRDefault="00E86E7B" w:rsidP="00E86E7B">
      <w:pPr>
        <w:pStyle w:val="Heading3"/>
      </w:pPr>
      <w:bookmarkStart w:id="1563" w:name="_Toc3200832"/>
      <w:bookmarkStart w:id="1564" w:name="_Toc20392575"/>
      <w:bookmarkStart w:id="1565" w:name="_Toc27774222"/>
      <w:bookmarkStart w:id="1566" w:name="_Toc36482682"/>
      <w:bookmarkStart w:id="1567" w:name="_Toc36484341"/>
      <w:bookmarkStart w:id="1568" w:name="_Toc44933271"/>
      <w:bookmarkStart w:id="1569" w:name="_Toc50972224"/>
      <w:bookmarkStart w:id="1570" w:name="_Toc57104978"/>
      <w:bookmarkStart w:id="1571" w:name="_Toc130981441"/>
      <w:r w:rsidRPr="00816C4A">
        <w:t>6.8.19</w:t>
      </w:r>
      <w:r w:rsidRPr="00816C4A">
        <w:tab/>
        <w:t>Channel data length</w:t>
      </w:r>
      <w:bookmarkEnd w:id="1563"/>
      <w:bookmarkEnd w:id="1564"/>
      <w:bookmarkEnd w:id="1565"/>
      <w:bookmarkEnd w:id="1566"/>
      <w:bookmarkEnd w:id="1567"/>
      <w:bookmarkEnd w:id="1568"/>
      <w:bookmarkEnd w:id="1569"/>
      <w:bookmarkEnd w:id="1570"/>
      <w:bookmarkEnd w:id="1571"/>
    </w:p>
    <w:p w14:paraId="6EA6BD6C" w14:textId="77777777" w:rsidR="00E86E7B" w:rsidRPr="00816C4A" w:rsidRDefault="00E86E7B" w:rsidP="00E86E7B">
      <w:r w:rsidRPr="00816C4A">
        <w:t>See ETSI TS 102 223 [32] clause 6.8.19.</w:t>
      </w:r>
    </w:p>
    <w:p w14:paraId="0DBDC7A8" w14:textId="77777777" w:rsidR="00E86E7B" w:rsidRPr="00816C4A" w:rsidRDefault="00E86E7B" w:rsidP="00E86E7B">
      <w:pPr>
        <w:pStyle w:val="Heading3"/>
      </w:pPr>
      <w:bookmarkStart w:id="1572" w:name="_Toc3200833"/>
      <w:bookmarkStart w:id="1573" w:name="_Toc20392576"/>
      <w:bookmarkStart w:id="1574" w:name="_Toc27774223"/>
      <w:bookmarkStart w:id="1575" w:name="_Toc36482683"/>
      <w:bookmarkStart w:id="1576" w:name="_Toc36484342"/>
      <w:bookmarkStart w:id="1577" w:name="_Toc44933272"/>
      <w:bookmarkStart w:id="1578" w:name="_Toc50972225"/>
      <w:bookmarkStart w:id="1579" w:name="_Toc57104979"/>
      <w:bookmarkStart w:id="1580" w:name="_Toc130981442"/>
      <w:r w:rsidRPr="00816C4A">
        <w:t>6.8.20</w:t>
      </w:r>
      <w:r w:rsidRPr="00816C4A">
        <w:tab/>
        <w:t>Bearer description</w:t>
      </w:r>
      <w:bookmarkEnd w:id="1572"/>
      <w:bookmarkEnd w:id="1573"/>
      <w:bookmarkEnd w:id="1574"/>
      <w:bookmarkEnd w:id="1575"/>
      <w:bookmarkEnd w:id="1576"/>
      <w:bookmarkEnd w:id="1577"/>
      <w:bookmarkEnd w:id="1578"/>
      <w:bookmarkEnd w:id="1579"/>
      <w:bookmarkEnd w:id="1580"/>
    </w:p>
    <w:p w14:paraId="44A12F67" w14:textId="77777777" w:rsidR="00E86E7B" w:rsidRPr="00816C4A" w:rsidRDefault="00E86E7B" w:rsidP="00E86E7B">
      <w:r w:rsidRPr="00816C4A">
        <w:t>See ETSI TS 102 223 [32] clause 6.8.20.</w:t>
      </w:r>
    </w:p>
    <w:p w14:paraId="76A4652C" w14:textId="77777777" w:rsidR="00E86E7B" w:rsidRPr="00816C4A" w:rsidRDefault="00E86E7B" w:rsidP="00E86E7B">
      <w:pPr>
        <w:pStyle w:val="Heading3"/>
      </w:pPr>
      <w:bookmarkStart w:id="1581" w:name="_Toc3200834"/>
      <w:bookmarkStart w:id="1582" w:name="_Toc20392577"/>
      <w:bookmarkStart w:id="1583" w:name="_Toc27774224"/>
      <w:bookmarkStart w:id="1584" w:name="_Toc36482684"/>
      <w:bookmarkStart w:id="1585" w:name="_Toc36484343"/>
      <w:bookmarkStart w:id="1586" w:name="_Toc44933273"/>
      <w:bookmarkStart w:id="1587" w:name="_Toc50972226"/>
      <w:bookmarkStart w:id="1588" w:name="_Toc57104980"/>
      <w:bookmarkStart w:id="1589" w:name="_Toc130981443"/>
      <w:r w:rsidRPr="00816C4A">
        <w:lastRenderedPageBreak/>
        <w:t>6.8.21</w:t>
      </w:r>
      <w:r w:rsidRPr="00816C4A">
        <w:tab/>
        <w:t>Buffer size</w:t>
      </w:r>
      <w:bookmarkEnd w:id="1581"/>
      <w:bookmarkEnd w:id="1582"/>
      <w:bookmarkEnd w:id="1583"/>
      <w:bookmarkEnd w:id="1584"/>
      <w:bookmarkEnd w:id="1585"/>
      <w:bookmarkEnd w:id="1586"/>
      <w:bookmarkEnd w:id="1587"/>
      <w:bookmarkEnd w:id="1588"/>
      <w:bookmarkEnd w:id="1589"/>
    </w:p>
    <w:p w14:paraId="1BCA3243" w14:textId="77777777" w:rsidR="00E86E7B" w:rsidRPr="00816C4A" w:rsidRDefault="00E86E7B" w:rsidP="00E86E7B">
      <w:r w:rsidRPr="00816C4A">
        <w:t>See ETSI TS 102 223 [32] clause 6.8.21.</w:t>
      </w:r>
    </w:p>
    <w:p w14:paraId="36F6EFC2" w14:textId="77777777" w:rsidR="00E86E7B" w:rsidRPr="00816C4A" w:rsidRDefault="00E86E7B" w:rsidP="00E86E7B">
      <w:pPr>
        <w:pStyle w:val="Heading3"/>
      </w:pPr>
      <w:bookmarkStart w:id="1590" w:name="_Toc3200835"/>
      <w:bookmarkStart w:id="1591" w:name="_Toc20392578"/>
      <w:bookmarkStart w:id="1592" w:name="_Toc27774225"/>
      <w:bookmarkStart w:id="1593" w:name="_Toc36482685"/>
      <w:bookmarkStart w:id="1594" w:name="_Toc36484344"/>
      <w:bookmarkStart w:id="1595" w:name="_Toc44933274"/>
      <w:bookmarkStart w:id="1596" w:name="_Toc50972227"/>
      <w:bookmarkStart w:id="1597" w:name="_Toc57104981"/>
      <w:bookmarkStart w:id="1598" w:name="_Toc130981444"/>
      <w:r w:rsidRPr="00816C4A">
        <w:t>6.8.22</w:t>
      </w:r>
      <w:r w:rsidRPr="00816C4A">
        <w:tab/>
        <w:t>Total Display Duration</w:t>
      </w:r>
      <w:bookmarkEnd w:id="1590"/>
      <w:bookmarkEnd w:id="1591"/>
      <w:bookmarkEnd w:id="1592"/>
      <w:bookmarkEnd w:id="1593"/>
      <w:bookmarkEnd w:id="1594"/>
      <w:bookmarkEnd w:id="1595"/>
      <w:bookmarkEnd w:id="1596"/>
      <w:bookmarkEnd w:id="1597"/>
      <w:bookmarkEnd w:id="1598"/>
    </w:p>
    <w:p w14:paraId="3A58C0E4" w14:textId="77777777" w:rsidR="00E86E7B" w:rsidRPr="00816C4A" w:rsidRDefault="00E86E7B" w:rsidP="00E86E7B">
      <w:r w:rsidRPr="00816C4A">
        <w:t>See ETSI TS 102 223 [32] clause 6.8.22.</w:t>
      </w:r>
    </w:p>
    <w:p w14:paraId="79ECB561" w14:textId="77777777" w:rsidR="00E86E7B" w:rsidRPr="00816C4A" w:rsidRDefault="00E86E7B" w:rsidP="00E86E7B">
      <w:pPr>
        <w:pStyle w:val="Heading3"/>
      </w:pPr>
      <w:bookmarkStart w:id="1599" w:name="_Toc3200836"/>
      <w:bookmarkStart w:id="1600" w:name="_Toc20392579"/>
      <w:bookmarkStart w:id="1601" w:name="_Toc27774226"/>
      <w:bookmarkStart w:id="1602" w:name="_Toc36482686"/>
      <w:bookmarkStart w:id="1603" w:name="_Toc36484345"/>
      <w:bookmarkStart w:id="1604" w:name="_Toc44933275"/>
      <w:bookmarkStart w:id="1605" w:name="_Toc50972228"/>
      <w:bookmarkStart w:id="1606" w:name="_Toc57104982"/>
      <w:bookmarkStart w:id="1607" w:name="_Toc130981445"/>
      <w:r w:rsidRPr="00816C4A">
        <w:t>6.8.23</w:t>
      </w:r>
      <w:r w:rsidRPr="00816C4A">
        <w:tab/>
        <w:t>Service Availability</w:t>
      </w:r>
      <w:bookmarkEnd w:id="1599"/>
      <w:bookmarkEnd w:id="1600"/>
      <w:bookmarkEnd w:id="1601"/>
      <w:bookmarkEnd w:id="1602"/>
      <w:bookmarkEnd w:id="1603"/>
      <w:bookmarkEnd w:id="1604"/>
      <w:bookmarkEnd w:id="1605"/>
      <w:bookmarkEnd w:id="1606"/>
      <w:bookmarkEnd w:id="1607"/>
    </w:p>
    <w:p w14:paraId="08F7402E" w14:textId="77777777" w:rsidR="00E86E7B" w:rsidRPr="00816C4A" w:rsidRDefault="00E86E7B" w:rsidP="00E86E7B">
      <w:r w:rsidRPr="00816C4A">
        <w:t>See ETSI TS 102 223 [32] clause 6.8.23.</w:t>
      </w:r>
    </w:p>
    <w:p w14:paraId="1065D498" w14:textId="77777777" w:rsidR="00E86E7B" w:rsidRPr="00816C4A" w:rsidRDefault="00E86E7B" w:rsidP="00E86E7B">
      <w:pPr>
        <w:pStyle w:val="Heading3"/>
      </w:pPr>
      <w:bookmarkStart w:id="1608" w:name="_Toc3200837"/>
      <w:bookmarkStart w:id="1609" w:name="_Toc20392580"/>
      <w:bookmarkStart w:id="1610" w:name="_Toc27774227"/>
      <w:bookmarkStart w:id="1611" w:name="_Toc36482687"/>
      <w:bookmarkStart w:id="1612" w:name="_Toc36484346"/>
      <w:bookmarkStart w:id="1613" w:name="_Toc44933276"/>
      <w:bookmarkStart w:id="1614" w:name="_Toc50972229"/>
      <w:bookmarkStart w:id="1615" w:name="_Toc57104983"/>
      <w:bookmarkStart w:id="1616" w:name="_Toc130981446"/>
      <w:r w:rsidRPr="00816C4A">
        <w:t>6.8.24</w:t>
      </w:r>
      <w:r w:rsidRPr="00816C4A">
        <w:tab/>
        <w:t>Service Record</w:t>
      </w:r>
      <w:bookmarkEnd w:id="1608"/>
      <w:bookmarkEnd w:id="1609"/>
      <w:bookmarkEnd w:id="1610"/>
      <w:bookmarkEnd w:id="1611"/>
      <w:bookmarkEnd w:id="1612"/>
      <w:bookmarkEnd w:id="1613"/>
      <w:bookmarkEnd w:id="1614"/>
      <w:bookmarkEnd w:id="1615"/>
      <w:bookmarkEnd w:id="1616"/>
    </w:p>
    <w:p w14:paraId="2D998152" w14:textId="77777777" w:rsidR="00E86E7B" w:rsidRPr="00816C4A" w:rsidRDefault="00E86E7B" w:rsidP="00E86E7B">
      <w:r w:rsidRPr="00816C4A">
        <w:t>See ETSI TS 102 223 [32] clause 6.8.24.</w:t>
      </w:r>
    </w:p>
    <w:p w14:paraId="7502DFCE" w14:textId="77777777" w:rsidR="00E86E7B" w:rsidRPr="00816C4A" w:rsidRDefault="00E86E7B" w:rsidP="00E86E7B">
      <w:pPr>
        <w:pStyle w:val="Heading3"/>
      </w:pPr>
      <w:bookmarkStart w:id="1617" w:name="_Toc3200838"/>
      <w:bookmarkStart w:id="1618" w:name="_Toc20392581"/>
      <w:bookmarkStart w:id="1619" w:name="_Toc27774228"/>
      <w:bookmarkStart w:id="1620" w:name="_Toc36482688"/>
      <w:bookmarkStart w:id="1621" w:name="_Toc36484347"/>
      <w:bookmarkStart w:id="1622" w:name="_Toc44933277"/>
      <w:bookmarkStart w:id="1623" w:name="_Toc50972230"/>
      <w:bookmarkStart w:id="1624" w:name="_Toc57104984"/>
      <w:bookmarkStart w:id="1625" w:name="_Toc130981447"/>
      <w:r w:rsidRPr="00816C4A">
        <w:t>6.8.25</w:t>
      </w:r>
      <w:r w:rsidRPr="00816C4A">
        <w:tab/>
        <w:t>Other address (local address)</w:t>
      </w:r>
      <w:bookmarkEnd w:id="1617"/>
      <w:bookmarkEnd w:id="1618"/>
      <w:bookmarkEnd w:id="1619"/>
      <w:bookmarkEnd w:id="1620"/>
      <w:bookmarkEnd w:id="1621"/>
      <w:bookmarkEnd w:id="1622"/>
      <w:bookmarkEnd w:id="1623"/>
      <w:bookmarkEnd w:id="1624"/>
      <w:bookmarkEnd w:id="1625"/>
    </w:p>
    <w:p w14:paraId="0A50EACF" w14:textId="77777777" w:rsidR="00E86E7B" w:rsidRPr="00816C4A" w:rsidRDefault="00E86E7B" w:rsidP="00E86E7B">
      <w:r w:rsidRPr="00816C4A">
        <w:t>See ETSI TS 102 223 [32] clause 6.8.25.</w:t>
      </w:r>
    </w:p>
    <w:p w14:paraId="5D4CBC2C" w14:textId="77777777" w:rsidR="00E86E7B" w:rsidRPr="00816C4A" w:rsidRDefault="00E86E7B" w:rsidP="00E86E7B">
      <w:pPr>
        <w:pStyle w:val="Heading3"/>
      </w:pPr>
      <w:bookmarkStart w:id="1626" w:name="_Toc3200839"/>
      <w:bookmarkStart w:id="1627" w:name="_Toc20392582"/>
      <w:bookmarkStart w:id="1628" w:name="_Toc27774229"/>
      <w:bookmarkStart w:id="1629" w:name="_Toc36482689"/>
      <w:bookmarkStart w:id="1630" w:name="_Toc36484348"/>
      <w:bookmarkStart w:id="1631" w:name="_Toc44933278"/>
      <w:bookmarkStart w:id="1632" w:name="_Toc50972231"/>
      <w:bookmarkStart w:id="1633" w:name="_Toc57104985"/>
      <w:bookmarkStart w:id="1634" w:name="_Toc130981448"/>
      <w:r w:rsidRPr="00816C4A">
        <w:t>6.8.26</w:t>
      </w:r>
      <w:r w:rsidRPr="00816C4A">
        <w:tab/>
        <w:t>Frames Information</w:t>
      </w:r>
      <w:bookmarkEnd w:id="1626"/>
      <w:bookmarkEnd w:id="1627"/>
      <w:bookmarkEnd w:id="1628"/>
      <w:bookmarkEnd w:id="1629"/>
      <w:bookmarkEnd w:id="1630"/>
      <w:bookmarkEnd w:id="1631"/>
      <w:bookmarkEnd w:id="1632"/>
      <w:bookmarkEnd w:id="1633"/>
      <w:bookmarkEnd w:id="1634"/>
    </w:p>
    <w:p w14:paraId="63DBCDEE" w14:textId="77777777" w:rsidR="00E86E7B" w:rsidRPr="00816C4A" w:rsidRDefault="00E86E7B" w:rsidP="00E86E7B">
      <w:r w:rsidRPr="00816C4A">
        <w:t>See ETSI TS 102 223 [32] clause 6.8.26.</w:t>
      </w:r>
    </w:p>
    <w:p w14:paraId="02781D86" w14:textId="77777777" w:rsidR="00E86E7B" w:rsidRPr="00816C4A" w:rsidRDefault="00E86E7B" w:rsidP="00E86E7B">
      <w:pPr>
        <w:pStyle w:val="Heading2"/>
      </w:pPr>
      <w:bookmarkStart w:id="1635" w:name="_Toc3200840"/>
      <w:bookmarkStart w:id="1636" w:name="_Toc20392583"/>
      <w:bookmarkStart w:id="1637" w:name="_Toc27774230"/>
      <w:bookmarkStart w:id="1638" w:name="_Toc36482690"/>
      <w:bookmarkStart w:id="1639" w:name="_Toc36484349"/>
      <w:bookmarkStart w:id="1640" w:name="_Toc44933279"/>
      <w:bookmarkStart w:id="1641" w:name="_Toc50972232"/>
      <w:bookmarkStart w:id="1642" w:name="_Toc57104986"/>
      <w:bookmarkStart w:id="1643" w:name="_Toc130981449"/>
      <w:r w:rsidRPr="00816C4A">
        <w:t>6.9</w:t>
      </w:r>
      <w:r w:rsidRPr="00816C4A">
        <w:tab/>
        <w:t>Proactive UICC session and ME display interaction</w:t>
      </w:r>
      <w:bookmarkEnd w:id="1635"/>
      <w:bookmarkEnd w:id="1636"/>
      <w:bookmarkEnd w:id="1637"/>
      <w:bookmarkEnd w:id="1638"/>
      <w:bookmarkEnd w:id="1639"/>
      <w:bookmarkEnd w:id="1640"/>
      <w:bookmarkEnd w:id="1641"/>
      <w:bookmarkEnd w:id="1642"/>
      <w:bookmarkEnd w:id="1643"/>
    </w:p>
    <w:p w14:paraId="55114D09" w14:textId="77777777" w:rsidR="00E86E7B" w:rsidRPr="00816C4A" w:rsidRDefault="00E86E7B" w:rsidP="00E86E7B">
      <w:r w:rsidRPr="00816C4A">
        <w:t>See ETSI TS 102 223 [32] clause 6.9.</w:t>
      </w:r>
    </w:p>
    <w:p w14:paraId="13C52452" w14:textId="77777777" w:rsidR="00E86E7B" w:rsidRPr="00816C4A" w:rsidRDefault="00E86E7B" w:rsidP="00E86E7B">
      <w:pPr>
        <w:pStyle w:val="Heading2"/>
      </w:pPr>
      <w:bookmarkStart w:id="1644" w:name="_Toc3200841"/>
      <w:bookmarkStart w:id="1645" w:name="_Toc20392584"/>
      <w:bookmarkStart w:id="1646" w:name="_Toc27774231"/>
      <w:bookmarkStart w:id="1647" w:name="_Toc36482691"/>
      <w:bookmarkStart w:id="1648" w:name="_Toc36484350"/>
      <w:bookmarkStart w:id="1649" w:name="_Toc44933280"/>
      <w:bookmarkStart w:id="1650" w:name="_Toc50972233"/>
      <w:bookmarkStart w:id="1651" w:name="_Toc57104987"/>
      <w:bookmarkStart w:id="1652" w:name="_Toc130981450"/>
      <w:r w:rsidRPr="00816C4A">
        <w:t>6.10</w:t>
      </w:r>
      <w:r w:rsidRPr="00816C4A">
        <w:tab/>
        <w:t>Handling of unknown, unforeseen and erroneous messages</w:t>
      </w:r>
      <w:bookmarkEnd w:id="1644"/>
      <w:bookmarkEnd w:id="1645"/>
      <w:bookmarkEnd w:id="1646"/>
      <w:bookmarkEnd w:id="1647"/>
      <w:bookmarkEnd w:id="1648"/>
      <w:bookmarkEnd w:id="1649"/>
      <w:bookmarkEnd w:id="1650"/>
      <w:bookmarkEnd w:id="1651"/>
      <w:bookmarkEnd w:id="1652"/>
    </w:p>
    <w:p w14:paraId="0D0F244D" w14:textId="77777777" w:rsidR="00E86E7B" w:rsidRPr="00816C4A" w:rsidRDefault="00E86E7B" w:rsidP="00E86E7B">
      <w:r w:rsidRPr="00816C4A">
        <w:t>See ETSI TS 102 223 [32] clause 6.10.</w:t>
      </w:r>
    </w:p>
    <w:p w14:paraId="18F04E87" w14:textId="77777777" w:rsidR="00E86E7B" w:rsidRPr="00816C4A" w:rsidRDefault="00E86E7B" w:rsidP="00E86E7B">
      <w:pPr>
        <w:pStyle w:val="Heading2"/>
      </w:pPr>
      <w:bookmarkStart w:id="1653" w:name="_Toc3200842"/>
      <w:bookmarkStart w:id="1654" w:name="_Toc20392585"/>
      <w:bookmarkStart w:id="1655" w:name="_Toc27774232"/>
      <w:bookmarkStart w:id="1656" w:name="_Toc36482692"/>
      <w:bookmarkStart w:id="1657" w:name="_Toc36484351"/>
      <w:bookmarkStart w:id="1658" w:name="_Toc44933281"/>
      <w:bookmarkStart w:id="1659" w:name="_Toc50972234"/>
      <w:bookmarkStart w:id="1660" w:name="_Toc57104988"/>
      <w:bookmarkStart w:id="1661" w:name="_Toc130981451"/>
      <w:r w:rsidRPr="00816C4A">
        <w:t>6.11</w:t>
      </w:r>
      <w:r w:rsidRPr="00816C4A">
        <w:tab/>
        <w:t>Proactive commands versus possible Terminal response</w:t>
      </w:r>
      <w:bookmarkEnd w:id="1653"/>
      <w:bookmarkEnd w:id="1654"/>
      <w:bookmarkEnd w:id="1655"/>
      <w:bookmarkEnd w:id="1656"/>
      <w:bookmarkEnd w:id="1657"/>
      <w:bookmarkEnd w:id="1658"/>
      <w:bookmarkEnd w:id="1659"/>
      <w:bookmarkEnd w:id="1660"/>
      <w:bookmarkEnd w:id="1661"/>
    </w:p>
    <w:p w14:paraId="56015F7E" w14:textId="77777777" w:rsidR="00E86E7B" w:rsidRPr="00816C4A" w:rsidRDefault="00E86E7B" w:rsidP="00E86E7B">
      <w:r w:rsidRPr="00816C4A">
        <w:t>Table 6.1 shows for each proactive command the possible terminal response returned (marked by a "</w:t>
      </w:r>
      <w:r w:rsidRPr="00816C4A">
        <w:sym w:font="Symbol" w:char="F0B7"/>
      </w:r>
      <w:r w:rsidRPr="00816C4A">
        <w:t>" character), in addition to those defined in ETSI TS 102 223 [32] clause 6.11.</w:t>
      </w:r>
    </w:p>
    <w:p w14:paraId="0DB9456F" w14:textId="77777777" w:rsidR="00E86E7B" w:rsidRPr="00816C4A" w:rsidRDefault="00E86E7B" w:rsidP="00E86E7B">
      <w:r w:rsidRPr="00816C4A">
        <w:t>The commands "COMMAND CONTAINER" and "ENCAPSULATED SESSION CONTROL" listed in ETSI TS 102 223 [32] are not required by 3GPP.</w:t>
      </w:r>
    </w:p>
    <w:p w14:paraId="17A972F1" w14:textId="77777777" w:rsidR="00E86E7B" w:rsidRPr="00816C4A" w:rsidRDefault="00E86E7B" w:rsidP="00E86E7B">
      <w:pPr>
        <w:pStyle w:val="TH"/>
      </w:pPr>
      <w:r w:rsidRPr="00816C4A">
        <w:lastRenderedPageBreak/>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 xml:space="preserve">Command beyond </w:t>
            </w:r>
            <w:proofErr w:type="spellStart"/>
            <w:r w:rsidRPr="00816C4A">
              <w:rPr>
                <w:sz w:val="14"/>
                <w:szCs w:val="14"/>
              </w:rPr>
              <w:t>Mes</w:t>
            </w:r>
            <w:proofErr w:type="spellEnd"/>
            <w:r w:rsidRPr="00816C4A">
              <w:rPr>
                <w:sz w:val="14"/>
                <w:szCs w:val="14"/>
              </w:rPr>
              <w:t xml:space="preserve">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2" w:name="_Toc3200843"/>
      <w:bookmarkStart w:id="1663" w:name="_Toc20392586"/>
      <w:bookmarkStart w:id="1664" w:name="_Toc27774233"/>
      <w:bookmarkStart w:id="1665" w:name="_Toc36482693"/>
      <w:bookmarkStart w:id="1666" w:name="_Toc36484352"/>
      <w:bookmarkStart w:id="1667" w:name="_Toc44933282"/>
      <w:bookmarkStart w:id="1668" w:name="_Toc50972235"/>
      <w:bookmarkStart w:id="1669" w:name="_Toc57104989"/>
      <w:bookmarkStart w:id="1670" w:name="_Toc130981452"/>
      <w:r w:rsidRPr="00816C4A">
        <w:lastRenderedPageBreak/>
        <w:t>7</w:t>
      </w:r>
      <w:r w:rsidRPr="00816C4A">
        <w:tab/>
        <w:t>ENVELOPE Commands</w:t>
      </w:r>
      <w:bookmarkEnd w:id="1662"/>
      <w:bookmarkEnd w:id="1663"/>
      <w:bookmarkEnd w:id="1664"/>
      <w:bookmarkEnd w:id="1665"/>
      <w:bookmarkEnd w:id="1666"/>
      <w:bookmarkEnd w:id="1667"/>
      <w:bookmarkEnd w:id="1668"/>
      <w:bookmarkEnd w:id="1669"/>
      <w:bookmarkEnd w:id="1670"/>
    </w:p>
    <w:p w14:paraId="4BACCFCB" w14:textId="77777777" w:rsidR="00E86E7B" w:rsidRPr="00816C4A" w:rsidRDefault="00E86E7B" w:rsidP="00E86E7B">
      <w:pPr>
        <w:pStyle w:val="Heading2"/>
      </w:pPr>
      <w:bookmarkStart w:id="1671" w:name="_Toc3200844"/>
      <w:bookmarkStart w:id="1672" w:name="_Toc20392587"/>
      <w:bookmarkStart w:id="1673" w:name="_Toc27774234"/>
      <w:bookmarkStart w:id="1674" w:name="_Toc36482694"/>
      <w:bookmarkStart w:id="1675" w:name="_Toc36484353"/>
      <w:bookmarkStart w:id="1676" w:name="_Toc44933283"/>
      <w:bookmarkStart w:id="1677" w:name="_Toc50972236"/>
      <w:bookmarkStart w:id="1678" w:name="_Toc57104990"/>
      <w:bookmarkStart w:id="1679" w:name="_Toc130981453"/>
      <w:r w:rsidRPr="00816C4A">
        <w:t>7.1</w:t>
      </w:r>
      <w:r w:rsidRPr="00816C4A">
        <w:tab/>
        <w:t>Data download to UICC</w:t>
      </w:r>
      <w:bookmarkEnd w:id="1671"/>
      <w:bookmarkEnd w:id="1672"/>
      <w:bookmarkEnd w:id="1673"/>
      <w:bookmarkEnd w:id="1674"/>
      <w:bookmarkEnd w:id="1675"/>
      <w:bookmarkEnd w:id="1676"/>
      <w:bookmarkEnd w:id="1677"/>
      <w:bookmarkEnd w:id="1678"/>
      <w:bookmarkEnd w:id="1679"/>
    </w:p>
    <w:p w14:paraId="3FAC8253" w14:textId="77777777" w:rsidR="00E86E7B" w:rsidRPr="00816C4A" w:rsidRDefault="00E86E7B" w:rsidP="00E86E7B">
      <w:pPr>
        <w:pStyle w:val="Heading3"/>
      </w:pPr>
      <w:bookmarkStart w:id="1680" w:name="_Toc3200845"/>
      <w:bookmarkStart w:id="1681" w:name="_Toc20392588"/>
      <w:bookmarkStart w:id="1682" w:name="_Toc27774235"/>
      <w:bookmarkStart w:id="1683" w:name="_Toc36482695"/>
      <w:bookmarkStart w:id="1684" w:name="_Toc36484354"/>
      <w:bookmarkStart w:id="1685" w:name="_Toc44933284"/>
      <w:bookmarkStart w:id="1686" w:name="_Toc50972237"/>
      <w:bookmarkStart w:id="1687" w:name="_Toc57104991"/>
      <w:bookmarkStart w:id="1688" w:name="_Toc130981454"/>
      <w:r w:rsidRPr="00816C4A">
        <w:t>7.1.1</w:t>
      </w:r>
      <w:r w:rsidRPr="00816C4A">
        <w:tab/>
        <w:t>SMS-PP data download</w:t>
      </w:r>
      <w:bookmarkEnd w:id="1680"/>
      <w:bookmarkEnd w:id="1681"/>
      <w:bookmarkEnd w:id="1682"/>
      <w:bookmarkEnd w:id="1683"/>
      <w:bookmarkEnd w:id="1684"/>
      <w:bookmarkEnd w:id="1685"/>
      <w:bookmarkEnd w:id="1686"/>
      <w:bookmarkEnd w:id="1687"/>
      <w:bookmarkEnd w:id="1688"/>
    </w:p>
    <w:p w14:paraId="5810935A" w14:textId="77777777" w:rsidR="00E86E7B" w:rsidRPr="00816C4A" w:rsidRDefault="00E86E7B" w:rsidP="00E86E7B">
      <w:pPr>
        <w:pStyle w:val="Heading4"/>
      </w:pPr>
      <w:bookmarkStart w:id="1689" w:name="_Toc3200846"/>
      <w:bookmarkStart w:id="1690" w:name="_Toc20392589"/>
      <w:bookmarkStart w:id="1691" w:name="_Toc27774236"/>
      <w:bookmarkStart w:id="1692" w:name="_Toc36482696"/>
      <w:bookmarkStart w:id="1693" w:name="_Toc36484355"/>
      <w:bookmarkStart w:id="1694" w:name="_Toc44933285"/>
      <w:bookmarkStart w:id="1695" w:name="_Toc50972238"/>
      <w:bookmarkStart w:id="1696" w:name="_Toc57104992"/>
      <w:bookmarkStart w:id="1697" w:name="_Toc130981455"/>
      <w:r w:rsidRPr="00816C4A">
        <w:t>7.1.1.1</w:t>
      </w:r>
      <w:r w:rsidRPr="00816C4A">
        <w:tab/>
        <w:t>Procedure</w:t>
      </w:r>
      <w:bookmarkEnd w:id="1689"/>
      <w:bookmarkEnd w:id="1690"/>
      <w:bookmarkEnd w:id="1691"/>
      <w:bookmarkEnd w:id="1692"/>
      <w:bookmarkEnd w:id="1693"/>
      <w:bookmarkEnd w:id="1694"/>
      <w:bookmarkEnd w:id="1695"/>
      <w:bookmarkEnd w:id="1696"/>
      <w:bookmarkEnd w:id="1697"/>
    </w:p>
    <w:p w14:paraId="7AE2FEBB" w14:textId="77777777" w:rsidR="00AD764D" w:rsidRPr="00816C4A" w:rsidRDefault="00AD764D" w:rsidP="00AD764D">
      <w:pPr>
        <w:keepNext/>
        <w:keepLines/>
      </w:pPr>
      <w:bookmarkStart w:id="1698" w:name="_Toc3200847"/>
      <w:bookmarkStart w:id="1699" w:name="_Toc20392590"/>
      <w:bookmarkStart w:id="1700" w:name="_Toc27774237"/>
      <w:bookmarkStart w:id="1701" w:name="_Toc36482697"/>
      <w:bookmarkStart w:id="1702" w:name="_Toc36484356"/>
      <w:bookmarkStart w:id="1703" w:name="_Toc44933286"/>
      <w:bookmarkStart w:id="1704" w:name="_Toc50972239"/>
      <w:bookmarkStart w:id="1705"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1760F680"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clause 7.1.1.2;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77777777" w:rsidR="00AD764D" w:rsidRPr="00816C4A" w:rsidRDefault="00AD764D" w:rsidP="00AD764D">
      <w:pPr>
        <w:pStyle w:val="B1"/>
      </w:pPr>
      <w:r w:rsidRPr="00816C4A">
        <w:t>-</w:t>
      </w:r>
      <w:r w:rsidRPr="00816C4A">
        <w:tab/>
        <w:t>When receiving a secured Command Packet (as specified in TS 31.115 [41])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06" w:name="_Toc130981456"/>
      <w:r w:rsidRPr="00816C4A">
        <w:t>7.1.1.1a</w:t>
      </w:r>
      <w:r w:rsidRPr="00816C4A">
        <w:tab/>
        <w:t>Procedure for SMS-PP data download via REGISTRATION ACCEPT or DL NAS TRANSPORT messages</w:t>
      </w:r>
      <w:bookmarkEnd w:id="1698"/>
      <w:bookmarkEnd w:id="1699"/>
      <w:bookmarkEnd w:id="1700"/>
      <w:bookmarkEnd w:id="1701"/>
      <w:bookmarkEnd w:id="1702"/>
      <w:bookmarkEnd w:id="1703"/>
      <w:bookmarkEnd w:id="1704"/>
      <w:bookmarkEnd w:id="1705"/>
      <w:bookmarkEnd w:id="1706"/>
    </w:p>
    <w:p w14:paraId="7070FF75" w14:textId="77777777" w:rsidR="00AD764D" w:rsidRPr="00816C4A" w:rsidRDefault="00AD764D" w:rsidP="00AD764D">
      <w:pPr>
        <w:keepNext/>
        <w:keepLines/>
      </w:pPr>
      <w:bookmarkStart w:id="1707" w:name="_Toc3200848"/>
      <w:bookmarkStart w:id="1708" w:name="_Toc20392591"/>
      <w:bookmarkStart w:id="1709" w:name="_Toc27774238"/>
      <w:bookmarkStart w:id="1710" w:name="_Toc36482698"/>
      <w:bookmarkStart w:id="1711" w:name="_Toc36484357"/>
      <w:bookmarkStart w:id="1712" w:name="_Toc44933287"/>
      <w:bookmarkStart w:id="1713" w:name="_Toc50972240"/>
      <w:bookmarkStart w:id="1714" w:name="_Toc57104994"/>
      <w:r w:rsidRPr="00816C4A">
        <w:t>If the service "data download via SMS Point-to-point" is allocated and activated in the USIM Service Table (see 3GPP TS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lastRenderedPageBreak/>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3169577E"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3GPP TS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77777777"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clause 7.1.1.2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44BFAD9F"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3GPP TS 31.115 [41])</w:t>
      </w:r>
      <w:r>
        <w:t>.</w:t>
      </w:r>
    </w:p>
    <w:p w14:paraId="59E1E494" w14:textId="77777777" w:rsidR="00AD764D" w:rsidRPr="00816C4A" w:rsidRDefault="00AD764D" w:rsidP="00AD764D">
      <w:r w:rsidRPr="00816C4A">
        <w:t>NOTE:</w:t>
      </w:r>
      <w:r w:rsidRPr="00816C4A">
        <w:tab/>
        <w:t>The command packet should not request a Proof of Receipt (</w:t>
      </w:r>
      <w:proofErr w:type="spellStart"/>
      <w:r w:rsidRPr="00816C4A">
        <w:t>PoR</w:t>
      </w:r>
      <w:proofErr w:type="spellEnd"/>
      <w:r w:rsidRPr="00816C4A">
        <w:t>)</w:t>
      </w:r>
      <w:r>
        <w:t>.</w:t>
      </w:r>
    </w:p>
    <w:p w14:paraId="3B5FE3D2" w14:textId="77777777" w:rsidR="00E86E7B" w:rsidRPr="00816C4A" w:rsidRDefault="00E86E7B" w:rsidP="00E86E7B">
      <w:pPr>
        <w:pStyle w:val="Heading4"/>
      </w:pPr>
      <w:bookmarkStart w:id="1715" w:name="_Toc130981457"/>
      <w:r w:rsidRPr="00816C4A">
        <w:t>7.1.1.2</w:t>
      </w:r>
      <w:r w:rsidRPr="00816C4A">
        <w:tab/>
        <w:t>Structure of ENVELOPE (SMS-PP DOWNLOAD)</w:t>
      </w:r>
      <w:bookmarkEnd w:id="1707"/>
      <w:bookmarkEnd w:id="1708"/>
      <w:bookmarkEnd w:id="1709"/>
      <w:bookmarkEnd w:id="1710"/>
      <w:bookmarkEnd w:id="1711"/>
      <w:bookmarkEnd w:id="1712"/>
      <w:bookmarkEnd w:id="1713"/>
      <w:bookmarkEnd w:id="1714"/>
      <w:bookmarkEnd w:id="1715"/>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77777777" w:rsidR="00E86E7B" w:rsidRPr="00816C4A" w:rsidRDefault="00E86E7B" w:rsidP="00E86E7B">
      <w:pPr>
        <w:pStyle w:val="B1"/>
      </w:pPr>
      <w:r w:rsidRPr="00816C4A">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3GPP TS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 xml:space="preserve">Originating Address: If the USIM or the ISIM Service Table indicates URI support for SMS-PP DOWNLOAD, then the Originating Address data object may be present and contain the Public Identity (IMPU) of the sender of </w:t>
      </w:r>
      <w:r w:rsidRPr="00816C4A">
        <w:lastRenderedPageBreak/>
        <w:t>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16" w:name="_Toc3200849"/>
      <w:bookmarkStart w:id="1717" w:name="_Toc20392592"/>
      <w:bookmarkStart w:id="1718" w:name="_Toc27774239"/>
      <w:bookmarkStart w:id="1719" w:name="_Toc36482699"/>
      <w:bookmarkStart w:id="1720" w:name="_Toc36484358"/>
      <w:bookmarkStart w:id="1721" w:name="_Toc44933288"/>
      <w:bookmarkStart w:id="1722" w:name="_Toc50972241"/>
      <w:bookmarkStart w:id="1723" w:name="_Toc57104995"/>
      <w:bookmarkStart w:id="1724" w:name="_Toc130981458"/>
      <w:r w:rsidRPr="00816C4A">
        <w:t>7.1.2</w:t>
      </w:r>
      <w:r w:rsidRPr="00816C4A">
        <w:tab/>
        <w:t>Cell Broadcast data download</w:t>
      </w:r>
      <w:bookmarkEnd w:id="1716"/>
      <w:bookmarkEnd w:id="1717"/>
      <w:bookmarkEnd w:id="1718"/>
      <w:bookmarkEnd w:id="1719"/>
      <w:bookmarkEnd w:id="1720"/>
      <w:bookmarkEnd w:id="1721"/>
      <w:bookmarkEnd w:id="1722"/>
      <w:bookmarkEnd w:id="1723"/>
      <w:bookmarkEnd w:id="1724"/>
    </w:p>
    <w:p w14:paraId="18C595D5" w14:textId="77777777" w:rsidR="00E86E7B" w:rsidRPr="00816C4A" w:rsidRDefault="00E86E7B" w:rsidP="00E86E7B">
      <w:pPr>
        <w:pStyle w:val="Heading4"/>
      </w:pPr>
      <w:bookmarkStart w:id="1725" w:name="_Toc3200850"/>
      <w:bookmarkStart w:id="1726" w:name="_Toc20392593"/>
      <w:bookmarkStart w:id="1727" w:name="_Toc27774240"/>
      <w:bookmarkStart w:id="1728" w:name="_Toc36482700"/>
      <w:bookmarkStart w:id="1729" w:name="_Toc36484359"/>
      <w:bookmarkStart w:id="1730" w:name="_Toc44933289"/>
      <w:bookmarkStart w:id="1731" w:name="_Toc50972242"/>
      <w:bookmarkStart w:id="1732" w:name="_Toc57104996"/>
      <w:bookmarkStart w:id="1733" w:name="_Toc130981459"/>
      <w:r w:rsidRPr="00816C4A">
        <w:t>7.1.2.1</w:t>
      </w:r>
      <w:r w:rsidRPr="00816C4A">
        <w:tab/>
        <w:t>Procedure</w:t>
      </w:r>
      <w:bookmarkEnd w:id="1725"/>
      <w:bookmarkEnd w:id="1726"/>
      <w:bookmarkEnd w:id="1727"/>
      <w:bookmarkEnd w:id="1728"/>
      <w:bookmarkEnd w:id="1729"/>
      <w:bookmarkEnd w:id="1730"/>
      <w:bookmarkEnd w:id="1731"/>
      <w:bookmarkEnd w:id="1732"/>
      <w:bookmarkEnd w:id="1733"/>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77777777" w:rsidR="00E86E7B" w:rsidRPr="00816C4A" w:rsidRDefault="00E86E7B" w:rsidP="00E86E7B">
      <w:pPr>
        <w:pStyle w:val="B1"/>
      </w:pPr>
      <w:r w:rsidRPr="00816C4A">
        <w:t>-</w:t>
      </w:r>
      <w:r w:rsidRPr="00816C4A">
        <w:tab/>
        <w:t>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TS 23.041[6]: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77777777" w:rsidR="00E86E7B" w:rsidRPr="00816C4A" w:rsidRDefault="00E86E7B" w:rsidP="00E86E7B">
      <w:pPr>
        <w:pStyle w:val="B3"/>
      </w:pPr>
      <w:r w:rsidRPr="00816C4A">
        <w:t>-</w:t>
      </w:r>
      <w:r w:rsidRPr="00816C4A">
        <w:tab/>
        <w:t>The 1-byte Number-Of-Pages of the UMTS message in combination with the current page's sequence number (based on the order of the pages in the UMTS message) shall be formatted into the reconstructed GSM message Page Parameter byte, as described in TS 23.041[6].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lastRenderedPageBreak/>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4" w:name="_Toc3200851"/>
      <w:bookmarkStart w:id="1735" w:name="_Toc20392594"/>
      <w:bookmarkStart w:id="1736" w:name="_Toc27774241"/>
      <w:bookmarkStart w:id="1737" w:name="_Toc36482701"/>
      <w:bookmarkStart w:id="1738" w:name="_Toc36484360"/>
      <w:bookmarkStart w:id="1739" w:name="_Toc44933290"/>
      <w:bookmarkStart w:id="1740" w:name="_Toc50972243"/>
      <w:bookmarkStart w:id="1741" w:name="_Toc57104997"/>
      <w:bookmarkStart w:id="1742" w:name="_Toc130981460"/>
      <w:r w:rsidRPr="00816C4A">
        <w:t>7.1.2.2</w:t>
      </w:r>
      <w:r w:rsidRPr="00816C4A">
        <w:tab/>
        <w:t>Structure of ENVELOPE (CELL BROADCAST DOWNLOAD)</w:t>
      </w:r>
      <w:bookmarkEnd w:id="1734"/>
      <w:bookmarkEnd w:id="1735"/>
      <w:bookmarkEnd w:id="1736"/>
      <w:bookmarkEnd w:id="1737"/>
      <w:bookmarkEnd w:id="1738"/>
      <w:bookmarkEnd w:id="1739"/>
      <w:bookmarkEnd w:id="1740"/>
      <w:bookmarkEnd w:id="1741"/>
      <w:bookmarkEnd w:id="1742"/>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3" w:name="_Toc3200852"/>
      <w:bookmarkStart w:id="1744" w:name="_Toc20392595"/>
      <w:bookmarkStart w:id="1745" w:name="_Toc27774242"/>
      <w:bookmarkStart w:id="1746" w:name="_Toc36482702"/>
      <w:bookmarkStart w:id="1747" w:name="_Toc36484361"/>
      <w:bookmarkStart w:id="1748" w:name="_Toc44933291"/>
      <w:bookmarkStart w:id="1749" w:name="_Toc50972244"/>
      <w:bookmarkStart w:id="1750" w:name="_Toc57104998"/>
      <w:bookmarkStart w:id="1751" w:name="_Toc130981461"/>
      <w:r w:rsidRPr="00816C4A">
        <w:t>7.2</w:t>
      </w:r>
      <w:r w:rsidRPr="00816C4A">
        <w:tab/>
        <w:t>Menu Selection</w:t>
      </w:r>
      <w:bookmarkEnd w:id="1743"/>
      <w:bookmarkEnd w:id="1744"/>
      <w:bookmarkEnd w:id="1745"/>
      <w:bookmarkEnd w:id="1746"/>
      <w:bookmarkEnd w:id="1747"/>
      <w:bookmarkEnd w:id="1748"/>
      <w:bookmarkEnd w:id="1749"/>
      <w:bookmarkEnd w:id="1750"/>
      <w:bookmarkEnd w:id="1751"/>
    </w:p>
    <w:p w14:paraId="2DE8F23E" w14:textId="77777777" w:rsidR="00E86E7B" w:rsidRPr="00816C4A" w:rsidRDefault="00E86E7B" w:rsidP="00E86E7B">
      <w:r w:rsidRPr="00816C4A">
        <w:t>See ETSI TS 102 223 [32] clause 7.2.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2" w:name="_Toc3200853"/>
      <w:bookmarkStart w:id="1753" w:name="_Toc20392596"/>
      <w:bookmarkStart w:id="1754" w:name="_Toc27774243"/>
      <w:bookmarkStart w:id="1755" w:name="_Toc36482703"/>
      <w:bookmarkStart w:id="1756" w:name="_Toc36484362"/>
      <w:bookmarkStart w:id="1757" w:name="_Toc44933292"/>
      <w:bookmarkStart w:id="1758" w:name="_Toc50972245"/>
      <w:bookmarkStart w:id="1759" w:name="_Toc57104999"/>
      <w:bookmarkStart w:id="1760" w:name="_Toc130981462"/>
      <w:r w:rsidRPr="00816C4A">
        <w:t>7.3</w:t>
      </w:r>
      <w:r w:rsidRPr="00816C4A">
        <w:tab/>
        <w:t>Call Control and MO SMS control by USIM</w:t>
      </w:r>
      <w:bookmarkEnd w:id="1752"/>
      <w:bookmarkEnd w:id="1753"/>
      <w:bookmarkEnd w:id="1754"/>
      <w:bookmarkEnd w:id="1755"/>
      <w:bookmarkEnd w:id="1756"/>
      <w:bookmarkEnd w:id="1757"/>
      <w:bookmarkEnd w:id="1758"/>
      <w:bookmarkEnd w:id="1759"/>
      <w:bookmarkEnd w:id="1760"/>
    </w:p>
    <w:p w14:paraId="5DD3FE17" w14:textId="77777777" w:rsidR="00E86E7B" w:rsidRPr="00816C4A" w:rsidRDefault="00E86E7B" w:rsidP="00E86E7B">
      <w:pPr>
        <w:pStyle w:val="Heading3"/>
      </w:pPr>
      <w:bookmarkStart w:id="1761" w:name="_Toc3200854"/>
      <w:bookmarkStart w:id="1762" w:name="_Toc20392597"/>
      <w:bookmarkStart w:id="1763" w:name="_Toc27774244"/>
      <w:bookmarkStart w:id="1764" w:name="_Toc36482704"/>
      <w:bookmarkStart w:id="1765" w:name="_Toc36484363"/>
      <w:bookmarkStart w:id="1766" w:name="_Toc44933293"/>
      <w:bookmarkStart w:id="1767" w:name="_Toc50972246"/>
      <w:bookmarkStart w:id="1768" w:name="_Toc57105000"/>
      <w:bookmarkStart w:id="1769" w:name="_Toc130981463"/>
      <w:r w:rsidRPr="00816C4A">
        <w:t>7.3.1</w:t>
      </w:r>
      <w:r w:rsidRPr="00816C4A">
        <w:tab/>
        <w:t>Call Control by USIM</w:t>
      </w:r>
      <w:bookmarkEnd w:id="1761"/>
      <w:bookmarkEnd w:id="1762"/>
      <w:bookmarkEnd w:id="1763"/>
      <w:bookmarkEnd w:id="1764"/>
      <w:bookmarkEnd w:id="1765"/>
      <w:bookmarkEnd w:id="1766"/>
      <w:bookmarkEnd w:id="1767"/>
      <w:bookmarkEnd w:id="1768"/>
      <w:bookmarkEnd w:id="1769"/>
    </w:p>
    <w:p w14:paraId="28C79F3C" w14:textId="77777777" w:rsidR="00E86E7B" w:rsidRPr="00816C4A" w:rsidRDefault="00E86E7B" w:rsidP="00E86E7B">
      <w:pPr>
        <w:pStyle w:val="Heading4"/>
      </w:pPr>
      <w:bookmarkStart w:id="1770" w:name="_Toc3200855"/>
      <w:bookmarkStart w:id="1771" w:name="_Toc20392598"/>
      <w:bookmarkStart w:id="1772" w:name="_Toc27774245"/>
      <w:bookmarkStart w:id="1773" w:name="_Toc36482705"/>
      <w:bookmarkStart w:id="1774" w:name="_Toc36484364"/>
      <w:bookmarkStart w:id="1775" w:name="_Toc44933294"/>
      <w:bookmarkStart w:id="1776" w:name="_Toc50972247"/>
      <w:bookmarkStart w:id="1777" w:name="_Toc57105001"/>
      <w:bookmarkStart w:id="1778" w:name="_Toc130981464"/>
      <w:r w:rsidRPr="00816C4A">
        <w:t>7.3.1.1</w:t>
      </w:r>
      <w:r w:rsidRPr="00816C4A">
        <w:tab/>
        <w:t>Procedure for mobile originated calls</w:t>
      </w:r>
      <w:bookmarkEnd w:id="1770"/>
      <w:bookmarkEnd w:id="1771"/>
      <w:bookmarkEnd w:id="1772"/>
      <w:bookmarkEnd w:id="1773"/>
      <w:bookmarkEnd w:id="1774"/>
      <w:bookmarkEnd w:id="1775"/>
      <w:bookmarkEnd w:id="1776"/>
      <w:bookmarkEnd w:id="1777"/>
      <w:bookmarkEnd w:id="1778"/>
    </w:p>
    <w:p w14:paraId="0D348356" w14:textId="77777777" w:rsidR="00E86E7B" w:rsidRPr="00816C4A" w:rsidRDefault="00E86E7B" w:rsidP="00E86E7B">
      <w:r w:rsidRPr="00816C4A">
        <w:t>If the service "call control" is available in the USIM Service Table (see TS 31.102 [14]), then the ME shall follow the procedure  described in ETSI TS 102 223 [32] clause 7.3.1.1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7777777" w:rsidR="00E86E7B" w:rsidRPr="00816C4A" w:rsidRDefault="00E86E7B" w:rsidP="00E86E7B">
      <w:pPr>
        <w:pStyle w:val="B1"/>
      </w:pPr>
      <w:r w:rsidRPr="00816C4A">
        <w:t>-</w:t>
      </w:r>
      <w:r w:rsidRPr="00816C4A">
        <w:tab/>
        <w:t xml:space="preserve">if the UICC provides response data, then in addition to the response data listed by ETSI TS 102 223 [32] clause 7.3.1.6,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w:t>
      </w:r>
      <w:r w:rsidRPr="00816C4A">
        <w:lastRenderedPageBreak/>
        <w:t>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77777777"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(clause 7.3.1.9)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79" w:name="_Toc3200856"/>
      <w:bookmarkStart w:id="1780" w:name="_Toc20392599"/>
      <w:bookmarkStart w:id="1781" w:name="_Toc27774246"/>
      <w:bookmarkStart w:id="1782" w:name="_Toc36482706"/>
      <w:bookmarkStart w:id="1783" w:name="_Toc36484365"/>
      <w:bookmarkStart w:id="1784" w:name="_Toc44933295"/>
      <w:bookmarkStart w:id="1785" w:name="_Toc50972248"/>
      <w:bookmarkStart w:id="1786" w:name="_Toc57105002"/>
      <w:bookmarkStart w:id="1787" w:name="_Toc130981465"/>
      <w:r w:rsidRPr="00816C4A">
        <w:lastRenderedPageBreak/>
        <w:t>7.3.1.2</w:t>
      </w:r>
      <w:r w:rsidRPr="00816C4A">
        <w:tab/>
        <w:t>Procedure for Supplementary Services and USSD</w:t>
      </w:r>
      <w:bookmarkEnd w:id="1779"/>
      <w:bookmarkEnd w:id="1780"/>
      <w:bookmarkEnd w:id="1781"/>
      <w:bookmarkEnd w:id="1782"/>
      <w:bookmarkEnd w:id="1783"/>
      <w:bookmarkEnd w:id="1784"/>
      <w:bookmarkEnd w:id="1785"/>
      <w:bookmarkEnd w:id="1786"/>
      <w:bookmarkEnd w:id="1787"/>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77777777" w:rsidR="00E86E7B" w:rsidRPr="00816C4A" w:rsidRDefault="00E86E7B" w:rsidP="00E86E7B">
      <w:pPr>
        <w:pStyle w:val="B1"/>
      </w:pPr>
      <w:r w:rsidRPr="00816C4A">
        <w:t>-</w:t>
      </w:r>
      <w:r w:rsidRPr="00816C4A">
        <w:tab/>
        <w:t>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clause 7.3.1.1.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88" w:name="_Toc3200857"/>
      <w:bookmarkStart w:id="1789" w:name="_Toc20392600"/>
      <w:bookmarkStart w:id="1790" w:name="_Toc27774247"/>
      <w:bookmarkStart w:id="1791" w:name="_Toc36482707"/>
      <w:bookmarkStart w:id="1792" w:name="_Toc36484366"/>
      <w:bookmarkStart w:id="1793" w:name="_Toc44933296"/>
      <w:bookmarkStart w:id="1794" w:name="_Toc50972249"/>
      <w:bookmarkStart w:id="1795" w:name="_Toc57105003"/>
      <w:bookmarkStart w:id="1796" w:name="_Toc130981466"/>
      <w:r w:rsidRPr="00816C4A">
        <w:t>7.3.1.3</w:t>
      </w:r>
      <w:r w:rsidRPr="00816C4A">
        <w:tab/>
        <w:t>Indication to be given to the user</w:t>
      </w:r>
      <w:bookmarkEnd w:id="1788"/>
      <w:bookmarkEnd w:id="1789"/>
      <w:bookmarkEnd w:id="1790"/>
      <w:bookmarkEnd w:id="1791"/>
      <w:bookmarkEnd w:id="1792"/>
      <w:bookmarkEnd w:id="1793"/>
      <w:bookmarkEnd w:id="1794"/>
      <w:bookmarkEnd w:id="1795"/>
      <w:bookmarkEnd w:id="1796"/>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lastRenderedPageBreak/>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797" w:name="_Toc3200858"/>
      <w:bookmarkStart w:id="1798" w:name="_Toc20392601"/>
      <w:bookmarkStart w:id="1799" w:name="_Toc27774248"/>
      <w:bookmarkStart w:id="1800" w:name="_Toc36482708"/>
      <w:bookmarkStart w:id="1801" w:name="_Toc36484367"/>
      <w:bookmarkStart w:id="1802" w:name="_Toc44933297"/>
      <w:bookmarkStart w:id="1803" w:name="_Toc50972250"/>
      <w:bookmarkStart w:id="1804" w:name="_Toc57105004"/>
      <w:bookmarkStart w:id="1805" w:name="_Toc130981467"/>
      <w:r w:rsidRPr="00816C4A">
        <w:t>7.3.1.4</w:t>
      </w:r>
      <w:r w:rsidRPr="00816C4A">
        <w:tab/>
        <w:t>Interaction with Fixed Dialling Number</w:t>
      </w:r>
      <w:bookmarkEnd w:id="1797"/>
      <w:bookmarkEnd w:id="1798"/>
      <w:bookmarkEnd w:id="1799"/>
      <w:bookmarkEnd w:id="1800"/>
      <w:bookmarkEnd w:id="1801"/>
      <w:bookmarkEnd w:id="1802"/>
      <w:bookmarkEnd w:id="1803"/>
      <w:bookmarkEnd w:id="1804"/>
      <w:bookmarkEnd w:id="1805"/>
    </w:p>
    <w:p w14:paraId="743EDA33" w14:textId="77777777" w:rsidR="00E86E7B" w:rsidRPr="00816C4A" w:rsidRDefault="00E86E7B" w:rsidP="00E86E7B">
      <w:r w:rsidRPr="00816C4A">
        <w:t>The procedure defined in ETSI TS 102 223 [32] clause 7.3.1.4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77777777"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TS 22.101 [34] applied to URIs, and as described in TS 31.102[14] clause 4.2.97.</w:t>
      </w:r>
    </w:p>
    <w:p w14:paraId="7C5E85DD" w14:textId="77777777" w:rsidR="00E86E7B" w:rsidRPr="00816C4A" w:rsidRDefault="00E86E7B" w:rsidP="00E86E7B">
      <w:pPr>
        <w:pStyle w:val="Heading4"/>
      </w:pPr>
      <w:bookmarkStart w:id="1806" w:name="_Toc3200859"/>
      <w:bookmarkStart w:id="1807" w:name="_Toc20392602"/>
      <w:bookmarkStart w:id="1808" w:name="_Toc27774249"/>
      <w:bookmarkStart w:id="1809" w:name="_Toc36482709"/>
      <w:bookmarkStart w:id="1810" w:name="_Toc36484368"/>
      <w:bookmarkStart w:id="1811" w:name="_Toc44933298"/>
      <w:bookmarkStart w:id="1812" w:name="_Toc50972251"/>
      <w:bookmarkStart w:id="1813" w:name="_Toc57105005"/>
      <w:bookmarkStart w:id="1814" w:name="_Toc130981468"/>
      <w:r w:rsidRPr="00816C4A">
        <w:lastRenderedPageBreak/>
        <w:t>7.3.1.5</w:t>
      </w:r>
      <w:r w:rsidRPr="00816C4A">
        <w:tab/>
        <w:t>Support of Barred Dialling Number (BDN) service</w:t>
      </w:r>
      <w:bookmarkEnd w:id="1806"/>
      <w:bookmarkEnd w:id="1807"/>
      <w:bookmarkEnd w:id="1808"/>
      <w:bookmarkEnd w:id="1809"/>
      <w:bookmarkEnd w:id="1810"/>
      <w:bookmarkEnd w:id="1811"/>
      <w:bookmarkEnd w:id="1812"/>
      <w:bookmarkEnd w:id="1813"/>
      <w:bookmarkEnd w:id="1814"/>
    </w:p>
    <w:p w14:paraId="5142605A" w14:textId="77777777" w:rsidR="00E86E7B" w:rsidRPr="00816C4A" w:rsidRDefault="00E86E7B" w:rsidP="00E86E7B">
      <w:r w:rsidRPr="00816C4A">
        <w:t>The procedure defined in ETSI TS 102 223 [32] clause 7.3.1.5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77777777"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TS 22.101 [34] applied to URIs, and as described in TS 31.102[14] clause 4.2.98.</w:t>
      </w:r>
    </w:p>
    <w:p w14:paraId="67A931F9" w14:textId="13517154" w:rsidR="00E86E7B" w:rsidRPr="00816C4A" w:rsidRDefault="00E86E7B" w:rsidP="00E86E7B">
      <w:pPr>
        <w:pStyle w:val="Heading4"/>
      </w:pPr>
      <w:bookmarkStart w:id="1815" w:name="_Toc3200860"/>
      <w:bookmarkStart w:id="1816" w:name="_Toc20392603"/>
      <w:bookmarkStart w:id="1817" w:name="_Toc27774250"/>
      <w:bookmarkStart w:id="1818" w:name="_Toc36482710"/>
      <w:bookmarkStart w:id="1819" w:name="_Toc36484369"/>
      <w:bookmarkStart w:id="1820" w:name="_Toc44933299"/>
      <w:bookmarkStart w:id="1821" w:name="_Toc50972252"/>
      <w:bookmarkStart w:id="1822" w:name="_Toc57105006"/>
      <w:bookmarkStart w:id="1823" w:name="_Toc130981469"/>
      <w:r w:rsidRPr="00816C4A">
        <w:t>7.3.1.6</w:t>
      </w:r>
      <w:r w:rsidRPr="00816C4A">
        <w:tab/>
        <w:t>Structure of ENVELOPE (CALL CONTROL)</w:t>
      </w:r>
      <w:bookmarkEnd w:id="1815"/>
      <w:bookmarkEnd w:id="1816"/>
      <w:bookmarkEnd w:id="1817"/>
      <w:bookmarkEnd w:id="1818"/>
      <w:bookmarkEnd w:id="1819"/>
      <w:bookmarkEnd w:id="1820"/>
      <w:bookmarkEnd w:id="1821"/>
      <w:bookmarkEnd w:id="1822"/>
      <w:bookmarkEnd w:id="1823"/>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proofErr w:type="spellStart"/>
            <w:r w:rsidRPr="00816C4A">
              <w:t>Subaddress</w:t>
            </w:r>
            <w:proofErr w:type="spellEnd"/>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lastRenderedPageBreak/>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77777777" w:rsidR="00E86E7B" w:rsidRPr="00816C4A" w:rsidRDefault="00E86E7B" w:rsidP="00E86E7B">
      <w:pPr>
        <w:pStyle w:val="B2"/>
        <w:ind w:left="568"/>
      </w:pPr>
      <w:r w:rsidRPr="00816C4A">
        <w:tab/>
        <w:t>the UICC should not modify any other parameters included in the ACTIVATE PDP CONTEXT REQUEST message as defined in TS 24.008 [9] to avoid that the UE sends a value of any of these parameters that is not compliant to TS 24.008 [9];</w:t>
      </w:r>
    </w:p>
    <w:p w14:paraId="2A9A6889" w14:textId="77777777" w:rsidR="00E86E7B" w:rsidRPr="00816C4A" w:rsidRDefault="00E86E7B" w:rsidP="00E86E7B">
      <w:pPr>
        <w:pStyle w:val="B2"/>
        <w:ind w:left="568"/>
      </w:pPr>
      <w:r w:rsidRPr="00816C4A">
        <w:tab/>
        <w:t>for an EPS PDN connection activation, the PDN Connectivity Request parameters are used, as defined in TS 24.301 [46].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77777777" w:rsidR="00E86E7B" w:rsidRPr="00816C4A" w:rsidRDefault="00E86E7B" w:rsidP="00E86E7B">
      <w:pPr>
        <w:pStyle w:val="B2"/>
        <w:ind w:left="568" w:firstLine="0"/>
      </w:pPr>
      <w:r w:rsidRPr="00816C4A">
        <w:t>the UICC should not modify any other parameters included in the PDN CONNECTIVITY REQUEST message as defined in TS 24.301 [46] to avoid that the UE sends a value of any of these parameters that is not compliant to TS 24.301 [46];</w:t>
      </w:r>
    </w:p>
    <w:p w14:paraId="252040D4" w14:textId="77777777"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TS 24.229[52],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77777777" w:rsidR="00E86E7B" w:rsidRPr="00816C4A" w:rsidRDefault="00E86E7B" w:rsidP="00EF7705">
      <w:pPr>
        <w:pStyle w:val="B2"/>
        <w:ind w:left="568" w:firstLine="0"/>
      </w:pPr>
      <w:r w:rsidRPr="00816C4A">
        <w:t>the UICC should not modify any other parameters included in the PDU SESSION ESTABLISHMENT REQUEST message as defined in TS 24.501 [70]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proofErr w:type="spellStart"/>
            <w:r w:rsidRPr="00816C4A">
              <w:t>Subaddress</w:t>
            </w:r>
            <w:proofErr w:type="spellEnd"/>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lastRenderedPageBreak/>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57463981"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4" w:name="_Toc3200861"/>
      <w:bookmarkStart w:id="1825" w:name="_Toc20392604"/>
      <w:bookmarkStart w:id="1826" w:name="_Toc27774251"/>
      <w:bookmarkStart w:id="1827" w:name="_Toc36482711"/>
      <w:bookmarkStart w:id="1828" w:name="_Toc36484370"/>
      <w:bookmarkStart w:id="1829" w:name="_Toc44933300"/>
      <w:bookmarkStart w:id="1830" w:name="_Toc50972253"/>
      <w:bookmarkStart w:id="1831" w:name="_Toc57105007"/>
      <w:bookmarkStart w:id="1832" w:name="_Toc130981470"/>
      <w:r w:rsidRPr="00816C4A">
        <w:t>7.3.1.7</w:t>
      </w:r>
      <w:r w:rsidRPr="00816C4A">
        <w:tab/>
        <w:t>Procedure for PDP Context Activation</w:t>
      </w:r>
      <w:bookmarkEnd w:id="1824"/>
      <w:bookmarkEnd w:id="1825"/>
      <w:bookmarkEnd w:id="1826"/>
      <w:bookmarkEnd w:id="1827"/>
      <w:bookmarkEnd w:id="1828"/>
      <w:bookmarkEnd w:id="1829"/>
      <w:bookmarkEnd w:id="1830"/>
      <w:bookmarkEnd w:id="1831"/>
      <w:bookmarkEnd w:id="1832"/>
    </w:p>
    <w:p w14:paraId="7ADA1FC3" w14:textId="77777777" w:rsidR="00E86E7B" w:rsidRPr="00816C4A" w:rsidRDefault="00E86E7B" w:rsidP="00E86E7B">
      <w:pPr>
        <w:keepNext/>
        <w:keepLines/>
      </w:pPr>
      <w:r w:rsidRPr="00816C4A">
        <w:t xml:space="preserve">If the service "call control on GPRS by USIM" is available in the USIM Service Table (see TS 31.102 [14]), then for all PDP Context activation (including those resulting from </w:t>
      </w:r>
      <w:proofErr w:type="spellStart"/>
      <w:r w:rsidRPr="00816C4A">
        <w:t>a</w:t>
      </w:r>
      <w:proofErr w:type="spellEnd"/>
      <w:r w:rsidRPr="00816C4A">
        <w:t xml:space="preserve">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3" w:name="_Toc3200862"/>
      <w:bookmarkStart w:id="1834" w:name="_Toc20392605"/>
      <w:bookmarkStart w:id="1835" w:name="_Toc27774252"/>
      <w:bookmarkStart w:id="1836" w:name="_Toc36482712"/>
      <w:bookmarkStart w:id="1837" w:name="_Toc36484371"/>
      <w:bookmarkStart w:id="1838" w:name="_Toc44933301"/>
      <w:bookmarkStart w:id="1839" w:name="_Toc50972254"/>
      <w:bookmarkStart w:id="1840" w:name="_Toc57105008"/>
      <w:bookmarkStart w:id="1841" w:name="_Toc130981471"/>
      <w:r w:rsidRPr="00816C4A">
        <w:lastRenderedPageBreak/>
        <w:t>7.3.1.8</w:t>
      </w:r>
      <w:r w:rsidRPr="00816C4A">
        <w:tab/>
        <w:t>Procedure for EPS PDN connection Activation</w:t>
      </w:r>
      <w:bookmarkEnd w:id="1833"/>
      <w:bookmarkEnd w:id="1834"/>
      <w:bookmarkEnd w:id="1835"/>
      <w:bookmarkEnd w:id="1836"/>
      <w:bookmarkEnd w:id="1837"/>
      <w:bookmarkEnd w:id="1838"/>
      <w:bookmarkEnd w:id="1839"/>
      <w:bookmarkEnd w:id="1840"/>
      <w:bookmarkEnd w:id="1841"/>
    </w:p>
    <w:p w14:paraId="44C7E815" w14:textId="77777777" w:rsidR="00663A5D" w:rsidRPr="00816C4A" w:rsidRDefault="00663A5D" w:rsidP="00663A5D">
      <w:pPr>
        <w:keepNext/>
        <w:keepLines/>
      </w:pPr>
      <w:r w:rsidRPr="00816C4A">
        <w:t xml:space="preserve">If the service "call control on EPS PDN connection by USIM" is available in the USIM Service Table (see TS 31.102 [14]), then for all EPS PDN connection activation (including those resulting from </w:t>
      </w:r>
      <w:proofErr w:type="spellStart"/>
      <w:r w:rsidRPr="00816C4A">
        <w:t>a</w:t>
      </w:r>
      <w:proofErr w:type="spellEnd"/>
      <w:r w:rsidRPr="00816C4A">
        <w:t xml:space="preserve"> OPEN CHANNEL proactive UICC command where E-UTRAN</w:t>
      </w:r>
      <w:r>
        <w:t>/Satellite E-UTRAN</w:t>
      </w:r>
      <w:r w:rsidRPr="00816C4A">
        <w:t xml:space="preserve"> is selected), the ME shall first pass the corresponding PDN Connectivity Request message (see TS 24.301 [46])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2" w:name="_Toc3200863"/>
      <w:bookmarkStart w:id="1843" w:name="_Toc20392606"/>
      <w:bookmarkStart w:id="1844" w:name="_Toc27774253"/>
      <w:bookmarkStart w:id="1845" w:name="_Toc36482713"/>
      <w:bookmarkStart w:id="1846" w:name="_Toc36484372"/>
      <w:bookmarkStart w:id="1847" w:name="_Toc44933302"/>
      <w:bookmarkStart w:id="1848" w:name="_Toc50972255"/>
      <w:bookmarkStart w:id="1849" w:name="_Toc57105009"/>
      <w:bookmarkStart w:id="1850" w:name="_Toc130981472"/>
      <w:r w:rsidRPr="00816C4A">
        <w:t>7.3.1.9</w:t>
      </w:r>
      <w:r w:rsidRPr="00816C4A">
        <w:tab/>
        <w:t>Procedure for IMS communications establishment</w:t>
      </w:r>
      <w:bookmarkEnd w:id="1842"/>
      <w:bookmarkEnd w:id="1843"/>
      <w:bookmarkEnd w:id="1844"/>
      <w:bookmarkEnd w:id="1845"/>
      <w:bookmarkEnd w:id="1846"/>
      <w:bookmarkEnd w:id="1847"/>
      <w:bookmarkEnd w:id="1848"/>
      <w:bookmarkEnd w:id="1849"/>
      <w:bookmarkEnd w:id="1850"/>
    </w:p>
    <w:p w14:paraId="464071F5" w14:textId="77777777"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 [52])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7777777" w:rsidR="00E86E7B" w:rsidRPr="00816C4A" w:rsidRDefault="00E86E7B" w:rsidP="00E86E7B">
      <w:pPr>
        <w:keepNext/>
        <w:keepLines/>
      </w:pPr>
      <w:r w:rsidRPr="00816C4A">
        <w:t>This procedure replaces the call control by USIM using the Address TLV (clause 8.1)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lastRenderedPageBreak/>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1" w:name="_Toc3200864"/>
      <w:bookmarkStart w:id="1852" w:name="_Toc20392607"/>
      <w:bookmarkStart w:id="1853" w:name="_Toc27774254"/>
      <w:bookmarkStart w:id="1854" w:name="_Toc36482714"/>
      <w:bookmarkStart w:id="1855" w:name="_Toc36484373"/>
      <w:bookmarkStart w:id="1856" w:name="_Toc44933303"/>
      <w:bookmarkStart w:id="1857" w:name="_Toc50972256"/>
      <w:bookmarkStart w:id="1858" w:name="_Toc57105010"/>
      <w:bookmarkStart w:id="1859" w:name="_Toc130981473"/>
      <w:r w:rsidRPr="00816C4A">
        <w:t>7.3.1.10</w:t>
      </w:r>
      <w:r w:rsidRPr="00816C4A">
        <w:tab/>
        <w:t>Procedure for PDU session establishment</w:t>
      </w:r>
      <w:bookmarkEnd w:id="1851"/>
      <w:bookmarkEnd w:id="1852"/>
      <w:bookmarkEnd w:id="1853"/>
      <w:bookmarkEnd w:id="1854"/>
      <w:bookmarkEnd w:id="1855"/>
      <w:bookmarkEnd w:id="1856"/>
      <w:bookmarkEnd w:id="1857"/>
      <w:bookmarkEnd w:id="1858"/>
      <w:bookmarkEnd w:id="1859"/>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w:t>
      </w:r>
      <w:proofErr w:type="spellStart"/>
      <w:r w:rsidRPr="00816C4A">
        <w:t>a</w:t>
      </w:r>
      <w:proofErr w:type="spellEnd"/>
      <w:r w:rsidRPr="00816C4A">
        <w:t xml:space="preserve">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0" w:name="_Toc3200865"/>
      <w:bookmarkStart w:id="1861" w:name="_Toc20392608"/>
      <w:bookmarkStart w:id="1862" w:name="_Toc27774255"/>
      <w:bookmarkStart w:id="1863" w:name="_Toc36482715"/>
      <w:bookmarkStart w:id="1864" w:name="_Toc36484374"/>
      <w:bookmarkStart w:id="1865" w:name="_Toc44933304"/>
      <w:bookmarkStart w:id="1866" w:name="_Toc50972257"/>
      <w:bookmarkStart w:id="1867" w:name="_Toc57105011"/>
      <w:bookmarkStart w:id="1868" w:name="_Toc130981474"/>
      <w:r w:rsidRPr="00816C4A">
        <w:t>7.3.2</w:t>
      </w:r>
      <w:r w:rsidRPr="00816C4A">
        <w:tab/>
        <w:t>MO Short Message Control by USIM</w:t>
      </w:r>
      <w:bookmarkEnd w:id="1860"/>
      <w:bookmarkEnd w:id="1861"/>
      <w:bookmarkEnd w:id="1862"/>
      <w:bookmarkEnd w:id="1863"/>
      <w:bookmarkEnd w:id="1864"/>
      <w:bookmarkEnd w:id="1865"/>
      <w:bookmarkEnd w:id="1866"/>
      <w:bookmarkEnd w:id="1867"/>
      <w:bookmarkEnd w:id="1868"/>
    </w:p>
    <w:p w14:paraId="1E560990" w14:textId="77777777" w:rsidR="00E86E7B" w:rsidRPr="00816C4A" w:rsidRDefault="00E86E7B" w:rsidP="00E86E7B">
      <w:pPr>
        <w:pStyle w:val="Heading4"/>
      </w:pPr>
      <w:bookmarkStart w:id="1869" w:name="_Toc3200866"/>
      <w:bookmarkStart w:id="1870" w:name="_Toc20392609"/>
      <w:bookmarkStart w:id="1871" w:name="_Toc27774256"/>
      <w:bookmarkStart w:id="1872" w:name="_Toc36482716"/>
      <w:bookmarkStart w:id="1873" w:name="_Toc36484375"/>
      <w:bookmarkStart w:id="1874" w:name="_Toc44933305"/>
      <w:bookmarkStart w:id="1875" w:name="_Toc50972258"/>
      <w:bookmarkStart w:id="1876" w:name="_Toc57105012"/>
      <w:bookmarkStart w:id="1877" w:name="_Toc130981475"/>
      <w:r w:rsidRPr="00816C4A">
        <w:t>7.3.2.1</w:t>
      </w:r>
      <w:r w:rsidRPr="00816C4A">
        <w:tab/>
        <w:t>Description</w:t>
      </w:r>
      <w:bookmarkEnd w:id="1869"/>
      <w:bookmarkEnd w:id="1870"/>
      <w:bookmarkEnd w:id="1871"/>
      <w:bookmarkEnd w:id="1872"/>
      <w:bookmarkEnd w:id="1873"/>
      <w:bookmarkEnd w:id="1874"/>
      <w:bookmarkEnd w:id="1875"/>
      <w:bookmarkEnd w:id="1876"/>
      <w:bookmarkEnd w:id="1877"/>
    </w:p>
    <w:p w14:paraId="65B99C12" w14:textId="77777777" w:rsidR="00E86E7B" w:rsidRPr="00816C4A" w:rsidRDefault="00E86E7B" w:rsidP="00E86E7B">
      <w:r w:rsidRPr="00816C4A">
        <w:t>If the service "MO Short Message Control" is available in the USIM Service Table (see TS 31.102 [14]), then the ME shall follow the procedure below:</w:t>
      </w:r>
    </w:p>
    <w:p w14:paraId="1CA558A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lastRenderedPageBreak/>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78" w:name="_Toc3200867"/>
      <w:bookmarkStart w:id="1879" w:name="_Toc20392610"/>
      <w:bookmarkStart w:id="1880" w:name="_Toc27774257"/>
      <w:bookmarkStart w:id="1881" w:name="_Toc36482717"/>
      <w:bookmarkStart w:id="1882" w:name="_Toc36484376"/>
      <w:bookmarkStart w:id="1883" w:name="_Toc44933306"/>
      <w:bookmarkStart w:id="1884" w:name="_Toc50972259"/>
      <w:bookmarkStart w:id="1885" w:name="_Toc57105013"/>
      <w:bookmarkStart w:id="1886" w:name="_Toc130981476"/>
      <w:r w:rsidRPr="00816C4A">
        <w:t>7.3.2.2</w:t>
      </w:r>
      <w:r w:rsidRPr="00816C4A">
        <w:tab/>
        <w:t>Structure of ENVELOPE (MO SHORT MESSAGE CONTROL)</w:t>
      </w:r>
      <w:bookmarkEnd w:id="1878"/>
      <w:bookmarkEnd w:id="1879"/>
      <w:bookmarkEnd w:id="1880"/>
      <w:bookmarkEnd w:id="1881"/>
      <w:bookmarkEnd w:id="1882"/>
      <w:bookmarkEnd w:id="1883"/>
      <w:bookmarkEnd w:id="1884"/>
      <w:bookmarkEnd w:id="1885"/>
      <w:bookmarkEnd w:id="1886"/>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77777777" w:rsidR="00E86E7B" w:rsidRPr="00816C4A" w:rsidRDefault="00E86E7B" w:rsidP="00E86E7B">
      <w:pPr>
        <w:pStyle w:val="B1"/>
      </w:pPr>
      <w:r w:rsidRPr="00816C4A">
        <w:t>-</w:t>
      </w:r>
      <w:r w:rsidRPr="00816C4A">
        <w:tab/>
        <w:t>Alpha identifier: this data object is only required if the UICC requests a particular indication to be given to the user. The handling of this data object by the ME is described in clause 7.3.2.3.</w:t>
      </w:r>
    </w:p>
    <w:p w14:paraId="3DADBAD9" w14:textId="77777777" w:rsidR="00E86E7B" w:rsidRPr="00816C4A" w:rsidRDefault="00E86E7B" w:rsidP="00E86E7B">
      <w:pPr>
        <w:pStyle w:val="Heading4"/>
      </w:pPr>
      <w:bookmarkStart w:id="1887" w:name="_Toc3200868"/>
      <w:bookmarkStart w:id="1888" w:name="_Toc20392611"/>
      <w:bookmarkStart w:id="1889" w:name="_Toc27774258"/>
      <w:bookmarkStart w:id="1890" w:name="_Toc36482718"/>
      <w:bookmarkStart w:id="1891" w:name="_Toc36484377"/>
      <w:bookmarkStart w:id="1892" w:name="_Toc44933307"/>
      <w:bookmarkStart w:id="1893" w:name="_Toc50972260"/>
      <w:bookmarkStart w:id="1894" w:name="_Toc57105014"/>
      <w:bookmarkStart w:id="1895" w:name="_Toc130981477"/>
      <w:r w:rsidRPr="00816C4A">
        <w:t>7.3.2.3</w:t>
      </w:r>
      <w:r w:rsidRPr="00816C4A">
        <w:tab/>
        <w:t>Indication to be given to the user</w:t>
      </w:r>
      <w:bookmarkEnd w:id="1887"/>
      <w:bookmarkEnd w:id="1888"/>
      <w:bookmarkEnd w:id="1889"/>
      <w:bookmarkEnd w:id="1890"/>
      <w:bookmarkEnd w:id="1891"/>
      <w:bookmarkEnd w:id="1892"/>
      <w:bookmarkEnd w:id="1893"/>
      <w:bookmarkEnd w:id="1894"/>
      <w:bookmarkEnd w:id="1895"/>
    </w:p>
    <w:p w14:paraId="4CE5F1B8" w14:textId="77777777"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rm the user at the time the response is received by the ME. The use of this alpha identifier by the ME is identical to the one described in clause 7.3.1.3 relative to call control by USIM.</w:t>
      </w:r>
    </w:p>
    <w:p w14:paraId="2C770659" w14:textId="77777777" w:rsidR="00E86E7B" w:rsidRPr="00816C4A" w:rsidRDefault="00E86E7B" w:rsidP="00E86E7B">
      <w:pPr>
        <w:pStyle w:val="Heading4"/>
      </w:pPr>
      <w:bookmarkStart w:id="1896" w:name="_Toc3200869"/>
      <w:bookmarkStart w:id="1897" w:name="_Toc20392612"/>
      <w:bookmarkStart w:id="1898" w:name="_Toc27774259"/>
      <w:bookmarkStart w:id="1899" w:name="_Toc36482719"/>
      <w:bookmarkStart w:id="1900" w:name="_Toc36484378"/>
      <w:bookmarkStart w:id="1901" w:name="_Toc44933308"/>
      <w:bookmarkStart w:id="1902" w:name="_Toc50972261"/>
      <w:bookmarkStart w:id="1903" w:name="_Toc57105015"/>
      <w:bookmarkStart w:id="1904" w:name="_Toc130981478"/>
      <w:r w:rsidRPr="00816C4A">
        <w:t>7.3.2.4</w:t>
      </w:r>
      <w:r w:rsidRPr="00816C4A">
        <w:tab/>
        <w:t>Interaction with Fixed Dialling Number</w:t>
      </w:r>
      <w:bookmarkEnd w:id="1896"/>
      <w:bookmarkEnd w:id="1897"/>
      <w:bookmarkEnd w:id="1898"/>
      <w:bookmarkEnd w:id="1899"/>
      <w:bookmarkEnd w:id="1900"/>
      <w:bookmarkEnd w:id="1901"/>
      <w:bookmarkEnd w:id="1902"/>
      <w:bookmarkEnd w:id="1903"/>
      <w:bookmarkEnd w:id="1904"/>
    </w:p>
    <w:p w14:paraId="6D3B4A63" w14:textId="77777777" w:rsidR="00E86E7B" w:rsidRPr="00816C4A" w:rsidRDefault="00E86E7B" w:rsidP="00E86E7B">
      <w:r w:rsidRPr="00816C4A">
        <w:t>It is permissible for the Fixed Dialling Number service to be enabled (see TS 31.102 [14]) at the same time as MO Short Message Control is available (in the USIM Service Table). If FDN is enabled, the ME shall follow the procedure for Call Control (see clause 7.3.1.4),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05" w:name="_Toc3200870"/>
      <w:bookmarkStart w:id="1906" w:name="_Toc20392613"/>
      <w:bookmarkStart w:id="1907" w:name="_Toc27774260"/>
      <w:bookmarkStart w:id="1908" w:name="_Toc36482720"/>
      <w:bookmarkStart w:id="1909" w:name="_Toc36484379"/>
      <w:bookmarkStart w:id="1910" w:name="_Toc44933309"/>
      <w:bookmarkStart w:id="1911" w:name="_Toc50972262"/>
      <w:bookmarkStart w:id="1912" w:name="_Toc57105016"/>
      <w:bookmarkStart w:id="1913" w:name="_Toc130981479"/>
      <w:r w:rsidRPr="00816C4A">
        <w:t>7.4</w:t>
      </w:r>
      <w:r w:rsidRPr="00816C4A">
        <w:tab/>
        <w:t>Timer Expiration</w:t>
      </w:r>
      <w:bookmarkEnd w:id="1905"/>
      <w:bookmarkEnd w:id="1906"/>
      <w:bookmarkEnd w:id="1907"/>
      <w:bookmarkEnd w:id="1908"/>
      <w:bookmarkEnd w:id="1909"/>
      <w:bookmarkEnd w:id="1910"/>
      <w:bookmarkEnd w:id="1911"/>
      <w:bookmarkEnd w:id="1912"/>
      <w:bookmarkEnd w:id="1913"/>
    </w:p>
    <w:p w14:paraId="542EC66F" w14:textId="77777777" w:rsidR="00E86E7B" w:rsidRPr="00816C4A" w:rsidRDefault="00E86E7B" w:rsidP="00E86E7B">
      <w:r w:rsidRPr="00816C4A">
        <w:t>See ETSI TS 102 223 [32] clause 7.4.</w:t>
      </w:r>
    </w:p>
    <w:p w14:paraId="217F7CAC" w14:textId="77777777" w:rsidR="00E86E7B" w:rsidRPr="00816C4A" w:rsidRDefault="00E86E7B" w:rsidP="00E86E7B">
      <w:pPr>
        <w:pStyle w:val="Heading2"/>
      </w:pPr>
      <w:bookmarkStart w:id="1914" w:name="_Toc3200871"/>
      <w:bookmarkStart w:id="1915" w:name="_Toc20392614"/>
      <w:bookmarkStart w:id="1916" w:name="_Toc27774261"/>
      <w:bookmarkStart w:id="1917" w:name="_Toc36482721"/>
      <w:bookmarkStart w:id="1918" w:name="_Toc36484380"/>
      <w:bookmarkStart w:id="1919" w:name="_Toc44933310"/>
      <w:bookmarkStart w:id="1920" w:name="_Toc50972263"/>
      <w:bookmarkStart w:id="1921" w:name="_Toc57105017"/>
      <w:bookmarkStart w:id="1922" w:name="_Toc130981480"/>
      <w:r w:rsidRPr="00816C4A">
        <w:t>7.5</w:t>
      </w:r>
      <w:r w:rsidRPr="00816C4A">
        <w:tab/>
        <w:t>Event download</w:t>
      </w:r>
      <w:bookmarkEnd w:id="1914"/>
      <w:bookmarkEnd w:id="1915"/>
      <w:bookmarkEnd w:id="1916"/>
      <w:bookmarkEnd w:id="1917"/>
      <w:bookmarkEnd w:id="1918"/>
      <w:bookmarkEnd w:id="1919"/>
      <w:bookmarkEnd w:id="1920"/>
      <w:bookmarkEnd w:id="1921"/>
      <w:bookmarkEnd w:id="1922"/>
    </w:p>
    <w:p w14:paraId="32DE9EFD" w14:textId="77777777" w:rsidR="00E86E7B" w:rsidRPr="00816C4A" w:rsidRDefault="00E86E7B" w:rsidP="00E86E7B">
      <w:r w:rsidRPr="00816C4A">
        <w:t>See ETSI TS 102 223 [32] clause 7.5.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lastRenderedPageBreak/>
        <w:t>Regarding the location status event, the following equivalence shall apply:</w:t>
      </w:r>
    </w:p>
    <w:p w14:paraId="71E1E268" w14:textId="77777777"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TS 24.301 [46] for E-UTRAN</w:t>
      </w:r>
      <w:r>
        <w:t xml:space="preserve">/Satellite E-UTRAN and </w:t>
      </w:r>
      <w:r w:rsidRPr="00EF7705">
        <w:t>5GMM-IDLE</w:t>
      </w:r>
      <w:r w:rsidRPr="00183E98">
        <w:t xml:space="preserve"> </w:t>
      </w:r>
      <w:r>
        <w:t>state as defined in TS 24.501 [70</w:t>
      </w:r>
      <w:r w:rsidRPr="00AB13AD">
        <w:t xml:space="preserve">] for </w:t>
      </w:r>
      <w:r>
        <w:t>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3" w:name="_Toc3200872"/>
      <w:bookmarkStart w:id="1924" w:name="_Toc20392615"/>
      <w:bookmarkStart w:id="1925" w:name="_Toc27774262"/>
      <w:bookmarkStart w:id="1926" w:name="_Toc36482722"/>
      <w:bookmarkStart w:id="1927" w:name="_Toc36484381"/>
      <w:bookmarkStart w:id="1928" w:name="_Toc44933311"/>
      <w:bookmarkStart w:id="1929" w:name="_Toc50972264"/>
      <w:bookmarkStart w:id="1930" w:name="_Toc57105018"/>
      <w:bookmarkStart w:id="1931" w:name="_Toc130981481"/>
      <w:r w:rsidRPr="00816C4A">
        <w:t>7.5.1</w:t>
      </w:r>
      <w:r w:rsidRPr="00816C4A">
        <w:tab/>
        <w:t>(I-)WLAN Access status event</w:t>
      </w:r>
      <w:bookmarkEnd w:id="1923"/>
      <w:bookmarkEnd w:id="1924"/>
      <w:bookmarkEnd w:id="1925"/>
      <w:bookmarkEnd w:id="1926"/>
      <w:bookmarkEnd w:id="1927"/>
      <w:bookmarkEnd w:id="1928"/>
      <w:bookmarkEnd w:id="1929"/>
      <w:bookmarkEnd w:id="1930"/>
      <w:bookmarkEnd w:id="1931"/>
    </w:p>
    <w:p w14:paraId="448AE16F" w14:textId="77777777" w:rsidR="00E86E7B" w:rsidRPr="00816C4A" w:rsidRDefault="00E86E7B" w:rsidP="00E86E7B">
      <w:pPr>
        <w:pStyle w:val="Heading4"/>
      </w:pPr>
      <w:bookmarkStart w:id="1932" w:name="_Toc3200873"/>
      <w:bookmarkStart w:id="1933" w:name="_Toc20392616"/>
      <w:bookmarkStart w:id="1934" w:name="_Toc27774263"/>
      <w:bookmarkStart w:id="1935" w:name="_Toc36482723"/>
      <w:bookmarkStart w:id="1936" w:name="_Toc36484382"/>
      <w:bookmarkStart w:id="1937" w:name="_Toc44933312"/>
      <w:bookmarkStart w:id="1938" w:name="_Toc50972265"/>
      <w:bookmarkStart w:id="1939" w:name="_Toc57105019"/>
      <w:bookmarkStart w:id="1940" w:name="_Toc130981482"/>
      <w:r w:rsidRPr="00816C4A">
        <w:t>7.5.1.1</w:t>
      </w:r>
      <w:r w:rsidRPr="00816C4A">
        <w:tab/>
        <w:t>Procedure</w:t>
      </w:r>
      <w:bookmarkEnd w:id="1932"/>
      <w:bookmarkEnd w:id="1933"/>
      <w:bookmarkEnd w:id="1934"/>
      <w:bookmarkEnd w:id="1935"/>
      <w:bookmarkEnd w:id="1936"/>
      <w:bookmarkEnd w:id="1937"/>
      <w:bookmarkEnd w:id="1938"/>
      <w:bookmarkEnd w:id="1939"/>
      <w:bookmarkEnd w:id="1940"/>
    </w:p>
    <w:p w14:paraId="1EF73DF6" w14:textId="77777777" w:rsidR="00E86E7B" w:rsidRPr="00816C4A" w:rsidRDefault="00E86E7B" w:rsidP="00E86E7B">
      <w:pPr>
        <w:keepLines/>
      </w:pPr>
      <w:r w:rsidRPr="00816C4A">
        <w:t xml:space="preserve">If the (I-)WLAN Access Status event is part of the current event list (as set up by the last SET UP EVENT LIST command, see clause 6.4.16), then, when the terminal detects a change in its current I-WLAN access or WLAN access respectively the terminal shall </w:t>
      </w:r>
      <w:smartTag w:uri="urn:schemas-microsoft-com:office:smarttags" w:element="PersonName">
        <w:r w:rsidRPr="00816C4A">
          <w:t>info</w:t>
        </w:r>
      </w:smartTag>
      <w:r w:rsidRPr="00816C4A">
        <w:t>rm the UICC that this has occurred, by using the ENVELOPE (EVENT DOWNLOAD – (I-)WLAN Access Status) command as defined in clause 7.5.1.2.</w:t>
      </w:r>
    </w:p>
    <w:p w14:paraId="0E10C9A8" w14:textId="77777777" w:rsidR="00E86E7B" w:rsidRPr="00816C4A" w:rsidRDefault="00E86E7B" w:rsidP="00E86E7B">
      <w:pPr>
        <w:pStyle w:val="Heading4"/>
      </w:pPr>
      <w:bookmarkStart w:id="1941" w:name="_Toc3200874"/>
      <w:bookmarkStart w:id="1942" w:name="_Toc20392617"/>
      <w:bookmarkStart w:id="1943" w:name="_Toc27774264"/>
      <w:bookmarkStart w:id="1944" w:name="_Toc36482724"/>
      <w:bookmarkStart w:id="1945" w:name="_Toc36484383"/>
      <w:bookmarkStart w:id="1946" w:name="_Toc44933313"/>
      <w:bookmarkStart w:id="1947" w:name="_Toc50972266"/>
      <w:bookmarkStart w:id="1948" w:name="_Toc57105020"/>
      <w:bookmarkStart w:id="1949" w:name="_Toc130981483"/>
      <w:r w:rsidRPr="00816C4A">
        <w:t>7.5.1.2</w:t>
      </w:r>
      <w:r w:rsidRPr="00816C4A">
        <w:tab/>
        <w:t>Structure of ENVELOPE (EVENT DOWNLOAD – (I-)WLAN Access Status)</w:t>
      </w:r>
      <w:bookmarkEnd w:id="1941"/>
      <w:bookmarkEnd w:id="1942"/>
      <w:bookmarkEnd w:id="1943"/>
      <w:bookmarkEnd w:id="1944"/>
      <w:bookmarkEnd w:id="1945"/>
      <w:bookmarkEnd w:id="1946"/>
      <w:bookmarkEnd w:id="1947"/>
      <w:bookmarkEnd w:id="1948"/>
      <w:bookmarkEnd w:id="1949"/>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0" w:name="_Toc3200875"/>
      <w:bookmarkStart w:id="1951" w:name="_Toc20392618"/>
      <w:bookmarkStart w:id="1952" w:name="_Toc27774265"/>
      <w:bookmarkStart w:id="1953" w:name="_Toc36482725"/>
      <w:bookmarkStart w:id="1954" w:name="_Toc36484384"/>
      <w:bookmarkStart w:id="1955" w:name="_Toc44933314"/>
      <w:bookmarkStart w:id="1956" w:name="_Toc50972267"/>
      <w:bookmarkStart w:id="1957" w:name="_Toc57105021"/>
      <w:bookmarkStart w:id="1958" w:name="_Toc130981484"/>
      <w:r w:rsidRPr="00816C4A">
        <w:t>7.5.1A</w:t>
      </w:r>
      <w:r w:rsidRPr="00816C4A">
        <w:tab/>
        <w:t>MT Call event</w:t>
      </w:r>
      <w:bookmarkEnd w:id="1950"/>
      <w:bookmarkEnd w:id="1951"/>
      <w:bookmarkEnd w:id="1952"/>
      <w:bookmarkEnd w:id="1953"/>
      <w:bookmarkEnd w:id="1954"/>
      <w:bookmarkEnd w:id="1955"/>
      <w:bookmarkEnd w:id="1956"/>
      <w:bookmarkEnd w:id="1957"/>
      <w:bookmarkEnd w:id="1958"/>
    </w:p>
    <w:p w14:paraId="6570D3DB" w14:textId="77777777" w:rsidR="00E86E7B" w:rsidRPr="00816C4A" w:rsidRDefault="00E86E7B" w:rsidP="00E86E7B">
      <w:pPr>
        <w:pStyle w:val="Heading4"/>
      </w:pPr>
      <w:bookmarkStart w:id="1959" w:name="_Toc3200876"/>
      <w:bookmarkStart w:id="1960" w:name="_Toc20392619"/>
      <w:bookmarkStart w:id="1961" w:name="_Toc27774266"/>
      <w:bookmarkStart w:id="1962" w:name="_Toc36482726"/>
      <w:bookmarkStart w:id="1963" w:name="_Toc36484385"/>
      <w:bookmarkStart w:id="1964" w:name="_Toc44933315"/>
      <w:bookmarkStart w:id="1965" w:name="_Toc50972268"/>
      <w:bookmarkStart w:id="1966" w:name="_Toc57105022"/>
      <w:bookmarkStart w:id="1967" w:name="_Toc130981485"/>
      <w:r w:rsidRPr="00816C4A">
        <w:t>7.5.1A.1</w:t>
      </w:r>
      <w:r w:rsidRPr="00816C4A">
        <w:tab/>
        <w:t>Procedure</w:t>
      </w:r>
      <w:bookmarkEnd w:id="1959"/>
      <w:bookmarkEnd w:id="1960"/>
      <w:bookmarkEnd w:id="1961"/>
      <w:bookmarkEnd w:id="1962"/>
      <w:bookmarkEnd w:id="1963"/>
      <w:bookmarkEnd w:id="1964"/>
      <w:bookmarkEnd w:id="1965"/>
      <w:bookmarkEnd w:id="1966"/>
      <w:bookmarkEnd w:id="1967"/>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68" w:name="_Toc3200877"/>
      <w:bookmarkStart w:id="1969" w:name="_Toc20392620"/>
      <w:bookmarkStart w:id="1970" w:name="_Toc27774267"/>
      <w:bookmarkStart w:id="1971" w:name="_Toc36482727"/>
      <w:bookmarkStart w:id="1972" w:name="_Toc36484386"/>
      <w:bookmarkStart w:id="1973" w:name="_Toc44933316"/>
      <w:bookmarkStart w:id="1974" w:name="_Toc50972269"/>
      <w:bookmarkStart w:id="1975" w:name="_Toc57105023"/>
      <w:bookmarkStart w:id="1976" w:name="_Toc130981486"/>
      <w:r w:rsidRPr="00816C4A">
        <w:t>7.5.1A.2</w:t>
      </w:r>
      <w:r w:rsidRPr="00816C4A">
        <w:tab/>
        <w:t>Structure of ENVELOPE (EVENT DOWNLOAD - MT call)</w:t>
      </w:r>
      <w:bookmarkEnd w:id="1968"/>
      <w:bookmarkEnd w:id="1969"/>
      <w:bookmarkEnd w:id="1970"/>
      <w:bookmarkEnd w:id="1971"/>
      <w:bookmarkEnd w:id="1972"/>
      <w:bookmarkEnd w:id="1973"/>
      <w:bookmarkEnd w:id="1974"/>
      <w:bookmarkEnd w:id="1975"/>
      <w:bookmarkEnd w:id="1976"/>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lastRenderedPageBreak/>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77777777" w:rsidR="00E86E7B" w:rsidRPr="00816C4A" w:rsidRDefault="00E86E7B" w:rsidP="00E86E7B">
      <w:r w:rsidRPr="00816C4A">
        <w:t>Transaction identifier: the transaction identifier data object shall contain one transaction identifier, and this shall be the Transaction Identifier as defined in clause 8.28.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715E50C7" w14:textId="77777777"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TS 24.229 [52].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7777777" w:rsidR="00E86E7B" w:rsidRPr="00816C4A" w:rsidRDefault="00E86E7B" w:rsidP="00E86E7B">
      <w:r w:rsidRPr="00816C4A">
        <w:rPr>
          <w:noProof/>
        </w:rPr>
        <w:t>Media Type: The Media Type indicates the type of media of the incoming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77" w:name="_Toc3200878"/>
      <w:bookmarkStart w:id="1978" w:name="_Toc20392621"/>
      <w:bookmarkStart w:id="1979" w:name="_Toc27774268"/>
      <w:bookmarkStart w:id="1980" w:name="_Toc36482728"/>
      <w:bookmarkStart w:id="1981" w:name="_Toc36484387"/>
      <w:bookmarkStart w:id="1982" w:name="_Toc44933317"/>
      <w:bookmarkStart w:id="1983" w:name="_Toc50972270"/>
      <w:bookmarkStart w:id="1984" w:name="_Toc57105024"/>
      <w:bookmarkStart w:id="1985" w:name="_Toc130981487"/>
      <w:r w:rsidRPr="00816C4A">
        <w:lastRenderedPageBreak/>
        <w:t>7.5.2</w:t>
      </w:r>
      <w:r w:rsidRPr="00816C4A">
        <w:tab/>
        <w:t>Network Rejection event</w:t>
      </w:r>
      <w:bookmarkEnd w:id="1977"/>
      <w:bookmarkEnd w:id="1978"/>
      <w:bookmarkEnd w:id="1979"/>
      <w:bookmarkEnd w:id="1980"/>
      <w:bookmarkEnd w:id="1981"/>
      <w:bookmarkEnd w:id="1982"/>
      <w:bookmarkEnd w:id="1983"/>
      <w:bookmarkEnd w:id="1984"/>
      <w:bookmarkEnd w:id="1985"/>
    </w:p>
    <w:p w14:paraId="1046FAC8" w14:textId="77777777" w:rsidR="00E86E7B" w:rsidRPr="00816C4A" w:rsidRDefault="00E86E7B" w:rsidP="00E86E7B">
      <w:pPr>
        <w:pStyle w:val="Heading4"/>
      </w:pPr>
      <w:bookmarkStart w:id="1986" w:name="_Toc3200879"/>
      <w:bookmarkStart w:id="1987" w:name="_Toc20392622"/>
      <w:bookmarkStart w:id="1988" w:name="_Toc27774269"/>
      <w:bookmarkStart w:id="1989" w:name="_Toc36482729"/>
      <w:bookmarkStart w:id="1990" w:name="_Toc36484388"/>
      <w:bookmarkStart w:id="1991" w:name="_Toc44933318"/>
      <w:bookmarkStart w:id="1992" w:name="_Toc50972271"/>
      <w:bookmarkStart w:id="1993" w:name="_Toc57105025"/>
      <w:bookmarkStart w:id="1994" w:name="_Toc130981488"/>
      <w:r w:rsidRPr="00816C4A">
        <w:t>7.5.2.1</w:t>
      </w:r>
      <w:r w:rsidRPr="00816C4A">
        <w:tab/>
        <w:t>Procedure</w:t>
      </w:r>
      <w:bookmarkEnd w:id="1986"/>
      <w:bookmarkEnd w:id="1987"/>
      <w:bookmarkEnd w:id="1988"/>
      <w:bookmarkEnd w:id="1989"/>
      <w:bookmarkEnd w:id="1990"/>
      <w:bookmarkEnd w:id="1991"/>
      <w:bookmarkEnd w:id="1992"/>
      <w:bookmarkEnd w:id="1993"/>
      <w:bookmarkEnd w:id="1994"/>
    </w:p>
    <w:p w14:paraId="207ECB40" w14:textId="77777777" w:rsidR="00663A5D" w:rsidRPr="00816C4A" w:rsidRDefault="00663A5D" w:rsidP="00663A5D">
      <w:pPr>
        <w:keepLines/>
      </w:pPr>
      <w:bookmarkStart w:id="1995" w:name="_Toc3200880"/>
      <w:bookmarkStart w:id="1996" w:name="_Toc20392623"/>
      <w:bookmarkStart w:id="1997" w:name="_Toc27774270"/>
      <w:bookmarkStart w:id="1998" w:name="_Toc36482730"/>
      <w:bookmarkStart w:id="1999" w:name="_Toc36484389"/>
      <w:bookmarkStart w:id="2000" w:name="_Toc44933319"/>
      <w:bookmarkStart w:id="2001" w:name="_Toc50972272"/>
      <w:bookmarkStart w:id="2002" w:name="_Toc57105026"/>
      <w:r w:rsidRPr="002546BA">
        <w:t>If the Network Rejection event is part of the current event list (as set up by the last SET UP EVENT LIST command, see ETSI TS 102 223 [32] clause 6.4.16), then, in the case of GERAN/UTRAN if the terminal receives a LOCATION UPDATING REJECT message or a GPRS ATTACH REJECT message or a ROUTING AREA UPDATE REJECT message (as defined in TS 24.008 [9]) or in the case of E-UTRAN</w:t>
      </w:r>
      <w:r>
        <w:t xml:space="preserve"> and Satellite E-UTRAN</w:t>
      </w:r>
      <w:r w:rsidRPr="002546BA">
        <w:t xml:space="preserve"> if the terminal receives an EMM ATTACH REJECT message or TRACKING AREA UPDATE REJECT message</w:t>
      </w:r>
      <w:r>
        <w:t xml:space="preserve"> (as defined in TS 24.301</w:t>
      </w:r>
      <w:r w:rsidRPr="00A958D6">
        <w:t xml:space="preserve"> [</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TS 24.501</w:t>
      </w:r>
      <w:r w:rsidRPr="00A958D6">
        <w:t xml:space="preserve"> [</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3" w:name="_Toc130981489"/>
      <w:r w:rsidRPr="00816C4A">
        <w:t>7.5.2.2</w:t>
      </w:r>
      <w:r w:rsidRPr="00816C4A">
        <w:tab/>
        <w:t>Structure of ENVELOPE (EVENT DOWNLOAD – Network Rejection)</w:t>
      </w:r>
      <w:bookmarkEnd w:id="1995"/>
      <w:bookmarkEnd w:id="1996"/>
      <w:bookmarkEnd w:id="1997"/>
      <w:bookmarkEnd w:id="1998"/>
      <w:bookmarkEnd w:id="1999"/>
      <w:bookmarkEnd w:id="2000"/>
      <w:bookmarkEnd w:id="2001"/>
      <w:bookmarkEnd w:id="2002"/>
      <w:bookmarkEnd w:id="2003"/>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00A169C3" w:rsidR="00DF4D17" w:rsidRPr="00816C4A" w:rsidRDefault="00DF4D17" w:rsidP="00DF4D17">
            <w:pPr>
              <w:pStyle w:val="TAL"/>
              <w:ind w:left="284" w:hanging="284"/>
            </w:pPr>
            <w:r w:rsidRPr="00816C4A">
              <w:t>Length (A+B+C</w:t>
            </w:r>
            <w:r>
              <w:t>+</w:t>
            </w:r>
            <w:r w:rsidRPr="00816C4A">
              <w:t>D+E+F+G+H+</w:t>
            </w:r>
            <w:r>
              <w:t>I</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bl>
    <w:p w14:paraId="4088FEAE" w14:textId="77777777" w:rsidR="00DF4D17" w:rsidRPr="00816C4A" w:rsidRDefault="00DF4D17" w:rsidP="00DF4D17"/>
    <w:p w14:paraId="35210FAA" w14:textId="77777777" w:rsidR="004C22F7" w:rsidRPr="00BC0FB4" w:rsidRDefault="004C22F7" w:rsidP="004C22F7">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4C22F7">
      <w:pPr>
        <w:ind w:left="568" w:hanging="284"/>
      </w:pPr>
      <w:r w:rsidRPr="00BC0FB4">
        <w:t>-</w:t>
      </w:r>
      <w:r w:rsidRPr="00BC0FB4">
        <w:tab/>
        <w:t>Network Rejection Event.</w:t>
      </w:r>
    </w:p>
    <w:p w14:paraId="75840E9E" w14:textId="77777777" w:rsidR="004C22F7" w:rsidRPr="00BC0FB4" w:rsidRDefault="004C22F7" w:rsidP="00064AB1">
      <w:pPr>
        <w:ind w:left="284" w:hanging="284"/>
      </w:pPr>
      <w:r w:rsidRPr="00BC0FB4">
        <w:t>-</w:t>
      </w:r>
      <w:r w:rsidRPr="00BC0FB4">
        <w:tab/>
        <w:t>Device identities: the terminal shall set the device identities to:</w:t>
      </w:r>
    </w:p>
    <w:p w14:paraId="6631B836" w14:textId="77777777" w:rsidR="004C22F7" w:rsidRPr="00BC0FB4" w:rsidRDefault="004C22F7" w:rsidP="004C22F7">
      <w:pPr>
        <w:ind w:left="568" w:hanging="284"/>
      </w:pPr>
      <w:r w:rsidRPr="00BC0FB4">
        <w:t>-</w:t>
      </w:r>
      <w:r w:rsidRPr="00BC0FB4">
        <w:tab/>
        <w:t>source:</w:t>
      </w:r>
      <w:r w:rsidRPr="00BC0FB4">
        <w:tab/>
        <w:t>Network;</w:t>
      </w:r>
    </w:p>
    <w:p w14:paraId="1C74D05A" w14:textId="77777777" w:rsidR="004C22F7" w:rsidRPr="00BC0FB4" w:rsidRDefault="004C22F7" w:rsidP="004C22F7">
      <w:pPr>
        <w:ind w:left="568" w:hanging="284"/>
      </w:pPr>
      <w:r w:rsidRPr="00BC0FB4">
        <w:t>-</w:t>
      </w:r>
      <w:r w:rsidRPr="00BC0FB4">
        <w:tab/>
      </w:r>
      <w:r w:rsidRPr="004C22F7">
        <w:t>destination:</w:t>
      </w:r>
      <w:r w:rsidRPr="004C22F7">
        <w:tab/>
        <w:t>UICC.</w:t>
      </w:r>
    </w:p>
    <w:p w14:paraId="4869D347" w14:textId="77777777" w:rsidR="004C22F7" w:rsidRPr="00BC0FB4" w:rsidRDefault="004C22F7" w:rsidP="004C22F7">
      <w:pPr>
        <w:ind w:left="284" w:hanging="284"/>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4C22F7">
      <w:pPr>
        <w:ind w:left="284" w:hanging="284"/>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E05982">
      <w:pPr>
        <w:ind w:left="284" w:hanging="284"/>
      </w:pPr>
      <w:r w:rsidRPr="00BC0FB4">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4C22F7">
      <w:pPr>
        <w:ind w:left="284" w:hanging="284"/>
      </w:pPr>
      <w:r w:rsidRPr="00BC0FB4">
        <w:t>-</w:t>
      </w:r>
      <w:r w:rsidRPr="00BC0FB4">
        <w:tab/>
        <w:t>Access Technology: This data object shall contain the access technology of the rejecting network.</w:t>
      </w:r>
    </w:p>
    <w:p w14:paraId="20B26DB7" w14:textId="77777777" w:rsidR="00E05982" w:rsidRPr="00EE793D" w:rsidRDefault="004C22F7" w:rsidP="00E05982">
      <w:pPr>
        <w:ind w:left="284" w:hanging="284"/>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4C22F7">
      <w:pPr>
        <w:ind w:left="284" w:hanging="284"/>
      </w:pPr>
      <w:r w:rsidRPr="00BC0FB4">
        <w:lastRenderedPageBreak/>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2AD1F3EE" w14:textId="77777777" w:rsidR="004C22F7" w:rsidRPr="00BC0FB4" w:rsidRDefault="004C22F7" w:rsidP="004C22F7">
      <w:pPr>
        <w:ind w:left="284" w:hanging="284"/>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4" w:name="_Toc3200881"/>
      <w:bookmarkStart w:id="2005" w:name="_Toc20392624"/>
      <w:bookmarkStart w:id="2006" w:name="_Toc27774271"/>
      <w:bookmarkStart w:id="2007" w:name="_Toc36482731"/>
      <w:bookmarkStart w:id="2008" w:name="_Toc36484390"/>
      <w:bookmarkStart w:id="2009" w:name="_Toc44933320"/>
      <w:bookmarkStart w:id="2010" w:name="_Toc50972273"/>
      <w:bookmarkStart w:id="2011" w:name="_Toc57105027"/>
      <w:bookmarkStart w:id="2012" w:name="_Toc130981490"/>
      <w:r w:rsidRPr="00816C4A">
        <w:t>7.5.2A</w:t>
      </w:r>
      <w:r w:rsidRPr="00816C4A">
        <w:tab/>
        <w:t>Call connected event</w:t>
      </w:r>
      <w:bookmarkEnd w:id="2004"/>
      <w:bookmarkEnd w:id="2005"/>
      <w:bookmarkEnd w:id="2006"/>
      <w:bookmarkEnd w:id="2007"/>
      <w:bookmarkEnd w:id="2008"/>
      <w:bookmarkEnd w:id="2009"/>
      <w:bookmarkEnd w:id="2010"/>
      <w:bookmarkEnd w:id="2011"/>
      <w:bookmarkEnd w:id="2012"/>
    </w:p>
    <w:p w14:paraId="3AAFF764" w14:textId="77777777" w:rsidR="00E86E7B" w:rsidRPr="00816C4A" w:rsidRDefault="00E86E7B" w:rsidP="00E86E7B">
      <w:pPr>
        <w:pStyle w:val="Heading4"/>
      </w:pPr>
      <w:bookmarkStart w:id="2013" w:name="_Toc3200882"/>
      <w:bookmarkStart w:id="2014" w:name="_Toc20392625"/>
      <w:bookmarkStart w:id="2015" w:name="_Toc27774272"/>
      <w:bookmarkStart w:id="2016" w:name="_Toc36482732"/>
      <w:bookmarkStart w:id="2017" w:name="_Toc36484391"/>
      <w:bookmarkStart w:id="2018" w:name="_Toc44933321"/>
      <w:bookmarkStart w:id="2019" w:name="_Toc50972274"/>
      <w:bookmarkStart w:id="2020" w:name="_Toc57105028"/>
      <w:bookmarkStart w:id="2021" w:name="_Toc130981491"/>
      <w:r w:rsidRPr="00816C4A">
        <w:t>7.5.2A.1</w:t>
      </w:r>
      <w:r w:rsidRPr="00816C4A">
        <w:tab/>
        <w:t>Procedure</w:t>
      </w:r>
      <w:bookmarkEnd w:id="2013"/>
      <w:bookmarkEnd w:id="2014"/>
      <w:bookmarkEnd w:id="2015"/>
      <w:bookmarkEnd w:id="2016"/>
      <w:bookmarkEnd w:id="2017"/>
      <w:bookmarkEnd w:id="2018"/>
      <w:bookmarkEnd w:id="2019"/>
      <w:bookmarkEnd w:id="2020"/>
      <w:bookmarkEnd w:id="2021"/>
    </w:p>
    <w:p w14:paraId="0BB28974" w14:textId="77777777" w:rsidR="00E86E7B" w:rsidRPr="00816C4A" w:rsidRDefault="00E86E7B" w:rsidP="00E86E7B">
      <w:r w:rsidRPr="00816C4A">
        <w:t>See ETSI TS 102 223 [32] clause 7.5.2.1.</w:t>
      </w:r>
    </w:p>
    <w:p w14:paraId="5B4FDD9D" w14:textId="77777777" w:rsidR="00E86E7B" w:rsidRPr="00816C4A" w:rsidRDefault="00E86E7B" w:rsidP="00E86E7B">
      <w:pPr>
        <w:pStyle w:val="Heading4"/>
      </w:pPr>
      <w:bookmarkStart w:id="2022" w:name="_Toc3200883"/>
      <w:bookmarkStart w:id="2023" w:name="_Toc20392626"/>
      <w:bookmarkStart w:id="2024" w:name="_Toc27774273"/>
      <w:bookmarkStart w:id="2025" w:name="_Toc36482733"/>
      <w:bookmarkStart w:id="2026" w:name="_Toc36484392"/>
      <w:bookmarkStart w:id="2027" w:name="_Toc44933322"/>
      <w:bookmarkStart w:id="2028" w:name="_Toc50972275"/>
      <w:bookmarkStart w:id="2029" w:name="_Toc57105029"/>
      <w:bookmarkStart w:id="2030" w:name="_Toc130981492"/>
      <w:r w:rsidRPr="00816C4A">
        <w:t>7.5.2A.2</w:t>
      </w:r>
      <w:r w:rsidRPr="00816C4A">
        <w:tab/>
        <w:t>Structure of ENVELOPE (EVENT DOWNLOAD - call connected)</w:t>
      </w:r>
      <w:bookmarkEnd w:id="2022"/>
      <w:bookmarkEnd w:id="2023"/>
      <w:bookmarkEnd w:id="2024"/>
      <w:bookmarkEnd w:id="2025"/>
      <w:bookmarkEnd w:id="2026"/>
      <w:bookmarkEnd w:id="2027"/>
      <w:bookmarkEnd w:id="2028"/>
      <w:bookmarkEnd w:id="2029"/>
      <w:bookmarkEnd w:id="2030"/>
    </w:p>
    <w:p w14:paraId="21F5ABE6" w14:textId="77777777" w:rsidR="00E86E7B" w:rsidRPr="00816C4A" w:rsidRDefault="00E86E7B" w:rsidP="00E86E7B">
      <w:pPr>
        <w:keepNext/>
      </w:pPr>
      <w:r w:rsidRPr="00816C4A">
        <w:t>Direction: ME to UICC.</w:t>
      </w:r>
    </w:p>
    <w:p w14:paraId="68D0648E" w14:textId="77777777" w:rsidR="00E86E7B" w:rsidRPr="00816C4A" w:rsidRDefault="00E86E7B" w:rsidP="00E86E7B">
      <w:pPr>
        <w:keepNext/>
      </w:pPr>
      <w:r w:rsidRPr="00816C4A">
        <w:t>The command header is specified in TS 31.101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t>Transaction identifier: the Transaction identifier data object shall contain one transaction identifier.</w:t>
      </w:r>
    </w:p>
    <w:p w14:paraId="1310915E" w14:textId="77777777" w:rsidR="00E86E7B" w:rsidRPr="00816C4A" w:rsidRDefault="00E86E7B" w:rsidP="00E86E7B">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1" w:name="_Toc3200884"/>
      <w:bookmarkStart w:id="2032" w:name="_Toc20392627"/>
      <w:bookmarkStart w:id="2033" w:name="_Toc27774274"/>
      <w:bookmarkStart w:id="2034" w:name="_Toc36482734"/>
      <w:bookmarkStart w:id="2035" w:name="_Toc36484393"/>
      <w:bookmarkStart w:id="2036" w:name="_Toc44933323"/>
      <w:bookmarkStart w:id="2037" w:name="_Toc50972276"/>
      <w:bookmarkStart w:id="2038" w:name="_Toc57105030"/>
      <w:bookmarkStart w:id="2039" w:name="_Toc130981493"/>
      <w:r w:rsidRPr="00816C4A">
        <w:t>7.5.3</w:t>
      </w:r>
      <w:r w:rsidRPr="00816C4A">
        <w:tab/>
        <w:t>CSG Cell Selection event</w:t>
      </w:r>
      <w:bookmarkEnd w:id="2031"/>
      <w:bookmarkEnd w:id="2032"/>
      <w:bookmarkEnd w:id="2033"/>
      <w:bookmarkEnd w:id="2034"/>
      <w:bookmarkEnd w:id="2035"/>
      <w:bookmarkEnd w:id="2036"/>
      <w:bookmarkEnd w:id="2037"/>
      <w:bookmarkEnd w:id="2038"/>
      <w:bookmarkEnd w:id="2039"/>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0" w:name="_Toc3200885"/>
      <w:bookmarkStart w:id="2041" w:name="_Toc20392628"/>
      <w:bookmarkStart w:id="2042" w:name="_Toc27774275"/>
      <w:bookmarkStart w:id="2043" w:name="_Toc36482735"/>
      <w:bookmarkStart w:id="2044" w:name="_Toc36484394"/>
      <w:bookmarkStart w:id="2045" w:name="_Toc44933324"/>
      <w:bookmarkStart w:id="2046" w:name="_Toc50972277"/>
      <w:bookmarkStart w:id="2047" w:name="_Toc57105031"/>
      <w:bookmarkStart w:id="2048" w:name="_Toc130981494"/>
      <w:r w:rsidRPr="00816C4A">
        <w:lastRenderedPageBreak/>
        <w:t>7.5.3.1</w:t>
      </w:r>
      <w:r w:rsidRPr="00816C4A">
        <w:tab/>
        <w:t>Procedure</w:t>
      </w:r>
      <w:bookmarkEnd w:id="2040"/>
      <w:bookmarkEnd w:id="2041"/>
      <w:bookmarkEnd w:id="2042"/>
      <w:bookmarkEnd w:id="2043"/>
      <w:bookmarkEnd w:id="2044"/>
      <w:bookmarkEnd w:id="2045"/>
      <w:bookmarkEnd w:id="2046"/>
      <w:bookmarkEnd w:id="2047"/>
      <w:bookmarkEnd w:id="2048"/>
    </w:p>
    <w:p w14:paraId="2F4DEF5B" w14:textId="77777777" w:rsidR="00E86E7B" w:rsidRPr="00816C4A" w:rsidRDefault="00E86E7B" w:rsidP="00E86E7B">
      <w:r w:rsidRPr="00816C4A">
        <w:t>If the CSG Cell Selection event is part of the current event list (as set up by the last SET UP EVENT LIST command, see ETSI TS 102.223 [32]),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49" w:name="_Toc3200886"/>
      <w:bookmarkStart w:id="2050" w:name="_Toc20392629"/>
      <w:bookmarkStart w:id="2051" w:name="_Toc27774276"/>
      <w:bookmarkStart w:id="2052" w:name="_Toc36482736"/>
      <w:bookmarkStart w:id="2053" w:name="_Toc36484395"/>
      <w:bookmarkStart w:id="2054" w:name="_Toc44933325"/>
      <w:bookmarkStart w:id="2055" w:name="_Toc50972278"/>
      <w:bookmarkStart w:id="2056" w:name="_Toc57105032"/>
      <w:bookmarkStart w:id="2057" w:name="_Toc130981495"/>
      <w:r w:rsidRPr="00816C4A">
        <w:t>7.5.3.2</w:t>
      </w:r>
      <w:r w:rsidRPr="00816C4A">
        <w:tab/>
        <w:t>Structure of ENVELOPE (EVENT DOWNLOAD – CSG Cell Selection)</w:t>
      </w:r>
      <w:bookmarkEnd w:id="2049"/>
      <w:bookmarkEnd w:id="2050"/>
      <w:bookmarkEnd w:id="2051"/>
      <w:bookmarkEnd w:id="2052"/>
      <w:bookmarkEnd w:id="2053"/>
      <w:bookmarkEnd w:id="2054"/>
      <w:bookmarkEnd w:id="2055"/>
      <w:bookmarkEnd w:id="2056"/>
      <w:bookmarkEnd w:id="2057"/>
    </w:p>
    <w:p w14:paraId="5DC09FEB" w14:textId="77777777" w:rsidR="00E86E7B" w:rsidRPr="00816C4A" w:rsidRDefault="00E86E7B" w:rsidP="00E86E7B">
      <w:r w:rsidRPr="00816C4A">
        <w:t>Direction : ME to UICC</w:t>
      </w:r>
    </w:p>
    <w:p w14:paraId="41C3ECA3" w14:textId="77777777" w:rsidR="00E86E7B" w:rsidRPr="00816C4A" w:rsidRDefault="00E86E7B" w:rsidP="00E86E7B">
      <w:r w:rsidRPr="00816C4A">
        <w:t>The command header is specified in TS 31.101 [13]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58" w:name="_Toc3200887"/>
      <w:bookmarkStart w:id="2059" w:name="_Toc20392630"/>
      <w:bookmarkStart w:id="2060" w:name="_Toc27774277"/>
      <w:bookmarkStart w:id="2061" w:name="_Toc36482737"/>
      <w:bookmarkStart w:id="2062" w:name="_Toc36484396"/>
      <w:bookmarkStart w:id="2063" w:name="_Toc44933326"/>
      <w:bookmarkStart w:id="2064" w:name="_Toc50972279"/>
      <w:bookmarkStart w:id="2065" w:name="_Toc57105033"/>
      <w:bookmarkStart w:id="2066" w:name="_Toc130981496"/>
      <w:r w:rsidRPr="00816C4A">
        <w:lastRenderedPageBreak/>
        <w:t>7.5.3A</w:t>
      </w:r>
      <w:r w:rsidRPr="00816C4A">
        <w:tab/>
        <w:t>Call disconnected event</w:t>
      </w:r>
      <w:bookmarkEnd w:id="2058"/>
      <w:bookmarkEnd w:id="2059"/>
      <w:bookmarkEnd w:id="2060"/>
      <w:bookmarkEnd w:id="2061"/>
      <w:bookmarkEnd w:id="2062"/>
      <w:bookmarkEnd w:id="2063"/>
      <w:bookmarkEnd w:id="2064"/>
      <w:bookmarkEnd w:id="2065"/>
      <w:bookmarkEnd w:id="2066"/>
    </w:p>
    <w:p w14:paraId="6CA752A3" w14:textId="77777777" w:rsidR="00E86E7B" w:rsidRPr="00816C4A" w:rsidRDefault="00E86E7B" w:rsidP="00E86E7B">
      <w:pPr>
        <w:pStyle w:val="Heading4"/>
      </w:pPr>
      <w:bookmarkStart w:id="2067" w:name="_Toc3200888"/>
      <w:bookmarkStart w:id="2068" w:name="_Toc20392631"/>
      <w:bookmarkStart w:id="2069" w:name="_Toc27774278"/>
      <w:bookmarkStart w:id="2070" w:name="_Toc36482738"/>
      <w:bookmarkStart w:id="2071" w:name="_Toc36484397"/>
      <w:bookmarkStart w:id="2072" w:name="_Toc44933327"/>
      <w:bookmarkStart w:id="2073" w:name="_Toc50972280"/>
      <w:bookmarkStart w:id="2074" w:name="_Toc57105034"/>
      <w:bookmarkStart w:id="2075" w:name="_Toc130981497"/>
      <w:r w:rsidRPr="00816C4A">
        <w:t>7.5.3A.1</w:t>
      </w:r>
      <w:r w:rsidRPr="00816C4A">
        <w:tab/>
        <w:t>Procedure</w:t>
      </w:r>
      <w:bookmarkEnd w:id="2067"/>
      <w:bookmarkEnd w:id="2068"/>
      <w:bookmarkEnd w:id="2069"/>
      <w:bookmarkEnd w:id="2070"/>
      <w:bookmarkEnd w:id="2071"/>
      <w:bookmarkEnd w:id="2072"/>
      <w:bookmarkEnd w:id="2073"/>
      <w:bookmarkEnd w:id="2074"/>
      <w:bookmarkEnd w:id="2075"/>
    </w:p>
    <w:p w14:paraId="6A1A2475" w14:textId="77777777" w:rsidR="00E86E7B" w:rsidRPr="00816C4A" w:rsidRDefault="00E86E7B" w:rsidP="00E86E7B">
      <w:r w:rsidRPr="00816C4A">
        <w:t>See ETSI TS 102 223 [32] clause 7.5.3.1.</w:t>
      </w:r>
    </w:p>
    <w:p w14:paraId="07F5966A" w14:textId="77777777" w:rsidR="00E86E7B" w:rsidRPr="00816C4A" w:rsidRDefault="00E86E7B" w:rsidP="00E86E7B">
      <w:pPr>
        <w:pStyle w:val="Heading4"/>
      </w:pPr>
      <w:bookmarkStart w:id="2076" w:name="_Toc3200889"/>
      <w:bookmarkStart w:id="2077" w:name="_Toc20392632"/>
      <w:bookmarkStart w:id="2078" w:name="_Toc27774279"/>
      <w:bookmarkStart w:id="2079" w:name="_Toc36482739"/>
      <w:bookmarkStart w:id="2080" w:name="_Toc36484398"/>
      <w:bookmarkStart w:id="2081" w:name="_Toc44933328"/>
      <w:bookmarkStart w:id="2082" w:name="_Toc50972281"/>
      <w:bookmarkStart w:id="2083" w:name="_Toc57105035"/>
      <w:bookmarkStart w:id="2084" w:name="_Toc130981498"/>
      <w:r w:rsidRPr="00816C4A">
        <w:t>7.5.3A.2</w:t>
      </w:r>
      <w:r w:rsidRPr="00816C4A">
        <w:tab/>
        <w:t>Structure of ENVELOPE (EVENT DOWNLOAD - call disconnected)</w:t>
      </w:r>
      <w:bookmarkEnd w:id="2076"/>
      <w:bookmarkEnd w:id="2077"/>
      <w:bookmarkEnd w:id="2078"/>
      <w:bookmarkEnd w:id="2079"/>
      <w:bookmarkEnd w:id="2080"/>
      <w:bookmarkEnd w:id="2081"/>
      <w:bookmarkEnd w:id="2082"/>
      <w:bookmarkEnd w:id="2083"/>
      <w:bookmarkEnd w:id="2084"/>
    </w:p>
    <w:p w14:paraId="73982849" w14:textId="77777777" w:rsidR="00E86E7B" w:rsidRPr="00816C4A" w:rsidRDefault="00E86E7B" w:rsidP="00E86E7B">
      <w:r w:rsidRPr="00816C4A">
        <w:t>Direction: ME to UICC.</w:t>
      </w:r>
    </w:p>
    <w:p w14:paraId="2F4E792C" w14:textId="77777777" w:rsidR="00E86E7B" w:rsidRPr="00816C4A" w:rsidRDefault="00E86E7B" w:rsidP="00E86E7B">
      <w:pPr>
        <w:keepNext/>
      </w:pPr>
      <w:r w:rsidRPr="00816C4A">
        <w:t>The command header is specified in TS 31.101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77777777" w:rsidR="00E86E7B" w:rsidRPr="00816C4A" w:rsidRDefault="00E86E7B" w:rsidP="00E86E7B">
      <w:pPr>
        <w:rPr>
          <w:lang w:val="en-US" w:eastAsia="es-ES"/>
        </w:rPr>
      </w:pPr>
      <w:r w:rsidRPr="00816C4A">
        <w:rPr>
          <w:noProof/>
        </w:rPr>
        <w:t>Media Type: The Media Type indicates the type of media of the call session and shall be coded as defined in clause 8.132.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85" w:name="_Toc3200890"/>
      <w:bookmarkStart w:id="2086" w:name="_Toc20392633"/>
      <w:bookmarkStart w:id="2087" w:name="_Toc27774280"/>
      <w:bookmarkStart w:id="2088" w:name="_Toc36482740"/>
      <w:bookmarkStart w:id="2089" w:name="_Toc36484399"/>
      <w:bookmarkStart w:id="2090" w:name="_Toc44933329"/>
      <w:bookmarkStart w:id="2091" w:name="_Toc50972282"/>
      <w:bookmarkStart w:id="2092" w:name="_Toc57105036"/>
      <w:bookmarkStart w:id="2093" w:name="_Toc130981499"/>
      <w:r w:rsidRPr="00816C4A">
        <w:lastRenderedPageBreak/>
        <w:t>7.5.4</w:t>
      </w:r>
      <w:r w:rsidRPr="00816C4A">
        <w:tab/>
        <w:t>Location status event</w:t>
      </w:r>
      <w:bookmarkEnd w:id="2085"/>
      <w:bookmarkEnd w:id="2086"/>
      <w:bookmarkEnd w:id="2087"/>
      <w:bookmarkEnd w:id="2088"/>
      <w:bookmarkEnd w:id="2089"/>
      <w:bookmarkEnd w:id="2090"/>
      <w:bookmarkEnd w:id="2091"/>
      <w:bookmarkEnd w:id="2092"/>
      <w:bookmarkEnd w:id="2093"/>
    </w:p>
    <w:p w14:paraId="36A44718" w14:textId="77777777" w:rsidR="00E86E7B" w:rsidRPr="00816C4A" w:rsidRDefault="00E86E7B" w:rsidP="00E86E7B">
      <w:r w:rsidRPr="00816C4A">
        <w:t>See ETSI TS 102 223 [32] clause 7.5.4.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4" w:name="_Toc3200891"/>
      <w:bookmarkStart w:id="2095" w:name="_Toc20392634"/>
      <w:bookmarkStart w:id="2096" w:name="_Toc27774281"/>
      <w:bookmarkStart w:id="2097" w:name="_Toc36482741"/>
      <w:bookmarkStart w:id="2098" w:name="_Toc36484400"/>
      <w:bookmarkStart w:id="2099" w:name="_Toc44933330"/>
      <w:bookmarkStart w:id="2100" w:name="_Toc50972283"/>
      <w:bookmarkStart w:id="2101" w:name="_Toc57105037"/>
      <w:bookmarkStart w:id="2102" w:name="_Toc130981500"/>
      <w:r w:rsidRPr="00816C4A">
        <w:t>7.5.5</w:t>
      </w:r>
      <w:r w:rsidRPr="00816C4A">
        <w:tab/>
        <w:t>User activity event</w:t>
      </w:r>
      <w:bookmarkEnd w:id="2094"/>
      <w:bookmarkEnd w:id="2095"/>
      <w:bookmarkEnd w:id="2096"/>
      <w:bookmarkEnd w:id="2097"/>
      <w:bookmarkEnd w:id="2098"/>
      <w:bookmarkEnd w:id="2099"/>
      <w:bookmarkEnd w:id="2100"/>
      <w:bookmarkEnd w:id="2101"/>
      <w:bookmarkEnd w:id="2102"/>
    </w:p>
    <w:p w14:paraId="4FF7F64B" w14:textId="77777777" w:rsidR="00E86E7B" w:rsidRPr="00816C4A" w:rsidRDefault="00E86E7B" w:rsidP="00E86E7B">
      <w:r w:rsidRPr="00816C4A">
        <w:t>See ETSI TS 102 223 [32] clause 7.5.5.</w:t>
      </w:r>
    </w:p>
    <w:p w14:paraId="76B087D0" w14:textId="77777777" w:rsidR="00E86E7B" w:rsidRPr="00816C4A" w:rsidRDefault="00E86E7B" w:rsidP="00E86E7B">
      <w:pPr>
        <w:pStyle w:val="Heading3"/>
      </w:pPr>
      <w:bookmarkStart w:id="2103" w:name="_Toc3200892"/>
      <w:bookmarkStart w:id="2104" w:name="_Toc20392635"/>
      <w:bookmarkStart w:id="2105" w:name="_Toc27774282"/>
      <w:bookmarkStart w:id="2106" w:name="_Toc36482742"/>
      <w:bookmarkStart w:id="2107" w:name="_Toc36484401"/>
      <w:bookmarkStart w:id="2108" w:name="_Toc44933331"/>
      <w:bookmarkStart w:id="2109" w:name="_Toc50972284"/>
      <w:bookmarkStart w:id="2110" w:name="_Toc57105038"/>
      <w:bookmarkStart w:id="2111" w:name="_Toc130981501"/>
      <w:r w:rsidRPr="00816C4A">
        <w:t>7.5.6</w:t>
      </w:r>
      <w:r w:rsidRPr="00816C4A">
        <w:tab/>
        <w:t>Idle screen available event</w:t>
      </w:r>
      <w:bookmarkEnd w:id="2103"/>
      <w:bookmarkEnd w:id="2104"/>
      <w:bookmarkEnd w:id="2105"/>
      <w:bookmarkEnd w:id="2106"/>
      <w:bookmarkEnd w:id="2107"/>
      <w:bookmarkEnd w:id="2108"/>
      <w:bookmarkEnd w:id="2109"/>
      <w:bookmarkEnd w:id="2110"/>
      <w:bookmarkEnd w:id="2111"/>
    </w:p>
    <w:p w14:paraId="6D573E55" w14:textId="77777777" w:rsidR="00E86E7B" w:rsidRPr="00816C4A" w:rsidRDefault="00E86E7B" w:rsidP="00E86E7B">
      <w:r w:rsidRPr="00816C4A">
        <w:t>See ETSI TS 102 223 [32] clause 7.5.6.</w:t>
      </w:r>
    </w:p>
    <w:p w14:paraId="46FF21D0" w14:textId="77777777" w:rsidR="00E86E7B" w:rsidRPr="00816C4A" w:rsidRDefault="00E86E7B" w:rsidP="00E86E7B">
      <w:pPr>
        <w:pStyle w:val="Heading3"/>
      </w:pPr>
      <w:bookmarkStart w:id="2112" w:name="_Toc3200893"/>
      <w:bookmarkStart w:id="2113" w:name="_Toc20392636"/>
      <w:bookmarkStart w:id="2114" w:name="_Toc27774283"/>
      <w:bookmarkStart w:id="2115" w:name="_Toc36482743"/>
      <w:bookmarkStart w:id="2116" w:name="_Toc36484402"/>
      <w:bookmarkStart w:id="2117" w:name="_Toc44933332"/>
      <w:bookmarkStart w:id="2118" w:name="_Toc50972285"/>
      <w:bookmarkStart w:id="2119" w:name="_Toc57105039"/>
      <w:bookmarkStart w:id="2120" w:name="_Toc130981502"/>
      <w:r w:rsidRPr="00816C4A">
        <w:t>7.5.7</w:t>
      </w:r>
      <w:r w:rsidRPr="00816C4A">
        <w:tab/>
        <w:t>Card reader status event</w:t>
      </w:r>
      <w:bookmarkEnd w:id="2112"/>
      <w:bookmarkEnd w:id="2113"/>
      <w:bookmarkEnd w:id="2114"/>
      <w:bookmarkEnd w:id="2115"/>
      <w:bookmarkEnd w:id="2116"/>
      <w:bookmarkEnd w:id="2117"/>
      <w:bookmarkEnd w:id="2118"/>
      <w:bookmarkEnd w:id="2119"/>
      <w:bookmarkEnd w:id="2120"/>
    </w:p>
    <w:p w14:paraId="44C107CC" w14:textId="77777777" w:rsidR="00E86E7B" w:rsidRPr="00816C4A" w:rsidRDefault="00E86E7B" w:rsidP="00E86E7B">
      <w:r w:rsidRPr="00816C4A">
        <w:t>See ETSI TS 102 223 [32] clause 7.5.7.</w:t>
      </w:r>
    </w:p>
    <w:p w14:paraId="3C54F1C7" w14:textId="77777777" w:rsidR="00E86E7B" w:rsidRPr="00816C4A" w:rsidRDefault="00E86E7B" w:rsidP="00E86E7B">
      <w:pPr>
        <w:pStyle w:val="Heading3"/>
      </w:pPr>
      <w:bookmarkStart w:id="2121" w:name="_Toc3200894"/>
      <w:bookmarkStart w:id="2122" w:name="_Toc20392637"/>
      <w:bookmarkStart w:id="2123" w:name="_Toc27774284"/>
      <w:bookmarkStart w:id="2124" w:name="_Toc36482744"/>
      <w:bookmarkStart w:id="2125" w:name="_Toc36484403"/>
      <w:bookmarkStart w:id="2126" w:name="_Toc44933333"/>
      <w:bookmarkStart w:id="2127" w:name="_Toc50972286"/>
      <w:bookmarkStart w:id="2128" w:name="_Toc57105040"/>
      <w:bookmarkStart w:id="2129" w:name="_Toc130981503"/>
      <w:r w:rsidRPr="00816C4A">
        <w:t>7.5.8</w:t>
      </w:r>
      <w:r w:rsidRPr="00816C4A">
        <w:tab/>
        <w:t>Language selection event</w:t>
      </w:r>
      <w:bookmarkEnd w:id="2121"/>
      <w:bookmarkEnd w:id="2122"/>
      <w:bookmarkEnd w:id="2123"/>
      <w:bookmarkEnd w:id="2124"/>
      <w:bookmarkEnd w:id="2125"/>
      <w:bookmarkEnd w:id="2126"/>
      <w:bookmarkEnd w:id="2127"/>
      <w:bookmarkEnd w:id="2128"/>
      <w:bookmarkEnd w:id="2129"/>
    </w:p>
    <w:p w14:paraId="21CC42E0" w14:textId="77777777" w:rsidR="00E86E7B" w:rsidRPr="00816C4A" w:rsidRDefault="00E86E7B" w:rsidP="00E86E7B">
      <w:r w:rsidRPr="00816C4A">
        <w:t>See ETSI TS 102 223 [32] clause 7.5.8.</w:t>
      </w:r>
    </w:p>
    <w:p w14:paraId="342E4E36" w14:textId="77777777" w:rsidR="00E86E7B" w:rsidRPr="00816C4A" w:rsidRDefault="00E86E7B" w:rsidP="00E86E7B">
      <w:pPr>
        <w:pStyle w:val="Heading3"/>
      </w:pPr>
      <w:bookmarkStart w:id="2130" w:name="_Toc3200895"/>
      <w:bookmarkStart w:id="2131" w:name="_Toc20392638"/>
      <w:bookmarkStart w:id="2132" w:name="_Toc27774285"/>
      <w:bookmarkStart w:id="2133" w:name="_Toc36482745"/>
      <w:bookmarkStart w:id="2134" w:name="_Toc36484404"/>
      <w:bookmarkStart w:id="2135" w:name="_Toc44933334"/>
      <w:bookmarkStart w:id="2136" w:name="_Toc50972287"/>
      <w:bookmarkStart w:id="2137" w:name="_Toc57105041"/>
      <w:bookmarkStart w:id="2138" w:name="_Toc130981504"/>
      <w:r w:rsidRPr="00816C4A">
        <w:t>7.5.9</w:t>
      </w:r>
      <w:r w:rsidRPr="00816C4A">
        <w:tab/>
        <w:t>Browser termination event</w:t>
      </w:r>
      <w:bookmarkEnd w:id="2130"/>
      <w:bookmarkEnd w:id="2131"/>
      <w:bookmarkEnd w:id="2132"/>
      <w:bookmarkEnd w:id="2133"/>
      <w:bookmarkEnd w:id="2134"/>
      <w:bookmarkEnd w:id="2135"/>
      <w:bookmarkEnd w:id="2136"/>
      <w:bookmarkEnd w:id="2137"/>
      <w:bookmarkEnd w:id="2138"/>
    </w:p>
    <w:p w14:paraId="6F7B485A" w14:textId="77777777" w:rsidR="00E86E7B" w:rsidRPr="00816C4A" w:rsidRDefault="00E86E7B" w:rsidP="00E86E7B">
      <w:r w:rsidRPr="00816C4A">
        <w:t>See ETSI TS 102 223 [32] clause 7.5.9.</w:t>
      </w:r>
    </w:p>
    <w:p w14:paraId="6793A39F" w14:textId="77777777" w:rsidR="00E86E7B" w:rsidRPr="00816C4A" w:rsidRDefault="00E86E7B" w:rsidP="00E86E7B">
      <w:pPr>
        <w:pStyle w:val="Heading3"/>
      </w:pPr>
      <w:bookmarkStart w:id="2139" w:name="_Toc3200896"/>
      <w:bookmarkStart w:id="2140" w:name="_Toc20392639"/>
      <w:bookmarkStart w:id="2141" w:name="_Toc27774286"/>
      <w:bookmarkStart w:id="2142" w:name="_Toc36482746"/>
      <w:bookmarkStart w:id="2143" w:name="_Toc36484405"/>
      <w:bookmarkStart w:id="2144" w:name="_Toc44933335"/>
      <w:bookmarkStart w:id="2145" w:name="_Toc50972288"/>
      <w:bookmarkStart w:id="2146" w:name="_Toc57105042"/>
      <w:bookmarkStart w:id="2147" w:name="_Toc130981505"/>
      <w:r w:rsidRPr="00816C4A">
        <w:t>7.5.10</w:t>
      </w:r>
      <w:r w:rsidRPr="00816C4A">
        <w:tab/>
        <w:t>Data available event</w:t>
      </w:r>
      <w:bookmarkEnd w:id="2139"/>
      <w:bookmarkEnd w:id="2140"/>
      <w:bookmarkEnd w:id="2141"/>
      <w:bookmarkEnd w:id="2142"/>
      <w:bookmarkEnd w:id="2143"/>
      <w:bookmarkEnd w:id="2144"/>
      <w:bookmarkEnd w:id="2145"/>
      <w:bookmarkEnd w:id="2146"/>
      <w:bookmarkEnd w:id="2147"/>
    </w:p>
    <w:p w14:paraId="25F8FF94" w14:textId="77777777" w:rsidR="00E86E7B" w:rsidRPr="00816C4A" w:rsidRDefault="00E86E7B" w:rsidP="00E86E7B">
      <w:r w:rsidRPr="00816C4A">
        <w:t>See ETSI TS 102 223 [32] clause 7.5.10.</w:t>
      </w:r>
    </w:p>
    <w:p w14:paraId="5C718B0F" w14:textId="77777777" w:rsidR="00E86E7B" w:rsidRPr="00816C4A" w:rsidRDefault="00E86E7B" w:rsidP="00E86E7B">
      <w:pPr>
        <w:pStyle w:val="Heading3"/>
      </w:pPr>
      <w:bookmarkStart w:id="2148" w:name="_Toc3200897"/>
      <w:bookmarkStart w:id="2149" w:name="_Toc20392640"/>
      <w:bookmarkStart w:id="2150" w:name="_Toc27774287"/>
      <w:bookmarkStart w:id="2151" w:name="_Toc36482747"/>
      <w:bookmarkStart w:id="2152" w:name="_Toc36484406"/>
      <w:bookmarkStart w:id="2153" w:name="_Toc44933336"/>
      <w:bookmarkStart w:id="2154" w:name="_Toc50972289"/>
      <w:bookmarkStart w:id="2155" w:name="_Toc57105043"/>
      <w:bookmarkStart w:id="2156" w:name="_Toc130981506"/>
      <w:r w:rsidRPr="00816C4A">
        <w:t>7.5.11</w:t>
      </w:r>
      <w:r w:rsidRPr="00816C4A">
        <w:tab/>
        <w:t>Channel status event</w:t>
      </w:r>
      <w:bookmarkEnd w:id="2148"/>
      <w:bookmarkEnd w:id="2149"/>
      <w:bookmarkEnd w:id="2150"/>
      <w:bookmarkEnd w:id="2151"/>
      <w:bookmarkEnd w:id="2152"/>
      <w:bookmarkEnd w:id="2153"/>
      <w:bookmarkEnd w:id="2154"/>
      <w:bookmarkEnd w:id="2155"/>
      <w:bookmarkEnd w:id="2156"/>
    </w:p>
    <w:p w14:paraId="0AF0A46E" w14:textId="77777777" w:rsidR="00E86E7B" w:rsidRPr="00816C4A" w:rsidRDefault="00E86E7B" w:rsidP="00E86E7B">
      <w:r w:rsidRPr="00816C4A">
        <w:t>See ETSI TS 102 223 [32] clause 7.5.11.</w:t>
      </w:r>
    </w:p>
    <w:p w14:paraId="4CE0CB9A" w14:textId="77777777" w:rsidR="00E86E7B" w:rsidRPr="00816C4A" w:rsidRDefault="00E86E7B" w:rsidP="00E86E7B">
      <w:pPr>
        <w:pStyle w:val="Heading3"/>
      </w:pPr>
      <w:bookmarkStart w:id="2157" w:name="_Toc3200898"/>
      <w:bookmarkStart w:id="2158" w:name="_Toc20392641"/>
      <w:bookmarkStart w:id="2159" w:name="_Toc27774288"/>
      <w:bookmarkStart w:id="2160" w:name="_Toc36482748"/>
      <w:bookmarkStart w:id="2161" w:name="_Toc36484407"/>
      <w:bookmarkStart w:id="2162" w:name="_Toc44933337"/>
      <w:bookmarkStart w:id="2163" w:name="_Toc50972290"/>
      <w:bookmarkStart w:id="2164" w:name="_Toc57105044"/>
      <w:bookmarkStart w:id="2165" w:name="_Toc130981507"/>
      <w:r w:rsidRPr="00816C4A">
        <w:t>7.5.12</w:t>
      </w:r>
      <w:r w:rsidRPr="00816C4A">
        <w:tab/>
        <w:t>Access Technology Change Event</w:t>
      </w:r>
      <w:bookmarkEnd w:id="2157"/>
      <w:bookmarkEnd w:id="2158"/>
      <w:bookmarkEnd w:id="2159"/>
      <w:bookmarkEnd w:id="2160"/>
      <w:bookmarkEnd w:id="2161"/>
      <w:bookmarkEnd w:id="2162"/>
      <w:bookmarkEnd w:id="2163"/>
      <w:bookmarkEnd w:id="2164"/>
      <w:bookmarkEnd w:id="2165"/>
    </w:p>
    <w:p w14:paraId="66EFC343" w14:textId="77777777" w:rsidR="00E86E7B" w:rsidRPr="00816C4A" w:rsidRDefault="00E86E7B" w:rsidP="00E86E7B">
      <w:r w:rsidRPr="00816C4A">
        <w:t>See ETSI TS 102 223 [32] clause 7.5.12.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66" w:name="_Toc3200899"/>
      <w:bookmarkStart w:id="2167" w:name="_Toc20392642"/>
      <w:bookmarkStart w:id="2168" w:name="_Toc27774289"/>
      <w:bookmarkStart w:id="2169" w:name="_Toc36482749"/>
      <w:bookmarkStart w:id="2170" w:name="_Toc36484408"/>
      <w:bookmarkStart w:id="2171" w:name="_Toc44933338"/>
      <w:bookmarkStart w:id="2172" w:name="_Toc50972291"/>
      <w:bookmarkStart w:id="2173" w:name="_Toc57105045"/>
      <w:bookmarkStart w:id="2174" w:name="_Toc130981508"/>
      <w:r w:rsidRPr="00816C4A">
        <w:t>7.5.13</w:t>
      </w:r>
      <w:r w:rsidRPr="00816C4A">
        <w:tab/>
        <w:t>Display parameters changed event</w:t>
      </w:r>
      <w:bookmarkEnd w:id="2166"/>
      <w:bookmarkEnd w:id="2167"/>
      <w:bookmarkEnd w:id="2168"/>
      <w:bookmarkEnd w:id="2169"/>
      <w:bookmarkEnd w:id="2170"/>
      <w:bookmarkEnd w:id="2171"/>
      <w:bookmarkEnd w:id="2172"/>
      <w:bookmarkEnd w:id="2173"/>
      <w:bookmarkEnd w:id="2174"/>
    </w:p>
    <w:p w14:paraId="4AF1A05B" w14:textId="77777777" w:rsidR="00E86E7B" w:rsidRPr="00816C4A" w:rsidRDefault="00E86E7B" w:rsidP="00E86E7B">
      <w:r w:rsidRPr="00816C4A">
        <w:t>See ETSI TS 102 223 [32] clause 7.5.13.</w:t>
      </w:r>
    </w:p>
    <w:p w14:paraId="32A1A07F" w14:textId="77777777" w:rsidR="00E86E7B" w:rsidRPr="00816C4A" w:rsidRDefault="00E86E7B" w:rsidP="00E86E7B">
      <w:pPr>
        <w:pStyle w:val="Heading3"/>
      </w:pPr>
      <w:bookmarkStart w:id="2175" w:name="_Toc3200900"/>
      <w:bookmarkStart w:id="2176" w:name="_Toc20392643"/>
      <w:bookmarkStart w:id="2177" w:name="_Toc27774290"/>
      <w:bookmarkStart w:id="2178" w:name="_Toc36482750"/>
      <w:bookmarkStart w:id="2179" w:name="_Toc36484409"/>
      <w:bookmarkStart w:id="2180" w:name="_Toc44933339"/>
      <w:bookmarkStart w:id="2181" w:name="_Toc50972292"/>
      <w:bookmarkStart w:id="2182" w:name="_Toc57105046"/>
      <w:bookmarkStart w:id="2183" w:name="_Toc130981509"/>
      <w:r w:rsidRPr="00816C4A">
        <w:t>7.5.14</w:t>
      </w:r>
      <w:r w:rsidRPr="00816C4A">
        <w:tab/>
        <w:t>Local Connection event</w:t>
      </w:r>
      <w:bookmarkEnd w:id="2175"/>
      <w:bookmarkEnd w:id="2176"/>
      <w:bookmarkEnd w:id="2177"/>
      <w:bookmarkEnd w:id="2178"/>
      <w:bookmarkEnd w:id="2179"/>
      <w:bookmarkEnd w:id="2180"/>
      <w:bookmarkEnd w:id="2181"/>
      <w:bookmarkEnd w:id="2182"/>
      <w:bookmarkEnd w:id="2183"/>
    </w:p>
    <w:p w14:paraId="7D96EF04" w14:textId="77777777" w:rsidR="00E86E7B" w:rsidRPr="00816C4A" w:rsidRDefault="00E86E7B" w:rsidP="00E86E7B">
      <w:r w:rsidRPr="00816C4A">
        <w:t>See ETSI TS 102 223 [32] clause 7.5.14.</w:t>
      </w:r>
    </w:p>
    <w:p w14:paraId="225C6637" w14:textId="77777777" w:rsidR="00E86E7B" w:rsidRPr="00816C4A" w:rsidRDefault="00E86E7B" w:rsidP="00E86E7B">
      <w:pPr>
        <w:pStyle w:val="Heading3"/>
      </w:pPr>
      <w:bookmarkStart w:id="2184" w:name="_Toc3200901"/>
      <w:bookmarkStart w:id="2185" w:name="_Toc20392644"/>
      <w:bookmarkStart w:id="2186" w:name="_Toc27774291"/>
      <w:bookmarkStart w:id="2187" w:name="_Toc36482751"/>
      <w:bookmarkStart w:id="2188" w:name="_Toc36484410"/>
      <w:bookmarkStart w:id="2189" w:name="_Toc44933340"/>
      <w:bookmarkStart w:id="2190" w:name="_Toc50972293"/>
      <w:bookmarkStart w:id="2191" w:name="_Toc57105047"/>
      <w:bookmarkStart w:id="2192" w:name="_Toc130981510"/>
      <w:r w:rsidRPr="00816C4A">
        <w:t>7.5.15</w:t>
      </w:r>
      <w:r w:rsidRPr="00816C4A">
        <w:tab/>
        <w:t>Network Search Mode Change Event</w:t>
      </w:r>
      <w:bookmarkEnd w:id="2184"/>
      <w:bookmarkEnd w:id="2185"/>
      <w:bookmarkEnd w:id="2186"/>
      <w:bookmarkEnd w:id="2187"/>
      <w:bookmarkEnd w:id="2188"/>
      <w:bookmarkEnd w:id="2189"/>
      <w:bookmarkEnd w:id="2190"/>
      <w:bookmarkEnd w:id="2191"/>
      <w:bookmarkEnd w:id="2192"/>
    </w:p>
    <w:p w14:paraId="4DCA05E6" w14:textId="77777777" w:rsidR="00E86E7B" w:rsidRPr="00816C4A" w:rsidRDefault="00E86E7B" w:rsidP="00E86E7B">
      <w:r w:rsidRPr="00816C4A">
        <w:t>See ETSI TS 102 223 [32] clause 7.5.15.</w:t>
      </w:r>
    </w:p>
    <w:p w14:paraId="5A51320D" w14:textId="77777777" w:rsidR="00E86E7B" w:rsidRPr="00816C4A" w:rsidRDefault="00E86E7B" w:rsidP="00E86E7B">
      <w:pPr>
        <w:pStyle w:val="Heading3"/>
      </w:pPr>
      <w:bookmarkStart w:id="2193" w:name="_Toc3200902"/>
      <w:bookmarkStart w:id="2194" w:name="_Toc20392645"/>
      <w:bookmarkStart w:id="2195" w:name="_Toc27774292"/>
      <w:bookmarkStart w:id="2196" w:name="_Toc36482752"/>
      <w:bookmarkStart w:id="2197" w:name="_Toc36484411"/>
      <w:bookmarkStart w:id="2198" w:name="_Toc44933341"/>
      <w:bookmarkStart w:id="2199" w:name="_Toc50972294"/>
      <w:bookmarkStart w:id="2200" w:name="_Toc57105048"/>
      <w:bookmarkStart w:id="2201" w:name="_Toc130981511"/>
      <w:r w:rsidRPr="00816C4A">
        <w:lastRenderedPageBreak/>
        <w:t>7.5.16</w:t>
      </w:r>
      <w:r w:rsidRPr="00816C4A">
        <w:tab/>
        <w:t>Browsing status event</w:t>
      </w:r>
      <w:bookmarkEnd w:id="2193"/>
      <w:bookmarkEnd w:id="2194"/>
      <w:bookmarkEnd w:id="2195"/>
      <w:bookmarkEnd w:id="2196"/>
      <w:bookmarkEnd w:id="2197"/>
      <w:bookmarkEnd w:id="2198"/>
      <w:bookmarkEnd w:id="2199"/>
      <w:bookmarkEnd w:id="2200"/>
      <w:bookmarkEnd w:id="2201"/>
    </w:p>
    <w:p w14:paraId="77FA1355" w14:textId="77777777" w:rsidR="00E86E7B" w:rsidRPr="00816C4A" w:rsidRDefault="00E86E7B" w:rsidP="00E86E7B">
      <w:r w:rsidRPr="00816C4A">
        <w:t>See ETSI TS 102 223 [32] clause 7.5.16.</w:t>
      </w:r>
    </w:p>
    <w:p w14:paraId="4FC49253" w14:textId="77777777" w:rsidR="00E86E7B" w:rsidRPr="00816C4A" w:rsidRDefault="00E86E7B" w:rsidP="00E86E7B">
      <w:pPr>
        <w:pStyle w:val="Heading3"/>
      </w:pPr>
      <w:bookmarkStart w:id="2202" w:name="_Toc3200903"/>
      <w:bookmarkStart w:id="2203" w:name="_Toc20392646"/>
      <w:bookmarkStart w:id="2204" w:name="_Toc27774293"/>
      <w:bookmarkStart w:id="2205" w:name="_Toc36482753"/>
      <w:bookmarkStart w:id="2206" w:name="_Toc36484412"/>
      <w:bookmarkStart w:id="2207" w:name="_Toc44933342"/>
      <w:bookmarkStart w:id="2208" w:name="_Toc50972295"/>
      <w:bookmarkStart w:id="2209" w:name="_Toc57105049"/>
      <w:bookmarkStart w:id="2210" w:name="_Toc130981512"/>
      <w:r w:rsidRPr="00816C4A">
        <w:t>7.5.17</w:t>
      </w:r>
      <w:r w:rsidRPr="00816C4A">
        <w:tab/>
        <w:t>Frames Information changed event</w:t>
      </w:r>
      <w:bookmarkEnd w:id="2202"/>
      <w:bookmarkEnd w:id="2203"/>
      <w:bookmarkEnd w:id="2204"/>
      <w:bookmarkEnd w:id="2205"/>
      <w:bookmarkEnd w:id="2206"/>
      <w:bookmarkEnd w:id="2207"/>
      <w:bookmarkEnd w:id="2208"/>
      <w:bookmarkEnd w:id="2209"/>
      <w:bookmarkEnd w:id="2210"/>
    </w:p>
    <w:p w14:paraId="432E4A1A" w14:textId="77777777" w:rsidR="00E86E7B" w:rsidRPr="00816C4A" w:rsidRDefault="00E86E7B" w:rsidP="00E86E7B">
      <w:r w:rsidRPr="00816C4A">
        <w:t>See ETSI TS 102 223 [32] clause 7.5.17.</w:t>
      </w:r>
    </w:p>
    <w:p w14:paraId="61DD9A04" w14:textId="77777777" w:rsidR="00E86E7B" w:rsidRPr="00816C4A" w:rsidRDefault="00E86E7B" w:rsidP="00E86E7B">
      <w:pPr>
        <w:pStyle w:val="Heading3"/>
      </w:pPr>
      <w:bookmarkStart w:id="2211" w:name="_Toc3200904"/>
      <w:bookmarkStart w:id="2212" w:name="_Toc20392647"/>
      <w:bookmarkStart w:id="2213" w:name="_Toc27774294"/>
      <w:bookmarkStart w:id="2214" w:name="_Toc36482754"/>
      <w:bookmarkStart w:id="2215" w:name="_Toc36484413"/>
      <w:bookmarkStart w:id="2216" w:name="_Toc44933343"/>
      <w:bookmarkStart w:id="2217" w:name="_Toc50972296"/>
      <w:bookmarkStart w:id="2218" w:name="_Toc57105050"/>
      <w:bookmarkStart w:id="2219" w:name="_Toc130981513"/>
      <w:r w:rsidRPr="00816C4A">
        <w:t>7.5.18</w:t>
      </w:r>
      <w:r w:rsidRPr="00816C4A">
        <w:tab/>
        <w:t>HCI connectivity event</w:t>
      </w:r>
      <w:bookmarkEnd w:id="2211"/>
      <w:bookmarkEnd w:id="2212"/>
      <w:bookmarkEnd w:id="2213"/>
      <w:bookmarkEnd w:id="2214"/>
      <w:bookmarkEnd w:id="2215"/>
      <w:bookmarkEnd w:id="2216"/>
      <w:bookmarkEnd w:id="2217"/>
      <w:bookmarkEnd w:id="2218"/>
      <w:bookmarkEnd w:id="2219"/>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0" w:name="_Toc3200905"/>
      <w:bookmarkStart w:id="2221" w:name="_Toc20392648"/>
      <w:bookmarkStart w:id="2222" w:name="_Toc27774295"/>
      <w:bookmarkStart w:id="2223" w:name="_Toc36482755"/>
      <w:bookmarkStart w:id="2224" w:name="_Toc36484414"/>
      <w:bookmarkStart w:id="2225" w:name="_Toc44933344"/>
      <w:bookmarkStart w:id="2226" w:name="_Toc50972297"/>
      <w:bookmarkStart w:id="2227" w:name="_Toc57105051"/>
      <w:bookmarkStart w:id="2228" w:name="_Toc130981514"/>
      <w:r w:rsidRPr="00816C4A">
        <w:t>7.5.19</w:t>
      </w:r>
      <w:r w:rsidRPr="00816C4A">
        <w:tab/>
        <w:t>Contactless state request</w:t>
      </w:r>
      <w:bookmarkEnd w:id="2220"/>
      <w:bookmarkEnd w:id="2221"/>
      <w:bookmarkEnd w:id="2222"/>
      <w:bookmarkEnd w:id="2223"/>
      <w:bookmarkEnd w:id="2224"/>
      <w:bookmarkEnd w:id="2225"/>
      <w:bookmarkEnd w:id="2226"/>
      <w:bookmarkEnd w:id="2227"/>
      <w:bookmarkEnd w:id="2228"/>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29" w:name="_Toc3200906"/>
      <w:bookmarkStart w:id="2230" w:name="_Toc20392649"/>
      <w:bookmarkStart w:id="2231" w:name="_Toc27774296"/>
      <w:bookmarkStart w:id="2232" w:name="_Toc36482756"/>
      <w:bookmarkStart w:id="2233" w:name="_Toc36484415"/>
      <w:bookmarkStart w:id="2234" w:name="_Toc44933345"/>
      <w:bookmarkStart w:id="2235" w:name="_Toc50972298"/>
      <w:bookmarkStart w:id="2236" w:name="_Toc57105052"/>
      <w:bookmarkStart w:id="2237" w:name="_Toc130981515"/>
      <w:r w:rsidRPr="00816C4A">
        <w:t>7.5.20</w:t>
      </w:r>
      <w:r w:rsidRPr="00816C4A">
        <w:tab/>
        <w:t>Incoming IMS Data event</w:t>
      </w:r>
      <w:bookmarkEnd w:id="2229"/>
      <w:bookmarkEnd w:id="2230"/>
      <w:bookmarkEnd w:id="2231"/>
      <w:bookmarkEnd w:id="2232"/>
      <w:bookmarkEnd w:id="2233"/>
      <w:bookmarkEnd w:id="2234"/>
      <w:bookmarkEnd w:id="2235"/>
      <w:bookmarkEnd w:id="2236"/>
      <w:bookmarkEnd w:id="2237"/>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38" w:name="_Toc3200907"/>
      <w:bookmarkStart w:id="2239" w:name="_Toc20392650"/>
      <w:bookmarkStart w:id="2240" w:name="_Toc27774297"/>
      <w:bookmarkStart w:id="2241" w:name="_Toc36482757"/>
      <w:bookmarkStart w:id="2242" w:name="_Toc36484416"/>
      <w:bookmarkStart w:id="2243" w:name="_Toc44933346"/>
      <w:bookmarkStart w:id="2244" w:name="_Toc50972299"/>
      <w:bookmarkStart w:id="2245" w:name="_Toc57105053"/>
      <w:bookmarkStart w:id="2246" w:name="_Toc130981516"/>
      <w:r w:rsidRPr="00816C4A">
        <w:t>7.5.20.1</w:t>
      </w:r>
      <w:r w:rsidRPr="00816C4A">
        <w:tab/>
        <w:t>Procedure</w:t>
      </w:r>
      <w:bookmarkEnd w:id="2238"/>
      <w:bookmarkEnd w:id="2239"/>
      <w:bookmarkEnd w:id="2240"/>
      <w:bookmarkEnd w:id="2241"/>
      <w:bookmarkEnd w:id="2242"/>
      <w:bookmarkEnd w:id="2243"/>
      <w:bookmarkEnd w:id="2244"/>
      <w:bookmarkEnd w:id="2245"/>
      <w:bookmarkEnd w:id="2246"/>
    </w:p>
    <w:p w14:paraId="2C2B3625" w14:textId="77777777" w:rsidR="00E86E7B" w:rsidRPr="00816C4A" w:rsidRDefault="00E86E7B" w:rsidP="00E86E7B">
      <w:r w:rsidRPr="00816C4A">
        <w:t>If the Incoming IMS data event is part of the current event list (as set up by the last SET UP EVENT LIST command, see ETSI TS 102 223 [32]), then, in the case of an incoming IMS message to an IARI (see TS 24.229 [52]) associated to an application installed on the UICC and no open channel is available for IMS communication, see 3GPP TS 31.102 [14],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47" w:name="_Toc3200908"/>
      <w:bookmarkStart w:id="2248" w:name="_Toc20392651"/>
      <w:bookmarkStart w:id="2249" w:name="_Toc27774298"/>
      <w:bookmarkStart w:id="2250" w:name="_Toc36482758"/>
      <w:bookmarkStart w:id="2251" w:name="_Toc36484417"/>
      <w:bookmarkStart w:id="2252" w:name="_Toc44933347"/>
      <w:bookmarkStart w:id="2253" w:name="_Toc50972300"/>
      <w:bookmarkStart w:id="2254" w:name="_Toc57105054"/>
      <w:bookmarkStart w:id="2255" w:name="_Toc130981517"/>
      <w:r w:rsidRPr="00816C4A">
        <w:t>7.5.20.2</w:t>
      </w:r>
      <w:r w:rsidRPr="00816C4A">
        <w:tab/>
        <w:t>Structure of ENVELOPE (EVENT DOWNLOAD – Incoming IMS Data)</w:t>
      </w:r>
      <w:bookmarkEnd w:id="2247"/>
      <w:bookmarkEnd w:id="2248"/>
      <w:bookmarkEnd w:id="2249"/>
      <w:bookmarkEnd w:id="2250"/>
      <w:bookmarkEnd w:id="2251"/>
      <w:bookmarkEnd w:id="2252"/>
      <w:bookmarkEnd w:id="2253"/>
      <w:bookmarkEnd w:id="2254"/>
      <w:bookmarkEnd w:id="2255"/>
    </w:p>
    <w:p w14:paraId="05964C20" w14:textId="77777777" w:rsidR="00E86E7B" w:rsidRPr="00816C4A" w:rsidRDefault="00E86E7B" w:rsidP="00E86E7B">
      <w:r w:rsidRPr="00816C4A">
        <w:t>Direction : ME to UICC</w:t>
      </w:r>
    </w:p>
    <w:p w14:paraId="71F30AD7" w14:textId="77777777" w:rsidR="00E86E7B" w:rsidRPr="00816C4A" w:rsidRDefault="00E86E7B" w:rsidP="00E86E7B">
      <w:r w:rsidRPr="00816C4A">
        <w:t>The command header is specified in TS 31.101 [13]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77777777" w:rsidR="00E86E7B" w:rsidRPr="00816C4A" w:rsidRDefault="00E86E7B" w:rsidP="00E86E7B">
      <w:pPr>
        <w:pStyle w:val="B1"/>
      </w:pPr>
      <w:r w:rsidRPr="00816C4A">
        <w:t>-</w:t>
      </w:r>
      <w:r w:rsidRPr="00816C4A">
        <w:tab/>
        <w:t>IARI: This data object contains the IARI included in the Accept-Contact (see TS 24.229 [52])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56" w:name="_Toc3200909"/>
      <w:bookmarkStart w:id="2257" w:name="_Toc20392652"/>
      <w:bookmarkStart w:id="2258" w:name="_Toc27774299"/>
      <w:bookmarkStart w:id="2259" w:name="_Toc36482759"/>
      <w:bookmarkStart w:id="2260" w:name="_Toc36484418"/>
      <w:bookmarkStart w:id="2261" w:name="_Toc44933348"/>
      <w:bookmarkStart w:id="2262" w:name="_Toc50972301"/>
      <w:bookmarkStart w:id="2263" w:name="_Toc57105055"/>
      <w:bookmarkStart w:id="2264" w:name="_Toc130981518"/>
      <w:r w:rsidRPr="00816C4A">
        <w:lastRenderedPageBreak/>
        <w:t>7.5.21</w:t>
      </w:r>
      <w:r w:rsidRPr="00816C4A">
        <w:tab/>
      </w:r>
      <w:r w:rsidRPr="00816C4A">
        <w:rPr>
          <w:color w:val="000000"/>
        </w:rPr>
        <w:t>IMS Registration Event</w:t>
      </w:r>
      <w:bookmarkEnd w:id="2256"/>
      <w:bookmarkEnd w:id="2257"/>
      <w:bookmarkEnd w:id="2258"/>
      <w:bookmarkEnd w:id="2259"/>
      <w:bookmarkEnd w:id="2260"/>
      <w:bookmarkEnd w:id="2261"/>
      <w:bookmarkEnd w:id="2262"/>
      <w:bookmarkEnd w:id="2263"/>
      <w:bookmarkEnd w:id="2264"/>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65" w:name="_Toc3200910"/>
      <w:bookmarkStart w:id="2266" w:name="_Toc20392653"/>
      <w:bookmarkStart w:id="2267" w:name="_Toc27774300"/>
      <w:bookmarkStart w:id="2268" w:name="_Toc36482760"/>
      <w:bookmarkStart w:id="2269" w:name="_Toc36484419"/>
      <w:bookmarkStart w:id="2270" w:name="_Toc44933349"/>
      <w:bookmarkStart w:id="2271" w:name="_Toc50972302"/>
      <w:bookmarkStart w:id="2272" w:name="_Toc57105056"/>
      <w:bookmarkStart w:id="2273" w:name="_Toc130981519"/>
      <w:r w:rsidRPr="00816C4A">
        <w:t>7.5.21.1</w:t>
      </w:r>
      <w:r w:rsidRPr="00816C4A">
        <w:tab/>
        <w:t>Procedure</w:t>
      </w:r>
      <w:bookmarkEnd w:id="2265"/>
      <w:bookmarkEnd w:id="2266"/>
      <w:bookmarkEnd w:id="2267"/>
      <w:bookmarkEnd w:id="2268"/>
      <w:bookmarkEnd w:id="2269"/>
      <w:bookmarkEnd w:id="2270"/>
      <w:bookmarkEnd w:id="2271"/>
      <w:bookmarkEnd w:id="2272"/>
      <w:bookmarkEnd w:id="2273"/>
    </w:p>
    <w:p w14:paraId="6ED9CE34" w14:textId="77777777" w:rsidR="00E86E7B" w:rsidRPr="00816C4A" w:rsidRDefault="00E86E7B" w:rsidP="00E86E7B">
      <w:r w:rsidRPr="00816C4A">
        <w:t>If the IMS Registration event is part of the current event list (as set up by the last SET UP EVENT LIST command, see ETSI TS 102 223 [32]) and the SIP REGISTER message contains the IARIs defined in EF-UICCIARI, then, upon receiving the 200 OK  (see 3GPP TS 24.229 [52]) message in response to the SIP REGISTER message (see 3GPP TS 24.229 [52]) or upon receiving any status code (see 3GPP TS 24.229 [52])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4" w:name="_Toc3200911"/>
      <w:bookmarkStart w:id="2275" w:name="_Toc20392654"/>
      <w:bookmarkStart w:id="2276" w:name="_Toc27774301"/>
      <w:bookmarkStart w:id="2277" w:name="_Toc36482761"/>
      <w:bookmarkStart w:id="2278" w:name="_Toc36484420"/>
      <w:bookmarkStart w:id="2279" w:name="_Toc44933350"/>
      <w:bookmarkStart w:id="2280" w:name="_Toc50972303"/>
      <w:bookmarkStart w:id="2281" w:name="_Toc57105057"/>
      <w:bookmarkStart w:id="2282" w:name="_Toc130981520"/>
      <w:r w:rsidRPr="00816C4A">
        <w:t>7.5.21.2</w:t>
      </w:r>
      <w:r w:rsidRPr="00816C4A">
        <w:tab/>
        <w:t>Structure of ENVELOPE (EVENT DOWNLOAD – IMS Registration)</w:t>
      </w:r>
      <w:bookmarkEnd w:id="2274"/>
      <w:bookmarkEnd w:id="2275"/>
      <w:bookmarkEnd w:id="2276"/>
      <w:bookmarkEnd w:id="2277"/>
      <w:bookmarkEnd w:id="2278"/>
      <w:bookmarkEnd w:id="2279"/>
      <w:bookmarkEnd w:id="2280"/>
      <w:bookmarkEnd w:id="2281"/>
      <w:bookmarkEnd w:id="2282"/>
    </w:p>
    <w:p w14:paraId="1026840D" w14:textId="77777777" w:rsidR="00E86E7B" w:rsidRPr="00816C4A" w:rsidRDefault="00E86E7B" w:rsidP="00E86E7B">
      <w:r w:rsidRPr="00816C4A">
        <w:t>Direction : ME to UICC</w:t>
      </w:r>
    </w:p>
    <w:p w14:paraId="30A4AB82" w14:textId="77777777" w:rsidR="00E86E7B" w:rsidRPr="00816C4A" w:rsidRDefault="00E86E7B" w:rsidP="00E86E7B">
      <w:r w:rsidRPr="00816C4A">
        <w:t>The command header is specified in TS 31.101 [13]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77777777" w:rsidR="00E86E7B" w:rsidRPr="00816C4A" w:rsidRDefault="00E86E7B" w:rsidP="00E86E7B">
      <w:pPr>
        <w:pStyle w:val="B1"/>
      </w:pPr>
      <w:r w:rsidRPr="00816C4A">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 [55]) received in the registration event package (see 3GPP TS 24.229 [52])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59BEE148" w14:textId="77777777" w:rsidR="00E86E7B" w:rsidRPr="00816C4A" w:rsidRDefault="00E86E7B" w:rsidP="00E86E7B">
      <w:pPr>
        <w:pStyle w:val="B1"/>
      </w:pPr>
      <w:r w:rsidRPr="00816C4A">
        <w:t>-</w:t>
      </w:r>
      <w:r w:rsidRPr="00816C4A">
        <w:tab/>
        <w:t>Status Code: This data object shall contain the Status-code (see 3GPP TS 24.229 [52])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3" w:name="_Toc3200912"/>
      <w:bookmarkStart w:id="2284" w:name="_Toc20392655"/>
      <w:bookmarkStart w:id="2285" w:name="_Toc27774302"/>
      <w:bookmarkStart w:id="2286" w:name="_Toc36482762"/>
      <w:bookmarkStart w:id="2287" w:name="_Toc36484421"/>
      <w:bookmarkStart w:id="2288" w:name="_Toc44933351"/>
      <w:bookmarkStart w:id="2289" w:name="_Toc50972304"/>
      <w:bookmarkStart w:id="2290" w:name="_Toc57105058"/>
      <w:bookmarkStart w:id="2291" w:name="_Toc130981521"/>
      <w:r w:rsidRPr="00816C4A">
        <w:t>7.5.22</w:t>
      </w:r>
      <w:r w:rsidRPr="00816C4A">
        <w:tab/>
        <w:t>Profile Container</w:t>
      </w:r>
      <w:bookmarkEnd w:id="2283"/>
      <w:bookmarkEnd w:id="2284"/>
      <w:bookmarkEnd w:id="2285"/>
      <w:bookmarkEnd w:id="2286"/>
      <w:bookmarkEnd w:id="2287"/>
      <w:bookmarkEnd w:id="2288"/>
      <w:bookmarkEnd w:id="2289"/>
      <w:bookmarkEnd w:id="2290"/>
      <w:bookmarkEnd w:id="2291"/>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2" w:name="_Toc3200913"/>
      <w:bookmarkStart w:id="2293" w:name="_Toc20392656"/>
      <w:bookmarkStart w:id="2294" w:name="_Toc27774303"/>
      <w:bookmarkStart w:id="2295" w:name="_Toc36482763"/>
      <w:bookmarkStart w:id="2296" w:name="_Toc36484422"/>
      <w:bookmarkStart w:id="2297" w:name="_Toc44933352"/>
      <w:bookmarkStart w:id="2298" w:name="_Toc50972305"/>
      <w:bookmarkStart w:id="2299" w:name="_Toc57105059"/>
      <w:bookmarkStart w:id="2300" w:name="_Toc130981522"/>
      <w:r w:rsidRPr="00816C4A">
        <w:t>7.5.23</w:t>
      </w:r>
      <w:r w:rsidRPr="00816C4A">
        <w:tab/>
        <w:t>Envelope Container</w:t>
      </w:r>
      <w:bookmarkEnd w:id="2292"/>
      <w:bookmarkEnd w:id="2293"/>
      <w:bookmarkEnd w:id="2294"/>
      <w:bookmarkEnd w:id="2295"/>
      <w:bookmarkEnd w:id="2296"/>
      <w:bookmarkEnd w:id="2297"/>
      <w:bookmarkEnd w:id="2298"/>
      <w:bookmarkEnd w:id="2299"/>
      <w:bookmarkEnd w:id="2300"/>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1" w:name="_Toc3200914"/>
      <w:bookmarkStart w:id="2302" w:name="_Toc20392657"/>
      <w:bookmarkStart w:id="2303" w:name="_Toc27774304"/>
      <w:bookmarkStart w:id="2304" w:name="_Toc36482764"/>
      <w:bookmarkStart w:id="2305" w:name="_Toc36484423"/>
      <w:bookmarkStart w:id="2306" w:name="_Toc44933353"/>
      <w:bookmarkStart w:id="2307" w:name="_Toc50972306"/>
      <w:bookmarkStart w:id="2308" w:name="_Toc57105060"/>
      <w:bookmarkStart w:id="2309" w:name="_Toc130981523"/>
      <w:r w:rsidRPr="00816C4A">
        <w:lastRenderedPageBreak/>
        <w:t>7.5.24</w:t>
      </w:r>
      <w:r w:rsidRPr="00816C4A">
        <w:tab/>
        <w:t>Poll Interval Negotiation</w:t>
      </w:r>
      <w:bookmarkEnd w:id="2301"/>
      <w:bookmarkEnd w:id="2302"/>
      <w:bookmarkEnd w:id="2303"/>
      <w:bookmarkEnd w:id="2304"/>
      <w:bookmarkEnd w:id="2305"/>
      <w:bookmarkEnd w:id="2306"/>
      <w:bookmarkEnd w:id="2307"/>
      <w:bookmarkEnd w:id="2308"/>
      <w:bookmarkEnd w:id="2309"/>
    </w:p>
    <w:p w14:paraId="4BF1A4A8" w14:textId="77777777" w:rsidR="00E86E7B" w:rsidRPr="00816C4A" w:rsidRDefault="00E86E7B" w:rsidP="00E86E7B">
      <w:r w:rsidRPr="00816C4A">
        <w:t>See ETSI TS 102 223 [32] clause 7.5.22.</w:t>
      </w:r>
    </w:p>
    <w:p w14:paraId="1046A2AB" w14:textId="77777777" w:rsidR="00E86E7B" w:rsidRPr="00816C4A" w:rsidRDefault="00E86E7B" w:rsidP="00E86E7B">
      <w:pPr>
        <w:pStyle w:val="Heading3"/>
        <w:rPr>
          <w:color w:val="000000"/>
        </w:rPr>
      </w:pPr>
      <w:bookmarkStart w:id="2310" w:name="_Toc3200915"/>
      <w:bookmarkStart w:id="2311" w:name="_Toc20392658"/>
      <w:bookmarkStart w:id="2312" w:name="_Toc27774305"/>
      <w:bookmarkStart w:id="2313" w:name="_Toc36482765"/>
      <w:bookmarkStart w:id="2314" w:name="_Toc36484424"/>
      <w:bookmarkStart w:id="2315" w:name="_Toc44933354"/>
      <w:bookmarkStart w:id="2316" w:name="_Toc50972307"/>
      <w:bookmarkStart w:id="2317" w:name="_Toc57105061"/>
      <w:bookmarkStart w:id="2318" w:name="_Toc130981524"/>
      <w:r w:rsidRPr="00816C4A">
        <w:t>7.5.25</w:t>
      </w:r>
      <w:r w:rsidRPr="00816C4A">
        <w:tab/>
      </w:r>
      <w:r w:rsidRPr="00816C4A">
        <w:rPr>
          <w:color w:val="000000"/>
        </w:rPr>
        <w:t>Data Connection Status Change Event</w:t>
      </w:r>
      <w:bookmarkEnd w:id="2310"/>
      <w:bookmarkEnd w:id="2311"/>
      <w:bookmarkEnd w:id="2312"/>
      <w:bookmarkEnd w:id="2313"/>
      <w:bookmarkEnd w:id="2314"/>
      <w:bookmarkEnd w:id="2315"/>
      <w:bookmarkEnd w:id="2316"/>
      <w:bookmarkEnd w:id="2317"/>
      <w:bookmarkEnd w:id="2318"/>
    </w:p>
    <w:p w14:paraId="00DB213D" w14:textId="77777777" w:rsidR="00E86E7B" w:rsidRPr="00816C4A" w:rsidRDefault="00E86E7B" w:rsidP="00E86E7B">
      <w:pPr>
        <w:pStyle w:val="Heading4"/>
      </w:pPr>
      <w:bookmarkStart w:id="2319" w:name="_Toc3200916"/>
      <w:bookmarkStart w:id="2320" w:name="_Toc20392659"/>
      <w:bookmarkStart w:id="2321" w:name="_Toc27774306"/>
      <w:bookmarkStart w:id="2322" w:name="_Toc36482766"/>
      <w:bookmarkStart w:id="2323" w:name="_Toc36484425"/>
      <w:bookmarkStart w:id="2324" w:name="_Toc44933355"/>
      <w:bookmarkStart w:id="2325" w:name="_Toc50972308"/>
      <w:bookmarkStart w:id="2326" w:name="_Toc57105062"/>
      <w:bookmarkStart w:id="2327" w:name="_Toc130981525"/>
      <w:r w:rsidRPr="00816C4A">
        <w:t>7.5.25.1</w:t>
      </w:r>
      <w:r w:rsidRPr="00816C4A">
        <w:tab/>
        <w:t>Procedure</w:t>
      </w:r>
      <w:bookmarkEnd w:id="2319"/>
      <w:bookmarkEnd w:id="2320"/>
      <w:bookmarkEnd w:id="2321"/>
      <w:bookmarkEnd w:id="2322"/>
      <w:bookmarkEnd w:id="2323"/>
      <w:bookmarkEnd w:id="2324"/>
      <w:bookmarkEnd w:id="2325"/>
      <w:bookmarkEnd w:id="2326"/>
      <w:bookmarkEnd w:id="2327"/>
    </w:p>
    <w:p w14:paraId="7196CD97" w14:textId="77777777" w:rsidR="00E86E7B" w:rsidRPr="00816C4A" w:rsidRDefault="00E86E7B" w:rsidP="00E86E7B">
      <w:r w:rsidRPr="00816C4A">
        <w:t>This and the following clauses apply if class "e"  is supported.</w:t>
      </w:r>
    </w:p>
    <w:p w14:paraId="415A0F0B" w14:textId="77777777" w:rsidR="00E86E7B" w:rsidRPr="00816C4A" w:rsidRDefault="00E86E7B" w:rsidP="00E86E7B">
      <w:r w:rsidRPr="00816C4A">
        <w:t>If the Data Connection Status Change event is part of the current event list (as set up by the last SET UP EVENT LIST command, see clause 8.25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28" w:name="_Toc3200917"/>
      <w:bookmarkStart w:id="2329" w:name="_Toc20392660"/>
      <w:bookmarkStart w:id="2330" w:name="_Toc27774307"/>
      <w:bookmarkStart w:id="2331" w:name="_Toc36482767"/>
      <w:bookmarkStart w:id="2332" w:name="_Toc36484426"/>
      <w:bookmarkStart w:id="2333" w:name="_Toc44933356"/>
      <w:bookmarkStart w:id="2334" w:name="_Toc50972309"/>
      <w:bookmarkStart w:id="2335" w:name="_Toc57105063"/>
      <w:bookmarkStart w:id="2336" w:name="_Toc130981526"/>
      <w:r w:rsidRPr="00816C4A">
        <w:t>7.5.25.2</w:t>
      </w:r>
      <w:r w:rsidRPr="00816C4A">
        <w:tab/>
        <w:t>Structure of ENVELOPE (EVENT DOWNLOAD – Data Connection Status Change)</w:t>
      </w:r>
      <w:bookmarkEnd w:id="2328"/>
      <w:bookmarkEnd w:id="2329"/>
      <w:bookmarkEnd w:id="2330"/>
      <w:bookmarkEnd w:id="2331"/>
      <w:bookmarkEnd w:id="2332"/>
      <w:bookmarkEnd w:id="2333"/>
      <w:bookmarkEnd w:id="2334"/>
      <w:bookmarkEnd w:id="2335"/>
      <w:bookmarkEnd w:id="2336"/>
    </w:p>
    <w:p w14:paraId="164CF3CF" w14:textId="77777777" w:rsidR="00E86E7B" w:rsidRPr="00816C4A" w:rsidRDefault="00E86E7B" w:rsidP="00E86E7B">
      <w:r w:rsidRPr="00816C4A">
        <w:t>Direction: ME to UICC</w:t>
      </w:r>
    </w:p>
    <w:p w14:paraId="21321B40" w14:textId="77777777" w:rsidR="00E86E7B" w:rsidRPr="00816C4A" w:rsidRDefault="00E86E7B" w:rsidP="00E86E7B">
      <w:r w:rsidRPr="00816C4A">
        <w:t>The command header is specified in TS 31.101 [13].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77777777" w:rsidR="00E86E7B" w:rsidRPr="00816C4A" w:rsidRDefault="00E86E7B" w:rsidP="00E86E7B">
      <w:pPr>
        <w:pStyle w:val="B1"/>
      </w:pPr>
      <w:r w:rsidRPr="00816C4A">
        <w:t>-</w:t>
      </w:r>
      <w:r w:rsidRPr="00816C4A">
        <w:tab/>
        <w:t>(E/5G)SM cause: If an (</w:t>
      </w:r>
      <w:r w:rsidR="00EF7705" w:rsidRPr="008B30BD">
        <w:t>E</w:t>
      </w:r>
      <w:r w:rsidR="00EF7705">
        <w:t>/5G</w:t>
      </w:r>
      <w:r w:rsidRPr="00816C4A">
        <w:t>)SM cause is available, this data object shall contain either the SM cause as defined in 3GPP TS 24.008 [9] or the ESM cause as defined in 3GPP TS 24.301 [46], or the 5GSM cause as defined in 3GPP TS 24.501 [70].</w:t>
      </w:r>
    </w:p>
    <w:p w14:paraId="7D3470C1" w14:textId="77777777" w:rsidR="00E86E7B" w:rsidRPr="00816C4A" w:rsidRDefault="00E86E7B" w:rsidP="00E86E7B">
      <w:pPr>
        <w:pStyle w:val="B1"/>
      </w:pPr>
      <w:r w:rsidRPr="00816C4A">
        <w:t>-</w:t>
      </w:r>
      <w:r w:rsidRPr="00816C4A">
        <w:tab/>
        <w:t>Transaction identifier: The Transaction identifier data object shall contain one transaction identifier as defined in clause 8.28.</w:t>
      </w:r>
    </w:p>
    <w:p w14:paraId="5FD69665" w14:textId="77777777" w:rsidR="00E86E7B" w:rsidRPr="00816C4A" w:rsidRDefault="00E86E7B" w:rsidP="00E86E7B">
      <w:pPr>
        <w:pStyle w:val="B1"/>
      </w:pPr>
      <w:r w:rsidRPr="00816C4A">
        <w:lastRenderedPageBreak/>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3471681C" w14:textId="77777777" w:rsidR="00E86E7B" w:rsidRPr="00816C4A" w:rsidRDefault="00E86E7B" w:rsidP="00E86E7B">
      <w:pPr>
        <w:pStyle w:val="B1"/>
      </w:pPr>
      <w:r w:rsidRPr="00816C4A">
        <w:t>-</w:t>
      </w:r>
      <w:r w:rsidRPr="00816C4A">
        <w:tab/>
        <w:t>Access Technology: This data object shall contain the access technology of the rejecting or accepting network.</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77777777" w:rsidR="00E86E7B" w:rsidRPr="00816C4A" w:rsidRDefault="00E86E7B" w:rsidP="00E86E7B">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 24.501 [70]. It is present only when Data connection status is either successful or rejected.</w:t>
      </w:r>
    </w:p>
    <w:p w14:paraId="2A558263" w14:textId="77777777" w:rsidR="00E86E7B" w:rsidRPr="00816C4A" w:rsidRDefault="00E86E7B" w:rsidP="00E86E7B">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 24.008 [9]) or the PDN connectivity request (for an EPS PDN connection activation,</w:t>
      </w:r>
      <w:r w:rsidRPr="00816C4A">
        <w:t xml:space="preserve"> as defined in TS 24.301 [46]</w:t>
      </w:r>
      <w:r w:rsidRPr="00816C4A">
        <w:rPr>
          <w:rFonts w:eastAsia="Calibri"/>
          <w:lang w:val="en-US"/>
        </w:rPr>
        <w:t>), or the PDU Session Establishment request (as defined in TS 24.501 [70]).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37" w:name="_Toc99609706"/>
      <w:bookmarkStart w:id="2338" w:name="_Toc3200918"/>
      <w:bookmarkStart w:id="2339" w:name="_Toc20392661"/>
      <w:bookmarkStart w:id="2340" w:name="_Toc27774308"/>
      <w:bookmarkStart w:id="2341" w:name="_Toc36482768"/>
      <w:bookmarkStart w:id="2342" w:name="_Toc36484427"/>
      <w:bookmarkStart w:id="2343" w:name="_Toc44933357"/>
      <w:bookmarkStart w:id="2344" w:name="_Toc50972310"/>
      <w:bookmarkStart w:id="2345" w:name="_Toc57105064"/>
      <w:bookmarkStart w:id="2346" w:name="_Toc130981527"/>
      <w:r w:rsidRPr="00816C4A">
        <w:t>7.5.</w:t>
      </w:r>
      <w:r>
        <w:t>26</w:t>
      </w:r>
      <w:r w:rsidRPr="00816C4A">
        <w:tab/>
      </w:r>
      <w:r>
        <w:t>CAG</w:t>
      </w:r>
      <w:r w:rsidRPr="00816C4A">
        <w:t xml:space="preserve"> Cell Selection event</w:t>
      </w:r>
      <w:bookmarkEnd w:id="2337"/>
      <w:bookmarkEnd w:id="2346"/>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47" w:name="_Toc99609707"/>
      <w:bookmarkStart w:id="2348" w:name="_Toc130981528"/>
      <w:r w:rsidRPr="00816C4A">
        <w:t>7.5.</w:t>
      </w:r>
      <w:r>
        <w:t>26</w:t>
      </w:r>
      <w:r w:rsidRPr="00816C4A">
        <w:t>.1</w:t>
      </w:r>
      <w:r w:rsidRPr="00816C4A">
        <w:tab/>
        <w:t>Procedure</w:t>
      </w:r>
      <w:bookmarkEnd w:id="2347"/>
      <w:bookmarkEnd w:id="2348"/>
    </w:p>
    <w:p w14:paraId="3FBDEAB9" w14:textId="77777777" w:rsidR="002C5E13" w:rsidRPr="00816C4A" w:rsidRDefault="002C5E13" w:rsidP="002C5E13">
      <w:r w:rsidRPr="00816C4A">
        <w:t xml:space="preserve">If the </w:t>
      </w:r>
      <w:r>
        <w:t>CAG</w:t>
      </w:r>
      <w:r w:rsidRPr="00816C4A">
        <w:t xml:space="preserve"> Cell Selection event is part of the current event list (as set up by the last SET UP EVENT LIST command, see ETSI TS 102.223 [32]),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p>
    <w:p w14:paraId="73E2A275" w14:textId="6AA1244E" w:rsidR="002C5E13" w:rsidRPr="00816C4A" w:rsidRDefault="002C5E13" w:rsidP="002C5E13">
      <w:pPr>
        <w:pStyle w:val="Heading4"/>
      </w:pPr>
      <w:bookmarkStart w:id="2349" w:name="_Toc99609708"/>
      <w:bookmarkStart w:id="2350" w:name="_Toc130981529"/>
      <w:r w:rsidRPr="00816C4A">
        <w:t>7.5.</w:t>
      </w:r>
      <w:r>
        <w:t>26</w:t>
      </w:r>
      <w:r w:rsidRPr="00816C4A">
        <w:t>.2</w:t>
      </w:r>
      <w:r w:rsidRPr="00816C4A">
        <w:tab/>
        <w:t xml:space="preserve">Structure of ENVELOPE (EVENT DOWNLOAD – </w:t>
      </w:r>
      <w:r>
        <w:t>CAG</w:t>
      </w:r>
      <w:r w:rsidRPr="00816C4A">
        <w:t xml:space="preserve"> Cell Selection)</w:t>
      </w:r>
      <w:bookmarkEnd w:id="2349"/>
      <w:bookmarkEnd w:id="2350"/>
    </w:p>
    <w:p w14:paraId="587F47E1" w14:textId="77777777" w:rsidR="002C5E13" w:rsidRPr="00816C4A" w:rsidRDefault="002C5E13" w:rsidP="002C5E13">
      <w:r w:rsidRPr="00816C4A">
        <w:t>Direction : ME to UICC</w:t>
      </w:r>
    </w:p>
    <w:p w14:paraId="25F579CD" w14:textId="77777777" w:rsidR="002C5E13" w:rsidRPr="00816C4A" w:rsidRDefault="002C5E13" w:rsidP="002C5E13">
      <w:r w:rsidRPr="00816C4A">
        <w:t>The command header is specified in TS 31.101 [13]</w:t>
      </w:r>
    </w:p>
    <w:p w14:paraId="554E7900" w14:textId="77777777" w:rsidR="002C5E13" w:rsidRPr="00816C4A" w:rsidRDefault="002C5E13" w:rsidP="002C5E13">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2C5E13" w:rsidRPr="00816C4A" w14:paraId="0683E1A3"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3E84D270" w14:textId="77777777" w:rsidR="002C5E13" w:rsidRPr="00816C4A" w:rsidRDefault="002C5E13" w:rsidP="00C5562E">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0889D993" w14:textId="77777777" w:rsidR="002C5E13" w:rsidRPr="00816C4A" w:rsidRDefault="002C5E13" w:rsidP="00C5562E">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2B6C8970" w14:textId="77777777" w:rsidR="002C5E13" w:rsidRPr="00816C4A" w:rsidRDefault="002C5E13" w:rsidP="00C5562E">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7DE14787" w14:textId="77777777" w:rsidR="002C5E13" w:rsidRPr="00816C4A" w:rsidRDefault="002C5E13" w:rsidP="00C5562E">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6820EF0" w14:textId="77777777" w:rsidR="002C5E13" w:rsidRPr="00816C4A" w:rsidRDefault="002C5E13" w:rsidP="00C5562E">
            <w:pPr>
              <w:pStyle w:val="TAH"/>
              <w:ind w:left="284" w:hanging="284"/>
              <w:rPr>
                <w:lang w:eastAsia="en-GB"/>
              </w:rPr>
            </w:pPr>
            <w:r w:rsidRPr="00816C4A">
              <w:rPr>
                <w:lang w:eastAsia="en-GB"/>
              </w:rPr>
              <w:t>Length</w:t>
            </w:r>
          </w:p>
        </w:tc>
      </w:tr>
      <w:tr w:rsidR="002C5E13" w:rsidRPr="00816C4A" w14:paraId="77373CCE"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C73D288" w14:textId="77777777" w:rsidR="002C5E13" w:rsidRPr="00816C4A" w:rsidRDefault="002C5E13" w:rsidP="00C5562E">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260543E" w14:textId="77777777" w:rsidR="002C5E13" w:rsidRPr="00816C4A" w:rsidRDefault="002C5E13" w:rsidP="00C5562E">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548CA823"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31B29D9"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4212939" w14:textId="77777777" w:rsidR="002C5E13" w:rsidRPr="00816C4A" w:rsidRDefault="002C5E13" w:rsidP="00C5562E">
            <w:pPr>
              <w:pStyle w:val="TAC"/>
              <w:ind w:left="284" w:hanging="284"/>
              <w:rPr>
                <w:lang w:eastAsia="en-GB"/>
              </w:rPr>
            </w:pPr>
            <w:r w:rsidRPr="00816C4A">
              <w:rPr>
                <w:lang w:eastAsia="en-GB"/>
              </w:rPr>
              <w:t>1</w:t>
            </w:r>
          </w:p>
        </w:tc>
      </w:tr>
      <w:tr w:rsidR="002C5E13" w:rsidRPr="00816C4A" w14:paraId="45EF5CA9"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1D24A785" w14:textId="77777777" w:rsidR="002C5E13" w:rsidRPr="00816C4A" w:rsidRDefault="002C5E13" w:rsidP="00C5562E">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23B5663" w14:textId="77777777" w:rsidR="002C5E13" w:rsidRPr="00816C4A" w:rsidRDefault="002C5E13" w:rsidP="00C5562E">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596DC8DD"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3BFA943"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ACD6D85" w14:textId="77777777" w:rsidR="002C5E13" w:rsidRPr="00816C4A" w:rsidRDefault="002C5E13" w:rsidP="00C5562E">
            <w:pPr>
              <w:pStyle w:val="TAC"/>
              <w:ind w:left="284" w:hanging="284"/>
              <w:rPr>
                <w:lang w:eastAsia="en-GB"/>
              </w:rPr>
            </w:pPr>
            <w:r w:rsidRPr="00816C4A">
              <w:rPr>
                <w:lang w:eastAsia="en-GB"/>
              </w:rPr>
              <w:t>1</w:t>
            </w:r>
          </w:p>
        </w:tc>
      </w:tr>
      <w:tr w:rsidR="002C5E13" w:rsidRPr="00816C4A" w14:paraId="000EFC0A"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AC294F7" w14:textId="77777777" w:rsidR="002C5E13" w:rsidRPr="00816C4A" w:rsidRDefault="002C5E13" w:rsidP="00C5562E">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65D98BD7" w14:textId="77777777" w:rsidR="002C5E13" w:rsidRPr="00816C4A" w:rsidRDefault="002C5E13" w:rsidP="00C5562E">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65D69537"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273E36"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8A98A7" w14:textId="77777777" w:rsidR="002C5E13" w:rsidRPr="00816C4A" w:rsidRDefault="002C5E13" w:rsidP="00C5562E">
            <w:pPr>
              <w:pStyle w:val="TAC"/>
              <w:ind w:left="284" w:hanging="284"/>
              <w:rPr>
                <w:lang w:eastAsia="en-GB"/>
              </w:rPr>
            </w:pPr>
            <w:r w:rsidRPr="00816C4A">
              <w:rPr>
                <w:lang w:eastAsia="en-GB"/>
              </w:rPr>
              <w:t>A</w:t>
            </w:r>
          </w:p>
        </w:tc>
      </w:tr>
      <w:tr w:rsidR="002C5E13" w:rsidRPr="00816C4A" w14:paraId="6A33D726"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59E7B60A" w14:textId="77777777" w:rsidR="002C5E13" w:rsidRPr="00816C4A" w:rsidRDefault="002C5E13" w:rsidP="00C5562E">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93F967F" w14:textId="77777777" w:rsidR="002C5E13" w:rsidRPr="00816C4A" w:rsidRDefault="002C5E13" w:rsidP="00C5562E">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77D46BB"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C0F1713"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F51503" w14:textId="77777777" w:rsidR="002C5E13" w:rsidRPr="00816C4A" w:rsidRDefault="002C5E13" w:rsidP="00C5562E">
            <w:pPr>
              <w:pStyle w:val="TAC"/>
              <w:ind w:left="284" w:hanging="284"/>
              <w:rPr>
                <w:lang w:eastAsia="en-GB"/>
              </w:rPr>
            </w:pPr>
            <w:r w:rsidRPr="00816C4A">
              <w:rPr>
                <w:lang w:eastAsia="en-GB"/>
              </w:rPr>
              <w:t>B</w:t>
            </w:r>
          </w:p>
        </w:tc>
      </w:tr>
      <w:tr w:rsidR="002C5E13" w:rsidRPr="00816C4A" w14:paraId="58387588"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61D1BC72" w14:textId="77777777" w:rsidR="002C5E13" w:rsidRPr="00816C4A" w:rsidRDefault="002C5E13" w:rsidP="00C5562E">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63753FB" w14:textId="77777777" w:rsidR="002C5E13" w:rsidRPr="00816C4A" w:rsidRDefault="002C5E13" w:rsidP="00C5562E">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539D939B"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F348FD4" w14:textId="77777777" w:rsidR="002C5E13" w:rsidRPr="00816C4A" w:rsidRDefault="002C5E13" w:rsidP="00C5562E">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E7E8EC7" w14:textId="77777777" w:rsidR="002C5E13" w:rsidRPr="00816C4A" w:rsidRDefault="002C5E13" w:rsidP="00C5562E">
            <w:pPr>
              <w:pStyle w:val="TAL"/>
              <w:ind w:left="284" w:hanging="284"/>
              <w:jc w:val="center"/>
            </w:pPr>
            <w:r w:rsidRPr="00816C4A">
              <w:t>C</w:t>
            </w:r>
          </w:p>
        </w:tc>
      </w:tr>
      <w:tr w:rsidR="002C5E13" w:rsidRPr="00816C4A" w14:paraId="0CB84A6F"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901CB62" w14:textId="77777777" w:rsidR="002C5E13" w:rsidRPr="00816C4A" w:rsidRDefault="002C5E13" w:rsidP="00C5562E">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4E43470" w14:textId="5C2D93BA" w:rsidR="002C5E13" w:rsidRPr="00816C4A" w:rsidRDefault="002C7D68" w:rsidP="00C5562E">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61BC6B40" w14:textId="77777777" w:rsidR="002C5E13" w:rsidRPr="00816C4A" w:rsidRDefault="002C5E13" w:rsidP="00C5562E">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46B69CB" w14:textId="77777777" w:rsidR="002C5E13" w:rsidRPr="00816C4A" w:rsidRDefault="002C5E13" w:rsidP="00C5562E">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C647AA" w14:textId="77777777" w:rsidR="002C5E13" w:rsidRPr="00816C4A" w:rsidRDefault="002C5E13" w:rsidP="00C5562E">
            <w:pPr>
              <w:pStyle w:val="TAC"/>
              <w:ind w:left="284" w:hanging="284"/>
              <w:rPr>
                <w:lang w:eastAsia="en-GB"/>
              </w:rPr>
            </w:pPr>
            <w:r w:rsidRPr="00816C4A">
              <w:rPr>
                <w:lang w:eastAsia="en-GB"/>
              </w:rPr>
              <w:t>D</w:t>
            </w:r>
          </w:p>
        </w:tc>
      </w:tr>
      <w:tr w:rsidR="002C5E13" w:rsidRPr="00816C4A" w14:paraId="16926F8C"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150C399A" w14:textId="77777777" w:rsidR="002C5E13" w:rsidRPr="00816C4A" w:rsidRDefault="002C5E13" w:rsidP="00C5562E">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10A820B" w14:textId="6E5DE88D" w:rsidR="002C5E13" w:rsidRPr="00816C4A" w:rsidRDefault="002C7D68" w:rsidP="00C5562E">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5B2BA335"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3420FF79" w14:textId="77777777" w:rsidR="002C5E13" w:rsidRPr="00816C4A" w:rsidRDefault="002C5E13" w:rsidP="00C5562E">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70F588EA" w14:textId="77777777" w:rsidR="002C5E13" w:rsidRPr="00816C4A" w:rsidRDefault="002C5E13" w:rsidP="00C5562E">
            <w:pPr>
              <w:pStyle w:val="TAL"/>
              <w:ind w:left="284" w:hanging="284"/>
              <w:jc w:val="center"/>
            </w:pPr>
            <w:r w:rsidRPr="00816C4A">
              <w:t>E</w:t>
            </w:r>
          </w:p>
        </w:tc>
      </w:tr>
      <w:tr w:rsidR="002C5E13" w:rsidRPr="00816C4A" w14:paraId="6F02707B" w14:textId="77777777" w:rsidTr="00C5562E">
        <w:trPr>
          <w:jc w:val="center"/>
        </w:trPr>
        <w:tc>
          <w:tcPr>
            <w:tcW w:w="3970" w:type="dxa"/>
            <w:tcBorders>
              <w:top w:val="single" w:sz="6" w:space="0" w:color="auto"/>
              <w:left w:val="single" w:sz="6" w:space="0" w:color="auto"/>
              <w:bottom w:val="single" w:sz="6" w:space="0" w:color="auto"/>
              <w:right w:val="single" w:sz="6" w:space="0" w:color="auto"/>
            </w:tcBorders>
          </w:tcPr>
          <w:p w14:paraId="0ACE0F20" w14:textId="77777777" w:rsidR="002C5E13" w:rsidRPr="00816C4A" w:rsidRDefault="002C5E13" w:rsidP="00C5562E">
            <w:pPr>
              <w:pStyle w:val="TAL"/>
              <w:ind w:left="284" w:hanging="284"/>
            </w:pPr>
            <w:r>
              <w:t>CAG</w:t>
            </w:r>
            <w:r w:rsidRPr="00816C4A">
              <w:t xml:space="preserve"> </w:t>
            </w:r>
            <w:r>
              <w:t xml:space="preserve">ID </w:t>
            </w:r>
            <w:r w:rsidRPr="001B7C50">
              <w:t>human-</w:t>
            </w:r>
            <w:r>
              <w:t>readable network name per CAG ID list</w:t>
            </w:r>
          </w:p>
        </w:tc>
        <w:tc>
          <w:tcPr>
            <w:tcW w:w="1183" w:type="dxa"/>
            <w:tcBorders>
              <w:top w:val="single" w:sz="6" w:space="0" w:color="auto"/>
              <w:left w:val="single" w:sz="6" w:space="0" w:color="auto"/>
              <w:bottom w:val="single" w:sz="6" w:space="0" w:color="auto"/>
              <w:right w:val="single" w:sz="6" w:space="0" w:color="auto"/>
            </w:tcBorders>
          </w:tcPr>
          <w:p w14:paraId="1E26FA1F" w14:textId="0E572D76" w:rsidR="002C5E13" w:rsidRPr="00816C4A" w:rsidRDefault="002C7D68" w:rsidP="00C5562E">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58563347" w14:textId="77777777" w:rsidR="002C5E13" w:rsidRPr="00816C4A" w:rsidRDefault="002C5E13" w:rsidP="00C5562E">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DFA1796" w14:textId="77777777" w:rsidR="002C5E13" w:rsidRPr="00816C4A" w:rsidRDefault="002C5E13" w:rsidP="00C5562E">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7E67CBCD" w14:textId="77777777" w:rsidR="002C5E13" w:rsidRPr="00816C4A" w:rsidRDefault="002C5E13" w:rsidP="00C5562E">
            <w:pPr>
              <w:pStyle w:val="TAL"/>
              <w:ind w:left="284" w:hanging="284"/>
              <w:jc w:val="center"/>
            </w:pPr>
            <w:r w:rsidRPr="00816C4A">
              <w:t>E</w:t>
            </w:r>
          </w:p>
        </w:tc>
      </w:tr>
    </w:tbl>
    <w:p w14:paraId="4BA20602" w14:textId="77777777" w:rsidR="002C5E13" w:rsidRPr="00816C4A" w:rsidRDefault="002C5E13" w:rsidP="002C5E13"/>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lastRenderedPageBreak/>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050540B7" w14:textId="77777777" w:rsidR="002C5E13" w:rsidRPr="00816C4A" w:rsidRDefault="002C5E13" w:rsidP="002C5E13">
      <w:pPr>
        <w:pStyle w:val="B1"/>
        <w:ind w:left="284"/>
      </w:pPr>
      <w:r w:rsidRPr="00816C4A">
        <w:t>-</w:t>
      </w:r>
      <w:r w:rsidRPr="00816C4A">
        <w:tab/>
        <w:t>C</w:t>
      </w:r>
      <w:r>
        <w:t>A</w:t>
      </w:r>
      <w:r w:rsidRPr="00816C4A">
        <w:t>G cell selection status: this data object shall contain C</w:t>
      </w:r>
      <w:r>
        <w:t>A</w:t>
      </w:r>
      <w:r w:rsidRPr="00816C4A">
        <w:t xml:space="preserve">G cell selection status. The ME should send the event indicating that it is not camped on a </w:t>
      </w:r>
      <w:r>
        <w:t xml:space="preserve">CAG </w:t>
      </w:r>
      <w:r w:rsidRPr="00816C4A">
        <w:t xml:space="preserve">cell only after a previous event that indicated that UE was camped on a </w:t>
      </w:r>
      <w:r>
        <w:t xml:space="preserve">CAG </w:t>
      </w:r>
      <w:r w:rsidRPr="00816C4A">
        <w:t>cell.</w:t>
      </w:r>
    </w:p>
    <w:p w14:paraId="3590613B" w14:textId="77777777" w:rsidR="002C5E13" w:rsidRPr="00816C4A" w:rsidRDefault="002C5E13" w:rsidP="002C5E13">
      <w:pPr>
        <w:pStyle w:val="B1"/>
        <w:ind w:left="284"/>
      </w:pPr>
      <w:r w:rsidRPr="00816C4A">
        <w:t>-</w:t>
      </w:r>
      <w:r w:rsidRPr="00816C4A">
        <w:tab/>
        <w:t>C</w:t>
      </w:r>
      <w:r>
        <w:t>A</w:t>
      </w:r>
      <w:r w:rsidRPr="00816C4A">
        <w:t xml:space="preserve">G </w:t>
      </w:r>
      <w:r>
        <w:t>information list</w:t>
      </w:r>
      <w:r w:rsidRPr="00816C4A">
        <w:t xml:space="preserve">: If the UE is camping on a </w:t>
      </w:r>
      <w:r>
        <w:t>CAG</w:t>
      </w:r>
      <w:r w:rsidRPr="00816C4A">
        <w:t xml:space="preserve"> cell, this data object shall be present, and shall contain C</w:t>
      </w:r>
      <w:r>
        <w:t>A</w:t>
      </w:r>
      <w:r w:rsidRPr="00816C4A">
        <w:t xml:space="preserve">G </w:t>
      </w:r>
      <w:r>
        <w:t xml:space="preserve">information list </w:t>
      </w:r>
      <w:r w:rsidRPr="00816C4A">
        <w:t xml:space="preserve">of the current serving </w:t>
      </w:r>
      <w:r>
        <w:t xml:space="preserve">CAG </w:t>
      </w:r>
      <w:r w:rsidRPr="00816C4A">
        <w:t>cell. In all other cases this data object shall not be present.</w:t>
      </w:r>
    </w:p>
    <w:p w14:paraId="7EEEE979" w14:textId="77777777" w:rsidR="002C5E13" w:rsidRPr="00816C4A" w:rsidRDefault="002C5E13" w:rsidP="002C5E13">
      <w:pPr>
        <w:pStyle w:val="B1"/>
        <w:ind w:left="284"/>
      </w:pPr>
      <w:r w:rsidRPr="00816C4A">
        <w:t>-</w:t>
      </w:r>
      <w:r w:rsidRPr="00816C4A">
        <w:tab/>
      </w:r>
      <w:r>
        <w:t>CAG</w:t>
      </w:r>
      <w:r w:rsidRPr="00816C4A">
        <w:t xml:space="preserve"> </w:t>
      </w:r>
      <w:r>
        <w:t xml:space="preserve">ID </w:t>
      </w:r>
      <w:r w:rsidRPr="001B7C50">
        <w:t>human-</w:t>
      </w:r>
      <w:r>
        <w:t>readable network name per CAG ID list</w:t>
      </w:r>
      <w:r w:rsidRPr="00816C4A">
        <w:t xml:space="preserve">: If the UE is camping on a </w:t>
      </w:r>
      <w:r>
        <w:t>CAG</w:t>
      </w:r>
      <w:r w:rsidRPr="00816C4A">
        <w:t xml:space="preserve"> cell, this data object shall be present, and shall contain </w:t>
      </w:r>
      <w:r>
        <w:t>CAG</w:t>
      </w:r>
      <w:r w:rsidRPr="00816C4A">
        <w:t xml:space="preserve"> </w:t>
      </w:r>
      <w:r>
        <w:t xml:space="preserve">ID </w:t>
      </w:r>
      <w:r w:rsidRPr="001B7C50">
        <w:t>human-</w:t>
      </w:r>
      <w:r>
        <w:t xml:space="preserve">readable network name per CAG ID list </w:t>
      </w:r>
      <w:r w:rsidRPr="00816C4A">
        <w:t xml:space="preserve">(if available </w:t>
      </w:r>
      <w:r w:rsidRPr="00816C4A">
        <w:rPr>
          <w:rFonts w:eastAsia="Arial Unicode MS" w:cs="Arial"/>
        </w:rPr>
        <w:t>in the broadcasted information</w:t>
      </w:r>
      <w:r w:rsidRPr="00816C4A">
        <w:t xml:space="preserve"> to the ME). In all other cases this data object shall not be present.</w:t>
      </w:r>
    </w:p>
    <w:p w14:paraId="2E7FCD61" w14:textId="77777777" w:rsidR="002C5E13" w:rsidRPr="00816C4A" w:rsidRDefault="002C5E13" w:rsidP="002C5E13">
      <w:r w:rsidRPr="00816C4A">
        <w:t>Response parameters/data: None for this type of ENVELOPE command.</w:t>
      </w:r>
    </w:p>
    <w:p w14:paraId="4A6207D1" w14:textId="46241E14" w:rsidR="00F31340" w:rsidRPr="00816C4A" w:rsidRDefault="00F31340" w:rsidP="00F31340">
      <w:pPr>
        <w:pStyle w:val="Heading3"/>
      </w:pPr>
      <w:bookmarkStart w:id="2351" w:name="_Toc114671921"/>
      <w:bookmarkStart w:id="2352" w:name="_Toc130981530"/>
      <w:r>
        <w:t>7.5.27</w:t>
      </w:r>
      <w:r w:rsidRPr="00816C4A">
        <w:tab/>
      </w:r>
      <w:r>
        <w:t xml:space="preserve">Slices Status Change </w:t>
      </w:r>
      <w:r w:rsidRPr="00816C4A">
        <w:t>event</w:t>
      </w:r>
      <w:bookmarkEnd w:id="2351"/>
      <w:bookmarkEnd w:id="2352"/>
    </w:p>
    <w:p w14:paraId="2DD2B857" w14:textId="77777777" w:rsidR="00F31340" w:rsidRPr="00816C4A" w:rsidRDefault="00F31340" w:rsidP="00F31340">
      <w:r w:rsidRPr="00816C4A">
        <w:t>The following clause applies if class "</w:t>
      </w:r>
      <w:r>
        <w:t>ah</w:t>
      </w:r>
      <w:r w:rsidRPr="00816C4A">
        <w:t>" is supported</w:t>
      </w:r>
    </w:p>
    <w:p w14:paraId="07F6AC2A" w14:textId="6064A05E" w:rsidR="00F31340" w:rsidRPr="00816C4A" w:rsidRDefault="00F31340" w:rsidP="00F31340">
      <w:pPr>
        <w:pStyle w:val="Heading4"/>
      </w:pPr>
      <w:bookmarkStart w:id="2353" w:name="_Toc114671922"/>
      <w:bookmarkStart w:id="2354" w:name="_Toc130981531"/>
      <w:r>
        <w:t>7.5.27</w:t>
      </w:r>
      <w:r w:rsidRPr="00816C4A">
        <w:t>.1</w:t>
      </w:r>
      <w:r w:rsidRPr="00816C4A">
        <w:tab/>
        <w:t>Procedure</w:t>
      </w:r>
      <w:bookmarkEnd w:id="2353"/>
      <w:bookmarkEnd w:id="2354"/>
    </w:p>
    <w:p w14:paraId="1D377079" w14:textId="77777777" w:rsidR="00F31340" w:rsidRPr="00816C4A" w:rsidRDefault="00F31340" w:rsidP="00F31340">
      <w:r w:rsidRPr="00816C4A">
        <w:t xml:space="preserve">If the </w:t>
      </w:r>
      <w:r>
        <w:t xml:space="preserve">Slice Status Change </w:t>
      </w:r>
      <w:r w:rsidRPr="00816C4A">
        <w:t xml:space="preserve">event is part of the current event list (as set up by the last SET UP EVENT LIST command, see ETSI TS 102.223 [32]), then, when the ME detects a change in </w:t>
      </w:r>
      <w:r>
        <w:t xml:space="preserve">any S-NSSAI </w:t>
      </w:r>
      <w:r w:rsidRPr="00816C4A">
        <w:t>status</w:t>
      </w:r>
      <w:r>
        <w:t xml:space="preserve"> (S-NSSAI included to or removed from  Rejected S-NSSAI, </w:t>
      </w:r>
      <w:r w:rsidRPr="00140E21">
        <w:t>Allowed NSSAI</w:t>
      </w:r>
      <w:r>
        <w:t xml:space="preserve"> or Served S-NSSAI list)</w:t>
      </w:r>
      <w:r w:rsidRPr="00816C4A">
        <w:t xml:space="preserve">, the ME shall inform the UICC that it has occurred, using ENVELOPE (EVENT DOWNLOAD – </w:t>
      </w:r>
      <w:r>
        <w:t>Slices status</w:t>
      </w:r>
      <w:r w:rsidRPr="00816C4A">
        <w:t>) as defined below.</w:t>
      </w:r>
    </w:p>
    <w:p w14:paraId="72E281AF" w14:textId="1497A595" w:rsidR="00F31340" w:rsidRPr="00816C4A" w:rsidRDefault="00F31340" w:rsidP="00F31340">
      <w:pPr>
        <w:pStyle w:val="Heading4"/>
      </w:pPr>
      <w:bookmarkStart w:id="2355" w:name="_Toc114671923"/>
      <w:bookmarkStart w:id="2356" w:name="_Toc130981532"/>
      <w:r>
        <w:t>7.5.27</w:t>
      </w:r>
      <w:r w:rsidRPr="00816C4A">
        <w:t>.2</w:t>
      </w:r>
      <w:r w:rsidRPr="00816C4A">
        <w:tab/>
        <w:t xml:space="preserve">Structure of ENVELOPE (EVENT DOWNLOAD – </w:t>
      </w:r>
      <w:r>
        <w:t>Slices status</w:t>
      </w:r>
      <w:r w:rsidRPr="00816C4A">
        <w:t>)</w:t>
      </w:r>
      <w:bookmarkEnd w:id="2355"/>
      <w:bookmarkEnd w:id="2356"/>
    </w:p>
    <w:p w14:paraId="76960B76" w14:textId="77777777" w:rsidR="00F31340" w:rsidRPr="00816C4A" w:rsidRDefault="00F31340" w:rsidP="00F31340">
      <w:r w:rsidRPr="00816C4A">
        <w:t>Direction : ME to UICC</w:t>
      </w:r>
    </w:p>
    <w:p w14:paraId="7542957D" w14:textId="77777777" w:rsidR="00F31340" w:rsidRPr="00816C4A" w:rsidRDefault="00F31340" w:rsidP="00F31340">
      <w:r w:rsidRPr="00816C4A">
        <w:t>The command header is specified in TS 31.101 [13]</w:t>
      </w:r>
    </w:p>
    <w:p w14:paraId="6CAE1B48" w14:textId="77777777" w:rsidR="001B5EC1" w:rsidRPr="00816C4A" w:rsidRDefault="001B5EC1" w:rsidP="001B5EC1">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1B5EC1" w:rsidRPr="00816C4A" w14:paraId="449D68A6" w14:textId="77777777" w:rsidTr="00BF7EAC">
        <w:trPr>
          <w:jc w:val="center"/>
        </w:trPr>
        <w:tc>
          <w:tcPr>
            <w:tcW w:w="3970" w:type="dxa"/>
            <w:tcBorders>
              <w:top w:val="single" w:sz="6" w:space="0" w:color="auto"/>
              <w:left w:val="single" w:sz="6" w:space="0" w:color="auto"/>
              <w:bottom w:val="single" w:sz="6" w:space="0" w:color="auto"/>
              <w:right w:val="single" w:sz="6" w:space="0" w:color="auto"/>
            </w:tcBorders>
          </w:tcPr>
          <w:p w14:paraId="6E598487" w14:textId="77777777" w:rsidR="001B5EC1" w:rsidRPr="00816C4A" w:rsidRDefault="001B5EC1" w:rsidP="00BF7EA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B3E141E" w14:textId="77777777" w:rsidR="001B5EC1" w:rsidRPr="00816C4A" w:rsidRDefault="001B5EC1" w:rsidP="00BF7EAC">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1796C474" w14:textId="77777777" w:rsidR="001B5EC1" w:rsidRPr="00816C4A" w:rsidRDefault="001B5EC1" w:rsidP="00BF7EAC">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DFB4BDE" w14:textId="77777777" w:rsidR="001B5EC1" w:rsidRPr="00816C4A" w:rsidRDefault="001B5EC1" w:rsidP="00BF7EA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C9A4030" w14:textId="77777777" w:rsidR="001B5EC1" w:rsidRPr="00816C4A" w:rsidRDefault="001B5EC1" w:rsidP="00BF7EAC">
            <w:pPr>
              <w:pStyle w:val="TAH"/>
              <w:ind w:left="284" w:hanging="284"/>
              <w:rPr>
                <w:lang w:eastAsia="en-GB"/>
              </w:rPr>
            </w:pPr>
            <w:r w:rsidRPr="00816C4A">
              <w:rPr>
                <w:lang w:eastAsia="en-GB"/>
              </w:rPr>
              <w:t>Length</w:t>
            </w:r>
          </w:p>
        </w:tc>
      </w:tr>
      <w:tr w:rsidR="001B5EC1" w:rsidRPr="00816C4A" w14:paraId="1C6891A3" w14:textId="77777777" w:rsidTr="00BF7EAC">
        <w:trPr>
          <w:jc w:val="center"/>
        </w:trPr>
        <w:tc>
          <w:tcPr>
            <w:tcW w:w="3970" w:type="dxa"/>
            <w:tcBorders>
              <w:top w:val="single" w:sz="6" w:space="0" w:color="auto"/>
              <w:left w:val="single" w:sz="6" w:space="0" w:color="auto"/>
              <w:bottom w:val="single" w:sz="6" w:space="0" w:color="auto"/>
              <w:right w:val="single" w:sz="6" w:space="0" w:color="auto"/>
            </w:tcBorders>
          </w:tcPr>
          <w:p w14:paraId="65C481D8" w14:textId="77777777" w:rsidR="001B5EC1" w:rsidRPr="00816C4A" w:rsidRDefault="001B5EC1" w:rsidP="00BF7EA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3EB617A2" w14:textId="77777777" w:rsidR="001B5EC1" w:rsidRPr="00816C4A" w:rsidRDefault="001B5EC1" w:rsidP="00BF7EAC">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6AB5655C" w14:textId="77777777" w:rsidR="001B5EC1" w:rsidRPr="00816C4A" w:rsidRDefault="001B5EC1" w:rsidP="00BF7EA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BFE6D83" w14:textId="77777777" w:rsidR="001B5EC1" w:rsidRPr="00816C4A" w:rsidRDefault="001B5EC1" w:rsidP="00BF7EA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ABC146D" w14:textId="77777777" w:rsidR="001B5EC1" w:rsidRPr="00816C4A" w:rsidRDefault="001B5EC1" w:rsidP="00BF7EAC">
            <w:pPr>
              <w:pStyle w:val="TAC"/>
              <w:ind w:left="284" w:hanging="284"/>
              <w:rPr>
                <w:lang w:eastAsia="en-GB"/>
              </w:rPr>
            </w:pPr>
            <w:r w:rsidRPr="00816C4A">
              <w:rPr>
                <w:lang w:eastAsia="en-GB"/>
              </w:rPr>
              <w:t>1</w:t>
            </w:r>
          </w:p>
        </w:tc>
      </w:tr>
      <w:tr w:rsidR="001B5EC1" w:rsidRPr="00816C4A" w14:paraId="6216B276" w14:textId="77777777" w:rsidTr="00BF7EAC">
        <w:trPr>
          <w:jc w:val="center"/>
        </w:trPr>
        <w:tc>
          <w:tcPr>
            <w:tcW w:w="3970" w:type="dxa"/>
            <w:tcBorders>
              <w:top w:val="single" w:sz="6" w:space="0" w:color="auto"/>
              <w:left w:val="single" w:sz="6" w:space="0" w:color="auto"/>
              <w:bottom w:val="single" w:sz="6" w:space="0" w:color="auto"/>
              <w:right w:val="single" w:sz="6" w:space="0" w:color="auto"/>
            </w:tcBorders>
          </w:tcPr>
          <w:p w14:paraId="72A7CD63" w14:textId="3382F42D" w:rsidR="001B5EC1" w:rsidRPr="00816C4A" w:rsidRDefault="001B5EC1" w:rsidP="00BF7EAC">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2A7F517E" w14:textId="77777777" w:rsidR="001B5EC1" w:rsidRPr="00816C4A" w:rsidRDefault="001B5EC1" w:rsidP="00BF7EAC">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7166126E" w14:textId="77777777" w:rsidR="001B5EC1" w:rsidRPr="00816C4A" w:rsidRDefault="001B5EC1" w:rsidP="00BF7EA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3DE06FC" w14:textId="77777777" w:rsidR="001B5EC1" w:rsidRPr="00816C4A" w:rsidRDefault="001B5EC1" w:rsidP="00BF7EA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7BEE9A9" w14:textId="77777777" w:rsidR="001B5EC1" w:rsidRPr="00816C4A" w:rsidRDefault="001B5EC1" w:rsidP="00BF7EAC">
            <w:pPr>
              <w:pStyle w:val="TAC"/>
              <w:ind w:left="284" w:hanging="284"/>
              <w:rPr>
                <w:lang w:eastAsia="en-GB"/>
              </w:rPr>
            </w:pPr>
            <w:r w:rsidRPr="00816C4A">
              <w:rPr>
                <w:lang w:eastAsia="en-GB"/>
              </w:rPr>
              <w:t>1</w:t>
            </w:r>
          </w:p>
        </w:tc>
      </w:tr>
      <w:tr w:rsidR="001B5EC1" w:rsidRPr="00816C4A" w14:paraId="79AC0EC3" w14:textId="77777777" w:rsidTr="00BF7EAC">
        <w:trPr>
          <w:jc w:val="center"/>
        </w:trPr>
        <w:tc>
          <w:tcPr>
            <w:tcW w:w="3970" w:type="dxa"/>
            <w:tcBorders>
              <w:top w:val="single" w:sz="6" w:space="0" w:color="auto"/>
              <w:left w:val="single" w:sz="6" w:space="0" w:color="auto"/>
              <w:bottom w:val="single" w:sz="6" w:space="0" w:color="auto"/>
              <w:right w:val="single" w:sz="6" w:space="0" w:color="auto"/>
            </w:tcBorders>
          </w:tcPr>
          <w:p w14:paraId="1BC9504E" w14:textId="77777777" w:rsidR="001B5EC1" w:rsidRPr="00816C4A" w:rsidRDefault="001B5EC1" w:rsidP="00BF7EAC">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151A8858" w14:textId="77777777" w:rsidR="001B5EC1" w:rsidRPr="00816C4A" w:rsidRDefault="001B5EC1" w:rsidP="00BF7EAC">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35ED60CD" w14:textId="77777777" w:rsidR="001B5EC1" w:rsidRPr="00816C4A" w:rsidRDefault="001B5EC1" w:rsidP="00BF7EA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EA7613A" w14:textId="77777777" w:rsidR="001B5EC1" w:rsidRPr="00816C4A" w:rsidRDefault="001B5EC1" w:rsidP="00BF7EA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649D639" w14:textId="77777777" w:rsidR="001B5EC1" w:rsidRPr="00816C4A" w:rsidRDefault="001B5EC1" w:rsidP="00BF7EAC">
            <w:pPr>
              <w:pStyle w:val="TAC"/>
              <w:ind w:left="284" w:hanging="284"/>
              <w:rPr>
                <w:lang w:eastAsia="en-GB"/>
              </w:rPr>
            </w:pPr>
            <w:r w:rsidRPr="00816C4A">
              <w:rPr>
                <w:lang w:eastAsia="en-GB"/>
              </w:rPr>
              <w:t>A</w:t>
            </w:r>
          </w:p>
        </w:tc>
      </w:tr>
      <w:tr w:rsidR="001B5EC1" w:rsidRPr="00816C4A" w14:paraId="0C4BADE2" w14:textId="77777777" w:rsidTr="00BF7EAC">
        <w:trPr>
          <w:jc w:val="center"/>
        </w:trPr>
        <w:tc>
          <w:tcPr>
            <w:tcW w:w="3970" w:type="dxa"/>
            <w:tcBorders>
              <w:top w:val="single" w:sz="6" w:space="0" w:color="auto"/>
              <w:left w:val="single" w:sz="6" w:space="0" w:color="auto"/>
              <w:bottom w:val="single" w:sz="6" w:space="0" w:color="auto"/>
              <w:right w:val="single" w:sz="6" w:space="0" w:color="auto"/>
            </w:tcBorders>
          </w:tcPr>
          <w:p w14:paraId="58BF48AC" w14:textId="77777777" w:rsidR="001B5EC1" w:rsidRPr="00816C4A" w:rsidRDefault="001B5EC1" w:rsidP="00BF7EAC">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D53D5D0" w14:textId="77777777" w:rsidR="001B5EC1" w:rsidRPr="00816C4A" w:rsidRDefault="001B5EC1" w:rsidP="00BF7EAC">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543E528B" w14:textId="77777777" w:rsidR="001B5EC1" w:rsidRPr="00816C4A" w:rsidRDefault="001B5EC1" w:rsidP="00BF7EA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75F1915C" w14:textId="77777777" w:rsidR="001B5EC1" w:rsidRPr="00816C4A" w:rsidRDefault="001B5EC1" w:rsidP="00BF7EA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F6261B8" w14:textId="77777777" w:rsidR="001B5EC1" w:rsidRPr="00816C4A" w:rsidRDefault="001B5EC1" w:rsidP="00BF7EAC">
            <w:pPr>
              <w:pStyle w:val="TAC"/>
              <w:ind w:left="284" w:hanging="284"/>
              <w:rPr>
                <w:lang w:eastAsia="en-GB"/>
              </w:rPr>
            </w:pPr>
            <w:r w:rsidRPr="00816C4A">
              <w:rPr>
                <w:lang w:eastAsia="en-GB"/>
              </w:rPr>
              <w:t>B</w:t>
            </w:r>
          </w:p>
        </w:tc>
      </w:tr>
      <w:tr w:rsidR="001B5EC1" w:rsidRPr="00816C4A" w14:paraId="618CB2DB" w14:textId="77777777" w:rsidTr="00BF7EAC">
        <w:trPr>
          <w:jc w:val="center"/>
        </w:trPr>
        <w:tc>
          <w:tcPr>
            <w:tcW w:w="3970" w:type="dxa"/>
            <w:tcBorders>
              <w:top w:val="single" w:sz="6" w:space="0" w:color="auto"/>
              <w:left w:val="single" w:sz="6" w:space="0" w:color="auto"/>
              <w:bottom w:val="single" w:sz="6" w:space="0" w:color="auto"/>
              <w:right w:val="single" w:sz="6" w:space="0" w:color="auto"/>
            </w:tcBorders>
          </w:tcPr>
          <w:p w14:paraId="4E5A6901" w14:textId="77777777" w:rsidR="001B5EC1" w:rsidRPr="00816C4A" w:rsidRDefault="001B5EC1" w:rsidP="00BF7EAC">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7D7B2426" w14:textId="77777777" w:rsidR="001B5EC1" w:rsidRPr="00816C4A" w:rsidRDefault="001B5EC1" w:rsidP="00BF7EAC">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7826CF5F" w14:textId="77777777" w:rsidR="001B5EC1" w:rsidRPr="00816C4A" w:rsidRDefault="001B5EC1" w:rsidP="00BF7EAC">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03EE5C3D" w14:textId="77777777" w:rsidR="001B5EC1" w:rsidRPr="00816C4A" w:rsidRDefault="001B5EC1" w:rsidP="00BF7EAC">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6A5532DA" w14:textId="77777777" w:rsidR="001B5EC1" w:rsidRPr="00816C4A" w:rsidRDefault="001B5EC1" w:rsidP="00BF7EAC">
            <w:pPr>
              <w:pStyle w:val="TAL"/>
              <w:ind w:left="284" w:hanging="284"/>
              <w:jc w:val="center"/>
            </w:pPr>
            <w:r w:rsidRPr="00816C4A">
              <w:t>C</w:t>
            </w:r>
          </w:p>
        </w:tc>
      </w:tr>
      <w:tr w:rsidR="001B5EC1" w:rsidRPr="00816C4A" w14:paraId="219C77D2" w14:textId="77777777" w:rsidTr="00BF7EAC">
        <w:trPr>
          <w:jc w:val="center"/>
        </w:trPr>
        <w:tc>
          <w:tcPr>
            <w:tcW w:w="3970" w:type="dxa"/>
            <w:tcBorders>
              <w:top w:val="single" w:sz="6" w:space="0" w:color="auto"/>
              <w:left w:val="single" w:sz="6" w:space="0" w:color="auto"/>
              <w:bottom w:val="single" w:sz="6" w:space="0" w:color="auto"/>
              <w:right w:val="single" w:sz="6" w:space="0" w:color="auto"/>
            </w:tcBorders>
          </w:tcPr>
          <w:p w14:paraId="6DB65758" w14:textId="77777777" w:rsidR="001B5EC1" w:rsidRPr="00816C4A" w:rsidRDefault="001B5EC1" w:rsidP="00BF7EAC">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0741B85E" w14:textId="41DE3764" w:rsidR="001B5EC1" w:rsidRPr="00816C4A" w:rsidRDefault="001B5EC1" w:rsidP="00BF7EAC">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7F4AA91D" w14:textId="77777777" w:rsidR="001B5EC1" w:rsidRPr="00816C4A" w:rsidRDefault="001B5EC1" w:rsidP="00BF7EAC">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E46BBDD" w14:textId="77777777" w:rsidR="001B5EC1" w:rsidRPr="00816C4A" w:rsidRDefault="001B5EC1" w:rsidP="00BF7EA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AA1F0B7" w14:textId="77777777" w:rsidR="001B5EC1" w:rsidRPr="00816C4A" w:rsidRDefault="001B5EC1" w:rsidP="00BF7EAC">
            <w:pPr>
              <w:pStyle w:val="TAC"/>
              <w:ind w:left="284" w:hanging="284"/>
              <w:rPr>
                <w:lang w:eastAsia="en-GB"/>
              </w:rPr>
            </w:pPr>
            <w:r w:rsidRPr="00816C4A">
              <w:rPr>
                <w:lang w:eastAsia="en-GB"/>
              </w:rPr>
              <w:t>D</w:t>
            </w:r>
          </w:p>
        </w:tc>
      </w:tr>
      <w:tr w:rsidR="001B5EC1" w:rsidRPr="00816C4A" w14:paraId="0C82B299" w14:textId="77777777" w:rsidTr="00BF7EAC">
        <w:trPr>
          <w:jc w:val="center"/>
        </w:trPr>
        <w:tc>
          <w:tcPr>
            <w:tcW w:w="3970" w:type="dxa"/>
            <w:tcBorders>
              <w:top w:val="single" w:sz="6" w:space="0" w:color="auto"/>
              <w:left w:val="single" w:sz="6" w:space="0" w:color="auto"/>
              <w:bottom w:val="single" w:sz="6" w:space="0" w:color="auto"/>
              <w:right w:val="single" w:sz="6" w:space="0" w:color="auto"/>
            </w:tcBorders>
          </w:tcPr>
          <w:p w14:paraId="0AAD76E1" w14:textId="77777777" w:rsidR="001B5EC1" w:rsidRPr="00816C4A" w:rsidRDefault="001B5EC1" w:rsidP="00BF7EAC">
            <w:pPr>
              <w:pStyle w:val="TAL"/>
              <w:ind w:left="284" w:hanging="284"/>
            </w:pPr>
            <w:r>
              <w:t>Slices information</w:t>
            </w:r>
          </w:p>
        </w:tc>
        <w:tc>
          <w:tcPr>
            <w:tcW w:w="1183" w:type="dxa"/>
            <w:tcBorders>
              <w:top w:val="single" w:sz="6" w:space="0" w:color="auto"/>
              <w:left w:val="single" w:sz="6" w:space="0" w:color="auto"/>
              <w:bottom w:val="single" w:sz="6" w:space="0" w:color="auto"/>
              <w:right w:val="single" w:sz="6" w:space="0" w:color="auto"/>
            </w:tcBorders>
          </w:tcPr>
          <w:p w14:paraId="3BB64312" w14:textId="77777777" w:rsidR="001B5EC1" w:rsidRPr="00816C4A" w:rsidRDefault="001B5EC1" w:rsidP="00BF7EAC">
            <w:pPr>
              <w:pStyle w:val="TAC"/>
              <w:ind w:left="284" w:hanging="284"/>
              <w:rPr>
                <w:lang w:eastAsia="en-GB"/>
              </w:rPr>
            </w:pPr>
            <w:r>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5A37DF41" w14:textId="11F1ECB4" w:rsidR="001B5EC1" w:rsidRDefault="001B5EC1" w:rsidP="00BF7EAC">
            <w:pPr>
              <w:pStyle w:val="TAC"/>
              <w:ind w:left="284" w:hanging="284"/>
              <w:rPr>
                <w:lang w:eastAsia="en-GB"/>
              </w:rPr>
            </w:pPr>
            <w:r>
              <w:rPr>
                <w:lang w:eastAsia="en-GB"/>
              </w:rPr>
              <w:t>C</w:t>
            </w:r>
          </w:p>
          <w:p w14:paraId="2C7CB906" w14:textId="77777777" w:rsidR="001B5EC1" w:rsidRPr="00816C4A" w:rsidRDefault="001B5EC1" w:rsidP="00BF7EAC">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47D2F10C" w14:textId="77777777" w:rsidR="001B5EC1" w:rsidRPr="00816C4A" w:rsidRDefault="001B5EC1" w:rsidP="00BF7EA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2763959" w14:textId="59D2B243" w:rsidR="001B5EC1" w:rsidRPr="00816C4A" w:rsidRDefault="001B5EC1" w:rsidP="00BF7EAC">
            <w:pPr>
              <w:pStyle w:val="TAC"/>
              <w:ind w:left="284" w:hanging="284"/>
              <w:rPr>
                <w:lang w:eastAsia="en-GB"/>
              </w:rPr>
            </w:pPr>
            <w:r>
              <w:rPr>
                <w:lang w:eastAsia="en-GB"/>
              </w:rPr>
              <w:t>E</w:t>
            </w:r>
          </w:p>
        </w:tc>
      </w:tr>
      <w:tr w:rsidR="001B5EC1" w:rsidRPr="00816C4A" w14:paraId="770F98DB" w14:textId="77777777" w:rsidTr="00BF7EAC">
        <w:trPr>
          <w:jc w:val="center"/>
        </w:trPr>
        <w:tc>
          <w:tcPr>
            <w:tcW w:w="3970" w:type="dxa"/>
            <w:tcBorders>
              <w:top w:val="single" w:sz="6" w:space="0" w:color="auto"/>
              <w:left w:val="single" w:sz="6" w:space="0" w:color="auto"/>
              <w:bottom w:val="single" w:sz="6" w:space="0" w:color="auto"/>
              <w:right w:val="single" w:sz="6" w:space="0" w:color="auto"/>
            </w:tcBorders>
          </w:tcPr>
          <w:p w14:paraId="0D0A51F5" w14:textId="77777777" w:rsidR="001B5EC1" w:rsidRPr="00816C4A" w:rsidRDefault="001B5EC1" w:rsidP="00BF7EAC">
            <w:pPr>
              <w:pStyle w:val="TAL"/>
              <w:ind w:left="284" w:hanging="284"/>
            </w:pPr>
            <w:r>
              <w:t>Rejected slices information</w:t>
            </w:r>
          </w:p>
        </w:tc>
        <w:tc>
          <w:tcPr>
            <w:tcW w:w="1183" w:type="dxa"/>
            <w:tcBorders>
              <w:top w:val="single" w:sz="6" w:space="0" w:color="auto"/>
              <w:left w:val="single" w:sz="6" w:space="0" w:color="auto"/>
              <w:bottom w:val="single" w:sz="6" w:space="0" w:color="auto"/>
              <w:right w:val="single" w:sz="6" w:space="0" w:color="auto"/>
            </w:tcBorders>
          </w:tcPr>
          <w:p w14:paraId="5FF6DB37" w14:textId="6DDBB588" w:rsidR="001B5EC1" w:rsidRPr="00816C4A" w:rsidRDefault="001B5EC1" w:rsidP="00BF7EAC">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1C44B8E8" w14:textId="77777777" w:rsidR="001B5EC1" w:rsidRDefault="001B5EC1" w:rsidP="00BF7EAC">
            <w:pPr>
              <w:pStyle w:val="TAC"/>
              <w:ind w:left="284" w:hanging="284"/>
              <w:rPr>
                <w:lang w:eastAsia="en-GB"/>
              </w:rPr>
            </w:pPr>
            <w:r>
              <w:rPr>
                <w:lang w:eastAsia="en-GB"/>
              </w:rPr>
              <w:t>C</w:t>
            </w:r>
          </w:p>
          <w:p w14:paraId="13766CC2" w14:textId="77777777" w:rsidR="001B5EC1" w:rsidRPr="00816C4A" w:rsidRDefault="001B5EC1" w:rsidP="00BF7EAC">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1370519" w14:textId="77777777" w:rsidR="001B5EC1" w:rsidRPr="00816C4A" w:rsidRDefault="001B5EC1" w:rsidP="00BF7EA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6CB79E1" w14:textId="71AA593B" w:rsidR="001B5EC1" w:rsidRPr="00816C4A" w:rsidRDefault="001B5EC1" w:rsidP="00BF7EAC">
            <w:pPr>
              <w:pStyle w:val="TAC"/>
              <w:ind w:left="284" w:hanging="284"/>
              <w:rPr>
                <w:lang w:eastAsia="en-GB"/>
              </w:rPr>
            </w:pPr>
            <w:r>
              <w:rPr>
                <w:lang w:eastAsia="en-GB"/>
              </w:rPr>
              <w:t>F</w:t>
            </w:r>
          </w:p>
        </w:tc>
      </w:tr>
      <w:tr w:rsidR="001B5EC1" w:rsidRPr="00816C4A" w14:paraId="39A037BA" w14:textId="77777777" w:rsidTr="00BF7EAC">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2C680DF5" w14:textId="77777777" w:rsidR="001B5EC1" w:rsidRPr="00816C4A" w:rsidRDefault="001B5EC1" w:rsidP="00BF7EAC">
            <w:pPr>
              <w:pStyle w:val="TAN"/>
            </w:pPr>
            <w:r>
              <w:t>NOTE</w:t>
            </w:r>
            <w:r w:rsidRPr="00816C4A">
              <w:t xml:space="preserve"> 1: </w:t>
            </w:r>
            <w:r>
              <w:t>Slice information data object shall be present if Slice Status is Allowed and shall not be present if Slice Status is Rejected</w:t>
            </w:r>
            <w:r w:rsidRPr="00816C4A">
              <w:t>.</w:t>
            </w:r>
          </w:p>
          <w:p w14:paraId="2EEC4859" w14:textId="77777777" w:rsidR="001B5EC1" w:rsidRPr="00816C4A" w:rsidRDefault="001B5EC1" w:rsidP="00BF7EAC">
            <w:pPr>
              <w:pStyle w:val="TAN"/>
              <w:rPr>
                <w:lang w:eastAsia="en-GB"/>
              </w:rPr>
            </w:pPr>
            <w:r>
              <w:t>NOTE</w:t>
            </w:r>
            <w:r w:rsidRPr="00816C4A">
              <w:t xml:space="preserve"> 2: </w:t>
            </w:r>
            <w:r>
              <w:t>Rejected Slice information data object shall be present if Slice Status is Rejected and shall not be present if Slice Status is Allowed.</w:t>
            </w:r>
          </w:p>
        </w:tc>
      </w:tr>
    </w:tbl>
    <w:p w14:paraId="5286B9A7" w14:textId="77777777" w:rsidR="001B5EC1" w:rsidRDefault="001B5EC1" w:rsidP="001B5EC1"/>
    <w:p w14:paraId="18DD8880" w14:textId="77777777" w:rsidR="00F31340" w:rsidRPr="00816C4A" w:rsidRDefault="00F31340" w:rsidP="00F31340">
      <w:r w:rsidRPr="00816C4A">
        <w:t>-</w:t>
      </w:r>
      <w:r w:rsidRPr="00816C4A">
        <w:tab/>
        <w:t>Event list: the Event list data object shall contain only one event (value part of length 1 byte), and terminal shall set the event to:</w:t>
      </w:r>
    </w:p>
    <w:p w14:paraId="05CA6062" w14:textId="77777777" w:rsidR="00F31340" w:rsidRPr="00816C4A" w:rsidRDefault="00F31340" w:rsidP="00F31340">
      <w:pPr>
        <w:pStyle w:val="B1"/>
      </w:pPr>
      <w:r>
        <w:t>-</w:t>
      </w:r>
      <w:r>
        <w:tab/>
        <w:t>Slice Status Change</w:t>
      </w:r>
      <w:r w:rsidRPr="00816C4A">
        <w:t>.</w:t>
      </w:r>
    </w:p>
    <w:p w14:paraId="3FE046D3" w14:textId="77777777" w:rsidR="00F31340" w:rsidRPr="00816C4A" w:rsidRDefault="00F31340" w:rsidP="00F31340">
      <w:pPr>
        <w:keepNext/>
      </w:pPr>
      <w:r w:rsidRPr="00816C4A">
        <w:lastRenderedPageBreak/>
        <w:t>-</w:t>
      </w:r>
      <w:r w:rsidRPr="00816C4A">
        <w:tab/>
        <w:t>Device identities: the terminal shall set the device identities to:</w:t>
      </w:r>
    </w:p>
    <w:p w14:paraId="1A09E179" w14:textId="77777777" w:rsidR="00F31340" w:rsidRPr="00816C4A" w:rsidRDefault="00F31340" w:rsidP="00F31340">
      <w:pPr>
        <w:pStyle w:val="B1"/>
      </w:pPr>
      <w:r>
        <w:t>-</w:t>
      </w:r>
      <w:r>
        <w:tab/>
      </w:r>
      <w:r w:rsidRPr="00816C4A">
        <w:t>source:</w:t>
      </w:r>
      <w:r w:rsidRPr="00816C4A">
        <w:tab/>
        <w:t>Network;</w:t>
      </w:r>
    </w:p>
    <w:p w14:paraId="081BAA1D" w14:textId="77777777" w:rsidR="00F31340" w:rsidRPr="00816C4A" w:rsidRDefault="00F31340" w:rsidP="00F31340">
      <w:pPr>
        <w:pStyle w:val="B1"/>
      </w:pPr>
      <w:r>
        <w:t>-</w:t>
      </w:r>
      <w:r>
        <w:tab/>
      </w:r>
      <w:r w:rsidRPr="00816C4A">
        <w:t>destination:</w:t>
      </w:r>
      <w:r w:rsidRPr="00816C4A">
        <w:tab/>
        <w:t>UICC.</w:t>
      </w:r>
    </w:p>
    <w:p w14:paraId="2859D521" w14:textId="77777777" w:rsidR="00F31340" w:rsidRPr="00171894" w:rsidRDefault="00F31340" w:rsidP="00F31340">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9522E7A" w14:textId="77777777" w:rsidR="00F31340" w:rsidRPr="00816C4A" w:rsidRDefault="00F31340" w:rsidP="00F31340">
      <w:r w:rsidRPr="00816C4A">
        <w:t>-</w:t>
      </w:r>
      <w:r w:rsidRPr="00816C4A">
        <w:tab/>
      </w:r>
      <w:r>
        <w:t xml:space="preserve">Slice </w:t>
      </w:r>
      <w:r w:rsidRPr="00816C4A">
        <w:t xml:space="preserve">status: this data object shall contain </w:t>
      </w:r>
      <w:r>
        <w:t>slice status.</w:t>
      </w:r>
    </w:p>
    <w:p w14:paraId="00CDCFD9" w14:textId="77777777" w:rsidR="00F31340" w:rsidRPr="00816C4A" w:rsidRDefault="00F31340" w:rsidP="00F31340">
      <w:r w:rsidRPr="00816C4A">
        <w:t>-</w:t>
      </w:r>
      <w:r w:rsidRPr="00816C4A">
        <w:tab/>
      </w:r>
      <w:r>
        <w:t>Slices information</w:t>
      </w:r>
      <w:r w:rsidRPr="00816C4A">
        <w:t xml:space="preserve">: this data object shall contain </w:t>
      </w:r>
      <w:r>
        <w:t>slice information of Allowed NSSAI.</w:t>
      </w:r>
    </w:p>
    <w:p w14:paraId="72AB5CEB" w14:textId="77777777" w:rsidR="00F31340" w:rsidRPr="00816C4A" w:rsidRDefault="00F31340" w:rsidP="00F31340">
      <w:r w:rsidRPr="00816C4A">
        <w:t>-</w:t>
      </w:r>
      <w:r w:rsidRPr="00816C4A">
        <w:tab/>
      </w:r>
      <w:r>
        <w:t>Rejected Slices information</w:t>
      </w:r>
      <w:r w:rsidRPr="00816C4A">
        <w:t xml:space="preserve">: this data object shall contain </w:t>
      </w:r>
      <w:r>
        <w:t>slice information</w:t>
      </w:r>
      <w:r w:rsidRPr="00BA3A08">
        <w:t xml:space="preserve"> </w:t>
      </w:r>
      <w:r>
        <w:t>and rejection cause of Rejected NSSAI.</w:t>
      </w:r>
    </w:p>
    <w:p w14:paraId="3318A034" w14:textId="77777777" w:rsidR="00F31340" w:rsidRPr="00816C4A" w:rsidRDefault="00F31340" w:rsidP="00F31340">
      <w:pPr>
        <w:pStyle w:val="B1"/>
        <w:ind w:left="284"/>
      </w:pPr>
      <w:r>
        <w:t xml:space="preserve">If multiple change </w:t>
      </w:r>
      <w:proofErr w:type="spellStart"/>
      <w:r>
        <w:t>occures</w:t>
      </w:r>
      <w:proofErr w:type="spellEnd"/>
      <w:r>
        <w:t xml:space="preserve"> at the same time on Rejected or Allowed S-NSSAI list(s), one event envelop for each slice status change shall be send by the ME.</w:t>
      </w:r>
    </w:p>
    <w:p w14:paraId="52C6C16F" w14:textId="77777777" w:rsidR="00F31340" w:rsidRPr="00816C4A" w:rsidRDefault="00F31340" w:rsidP="00F31340">
      <w:r w:rsidRPr="00816C4A">
        <w:t>Response parameters/data: None for this type of ENVELOPE command.</w:t>
      </w:r>
    </w:p>
    <w:p w14:paraId="687481FE" w14:textId="77777777" w:rsidR="00E86E7B" w:rsidRPr="00816C4A" w:rsidRDefault="00E86E7B" w:rsidP="00E86E7B">
      <w:pPr>
        <w:pStyle w:val="Heading2"/>
      </w:pPr>
      <w:bookmarkStart w:id="2357" w:name="_Toc130981533"/>
      <w:r w:rsidRPr="00816C4A">
        <w:t>7.6</w:t>
      </w:r>
      <w:r w:rsidRPr="00816C4A">
        <w:tab/>
        <w:t>USSD Data Download</w:t>
      </w:r>
      <w:bookmarkEnd w:id="2338"/>
      <w:bookmarkEnd w:id="2339"/>
      <w:bookmarkEnd w:id="2340"/>
      <w:bookmarkEnd w:id="2341"/>
      <w:bookmarkEnd w:id="2342"/>
      <w:bookmarkEnd w:id="2343"/>
      <w:bookmarkEnd w:id="2344"/>
      <w:bookmarkEnd w:id="2345"/>
      <w:bookmarkEnd w:id="2357"/>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58" w:name="_Toc3200919"/>
      <w:bookmarkStart w:id="2359" w:name="_Toc20392662"/>
      <w:bookmarkStart w:id="2360" w:name="_Toc27774309"/>
      <w:bookmarkStart w:id="2361" w:name="_Toc36482769"/>
      <w:bookmarkStart w:id="2362" w:name="_Toc36484428"/>
      <w:bookmarkStart w:id="2363" w:name="_Toc44933358"/>
      <w:bookmarkStart w:id="2364" w:name="_Toc50972311"/>
      <w:bookmarkStart w:id="2365" w:name="_Toc57105065"/>
      <w:bookmarkStart w:id="2366" w:name="_Toc130981534"/>
      <w:r w:rsidRPr="00816C4A">
        <w:t>7.6.1</w:t>
      </w:r>
      <w:r w:rsidRPr="00816C4A">
        <w:tab/>
        <w:t>Procedure</w:t>
      </w:r>
      <w:bookmarkEnd w:id="2358"/>
      <w:bookmarkEnd w:id="2359"/>
      <w:bookmarkEnd w:id="2360"/>
      <w:bookmarkEnd w:id="2361"/>
      <w:bookmarkEnd w:id="2362"/>
      <w:bookmarkEnd w:id="2363"/>
      <w:bookmarkEnd w:id="2364"/>
      <w:bookmarkEnd w:id="2365"/>
      <w:bookmarkEnd w:id="2366"/>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67" w:name="_Toc3200920"/>
      <w:bookmarkStart w:id="2368" w:name="_Toc20392663"/>
      <w:bookmarkStart w:id="2369" w:name="_Toc27774310"/>
      <w:bookmarkStart w:id="2370" w:name="_Toc36482770"/>
      <w:bookmarkStart w:id="2371" w:name="_Toc36484429"/>
      <w:bookmarkStart w:id="2372" w:name="_Toc44933359"/>
      <w:bookmarkStart w:id="2373" w:name="_Toc50972312"/>
      <w:bookmarkStart w:id="2374" w:name="_Toc57105066"/>
      <w:bookmarkStart w:id="2375" w:name="_Toc130981535"/>
      <w:r w:rsidRPr="00816C4A">
        <w:t>7.6.2</w:t>
      </w:r>
      <w:r w:rsidRPr="00816C4A">
        <w:tab/>
        <w:t>Structure of ENVELOPE (USSD Data Download)</w:t>
      </w:r>
      <w:bookmarkEnd w:id="2367"/>
      <w:bookmarkEnd w:id="2368"/>
      <w:bookmarkEnd w:id="2369"/>
      <w:bookmarkEnd w:id="2370"/>
      <w:bookmarkEnd w:id="2371"/>
      <w:bookmarkEnd w:id="2372"/>
      <w:bookmarkEnd w:id="2373"/>
      <w:bookmarkEnd w:id="2374"/>
      <w:bookmarkEnd w:id="2375"/>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lastRenderedPageBreak/>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76" w:name="_Toc3200921"/>
      <w:bookmarkStart w:id="2377" w:name="_Toc20392664"/>
      <w:bookmarkStart w:id="2378" w:name="_Toc27774311"/>
      <w:bookmarkStart w:id="2379" w:name="_Toc36482771"/>
      <w:bookmarkStart w:id="2380" w:name="_Toc36484430"/>
      <w:bookmarkStart w:id="2381" w:name="_Toc44933360"/>
      <w:bookmarkStart w:id="2382" w:name="_Toc50972313"/>
      <w:bookmarkStart w:id="2383" w:name="_Toc57105067"/>
      <w:bookmarkStart w:id="2384" w:name="_Toc130981536"/>
      <w:r w:rsidRPr="00816C4A">
        <w:t>7.7</w:t>
      </w:r>
      <w:r w:rsidRPr="00816C4A">
        <w:tab/>
        <w:t xml:space="preserve">MMS </w:t>
      </w:r>
      <w:r w:rsidRPr="00816C4A">
        <w:rPr>
          <w:lang w:val="en-US"/>
        </w:rPr>
        <w:t>Transfer</w:t>
      </w:r>
      <w:r w:rsidRPr="00816C4A">
        <w:rPr>
          <w:lang w:val="fr-FR"/>
        </w:rPr>
        <w:t xml:space="preserve"> </w:t>
      </w:r>
      <w:r w:rsidRPr="00816C4A">
        <w:t>Status</w:t>
      </w:r>
      <w:bookmarkEnd w:id="2376"/>
      <w:bookmarkEnd w:id="2377"/>
      <w:bookmarkEnd w:id="2378"/>
      <w:bookmarkEnd w:id="2379"/>
      <w:bookmarkEnd w:id="2380"/>
      <w:bookmarkEnd w:id="2381"/>
      <w:bookmarkEnd w:id="2382"/>
      <w:bookmarkEnd w:id="2383"/>
      <w:bookmarkEnd w:id="2384"/>
    </w:p>
    <w:p w14:paraId="2FC86180" w14:textId="77777777" w:rsidR="00E86E7B" w:rsidRPr="00816C4A" w:rsidRDefault="00E86E7B" w:rsidP="00E86E7B">
      <w:r w:rsidRPr="00816C4A">
        <w:t>See ETSI TS 102 223 [32] clause 7.6.</w:t>
      </w:r>
    </w:p>
    <w:p w14:paraId="35513408" w14:textId="77777777" w:rsidR="00E86E7B" w:rsidRPr="00816C4A" w:rsidRDefault="00E86E7B" w:rsidP="0067290F">
      <w:pPr>
        <w:pStyle w:val="Heading2"/>
      </w:pPr>
      <w:bookmarkStart w:id="2385" w:name="_Toc3200922"/>
      <w:bookmarkStart w:id="2386" w:name="_Toc20392665"/>
      <w:bookmarkStart w:id="2387" w:name="_Toc27774312"/>
      <w:bookmarkStart w:id="2388" w:name="_Toc36482772"/>
      <w:bookmarkStart w:id="2389" w:name="_Toc36484431"/>
      <w:bookmarkStart w:id="2390" w:name="_Toc44933361"/>
      <w:bookmarkStart w:id="2391" w:name="_Toc50972314"/>
      <w:bookmarkStart w:id="2392" w:name="_Toc57105068"/>
      <w:bookmarkStart w:id="2393" w:name="_Toc130981537"/>
      <w:r w:rsidRPr="00816C4A">
        <w:t>7.8</w:t>
      </w:r>
      <w:r w:rsidRPr="00816C4A">
        <w:tab/>
        <w:t>MMS notification download</w:t>
      </w:r>
      <w:bookmarkEnd w:id="2385"/>
      <w:bookmarkEnd w:id="2386"/>
      <w:bookmarkEnd w:id="2387"/>
      <w:bookmarkEnd w:id="2388"/>
      <w:bookmarkEnd w:id="2389"/>
      <w:bookmarkEnd w:id="2390"/>
      <w:bookmarkEnd w:id="2391"/>
      <w:bookmarkEnd w:id="2392"/>
      <w:bookmarkEnd w:id="2393"/>
    </w:p>
    <w:p w14:paraId="0745F88B" w14:textId="77777777" w:rsidR="00E86E7B" w:rsidRPr="00816C4A" w:rsidRDefault="00E86E7B" w:rsidP="00E86E7B">
      <w:r w:rsidRPr="00816C4A">
        <w:t>See ETSI TS 102 223 [32].</w:t>
      </w:r>
    </w:p>
    <w:p w14:paraId="225C939C" w14:textId="77777777" w:rsidR="00E86E7B" w:rsidRPr="00816C4A" w:rsidRDefault="00E86E7B" w:rsidP="00E86E7B">
      <w:r w:rsidRPr="00816C4A">
        <w:t>Considering the addressing mechanism to the UICC indicated in ETSI TS 102 223 [32] clause 7.7, the UICC shall be targeted using the following application identifier: "uicc.3gpp.org".</w:t>
      </w:r>
    </w:p>
    <w:p w14:paraId="54979A77" w14:textId="77777777" w:rsidR="00E86E7B" w:rsidRPr="00816C4A" w:rsidRDefault="00E86E7B" w:rsidP="00E86E7B">
      <w:pPr>
        <w:pStyle w:val="Heading2"/>
      </w:pPr>
      <w:bookmarkStart w:id="2394" w:name="_Toc3200923"/>
      <w:bookmarkStart w:id="2395" w:name="_Toc20392666"/>
      <w:bookmarkStart w:id="2396" w:name="_Toc27774313"/>
      <w:bookmarkStart w:id="2397" w:name="_Toc36482773"/>
      <w:bookmarkStart w:id="2398" w:name="_Toc36484432"/>
      <w:bookmarkStart w:id="2399" w:name="_Toc44933362"/>
      <w:bookmarkStart w:id="2400" w:name="_Toc50972315"/>
      <w:bookmarkStart w:id="2401" w:name="_Toc57105069"/>
      <w:bookmarkStart w:id="2402" w:name="_Toc130981538"/>
      <w:r w:rsidRPr="00816C4A">
        <w:t>7.9</w:t>
      </w:r>
      <w:r w:rsidRPr="00816C4A">
        <w:tab/>
        <w:t>Terminal Applications</w:t>
      </w:r>
      <w:bookmarkEnd w:id="2394"/>
      <w:bookmarkEnd w:id="2395"/>
      <w:bookmarkEnd w:id="2396"/>
      <w:bookmarkEnd w:id="2397"/>
      <w:bookmarkEnd w:id="2398"/>
      <w:bookmarkEnd w:id="2399"/>
      <w:bookmarkEnd w:id="2400"/>
      <w:bookmarkEnd w:id="2401"/>
      <w:bookmarkEnd w:id="2402"/>
    </w:p>
    <w:p w14:paraId="570DBC6B" w14:textId="77777777" w:rsidR="00E86E7B" w:rsidRPr="00816C4A" w:rsidRDefault="00E86E7B" w:rsidP="00E86E7B">
      <w:r w:rsidRPr="00816C4A">
        <w:t>See ETSI TS 102 223 [32] clause 7.8.</w:t>
      </w:r>
    </w:p>
    <w:p w14:paraId="45023202" w14:textId="77777777" w:rsidR="00E86E7B" w:rsidRPr="00816C4A" w:rsidRDefault="00E86E7B" w:rsidP="00E86E7B">
      <w:pPr>
        <w:pStyle w:val="Heading2"/>
      </w:pPr>
      <w:bookmarkStart w:id="2403" w:name="_Toc3200924"/>
      <w:bookmarkStart w:id="2404" w:name="_Toc20392667"/>
      <w:bookmarkStart w:id="2405" w:name="_Toc27774314"/>
      <w:bookmarkStart w:id="2406" w:name="_Toc36482774"/>
      <w:bookmarkStart w:id="2407" w:name="_Toc36484433"/>
      <w:bookmarkStart w:id="2408" w:name="_Toc44933363"/>
      <w:bookmarkStart w:id="2409" w:name="_Toc50972316"/>
      <w:bookmarkStart w:id="2410" w:name="_Toc57105070"/>
      <w:bookmarkStart w:id="2411" w:name="_Toc130981539"/>
      <w:r w:rsidRPr="00816C4A">
        <w:t>7.10</w:t>
      </w:r>
      <w:r w:rsidRPr="00816C4A">
        <w:tab/>
        <w:t>Geographical Location Reporting</w:t>
      </w:r>
      <w:bookmarkEnd w:id="2403"/>
      <w:bookmarkEnd w:id="2404"/>
      <w:bookmarkEnd w:id="2405"/>
      <w:bookmarkEnd w:id="2406"/>
      <w:bookmarkEnd w:id="2407"/>
      <w:bookmarkEnd w:id="2408"/>
      <w:bookmarkEnd w:id="2409"/>
      <w:bookmarkEnd w:id="2410"/>
      <w:bookmarkEnd w:id="2411"/>
    </w:p>
    <w:p w14:paraId="0045481A" w14:textId="77777777" w:rsidR="00E86E7B" w:rsidRPr="00816C4A" w:rsidRDefault="00E86E7B" w:rsidP="00E86E7B">
      <w:pPr>
        <w:pStyle w:val="Heading3"/>
      </w:pPr>
      <w:bookmarkStart w:id="2412" w:name="_Toc3200925"/>
      <w:bookmarkStart w:id="2413" w:name="_Toc20392668"/>
      <w:bookmarkStart w:id="2414" w:name="_Toc27774315"/>
      <w:bookmarkStart w:id="2415" w:name="_Toc36482775"/>
      <w:bookmarkStart w:id="2416" w:name="_Toc36484434"/>
      <w:bookmarkStart w:id="2417" w:name="_Toc44933364"/>
      <w:bookmarkStart w:id="2418" w:name="_Toc50972317"/>
      <w:bookmarkStart w:id="2419" w:name="_Toc57105071"/>
      <w:bookmarkStart w:id="2420" w:name="_Toc130981540"/>
      <w:r w:rsidRPr="00816C4A">
        <w:t>7.10.1</w:t>
      </w:r>
      <w:r w:rsidRPr="00816C4A">
        <w:tab/>
        <w:t>Procedure</w:t>
      </w:r>
      <w:bookmarkEnd w:id="2412"/>
      <w:bookmarkEnd w:id="2413"/>
      <w:bookmarkEnd w:id="2414"/>
      <w:bookmarkEnd w:id="2415"/>
      <w:bookmarkEnd w:id="2416"/>
      <w:bookmarkEnd w:id="2417"/>
      <w:bookmarkEnd w:id="2418"/>
      <w:bookmarkEnd w:id="2419"/>
      <w:bookmarkEnd w:id="2420"/>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lastRenderedPageBreak/>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1" w:name="_Toc3200926"/>
      <w:bookmarkStart w:id="2422" w:name="_Toc20392669"/>
      <w:bookmarkStart w:id="2423" w:name="_Toc27774316"/>
      <w:bookmarkStart w:id="2424" w:name="_Toc36482776"/>
      <w:bookmarkStart w:id="2425" w:name="_Toc36484435"/>
      <w:bookmarkStart w:id="2426" w:name="_Toc44933365"/>
      <w:bookmarkStart w:id="2427" w:name="_Toc50972318"/>
      <w:bookmarkStart w:id="2428" w:name="_Toc57105072"/>
      <w:bookmarkStart w:id="2429" w:name="_Toc130981541"/>
      <w:r w:rsidRPr="00816C4A">
        <w:t>7.10.2</w:t>
      </w:r>
      <w:r w:rsidRPr="00816C4A">
        <w:tab/>
        <w:t>Structure of ENVELOPE (Geographical Location Reporting)</w:t>
      </w:r>
      <w:bookmarkEnd w:id="2421"/>
      <w:bookmarkEnd w:id="2422"/>
      <w:bookmarkEnd w:id="2423"/>
      <w:bookmarkEnd w:id="2424"/>
      <w:bookmarkEnd w:id="2425"/>
      <w:bookmarkEnd w:id="2426"/>
      <w:bookmarkEnd w:id="2427"/>
      <w:bookmarkEnd w:id="2428"/>
      <w:bookmarkEnd w:id="2429"/>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0" w:name="_Toc3200927"/>
      <w:bookmarkStart w:id="2431" w:name="_Toc20392670"/>
      <w:bookmarkStart w:id="2432" w:name="_Toc27774317"/>
      <w:bookmarkStart w:id="2433" w:name="_Toc36482777"/>
      <w:bookmarkStart w:id="2434" w:name="_Toc36484436"/>
      <w:bookmarkStart w:id="2435" w:name="_Toc44933366"/>
      <w:bookmarkStart w:id="2436" w:name="_Toc50972319"/>
      <w:bookmarkStart w:id="2437" w:name="_Toc57105073"/>
      <w:bookmarkStart w:id="2438" w:name="_Toc130981542"/>
      <w:r w:rsidRPr="00816C4A">
        <w:t>7.11</w:t>
      </w:r>
      <w:r w:rsidRPr="00816C4A">
        <w:tab/>
        <w:t>Void</w:t>
      </w:r>
      <w:bookmarkEnd w:id="2430"/>
      <w:bookmarkEnd w:id="2431"/>
      <w:bookmarkEnd w:id="2432"/>
      <w:bookmarkEnd w:id="2433"/>
      <w:bookmarkEnd w:id="2434"/>
      <w:bookmarkEnd w:id="2435"/>
      <w:bookmarkEnd w:id="2436"/>
      <w:bookmarkEnd w:id="2437"/>
      <w:bookmarkEnd w:id="2438"/>
    </w:p>
    <w:p w14:paraId="58080F13" w14:textId="77777777" w:rsidR="00E86E7B" w:rsidRPr="00816C4A" w:rsidRDefault="00E86E7B" w:rsidP="00E86E7B">
      <w:pPr>
        <w:pStyle w:val="Heading2"/>
      </w:pPr>
      <w:bookmarkStart w:id="2439" w:name="_Toc3200928"/>
      <w:bookmarkStart w:id="2440" w:name="_Toc20392671"/>
      <w:bookmarkStart w:id="2441" w:name="_Toc27774318"/>
      <w:bookmarkStart w:id="2442" w:name="_Toc36482778"/>
      <w:bookmarkStart w:id="2443" w:name="_Toc36484437"/>
      <w:bookmarkStart w:id="2444" w:name="_Toc44933367"/>
      <w:bookmarkStart w:id="2445" w:name="_Toc50972320"/>
      <w:bookmarkStart w:id="2446" w:name="_Toc57105074"/>
      <w:bookmarkStart w:id="2447" w:name="_Toc130981543"/>
      <w:r w:rsidRPr="00816C4A">
        <w:t>7.12</w:t>
      </w:r>
      <w:r w:rsidRPr="00816C4A">
        <w:tab/>
      </w:r>
      <w:proofErr w:type="spellStart"/>
      <w:r w:rsidRPr="00816C4A">
        <w:t>ProSe</w:t>
      </w:r>
      <w:proofErr w:type="spellEnd"/>
      <w:r w:rsidRPr="00816C4A">
        <w:t xml:space="preserve"> usage information reporting</w:t>
      </w:r>
      <w:bookmarkEnd w:id="2439"/>
      <w:bookmarkEnd w:id="2440"/>
      <w:bookmarkEnd w:id="2441"/>
      <w:bookmarkEnd w:id="2442"/>
      <w:bookmarkEnd w:id="2443"/>
      <w:bookmarkEnd w:id="2444"/>
      <w:bookmarkEnd w:id="2445"/>
      <w:bookmarkEnd w:id="2446"/>
      <w:bookmarkEnd w:id="2447"/>
    </w:p>
    <w:p w14:paraId="48372B70" w14:textId="77777777" w:rsidR="00E86E7B" w:rsidRPr="00816C4A" w:rsidRDefault="00E86E7B" w:rsidP="00E86E7B">
      <w:pPr>
        <w:pStyle w:val="Heading3"/>
      </w:pPr>
      <w:bookmarkStart w:id="2448" w:name="_Toc3200929"/>
      <w:bookmarkStart w:id="2449" w:name="_Toc20392672"/>
      <w:bookmarkStart w:id="2450" w:name="_Toc27774319"/>
      <w:bookmarkStart w:id="2451" w:name="_Toc36482779"/>
      <w:bookmarkStart w:id="2452" w:name="_Toc36484438"/>
      <w:bookmarkStart w:id="2453" w:name="_Toc44933368"/>
      <w:bookmarkStart w:id="2454" w:name="_Toc50972321"/>
      <w:bookmarkStart w:id="2455" w:name="_Toc57105075"/>
      <w:bookmarkStart w:id="2456" w:name="_Toc130981544"/>
      <w:r w:rsidRPr="00816C4A">
        <w:t>7.12.1</w:t>
      </w:r>
      <w:r w:rsidRPr="00816C4A">
        <w:tab/>
        <w:t>Procedure</w:t>
      </w:r>
      <w:bookmarkEnd w:id="2448"/>
      <w:bookmarkEnd w:id="2449"/>
      <w:bookmarkEnd w:id="2450"/>
      <w:bookmarkEnd w:id="2451"/>
      <w:bookmarkEnd w:id="2452"/>
      <w:bookmarkEnd w:id="2453"/>
      <w:bookmarkEnd w:id="2454"/>
      <w:bookmarkEnd w:id="2455"/>
      <w:bookmarkEnd w:id="2456"/>
    </w:p>
    <w:p w14:paraId="078A31DF" w14:textId="77777777"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3GPP TS 24.334 [61]) in the UICC. This is performed using the ENVELOPE (</w:t>
      </w:r>
      <w:proofErr w:type="spellStart"/>
      <w:r w:rsidRPr="00816C4A">
        <w:t>ProSe</w:t>
      </w:r>
      <w:proofErr w:type="spellEnd"/>
      <w:r w:rsidRPr="00816C4A">
        <w:t xml:space="preserve"> Report).</w:t>
      </w:r>
    </w:p>
    <w:p w14:paraId="5BA7E4BE" w14:textId="77777777"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TS 24.334 [61] clause 10.3.1</w:t>
      </w:r>
      <w:r w:rsidRPr="00816C4A">
        <w:rPr>
          <w:color w:val="FF0000"/>
        </w:rPr>
        <w:t xml:space="preserve"> </w:t>
      </w:r>
      <w:r w:rsidRPr="00816C4A">
        <w:t>and using the communication security described in TS 24.334 [61] clause 4.1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77777777" w:rsidR="00E86E7B" w:rsidRPr="00816C4A" w:rsidRDefault="00E86E7B" w:rsidP="00E86E7B">
      <w:pPr>
        <w:pStyle w:val="NO"/>
      </w:pPr>
      <w:r w:rsidRPr="00816C4A">
        <w:t>NOTE:</w:t>
      </w:r>
      <w:r w:rsidRPr="00816C4A">
        <w:tab/>
        <w:t>If the usage information report list sending procedure is unsuccessfully completed, the USIM behaviour is according to what is specified for the UE in 3GPP TS 24.334  [61], clause 10.3.2.1.6.</w:t>
      </w:r>
    </w:p>
    <w:p w14:paraId="60C33E25" w14:textId="77777777" w:rsidR="00E86E7B" w:rsidRPr="00816C4A" w:rsidRDefault="00E86E7B" w:rsidP="00E86E7B">
      <w:pPr>
        <w:pStyle w:val="Heading3"/>
      </w:pPr>
      <w:bookmarkStart w:id="2457" w:name="_Toc3200930"/>
      <w:bookmarkStart w:id="2458" w:name="_Toc20392673"/>
      <w:bookmarkStart w:id="2459" w:name="_Toc27774320"/>
      <w:bookmarkStart w:id="2460" w:name="_Toc36482780"/>
      <w:bookmarkStart w:id="2461" w:name="_Toc36484439"/>
      <w:bookmarkStart w:id="2462" w:name="_Toc44933369"/>
      <w:bookmarkStart w:id="2463" w:name="_Toc50972322"/>
      <w:bookmarkStart w:id="2464" w:name="_Toc57105076"/>
      <w:bookmarkStart w:id="2465" w:name="_Toc130981545"/>
      <w:r w:rsidRPr="00816C4A">
        <w:lastRenderedPageBreak/>
        <w:t>7.12.2</w:t>
      </w:r>
      <w:r w:rsidRPr="00816C4A">
        <w:tab/>
        <w:t>Structure of ENVELOPE (</w:t>
      </w:r>
      <w:proofErr w:type="spellStart"/>
      <w:r w:rsidRPr="00816C4A">
        <w:t>ProSe</w:t>
      </w:r>
      <w:proofErr w:type="spellEnd"/>
      <w:r w:rsidRPr="00816C4A">
        <w:t xml:space="preserve"> Report)</w:t>
      </w:r>
      <w:bookmarkEnd w:id="2457"/>
      <w:bookmarkEnd w:id="2458"/>
      <w:bookmarkEnd w:id="2459"/>
      <w:bookmarkEnd w:id="2460"/>
      <w:bookmarkEnd w:id="2461"/>
      <w:bookmarkEnd w:id="2462"/>
      <w:bookmarkEnd w:id="2463"/>
      <w:bookmarkEnd w:id="2464"/>
      <w:bookmarkEnd w:id="2465"/>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4C7E3427" w14:textId="77777777" w:rsidR="00E86E7B" w:rsidRPr="00816C4A" w:rsidRDefault="00E86E7B" w:rsidP="00E86E7B">
      <w:pPr>
        <w:pStyle w:val="B1"/>
      </w:pPr>
      <w:r w:rsidRPr="00816C4A">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4959F59F" w14:textId="77777777" w:rsidR="00E86E7B" w:rsidRPr="00816C4A" w:rsidRDefault="00E86E7B" w:rsidP="00E86E7B"/>
    <w:p w14:paraId="1B30AD41" w14:textId="77777777" w:rsidR="00E86E7B" w:rsidRPr="00816C4A" w:rsidRDefault="00E86E7B" w:rsidP="00E86E7B">
      <w:pPr>
        <w:pStyle w:val="Heading1"/>
      </w:pPr>
      <w:bookmarkStart w:id="2466" w:name="_Toc3200931"/>
      <w:bookmarkStart w:id="2467" w:name="_Toc20392674"/>
      <w:bookmarkStart w:id="2468" w:name="_Toc27774321"/>
      <w:bookmarkStart w:id="2469" w:name="_Toc36482781"/>
      <w:bookmarkStart w:id="2470" w:name="_Toc36484440"/>
      <w:bookmarkStart w:id="2471" w:name="_Toc44933370"/>
      <w:bookmarkStart w:id="2472" w:name="_Toc50972323"/>
      <w:bookmarkStart w:id="2473" w:name="_Toc57105077"/>
      <w:bookmarkStart w:id="2474" w:name="_Toc130981546"/>
      <w:r w:rsidRPr="00816C4A">
        <w:t>8</w:t>
      </w:r>
      <w:r w:rsidRPr="00816C4A">
        <w:tab/>
        <w:t>COMPREHENSION-TLV data objects</w:t>
      </w:r>
      <w:bookmarkEnd w:id="2466"/>
      <w:bookmarkEnd w:id="2467"/>
      <w:bookmarkEnd w:id="2468"/>
      <w:bookmarkEnd w:id="2469"/>
      <w:bookmarkEnd w:id="2470"/>
      <w:bookmarkEnd w:id="2471"/>
      <w:bookmarkEnd w:id="2472"/>
      <w:bookmarkEnd w:id="2473"/>
      <w:bookmarkEnd w:id="2474"/>
    </w:p>
    <w:p w14:paraId="35735DF2" w14:textId="77777777" w:rsidR="00E86E7B" w:rsidRPr="00816C4A" w:rsidRDefault="00E86E7B" w:rsidP="00E86E7B">
      <w:r w:rsidRPr="00816C4A">
        <w:t>The coding of the TLV objects is as described in ETSI TS 102 223 [32] clause 8, except when stated otherwise in the present document.</w:t>
      </w:r>
    </w:p>
    <w:p w14:paraId="25E7E3C2" w14:textId="77777777" w:rsidR="00E86E7B" w:rsidRPr="00816C4A" w:rsidRDefault="00E86E7B" w:rsidP="00E86E7B">
      <w:pPr>
        <w:pStyle w:val="Heading2"/>
      </w:pPr>
      <w:bookmarkStart w:id="2475" w:name="_Toc3200932"/>
      <w:bookmarkStart w:id="2476" w:name="_Toc20392675"/>
      <w:bookmarkStart w:id="2477" w:name="_Toc27774322"/>
      <w:bookmarkStart w:id="2478" w:name="_Toc36482782"/>
      <w:bookmarkStart w:id="2479" w:name="_Toc36484441"/>
      <w:bookmarkStart w:id="2480" w:name="_Toc44933371"/>
      <w:bookmarkStart w:id="2481" w:name="_Toc50972324"/>
      <w:bookmarkStart w:id="2482" w:name="_Toc57105078"/>
      <w:bookmarkStart w:id="2483" w:name="_Toc130981547"/>
      <w:r w:rsidRPr="00816C4A">
        <w:t>8.1</w:t>
      </w:r>
      <w:r w:rsidRPr="00816C4A">
        <w:tab/>
        <w:t>Address</w:t>
      </w:r>
      <w:bookmarkEnd w:id="2475"/>
      <w:bookmarkEnd w:id="2476"/>
      <w:bookmarkEnd w:id="2477"/>
      <w:bookmarkEnd w:id="2478"/>
      <w:bookmarkEnd w:id="2479"/>
      <w:bookmarkEnd w:id="2480"/>
      <w:bookmarkEnd w:id="2481"/>
      <w:bookmarkEnd w:id="2482"/>
      <w:bookmarkEnd w:id="2483"/>
    </w:p>
    <w:p w14:paraId="4C1950F5" w14:textId="77777777" w:rsidR="00E86E7B" w:rsidRPr="00816C4A" w:rsidRDefault="00E86E7B" w:rsidP="00E86E7B">
      <w:r w:rsidRPr="00816C4A">
        <w:t>See ETSI TS 102 223 [32] clause 8.1.</w:t>
      </w:r>
    </w:p>
    <w:p w14:paraId="0243ABC9" w14:textId="77777777" w:rsidR="00E86E7B" w:rsidRPr="00816C4A" w:rsidRDefault="00E86E7B" w:rsidP="00E86E7B">
      <w:pPr>
        <w:pStyle w:val="Heading2"/>
      </w:pPr>
      <w:bookmarkStart w:id="2484" w:name="_Toc3200933"/>
      <w:bookmarkStart w:id="2485" w:name="_Toc20392676"/>
      <w:bookmarkStart w:id="2486" w:name="_Toc27774323"/>
      <w:bookmarkStart w:id="2487" w:name="_Toc36482783"/>
      <w:bookmarkStart w:id="2488" w:name="_Toc36484442"/>
      <w:bookmarkStart w:id="2489" w:name="_Toc44933372"/>
      <w:bookmarkStart w:id="2490" w:name="_Toc50972325"/>
      <w:bookmarkStart w:id="2491" w:name="_Toc57105079"/>
      <w:bookmarkStart w:id="2492" w:name="_Toc130981548"/>
      <w:r w:rsidRPr="00816C4A">
        <w:t>8.2</w:t>
      </w:r>
      <w:r w:rsidRPr="00816C4A">
        <w:tab/>
        <w:t>Alpha identifier</w:t>
      </w:r>
      <w:bookmarkEnd w:id="2484"/>
      <w:bookmarkEnd w:id="2485"/>
      <w:bookmarkEnd w:id="2486"/>
      <w:bookmarkEnd w:id="2487"/>
      <w:bookmarkEnd w:id="2488"/>
      <w:bookmarkEnd w:id="2489"/>
      <w:bookmarkEnd w:id="2490"/>
      <w:bookmarkEnd w:id="2491"/>
      <w:bookmarkEnd w:id="2492"/>
    </w:p>
    <w:p w14:paraId="7921FD41" w14:textId="77777777" w:rsidR="00E86E7B" w:rsidRPr="00816C4A" w:rsidRDefault="00E86E7B" w:rsidP="00E86E7B">
      <w:r w:rsidRPr="00816C4A">
        <w:t>See ETSI TS 102 223 [32] clause 8.2.</w:t>
      </w:r>
    </w:p>
    <w:p w14:paraId="27FDB282" w14:textId="77777777" w:rsidR="00E86E7B" w:rsidRPr="00816C4A" w:rsidRDefault="00E86E7B" w:rsidP="00E86E7B">
      <w:pPr>
        <w:pStyle w:val="Heading2"/>
      </w:pPr>
      <w:bookmarkStart w:id="2493" w:name="_Toc3200934"/>
      <w:bookmarkStart w:id="2494" w:name="_Toc20392677"/>
      <w:bookmarkStart w:id="2495" w:name="_Toc27774324"/>
      <w:bookmarkStart w:id="2496" w:name="_Toc36482784"/>
      <w:bookmarkStart w:id="2497" w:name="_Toc36484443"/>
      <w:bookmarkStart w:id="2498" w:name="_Toc44933373"/>
      <w:bookmarkStart w:id="2499" w:name="_Toc50972326"/>
      <w:bookmarkStart w:id="2500" w:name="_Toc57105080"/>
      <w:bookmarkStart w:id="2501" w:name="_Toc130981549"/>
      <w:r w:rsidRPr="00816C4A">
        <w:t>8.3</w:t>
      </w:r>
      <w:r w:rsidRPr="00816C4A">
        <w:tab/>
      </w:r>
      <w:proofErr w:type="spellStart"/>
      <w:r w:rsidRPr="00816C4A">
        <w:t>Subaddress</w:t>
      </w:r>
      <w:bookmarkEnd w:id="2493"/>
      <w:bookmarkEnd w:id="2494"/>
      <w:bookmarkEnd w:id="2495"/>
      <w:bookmarkEnd w:id="2496"/>
      <w:bookmarkEnd w:id="2497"/>
      <w:bookmarkEnd w:id="2498"/>
      <w:bookmarkEnd w:id="2499"/>
      <w:bookmarkEnd w:id="2500"/>
      <w:bookmarkEnd w:id="2501"/>
      <w:proofErr w:type="spellEnd"/>
    </w:p>
    <w:p w14:paraId="4AB5F46D" w14:textId="77777777" w:rsidR="00E86E7B" w:rsidRPr="00816C4A" w:rsidRDefault="00E86E7B" w:rsidP="00E86E7B">
      <w:r w:rsidRPr="00816C4A">
        <w:t>See ETSI TS 102 223 [32] clause 8.3.</w:t>
      </w:r>
    </w:p>
    <w:p w14:paraId="416ED336" w14:textId="77777777" w:rsidR="00E86E7B" w:rsidRPr="00816C4A" w:rsidRDefault="00E86E7B" w:rsidP="00E86E7B">
      <w:pPr>
        <w:pStyle w:val="Heading2"/>
      </w:pPr>
      <w:bookmarkStart w:id="2502" w:name="_Toc3200935"/>
      <w:bookmarkStart w:id="2503" w:name="_Toc20392678"/>
      <w:bookmarkStart w:id="2504" w:name="_Toc27774325"/>
      <w:bookmarkStart w:id="2505" w:name="_Toc36482785"/>
      <w:bookmarkStart w:id="2506" w:name="_Toc36484444"/>
      <w:bookmarkStart w:id="2507" w:name="_Toc44933374"/>
      <w:bookmarkStart w:id="2508" w:name="_Toc50972327"/>
      <w:bookmarkStart w:id="2509" w:name="_Toc57105081"/>
      <w:bookmarkStart w:id="2510" w:name="_Toc130981550"/>
      <w:r w:rsidRPr="00816C4A">
        <w:lastRenderedPageBreak/>
        <w:t>8.4</w:t>
      </w:r>
      <w:r w:rsidRPr="00816C4A">
        <w:tab/>
        <w:t>Capability configuration parameters</w:t>
      </w:r>
      <w:bookmarkEnd w:id="2502"/>
      <w:bookmarkEnd w:id="2503"/>
      <w:bookmarkEnd w:id="2504"/>
      <w:bookmarkEnd w:id="2505"/>
      <w:bookmarkEnd w:id="2506"/>
      <w:bookmarkEnd w:id="2507"/>
      <w:bookmarkEnd w:id="2508"/>
      <w:bookmarkEnd w:id="2509"/>
      <w:bookmarkEnd w:id="2510"/>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11" w:name="_Toc3200936"/>
      <w:bookmarkStart w:id="2512" w:name="_Toc20392679"/>
      <w:bookmarkStart w:id="2513" w:name="_Toc27774326"/>
      <w:bookmarkStart w:id="2514" w:name="_Toc36482786"/>
      <w:bookmarkStart w:id="2515" w:name="_Toc36484445"/>
      <w:bookmarkStart w:id="2516" w:name="_Toc44933375"/>
      <w:bookmarkStart w:id="2517" w:name="_Toc50972328"/>
      <w:bookmarkStart w:id="2518" w:name="_Toc57105082"/>
      <w:bookmarkStart w:id="2519" w:name="_Toc130981551"/>
      <w:r w:rsidRPr="00816C4A">
        <w:t>8.5</w:t>
      </w:r>
      <w:r w:rsidRPr="00816C4A">
        <w:tab/>
        <w:t>Cell Broadcast Page</w:t>
      </w:r>
      <w:bookmarkEnd w:id="2511"/>
      <w:bookmarkEnd w:id="2512"/>
      <w:bookmarkEnd w:id="2513"/>
      <w:bookmarkEnd w:id="2514"/>
      <w:bookmarkEnd w:id="2515"/>
      <w:bookmarkEnd w:id="2516"/>
      <w:bookmarkEnd w:id="2517"/>
      <w:bookmarkEnd w:id="2518"/>
      <w:bookmarkEnd w:id="2519"/>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0" w:name="_Toc3200937"/>
      <w:bookmarkStart w:id="2521" w:name="_Toc20392680"/>
      <w:bookmarkStart w:id="2522" w:name="_Toc27774327"/>
      <w:bookmarkStart w:id="2523" w:name="_Toc36482787"/>
      <w:bookmarkStart w:id="2524" w:name="_Toc36484446"/>
      <w:bookmarkStart w:id="2525" w:name="_Toc44933376"/>
      <w:bookmarkStart w:id="2526" w:name="_Toc50972329"/>
      <w:bookmarkStart w:id="2527" w:name="_Toc57105083"/>
      <w:bookmarkStart w:id="2528" w:name="_Toc130981552"/>
      <w:r w:rsidRPr="00816C4A">
        <w:t>8.6</w:t>
      </w:r>
      <w:r w:rsidRPr="00816C4A">
        <w:tab/>
        <w:t>Command details</w:t>
      </w:r>
      <w:bookmarkEnd w:id="2520"/>
      <w:bookmarkEnd w:id="2521"/>
      <w:bookmarkEnd w:id="2522"/>
      <w:bookmarkEnd w:id="2523"/>
      <w:bookmarkEnd w:id="2524"/>
      <w:bookmarkEnd w:id="2525"/>
      <w:bookmarkEnd w:id="2526"/>
      <w:bookmarkEnd w:id="2527"/>
      <w:bookmarkEnd w:id="2528"/>
    </w:p>
    <w:p w14:paraId="479A71F7" w14:textId="77777777" w:rsidR="00E86E7B" w:rsidRPr="00816C4A" w:rsidRDefault="00E86E7B" w:rsidP="00E86E7B">
      <w:r w:rsidRPr="00816C4A">
        <w:t>The content and the coding of the Command Details TLV object is defined in ETSI TS 102 223 [32] clause 8.6,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lastRenderedPageBreak/>
        <w:tab/>
      </w:r>
      <w:r w:rsidRPr="00816C4A">
        <w:t xml:space="preserve">'15' = </w:t>
      </w:r>
      <w:r>
        <w:t>slices information.</w:t>
      </w:r>
    </w:p>
    <w:p w14:paraId="11F7A734" w14:textId="77777777" w:rsidR="002C5E13" w:rsidRPr="00816C4A"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Pr="001B7C50">
        <w:t>human-</w:t>
      </w:r>
      <w:r>
        <w:t>readable network name per CAG ID.</w:t>
      </w:r>
    </w:p>
    <w:p w14:paraId="64D62E76" w14:textId="7829A2D7" w:rsidR="002C5E13" w:rsidRPr="00816C4A" w:rsidRDefault="002C5E13" w:rsidP="002C5E13">
      <w:pPr>
        <w:pStyle w:val="B2"/>
      </w:pPr>
      <w:r>
        <w:tab/>
      </w:r>
      <w:r w:rsidRPr="00816C4A">
        <w:t>'</w:t>
      </w:r>
      <w:r>
        <w:t>17</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77777777" w:rsidR="00E86E7B" w:rsidRPr="00816C4A" w:rsidRDefault="006746F6" w:rsidP="00E86E7B">
      <w:pPr>
        <w:pStyle w:val="B2"/>
      </w:pPr>
      <w:r>
        <w:tab/>
      </w:r>
      <w:r w:rsidR="00E86E7B" w:rsidRPr="00816C4A">
        <w:t>'07' = Steering of Roaming as defined in TS 23.122 [7].</w:t>
      </w:r>
    </w:p>
    <w:p w14:paraId="1B96B462" w14:textId="77777777" w:rsidR="00E86E7B" w:rsidRPr="00816C4A" w:rsidRDefault="006746F6" w:rsidP="00E86E7B">
      <w:pPr>
        <w:pStyle w:val="B2"/>
      </w:pPr>
      <w:r>
        <w:tab/>
      </w:r>
      <w:r w:rsidR="00E86E7B" w:rsidRPr="00816C4A">
        <w:t>'08' = Steering of Roaming for I-WLAN as defined in TS 24.234 [42].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77777777" w:rsidR="00663A5D" w:rsidRPr="00EA613F" w:rsidRDefault="00663A5D" w:rsidP="00663A5D">
      <w:pPr>
        <w:ind w:left="851" w:hanging="284"/>
      </w:pPr>
      <w:r w:rsidRPr="00EA613F">
        <w:t>-</w:t>
      </w:r>
      <w:r w:rsidRPr="00EA613F">
        <w:tab/>
        <w:t>As defined in ETSI TS 102 223 [32]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29" w:name="_Toc3200938"/>
      <w:bookmarkStart w:id="2530" w:name="_Toc20392681"/>
      <w:bookmarkStart w:id="2531" w:name="_Toc27774328"/>
      <w:bookmarkStart w:id="2532" w:name="_Toc36482788"/>
      <w:bookmarkStart w:id="2533" w:name="_Toc36484447"/>
      <w:bookmarkStart w:id="2534" w:name="_Toc44933377"/>
      <w:bookmarkStart w:id="2535" w:name="_Toc50972330"/>
      <w:bookmarkStart w:id="2536" w:name="_Toc57105084"/>
      <w:bookmarkStart w:id="2537" w:name="_Toc130981553"/>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529"/>
      <w:bookmarkEnd w:id="2530"/>
      <w:bookmarkEnd w:id="2531"/>
      <w:bookmarkEnd w:id="2532"/>
      <w:bookmarkEnd w:id="2533"/>
      <w:bookmarkEnd w:id="2534"/>
      <w:bookmarkEnd w:id="2535"/>
      <w:bookmarkEnd w:id="2536"/>
      <w:bookmarkEnd w:id="2537"/>
      <w:proofErr w:type="spellEnd"/>
    </w:p>
    <w:p w14:paraId="2B386F4E" w14:textId="77777777"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clause 8.7.</w:t>
      </w:r>
    </w:p>
    <w:p w14:paraId="2F12C307" w14:textId="77777777" w:rsidR="00E86E7B" w:rsidRPr="00816C4A" w:rsidRDefault="00E86E7B" w:rsidP="00E86E7B">
      <w:pPr>
        <w:pStyle w:val="Heading2"/>
        <w:rPr>
          <w:lang w:val="fr-FR"/>
        </w:rPr>
      </w:pPr>
      <w:bookmarkStart w:id="2538" w:name="_Toc3200939"/>
      <w:bookmarkStart w:id="2539" w:name="_Toc20392682"/>
      <w:bookmarkStart w:id="2540" w:name="_Toc27774329"/>
      <w:bookmarkStart w:id="2541" w:name="_Toc36482789"/>
      <w:bookmarkStart w:id="2542" w:name="_Toc36484448"/>
      <w:bookmarkStart w:id="2543" w:name="_Toc44933378"/>
      <w:bookmarkStart w:id="2544" w:name="_Toc50972331"/>
      <w:bookmarkStart w:id="2545" w:name="_Toc57105085"/>
      <w:bookmarkStart w:id="2546" w:name="_Toc130981554"/>
      <w:r w:rsidRPr="00816C4A">
        <w:rPr>
          <w:lang w:val="fr-FR"/>
        </w:rPr>
        <w:t>8.8</w:t>
      </w:r>
      <w:r w:rsidRPr="00816C4A">
        <w:rPr>
          <w:lang w:val="fr-FR"/>
        </w:rPr>
        <w:tab/>
        <w:t>Duration</w:t>
      </w:r>
      <w:bookmarkEnd w:id="2538"/>
      <w:bookmarkEnd w:id="2539"/>
      <w:bookmarkEnd w:id="2540"/>
      <w:bookmarkEnd w:id="2541"/>
      <w:bookmarkEnd w:id="2542"/>
      <w:bookmarkEnd w:id="2543"/>
      <w:bookmarkEnd w:id="2544"/>
      <w:bookmarkEnd w:id="2545"/>
      <w:bookmarkEnd w:id="2546"/>
    </w:p>
    <w:p w14:paraId="7DD0A627" w14:textId="77777777" w:rsidR="00E86E7B" w:rsidRPr="00816C4A" w:rsidRDefault="00E86E7B" w:rsidP="00E86E7B">
      <w:r w:rsidRPr="00816C4A">
        <w:t>See ETSI TS 102 223 [32] clause 8.8.</w:t>
      </w:r>
    </w:p>
    <w:p w14:paraId="4883125D" w14:textId="77777777" w:rsidR="00E86E7B" w:rsidRPr="00816C4A" w:rsidRDefault="00E86E7B" w:rsidP="00E86E7B">
      <w:pPr>
        <w:pStyle w:val="Heading2"/>
      </w:pPr>
      <w:bookmarkStart w:id="2547" w:name="_Toc3200940"/>
      <w:bookmarkStart w:id="2548" w:name="_Toc20392683"/>
      <w:bookmarkStart w:id="2549" w:name="_Toc27774330"/>
      <w:bookmarkStart w:id="2550" w:name="_Toc36482790"/>
      <w:bookmarkStart w:id="2551" w:name="_Toc36484449"/>
      <w:bookmarkStart w:id="2552" w:name="_Toc44933379"/>
      <w:bookmarkStart w:id="2553" w:name="_Toc50972332"/>
      <w:bookmarkStart w:id="2554" w:name="_Toc57105086"/>
      <w:bookmarkStart w:id="2555" w:name="_Toc130981555"/>
      <w:r w:rsidRPr="00816C4A">
        <w:t>8.9</w:t>
      </w:r>
      <w:r w:rsidRPr="00816C4A">
        <w:tab/>
        <w:t>Item</w:t>
      </w:r>
      <w:bookmarkEnd w:id="2547"/>
      <w:bookmarkEnd w:id="2548"/>
      <w:bookmarkEnd w:id="2549"/>
      <w:bookmarkEnd w:id="2550"/>
      <w:bookmarkEnd w:id="2551"/>
      <w:bookmarkEnd w:id="2552"/>
      <w:bookmarkEnd w:id="2553"/>
      <w:bookmarkEnd w:id="2554"/>
      <w:bookmarkEnd w:id="2555"/>
    </w:p>
    <w:p w14:paraId="67645EB6" w14:textId="77777777" w:rsidR="00E86E7B" w:rsidRPr="00816C4A" w:rsidRDefault="00E86E7B" w:rsidP="00E86E7B">
      <w:r w:rsidRPr="00816C4A">
        <w:t>See ETSI TS 102 223 [32] clause 8.9.</w:t>
      </w:r>
    </w:p>
    <w:p w14:paraId="10925FA9" w14:textId="77777777" w:rsidR="00E86E7B" w:rsidRPr="00816C4A" w:rsidRDefault="00E86E7B" w:rsidP="00E86E7B">
      <w:pPr>
        <w:pStyle w:val="Heading2"/>
      </w:pPr>
      <w:bookmarkStart w:id="2556" w:name="_Toc3200941"/>
      <w:bookmarkStart w:id="2557" w:name="_Toc20392684"/>
      <w:bookmarkStart w:id="2558" w:name="_Toc27774331"/>
      <w:bookmarkStart w:id="2559" w:name="_Toc36482791"/>
      <w:bookmarkStart w:id="2560" w:name="_Toc36484450"/>
      <w:bookmarkStart w:id="2561" w:name="_Toc44933380"/>
      <w:bookmarkStart w:id="2562" w:name="_Toc50972333"/>
      <w:bookmarkStart w:id="2563" w:name="_Toc57105087"/>
      <w:bookmarkStart w:id="2564" w:name="_Toc130981556"/>
      <w:r w:rsidRPr="00816C4A">
        <w:t>8.10</w:t>
      </w:r>
      <w:r w:rsidRPr="00816C4A">
        <w:tab/>
        <w:t>Item identifier</w:t>
      </w:r>
      <w:bookmarkEnd w:id="2556"/>
      <w:bookmarkEnd w:id="2557"/>
      <w:bookmarkEnd w:id="2558"/>
      <w:bookmarkEnd w:id="2559"/>
      <w:bookmarkEnd w:id="2560"/>
      <w:bookmarkEnd w:id="2561"/>
      <w:bookmarkEnd w:id="2562"/>
      <w:bookmarkEnd w:id="2563"/>
      <w:bookmarkEnd w:id="2564"/>
    </w:p>
    <w:p w14:paraId="5A6C8D51" w14:textId="77777777" w:rsidR="00E86E7B" w:rsidRPr="00816C4A" w:rsidRDefault="00E86E7B" w:rsidP="00E86E7B">
      <w:r w:rsidRPr="00816C4A">
        <w:t>See ETSI TS 102 223 [32] clause 8.10.</w:t>
      </w:r>
    </w:p>
    <w:p w14:paraId="11763BBD" w14:textId="77777777" w:rsidR="00E86E7B" w:rsidRPr="00816C4A" w:rsidRDefault="00E86E7B" w:rsidP="00E86E7B">
      <w:pPr>
        <w:pStyle w:val="Heading2"/>
      </w:pPr>
      <w:bookmarkStart w:id="2565" w:name="_Toc3200942"/>
      <w:bookmarkStart w:id="2566" w:name="_Toc20392685"/>
      <w:bookmarkStart w:id="2567" w:name="_Toc27774332"/>
      <w:bookmarkStart w:id="2568" w:name="_Toc36482792"/>
      <w:bookmarkStart w:id="2569" w:name="_Toc36484451"/>
      <w:bookmarkStart w:id="2570" w:name="_Toc44933381"/>
      <w:bookmarkStart w:id="2571" w:name="_Toc50972334"/>
      <w:bookmarkStart w:id="2572" w:name="_Toc57105088"/>
      <w:bookmarkStart w:id="2573" w:name="_Toc130981557"/>
      <w:r w:rsidRPr="00816C4A">
        <w:t>8.11</w:t>
      </w:r>
      <w:r w:rsidRPr="00816C4A">
        <w:tab/>
        <w:t>Response length</w:t>
      </w:r>
      <w:bookmarkEnd w:id="2565"/>
      <w:bookmarkEnd w:id="2566"/>
      <w:bookmarkEnd w:id="2567"/>
      <w:bookmarkEnd w:id="2568"/>
      <w:bookmarkEnd w:id="2569"/>
      <w:bookmarkEnd w:id="2570"/>
      <w:bookmarkEnd w:id="2571"/>
      <w:bookmarkEnd w:id="2572"/>
      <w:bookmarkEnd w:id="2573"/>
    </w:p>
    <w:p w14:paraId="7FDE76EE" w14:textId="77777777" w:rsidR="00E86E7B" w:rsidRPr="00816C4A" w:rsidRDefault="00E86E7B" w:rsidP="00E86E7B">
      <w:r w:rsidRPr="00816C4A">
        <w:t>See ETSI TS 102 223 [32] clause 8.11.</w:t>
      </w:r>
    </w:p>
    <w:p w14:paraId="14858E49" w14:textId="77777777" w:rsidR="00E86E7B" w:rsidRPr="00816C4A" w:rsidRDefault="00E86E7B" w:rsidP="00E86E7B">
      <w:pPr>
        <w:pStyle w:val="Heading2"/>
      </w:pPr>
      <w:bookmarkStart w:id="2574" w:name="_Toc3200943"/>
      <w:bookmarkStart w:id="2575" w:name="_Toc20392686"/>
      <w:bookmarkStart w:id="2576" w:name="_Toc27774333"/>
      <w:bookmarkStart w:id="2577" w:name="_Toc36482793"/>
      <w:bookmarkStart w:id="2578" w:name="_Toc36484452"/>
      <w:bookmarkStart w:id="2579" w:name="_Toc44933382"/>
      <w:bookmarkStart w:id="2580" w:name="_Toc50972335"/>
      <w:bookmarkStart w:id="2581" w:name="_Toc57105089"/>
      <w:bookmarkStart w:id="2582" w:name="_Toc130981558"/>
      <w:r w:rsidRPr="00816C4A">
        <w:t>8.12</w:t>
      </w:r>
      <w:r w:rsidRPr="00816C4A">
        <w:tab/>
        <w:t>Result</w:t>
      </w:r>
      <w:bookmarkEnd w:id="2574"/>
      <w:bookmarkEnd w:id="2575"/>
      <w:bookmarkEnd w:id="2576"/>
      <w:bookmarkEnd w:id="2577"/>
      <w:bookmarkEnd w:id="2578"/>
      <w:bookmarkEnd w:id="2579"/>
      <w:bookmarkEnd w:id="2580"/>
      <w:bookmarkEnd w:id="2581"/>
      <w:bookmarkEnd w:id="2582"/>
    </w:p>
    <w:p w14:paraId="62B049E1" w14:textId="77777777" w:rsidR="00E86E7B" w:rsidRPr="00816C4A" w:rsidRDefault="00E86E7B" w:rsidP="00E86E7B">
      <w:r w:rsidRPr="00816C4A">
        <w:t>For the general result byte coding the following values are defined in addition to or replacement of those in ETSI TS 102 223 [32] clause 8.12:</w:t>
      </w:r>
    </w:p>
    <w:p w14:paraId="200F21E5" w14:textId="77777777" w:rsidR="00E86E7B" w:rsidRPr="00816C4A" w:rsidRDefault="00E86E7B" w:rsidP="00E86E7B">
      <w:pPr>
        <w:pStyle w:val="B1"/>
      </w:pPr>
      <w:r w:rsidRPr="00816C4A">
        <w:lastRenderedPageBreak/>
        <w:t>-</w:t>
      </w:r>
      <w:r w:rsidRPr="00816C4A">
        <w:tab/>
        <w:t>'14' = USSD or SS transaction terminated by the user</w:t>
      </w:r>
    </w:p>
    <w:p w14:paraId="7F9409E8" w14:textId="77777777" w:rsidR="00E86E7B" w:rsidRPr="00816C4A" w:rsidRDefault="00E86E7B" w:rsidP="00E86E7B">
      <w:pPr>
        <w:pStyle w:val="B1"/>
      </w:pPr>
      <w:r w:rsidRPr="00816C4A">
        <w:t>-</w:t>
      </w:r>
      <w:r w:rsidRPr="00816C4A">
        <w:tab/>
        <w:t>'34' = SS Return Error;</w:t>
      </w:r>
    </w:p>
    <w:p w14:paraId="6D4D0091" w14:textId="77777777" w:rsidR="00E86E7B" w:rsidRPr="00816C4A" w:rsidRDefault="00E86E7B" w:rsidP="00E86E7B">
      <w:pPr>
        <w:pStyle w:val="B1"/>
      </w:pPr>
      <w:r w:rsidRPr="00816C4A">
        <w:t>-</w:t>
      </w:r>
      <w:r w:rsidRPr="00816C4A">
        <w:tab/>
        <w:t>'35' = SMS RP-ERROR;</w:t>
      </w:r>
    </w:p>
    <w:p w14:paraId="3E1B9B1C" w14:textId="77777777" w:rsidR="00E86E7B" w:rsidRPr="00816C4A" w:rsidRDefault="00E86E7B" w:rsidP="00E86E7B">
      <w:pPr>
        <w:pStyle w:val="B1"/>
      </w:pPr>
      <w:r w:rsidRPr="00816C4A">
        <w:t>-</w:t>
      </w:r>
      <w:r w:rsidRPr="00816C4A">
        <w:tab/>
        <w:t>'37' = USSD Return Error;</w:t>
      </w:r>
    </w:p>
    <w:p w14:paraId="441A5252" w14:textId="77777777" w:rsidR="00E86E7B" w:rsidRPr="00816C4A" w:rsidRDefault="00E86E7B" w:rsidP="00E86E7B">
      <w:pPr>
        <w:pStyle w:val="B1"/>
      </w:pPr>
      <w:r w:rsidRPr="00816C4A">
        <w:t>-</w:t>
      </w:r>
      <w:r w:rsidRPr="00816C4A">
        <w:tab/>
        <w:t>'39' = Interaction with call control by USIM or MO short message control by USIM, permanent problem;</w:t>
      </w:r>
    </w:p>
    <w:p w14:paraId="40D4E2C4" w14:textId="77777777" w:rsidR="00E86E7B" w:rsidRPr="00816C4A" w:rsidRDefault="00E86E7B" w:rsidP="00E86E7B">
      <w:pPr>
        <w:pStyle w:val="B1"/>
        <w:ind w:left="0" w:firstLine="0"/>
      </w:pPr>
      <w:r w:rsidRPr="00816C4A">
        <w:t>In addition, the following values are reserved for 3GPP for future usage:</w:t>
      </w:r>
    </w:p>
    <w:p w14:paraId="420C3DEA" w14:textId="77777777" w:rsidR="00E86E7B" w:rsidRPr="00816C4A" w:rsidRDefault="00E86E7B" w:rsidP="00E86E7B">
      <w:pPr>
        <w:pStyle w:val="B1"/>
      </w:pPr>
      <w:r w:rsidRPr="00816C4A">
        <w:t>-</w:t>
      </w:r>
      <w:r w:rsidRPr="00816C4A">
        <w:tab/>
        <w:t>'15' = reserved for 3GPP (for future usage);</w:t>
      </w:r>
    </w:p>
    <w:p w14:paraId="6AB00323" w14:textId="77777777" w:rsidR="00E86E7B" w:rsidRPr="00816C4A" w:rsidRDefault="00E86E7B" w:rsidP="00E86E7B">
      <w:pPr>
        <w:pStyle w:val="B1"/>
      </w:pPr>
      <w:r w:rsidRPr="00816C4A">
        <w:t>-</w:t>
      </w:r>
      <w:r w:rsidRPr="00816C4A">
        <w:tab/>
        <w:t>'16' = reserved for 3GPP (for future usage);</w:t>
      </w:r>
    </w:p>
    <w:p w14:paraId="7D753A57" w14:textId="77777777" w:rsidR="00E86E7B" w:rsidRPr="00816C4A" w:rsidRDefault="00E86E7B" w:rsidP="00E86E7B">
      <w:pPr>
        <w:pStyle w:val="B1"/>
      </w:pPr>
      <w:r w:rsidRPr="00816C4A">
        <w:t>-</w:t>
      </w:r>
      <w:r w:rsidRPr="00816C4A">
        <w:tab/>
        <w:t>'28' = reserved for 3GPP (for future usage);</w:t>
      </w:r>
    </w:p>
    <w:p w14:paraId="154C19A3" w14:textId="77777777" w:rsidR="00E86E7B" w:rsidRPr="00816C4A" w:rsidRDefault="00E86E7B" w:rsidP="00E86E7B">
      <w:pPr>
        <w:pStyle w:val="B1"/>
      </w:pPr>
      <w:r w:rsidRPr="00816C4A">
        <w:t>-</w:t>
      </w:r>
      <w:r w:rsidRPr="00816C4A">
        <w:tab/>
        <w:t>'29' = reserved for 3GPP (for future usage);</w:t>
      </w:r>
    </w:p>
    <w:p w14:paraId="238049C6" w14:textId="77777777" w:rsidR="00E86E7B" w:rsidRPr="00816C4A" w:rsidRDefault="00E86E7B" w:rsidP="00E86E7B">
      <w:pPr>
        <w:pStyle w:val="B1"/>
      </w:pPr>
      <w:r w:rsidRPr="00816C4A">
        <w:t>-</w:t>
      </w:r>
      <w:r w:rsidRPr="00816C4A">
        <w:tab/>
        <w:t>'3E' = reserved for 3GPP (for future usage);</w:t>
      </w:r>
    </w:p>
    <w:p w14:paraId="0B9AF651" w14:textId="77777777" w:rsidR="00E86E7B" w:rsidRPr="00816C4A" w:rsidRDefault="00E86E7B" w:rsidP="00E86E7B">
      <w:pPr>
        <w:pStyle w:val="B1"/>
      </w:pPr>
      <w:r w:rsidRPr="00816C4A">
        <w:t>-</w:t>
      </w:r>
      <w:r w:rsidRPr="00816C4A">
        <w:tab/>
        <w:t>'3F' = reserved for 3GPP (for future usage);</w:t>
      </w:r>
    </w:p>
    <w:p w14:paraId="52E83C8B" w14:textId="77777777" w:rsidR="00E86E7B" w:rsidRPr="00816C4A" w:rsidRDefault="00E86E7B" w:rsidP="00E86E7B">
      <w:pPr>
        <w:pStyle w:val="B1"/>
      </w:pPr>
      <w:r w:rsidRPr="00816C4A">
        <w:t xml:space="preserve">Additional </w:t>
      </w:r>
      <w:smartTag w:uri="urn:schemas-microsoft-com:office:smarttags" w:element="PersonName">
        <w:r w:rsidRPr="00816C4A">
          <w:t>info</w:t>
        </w:r>
      </w:smartTag>
      <w:r w:rsidRPr="00816C4A">
        <w:t>rmation:</w:t>
      </w:r>
    </w:p>
    <w:p w14:paraId="32678666" w14:textId="77777777" w:rsidR="00E86E7B" w:rsidRPr="00816C4A" w:rsidRDefault="00E86E7B" w:rsidP="00E86E7B">
      <w:pPr>
        <w:pStyle w:val="B2"/>
      </w:pPr>
      <w:r w:rsidRPr="00816C4A">
        <w:t>Contents:</w:t>
      </w:r>
    </w:p>
    <w:p w14:paraId="489BD218" w14:textId="77777777" w:rsidR="00E86E7B" w:rsidRPr="00816C4A" w:rsidRDefault="00E86E7B" w:rsidP="00E86E7B">
      <w:pPr>
        <w:pStyle w:val="B2"/>
      </w:pPr>
      <w:r w:rsidRPr="00816C4A">
        <w:t>-</w:t>
      </w:r>
      <w:r w:rsidRPr="00816C4A">
        <w:tab/>
        <w:t xml:space="preserve">For the general result "Command performed successfully", some proactive commands require additional </w:t>
      </w:r>
      <w:smartTag w:uri="urn:schemas-microsoft-com:office:smarttags" w:element="PersonName">
        <w:r w:rsidRPr="00816C4A">
          <w:t>info</w:t>
        </w:r>
      </w:smartTag>
      <w:r w:rsidRPr="00816C4A">
        <w:t xml:space="preserve">rmation in the command result. This is defined in the clauses below. For the general result values '20', '21', '34', '35', '37', and '39', it is mandatory for the ME to provide a specific cause value as additional </w:t>
      </w:r>
      <w:smartTag w:uri="urn:schemas-microsoft-com:office:smarttags" w:element="PersonName">
        <w:r w:rsidRPr="00816C4A">
          <w:t>info</w:t>
        </w:r>
      </w:smartTag>
      <w:r w:rsidRPr="00816C4A">
        <w:t>rmation, as defined in the clauses below. For other values, see ETSI TS 102 223 [32] clause 8.12.</w:t>
      </w:r>
    </w:p>
    <w:p w14:paraId="1CD7B0CC" w14:textId="77777777" w:rsidR="00E86E7B" w:rsidRPr="00816C4A" w:rsidRDefault="00E86E7B" w:rsidP="00E86E7B">
      <w:pPr>
        <w:pStyle w:val="Heading3"/>
      </w:pPr>
      <w:bookmarkStart w:id="2583" w:name="_Toc3200944"/>
      <w:bookmarkStart w:id="2584" w:name="_Toc20392687"/>
      <w:bookmarkStart w:id="2585" w:name="_Toc27774334"/>
      <w:bookmarkStart w:id="2586" w:name="_Toc36482794"/>
      <w:bookmarkStart w:id="2587" w:name="_Toc36484453"/>
      <w:bookmarkStart w:id="2588" w:name="_Toc44933383"/>
      <w:bookmarkStart w:id="2589" w:name="_Toc50972336"/>
      <w:bookmarkStart w:id="2590" w:name="_Toc57105090"/>
      <w:bookmarkStart w:id="2591" w:name="_Toc130981559"/>
      <w:r w:rsidRPr="00816C4A">
        <w:t>8.12.1</w:t>
      </w:r>
      <w:r w:rsidRPr="00816C4A">
        <w:tab/>
        <w:t xml:space="preserve">Additional </w:t>
      </w:r>
      <w:smartTag w:uri="urn:schemas-microsoft-com:office:smarttags" w:element="PersonName">
        <w:r w:rsidRPr="00816C4A">
          <w:t>info</w:t>
        </w:r>
      </w:smartTag>
      <w:r w:rsidRPr="00816C4A">
        <w:t>rmation for SEND SS</w:t>
      </w:r>
      <w:bookmarkEnd w:id="2583"/>
      <w:bookmarkEnd w:id="2584"/>
      <w:bookmarkEnd w:id="2585"/>
      <w:bookmarkEnd w:id="2586"/>
      <w:bookmarkEnd w:id="2587"/>
      <w:bookmarkEnd w:id="2588"/>
      <w:bookmarkEnd w:id="2589"/>
      <w:bookmarkEnd w:id="2590"/>
      <w:bookmarkEnd w:id="2591"/>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592" w:name="_Toc3200945"/>
      <w:bookmarkStart w:id="2593" w:name="_Toc20392688"/>
      <w:bookmarkStart w:id="2594" w:name="_Toc27774335"/>
      <w:bookmarkStart w:id="2595" w:name="_Toc36482795"/>
      <w:bookmarkStart w:id="2596" w:name="_Toc36484454"/>
      <w:bookmarkStart w:id="2597" w:name="_Toc44933384"/>
      <w:bookmarkStart w:id="2598" w:name="_Toc50972337"/>
      <w:bookmarkStart w:id="2599" w:name="_Toc57105091"/>
      <w:bookmarkStart w:id="2600" w:name="_Toc130981560"/>
      <w:r w:rsidRPr="00816C4A">
        <w:t>8.12.2</w:t>
      </w:r>
      <w:r w:rsidRPr="00816C4A">
        <w:tab/>
        <w:t xml:space="preserve">Additional </w:t>
      </w:r>
      <w:smartTag w:uri="urn:schemas-microsoft-com:office:smarttags" w:element="PersonName">
        <w:r w:rsidRPr="00816C4A">
          <w:t>info</w:t>
        </w:r>
      </w:smartTag>
      <w:r w:rsidRPr="00816C4A">
        <w:t>rmation for ME problem</w:t>
      </w:r>
      <w:bookmarkEnd w:id="2592"/>
      <w:bookmarkEnd w:id="2593"/>
      <w:bookmarkEnd w:id="2594"/>
      <w:bookmarkEnd w:id="2595"/>
      <w:bookmarkEnd w:id="2596"/>
      <w:bookmarkEnd w:id="2597"/>
      <w:bookmarkEnd w:id="2598"/>
      <w:bookmarkEnd w:id="2599"/>
      <w:bookmarkEnd w:id="2600"/>
    </w:p>
    <w:p w14:paraId="11098115" w14:textId="77777777"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rmation, the first byte of which to be as defined in ETSI TS 102 223 [32] clause 8.12.2,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01" w:name="_Toc3200946"/>
      <w:bookmarkStart w:id="2602" w:name="_Toc20392689"/>
      <w:bookmarkStart w:id="2603" w:name="_Toc27774336"/>
      <w:bookmarkStart w:id="2604" w:name="_Toc36482796"/>
      <w:bookmarkStart w:id="2605" w:name="_Toc36484455"/>
      <w:bookmarkStart w:id="2606" w:name="_Toc44933385"/>
      <w:bookmarkStart w:id="2607" w:name="_Toc50972338"/>
      <w:bookmarkStart w:id="2608" w:name="_Toc57105092"/>
      <w:bookmarkStart w:id="2609" w:name="_Toc130981561"/>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01"/>
      <w:bookmarkEnd w:id="2602"/>
      <w:bookmarkEnd w:id="2603"/>
      <w:bookmarkEnd w:id="2604"/>
      <w:bookmarkEnd w:id="2605"/>
      <w:bookmarkEnd w:id="2606"/>
      <w:bookmarkEnd w:id="2607"/>
      <w:bookmarkEnd w:id="2608"/>
      <w:bookmarkEnd w:id="2609"/>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0" w:name="_Toc3200947"/>
      <w:bookmarkStart w:id="2611" w:name="_Toc20392690"/>
      <w:bookmarkStart w:id="2612" w:name="_Toc27774337"/>
      <w:bookmarkStart w:id="2613" w:name="_Toc36482797"/>
      <w:bookmarkStart w:id="2614" w:name="_Toc36484456"/>
      <w:bookmarkStart w:id="2615" w:name="_Toc44933386"/>
      <w:bookmarkStart w:id="2616" w:name="_Toc50972339"/>
      <w:bookmarkStart w:id="2617" w:name="_Toc57105093"/>
      <w:bookmarkStart w:id="2618" w:name="_Toc130981562"/>
      <w:r w:rsidRPr="00816C4A">
        <w:lastRenderedPageBreak/>
        <w:t>8.12.4</w:t>
      </w:r>
      <w:r w:rsidRPr="00816C4A">
        <w:tab/>
        <w:t xml:space="preserve">Additional </w:t>
      </w:r>
      <w:smartTag w:uri="urn:schemas-microsoft-com:office:smarttags" w:element="PersonName">
        <w:r w:rsidRPr="00816C4A">
          <w:t>info</w:t>
        </w:r>
      </w:smartTag>
      <w:r w:rsidRPr="00816C4A">
        <w:t>rmation for SS problem</w:t>
      </w:r>
      <w:bookmarkEnd w:id="2610"/>
      <w:bookmarkEnd w:id="2611"/>
      <w:bookmarkEnd w:id="2612"/>
      <w:bookmarkEnd w:id="2613"/>
      <w:bookmarkEnd w:id="2614"/>
      <w:bookmarkEnd w:id="2615"/>
      <w:bookmarkEnd w:id="2616"/>
      <w:bookmarkEnd w:id="2617"/>
      <w:bookmarkEnd w:id="2618"/>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19" w:name="_Toc3200948"/>
      <w:bookmarkStart w:id="2620" w:name="_Toc20392691"/>
      <w:bookmarkStart w:id="2621" w:name="_Toc27774338"/>
      <w:bookmarkStart w:id="2622" w:name="_Toc36482798"/>
      <w:bookmarkStart w:id="2623" w:name="_Toc36484457"/>
      <w:bookmarkStart w:id="2624" w:name="_Toc44933387"/>
      <w:bookmarkStart w:id="2625" w:name="_Toc50972340"/>
      <w:bookmarkStart w:id="2626" w:name="_Toc57105094"/>
      <w:bookmarkStart w:id="2627" w:name="_Toc130981563"/>
      <w:r w:rsidRPr="00816C4A">
        <w:t>8.12.5</w:t>
      </w:r>
      <w:r w:rsidRPr="00816C4A">
        <w:tab/>
        <w:t xml:space="preserve">Additional </w:t>
      </w:r>
      <w:smartTag w:uri="urn:schemas-microsoft-com:office:smarttags" w:element="PersonName">
        <w:r w:rsidRPr="00816C4A">
          <w:t>info</w:t>
        </w:r>
      </w:smartTag>
      <w:r w:rsidRPr="00816C4A">
        <w:t>rmation for SMS problem</w:t>
      </w:r>
      <w:bookmarkEnd w:id="2619"/>
      <w:bookmarkEnd w:id="2620"/>
      <w:bookmarkEnd w:id="2621"/>
      <w:bookmarkEnd w:id="2622"/>
      <w:bookmarkEnd w:id="2623"/>
      <w:bookmarkEnd w:id="2624"/>
      <w:bookmarkEnd w:id="2625"/>
      <w:bookmarkEnd w:id="2626"/>
      <w:bookmarkEnd w:id="2627"/>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28" w:name="_Toc3200949"/>
      <w:bookmarkStart w:id="2629" w:name="_Toc20392692"/>
      <w:bookmarkStart w:id="2630" w:name="_Toc27774339"/>
      <w:bookmarkStart w:id="2631" w:name="_Toc36482799"/>
      <w:bookmarkStart w:id="2632" w:name="_Toc36484458"/>
      <w:bookmarkStart w:id="2633" w:name="_Toc44933388"/>
      <w:bookmarkStart w:id="2634" w:name="_Toc50972341"/>
      <w:bookmarkStart w:id="2635" w:name="_Toc57105095"/>
      <w:bookmarkStart w:id="2636" w:name="_Toc130981564"/>
      <w:r w:rsidRPr="00816C4A">
        <w:t>8.12.6</w:t>
      </w:r>
      <w:r w:rsidRPr="00816C4A">
        <w:tab/>
        <w:t>Not used</w:t>
      </w:r>
      <w:bookmarkEnd w:id="2628"/>
      <w:bookmarkEnd w:id="2629"/>
      <w:bookmarkEnd w:id="2630"/>
      <w:bookmarkEnd w:id="2631"/>
      <w:bookmarkEnd w:id="2632"/>
      <w:bookmarkEnd w:id="2633"/>
      <w:bookmarkEnd w:id="2634"/>
      <w:bookmarkEnd w:id="2635"/>
      <w:bookmarkEnd w:id="2636"/>
    </w:p>
    <w:p w14:paraId="559D3521" w14:textId="77777777" w:rsidR="00E86E7B" w:rsidRPr="00816C4A" w:rsidRDefault="00E86E7B" w:rsidP="00E86E7B"/>
    <w:p w14:paraId="0B0C1F0A" w14:textId="77777777" w:rsidR="00E86E7B" w:rsidRPr="00816C4A" w:rsidRDefault="00E86E7B" w:rsidP="00E86E7B">
      <w:pPr>
        <w:pStyle w:val="Heading3"/>
      </w:pPr>
      <w:bookmarkStart w:id="2637" w:name="_Toc3200950"/>
      <w:bookmarkStart w:id="2638" w:name="_Toc20392693"/>
      <w:bookmarkStart w:id="2639" w:name="_Toc27774340"/>
      <w:bookmarkStart w:id="2640" w:name="_Toc36482800"/>
      <w:bookmarkStart w:id="2641" w:name="_Toc36484459"/>
      <w:bookmarkStart w:id="2642" w:name="_Toc44933389"/>
      <w:bookmarkStart w:id="2643" w:name="_Toc50972342"/>
      <w:bookmarkStart w:id="2644" w:name="_Toc57105096"/>
      <w:bookmarkStart w:id="2645" w:name="_Toc130981565"/>
      <w:r w:rsidRPr="00816C4A">
        <w:t>8.12.7</w:t>
      </w:r>
      <w:r w:rsidRPr="00816C4A">
        <w:tab/>
        <w:t xml:space="preserve">Additional </w:t>
      </w:r>
      <w:smartTag w:uri="urn:schemas-microsoft-com:office:smarttags" w:element="PersonName">
        <w:r w:rsidRPr="00816C4A">
          <w:t>info</w:t>
        </w:r>
      </w:smartTag>
      <w:r w:rsidRPr="00816C4A">
        <w:t>rmation for USSD problem</w:t>
      </w:r>
      <w:bookmarkEnd w:id="2637"/>
      <w:bookmarkEnd w:id="2638"/>
      <w:bookmarkEnd w:id="2639"/>
      <w:bookmarkEnd w:id="2640"/>
      <w:bookmarkEnd w:id="2641"/>
      <w:bookmarkEnd w:id="2642"/>
      <w:bookmarkEnd w:id="2643"/>
      <w:bookmarkEnd w:id="2644"/>
      <w:bookmarkEnd w:id="2645"/>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46" w:name="_Toc3200951"/>
      <w:bookmarkStart w:id="2647" w:name="_Toc20392694"/>
      <w:bookmarkStart w:id="2648" w:name="_Toc27774341"/>
      <w:bookmarkStart w:id="2649" w:name="_Toc36482801"/>
      <w:bookmarkStart w:id="2650" w:name="_Toc36484460"/>
      <w:bookmarkStart w:id="2651" w:name="_Toc44933390"/>
      <w:bookmarkStart w:id="2652" w:name="_Toc50972343"/>
      <w:bookmarkStart w:id="2653" w:name="_Toc57105097"/>
      <w:bookmarkStart w:id="2654" w:name="_Toc130981566"/>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46"/>
      <w:bookmarkEnd w:id="2647"/>
      <w:bookmarkEnd w:id="2648"/>
      <w:bookmarkEnd w:id="2649"/>
      <w:bookmarkEnd w:id="2650"/>
      <w:bookmarkEnd w:id="2651"/>
      <w:bookmarkEnd w:id="2652"/>
      <w:bookmarkEnd w:id="2653"/>
      <w:bookmarkEnd w:id="2654"/>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55" w:name="_Toc3200952"/>
      <w:bookmarkStart w:id="2656" w:name="_Toc20392695"/>
      <w:bookmarkStart w:id="2657" w:name="_Toc27774342"/>
      <w:bookmarkStart w:id="2658" w:name="_Toc36482802"/>
      <w:bookmarkStart w:id="2659" w:name="_Toc36484461"/>
      <w:bookmarkStart w:id="2660" w:name="_Toc44933391"/>
      <w:bookmarkStart w:id="2661" w:name="_Toc50972344"/>
      <w:bookmarkStart w:id="2662" w:name="_Toc57105098"/>
      <w:bookmarkStart w:id="2663" w:name="_Toc130981567"/>
      <w:r w:rsidRPr="00816C4A">
        <w:t>8.12.9</w:t>
      </w:r>
      <w:r w:rsidRPr="00816C4A">
        <w:tab/>
        <w:t xml:space="preserve">Additional information for </w:t>
      </w:r>
      <w:proofErr w:type="spellStart"/>
      <w:r w:rsidRPr="00816C4A">
        <w:t>MultipleCard</w:t>
      </w:r>
      <w:proofErr w:type="spellEnd"/>
      <w:r w:rsidRPr="00816C4A">
        <w:t xml:space="preserve"> commands</w:t>
      </w:r>
      <w:bookmarkEnd w:id="2655"/>
      <w:bookmarkEnd w:id="2656"/>
      <w:bookmarkEnd w:id="2657"/>
      <w:bookmarkEnd w:id="2658"/>
      <w:bookmarkEnd w:id="2659"/>
      <w:bookmarkEnd w:id="2660"/>
      <w:bookmarkEnd w:id="2661"/>
      <w:bookmarkEnd w:id="2662"/>
      <w:bookmarkEnd w:id="2663"/>
    </w:p>
    <w:p w14:paraId="2C4E7EB6" w14:textId="77777777" w:rsidR="00E86E7B" w:rsidRPr="00816C4A" w:rsidRDefault="00E86E7B" w:rsidP="00E86E7B">
      <w:r w:rsidRPr="00816C4A">
        <w:t>See ETSI TS 102 223 [32] clause 8.12.9.</w:t>
      </w:r>
    </w:p>
    <w:p w14:paraId="5A5FE02F" w14:textId="77777777" w:rsidR="00E86E7B" w:rsidRPr="00816C4A" w:rsidRDefault="00E86E7B" w:rsidP="00E86E7B">
      <w:pPr>
        <w:pStyle w:val="Heading3"/>
      </w:pPr>
      <w:bookmarkStart w:id="2664" w:name="_Toc3200953"/>
      <w:bookmarkStart w:id="2665" w:name="_Toc20392696"/>
      <w:bookmarkStart w:id="2666" w:name="_Toc27774343"/>
      <w:bookmarkStart w:id="2667" w:name="_Toc36482803"/>
      <w:bookmarkStart w:id="2668" w:name="_Toc36484462"/>
      <w:bookmarkStart w:id="2669" w:name="_Toc44933392"/>
      <w:bookmarkStart w:id="2670" w:name="_Toc50972345"/>
      <w:bookmarkStart w:id="2671" w:name="_Toc57105099"/>
      <w:bookmarkStart w:id="2672" w:name="_Toc130981568"/>
      <w:r w:rsidRPr="00816C4A">
        <w:t>8.12.10</w:t>
      </w:r>
      <w:r w:rsidRPr="00816C4A">
        <w:tab/>
        <w:t>Additional information for launch browser problem</w:t>
      </w:r>
      <w:bookmarkEnd w:id="2664"/>
      <w:bookmarkEnd w:id="2665"/>
      <w:bookmarkEnd w:id="2666"/>
      <w:bookmarkEnd w:id="2667"/>
      <w:bookmarkEnd w:id="2668"/>
      <w:bookmarkEnd w:id="2669"/>
      <w:bookmarkEnd w:id="2670"/>
      <w:bookmarkEnd w:id="2671"/>
      <w:bookmarkEnd w:id="2672"/>
    </w:p>
    <w:p w14:paraId="2B2863A3" w14:textId="77777777" w:rsidR="00E86E7B" w:rsidRPr="00816C4A" w:rsidRDefault="00E86E7B" w:rsidP="00E86E7B">
      <w:r w:rsidRPr="00816C4A">
        <w:t>See ETSI TS 102 223 [32] clause 8.12.10.</w:t>
      </w:r>
    </w:p>
    <w:p w14:paraId="478321A8" w14:textId="77777777" w:rsidR="00E86E7B" w:rsidRPr="00816C4A" w:rsidRDefault="00E86E7B" w:rsidP="00E86E7B">
      <w:pPr>
        <w:pStyle w:val="Heading3"/>
      </w:pPr>
      <w:bookmarkStart w:id="2673" w:name="_Toc3200954"/>
      <w:bookmarkStart w:id="2674" w:name="_Toc20392697"/>
      <w:bookmarkStart w:id="2675" w:name="_Toc27774344"/>
      <w:bookmarkStart w:id="2676" w:name="_Toc36482804"/>
      <w:bookmarkStart w:id="2677" w:name="_Toc36484463"/>
      <w:bookmarkStart w:id="2678" w:name="_Toc44933393"/>
      <w:bookmarkStart w:id="2679" w:name="_Toc50972346"/>
      <w:bookmarkStart w:id="2680" w:name="_Toc57105100"/>
      <w:bookmarkStart w:id="2681" w:name="_Toc130981569"/>
      <w:r w:rsidRPr="00816C4A">
        <w:lastRenderedPageBreak/>
        <w:t>8.12.11</w:t>
      </w:r>
      <w:r w:rsidRPr="00816C4A">
        <w:tab/>
        <w:t>Additional information for Bearer Independent Protocol</w:t>
      </w:r>
      <w:bookmarkEnd w:id="2673"/>
      <w:bookmarkEnd w:id="2674"/>
      <w:bookmarkEnd w:id="2675"/>
      <w:bookmarkEnd w:id="2676"/>
      <w:bookmarkEnd w:id="2677"/>
      <w:bookmarkEnd w:id="2678"/>
      <w:bookmarkEnd w:id="2679"/>
      <w:bookmarkEnd w:id="2680"/>
      <w:bookmarkEnd w:id="2681"/>
    </w:p>
    <w:p w14:paraId="0CAF01C7" w14:textId="77777777" w:rsidR="00E86E7B" w:rsidRPr="00816C4A" w:rsidRDefault="00E86E7B" w:rsidP="00E86E7B">
      <w:r w:rsidRPr="00816C4A">
        <w:t>See ETSI TS 102 223 [32] clause 8.12.11.</w:t>
      </w:r>
    </w:p>
    <w:p w14:paraId="30E3D74E" w14:textId="77777777" w:rsidR="00E86E7B" w:rsidRPr="00816C4A" w:rsidRDefault="00E86E7B" w:rsidP="00E86E7B">
      <w:pPr>
        <w:pStyle w:val="Heading3"/>
      </w:pPr>
      <w:bookmarkStart w:id="2682" w:name="_Toc3200955"/>
      <w:bookmarkStart w:id="2683" w:name="_Toc20392698"/>
      <w:bookmarkStart w:id="2684" w:name="_Toc27774345"/>
      <w:bookmarkStart w:id="2685" w:name="_Toc36482805"/>
      <w:bookmarkStart w:id="2686" w:name="_Toc36484464"/>
      <w:bookmarkStart w:id="2687" w:name="_Toc44933394"/>
      <w:bookmarkStart w:id="2688" w:name="_Toc50972347"/>
      <w:bookmarkStart w:id="2689" w:name="_Toc57105101"/>
      <w:bookmarkStart w:id="2690" w:name="_Toc130981570"/>
      <w:r w:rsidRPr="00816C4A">
        <w:t>8.12.12</w:t>
      </w:r>
      <w:r w:rsidRPr="00816C4A">
        <w:tab/>
        <w:t>Additional information for Frames commands</w:t>
      </w:r>
      <w:bookmarkEnd w:id="2682"/>
      <w:bookmarkEnd w:id="2683"/>
      <w:bookmarkEnd w:id="2684"/>
      <w:bookmarkEnd w:id="2685"/>
      <w:bookmarkEnd w:id="2686"/>
      <w:bookmarkEnd w:id="2687"/>
      <w:bookmarkEnd w:id="2688"/>
      <w:bookmarkEnd w:id="2689"/>
      <w:bookmarkEnd w:id="2690"/>
    </w:p>
    <w:p w14:paraId="2FC7A507" w14:textId="77777777" w:rsidR="00E86E7B" w:rsidRPr="00816C4A" w:rsidRDefault="00E86E7B" w:rsidP="00E86E7B">
      <w:r w:rsidRPr="00816C4A">
        <w:t>See ETSI TS 102 223 [32] clause 8.12.12.</w:t>
      </w:r>
    </w:p>
    <w:p w14:paraId="1912C148" w14:textId="77777777" w:rsidR="00E86E7B" w:rsidRPr="00816C4A" w:rsidRDefault="00E86E7B" w:rsidP="00E86E7B">
      <w:pPr>
        <w:pStyle w:val="Heading3"/>
      </w:pPr>
      <w:bookmarkStart w:id="2691" w:name="_Toc3200956"/>
      <w:bookmarkStart w:id="2692" w:name="_Toc20392699"/>
      <w:bookmarkStart w:id="2693" w:name="_Toc27774346"/>
      <w:bookmarkStart w:id="2694" w:name="_Toc36482806"/>
      <w:bookmarkStart w:id="2695" w:name="_Toc36484465"/>
      <w:bookmarkStart w:id="2696" w:name="_Toc44933395"/>
      <w:bookmarkStart w:id="2697" w:name="_Toc50972348"/>
      <w:bookmarkStart w:id="2698" w:name="_Toc57105102"/>
      <w:bookmarkStart w:id="2699" w:name="_Toc130981571"/>
      <w:r w:rsidRPr="00816C4A">
        <w:t>8.12.13</w:t>
      </w:r>
      <w:r w:rsidRPr="00816C4A">
        <w:tab/>
        <w:t>Additional information for SUBMIT and RETRIEVE MULTIMEDIA MESSAGE</w:t>
      </w:r>
      <w:bookmarkEnd w:id="2691"/>
      <w:bookmarkEnd w:id="2692"/>
      <w:bookmarkEnd w:id="2693"/>
      <w:bookmarkEnd w:id="2694"/>
      <w:bookmarkEnd w:id="2695"/>
      <w:bookmarkEnd w:id="2696"/>
      <w:bookmarkEnd w:id="2697"/>
      <w:bookmarkEnd w:id="2698"/>
      <w:bookmarkEnd w:id="2699"/>
    </w:p>
    <w:p w14:paraId="7F8DA26C" w14:textId="77777777" w:rsidR="00E86E7B" w:rsidRPr="00816C4A" w:rsidRDefault="00E86E7B" w:rsidP="00E86E7B">
      <w:r w:rsidRPr="00816C4A">
        <w:t>See ETSI TS 102 223 [32] clause 8.12.13.</w:t>
      </w:r>
    </w:p>
    <w:p w14:paraId="779CFD12" w14:textId="77777777" w:rsidR="00E86E7B" w:rsidRPr="00816C4A" w:rsidRDefault="00E86E7B" w:rsidP="00E86E7B">
      <w:pPr>
        <w:pStyle w:val="Heading2"/>
      </w:pPr>
      <w:bookmarkStart w:id="2700" w:name="_Toc3200957"/>
      <w:bookmarkStart w:id="2701" w:name="_Toc20392700"/>
      <w:bookmarkStart w:id="2702" w:name="_Toc27774347"/>
      <w:bookmarkStart w:id="2703" w:name="_Toc36482807"/>
      <w:bookmarkStart w:id="2704" w:name="_Toc36484466"/>
      <w:bookmarkStart w:id="2705" w:name="_Toc44933396"/>
      <w:bookmarkStart w:id="2706" w:name="_Toc50972349"/>
      <w:bookmarkStart w:id="2707" w:name="_Toc57105103"/>
      <w:bookmarkStart w:id="2708" w:name="_Toc130981572"/>
      <w:r w:rsidRPr="00816C4A">
        <w:t>8.13</w:t>
      </w:r>
      <w:r w:rsidRPr="00816C4A">
        <w:tab/>
        <w:t>SMS TPDU</w:t>
      </w:r>
      <w:bookmarkEnd w:id="2700"/>
      <w:bookmarkEnd w:id="2701"/>
      <w:bookmarkEnd w:id="2702"/>
      <w:bookmarkEnd w:id="2703"/>
      <w:bookmarkEnd w:id="2704"/>
      <w:bookmarkEnd w:id="2705"/>
      <w:bookmarkEnd w:id="2706"/>
      <w:bookmarkEnd w:id="2707"/>
      <w:bookmarkEnd w:id="270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09" w:name="_Toc3200958"/>
      <w:bookmarkStart w:id="2710" w:name="_Toc20392701"/>
      <w:bookmarkStart w:id="2711" w:name="_Toc27774348"/>
      <w:bookmarkStart w:id="2712" w:name="_Toc36482808"/>
      <w:bookmarkStart w:id="2713" w:name="_Toc36484467"/>
      <w:bookmarkStart w:id="2714" w:name="_Toc44933397"/>
      <w:bookmarkStart w:id="2715" w:name="_Toc50972350"/>
      <w:bookmarkStart w:id="2716" w:name="_Toc57105104"/>
      <w:bookmarkStart w:id="2717" w:name="_Toc130981573"/>
      <w:r w:rsidRPr="00816C4A">
        <w:t>8.14</w:t>
      </w:r>
      <w:r w:rsidRPr="00816C4A">
        <w:tab/>
        <w:t>SS string</w:t>
      </w:r>
      <w:bookmarkEnd w:id="2709"/>
      <w:bookmarkEnd w:id="2710"/>
      <w:bookmarkEnd w:id="2711"/>
      <w:bookmarkEnd w:id="2712"/>
      <w:bookmarkEnd w:id="2713"/>
      <w:bookmarkEnd w:id="2714"/>
      <w:bookmarkEnd w:id="2715"/>
      <w:bookmarkEnd w:id="2716"/>
      <w:bookmarkEnd w:id="271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18" w:name="_Toc3200959"/>
      <w:bookmarkStart w:id="2719" w:name="_Toc20392702"/>
      <w:bookmarkStart w:id="2720" w:name="_Toc27774349"/>
      <w:bookmarkStart w:id="2721" w:name="_Toc36482809"/>
      <w:bookmarkStart w:id="2722" w:name="_Toc36484468"/>
      <w:bookmarkStart w:id="2723" w:name="_Toc44933398"/>
      <w:bookmarkStart w:id="2724" w:name="_Toc50972351"/>
      <w:bookmarkStart w:id="2725" w:name="_Toc57105105"/>
      <w:bookmarkStart w:id="2726" w:name="_Toc130981574"/>
      <w:r w:rsidRPr="00816C4A">
        <w:t>8.15</w:t>
      </w:r>
      <w:r w:rsidRPr="00816C4A">
        <w:tab/>
        <w:t>Text string</w:t>
      </w:r>
      <w:bookmarkEnd w:id="2718"/>
      <w:bookmarkEnd w:id="2719"/>
      <w:bookmarkEnd w:id="2720"/>
      <w:bookmarkEnd w:id="2721"/>
      <w:bookmarkEnd w:id="2722"/>
      <w:bookmarkEnd w:id="2723"/>
      <w:bookmarkEnd w:id="2724"/>
      <w:bookmarkEnd w:id="2725"/>
      <w:bookmarkEnd w:id="2726"/>
    </w:p>
    <w:p w14:paraId="1D566601" w14:textId="77777777" w:rsidR="00E86E7B" w:rsidRPr="00816C4A" w:rsidRDefault="00E86E7B" w:rsidP="00E86E7B">
      <w:r w:rsidRPr="00816C4A">
        <w:t>Content and coding is defined ETSI TS 102 223 [32] clause 8.15,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27" w:name="_Toc3200960"/>
      <w:bookmarkStart w:id="2728" w:name="_Toc20392703"/>
      <w:bookmarkStart w:id="2729" w:name="_Toc27774350"/>
      <w:bookmarkStart w:id="2730" w:name="_Toc36482810"/>
      <w:bookmarkStart w:id="2731" w:name="_Toc36484469"/>
      <w:bookmarkStart w:id="2732" w:name="_Toc44933399"/>
      <w:bookmarkStart w:id="2733" w:name="_Toc50972352"/>
      <w:bookmarkStart w:id="2734" w:name="_Toc57105106"/>
      <w:bookmarkStart w:id="2735" w:name="_Toc130981575"/>
      <w:r w:rsidRPr="00816C4A">
        <w:t>8.16</w:t>
      </w:r>
      <w:r w:rsidRPr="00816C4A">
        <w:tab/>
        <w:t>Tone</w:t>
      </w:r>
      <w:bookmarkEnd w:id="2727"/>
      <w:bookmarkEnd w:id="2728"/>
      <w:bookmarkEnd w:id="2729"/>
      <w:bookmarkEnd w:id="2730"/>
      <w:bookmarkEnd w:id="2731"/>
      <w:bookmarkEnd w:id="2732"/>
      <w:bookmarkEnd w:id="2733"/>
      <w:bookmarkEnd w:id="2734"/>
      <w:bookmarkEnd w:id="2735"/>
    </w:p>
    <w:p w14:paraId="31246B91" w14:textId="77777777" w:rsidR="00E86E7B" w:rsidRPr="00816C4A" w:rsidRDefault="00E86E7B" w:rsidP="00E86E7B">
      <w:r w:rsidRPr="00816C4A">
        <w:t>See ETSI TS 102 223 [32] clause 8.16.</w:t>
      </w:r>
    </w:p>
    <w:p w14:paraId="5D3F601B" w14:textId="77777777" w:rsidR="00E86E7B" w:rsidRPr="00816C4A" w:rsidRDefault="00E86E7B" w:rsidP="00E86E7B">
      <w:pPr>
        <w:pStyle w:val="NO"/>
      </w:pPr>
      <w:r w:rsidRPr="00816C4A">
        <w:t>NOTE:</w:t>
      </w:r>
      <w:r w:rsidRPr="00816C4A">
        <w:tab/>
        <w:t>Standard supervisory tones for 3G are specified in TS 22.001 [22].</w:t>
      </w:r>
    </w:p>
    <w:p w14:paraId="6356E21E" w14:textId="77777777" w:rsidR="00E86E7B" w:rsidRPr="00816C4A" w:rsidRDefault="00E86E7B" w:rsidP="00E86E7B">
      <w:pPr>
        <w:pStyle w:val="Heading2"/>
      </w:pPr>
      <w:bookmarkStart w:id="2736" w:name="_Toc3200961"/>
      <w:bookmarkStart w:id="2737" w:name="_Toc20392704"/>
      <w:bookmarkStart w:id="2738" w:name="_Toc27774351"/>
      <w:bookmarkStart w:id="2739" w:name="_Toc36482811"/>
      <w:bookmarkStart w:id="2740" w:name="_Toc36484470"/>
      <w:bookmarkStart w:id="2741" w:name="_Toc44933400"/>
      <w:bookmarkStart w:id="2742" w:name="_Toc50972353"/>
      <w:bookmarkStart w:id="2743" w:name="_Toc57105107"/>
      <w:bookmarkStart w:id="2744" w:name="_Toc130981576"/>
      <w:r w:rsidRPr="00816C4A">
        <w:lastRenderedPageBreak/>
        <w:t>8.17</w:t>
      </w:r>
      <w:r w:rsidRPr="00816C4A">
        <w:tab/>
        <w:t>USSD string</w:t>
      </w:r>
      <w:bookmarkEnd w:id="2736"/>
      <w:bookmarkEnd w:id="2737"/>
      <w:bookmarkEnd w:id="2738"/>
      <w:bookmarkEnd w:id="2739"/>
      <w:bookmarkEnd w:id="2740"/>
      <w:bookmarkEnd w:id="2741"/>
      <w:bookmarkEnd w:id="2742"/>
      <w:bookmarkEnd w:id="2743"/>
      <w:bookmarkEnd w:id="274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45" w:name="_Toc3200962"/>
      <w:bookmarkStart w:id="2746" w:name="_Toc20392705"/>
      <w:bookmarkStart w:id="2747" w:name="_Toc27774352"/>
      <w:bookmarkStart w:id="2748" w:name="_Toc36482812"/>
      <w:bookmarkStart w:id="2749" w:name="_Toc36484471"/>
      <w:bookmarkStart w:id="2750" w:name="_Toc44933401"/>
      <w:bookmarkStart w:id="2751" w:name="_Toc50972354"/>
      <w:bookmarkStart w:id="2752" w:name="_Toc57105108"/>
      <w:bookmarkStart w:id="2753" w:name="_Toc130981577"/>
      <w:r w:rsidRPr="00816C4A">
        <w:t>8.18</w:t>
      </w:r>
      <w:r w:rsidRPr="00816C4A">
        <w:tab/>
        <w:t>File List</w:t>
      </w:r>
      <w:bookmarkEnd w:id="2745"/>
      <w:bookmarkEnd w:id="2746"/>
      <w:bookmarkEnd w:id="2747"/>
      <w:bookmarkEnd w:id="2748"/>
      <w:bookmarkEnd w:id="2749"/>
      <w:bookmarkEnd w:id="2750"/>
      <w:bookmarkEnd w:id="2751"/>
      <w:bookmarkEnd w:id="2752"/>
      <w:bookmarkEnd w:id="2753"/>
    </w:p>
    <w:p w14:paraId="61584610" w14:textId="77777777" w:rsidR="00E86E7B" w:rsidRPr="00816C4A" w:rsidRDefault="00E86E7B" w:rsidP="00E86E7B">
      <w:r w:rsidRPr="00816C4A">
        <w:t>See ETSI TS 102 223 [32] clause 8.18.</w:t>
      </w:r>
    </w:p>
    <w:p w14:paraId="1284AC75" w14:textId="77777777" w:rsidR="00E86E7B" w:rsidRPr="00816C4A" w:rsidRDefault="00E86E7B" w:rsidP="00E86E7B">
      <w:pPr>
        <w:pStyle w:val="Heading2"/>
      </w:pPr>
      <w:bookmarkStart w:id="2754" w:name="_Toc3200963"/>
      <w:bookmarkStart w:id="2755" w:name="_Toc20392706"/>
      <w:bookmarkStart w:id="2756" w:name="_Toc27774353"/>
      <w:bookmarkStart w:id="2757" w:name="_Toc36482813"/>
      <w:bookmarkStart w:id="2758" w:name="_Toc36484472"/>
      <w:bookmarkStart w:id="2759" w:name="_Toc44933402"/>
      <w:bookmarkStart w:id="2760" w:name="_Toc50972355"/>
      <w:bookmarkStart w:id="2761" w:name="_Toc57105109"/>
      <w:bookmarkStart w:id="2762" w:name="_Toc130981578"/>
      <w:r w:rsidRPr="00816C4A">
        <w:t>8.19</w:t>
      </w:r>
      <w:r w:rsidRPr="00816C4A">
        <w:tab/>
        <w:t>Location Information</w:t>
      </w:r>
      <w:bookmarkEnd w:id="2754"/>
      <w:bookmarkEnd w:id="2755"/>
      <w:bookmarkEnd w:id="2756"/>
      <w:bookmarkEnd w:id="2757"/>
      <w:bookmarkEnd w:id="2758"/>
      <w:bookmarkEnd w:id="2759"/>
      <w:bookmarkEnd w:id="2760"/>
      <w:bookmarkEnd w:id="2761"/>
      <w:bookmarkEnd w:id="2762"/>
    </w:p>
    <w:p w14:paraId="06D8B36A" w14:textId="77777777" w:rsidR="00E86E7B" w:rsidRPr="00816C4A" w:rsidRDefault="00E86E7B" w:rsidP="00E86E7B">
      <w:pPr>
        <w:pStyle w:val="Heading3"/>
      </w:pPr>
      <w:bookmarkStart w:id="2763" w:name="_Toc3200964"/>
      <w:bookmarkStart w:id="2764" w:name="_Toc20392707"/>
      <w:bookmarkStart w:id="2765" w:name="_Toc27774354"/>
      <w:bookmarkStart w:id="2766" w:name="_Toc36482814"/>
      <w:bookmarkStart w:id="2767" w:name="_Toc36484473"/>
      <w:bookmarkStart w:id="2768" w:name="_Toc44933403"/>
      <w:bookmarkStart w:id="2769" w:name="_Toc50972356"/>
      <w:bookmarkStart w:id="2770" w:name="_Toc57105110"/>
      <w:bookmarkStart w:id="2771" w:name="_Toc130981579"/>
      <w:r w:rsidRPr="00816C4A">
        <w:t>8.19.1</w:t>
      </w:r>
      <w:r w:rsidRPr="00816C4A">
        <w:tab/>
        <w:t>Location Information for GERAN</w:t>
      </w:r>
      <w:bookmarkEnd w:id="2763"/>
      <w:bookmarkEnd w:id="2764"/>
      <w:bookmarkEnd w:id="2765"/>
      <w:bookmarkEnd w:id="2766"/>
      <w:bookmarkEnd w:id="2767"/>
      <w:bookmarkEnd w:id="2768"/>
      <w:bookmarkEnd w:id="2769"/>
      <w:bookmarkEnd w:id="2770"/>
      <w:bookmarkEnd w:id="277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72" w:name="_Toc3200965"/>
      <w:bookmarkStart w:id="2773" w:name="_Toc20392708"/>
      <w:bookmarkStart w:id="2774" w:name="_Toc27774355"/>
      <w:bookmarkStart w:id="2775" w:name="_Toc36482815"/>
      <w:bookmarkStart w:id="2776" w:name="_Toc36484474"/>
      <w:bookmarkStart w:id="2777" w:name="_Toc44933404"/>
      <w:bookmarkStart w:id="2778" w:name="_Toc50972357"/>
      <w:bookmarkStart w:id="2779" w:name="_Toc57105111"/>
      <w:bookmarkStart w:id="2780" w:name="_Toc130981580"/>
      <w:r w:rsidRPr="00816C4A">
        <w:t>8.19.2</w:t>
      </w:r>
      <w:r w:rsidRPr="00816C4A">
        <w:tab/>
        <w:t>Location Information for UTRAN</w:t>
      </w:r>
      <w:bookmarkEnd w:id="2772"/>
      <w:bookmarkEnd w:id="2773"/>
      <w:bookmarkEnd w:id="2774"/>
      <w:bookmarkEnd w:id="2775"/>
      <w:bookmarkEnd w:id="2776"/>
      <w:bookmarkEnd w:id="2777"/>
      <w:bookmarkEnd w:id="2778"/>
      <w:bookmarkEnd w:id="2779"/>
      <w:bookmarkEnd w:id="278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lastRenderedPageBreak/>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81" w:name="_Toc3200966"/>
      <w:bookmarkStart w:id="2782" w:name="_Toc20392709"/>
      <w:bookmarkStart w:id="2783" w:name="_Toc27774356"/>
      <w:bookmarkStart w:id="2784" w:name="_Toc36482816"/>
      <w:bookmarkStart w:id="2785" w:name="_Toc36484475"/>
      <w:bookmarkStart w:id="2786" w:name="_Toc44933405"/>
      <w:bookmarkStart w:id="2787" w:name="_Toc50972358"/>
      <w:bookmarkStart w:id="2788" w:name="_Toc57105112"/>
      <w:bookmarkStart w:id="2789" w:name="_Toc3200967"/>
      <w:bookmarkStart w:id="2790" w:name="_Toc20392710"/>
      <w:bookmarkStart w:id="2791" w:name="_Toc27774357"/>
      <w:bookmarkStart w:id="2792" w:name="_Toc36482817"/>
      <w:bookmarkStart w:id="2793" w:name="_Toc36484476"/>
      <w:bookmarkStart w:id="2794" w:name="_Toc44933406"/>
      <w:bookmarkStart w:id="2795" w:name="_Toc50972359"/>
      <w:bookmarkStart w:id="2796" w:name="_Toc57105113"/>
      <w:bookmarkStart w:id="2797" w:name="_Toc3200968"/>
      <w:bookmarkStart w:id="2798" w:name="_Toc20392711"/>
      <w:bookmarkStart w:id="2799" w:name="_Toc27774358"/>
      <w:bookmarkStart w:id="2800" w:name="_Toc36482818"/>
      <w:bookmarkStart w:id="2801" w:name="_Toc36484477"/>
      <w:bookmarkStart w:id="2802" w:name="_Toc44933407"/>
      <w:bookmarkStart w:id="2803" w:name="_Toc50972360"/>
      <w:bookmarkStart w:id="2804" w:name="_Toc57105114"/>
      <w:bookmarkStart w:id="2805" w:name="_Toc130981581"/>
      <w:r>
        <w:t>8.19.3</w:t>
      </w:r>
      <w:r>
        <w:tab/>
        <w:t>Location Information for E-UTRAN</w:t>
      </w:r>
      <w:bookmarkEnd w:id="2781"/>
      <w:bookmarkEnd w:id="2782"/>
      <w:bookmarkEnd w:id="2783"/>
      <w:bookmarkEnd w:id="2784"/>
      <w:bookmarkEnd w:id="2785"/>
      <w:bookmarkEnd w:id="2786"/>
      <w:bookmarkEnd w:id="2787"/>
      <w:bookmarkEnd w:id="2788"/>
      <w:r>
        <w:t xml:space="preserve"> and Satellite E-UTRAN</w:t>
      </w:r>
      <w:bookmarkEnd w:id="280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988D0B5" w:rsidR="00AD764D" w:rsidRDefault="00AD764D" w:rsidP="00AD764D">
      <w:r>
        <w:t>For Satellite E-UTRAN, when multiple TACs are received from the lower layers of the ME,</w:t>
      </w:r>
      <w:r>
        <w:br/>
        <w:t>the ME shall derive the Current TAI as specified in TS 24.301 [46]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77777777" w:rsidR="00AD764D" w:rsidRDefault="00AD764D" w:rsidP="00AD764D">
      <w:r>
        <w:t>The E-UTRAN/Satellite E-UTRAN Cell Identifier (ECI) is coded as defined in TS 36.401 [48].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2A094107" w14:textId="77777777" w:rsidR="00AD764D" w:rsidRDefault="00AD764D" w:rsidP="00AD764D">
      <w:pPr>
        <w:pStyle w:val="Heading3"/>
      </w:pPr>
      <w:bookmarkStart w:id="2806" w:name="_Toc130981582"/>
      <w:bookmarkEnd w:id="2789"/>
      <w:bookmarkEnd w:id="2790"/>
      <w:bookmarkEnd w:id="2791"/>
      <w:bookmarkEnd w:id="2792"/>
      <w:bookmarkEnd w:id="2793"/>
      <w:bookmarkEnd w:id="2794"/>
      <w:bookmarkEnd w:id="2795"/>
      <w:bookmarkEnd w:id="2796"/>
      <w:r>
        <w:t>8.19.4</w:t>
      </w:r>
      <w:r>
        <w:tab/>
        <w:t>Location Information for NG-RAN and Satellite NG-RAN</w:t>
      </w:r>
      <w:bookmarkEnd w:id="2806"/>
    </w:p>
    <w:p w14:paraId="401080FC"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BD113E7"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4311C69"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7B1BD251"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75605606" w14:textId="77777777" w:rsidR="00AD764D" w:rsidRDefault="00AD764D" w:rsidP="00C5562E">
            <w:pPr>
              <w:pStyle w:val="TAH"/>
            </w:pPr>
            <w:r>
              <w:t>Length (bytes)</w:t>
            </w:r>
          </w:p>
        </w:tc>
      </w:tr>
      <w:tr w:rsidR="00AD764D" w14:paraId="2A0F6B7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EF531CC"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4F8457BE"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2326FEF3" w14:textId="77777777" w:rsidR="00AD764D" w:rsidRDefault="00AD764D" w:rsidP="00C5562E">
            <w:pPr>
              <w:pStyle w:val="TAC"/>
            </w:pPr>
            <w:r>
              <w:t>1</w:t>
            </w:r>
          </w:p>
        </w:tc>
      </w:tr>
      <w:tr w:rsidR="00AD764D" w14:paraId="435E0D4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C9AC777"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8E2F726" w14:textId="79C3E3BD"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6303B41" w14:textId="77777777" w:rsidR="00AD764D" w:rsidRDefault="00AD764D" w:rsidP="00C5562E">
            <w:pPr>
              <w:pStyle w:val="TAC"/>
            </w:pPr>
            <w:r>
              <w:t>1</w:t>
            </w:r>
          </w:p>
        </w:tc>
      </w:tr>
      <w:tr w:rsidR="00AD764D" w14:paraId="385CCE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0A2FF60C"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6CFEE600"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09CA7E52" w14:textId="77777777" w:rsidR="00AD764D" w:rsidRDefault="00AD764D" w:rsidP="00C5562E">
            <w:pPr>
              <w:pStyle w:val="TAC"/>
            </w:pPr>
            <w:r>
              <w:t>3</w:t>
            </w:r>
          </w:p>
        </w:tc>
      </w:tr>
      <w:tr w:rsidR="00AD764D" w14:paraId="1B993A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B59C6C0" w14:textId="77777777" w:rsidR="00AD764D" w:rsidRDefault="00AD764D" w:rsidP="00C5562E">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1E2AA186" w14:textId="77777777" w:rsidR="00AD764D" w:rsidRDefault="00AD764D" w:rsidP="00C5562E">
            <w:pPr>
              <w:pStyle w:val="TAL"/>
            </w:pPr>
            <w:r>
              <w:t>Tracking Area Code (TAC) (see Note)</w:t>
            </w:r>
          </w:p>
        </w:tc>
        <w:tc>
          <w:tcPr>
            <w:tcW w:w="1417" w:type="dxa"/>
            <w:tcBorders>
              <w:top w:val="single" w:sz="6" w:space="0" w:color="auto"/>
              <w:left w:val="single" w:sz="6" w:space="0" w:color="auto"/>
              <w:bottom w:val="single" w:sz="6" w:space="0" w:color="auto"/>
              <w:right w:val="single" w:sz="6" w:space="0" w:color="auto"/>
            </w:tcBorders>
            <w:hideMark/>
          </w:tcPr>
          <w:p w14:paraId="64834920" w14:textId="77777777" w:rsidR="00AD764D" w:rsidRDefault="00AD764D" w:rsidP="00C5562E">
            <w:pPr>
              <w:pStyle w:val="TAC"/>
            </w:pPr>
            <w:r>
              <w:t>3</w:t>
            </w:r>
          </w:p>
        </w:tc>
      </w:tr>
      <w:tr w:rsidR="00AD764D" w14:paraId="7808351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60604D7C" w14:textId="77777777" w:rsidR="00AD764D" w:rsidRDefault="00AD764D" w:rsidP="00C5562E">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69897020" w14:textId="77777777" w:rsidR="00AD764D" w:rsidRDefault="00AD764D" w:rsidP="00C5562E">
            <w:pPr>
              <w:pStyle w:val="TAL"/>
            </w:pPr>
            <w:r>
              <w:t>NG-RAN/Satellite NG-RAN Cell Identifier (NCI) (see Note)</w:t>
            </w:r>
          </w:p>
        </w:tc>
        <w:tc>
          <w:tcPr>
            <w:tcW w:w="1417" w:type="dxa"/>
            <w:tcBorders>
              <w:top w:val="single" w:sz="6" w:space="0" w:color="auto"/>
              <w:left w:val="single" w:sz="6" w:space="0" w:color="auto"/>
              <w:bottom w:val="single" w:sz="6" w:space="0" w:color="auto"/>
              <w:right w:val="single" w:sz="6" w:space="0" w:color="auto"/>
            </w:tcBorders>
            <w:hideMark/>
          </w:tcPr>
          <w:p w14:paraId="589F72E9" w14:textId="77777777" w:rsidR="00AD764D" w:rsidRDefault="00AD764D" w:rsidP="00C5562E">
            <w:pPr>
              <w:pStyle w:val="TAC"/>
            </w:pPr>
            <w:r>
              <w:t>5</w:t>
            </w:r>
          </w:p>
        </w:tc>
      </w:tr>
      <w:tr w:rsidR="00AD764D" w14:paraId="3B0FE20E"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DE91156" w14:textId="77777777" w:rsidR="00AD764D" w:rsidRDefault="00AD764D" w:rsidP="00C5562E">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14AFEC3" w14:textId="77777777" w:rsidR="00AD764D" w:rsidRDefault="00AD764D" w:rsidP="00C5562E">
            <w:pPr>
              <w:pStyle w:val="TAL"/>
            </w:pPr>
            <w:r>
              <w:t>NG-RAN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551C55AE" w14:textId="77777777" w:rsidR="00AD764D" w:rsidRDefault="00AD764D" w:rsidP="00C5562E">
            <w:pPr>
              <w:pStyle w:val="TAC"/>
            </w:pPr>
            <w:r>
              <w:t>1</w:t>
            </w:r>
          </w:p>
        </w:tc>
      </w:tr>
      <w:tr w:rsidR="00AD764D" w14:paraId="1E0361D6"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6B6017DD" w14:textId="77777777" w:rsidR="00AD764D" w:rsidRDefault="00AD764D" w:rsidP="00C5562E">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60805EE3" w14:textId="77777777" w:rsidR="00AD764D" w:rsidRPr="006F509D" w:rsidRDefault="00AD764D" w:rsidP="00C5562E">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37C50FFE" w14:textId="77777777" w:rsidR="00AD764D" w:rsidRDefault="00AD764D" w:rsidP="00C5562E">
            <w:pPr>
              <w:pStyle w:val="TAC"/>
            </w:pPr>
            <w:r>
              <w:t>1</w:t>
            </w:r>
          </w:p>
        </w:tc>
      </w:tr>
      <w:tr w:rsidR="00AD764D" w14:paraId="4C65696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02CD0B10" w14:textId="0440F301" w:rsidR="00AD764D" w:rsidRPr="003C77E7" w:rsidRDefault="00AD764D" w:rsidP="00C5562E">
            <w:pPr>
              <w:pStyle w:val="TAC"/>
              <w:rPr>
                <w:szCs w:val="18"/>
              </w:rPr>
            </w:pPr>
            <w:r w:rsidRPr="003C77E7">
              <w:rPr>
                <w:szCs w:val="18"/>
              </w:rPr>
              <w:t>1</w:t>
            </w:r>
            <w:r>
              <w:rPr>
                <w:szCs w:val="18"/>
              </w:rPr>
              <w:t>6</w:t>
            </w:r>
          </w:p>
          <w:p w14:paraId="0F2E20C2" w14:textId="4AB72FE6" w:rsidR="00AD764D" w:rsidRPr="003C77E7" w:rsidRDefault="00AD764D" w:rsidP="00C5562E">
            <w:pPr>
              <w:pStyle w:val="TAC"/>
              <w:rPr>
                <w:szCs w:val="18"/>
              </w:rPr>
            </w:pPr>
            <w:r w:rsidRPr="003C77E7">
              <w:rPr>
                <w:szCs w:val="18"/>
              </w:rPr>
              <w:t>to</w:t>
            </w:r>
          </w:p>
          <w:p w14:paraId="77AB71F1" w14:textId="77777777" w:rsidR="00AD764D" w:rsidRDefault="00AD764D" w:rsidP="00C5562E">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073F15A1" w14:textId="77777777" w:rsidR="00AD764D" w:rsidRDefault="00AD764D" w:rsidP="00C5562E">
            <w:pPr>
              <w:pStyle w:val="TAL"/>
              <w:rPr>
                <w:lang w:val="en-US"/>
              </w:rPr>
            </w:pPr>
            <w:r>
              <w:rPr>
                <w:lang w:val="en-US"/>
              </w:rPr>
              <w:t>Satellite NG-RAN TAI List</w:t>
            </w:r>
          </w:p>
          <w:p w14:paraId="1A2D6455" w14:textId="77777777" w:rsidR="00AD764D" w:rsidRDefault="00AD764D" w:rsidP="00C5562E">
            <w:pPr>
              <w:pStyle w:val="TAL"/>
              <w:rPr>
                <w:lang w:val="en-US"/>
              </w:rPr>
            </w:pPr>
          </w:p>
          <w:p w14:paraId="5A6ED61D" w14:textId="70B56FC8" w:rsidR="00AD764D" w:rsidRDefault="00AD764D" w:rsidP="00C5562E">
            <w:pPr>
              <w:pStyle w:val="TAL"/>
              <w:rPr>
                <w:lang w:val="en-US"/>
              </w:rPr>
            </w:pPr>
            <w:r>
              <w:rPr>
                <w:lang w:val="en-US"/>
              </w:rPr>
              <w:t>‘N’ denotes Number of elements in TAI List (up to 12).</w:t>
            </w:r>
          </w:p>
          <w:p w14:paraId="6918EA14"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7BD8EF68" w14:textId="77777777" w:rsidR="00AD764D" w:rsidRDefault="00AD764D" w:rsidP="00C5562E">
            <w:pPr>
              <w:pStyle w:val="TAC"/>
            </w:pPr>
            <w:r>
              <w:t>N * 6</w:t>
            </w:r>
          </w:p>
        </w:tc>
      </w:tr>
      <w:tr w:rsidR="00AD764D" w14:paraId="05A361F4"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698A9C84" w14:textId="5C6A2D95" w:rsidR="00AD764D" w:rsidRDefault="00AD764D" w:rsidP="00C5562E">
            <w:pPr>
              <w:pStyle w:val="TAN"/>
              <w:rPr>
                <w:noProof/>
              </w:rPr>
            </w:pPr>
            <w:r>
              <w:t>NOTE:</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tc>
      </w:tr>
    </w:tbl>
    <w:p w14:paraId="67F173A1" w14:textId="77777777" w:rsidR="00AD764D" w:rsidRDefault="00AD764D" w:rsidP="00AD764D"/>
    <w:p w14:paraId="34EDC4DA" w14:textId="77777777" w:rsidR="00AD764D" w:rsidRDefault="00AD764D" w:rsidP="00AD764D">
      <w:pPr>
        <w:rPr>
          <w:lang w:val="en-US"/>
        </w:rPr>
      </w:pPr>
      <w:r>
        <w:rPr>
          <w:lang w:val="en-US"/>
        </w:rPr>
        <w:lastRenderedPageBreak/>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7D4FE85F"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0A59F1D"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0CD5CCB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011A5BC6"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6B3F7A9E" w14:textId="77777777" w:rsidR="00AD764D" w:rsidRDefault="00AD764D" w:rsidP="00C5562E">
            <w:pPr>
              <w:pStyle w:val="TF"/>
              <w:keepLines w:val="0"/>
              <w:spacing w:after="0"/>
              <w:rPr>
                <w:lang w:val="en-US"/>
              </w:rPr>
            </w:pPr>
            <w:r>
              <w:rPr>
                <w:lang w:val="en-US"/>
              </w:rPr>
              <w:t>Length (bytes)</w:t>
            </w:r>
          </w:p>
        </w:tc>
      </w:tr>
      <w:tr w:rsidR="00AD764D" w14:paraId="3DEFA9D0"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7D927C52"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7B840B5"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29767B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3573FE4D" w14:textId="77777777" w:rsidR="00AD764D" w:rsidRDefault="00AD764D" w:rsidP="00C5562E">
            <w:pPr>
              <w:pStyle w:val="TAC"/>
              <w:rPr>
                <w:lang w:val="en-US"/>
              </w:rPr>
            </w:pPr>
            <w:r>
              <w:rPr>
                <w:lang w:val="en-US"/>
              </w:rPr>
              <w:t>3</w:t>
            </w:r>
          </w:p>
        </w:tc>
      </w:tr>
      <w:tr w:rsidR="00AD764D" w14:paraId="7050EAA4"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E52623C"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298F7130"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EF60CA9"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4050A183" w14:textId="77777777" w:rsidR="00AD764D" w:rsidRDefault="00AD764D" w:rsidP="00C5562E">
            <w:pPr>
              <w:pStyle w:val="TAC"/>
              <w:rPr>
                <w:lang w:val="en-US"/>
              </w:rPr>
            </w:pPr>
            <w:r>
              <w:rPr>
                <w:lang w:val="en-US"/>
              </w:rPr>
              <w:t>3</w:t>
            </w:r>
          </w:p>
        </w:tc>
      </w:tr>
    </w:tbl>
    <w:p w14:paraId="6B467D6D" w14:textId="77777777" w:rsidR="00AD764D" w:rsidRDefault="00AD764D" w:rsidP="00AD764D"/>
    <w:p w14:paraId="0A46B583" w14:textId="77777777" w:rsidR="00AD764D" w:rsidRDefault="00AD764D" w:rsidP="00AD764D">
      <w:r>
        <w:t>The Mobile Country Code (MCC), the Mobile Network Code (MNC) is coded as in TS 24.008 [9].</w:t>
      </w:r>
    </w:p>
    <w:p w14:paraId="55AE2041" w14:textId="77777777" w:rsidR="00AD764D" w:rsidRDefault="00AD764D" w:rsidP="00AD764D">
      <w:r>
        <w:t>The Tracking Area Code (TAC) for NG-RAN is coded in 3 bytes as specified in TS 24.501 [70]. The most significant bit of TAC is coded on the most significant bit of byte 6. The least significant bit of TAC is coded on the least significant bit of byte 8.</w:t>
      </w:r>
    </w:p>
    <w:p w14:paraId="14184A43" w14:textId="30BB7836" w:rsidR="00AD764D" w:rsidRDefault="00AD764D" w:rsidP="00AD764D">
      <w:r>
        <w:t>For Satellite NG-RAN, when multiple TACs are received from the lower layers of the ME,</w:t>
      </w:r>
      <w:r>
        <w:br/>
        <w:t>the ME shall derive the Current TAI as specified in TS 24.501 [70] and indicate it to the UICC in bytes 3 – 8</w:t>
      </w:r>
      <w:r>
        <w:br/>
        <w:t>of Satellite NG-RAN Location Information. The ME shall additionally include the complete list of TAIs received from the lower layers in the Satellite NG-RAN TAI List of the Location Information.</w:t>
      </w:r>
    </w:p>
    <w:p w14:paraId="02E5AE5B" w14:textId="77777777" w:rsidR="00AD764D" w:rsidRDefault="00AD764D" w:rsidP="00AD764D">
      <w:r>
        <w:t>NR Cell Identifier (NCI) Value is coded on 36 bits as referenced in TS 38.413 [69] clause 9.3.1.7.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0EF88974" w14:textId="77777777" w:rsidR="00E86E7B" w:rsidRPr="00816C4A" w:rsidRDefault="00E86E7B" w:rsidP="00E86E7B">
      <w:pPr>
        <w:pStyle w:val="Heading3"/>
        <w:rPr>
          <w:szCs w:val="18"/>
        </w:rPr>
      </w:pPr>
      <w:bookmarkStart w:id="2807" w:name="_Toc130981583"/>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797"/>
      <w:bookmarkEnd w:id="2798"/>
      <w:bookmarkEnd w:id="2799"/>
      <w:bookmarkEnd w:id="2800"/>
      <w:bookmarkEnd w:id="2801"/>
      <w:bookmarkEnd w:id="2802"/>
      <w:bookmarkEnd w:id="2803"/>
      <w:bookmarkEnd w:id="2804"/>
      <w:bookmarkEnd w:id="2807"/>
    </w:p>
    <w:p w14:paraId="6FBDD48B"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08" w:name="_Toc3200969"/>
      <w:bookmarkStart w:id="2809" w:name="_Toc20392712"/>
      <w:bookmarkStart w:id="2810" w:name="_Toc27774359"/>
      <w:bookmarkStart w:id="2811" w:name="_Toc36482819"/>
      <w:bookmarkStart w:id="2812" w:name="_Toc36484478"/>
      <w:bookmarkStart w:id="2813" w:name="_Toc44933408"/>
      <w:bookmarkStart w:id="2814" w:name="_Toc50972361"/>
      <w:bookmarkStart w:id="2815" w:name="_Toc57105115"/>
      <w:bookmarkStart w:id="2816" w:name="_Toc130981584"/>
      <w:r w:rsidRPr="00816C4A">
        <w:t>8.20</w:t>
      </w:r>
      <w:r w:rsidRPr="00816C4A">
        <w:tab/>
        <w:t>IMEI</w:t>
      </w:r>
      <w:bookmarkEnd w:id="2808"/>
      <w:bookmarkEnd w:id="2809"/>
      <w:bookmarkEnd w:id="2810"/>
      <w:bookmarkEnd w:id="2811"/>
      <w:bookmarkEnd w:id="2812"/>
      <w:bookmarkEnd w:id="2813"/>
      <w:bookmarkEnd w:id="2814"/>
      <w:bookmarkEnd w:id="2815"/>
      <w:bookmarkEnd w:id="2816"/>
    </w:p>
    <w:p w14:paraId="43DBDF86" w14:textId="77777777" w:rsidR="00E86E7B" w:rsidRPr="00816C4A" w:rsidRDefault="00E86E7B" w:rsidP="00E86E7B">
      <w:r w:rsidRPr="00816C4A">
        <w:t>See ETSI TS 102 223 [32] clause 8.20.</w:t>
      </w:r>
    </w:p>
    <w:p w14:paraId="651AFB68" w14:textId="77777777" w:rsidR="00E86E7B" w:rsidRPr="00816C4A" w:rsidRDefault="00E86E7B" w:rsidP="00E86E7B">
      <w:pPr>
        <w:pStyle w:val="Heading2"/>
      </w:pPr>
      <w:bookmarkStart w:id="2817" w:name="_Toc3200970"/>
      <w:bookmarkStart w:id="2818" w:name="_Toc20392713"/>
      <w:bookmarkStart w:id="2819" w:name="_Toc27774360"/>
      <w:bookmarkStart w:id="2820" w:name="_Toc36482820"/>
      <w:bookmarkStart w:id="2821" w:name="_Toc36484479"/>
      <w:bookmarkStart w:id="2822" w:name="_Toc44933409"/>
      <w:bookmarkStart w:id="2823" w:name="_Toc50972362"/>
      <w:bookmarkStart w:id="2824" w:name="_Toc57105116"/>
      <w:bookmarkStart w:id="2825" w:name="_Toc130981585"/>
      <w:r w:rsidRPr="00816C4A">
        <w:t>8.21</w:t>
      </w:r>
      <w:r w:rsidRPr="00816C4A">
        <w:tab/>
        <w:t>Help Request</w:t>
      </w:r>
      <w:bookmarkEnd w:id="2817"/>
      <w:bookmarkEnd w:id="2818"/>
      <w:bookmarkEnd w:id="2819"/>
      <w:bookmarkEnd w:id="2820"/>
      <w:bookmarkEnd w:id="2821"/>
      <w:bookmarkEnd w:id="2822"/>
      <w:bookmarkEnd w:id="2823"/>
      <w:bookmarkEnd w:id="2824"/>
      <w:bookmarkEnd w:id="2825"/>
    </w:p>
    <w:p w14:paraId="572BBBEB" w14:textId="77777777" w:rsidR="00E86E7B" w:rsidRPr="00816C4A" w:rsidRDefault="00E86E7B" w:rsidP="00E86E7B">
      <w:r w:rsidRPr="00816C4A">
        <w:t>See ETSI TS 102 223 [32] clause 8.21.</w:t>
      </w:r>
    </w:p>
    <w:p w14:paraId="43D4F8DE" w14:textId="77777777" w:rsidR="00E86E7B" w:rsidRPr="00816C4A" w:rsidRDefault="00E86E7B" w:rsidP="00E86E7B">
      <w:pPr>
        <w:pStyle w:val="Heading2"/>
      </w:pPr>
      <w:bookmarkStart w:id="2826" w:name="_Toc3200971"/>
      <w:bookmarkStart w:id="2827" w:name="_Toc20392714"/>
      <w:bookmarkStart w:id="2828" w:name="_Toc27774361"/>
      <w:bookmarkStart w:id="2829" w:name="_Toc36482821"/>
      <w:bookmarkStart w:id="2830" w:name="_Toc36484480"/>
      <w:bookmarkStart w:id="2831" w:name="_Toc44933410"/>
      <w:bookmarkStart w:id="2832" w:name="_Toc50972363"/>
      <w:bookmarkStart w:id="2833" w:name="_Toc57105117"/>
      <w:bookmarkStart w:id="2834" w:name="_Toc130981586"/>
      <w:r w:rsidRPr="00816C4A">
        <w:t>8.22</w:t>
      </w:r>
      <w:r w:rsidRPr="00816C4A">
        <w:tab/>
        <w:t>Network Measurement Results</w:t>
      </w:r>
      <w:bookmarkEnd w:id="2826"/>
      <w:bookmarkEnd w:id="2827"/>
      <w:bookmarkEnd w:id="2828"/>
      <w:bookmarkEnd w:id="2829"/>
      <w:bookmarkEnd w:id="2830"/>
      <w:bookmarkEnd w:id="2831"/>
      <w:bookmarkEnd w:id="2832"/>
      <w:bookmarkEnd w:id="2833"/>
      <w:bookmarkEnd w:id="283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lastRenderedPageBreak/>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08DC4CA"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699BE9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A7CFAC4" w14:textId="77777777"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TS 36.331 [49], followed by the </w:t>
      </w:r>
      <w:proofErr w:type="spellStart"/>
      <w:r>
        <w:rPr>
          <w:i/>
        </w:rPr>
        <w:t>MeasurementReport</w:t>
      </w:r>
      <w:proofErr w:type="spellEnd"/>
      <w:r>
        <w:t xml:space="preserve"> information element as defined in the ASN.1 description of TS 36.331 [49], according to the following:</w:t>
      </w:r>
    </w:p>
    <w:p w14:paraId="47ACF0F8"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50A523AC"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lastRenderedPageBreak/>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77A2B2A" w14:textId="77777777" w:rsidR="00663A5D" w:rsidRPr="00816C4A" w:rsidRDefault="00663A5D" w:rsidP="00663A5D">
      <w:pPr>
        <w:ind w:left="270"/>
      </w:pPr>
      <w:r w:rsidRPr="00816C4A">
        <w:t xml:space="preserve">For inter-frequency measurement results with EARFCN that exceeds </w:t>
      </w:r>
      <w:proofErr w:type="spellStart"/>
      <w:r w:rsidRPr="00816C4A">
        <w:t>maxEARFCN</w:t>
      </w:r>
      <w:proofErr w:type="spellEnd"/>
      <w:r w:rsidRPr="00816C4A">
        <w:t>,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10BA9CB3"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35" w:name="OLE_LINK2"/>
      <w:r>
        <w:rPr>
          <w:rFonts w:eastAsia="SimSun" w:hint="eastAsia"/>
          <w:lang w:val="en-US" w:eastAsia="zh-CN"/>
        </w:rPr>
        <w:t>8</w:t>
      </w:r>
      <w:r>
        <w:t xml:space="preserve"> strongest</w:t>
      </w:r>
      <w:bookmarkEnd w:id="283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3F330017"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A8B15D3" w14:textId="77777777"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UTRAN) measurements as defined in 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71BEDCD"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36" w:name="OLE_LINK1"/>
      <w:r>
        <w:rPr>
          <w:rFonts w:hint="eastAsia"/>
          <w:lang w:val="en-US" w:eastAsia="zh-CN"/>
        </w:rPr>
        <w:t>E-</w:t>
      </w:r>
      <w:r>
        <w:t>UTRAN</w:t>
      </w:r>
      <w:bookmarkEnd w:id="2836"/>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73DD576B" w14:textId="77777777" w:rsidR="006A3D03" w:rsidRPr="00816C4A" w:rsidRDefault="006A3D03" w:rsidP="006A3D03">
      <w:pPr>
        <w:ind w:left="270"/>
        <w:rPr>
          <w:noProof/>
        </w:rPr>
      </w:pPr>
      <w:r w:rsidRPr="00816C4A">
        <w:lastRenderedPageBreak/>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TS 3</w:t>
      </w:r>
      <w:r>
        <w:t>8</w:t>
      </w:r>
      <w:r w:rsidRPr="00816C4A">
        <w:t xml:space="preserve">.331 [49],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CBFF834" w14:textId="77777777" w:rsidR="006A3D03" w:rsidRPr="00816C4A" w:rsidRDefault="006A3D03" w:rsidP="006A3D03">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8AF00C3" w14:textId="77777777" w:rsidR="00E86E7B" w:rsidRPr="00816C4A" w:rsidRDefault="00E86E7B" w:rsidP="00E86E7B">
      <w:pPr>
        <w:pStyle w:val="Heading2"/>
      </w:pPr>
      <w:bookmarkStart w:id="2837" w:name="_Toc3200972"/>
      <w:bookmarkStart w:id="2838" w:name="_Toc20392715"/>
      <w:bookmarkStart w:id="2839" w:name="_Toc27774362"/>
      <w:bookmarkStart w:id="2840" w:name="_Toc36482822"/>
      <w:bookmarkStart w:id="2841" w:name="_Toc36484481"/>
      <w:bookmarkStart w:id="2842" w:name="_Toc44933411"/>
      <w:bookmarkStart w:id="2843" w:name="_Toc50972364"/>
      <w:bookmarkStart w:id="2844" w:name="_Toc57105118"/>
      <w:bookmarkStart w:id="2845" w:name="_Toc130981587"/>
      <w:r w:rsidRPr="00816C4A">
        <w:t>8.23</w:t>
      </w:r>
      <w:r w:rsidRPr="00816C4A">
        <w:tab/>
        <w:t>Default Text</w:t>
      </w:r>
      <w:bookmarkEnd w:id="2837"/>
      <w:bookmarkEnd w:id="2838"/>
      <w:bookmarkEnd w:id="2839"/>
      <w:bookmarkEnd w:id="2840"/>
      <w:bookmarkEnd w:id="2841"/>
      <w:bookmarkEnd w:id="2842"/>
      <w:bookmarkEnd w:id="2843"/>
      <w:bookmarkEnd w:id="2844"/>
      <w:bookmarkEnd w:id="2845"/>
    </w:p>
    <w:p w14:paraId="6CBD257C" w14:textId="77777777" w:rsidR="00E86E7B" w:rsidRPr="00816C4A" w:rsidRDefault="00E86E7B" w:rsidP="00E86E7B">
      <w:r w:rsidRPr="00816C4A">
        <w:t>See ETSI TS 102 223 [32] clause 8.23.</w:t>
      </w:r>
    </w:p>
    <w:p w14:paraId="2F53EE93" w14:textId="77777777" w:rsidR="00E86E7B" w:rsidRPr="00816C4A" w:rsidRDefault="00E86E7B" w:rsidP="00E86E7B">
      <w:pPr>
        <w:pStyle w:val="Heading2"/>
      </w:pPr>
      <w:bookmarkStart w:id="2846" w:name="_Toc3200973"/>
      <w:bookmarkStart w:id="2847" w:name="_Toc20392716"/>
      <w:bookmarkStart w:id="2848" w:name="_Toc27774363"/>
      <w:bookmarkStart w:id="2849" w:name="_Toc36482823"/>
      <w:bookmarkStart w:id="2850" w:name="_Toc36484482"/>
      <w:bookmarkStart w:id="2851" w:name="_Toc44933412"/>
      <w:bookmarkStart w:id="2852" w:name="_Toc50972365"/>
      <w:bookmarkStart w:id="2853" w:name="_Toc57105119"/>
      <w:bookmarkStart w:id="2854" w:name="_Toc130981588"/>
      <w:r w:rsidRPr="00816C4A">
        <w:t>8.24</w:t>
      </w:r>
      <w:r w:rsidRPr="00816C4A">
        <w:tab/>
        <w:t>Items Next Action Indicator</w:t>
      </w:r>
      <w:bookmarkEnd w:id="2846"/>
      <w:bookmarkEnd w:id="2847"/>
      <w:bookmarkEnd w:id="2848"/>
      <w:bookmarkEnd w:id="2849"/>
      <w:bookmarkEnd w:id="2850"/>
      <w:bookmarkEnd w:id="2851"/>
      <w:bookmarkEnd w:id="2852"/>
      <w:bookmarkEnd w:id="2853"/>
      <w:bookmarkEnd w:id="2854"/>
    </w:p>
    <w:p w14:paraId="41F43FDD" w14:textId="77777777" w:rsidR="00E86E7B" w:rsidRPr="00816C4A" w:rsidRDefault="00E86E7B" w:rsidP="00E86E7B">
      <w:r w:rsidRPr="00816C4A">
        <w:t>See ETSI TS 102 223 [32] clause 8.24.</w:t>
      </w:r>
    </w:p>
    <w:p w14:paraId="5242DF8B" w14:textId="77777777" w:rsidR="00E86E7B" w:rsidRPr="00816C4A" w:rsidRDefault="00E86E7B" w:rsidP="00E86E7B">
      <w:pPr>
        <w:pStyle w:val="Heading2"/>
      </w:pPr>
      <w:bookmarkStart w:id="2855" w:name="_Toc3200974"/>
      <w:bookmarkStart w:id="2856" w:name="_Toc20392717"/>
      <w:bookmarkStart w:id="2857" w:name="_Toc27774364"/>
      <w:bookmarkStart w:id="2858" w:name="_Toc36482824"/>
      <w:bookmarkStart w:id="2859" w:name="_Toc36484483"/>
      <w:bookmarkStart w:id="2860" w:name="_Toc44933413"/>
      <w:bookmarkStart w:id="2861" w:name="_Toc50972366"/>
      <w:bookmarkStart w:id="2862" w:name="_Toc57105120"/>
      <w:bookmarkStart w:id="2863" w:name="_Toc130981589"/>
      <w:r w:rsidRPr="00816C4A">
        <w:t>8.25</w:t>
      </w:r>
      <w:r w:rsidRPr="00816C4A">
        <w:tab/>
        <w:t>Event list</w:t>
      </w:r>
      <w:bookmarkEnd w:id="2855"/>
      <w:bookmarkEnd w:id="2856"/>
      <w:bookmarkEnd w:id="2857"/>
      <w:bookmarkEnd w:id="2858"/>
      <w:bookmarkEnd w:id="2859"/>
      <w:bookmarkEnd w:id="2860"/>
      <w:bookmarkEnd w:id="2861"/>
      <w:bookmarkEnd w:id="2862"/>
      <w:bookmarkEnd w:id="2863"/>
    </w:p>
    <w:p w14:paraId="6A86C4AA" w14:textId="77777777" w:rsidR="00E86E7B" w:rsidRPr="00816C4A" w:rsidRDefault="00E86E7B" w:rsidP="00E86E7B">
      <w:r w:rsidRPr="00816C4A">
        <w:t>For the event list byte coding, the following value are defined in addition to those in ETSI TS 102 223 [32] clause 8.25: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64" w:name="_Toc3200975"/>
      <w:bookmarkStart w:id="2865" w:name="_Toc20392718"/>
      <w:bookmarkStart w:id="2866" w:name="_Toc27774365"/>
      <w:bookmarkStart w:id="2867" w:name="_Toc36482825"/>
      <w:bookmarkStart w:id="2868" w:name="_Toc36484484"/>
      <w:bookmarkStart w:id="2869" w:name="_Toc44933414"/>
      <w:bookmarkStart w:id="2870" w:name="_Toc50972367"/>
      <w:bookmarkStart w:id="2871" w:name="_Toc57105121"/>
      <w:bookmarkStart w:id="2872" w:name="_Toc130981590"/>
      <w:r w:rsidRPr="00816C4A">
        <w:lastRenderedPageBreak/>
        <w:t>8.26</w:t>
      </w:r>
      <w:r w:rsidRPr="00816C4A">
        <w:tab/>
        <w:t>Cause</w:t>
      </w:r>
      <w:bookmarkEnd w:id="2864"/>
      <w:bookmarkEnd w:id="2865"/>
      <w:bookmarkEnd w:id="2866"/>
      <w:bookmarkEnd w:id="2867"/>
      <w:bookmarkEnd w:id="2868"/>
      <w:bookmarkEnd w:id="2869"/>
      <w:bookmarkEnd w:id="2870"/>
      <w:bookmarkEnd w:id="2871"/>
      <w:bookmarkEnd w:id="287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73" w:name="_Toc3200976"/>
      <w:bookmarkStart w:id="2874" w:name="_Toc20392719"/>
      <w:bookmarkStart w:id="2875" w:name="_Toc27774366"/>
      <w:bookmarkStart w:id="2876" w:name="_Toc36482826"/>
      <w:bookmarkStart w:id="2877" w:name="_Toc36484485"/>
      <w:bookmarkStart w:id="2878" w:name="_Toc44933415"/>
      <w:bookmarkStart w:id="2879" w:name="_Toc50972368"/>
      <w:bookmarkStart w:id="2880" w:name="_Toc57105122"/>
      <w:bookmarkStart w:id="2881" w:name="_Toc130981591"/>
      <w:r w:rsidRPr="00816C4A">
        <w:t>8.27</w:t>
      </w:r>
      <w:r w:rsidRPr="00816C4A">
        <w:tab/>
        <w:t>Location status</w:t>
      </w:r>
      <w:bookmarkEnd w:id="2873"/>
      <w:bookmarkEnd w:id="2874"/>
      <w:bookmarkEnd w:id="2875"/>
      <w:bookmarkEnd w:id="2876"/>
      <w:bookmarkEnd w:id="2877"/>
      <w:bookmarkEnd w:id="2878"/>
      <w:bookmarkEnd w:id="2879"/>
      <w:bookmarkEnd w:id="2880"/>
      <w:bookmarkEnd w:id="2881"/>
    </w:p>
    <w:p w14:paraId="118F7F3F" w14:textId="77777777" w:rsidR="004F6A18" w:rsidRPr="00816C4A" w:rsidRDefault="004F6A18" w:rsidP="004F6A18">
      <w:bookmarkStart w:id="2882" w:name="_Toc3200977"/>
      <w:bookmarkStart w:id="2883" w:name="_Toc20392720"/>
      <w:bookmarkStart w:id="2884" w:name="_Toc27774367"/>
      <w:bookmarkStart w:id="2885" w:name="_Toc36482827"/>
      <w:bookmarkStart w:id="2886" w:name="_Toc36484486"/>
      <w:bookmarkStart w:id="2887" w:name="_Toc44933416"/>
      <w:bookmarkStart w:id="2888" w:name="_Toc50972369"/>
      <w:bookmarkStart w:id="2889" w:name="_Toc57105123"/>
      <w:r w:rsidRPr="00816C4A">
        <w:t>See ETSI TS 102 223 [32] clause 8.27.</w:t>
      </w:r>
    </w:p>
    <w:p w14:paraId="491142F1" w14:textId="0EEC1800" w:rsidR="004F6A18" w:rsidRPr="002465C9" w:rsidRDefault="004F6A18" w:rsidP="004F6A18">
      <w:pPr>
        <w:pStyle w:val="EditorsNote"/>
        <w:rPr>
          <w:lang w:val="en-US"/>
        </w:rPr>
      </w:pPr>
      <w:r w:rsidRPr="002465C9">
        <w:rPr>
          <w:lang w:val="en-US"/>
        </w:rPr>
        <w:t>Editor</w:t>
      </w:r>
      <w:r w:rsidR="0067290F">
        <w:rPr>
          <w:lang w:val="en-US"/>
        </w:rPr>
        <w:t>'</w:t>
      </w:r>
      <w:r w:rsidRPr="002465C9">
        <w:rPr>
          <w:lang w:val="en-US"/>
        </w:rPr>
        <w:t xml:space="preserve">s note: </w:t>
      </w:r>
      <w:r w:rsidRPr="007D0212">
        <w:rPr>
          <w:lang w:val="en-US"/>
        </w:rPr>
        <w:t>It is FFS to specify the behavior in</w:t>
      </w:r>
      <w:r>
        <w:rPr>
          <w:lang w:val="en-US"/>
        </w:rPr>
        <w:t xml:space="preserve"> case of Satellite NG-RAN</w:t>
      </w:r>
    </w:p>
    <w:p w14:paraId="7D5E07A9" w14:textId="77777777" w:rsidR="00E86E7B" w:rsidRPr="00816C4A" w:rsidRDefault="00E86E7B" w:rsidP="00E86E7B">
      <w:pPr>
        <w:pStyle w:val="Heading2"/>
      </w:pPr>
      <w:bookmarkStart w:id="2890" w:name="_Toc130981592"/>
      <w:r w:rsidRPr="00816C4A">
        <w:t>8.28</w:t>
      </w:r>
      <w:r w:rsidRPr="00816C4A">
        <w:tab/>
        <w:t>Transaction identifier</w:t>
      </w:r>
      <w:bookmarkEnd w:id="2882"/>
      <w:bookmarkEnd w:id="2883"/>
      <w:bookmarkEnd w:id="2884"/>
      <w:bookmarkEnd w:id="2885"/>
      <w:bookmarkEnd w:id="2886"/>
      <w:bookmarkEnd w:id="2887"/>
      <w:bookmarkEnd w:id="2888"/>
      <w:bookmarkEnd w:id="2889"/>
      <w:bookmarkEnd w:id="289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lastRenderedPageBreak/>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891" w:name="_Toc3200978"/>
      <w:bookmarkStart w:id="2892" w:name="_Toc20392721"/>
      <w:bookmarkStart w:id="2893" w:name="_Toc27774368"/>
      <w:bookmarkStart w:id="2894" w:name="_Toc36482828"/>
      <w:bookmarkStart w:id="2895" w:name="_Toc36484487"/>
      <w:bookmarkStart w:id="2896" w:name="_Toc44933417"/>
      <w:bookmarkStart w:id="2897" w:name="_Toc50972370"/>
      <w:bookmarkStart w:id="2898" w:name="_Toc57105124"/>
      <w:bookmarkStart w:id="2899" w:name="_Toc130981593"/>
      <w:r w:rsidRPr="00816C4A">
        <w:t>8.29</w:t>
      </w:r>
      <w:r w:rsidRPr="00816C4A">
        <w:tab/>
        <w:t>BCCH channel list</w:t>
      </w:r>
      <w:bookmarkEnd w:id="2891"/>
      <w:bookmarkEnd w:id="2892"/>
      <w:bookmarkEnd w:id="2893"/>
      <w:bookmarkEnd w:id="2894"/>
      <w:bookmarkEnd w:id="2895"/>
      <w:bookmarkEnd w:id="2896"/>
      <w:bookmarkEnd w:id="2897"/>
      <w:bookmarkEnd w:id="2898"/>
      <w:bookmarkEnd w:id="289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00" w:name="_Toc3200979"/>
      <w:bookmarkStart w:id="2901" w:name="_Toc20392722"/>
      <w:bookmarkStart w:id="2902" w:name="_Toc27774369"/>
      <w:bookmarkStart w:id="2903" w:name="_Toc36482829"/>
      <w:bookmarkStart w:id="2904" w:name="_Toc36484488"/>
      <w:bookmarkStart w:id="2905" w:name="_Toc44933418"/>
      <w:bookmarkStart w:id="2906" w:name="_Toc50972371"/>
      <w:bookmarkStart w:id="2907" w:name="_Toc57105125"/>
      <w:bookmarkStart w:id="2908" w:name="_Toc130981594"/>
      <w:r w:rsidRPr="00816C4A">
        <w:t>8.30</w:t>
      </w:r>
      <w:r w:rsidRPr="00816C4A">
        <w:tab/>
        <w:t>Call control requested action</w:t>
      </w:r>
      <w:bookmarkEnd w:id="2900"/>
      <w:bookmarkEnd w:id="2901"/>
      <w:bookmarkEnd w:id="2902"/>
      <w:bookmarkEnd w:id="2903"/>
      <w:bookmarkEnd w:id="2904"/>
      <w:bookmarkEnd w:id="2905"/>
      <w:bookmarkEnd w:id="2906"/>
      <w:bookmarkEnd w:id="2907"/>
      <w:bookmarkEnd w:id="290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lastRenderedPageBreak/>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77777777" w:rsidR="00E86E7B" w:rsidRPr="00816C4A" w:rsidRDefault="00E86E7B" w:rsidP="00E86E7B">
      <w:pPr>
        <w:pStyle w:val="B2"/>
      </w:pPr>
      <w:r w:rsidRPr="00816C4A">
        <w:t>-</w:t>
      </w:r>
      <w:r w:rsidRPr="00816C4A">
        <w:tab/>
        <w:t>As described in clause 7.3.1.6, starting with the first optional element given in the response data to the ENVELOPE (CALL CONTROL).</w:t>
      </w:r>
    </w:p>
    <w:p w14:paraId="577D5CF0" w14:textId="77777777" w:rsidR="00E86E7B" w:rsidRPr="00816C4A" w:rsidRDefault="00E86E7B" w:rsidP="00E86E7B">
      <w:pPr>
        <w:pStyle w:val="Heading2"/>
      </w:pPr>
      <w:bookmarkStart w:id="2909" w:name="_Toc3200980"/>
      <w:bookmarkStart w:id="2910" w:name="_Toc20392723"/>
      <w:bookmarkStart w:id="2911" w:name="_Toc27774370"/>
      <w:bookmarkStart w:id="2912" w:name="_Toc36482830"/>
      <w:bookmarkStart w:id="2913" w:name="_Toc36484489"/>
      <w:bookmarkStart w:id="2914" w:name="_Toc44933419"/>
      <w:bookmarkStart w:id="2915" w:name="_Toc50972372"/>
      <w:bookmarkStart w:id="2916" w:name="_Toc57105126"/>
      <w:bookmarkStart w:id="2917" w:name="_Toc130981595"/>
      <w:r w:rsidRPr="00816C4A">
        <w:t>8.31</w:t>
      </w:r>
      <w:r w:rsidRPr="00816C4A">
        <w:tab/>
        <w:t>Icon Identifier</w:t>
      </w:r>
      <w:bookmarkEnd w:id="2909"/>
      <w:bookmarkEnd w:id="2910"/>
      <w:bookmarkEnd w:id="2911"/>
      <w:bookmarkEnd w:id="2912"/>
      <w:bookmarkEnd w:id="2913"/>
      <w:bookmarkEnd w:id="2914"/>
      <w:bookmarkEnd w:id="2915"/>
      <w:bookmarkEnd w:id="2916"/>
      <w:bookmarkEnd w:id="2917"/>
    </w:p>
    <w:p w14:paraId="7F633ED2" w14:textId="77777777" w:rsidR="00E86E7B" w:rsidRPr="00816C4A" w:rsidRDefault="00E86E7B" w:rsidP="00E86E7B">
      <w:r w:rsidRPr="00816C4A">
        <w:t>See ETSI TS 102 223 [32] clause 8.31.</w:t>
      </w:r>
    </w:p>
    <w:p w14:paraId="1D6E041D" w14:textId="77777777" w:rsidR="00E86E7B" w:rsidRPr="00816C4A" w:rsidRDefault="00E86E7B" w:rsidP="00E86E7B">
      <w:pPr>
        <w:pStyle w:val="Heading2"/>
      </w:pPr>
      <w:bookmarkStart w:id="2918" w:name="_Toc3200981"/>
      <w:bookmarkStart w:id="2919" w:name="_Toc20392724"/>
      <w:bookmarkStart w:id="2920" w:name="_Toc27774371"/>
      <w:bookmarkStart w:id="2921" w:name="_Toc36482831"/>
      <w:bookmarkStart w:id="2922" w:name="_Toc36484490"/>
      <w:bookmarkStart w:id="2923" w:name="_Toc44933420"/>
      <w:bookmarkStart w:id="2924" w:name="_Toc50972373"/>
      <w:bookmarkStart w:id="2925" w:name="_Toc57105127"/>
      <w:bookmarkStart w:id="2926" w:name="_Toc130981596"/>
      <w:r w:rsidRPr="00816C4A">
        <w:t>8.32</w:t>
      </w:r>
      <w:r w:rsidRPr="00816C4A">
        <w:tab/>
        <w:t>Item Icon Identifier list</w:t>
      </w:r>
      <w:bookmarkEnd w:id="2918"/>
      <w:bookmarkEnd w:id="2919"/>
      <w:bookmarkEnd w:id="2920"/>
      <w:bookmarkEnd w:id="2921"/>
      <w:bookmarkEnd w:id="2922"/>
      <w:bookmarkEnd w:id="2923"/>
      <w:bookmarkEnd w:id="2924"/>
      <w:bookmarkEnd w:id="2925"/>
      <w:bookmarkEnd w:id="2926"/>
    </w:p>
    <w:p w14:paraId="20A08FE6" w14:textId="77777777" w:rsidR="00E86E7B" w:rsidRPr="00816C4A" w:rsidRDefault="00E86E7B" w:rsidP="00E86E7B">
      <w:r w:rsidRPr="00816C4A">
        <w:t>See ETSI TS 102 223 [32] clause 8.32.</w:t>
      </w:r>
    </w:p>
    <w:p w14:paraId="4ABD2958" w14:textId="77777777" w:rsidR="00E86E7B" w:rsidRPr="00816C4A" w:rsidRDefault="00E86E7B" w:rsidP="00E86E7B">
      <w:pPr>
        <w:pStyle w:val="Heading2"/>
      </w:pPr>
      <w:bookmarkStart w:id="2927" w:name="_Toc3200982"/>
      <w:bookmarkStart w:id="2928" w:name="_Toc20392725"/>
      <w:bookmarkStart w:id="2929" w:name="_Toc27774372"/>
      <w:bookmarkStart w:id="2930" w:name="_Toc36482832"/>
      <w:bookmarkStart w:id="2931" w:name="_Toc36484491"/>
      <w:bookmarkStart w:id="2932" w:name="_Toc44933421"/>
      <w:bookmarkStart w:id="2933" w:name="_Toc50972374"/>
      <w:bookmarkStart w:id="2934" w:name="_Toc57105128"/>
      <w:bookmarkStart w:id="2935" w:name="_Toc130981597"/>
      <w:r w:rsidRPr="00816C4A">
        <w:t>8.33</w:t>
      </w:r>
      <w:r w:rsidRPr="00816C4A">
        <w:tab/>
        <w:t>Card reader status</w:t>
      </w:r>
      <w:bookmarkEnd w:id="2927"/>
      <w:bookmarkEnd w:id="2928"/>
      <w:bookmarkEnd w:id="2929"/>
      <w:bookmarkEnd w:id="2930"/>
      <w:bookmarkEnd w:id="2931"/>
      <w:bookmarkEnd w:id="2932"/>
      <w:bookmarkEnd w:id="2933"/>
      <w:bookmarkEnd w:id="2934"/>
      <w:bookmarkEnd w:id="2935"/>
    </w:p>
    <w:p w14:paraId="55E7F70D" w14:textId="77777777" w:rsidR="00E86E7B" w:rsidRPr="00816C4A" w:rsidRDefault="00E86E7B" w:rsidP="00E86E7B">
      <w:r w:rsidRPr="00816C4A">
        <w:t>See ETSI TS 102 223 [32] clause 8.33.</w:t>
      </w:r>
    </w:p>
    <w:p w14:paraId="3EFD7EA5" w14:textId="77777777" w:rsidR="00E86E7B" w:rsidRPr="00816C4A" w:rsidRDefault="00E86E7B" w:rsidP="00E86E7B">
      <w:pPr>
        <w:pStyle w:val="Heading2"/>
      </w:pPr>
      <w:bookmarkStart w:id="2936" w:name="_Toc3200983"/>
      <w:bookmarkStart w:id="2937" w:name="_Toc20392726"/>
      <w:bookmarkStart w:id="2938" w:name="_Toc27774373"/>
      <w:bookmarkStart w:id="2939" w:name="_Toc36482833"/>
      <w:bookmarkStart w:id="2940" w:name="_Toc36484492"/>
      <w:bookmarkStart w:id="2941" w:name="_Toc44933422"/>
      <w:bookmarkStart w:id="2942" w:name="_Toc50972375"/>
      <w:bookmarkStart w:id="2943" w:name="_Toc57105129"/>
      <w:bookmarkStart w:id="2944" w:name="_Toc130981598"/>
      <w:r w:rsidRPr="00816C4A">
        <w:t>8.34</w:t>
      </w:r>
      <w:r w:rsidRPr="00816C4A">
        <w:tab/>
        <w:t>Card ATR</w:t>
      </w:r>
      <w:bookmarkEnd w:id="2936"/>
      <w:bookmarkEnd w:id="2937"/>
      <w:bookmarkEnd w:id="2938"/>
      <w:bookmarkEnd w:id="2939"/>
      <w:bookmarkEnd w:id="2940"/>
      <w:bookmarkEnd w:id="2941"/>
      <w:bookmarkEnd w:id="2942"/>
      <w:bookmarkEnd w:id="2943"/>
      <w:bookmarkEnd w:id="2944"/>
    </w:p>
    <w:p w14:paraId="1DF06060" w14:textId="77777777" w:rsidR="00E86E7B" w:rsidRPr="00816C4A" w:rsidRDefault="00E86E7B" w:rsidP="00E86E7B">
      <w:r w:rsidRPr="00816C4A">
        <w:t>See ETSI TS 102 223 [32] clause 8.34.</w:t>
      </w:r>
    </w:p>
    <w:p w14:paraId="29AE13F3" w14:textId="77777777" w:rsidR="00E86E7B" w:rsidRPr="00816C4A" w:rsidRDefault="00E86E7B" w:rsidP="00E86E7B">
      <w:pPr>
        <w:pStyle w:val="Heading2"/>
      </w:pPr>
      <w:bookmarkStart w:id="2945" w:name="_Toc3200984"/>
      <w:bookmarkStart w:id="2946" w:name="_Toc20392727"/>
      <w:bookmarkStart w:id="2947" w:name="_Toc27774374"/>
      <w:bookmarkStart w:id="2948" w:name="_Toc36482834"/>
      <w:bookmarkStart w:id="2949" w:name="_Toc36484493"/>
      <w:bookmarkStart w:id="2950" w:name="_Toc44933423"/>
      <w:bookmarkStart w:id="2951" w:name="_Toc50972376"/>
      <w:bookmarkStart w:id="2952" w:name="_Toc57105130"/>
      <w:bookmarkStart w:id="2953" w:name="_Toc130981599"/>
      <w:r w:rsidRPr="00816C4A">
        <w:t>8.35</w:t>
      </w:r>
      <w:r w:rsidRPr="00816C4A">
        <w:tab/>
        <w:t>C-APDU</w:t>
      </w:r>
      <w:bookmarkEnd w:id="2945"/>
      <w:bookmarkEnd w:id="2946"/>
      <w:bookmarkEnd w:id="2947"/>
      <w:bookmarkEnd w:id="2948"/>
      <w:bookmarkEnd w:id="2949"/>
      <w:bookmarkEnd w:id="2950"/>
      <w:bookmarkEnd w:id="2951"/>
      <w:bookmarkEnd w:id="2952"/>
      <w:bookmarkEnd w:id="2953"/>
    </w:p>
    <w:p w14:paraId="16401949" w14:textId="77777777" w:rsidR="00E86E7B" w:rsidRPr="00816C4A" w:rsidRDefault="00E86E7B" w:rsidP="00E86E7B">
      <w:r w:rsidRPr="00816C4A">
        <w:t>See ETSI TS 102 223 [32] clause 8.35.</w:t>
      </w:r>
    </w:p>
    <w:p w14:paraId="3416CE5A" w14:textId="77777777" w:rsidR="00E86E7B" w:rsidRPr="00816C4A" w:rsidRDefault="00E86E7B" w:rsidP="00E86E7B">
      <w:pPr>
        <w:pStyle w:val="Heading2"/>
      </w:pPr>
      <w:bookmarkStart w:id="2954" w:name="_Toc3200985"/>
      <w:bookmarkStart w:id="2955" w:name="_Toc20392728"/>
      <w:bookmarkStart w:id="2956" w:name="_Toc27774375"/>
      <w:bookmarkStart w:id="2957" w:name="_Toc36482835"/>
      <w:bookmarkStart w:id="2958" w:name="_Toc36484494"/>
      <w:bookmarkStart w:id="2959" w:name="_Toc44933424"/>
      <w:bookmarkStart w:id="2960" w:name="_Toc50972377"/>
      <w:bookmarkStart w:id="2961" w:name="_Toc57105131"/>
      <w:bookmarkStart w:id="2962" w:name="_Toc130981600"/>
      <w:r w:rsidRPr="00816C4A">
        <w:t>8.36</w:t>
      </w:r>
      <w:r w:rsidRPr="00816C4A">
        <w:tab/>
        <w:t>R-APDU</w:t>
      </w:r>
      <w:bookmarkEnd w:id="2954"/>
      <w:bookmarkEnd w:id="2955"/>
      <w:bookmarkEnd w:id="2956"/>
      <w:bookmarkEnd w:id="2957"/>
      <w:bookmarkEnd w:id="2958"/>
      <w:bookmarkEnd w:id="2959"/>
      <w:bookmarkEnd w:id="2960"/>
      <w:bookmarkEnd w:id="2961"/>
      <w:bookmarkEnd w:id="2962"/>
    </w:p>
    <w:p w14:paraId="69F71B73" w14:textId="77777777" w:rsidR="00E86E7B" w:rsidRPr="00816C4A" w:rsidRDefault="00E86E7B" w:rsidP="00E86E7B">
      <w:r w:rsidRPr="00816C4A">
        <w:t>See ETSI TS 102 223 [32] clause 8.36.</w:t>
      </w:r>
    </w:p>
    <w:p w14:paraId="47E4F2ED" w14:textId="77777777" w:rsidR="00E86E7B" w:rsidRPr="00816C4A" w:rsidRDefault="00E86E7B" w:rsidP="00E86E7B">
      <w:pPr>
        <w:pStyle w:val="Heading2"/>
      </w:pPr>
      <w:bookmarkStart w:id="2963" w:name="_Toc3200986"/>
      <w:bookmarkStart w:id="2964" w:name="_Toc20392729"/>
      <w:bookmarkStart w:id="2965" w:name="_Toc27774376"/>
      <w:bookmarkStart w:id="2966" w:name="_Toc36482836"/>
      <w:bookmarkStart w:id="2967" w:name="_Toc36484495"/>
      <w:bookmarkStart w:id="2968" w:name="_Toc44933425"/>
      <w:bookmarkStart w:id="2969" w:name="_Toc50972378"/>
      <w:bookmarkStart w:id="2970" w:name="_Toc57105132"/>
      <w:bookmarkStart w:id="2971" w:name="_Toc130981601"/>
      <w:r w:rsidRPr="00816C4A">
        <w:t>8.37</w:t>
      </w:r>
      <w:r w:rsidRPr="00816C4A">
        <w:tab/>
        <w:t>Timer identifier</w:t>
      </w:r>
      <w:bookmarkEnd w:id="2963"/>
      <w:bookmarkEnd w:id="2964"/>
      <w:bookmarkEnd w:id="2965"/>
      <w:bookmarkEnd w:id="2966"/>
      <w:bookmarkEnd w:id="2967"/>
      <w:bookmarkEnd w:id="2968"/>
      <w:bookmarkEnd w:id="2969"/>
      <w:bookmarkEnd w:id="2970"/>
      <w:bookmarkEnd w:id="2971"/>
    </w:p>
    <w:p w14:paraId="35485A5F" w14:textId="77777777" w:rsidR="00E86E7B" w:rsidRPr="00816C4A" w:rsidRDefault="00E86E7B" w:rsidP="00E86E7B">
      <w:r w:rsidRPr="00816C4A">
        <w:t>See ETSI TS 102 223 [32] clause 8.37.</w:t>
      </w:r>
    </w:p>
    <w:p w14:paraId="33BFB40C" w14:textId="77777777" w:rsidR="00E86E7B" w:rsidRPr="00816C4A" w:rsidRDefault="00E86E7B" w:rsidP="00E86E7B">
      <w:pPr>
        <w:pStyle w:val="Heading2"/>
      </w:pPr>
      <w:bookmarkStart w:id="2972" w:name="_Toc3200987"/>
      <w:bookmarkStart w:id="2973" w:name="_Toc20392730"/>
      <w:bookmarkStart w:id="2974" w:name="_Toc27774377"/>
      <w:bookmarkStart w:id="2975" w:name="_Toc36482837"/>
      <w:bookmarkStart w:id="2976" w:name="_Toc36484496"/>
      <w:bookmarkStart w:id="2977" w:name="_Toc44933426"/>
      <w:bookmarkStart w:id="2978" w:name="_Toc50972379"/>
      <w:bookmarkStart w:id="2979" w:name="_Toc57105133"/>
      <w:bookmarkStart w:id="2980" w:name="_Toc130981602"/>
      <w:r w:rsidRPr="00816C4A">
        <w:t>8.38</w:t>
      </w:r>
      <w:r w:rsidRPr="00816C4A">
        <w:tab/>
        <w:t>Timer value</w:t>
      </w:r>
      <w:bookmarkEnd w:id="2972"/>
      <w:bookmarkEnd w:id="2973"/>
      <w:bookmarkEnd w:id="2974"/>
      <w:bookmarkEnd w:id="2975"/>
      <w:bookmarkEnd w:id="2976"/>
      <w:bookmarkEnd w:id="2977"/>
      <w:bookmarkEnd w:id="2978"/>
      <w:bookmarkEnd w:id="2979"/>
      <w:bookmarkEnd w:id="2980"/>
    </w:p>
    <w:p w14:paraId="5C6AF96A" w14:textId="77777777" w:rsidR="00E86E7B" w:rsidRPr="00816C4A" w:rsidRDefault="00E86E7B" w:rsidP="00E86E7B">
      <w:r w:rsidRPr="00816C4A">
        <w:t>See ETSI TS 102 223 [32] clause 8.38.</w:t>
      </w:r>
    </w:p>
    <w:p w14:paraId="0EEF352C" w14:textId="77777777" w:rsidR="00E86E7B" w:rsidRPr="00816C4A" w:rsidRDefault="00E86E7B" w:rsidP="00E86E7B">
      <w:pPr>
        <w:pStyle w:val="Heading2"/>
      </w:pPr>
      <w:bookmarkStart w:id="2981" w:name="_Toc3200988"/>
      <w:bookmarkStart w:id="2982" w:name="_Toc20392731"/>
      <w:bookmarkStart w:id="2983" w:name="_Toc27774378"/>
      <w:bookmarkStart w:id="2984" w:name="_Toc36482838"/>
      <w:bookmarkStart w:id="2985" w:name="_Toc36484497"/>
      <w:bookmarkStart w:id="2986" w:name="_Toc44933427"/>
      <w:bookmarkStart w:id="2987" w:name="_Toc50972380"/>
      <w:bookmarkStart w:id="2988" w:name="_Toc57105134"/>
      <w:bookmarkStart w:id="2989" w:name="_Toc130981603"/>
      <w:r w:rsidRPr="00816C4A">
        <w:t>8.39</w:t>
      </w:r>
      <w:r w:rsidRPr="00816C4A">
        <w:tab/>
        <w:t>Date-Time and Time zone</w:t>
      </w:r>
      <w:bookmarkEnd w:id="2981"/>
      <w:bookmarkEnd w:id="2982"/>
      <w:bookmarkEnd w:id="2983"/>
      <w:bookmarkEnd w:id="2984"/>
      <w:bookmarkEnd w:id="2985"/>
      <w:bookmarkEnd w:id="2986"/>
      <w:bookmarkEnd w:id="2987"/>
      <w:bookmarkEnd w:id="2988"/>
      <w:bookmarkEnd w:id="2989"/>
    </w:p>
    <w:p w14:paraId="09D78E69" w14:textId="77777777" w:rsidR="00E86E7B" w:rsidRPr="00816C4A" w:rsidRDefault="00E86E7B" w:rsidP="00E86E7B">
      <w:r w:rsidRPr="00816C4A">
        <w:t>See ETSI TS 102 223 [32] clause 8.39.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2990" w:name="_Toc3200989"/>
      <w:bookmarkStart w:id="2991" w:name="_Toc20392732"/>
      <w:bookmarkStart w:id="2992" w:name="_Toc27774379"/>
      <w:bookmarkStart w:id="2993" w:name="_Toc36482839"/>
      <w:bookmarkStart w:id="2994" w:name="_Toc36484498"/>
      <w:bookmarkStart w:id="2995" w:name="_Toc44933428"/>
      <w:bookmarkStart w:id="2996" w:name="_Toc50972381"/>
      <w:bookmarkStart w:id="2997" w:name="_Toc57105135"/>
      <w:bookmarkStart w:id="2998" w:name="_Toc130981604"/>
      <w:r w:rsidRPr="00816C4A">
        <w:lastRenderedPageBreak/>
        <w:t>8.40</w:t>
      </w:r>
      <w:r w:rsidRPr="00816C4A">
        <w:tab/>
        <w:t>AT Command</w:t>
      </w:r>
      <w:bookmarkEnd w:id="2990"/>
      <w:bookmarkEnd w:id="2991"/>
      <w:bookmarkEnd w:id="2992"/>
      <w:bookmarkEnd w:id="2993"/>
      <w:bookmarkEnd w:id="2994"/>
      <w:bookmarkEnd w:id="2995"/>
      <w:bookmarkEnd w:id="2996"/>
      <w:bookmarkEnd w:id="2997"/>
      <w:bookmarkEnd w:id="299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2999" w:name="_Toc3200990"/>
      <w:bookmarkStart w:id="3000" w:name="_Toc20392733"/>
      <w:bookmarkStart w:id="3001" w:name="_Toc27774380"/>
      <w:bookmarkStart w:id="3002" w:name="_Toc36482840"/>
      <w:bookmarkStart w:id="3003" w:name="_Toc36484499"/>
      <w:bookmarkStart w:id="3004" w:name="_Toc44933429"/>
      <w:bookmarkStart w:id="3005" w:name="_Toc50972382"/>
      <w:bookmarkStart w:id="3006" w:name="_Toc57105136"/>
      <w:bookmarkStart w:id="3007" w:name="_Toc130981605"/>
      <w:r w:rsidRPr="00816C4A">
        <w:t>8.41</w:t>
      </w:r>
      <w:r w:rsidRPr="00816C4A">
        <w:tab/>
        <w:t>AT Response</w:t>
      </w:r>
      <w:bookmarkEnd w:id="2999"/>
      <w:bookmarkEnd w:id="3000"/>
      <w:bookmarkEnd w:id="3001"/>
      <w:bookmarkEnd w:id="3002"/>
      <w:bookmarkEnd w:id="3003"/>
      <w:bookmarkEnd w:id="3004"/>
      <w:bookmarkEnd w:id="3005"/>
      <w:bookmarkEnd w:id="3006"/>
      <w:bookmarkEnd w:id="300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08" w:name="_Toc3200991"/>
      <w:bookmarkStart w:id="3009" w:name="_Toc20392734"/>
      <w:bookmarkStart w:id="3010" w:name="_Toc27774381"/>
      <w:bookmarkStart w:id="3011" w:name="_Toc36482841"/>
      <w:bookmarkStart w:id="3012" w:name="_Toc36484500"/>
      <w:bookmarkStart w:id="3013" w:name="_Toc44933430"/>
      <w:bookmarkStart w:id="3014" w:name="_Toc50972383"/>
      <w:bookmarkStart w:id="3015" w:name="_Toc57105137"/>
      <w:bookmarkStart w:id="3016" w:name="_Toc130981606"/>
      <w:r w:rsidRPr="00816C4A">
        <w:t>8.42</w:t>
      </w:r>
      <w:r w:rsidRPr="00816C4A">
        <w:tab/>
        <w:t>BC Repeat indicator</w:t>
      </w:r>
      <w:bookmarkEnd w:id="3008"/>
      <w:bookmarkEnd w:id="3009"/>
      <w:bookmarkEnd w:id="3010"/>
      <w:bookmarkEnd w:id="3011"/>
      <w:bookmarkEnd w:id="3012"/>
      <w:bookmarkEnd w:id="3013"/>
      <w:bookmarkEnd w:id="3014"/>
      <w:bookmarkEnd w:id="3015"/>
      <w:bookmarkEnd w:id="301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t>Contents &amp; coding:</w:t>
      </w:r>
    </w:p>
    <w:p w14:paraId="2F5E6A71" w14:textId="77777777" w:rsidR="00E86E7B" w:rsidRPr="00816C4A" w:rsidRDefault="00E86E7B" w:rsidP="00E86E7B">
      <w:pPr>
        <w:pStyle w:val="B1"/>
      </w:pPr>
      <w:r w:rsidRPr="00816C4A">
        <w:t>-</w:t>
      </w:r>
      <w:r w:rsidRPr="00816C4A">
        <w:tab/>
      </w:r>
      <w:r w:rsidR="00E05982" w:rsidRPr="008839E6">
        <w:t>The BC repeat indicator is structured exactly as defined in 3GPP TS 24.008 [0</w:t>
      </w:r>
      <w:r w:rsidR="00E05982">
        <w:t>9</w:t>
      </w:r>
      <w:r w:rsidR="00E05982" w:rsidRPr="008839E6">
        <w:t>].</w:t>
      </w:r>
    </w:p>
    <w:p w14:paraId="54263E73" w14:textId="77777777" w:rsidR="00E86E7B" w:rsidRPr="00816C4A" w:rsidRDefault="00E86E7B" w:rsidP="00E86E7B">
      <w:pPr>
        <w:pStyle w:val="Heading2"/>
      </w:pPr>
      <w:bookmarkStart w:id="3017" w:name="_Toc3200992"/>
      <w:bookmarkStart w:id="3018" w:name="_Toc20392735"/>
      <w:bookmarkStart w:id="3019" w:name="_Toc27774382"/>
      <w:bookmarkStart w:id="3020" w:name="_Toc36482842"/>
      <w:bookmarkStart w:id="3021" w:name="_Toc36484501"/>
      <w:bookmarkStart w:id="3022" w:name="_Toc44933431"/>
      <w:bookmarkStart w:id="3023" w:name="_Toc50972384"/>
      <w:bookmarkStart w:id="3024" w:name="_Toc57105138"/>
      <w:bookmarkStart w:id="3025" w:name="_Toc130981607"/>
      <w:r w:rsidRPr="00816C4A">
        <w:t>8.43</w:t>
      </w:r>
      <w:r w:rsidRPr="00816C4A">
        <w:tab/>
        <w:t>Immediate response</w:t>
      </w:r>
      <w:bookmarkEnd w:id="3017"/>
      <w:bookmarkEnd w:id="3018"/>
      <w:bookmarkEnd w:id="3019"/>
      <w:bookmarkEnd w:id="3020"/>
      <w:bookmarkEnd w:id="3021"/>
      <w:bookmarkEnd w:id="3022"/>
      <w:bookmarkEnd w:id="3023"/>
      <w:bookmarkEnd w:id="3024"/>
      <w:bookmarkEnd w:id="3025"/>
    </w:p>
    <w:p w14:paraId="5A36B3F7" w14:textId="77777777" w:rsidR="00E86E7B" w:rsidRPr="00816C4A" w:rsidRDefault="00E86E7B" w:rsidP="00E86E7B">
      <w:r w:rsidRPr="00816C4A">
        <w:t>See ETSI TS 102 223 [32] clause 8.43.</w:t>
      </w:r>
    </w:p>
    <w:p w14:paraId="7FA30409" w14:textId="77777777" w:rsidR="00E86E7B" w:rsidRPr="00816C4A" w:rsidRDefault="00E86E7B" w:rsidP="00E86E7B">
      <w:pPr>
        <w:pStyle w:val="Heading2"/>
      </w:pPr>
      <w:bookmarkStart w:id="3026" w:name="_Toc3200993"/>
      <w:bookmarkStart w:id="3027" w:name="_Toc20392736"/>
      <w:bookmarkStart w:id="3028" w:name="_Toc27774383"/>
      <w:bookmarkStart w:id="3029" w:name="_Toc36482843"/>
      <w:bookmarkStart w:id="3030" w:name="_Toc36484502"/>
      <w:bookmarkStart w:id="3031" w:name="_Toc44933432"/>
      <w:bookmarkStart w:id="3032" w:name="_Toc50972385"/>
      <w:bookmarkStart w:id="3033" w:name="_Toc57105139"/>
      <w:bookmarkStart w:id="3034" w:name="_Toc130981608"/>
      <w:r w:rsidRPr="00816C4A">
        <w:t>8.44</w:t>
      </w:r>
      <w:r w:rsidRPr="00816C4A">
        <w:tab/>
        <w:t>DTMF string</w:t>
      </w:r>
      <w:bookmarkEnd w:id="3026"/>
      <w:bookmarkEnd w:id="3027"/>
      <w:bookmarkEnd w:id="3028"/>
      <w:bookmarkEnd w:id="3029"/>
      <w:bookmarkEnd w:id="3030"/>
      <w:bookmarkEnd w:id="3031"/>
      <w:bookmarkEnd w:id="3032"/>
      <w:bookmarkEnd w:id="3033"/>
      <w:bookmarkEnd w:id="3034"/>
    </w:p>
    <w:p w14:paraId="2BDED065" w14:textId="77777777" w:rsidR="00E86E7B" w:rsidRPr="00816C4A" w:rsidRDefault="00E86E7B" w:rsidP="00E86E7B">
      <w:r w:rsidRPr="00816C4A">
        <w:t>See ETSI TS 102 223 [32] clause 8.44.</w:t>
      </w:r>
    </w:p>
    <w:p w14:paraId="1DED87BD" w14:textId="77777777" w:rsidR="00E86E7B" w:rsidRPr="00816C4A" w:rsidRDefault="00E86E7B" w:rsidP="00E86E7B">
      <w:pPr>
        <w:pStyle w:val="Heading2"/>
      </w:pPr>
      <w:bookmarkStart w:id="3035" w:name="_Toc3200994"/>
      <w:bookmarkStart w:id="3036" w:name="_Toc20392737"/>
      <w:bookmarkStart w:id="3037" w:name="_Toc27774384"/>
      <w:bookmarkStart w:id="3038" w:name="_Toc36482844"/>
      <w:bookmarkStart w:id="3039" w:name="_Toc36484503"/>
      <w:bookmarkStart w:id="3040" w:name="_Toc44933433"/>
      <w:bookmarkStart w:id="3041" w:name="_Toc50972386"/>
      <w:bookmarkStart w:id="3042" w:name="_Toc57105140"/>
      <w:bookmarkStart w:id="3043" w:name="_Toc130981609"/>
      <w:r w:rsidRPr="00816C4A">
        <w:t>8.45</w:t>
      </w:r>
      <w:r w:rsidRPr="00816C4A">
        <w:tab/>
        <w:t>Language</w:t>
      </w:r>
      <w:bookmarkEnd w:id="3035"/>
      <w:bookmarkEnd w:id="3036"/>
      <w:bookmarkEnd w:id="3037"/>
      <w:bookmarkEnd w:id="3038"/>
      <w:bookmarkEnd w:id="3039"/>
      <w:bookmarkEnd w:id="3040"/>
      <w:bookmarkEnd w:id="3041"/>
      <w:bookmarkEnd w:id="3042"/>
      <w:bookmarkEnd w:id="3043"/>
    </w:p>
    <w:p w14:paraId="3C7D175B" w14:textId="77777777" w:rsidR="00E86E7B" w:rsidRPr="00816C4A" w:rsidRDefault="00E86E7B" w:rsidP="00E86E7B">
      <w:r w:rsidRPr="00816C4A">
        <w:t>See ETSI TS 102 223 [32] clause 8.45.</w:t>
      </w:r>
    </w:p>
    <w:p w14:paraId="25F5D2A8" w14:textId="77777777" w:rsidR="00E86E7B" w:rsidRPr="00816C4A" w:rsidRDefault="00E86E7B" w:rsidP="00E86E7B">
      <w:pPr>
        <w:pStyle w:val="Heading2"/>
      </w:pPr>
      <w:bookmarkStart w:id="3044" w:name="_Toc3200995"/>
      <w:bookmarkStart w:id="3045" w:name="_Toc20392738"/>
      <w:bookmarkStart w:id="3046" w:name="_Toc27774385"/>
      <w:bookmarkStart w:id="3047" w:name="_Toc36482845"/>
      <w:bookmarkStart w:id="3048" w:name="_Toc36484504"/>
      <w:bookmarkStart w:id="3049" w:name="_Toc44933434"/>
      <w:bookmarkStart w:id="3050" w:name="_Toc50972387"/>
      <w:bookmarkStart w:id="3051" w:name="_Toc57105141"/>
      <w:bookmarkStart w:id="3052" w:name="_Toc130981610"/>
      <w:r w:rsidRPr="00816C4A">
        <w:lastRenderedPageBreak/>
        <w:t>8.46</w:t>
      </w:r>
      <w:r w:rsidRPr="00816C4A">
        <w:tab/>
        <w:t>Timing Advance</w:t>
      </w:r>
      <w:bookmarkEnd w:id="3044"/>
      <w:bookmarkEnd w:id="3045"/>
      <w:bookmarkEnd w:id="3046"/>
      <w:bookmarkEnd w:id="3047"/>
      <w:bookmarkEnd w:id="3048"/>
      <w:bookmarkEnd w:id="3049"/>
      <w:bookmarkEnd w:id="3050"/>
      <w:bookmarkEnd w:id="3051"/>
      <w:bookmarkEnd w:id="305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 xml:space="preserve">'02' </w:t>
      </w:r>
      <w:proofErr w:type="spellStart"/>
      <w:r w:rsidRPr="00816C4A">
        <w:t>to'FF</w:t>
      </w:r>
      <w:proofErr w:type="spellEnd"/>
      <w:r w:rsidRPr="00816C4A">
        <w:t>'=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53" w:name="_Toc3200996"/>
      <w:bookmarkStart w:id="3054" w:name="_Toc20392739"/>
      <w:bookmarkStart w:id="3055" w:name="_Toc27774386"/>
      <w:bookmarkStart w:id="3056" w:name="_Toc36482846"/>
      <w:bookmarkStart w:id="3057" w:name="_Toc36484505"/>
      <w:bookmarkStart w:id="3058" w:name="_Toc44933435"/>
      <w:bookmarkStart w:id="3059" w:name="_Toc50972388"/>
      <w:bookmarkStart w:id="3060" w:name="_Toc57105142"/>
      <w:bookmarkStart w:id="3061" w:name="_Toc130981611"/>
      <w:r w:rsidRPr="00816C4A">
        <w:t>8.47</w:t>
      </w:r>
      <w:r w:rsidRPr="00816C4A">
        <w:tab/>
        <w:t>Browser Identity</w:t>
      </w:r>
      <w:bookmarkEnd w:id="3053"/>
      <w:bookmarkEnd w:id="3054"/>
      <w:bookmarkEnd w:id="3055"/>
      <w:bookmarkEnd w:id="3056"/>
      <w:bookmarkEnd w:id="3057"/>
      <w:bookmarkEnd w:id="3058"/>
      <w:bookmarkEnd w:id="3059"/>
      <w:bookmarkEnd w:id="3060"/>
      <w:bookmarkEnd w:id="3061"/>
    </w:p>
    <w:p w14:paraId="03D908D0" w14:textId="77777777" w:rsidR="00E86E7B" w:rsidRPr="00816C4A" w:rsidRDefault="00E86E7B" w:rsidP="00E86E7B">
      <w:r w:rsidRPr="00816C4A">
        <w:t>See ETSI TS 102 223 [32] clause 8.37.</w:t>
      </w:r>
    </w:p>
    <w:p w14:paraId="3833BCA0" w14:textId="77777777" w:rsidR="00E86E7B" w:rsidRPr="00816C4A" w:rsidRDefault="00E86E7B" w:rsidP="00E86E7B">
      <w:pPr>
        <w:pStyle w:val="Heading2"/>
      </w:pPr>
      <w:bookmarkStart w:id="3062" w:name="_Toc3200997"/>
      <w:bookmarkStart w:id="3063" w:name="_Toc20392740"/>
      <w:bookmarkStart w:id="3064" w:name="_Toc27774387"/>
      <w:bookmarkStart w:id="3065" w:name="_Toc36482847"/>
      <w:bookmarkStart w:id="3066" w:name="_Toc36484506"/>
      <w:bookmarkStart w:id="3067" w:name="_Toc44933436"/>
      <w:bookmarkStart w:id="3068" w:name="_Toc50972389"/>
      <w:bookmarkStart w:id="3069" w:name="_Toc57105143"/>
      <w:bookmarkStart w:id="3070" w:name="_Toc130981612"/>
      <w:r w:rsidRPr="00816C4A">
        <w:t>8.48</w:t>
      </w:r>
      <w:r w:rsidRPr="00816C4A">
        <w:tab/>
        <w:t>URL</w:t>
      </w:r>
      <w:bookmarkEnd w:id="3062"/>
      <w:bookmarkEnd w:id="3063"/>
      <w:bookmarkEnd w:id="3064"/>
      <w:bookmarkEnd w:id="3065"/>
      <w:bookmarkEnd w:id="3066"/>
      <w:bookmarkEnd w:id="3067"/>
      <w:bookmarkEnd w:id="3068"/>
      <w:bookmarkEnd w:id="3069"/>
      <w:bookmarkEnd w:id="3070"/>
    </w:p>
    <w:p w14:paraId="33D80E48" w14:textId="77777777" w:rsidR="00E86E7B" w:rsidRPr="00816C4A" w:rsidRDefault="00E86E7B" w:rsidP="00E86E7B">
      <w:r w:rsidRPr="00816C4A">
        <w:t>See ETSI TS 102 223 [32] clause 8.48.</w:t>
      </w:r>
    </w:p>
    <w:p w14:paraId="02A8B6ED" w14:textId="77777777" w:rsidR="00E86E7B" w:rsidRPr="00816C4A" w:rsidRDefault="00E86E7B" w:rsidP="00E86E7B">
      <w:pPr>
        <w:pStyle w:val="Heading2"/>
      </w:pPr>
      <w:bookmarkStart w:id="3071" w:name="_Toc3200998"/>
      <w:bookmarkStart w:id="3072" w:name="_Toc20392741"/>
      <w:bookmarkStart w:id="3073" w:name="_Toc27774388"/>
      <w:bookmarkStart w:id="3074" w:name="_Toc36482848"/>
      <w:bookmarkStart w:id="3075" w:name="_Toc36484507"/>
      <w:bookmarkStart w:id="3076" w:name="_Toc44933437"/>
      <w:bookmarkStart w:id="3077" w:name="_Toc50972390"/>
      <w:bookmarkStart w:id="3078" w:name="_Toc57105144"/>
      <w:bookmarkStart w:id="3079" w:name="_Toc130981613"/>
      <w:r w:rsidRPr="00816C4A">
        <w:t>8.49</w:t>
      </w:r>
      <w:r w:rsidRPr="00816C4A">
        <w:tab/>
        <w:t>Bearer</w:t>
      </w:r>
      <w:bookmarkEnd w:id="3071"/>
      <w:bookmarkEnd w:id="3072"/>
      <w:bookmarkEnd w:id="3073"/>
      <w:bookmarkEnd w:id="3074"/>
      <w:bookmarkEnd w:id="3075"/>
      <w:bookmarkEnd w:id="3076"/>
      <w:bookmarkEnd w:id="3077"/>
      <w:bookmarkEnd w:id="3078"/>
      <w:bookmarkEnd w:id="307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80" w:name="_Toc3200999"/>
      <w:bookmarkStart w:id="3081" w:name="_Toc20392742"/>
      <w:bookmarkStart w:id="3082" w:name="_Toc27774389"/>
      <w:bookmarkStart w:id="3083" w:name="_Toc36482849"/>
      <w:bookmarkStart w:id="3084" w:name="_Toc36484508"/>
      <w:bookmarkStart w:id="3085" w:name="_Toc44933438"/>
      <w:bookmarkStart w:id="3086" w:name="_Toc50972391"/>
      <w:bookmarkStart w:id="3087" w:name="_Toc57105145"/>
      <w:bookmarkStart w:id="3088" w:name="_Toc130981614"/>
      <w:r w:rsidRPr="00816C4A">
        <w:t>8.50</w:t>
      </w:r>
      <w:r w:rsidRPr="00816C4A">
        <w:tab/>
        <w:t>Provisioning File Reference</w:t>
      </w:r>
      <w:bookmarkEnd w:id="3080"/>
      <w:bookmarkEnd w:id="3081"/>
      <w:bookmarkEnd w:id="3082"/>
      <w:bookmarkEnd w:id="3083"/>
      <w:bookmarkEnd w:id="3084"/>
      <w:bookmarkEnd w:id="3085"/>
      <w:bookmarkEnd w:id="3086"/>
      <w:bookmarkEnd w:id="3087"/>
      <w:bookmarkEnd w:id="3088"/>
    </w:p>
    <w:p w14:paraId="267A5368" w14:textId="77777777" w:rsidR="00E86E7B" w:rsidRPr="00816C4A" w:rsidRDefault="00E86E7B" w:rsidP="00E86E7B">
      <w:r w:rsidRPr="00816C4A">
        <w:t>See ETSI TS 102 223 [32] clause 8.50.</w:t>
      </w:r>
    </w:p>
    <w:p w14:paraId="3DDE73DB" w14:textId="77777777" w:rsidR="00E86E7B" w:rsidRPr="00816C4A" w:rsidRDefault="00E86E7B" w:rsidP="00E86E7B">
      <w:pPr>
        <w:pStyle w:val="Heading2"/>
        <w:rPr>
          <w:lang w:val="fr-FR"/>
        </w:rPr>
      </w:pPr>
      <w:bookmarkStart w:id="3089" w:name="_Toc3201000"/>
      <w:bookmarkStart w:id="3090" w:name="_Toc20392743"/>
      <w:bookmarkStart w:id="3091" w:name="_Toc27774390"/>
      <w:bookmarkStart w:id="3092" w:name="_Toc36482850"/>
      <w:bookmarkStart w:id="3093" w:name="_Toc36484509"/>
      <w:bookmarkStart w:id="3094" w:name="_Toc44933439"/>
      <w:bookmarkStart w:id="3095" w:name="_Toc50972392"/>
      <w:bookmarkStart w:id="3096" w:name="_Toc57105146"/>
      <w:bookmarkStart w:id="3097" w:name="_Toc130981615"/>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3089"/>
      <w:bookmarkEnd w:id="3090"/>
      <w:bookmarkEnd w:id="3091"/>
      <w:bookmarkEnd w:id="3092"/>
      <w:bookmarkEnd w:id="3093"/>
      <w:bookmarkEnd w:id="3094"/>
      <w:bookmarkEnd w:id="3095"/>
      <w:bookmarkEnd w:id="3096"/>
      <w:bookmarkEnd w:id="3097"/>
    </w:p>
    <w:p w14:paraId="1A0F5F72" w14:textId="77777777"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clause 8.51.</w:t>
      </w:r>
    </w:p>
    <w:p w14:paraId="5ACD4572" w14:textId="77777777" w:rsidR="00E86E7B" w:rsidRDefault="00E86E7B" w:rsidP="00E86E7B">
      <w:pPr>
        <w:pStyle w:val="Heading2"/>
        <w:rPr>
          <w:lang w:val="fr-FR"/>
        </w:rPr>
      </w:pPr>
      <w:bookmarkStart w:id="3098" w:name="_Toc3201001"/>
      <w:bookmarkStart w:id="3099" w:name="_Toc20392744"/>
      <w:bookmarkStart w:id="3100" w:name="_Toc27774391"/>
      <w:bookmarkStart w:id="3101" w:name="_Toc36482851"/>
      <w:bookmarkStart w:id="3102" w:name="_Toc36484510"/>
      <w:bookmarkStart w:id="3103" w:name="_Toc44933440"/>
      <w:bookmarkStart w:id="3104" w:name="_Toc50972393"/>
      <w:bookmarkStart w:id="3105" w:name="_Toc57105147"/>
      <w:bookmarkStart w:id="3106" w:name="_Toc130981616"/>
      <w:r w:rsidRPr="00816C4A">
        <w:rPr>
          <w:lang w:val="fr-FR"/>
        </w:rPr>
        <w:lastRenderedPageBreak/>
        <w:t>8.52</w:t>
      </w:r>
      <w:r w:rsidRPr="00816C4A">
        <w:rPr>
          <w:lang w:val="fr-FR"/>
        </w:rPr>
        <w:tab/>
      </w:r>
      <w:proofErr w:type="spellStart"/>
      <w:r w:rsidRPr="00816C4A">
        <w:rPr>
          <w:lang w:val="fr-FR"/>
        </w:rPr>
        <w:t>Bearer</w:t>
      </w:r>
      <w:proofErr w:type="spellEnd"/>
      <w:r w:rsidRPr="00816C4A">
        <w:rPr>
          <w:lang w:val="fr-FR"/>
        </w:rPr>
        <w:t xml:space="preserve"> description</w:t>
      </w:r>
      <w:bookmarkEnd w:id="3098"/>
      <w:bookmarkEnd w:id="3099"/>
      <w:bookmarkEnd w:id="3100"/>
      <w:bookmarkEnd w:id="3101"/>
      <w:bookmarkEnd w:id="3102"/>
      <w:bookmarkEnd w:id="3103"/>
      <w:bookmarkEnd w:id="3104"/>
      <w:bookmarkEnd w:id="3105"/>
      <w:bookmarkEnd w:id="3106"/>
    </w:p>
    <w:p w14:paraId="552675A2" w14:textId="77777777" w:rsidR="004F6A18" w:rsidRPr="004E4D5F" w:rsidRDefault="004F6A18" w:rsidP="004F6A18">
      <w:pPr>
        <w:pStyle w:val="Heading3"/>
      </w:pPr>
      <w:bookmarkStart w:id="3107" w:name="_Toc36484511"/>
      <w:bookmarkStart w:id="3108" w:name="_Toc44933441"/>
      <w:bookmarkStart w:id="3109" w:name="_Toc50972394"/>
      <w:bookmarkStart w:id="3110" w:name="_Toc57105148"/>
      <w:bookmarkStart w:id="3111" w:name="_Toc3201002"/>
      <w:bookmarkStart w:id="3112" w:name="_Toc20392745"/>
      <w:bookmarkStart w:id="3113" w:name="_Toc27774392"/>
      <w:bookmarkStart w:id="3114" w:name="_Toc36482852"/>
      <w:bookmarkStart w:id="3115" w:name="_Toc36484512"/>
      <w:bookmarkStart w:id="3116" w:name="_Toc44933442"/>
      <w:bookmarkStart w:id="3117" w:name="_Toc50972395"/>
      <w:bookmarkStart w:id="3118" w:name="_Toc57105149"/>
      <w:bookmarkStart w:id="3119" w:name="_Toc130981617"/>
      <w:r w:rsidRPr="004E4D5F">
        <w:t>8.52.</w:t>
      </w:r>
      <w:r>
        <w:t>0</w:t>
      </w:r>
      <w:r>
        <w:tab/>
      </w:r>
      <w:r w:rsidRPr="004E4D5F">
        <w:t>Structure of Bearer description</w:t>
      </w:r>
      <w:bookmarkEnd w:id="3107"/>
      <w:bookmarkEnd w:id="3108"/>
      <w:bookmarkEnd w:id="3109"/>
      <w:bookmarkEnd w:id="3110"/>
      <w:bookmarkEnd w:id="311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77777777"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Satelitte NG-RAN</w:t>
      </w:r>
      <w:r w:rsidRPr="00816C4A">
        <w:rPr>
          <w:lang w:val="sv-SE"/>
        </w:rPr>
        <w:t>.</w:t>
      </w:r>
    </w:p>
    <w:p w14:paraId="7A631FE6" w14:textId="77777777"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Satelitte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77777777"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 Satelitte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20" w:name="_Toc130981618"/>
      <w:r w:rsidRPr="00816C4A">
        <w:t>8.52.1</w:t>
      </w:r>
      <w:r w:rsidRPr="00816C4A">
        <w:tab/>
        <w:t>Bearer parameters for CSD</w:t>
      </w:r>
      <w:bookmarkEnd w:id="3111"/>
      <w:bookmarkEnd w:id="3112"/>
      <w:bookmarkEnd w:id="3113"/>
      <w:bookmarkEnd w:id="3114"/>
      <w:bookmarkEnd w:id="3115"/>
      <w:bookmarkEnd w:id="3116"/>
      <w:bookmarkEnd w:id="3117"/>
      <w:bookmarkEnd w:id="3118"/>
      <w:bookmarkEnd w:id="312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52C84C46" w14:textId="5ACAB7D8" w:rsidR="00663A5D" w:rsidRPr="00816C4A" w:rsidRDefault="004F6A18" w:rsidP="00663A5D">
      <w:pPr>
        <w:pStyle w:val="Heading3"/>
      </w:pPr>
      <w:bookmarkStart w:id="3121" w:name="_Toc3201004"/>
      <w:bookmarkStart w:id="3122" w:name="_Toc20392747"/>
      <w:bookmarkStart w:id="3123" w:name="_Toc27774394"/>
      <w:bookmarkStart w:id="3124" w:name="_Toc36482854"/>
      <w:bookmarkStart w:id="3125" w:name="_Toc36484514"/>
      <w:bookmarkStart w:id="3126" w:name="_Toc44933444"/>
      <w:bookmarkStart w:id="3127" w:name="_Toc50972397"/>
      <w:bookmarkStart w:id="3128" w:name="_Toc57105151"/>
      <w:bookmarkStart w:id="3129" w:name="_Toc130981619"/>
      <w:r w:rsidRPr="00816C4A">
        <w:t>8.52.2</w:t>
      </w:r>
      <w:r w:rsidRPr="00816C4A">
        <w:tab/>
      </w:r>
      <w:bookmarkEnd w:id="3121"/>
      <w:bookmarkEnd w:id="3122"/>
      <w:bookmarkEnd w:id="3123"/>
      <w:bookmarkEnd w:id="3124"/>
      <w:bookmarkEnd w:id="3125"/>
      <w:bookmarkEnd w:id="3126"/>
      <w:bookmarkEnd w:id="3127"/>
      <w:bookmarkEnd w:id="312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2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lastRenderedPageBreak/>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77777777"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TS 23.203 [47].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30" w:name="_Toc130981620"/>
      <w:r w:rsidRPr="00816C4A">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3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lastRenderedPageBreak/>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77777777" w:rsidR="00E86E7B" w:rsidRDefault="00E86E7B" w:rsidP="00FA4000">
      <w:pPr>
        <w:pStyle w:val="NO"/>
      </w:pPr>
      <w:r w:rsidRPr="00816C4A">
        <w:t>N</w:t>
      </w:r>
      <w:r w:rsidR="00FA4000">
        <w:t>OTE</w:t>
      </w:r>
      <w:r w:rsidRPr="00816C4A">
        <w:t xml:space="preserve"> 2:</w:t>
      </w:r>
      <w:r w:rsidR="00FA4000">
        <w:tab/>
      </w:r>
      <w:r w:rsidRPr="00816C4A">
        <w:t>The mapping between the UTRAN and E-UTRAN QoS parameters are defined in TS 23.203 [47].</w:t>
      </w:r>
    </w:p>
    <w:p w14:paraId="6DECB2CD" w14:textId="77777777" w:rsidR="004F6A18" w:rsidRPr="00816C4A" w:rsidRDefault="004F6A18" w:rsidP="004F6A18">
      <w:pPr>
        <w:pStyle w:val="NO"/>
      </w:pPr>
      <w:bookmarkStart w:id="3131" w:name="_Toc3201005"/>
      <w:bookmarkStart w:id="3132" w:name="_Toc20392748"/>
      <w:bookmarkStart w:id="3133" w:name="_Toc27774395"/>
      <w:bookmarkStart w:id="3134" w:name="_Toc36482855"/>
      <w:bookmarkStart w:id="3135" w:name="_Toc36484515"/>
      <w:bookmarkStart w:id="3136" w:name="_Toc44933445"/>
      <w:bookmarkStart w:id="3137" w:name="_Toc50972398"/>
      <w:bookmarkStart w:id="313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39" w:name="_Toc130981621"/>
      <w:r w:rsidRPr="00816C4A">
        <w:t>8.52.4</w:t>
      </w:r>
      <w:r w:rsidRPr="00816C4A">
        <w:tab/>
        <w:t>Bearer parameters for (I-)WLAN</w:t>
      </w:r>
      <w:bookmarkEnd w:id="3131"/>
      <w:bookmarkEnd w:id="3132"/>
      <w:bookmarkEnd w:id="3133"/>
      <w:bookmarkEnd w:id="3134"/>
      <w:bookmarkEnd w:id="3135"/>
      <w:bookmarkEnd w:id="3136"/>
      <w:bookmarkEnd w:id="3137"/>
      <w:bookmarkEnd w:id="3138"/>
      <w:bookmarkEnd w:id="313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40" w:name="_Toc3201006"/>
      <w:bookmarkStart w:id="3141" w:name="_Toc20392749"/>
      <w:bookmarkStart w:id="3142" w:name="_Toc27774396"/>
      <w:bookmarkStart w:id="3143" w:name="_Toc36482856"/>
      <w:bookmarkStart w:id="3144" w:name="_Toc36484516"/>
      <w:bookmarkStart w:id="3145" w:name="_Toc44933446"/>
      <w:bookmarkStart w:id="3146" w:name="_Toc50972399"/>
      <w:bookmarkStart w:id="3147" w:name="_Toc57105153"/>
      <w:bookmarkStart w:id="3148" w:name="_Toc130981622"/>
      <w:r w:rsidRPr="00816C4A">
        <w:lastRenderedPageBreak/>
        <w:t>8.52.5</w:t>
      </w:r>
      <w:r w:rsidRPr="00816C4A">
        <w:tab/>
      </w:r>
      <w:bookmarkEnd w:id="3140"/>
      <w:bookmarkEnd w:id="3141"/>
      <w:bookmarkEnd w:id="3142"/>
      <w:bookmarkEnd w:id="3143"/>
      <w:bookmarkEnd w:id="3144"/>
      <w:bookmarkEnd w:id="3145"/>
      <w:bookmarkEnd w:id="3146"/>
      <w:bookmarkEnd w:id="314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4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7777777" w:rsidR="00E86E7B" w:rsidRPr="00816C4A" w:rsidRDefault="00E86E7B" w:rsidP="00E86E7B">
      <w:r w:rsidRPr="00816C4A">
        <w:t>In case of a non-GBR QCI, the QoS octets in the "EPS quality of service" information element are ignored by the UE, as specified in TS 24.301 [46].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77777777"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rmation element, defined in TS 24.301 [46].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37810202" w14:textId="77777777" w:rsidR="00FA4000" w:rsidRDefault="00FA4000" w:rsidP="00FA4000">
      <w:pPr>
        <w:pStyle w:val="NO"/>
        <w:rPr>
          <w:noProof/>
        </w:rPr>
      </w:pPr>
      <w:bookmarkStart w:id="3149" w:name="_Toc3201007"/>
      <w:bookmarkStart w:id="3150" w:name="_Toc20392750"/>
      <w:bookmarkStart w:id="3151" w:name="_Toc27774397"/>
      <w:bookmarkStart w:id="3152" w:name="_Toc36482857"/>
      <w:r w:rsidRPr="00816C4A">
        <w:rPr>
          <w:noProof/>
        </w:rPr>
        <w:t>N</w:t>
      </w:r>
      <w:r>
        <w:rPr>
          <w:noProof/>
        </w:rPr>
        <w:t>OTE 1</w:t>
      </w:r>
      <w:r w:rsidRPr="00816C4A">
        <w:rPr>
          <w:noProof/>
        </w:rPr>
        <w:t>: the UICC should handle the cases with X &gt; 14 gracefully, ignoring additional octets.</w:t>
      </w:r>
    </w:p>
    <w:bookmarkEnd w:id="3149"/>
    <w:bookmarkEnd w:id="3150"/>
    <w:bookmarkEnd w:id="3151"/>
    <w:bookmarkEnd w:id="315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53" w:name="_Toc36484517"/>
      <w:bookmarkStart w:id="3154" w:name="_Toc44933447"/>
      <w:bookmarkStart w:id="3155" w:name="_Toc50972400"/>
      <w:bookmarkStart w:id="3156" w:name="_Toc57105154"/>
      <w:bookmarkStart w:id="3157" w:name="_Toc130981623"/>
      <w:r w:rsidRPr="00816C4A">
        <w:t>8.52.6</w:t>
      </w:r>
      <w:r w:rsidRPr="00816C4A">
        <w:tab/>
        <w:t>Bearer parameters for NG-RAN</w:t>
      </w:r>
      <w:bookmarkEnd w:id="3153"/>
      <w:bookmarkEnd w:id="3154"/>
      <w:bookmarkEnd w:id="3155"/>
      <w:bookmarkEnd w:id="3156"/>
      <w:r>
        <w:t xml:space="preserve"> </w:t>
      </w:r>
      <w:r w:rsidRPr="008E0B10">
        <w:t>/</w:t>
      </w:r>
      <w:r>
        <w:t xml:space="preserve"> </w:t>
      </w:r>
      <w:r w:rsidRPr="008E0B10">
        <w:t>Satellite NG-RAN</w:t>
      </w:r>
      <w:bookmarkEnd w:id="315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58" w:name="_Toc3201008"/>
      <w:bookmarkStart w:id="3159" w:name="_Toc20392751"/>
      <w:bookmarkStart w:id="3160" w:name="_Toc27774398"/>
      <w:bookmarkStart w:id="3161" w:name="_Toc36482858"/>
      <w:bookmarkStart w:id="3162" w:name="_Toc36484518"/>
      <w:bookmarkStart w:id="3163" w:name="_Toc44933448"/>
      <w:bookmarkStart w:id="3164" w:name="_Toc50972401"/>
      <w:bookmarkStart w:id="3165" w:name="_Toc57105155"/>
      <w:bookmarkStart w:id="3166" w:name="_Toc130981624"/>
      <w:r w:rsidRPr="00816C4A">
        <w:t>8.53</w:t>
      </w:r>
      <w:r w:rsidRPr="00816C4A">
        <w:tab/>
        <w:t>Channel data</w:t>
      </w:r>
      <w:bookmarkEnd w:id="3158"/>
      <w:bookmarkEnd w:id="3159"/>
      <w:bookmarkEnd w:id="3160"/>
      <w:bookmarkEnd w:id="3161"/>
      <w:bookmarkEnd w:id="3162"/>
      <w:bookmarkEnd w:id="3163"/>
      <w:bookmarkEnd w:id="3164"/>
      <w:bookmarkEnd w:id="3165"/>
      <w:bookmarkEnd w:id="3166"/>
    </w:p>
    <w:p w14:paraId="5346ECBB" w14:textId="77777777" w:rsidR="00E86E7B" w:rsidRPr="00816C4A" w:rsidRDefault="00E86E7B" w:rsidP="00E86E7B">
      <w:r w:rsidRPr="00816C4A">
        <w:t>See ETSI TS 102 223 [32] clause 8.53.</w:t>
      </w:r>
    </w:p>
    <w:p w14:paraId="62F4A31D" w14:textId="77777777" w:rsidR="00E86E7B" w:rsidRPr="00816C4A" w:rsidRDefault="00E86E7B" w:rsidP="00E86E7B">
      <w:pPr>
        <w:pStyle w:val="Heading2"/>
      </w:pPr>
      <w:bookmarkStart w:id="3167" w:name="_Toc3201009"/>
      <w:bookmarkStart w:id="3168" w:name="_Toc20392752"/>
      <w:bookmarkStart w:id="3169" w:name="_Toc27774399"/>
      <w:bookmarkStart w:id="3170" w:name="_Toc36482859"/>
      <w:bookmarkStart w:id="3171" w:name="_Toc36484519"/>
      <w:bookmarkStart w:id="3172" w:name="_Toc44933449"/>
      <w:bookmarkStart w:id="3173" w:name="_Toc50972402"/>
      <w:bookmarkStart w:id="3174" w:name="_Toc57105156"/>
      <w:bookmarkStart w:id="3175" w:name="_Toc130981625"/>
      <w:r w:rsidRPr="00816C4A">
        <w:t>8.54</w:t>
      </w:r>
      <w:r w:rsidRPr="00816C4A">
        <w:tab/>
        <w:t>Channel data length</w:t>
      </w:r>
      <w:bookmarkEnd w:id="3167"/>
      <w:bookmarkEnd w:id="3168"/>
      <w:bookmarkEnd w:id="3169"/>
      <w:bookmarkEnd w:id="3170"/>
      <w:bookmarkEnd w:id="3171"/>
      <w:bookmarkEnd w:id="3172"/>
      <w:bookmarkEnd w:id="3173"/>
      <w:bookmarkEnd w:id="3174"/>
      <w:bookmarkEnd w:id="3175"/>
    </w:p>
    <w:p w14:paraId="5E227FED" w14:textId="77777777" w:rsidR="00E86E7B" w:rsidRPr="00816C4A" w:rsidRDefault="00E86E7B" w:rsidP="00E86E7B">
      <w:r w:rsidRPr="00816C4A">
        <w:t>See ETSI TS 102 223 [32] clause 8.54.</w:t>
      </w:r>
    </w:p>
    <w:p w14:paraId="6C92929E" w14:textId="77777777" w:rsidR="00E86E7B" w:rsidRPr="00816C4A" w:rsidRDefault="00E86E7B" w:rsidP="00E86E7B">
      <w:pPr>
        <w:pStyle w:val="Heading2"/>
      </w:pPr>
      <w:bookmarkStart w:id="3176" w:name="_Toc3201010"/>
      <w:bookmarkStart w:id="3177" w:name="_Toc20392753"/>
      <w:bookmarkStart w:id="3178" w:name="_Toc27774400"/>
      <w:bookmarkStart w:id="3179" w:name="_Toc36482860"/>
      <w:bookmarkStart w:id="3180" w:name="_Toc36484520"/>
      <w:bookmarkStart w:id="3181" w:name="_Toc44933450"/>
      <w:bookmarkStart w:id="3182" w:name="_Toc50972403"/>
      <w:bookmarkStart w:id="3183" w:name="_Toc57105157"/>
      <w:bookmarkStart w:id="3184" w:name="_Toc130981626"/>
      <w:r w:rsidRPr="00816C4A">
        <w:t>8.55</w:t>
      </w:r>
      <w:r w:rsidRPr="00816C4A">
        <w:tab/>
        <w:t>Buffer size</w:t>
      </w:r>
      <w:bookmarkEnd w:id="3176"/>
      <w:bookmarkEnd w:id="3177"/>
      <w:bookmarkEnd w:id="3178"/>
      <w:bookmarkEnd w:id="3179"/>
      <w:bookmarkEnd w:id="3180"/>
      <w:bookmarkEnd w:id="3181"/>
      <w:bookmarkEnd w:id="3182"/>
      <w:bookmarkEnd w:id="3183"/>
      <w:bookmarkEnd w:id="3184"/>
    </w:p>
    <w:p w14:paraId="4E0FAA57" w14:textId="77777777" w:rsidR="00E86E7B" w:rsidRPr="00816C4A" w:rsidRDefault="00E86E7B" w:rsidP="00E86E7B">
      <w:r w:rsidRPr="00816C4A">
        <w:t>See ETSI TS 102 223 [32] clause 8.55.</w:t>
      </w:r>
    </w:p>
    <w:p w14:paraId="4A0697A8" w14:textId="77777777" w:rsidR="00E86E7B" w:rsidRPr="00816C4A" w:rsidRDefault="00E86E7B" w:rsidP="00E86E7B">
      <w:pPr>
        <w:pStyle w:val="Heading2"/>
      </w:pPr>
      <w:bookmarkStart w:id="3185" w:name="_Toc3201011"/>
      <w:bookmarkStart w:id="3186" w:name="_Toc20392754"/>
      <w:bookmarkStart w:id="3187" w:name="_Toc27774401"/>
      <w:bookmarkStart w:id="3188" w:name="_Toc36482861"/>
      <w:bookmarkStart w:id="3189" w:name="_Toc36484521"/>
      <w:bookmarkStart w:id="3190" w:name="_Toc44933451"/>
      <w:bookmarkStart w:id="3191" w:name="_Toc50972404"/>
      <w:bookmarkStart w:id="3192" w:name="_Toc57105158"/>
      <w:bookmarkStart w:id="3193" w:name="_Toc130981627"/>
      <w:r w:rsidRPr="00816C4A">
        <w:lastRenderedPageBreak/>
        <w:t>8.56</w:t>
      </w:r>
      <w:r w:rsidRPr="00816C4A">
        <w:tab/>
        <w:t>Channel status</w:t>
      </w:r>
      <w:bookmarkEnd w:id="3185"/>
      <w:bookmarkEnd w:id="3186"/>
      <w:bookmarkEnd w:id="3187"/>
      <w:bookmarkEnd w:id="3188"/>
      <w:bookmarkEnd w:id="3189"/>
      <w:bookmarkEnd w:id="3190"/>
      <w:bookmarkEnd w:id="3191"/>
      <w:bookmarkEnd w:id="3192"/>
      <w:bookmarkEnd w:id="3193"/>
    </w:p>
    <w:p w14:paraId="79F4EFE1" w14:textId="77777777" w:rsidR="00E86E7B" w:rsidRPr="00816C4A" w:rsidRDefault="00E86E7B" w:rsidP="00E86E7B">
      <w:r w:rsidRPr="00816C4A">
        <w:t>ETSI TS 102 223 [32] clause 8.56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194" w:name="_Toc3201012"/>
      <w:bookmarkStart w:id="3195" w:name="_Toc20392755"/>
      <w:bookmarkStart w:id="3196" w:name="_Toc27774402"/>
      <w:bookmarkStart w:id="3197" w:name="_Toc36482862"/>
      <w:bookmarkStart w:id="3198" w:name="_Toc36484522"/>
      <w:bookmarkStart w:id="3199" w:name="_Toc44933452"/>
      <w:bookmarkStart w:id="3200" w:name="_Toc50972405"/>
      <w:bookmarkStart w:id="3201" w:name="_Toc57105159"/>
      <w:bookmarkStart w:id="3202" w:name="_Toc130981628"/>
      <w:r w:rsidRPr="00816C4A">
        <w:t>8.57</w:t>
      </w:r>
      <w:r w:rsidRPr="00816C4A">
        <w:tab/>
        <w:t>Card reader identifier</w:t>
      </w:r>
      <w:bookmarkEnd w:id="3194"/>
      <w:bookmarkEnd w:id="3195"/>
      <w:bookmarkEnd w:id="3196"/>
      <w:bookmarkEnd w:id="3197"/>
      <w:bookmarkEnd w:id="3198"/>
      <w:bookmarkEnd w:id="3199"/>
      <w:bookmarkEnd w:id="3200"/>
      <w:bookmarkEnd w:id="3201"/>
      <w:bookmarkEnd w:id="3202"/>
    </w:p>
    <w:p w14:paraId="4F652797" w14:textId="77777777" w:rsidR="00E86E7B" w:rsidRPr="00816C4A" w:rsidRDefault="00E86E7B" w:rsidP="00E86E7B">
      <w:r w:rsidRPr="00816C4A">
        <w:t>See ETSI TS 102 223 [32] clause 8.57.</w:t>
      </w:r>
    </w:p>
    <w:p w14:paraId="76ACBD25" w14:textId="77777777" w:rsidR="00E86E7B" w:rsidRPr="00816C4A" w:rsidRDefault="00E86E7B" w:rsidP="00E86E7B">
      <w:pPr>
        <w:pStyle w:val="Heading2"/>
      </w:pPr>
      <w:bookmarkStart w:id="3203" w:name="_Toc3201013"/>
      <w:bookmarkStart w:id="3204" w:name="_Toc20392756"/>
      <w:bookmarkStart w:id="3205" w:name="_Toc27774403"/>
      <w:bookmarkStart w:id="3206" w:name="_Toc36482863"/>
      <w:bookmarkStart w:id="3207" w:name="_Toc36484523"/>
      <w:bookmarkStart w:id="3208" w:name="_Toc44933453"/>
      <w:bookmarkStart w:id="3209" w:name="_Toc50972406"/>
      <w:bookmarkStart w:id="3210" w:name="_Toc57105160"/>
      <w:bookmarkStart w:id="3211" w:name="_Toc130981629"/>
      <w:r w:rsidRPr="00816C4A">
        <w:t>8.58</w:t>
      </w:r>
      <w:r w:rsidRPr="00816C4A">
        <w:tab/>
        <w:t>Other Address</w:t>
      </w:r>
      <w:bookmarkEnd w:id="3203"/>
      <w:bookmarkEnd w:id="3204"/>
      <w:bookmarkEnd w:id="3205"/>
      <w:bookmarkEnd w:id="3206"/>
      <w:bookmarkEnd w:id="3207"/>
      <w:bookmarkEnd w:id="3208"/>
      <w:bookmarkEnd w:id="3209"/>
      <w:bookmarkEnd w:id="3210"/>
      <w:bookmarkEnd w:id="3211"/>
    </w:p>
    <w:p w14:paraId="5BE126DB" w14:textId="77777777" w:rsidR="00E86E7B" w:rsidRPr="00816C4A" w:rsidRDefault="00E86E7B" w:rsidP="00E86E7B">
      <w:r w:rsidRPr="00816C4A">
        <w:t>See ETSI TS 102 223 [32] clause 8.58.</w:t>
      </w:r>
    </w:p>
    <w:p w14:paraId="679C877B" w14:textId="77777777" w:rsidR="00E86E7B" w:rsidRPr="00816C4A" w:rsidRDefault="00E86E7B" w:rsidP="00E86E7B">
      <w:pPr>
        <w:pStyle w:val="Heading2"/>
      </w:pPr>
      <w:bookmarkStart w:id="3212" w:name="_Toc3201014"/>
      <w:bookmarkStart w:id="3213" w:name="_Toc20392757"/>
      <w:bookmarkStart w:id="3214" w:name="_Toc27774404"/>
      <w:bookmarkStart w:id="3215" w:name="_Toc36482864"/>
      <w:bookmarkStart w:id="3216" w:name="_Toc36484524"/>
      <w:bookmarkStart w:id="3217" w:name="_Toc44933454"/>
      <w:bookmarkStart w:id="3218" w:name="_Toc50972407"/>
      <w:bookmarkStart w:id="3219" w:name="_Toc57105161"/>
      <w:bookmarkStart w:id="3220" w:name="_Toc130981630"/>
      <w:r w:rsidRPr="00816C4A">
        <w:t>8.59</w:t>
      </w:r>
      <w:r w:rsidRPr="00816C4A">
        <w:tab/>
        <w:t>UICC/ME interface transport level</w:t>
      </w:r>
      <w:bookmarkEnd w:id="3212"/>
      <w:bookmarkEnd w:id="3213"/>
      <w:bookmarkEnd w:id="3214"/>
      <w:bookmarkEnd w:id="3215"/>
      <w:bookmarkEnd w:id="3216"/>
      <w:bookmarkEnd w:id="3217"/>
      <w:bookmarkEnd w:id="3218"/>
      <w:bookmarkEnd w:id="3219"/>
      <w:bookmarkEnd w:id="3220"/>
    </w:p>
    <w:p w14:paraId="7B067769" w14:textId="77777777" w:rsidR="00E86E7B" w:rsidRPr="00816C4A" w:rsidRDefault="00E86E7B" w:rsidP="00E86E7B">
      <w:r w:rsidRPr="00816C4A">
        <w:t>See ETSI TS 102 223 [32] clause 8.59.</w:t>
      </w:r>
    </w:p>
    <w:p w14:paraId="421FEF68" w14:textId="77777777" w:rsidR="00E86E7B" w:rsidRPr="00816C4A" w:rsidRDefault="00E86E7B" w:rsidP="00E86E7B">
      <w:pPr>
        <w:pStyle w:val="Heading2"/>
      </w:pPr>
      <w:bookmarkStart w:id="3221" w:name="_Toc3201015"/>
      <w:bookmarkStart w:id="3222" w:name="_Toc20392758"/>
      <w:bookmarkStart w:id="3223" w:name="_Toc27774405"/>
      <w:bookmarkStart w:id="3224" w:name="_Toc36482865"/>
      <w:bookmarkStart w:id="3225" w:name="_Toc36484525"/>
      <w:bookmarkStart w:id="3226" w:name="_Toc44933455"/>
      <w:bookmarkStart w:id="3227" w:name="_Toc50972408"/>
      <w:bookmarkStart w:id="3228" w:name="_Toc57105162"/>
      <w:bookmarkStart w:id="3229" w:name="_Toc130981631"/>
      <w:r w:rsidRPr="00816C4A">
        <w:t>8.60</w:t>
      </w:r>
      <w:r w:rsidRPr="00816C4A">
        <w:tab/>
        <w:t>AID</w:t>
      </w:r>
      <w:bookmarkEnd w:id="3221"/>
      <w:bookmarkEnd w:id="3222"/>
      <w:bookmarkEnd w:id="3223"/>
      <w:bookmarkEnd w:id="3224"/>
      <w:bookmarkEnd w:id="3225"/>
      <w:bookmarkEnd w:id="3226"/>
      <w:bookmarkEnd w:id="3227"/>
      <w:bookmarkEnd w:id="3228"/>
      <w:bookmarkEnd w:id="3229"/>
    </w:p>
    <w:p w14:paraId="5E3030C9" w14:textId="77777777" w:rsidR="00E86E7B" w:rsidRPr="00816C4A" w:rsidRDefault="00E86E7B" w:rsidP="00E86E7B">
      <w:r w:rsidRPr="00816C4A">
        <w:t>See ETSI TS 102 223 [32] clause 8.60.</w:t>
      </w:r>
    </w:p>
    <w:p w14:paraId="79CC7E36" w14:textId="77777777" w:rsidR="00E86E7B" w:rsidRPr="00816C4A" w:rsidRDefault="00E86E7B" w:rsidP="00E86E7B">
      <w:pPr>
        <w:pStyle w:val="Heading2"/>
      </w:pPr>
      <w:bookmarkStart w:id="3230" w:name="_Toc3201016"/>
      <w:bookmarkStart w:id="3231" w:name="_Toc20392759"/>
      <w:bookmarkStart w:id="3232" w:name="_Toc27774406"/>
      <w:bookmarkStart w:id="3233" w:name="_Toc36482866"/>
      <w:bookmarkStart w:id="3234" w:name="_Toc36484526"/>
      <w:bookmarkStart w:id="3235" w:name="_Toc44933456"/>
      <w:bookmarkStart w:id="3236" w:name="_Toc50972409"/>
      <w:bookmarkStart w:id="3237" w:name="_Toc57105163"/>
      <w:bookmarkStart w:id="3238" w:name="_Toc130981632"/>
      <w:r w:rsidRPr="00816C4A">
        <w:t>8.61</w:t>
      </w:r>
      <w:r w:rsidRPr="00816C4A">
        <w:tab/>
        <w:t>Network Access Name</w:t>
      </w:r>
      <w:bookmarkEnd w:id="3230"/>
      <w:bookmarkEnd w:id="3231"/>
      <w:bookmarkEnd w:id="3232"/>
      <w:bookmarkEnd w:id="3233"/>
      <w:bookmarkEnd w:id="3234"/>
      <w:bookmarkEnd w:id="3235"/>
      <w:bookmarkEnd w:id="3236"/>
      <w:bookmarkEnd w:id="3237"/>
      <w:bookmarkEnd w:id="323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lastRenderedPageBreak/>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6146BF61" w14:textId="77777777" w:rsidR="00E86E7B" w:rsidRPr="00816C4A" w:rsidRDefault="00E86E7B" w:rsidP="00E86E7B">
      <w:pPr>
        <w:pStyle w:val="Heading2"/>
      </w:pPr>
      <w:bookmarkStart w:id="3239" w:name="_Toc3201017"/>
      <w:bookmarkStart w:id="3240" w:name="_Toc20392760"/>
      <w:bookmarkStart w:id="3241" w:name="_Toc27774407"/>
      <w:bookmarkStart w:id="3242" w:name="_Toc36482867"/>
      <w:bookmarkStart w:id="3243" w:name="_Toc36484527"/>
      <w:bookmarkStart w:id="3244" w:name="_Toc44933457"/>
      <w:bookmarkStart w:id="3245" w:name="_Toc50972410"/>
      <w:bookmarkStart w:id="3246" w:name="_Toc57105164"/>
      <w:bookmarkStart w:id="3247" w:name="_Toc130981633"/>
      <w:r w:rsidRPr="00816C4A">
        <w:t>8.62</w:t>
      </w:r>
      <w:r w:rsidRPr="00816C4A">
        <w:tab/>
        <w:t>Access Technology</w:t>
      </w:r>
      <w:bookmarkEnd w:id="3239"/>
      <w:bookmarkEnd w:id="3240"/>
      <w:bookmarkEnd w:id="3241"/>
      <w:bookmarkEnd w:id="3242"/>
      <w:bookmarkEnd w:id="3243"/>
      <w:bookmarkEnd w:id="3244"/>
      <w:bookmarkEnd w:id="3245"/>
      <w:bookmarkEnd w:id="3246"/>
      <w:bookmarkEnd w:id="3247"/>
    </w:p>
    <w:p w14:paraId="7228CA7F" w14:textId="77777777" w:rsidR="00E86E7B" w:rsidRPr="00816C4A" w:rsidRDefault="00E86E7B" w:rsidP="00E86E7B">
      <w:r w:rsidRPr="00816C4A">
        <w:t>See ETSI TS 102 223 [32] clause 8.61.</w:t>
      </w:r>
    </w:p>
    <w:p w14:paraId="21ED574F" w14:textId="77777777" w:rsidR="00E86E7B" w:rsidRPr="00816C4A" w:rsidRDefault="00E86E7B" w:rsidP="00E86E7B">
      <w:pPr>
        <w:pStyle w:val="Heading2"/>
      </w:pPr>
      <w:bookmarkStart w:id="3248" w:name="_Toc3201018"/>
      <w:bookmarkStart w:id="3249" w:name="_Toc20392761"/>
      <w:bookmarkStart w:id="3250" w:name="_Toc27774408"/>
      <w:bookmarkStart w:id="3251" w:name="_Toc36482868"/>
      <w:bookmarkStart w:id="3252" w:name="_Toc36484528"/>
      <w:bookmarkStart w:id="3253" w:name="_Toc44933458"/>
      <w:bookmarkStart w:id="3254" w:name="_Toc50972411"/>
      <w:bookmarkStart w:id="3255" w:name="_Toc57105165"/>
      <w:bookmarkStart w:id="3256" w:name="_Toc130981634"/>
      <w:r w:rsidRPr="00816C4A">
        <w:t>8.63</w:t>
      </w:r>
      <w:r w:rsidRPr="00816C4A">
        <w:tab/>
        <w:t>Display parameters</w:t>
      </w:r>
      <w:bookmarkEnd w:id="3248"/>
      <w:bookmarkEnd w:id="3249"/>
      <w:bookmarkEnd w:id="3250"/>
      <w:bookmarkEnd w:id="3251"/>
      <w:bookmarkEnd w:id="3252"/>
      <w:bookmarkEnd w:id="3253"/>
      <w:bookmarkEnd w:id="3254"/>
      <w:bookmarkEnd w:id="3255"/>
      <w:bookmarkEnd w:id="3256"/>
    </w:p>
    <w:p w14:paraId="293B3E34" w14:textId="77777777" w:rsidR="00E86E7B" w:rsidRPr="00816C4A" w:rsidRDefault="00E86E7B" w:rsidP="00E86E7B">
      <w:r w:rsidRPr="00816C4A">
        <w:t>See ETSI TS 102 223 [32] clause 8.62.</w:t>
      </w:r>
    </w:p>
    <w:p w14:paraId="60CE15D3" w14:textId="77777777" w:rsidR="00E86E7B" w:rsidRPr="00816C4A" w:rsidRDefault="00E86E7B" w:rsidP="00E86E7B">
      <w:pPr>
        <w:pStyle w:val="Heading2"/>
      </w:pPr>
      <w:bookmarkStart w:id="3257" w:name="_Toc3201019"/>
      <w:bookmarkStart w:id="3258" w:name="_Toc20392762"/>
      <w:bookmarkStart w:id="3259" w:name="_Toc27774409"/>
      <w:bookmarkStart w:id="3260" w:name="_Toc36482869"/>
      <w:bookmarkStart w:id="3261" w:name="_Toc36484529"/>
      <w:bookmarkStart w:id="3262" w:name="_Toc44933459"/>
      <w:bookmarkStart w:id="3263" w:name="_Toc50972412"/>
      <w:bookmarkStart w:id="3264" w:name="_Toc57105166"/>
      <w:bookmarkStart w:id="3265" w:name="_Toc130981635"/>
      <w:r w:rsidRPr="00816C4A">
        <w:t>8.64</w:t>
      </w:r>
      <w:r w:rsidRPr="00816C4A">
        <w:tab/>
        <w:t>Service Record</w:t>
      </w:r>
      <w:bookmarkEnd w:id="3257"/>
      <w:bookmarkEnd w:id="3258"/>
      <w:bookmarkEnd w:id="3259"/>
      <w:bookmarkEnd w:id="3260"/>
      <w:bookmarkEnd w:id="3261"/>
      <w:bookmarkEnd w:id="3262"/>
      <w:bookmarkEnd w:id="3263"/>
      <w:bookmarkEnd w:id="3264"/>
      <w:bookmarkEnd w:id="3265"/>
    </w:p>
    <w:p w14:paraId="5D281DB0" w14:textId="77777777" w:rsidR="00E86E7B" w:rsidRPr="00816C4A" w:rsidRDefault="00E86E7B" w:rsidP="00E86E7B">
      <w:r w:rsidRPr="00816C4A">
        <w:t>See ETSI TS 102 223 [32] clause 8.63.</w:t>
      </w:r>
    </w:p>
    <w:p w14:paraId="6707C133" w14:textId="77777777" w:rsidR="00E86E7B" w:rsidRPr="00816C4A" w:rsidRDefault="00E86E7B" w:rsidP="00E86E7B">
      <w:pPr>
        <w:pStyle w:val="Heading2"/>
      </w:pPr>
      <w:bookmarkStart w:id="3266" w:name="_Toc3201020"/>
      <w:bookmarkStart w:id="3267" w:name="_Toc20392763"/>
      <w:bookmarkStart w:id="3268" w:name="_Toc27774410"/>
      <w:bookmarkStart w:id="3269" w:name="_Toc36482870"/>
      <w:bookmarkStart w:id="3270" w:name="_Toc36484530"/>
      <w:bookmarkStart w:id="3271" w:name="_Toc44933460"/>
      <w:bookmarkStart w:id="3272" w:name="_Toc50972413"/>
      <w:bookmarkStart w:id="3273" w:name="_Toc57105167"/>
      <w:bookmarkStart w:id="3274" w:name="_Toc130981636"/>
      <w:r w:rsidRPr="00816C4A">
        <w:t>8.65</w:t>
      </w:r>
      <w:r w:rsidRPr="00816C4A">
        <w:tab/>
        <w:t>Device Filter</w:t>
      </w:r>
      <w:bookmarkEnd w:id="3266"/>
      <w:bookmarkEnd w:id="3267"/>
      <w:bookmarkEnd w:id="3268"/>
      <w:bookmarkEnd w:id="3269"/>
      <w:bookmarkEnd w:id="3270"/>
      <w:bookmarkEnd w:id="3271"/>
      <w:bookmarkEnd w:id="3272"/>
      <w:bookmarkEnd w:id="3273"/>
      <w:bookmarkEnd w:id="3274"/>
    </w:p>
    <w:p w14:paraId="2F8BC0AF" w14:textId="77777777" w:rsidR="00E86E7B" w:rsidRPr="00816C4A" w:rsidRDefault="00E86E7B" w:rsidP="00E86E7B">
      <w:r w:rsidRPr="00816C4A">
        <w:t>See ETSI TS 102 223 [32] clause 8.64.</w:t>
      </w:r>
    </w:p>
    <w:p w14:paraId="1F6BB66B" w14:textId="77777777" w:rsidR="00E86E7B" w:rsidRPr="00816C4A" w:rsidRDefault="00E86E7B" w:rsidP="00E86E7B">
      <w:pPr>
        <w:pStyle w:val="Heading2"/>
      </w:pPr>
      <w:bookmarkStart w:id="3275" w:name="_Toc3201021"/>
      <w:bookmarkStart w:id="3276" w:name="_Toc20392764"/>
      <w:bookmarkStart w:id="3277" w:name="_Toc27774411"/>
      <w:bookmarkStart w:id="3278" w:name="_Toc36482871"/>
      <w:bookmarkStart w:id="3279" w:name="_Toc36484531"/>
      <w:bookmarkStart w:id="3280" w:name="_Toc44933461"/>
      <w:bookmarkStart w:id="3281" w:name="_Toc50972414"/>
      <w:bookmarkStart w:id="3282" w:name="_Toc57105168"/>
      <w:bookmarkStart w:id="3283" w:name="_Toc130981637"/>
      <w:r w:rsidRPr="00816C4A">
        <w:t>8.66</w:t>
      </w:r>
      <w:r w:rsidRPr="00816C4A">
        <w:tab/>
        <w:t>Service Search</w:t>
      </w:r>
      <w:bookmarkEnd w:id="3275"/>
      <w:bookmarkEnd w:id="3276"/>
      <w:bookmarkEnd w:id="3277"/>
      <w:bookmarkEnd w:id="3278"/>
      <w:bookmarkEnd w:id="3279"/>
      <w:bookmarkEnd w:id="3280"/>
      <w:bookmarkEnd w:id="3281"/>
      <w:bookmarkEnd w:id="3282"/>
      <w:bookmarkEnd w:id="3283"/>
    </w:p>
    <w:p w14:paraId="0241ED3C" w14:textId="77777777" w:rsidR="00E86E7B" w:rsidRPr="00816C4A" w:rsidRDefault="00E86E7B" w:rsidP="00E86E7B">
      <w:r w:rsidRPr="00816C4A">
        <w:t>See ETSI TS 102 223 [32] clause 8.65.</w:t>
      </w:r>
    </w:p>
    <w:p w14:paraId="3636B96A" w14:textId="77777777" w:rsidR="00E86E7B" w:rsidRPr="00816C4A" w:rsidRDefault="00E86E7B" w:rsidP="00E86E7B">
      <w:pPr>
        <w:pStyle w:val="Heading2"/>
      </w:pPr>
      <w:bookmarkStart w:id="3284" w:name="_Toc3201022"/>
      <w:bookmarkStart w:id="3285" w:name="_Toc20392765"/>
      <w:bookmarkStart w:id="3286" w:name="_Toc27774412"/>
      <w:bookmarkStart w:id="3287" w:name="_Toc36482872"/>
      <w:bookmarkStart w:id="3288" w:name="_Toc36484532"/>
      <w:bookmarkStart w:id="3289" w:name="_Toc44933462"/>
      <w:bookmarkStart w:id="3290" w:name="_Toc50972415"/>
      <w:bookmarkStart w:id="3291" w:name="_Toc57105169"/>
      <w:bookmarkStart w:id="3292" w:name="_Toc130981638"/>
      <w:r w:rsidRPr="00816C4A">
        <w:t>8.67</w:t>
      </w:r>
      <w:r w:rsidRPr="00816C4A">
        <w:tab/>
        <w:t>Attribute Information</w:t>
      </w:r>
      <w:bookmarkEnd w:id="3284"/>
      <w:bookmarkEnd w:id="3285"/>
      <w:bookmarkEnd w:id="3286"/>
      <w:bookmarkEnd w:id="3287"/>
      <w:bookmarkEnd w:id="3288"/>
      <w:bookmarkEnd w:id="3289"/>
      <w:bookmarkEnd w:id="3290"/>
      <w:bookmarkEnd w:id="3291"/>
      <w:bookmarkEnd w:id="3292"/>
    </w:p>
    <w:p w14:paraId="6C73EE33" w14:textId="77777777" w:rsidR="00E86E7B" w:rsidRPr="00816C4A" w:rsidRDefault="00E86E7B" w:rsidP="00E86E7B">
      <w:r w:rsidRPr="00816C4A">
        <w:t>See ETSI TS 102 223 [32] clause 8.66.</w:t>
      </w:r>
    </w:p>
    <w:p w14:paraId="36861170" w14:textId="77777777" w:rsidR="00E86E7B" w:rsidRPr="00816C4A" w:rsidRDefault="00E86E7B" w:rsidP="00E86E7B">
      <w:pPr>
        <w:pStyle w:val="Heading2"/>
      </w:pPr>
      <w:bookmarkStart w:id="3293" w:name="_Toc3201023"/>
      <w:bookmarkStart w:id="3294" w:name="_Toc20392766"/>
      <w:bookmarkStart w:id="3295" w:name="_Toc27774413"/>
      <w:bookmarkStart w:id="3296" w:name="_Toc36482873"/>
      <w:bookmarkStart w:id="3297" w:name="_Toc36484533"/>
      <w:bookmarkStart w:id="3298" w:name="_Toc44933463"/>
      <w:bookmarkStart w:id="3299" w:name="_Toc50972416"/>
      <w:bookmarkStart w:id="3300" w:name="_Toc57105170"/>
      <w:bookmarkStart w:id="3301" w:name="_Toc130981639"/>
      <w:r w:rsidRPr="00816C4A">
        <w:t>8.68</w:t>
      </w:r>
      <w:r w:rsidRPr="00816C4A">
        <w:tab/>
        <w:t>Service Availability</w:t>
      </w:r>
      <w:bookmarkEnd w:id="3293"/>
      <w:bookmarkEnd w:id="3294"/>
      <w:bookmarkEnd w:id="3295"/>
      <w:bookmarkEnd w:id="3296"/>
      <w:bookmarkEnd w:id="3297"/>
      <w:bookmarkEnd w:id="3298"/>
      <w:bookmarkEnd w:id="3299"/>
      <w:bookmarkEnd w:id="3300"/>
      <w:bookmarkEnd w:id="3301"/>
    </w:p>
    <w:p w14:paraId="5057D9B7" w14:textId="77777777" w:rsidR="00E86E7B" w:rsidRPr="00816C4A" w:rsidRDefault="00E86E7B" w:rsidP="00E86E7B">
      <w:r w:rsidRPr="00816C4A">
        <w:t>See ETSI TS 102 223 [32] clause 8.67.</w:t>
      </w:r>
    </w:p>
    <w:p w14:paraId="55482E20" w14:textId="77777777" w:rsidR="00E86E7B" w:rsidRPr="00816C4A" w:rsidRDefault="00E86E7B" w:rsidP="00E86E7B">
      <w:pPr>
        <w:pStyle w:val="Heading2"/>
      </w:pPr>
      <w:bookmarkStart w:id="3302" w:name="_Toc3201024"/>
      <w:bookmarkStart w:id="3303" w:name="_Toc20392767"/>
      <w:bookmarkStart w:id="3304" w:name="_Toc27774414"/>
      <w:bookmarkStart w:id="3305" w:name="_Toc36482874"/>
      <w:bookmarkStart w:id="3306" w:name="_Toc36484534"/>
      <w:bookmarkStart w:id="3307" w:name="_Toc44933464"/>
      <w:bookmarkStart w:id="3308" w:name="_Toc50972417"/>
      <w:bookmarkStart w:id="3309" w:name="_Toc57105171"/>
      <w:bookmarkStart w:id="3310" w:name="_Toc130981640"/>
      <w:r w:rsidRPr="00816C4A">
        <w:t>8.69</w:t>
      </w:r>
      <w:r w:rsidRPr="00816C4A">
        <w:tab/>
        <w:t>Remote Entity Address</w:t>
      </w:r>
      <w:bookmarkEnd w:id="3302"/>
      <w:bookmarkEnd w:id="3303"/>
      <w:bookmarkEnd w:id="3304"/>
      <w:bookmarkEnd w:id="3305"/>
      <w:bookmarkEnd w:id="3306"/>
      <w:bookmarkEnd w:id="3307"/>
      <w:bookmarkEnd w:id="3308"/>
      <w:bookmarkEnd w:id="3309"/>
      <w:bookmarkEnd w:id="3310"/>
    </w:p>
    <w:p w14:paraId="4D1E6A00" w14:textId="77777777" w:rsidR="00E86E7B" w:rsidRPr="00816C4A" w:rsidRDefault="00E86E7B" w:rsidP="00E86E7B">
      <w:r w:rsidRPr="00816C4A">
        <w:t>See ETSI TS 102 223 [32] clause 8.68.</w:t>
      </w:r>
    </w:p>
    <w:p w14:paraId="22D55CD1" w14:textId="77777777" w:rsidR="00E86E7B" w:rsidRPr="00816C4A" w:rsidRDefault="00E86E7B" w:rsidP="00E86E7B">
      <w:pPr>
        <w:pStyle w:val="Heading2"/>
      </w:pPr>
      <w:bookmarkStart w:id="3311" w:name="_Toc3201025"/>
      <w:bookmarkStart w:id="3312" w:name="_Toc20392768"/>
      <w:bookmarkStart w:id="3313" w:name="_Toc27774415"/>
      <w:bookmarkStart w:id="3314" w:name="_Toc36482875"/>
      <w:bookmarkStart w:id="3315" w:name="_Toc36484535"/>
      <w:bookmarkStart w:id="3316" w:name="_Toc44933465"/>
      <w:bookmarkStart w:id="3317" w:name="_Toc50972418"/>
      <w:bookmarkStart w:id="3318" w:name="_Toc57105172"/>
      <w:bookmarkStart w:id="3319" w:name="_Toc130981641"/>
      <w:r w:rsidRPr="00816C4A">
        <w:t>8.70</w:t>
      </w:r>
      <w:r w:rsidRPr="00816C4A">
        <w:tab/>
        <w:t>Text Attribute</w:t>
      </w:r>
      <w:bookmarkEnd w:id="3311"/>
      <w:bookmarkEnd w:id="3312"/>
      <w:bookmarkEnd w:id="3313"/>
      <w:bookmarkEnd w:id="3314"/>
      <w:bookmarkEnd w:id="3315"/>
      <w:bookmarkEnd w:id="3316"/>
      <w:bookmarkEnd w:id="3317"/>
      <w:bookmarkEnd w:id="3318"/>
      <w:bookmarkEnd w:id="3319"/>
    </w:p>
    <w:p w14:paraId="6E567718" w14:textId="77777777" w:rsidR="00E86E7B" w:rsidRPr="00816C4A" w:rsidRDefault="00E86E7B" w:rsidP="00E86E7B">
      <w:r w:rsidRPr="00816C4A">
        <w:t>See ETSI TS 102 223 [32] clause 8.72.</w:t>
      </w:r>
    </w:p>
    <w:p w14:paraId="0623C444" w14:textId="77777777" w:rsidR="00E86E7B" w:rsidRPr="00816C4A" w:rsidRDefault="00E86E7B" w:rsidP="00E86E7B">
      <w:pPr>
        <w:pStyle w:val="Heading2"/>
      </w:pPr>
      <w:bookmarkStart w:id="3320" w:name="_Toc3201026"/>
      <w:bookmarkStart w:id="3321" w:name="_Toc20392769"/>
      <w:bookmarkStart w:id="3322" w:name="_Toc27774416"/>
      <w:bookmarkStart w:id="3323" w:name="_Toc36482876"/>
      <w:bookmarkStart w:id="3324" w:name="_Toc36484536"/>
      <w:bookmarkStart w:id="3325" w:name="_Toc44933466"/>
      <w:bookmarkStart w:id="3326" w:name="_Toc50972419"/>
      <w:bookmarkStart w:id="3327" w:name="_Toc57105173"/>
      <w:bookmarkStart w:id="3328" w:name="_Toc130981642"/>
      <w:r w:rsidRPr="00816C4A">
        <w:t>8.71</w:t>
      </w:r>
      <w:r w:rsidRPr="00816C4A">
        <w:tab/>
        <w:t>Item Text Attribute List</w:t>
      </w:r>
      <w:bookmarkEnd w:id="3320"/>
      <w:bookmarkEnd w:id="3321"/>
      <w:bookmarkEnd w:id="3322"/>
      <w:bookmarkEnd w:id="3323"/>
      <w:bookmarkEnd w:id="3324"/>
      <w:bookmarkEnd w:id="3325"/>
      <w:bookmarkEnd w:id="3326"/>
      <w:bookmarkEnd w:id="3327"/>
      <w:bookmarkEnd w:id="3328"/>
    </w:p>
    <w:p w14:paraId="252D1196" w14:textId="77777777" w:rsidR="00E86E7B" w:rsidRPr="00816C4A" w:rsidRDefault="00E86E7B" w:rsidP="00E86E7B">
      <w:r w:rsidRPr="00816C4A">
        <w:t>See ETSI TS 102 223 [32] clause 8.73.</w:t>
      </w:r>
    </w:p>
    <w:p w14:paraId="4D0879C3" w14:textId="77777777" w:rsidR="00E86E7B" w:rsidRPr="00816C4A" w:rsidRDefault="00E86E7B" w:rsidP="00E86E7B">
      <w:pPr>
        <w:pStyle w:val="Heading2"/>
      </w:pPr>
      <w:bookmarkStart w:id="3329" w:name="_Toc3201027"/>
      <w:bookmarkStart w:id="3330" w:name="_Toc20392770"/>
      <w:bookmarkStart w:id="3331" w:name="_Toc27774417"/>
      <w:bookmarkStart w:id="3332" w:name="_Toc36482877"/>
      <w:bookmarkStart w:id="3333" w:name="_Toc36484537"/>
      <w:bookmarkStart w:id="3334" w:name="_Toc44933467"/>
      <w:bookmarkStart w:id="3335" w:name="_Toc50972420"/>
      <w:bookmarkStart w:id="3336" w:name="_Toc57105174"/>
      <w:bookmarkStart w:id="3337" w:name="_Toc130981643"/>
      <w:r w:rsidRPr="00816C4A">
        <w:lastRenderedPageBreak/>
        <w:t>8.72</w:t>
      </w:r>
      <w:r w:rsidRPr="00816C4A">
        <w:tab/>
        <w:t>PDP context Activation parameters</w:t>
      </w:r>
      <w:bookmarkEnd w:id="3329"/>
      <w:bookmarkEnd w:id="3330"/>
      <w:bookmarkEnd w:id="3331"/>
      <w:bookmarkEnd w:id="3332"/>
      <w:bookmarkEnd w:id="3333"/>
      <w:bookmarkEnd w:id="3334"/>
      <w:bookmarkEnd w:id="3335"/>
      <w:bookmarkEnd w:id="3336"/>
      <w:bookmarkEnd w:id="333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38" w:name="_Toc3201029"/>
      <w:bookmarkStart w:id="3339" w:name="_Toc20392772"/>
      <w:bookmarkStart w:id="3340" w:name="_Toc27774419"/>
      <w:bookmarkStart w:id="3341" w:name="_Toc36482879"/>
      <w:bookmarkStart w:id="3342" w:name="_Toc36484539"/>
      <w:bookmarkStart w:id="3343" w:name="_Toc44933469"/>
      <w:bookmarkStart w:id="3344" w:name="_Toc50972422"/>
      <w:bookmarkStart w:id="3345" w:name="_Toc57105176"/>
      <w:bookmarkStart w:id="3346" w:name="_Toc130981644"/>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46"/>
    </w:p>
    <w:p w14:paraId="62986C4C" w14:textId="77777777" w:rsidR="00663A5D" w:rsidRPr="00816C4A" w:rsidRDefault="00663A5D" w:rsidP="00663A5D">
      <w:r w:rsidRPr="00816C4A">
        <w:t>This information is only available when the ME is connected to a UTRAN or an E-UTRAN</w:t>
      </w:r>
      <w:r>
        <w:t xml:space="preserve"> 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r w:rsidRPr="00816C4A">
              <w:rPr>
                <w:lang w:val="fr-FR"/>
              </w:rPr>
              <w:t xml:space="preserve"> </w:t>
            </w:r>
            <w:proofErr w:type="spellStart"/>
            <w:r w:rsidRPr="00816C4A">
              <w:rPr>
                <w:lang w:val="fr-FR"/>
              </w:rPr>
              <w:t>Measurement</w:t>
            </w:r>
            <w:proofErr w:type="spellEnd"/>
            <w:r w:rsidRPr="00816C4A">
              <w:rPr>
                <w:lang w:val="fr-FR"/>
              </w:rPr>
              <w:t xml:space="preserve">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47" w:name="_Toc130981645"/>
      <w:r w:rsidRPr="00816C4A">
        <w:t>8.74</w:t>
      </w:r>
      <w:r w:rsidRPr="00816C4A">
        <w:tab/>
        <w:t>Multimedia Message Reference</w:t>
      </w:r>
      <w:bookmarkEnd w:id="3338"/>
      <w:bookmarkEnd w:id="3339"/>
      <w:bookmarkEnd w:id="3340"/>
      <w:bookmarkEnd w:id="3341"/>
      <w:bookmarkEnd w:id="3342"/>
      <w:bookmarkEnd w:id="3343"/>
      <w:bookmarkEnd w:id="3344"/>
      <w:bookmarkEnd w:id="3345"/>
      <w:bookmarkEnd w:id="3347"/>
    </w:p>
    <w:p w14:paraId="235936EC" w14:textId="77777777" w:rsidR="00E86E7B" w:rsidRPr="00816C4A" w:rsidRDefault="00E86E7B" w:rsidP="00E86E7B">
      <w:r w:rsidRPr="00816C4A">
        <w:t>See ETSI TS 102 223 [32] clause 8.82.</w:t>
      </w:r>
    </w:p>
    <w:p w14:paraId="309CAF10" w14:textId="77777777" w:rsidR="00E86E7B" w:rsidRPr="00816C4A" w:rsidRDefault="00E86E7B" w:rsidP="00E86E7B">
      <w:pPr>
        <w:pStyle w:val="Heading2"/>
      </w:pPr>
      <w:bookmarkStart w:id="3348" w:name="_Toc3201030"/>
      <w:bookmarkStart w:id="3349" w:name="_Toc20392773"/>
      <w:bookmarkStart w:id="3350" w:name="_Toc27774420"/>
      <w:bookmarkStart w:id="3351" w:name="_Toc36482880"/>
      <w:bookmarkStart w:id="3352" w:name="_Toc36484540"/>
      <w:bookmarkStart w:id="3353" w:name="_Toc44933470"/>
      <w:bookmarkStart w:id="3354" w:name="_Toc50972423"/>
      <w:bookmarkStart w:id="3355" w:name="_Toc57105177"/>
      <w:bookmarkStart w:id="3356" w:name="_Toc130981646"/>
      <w:r w:rsidRPr="00816C4A">
        <w:lastRenderedPageBreak/>
        <w:t>8.75</w:t>
      </w:r>
      <w:r w:rsidRPr="00816C4A">
        <w:tab/>
        <w:t>Multimedia Message Identifier</w:t>
      </w:r>
      <w:bookmarkEnd w:id="3348"/>
      <w:bookmarkEnd w:id="3349"/>
      <w:bookmarkEnd w:id="3350"/>
      <w:bookmarkEnd w:id="3351"/>
      <w:bookmarkEnd w:id="3352"/>
      <w:bookmarkEnd w:id="3353"/>
      <w:bookmarkEnd w:id="3354"/>
      <w:bookmarkEnd w:id="3355"/>
      <w:bookmarkEnd w:id="3356"/>
    </w:p>
    <w:p w14:paraId="05F4BC8D" w14:textId="77777777" w:rsidR="00E86E7B" w:rsidRPr="00816C4A" w:rsidRDefault="00E86E7B" w:rsidP="00E86E7B">
      <w:r w:rsidRPr="00816C4A">
        <w:t>See ETSI TS 102 223 [32] clause 8.83.</w:t>
      </w:r>
    </w:p>
    <w:p w14:paraId="18F2287E" w14:textId="77777777" w:rsidR="00E86E7B" w:rsidRPr="00816C4A" w:rsidRDefault="00E86E7B" w:rsidP="00E86E7B">
      <w:pPr>
        <w:pStyle w:val="Heading2"/>
      </w:pPr>
      <w:bookmarkStart w:id="3357" w:name="_Toc3201031"/>
      <w:bookmarkStart w:id="3358" w:name="_Toc20392774"/>
      <w:bookmarkStart w:id="3359" w:name="_Toc27774421"/>
      <w:bookmarkStart w:id="3360" w:name="_Toc36482881"/>
      <w:bookmarkStart w:id="3361" w:name="_Toc36484541"/>
      <w:bookmarkStart w:id="3362" w:name="_Toc44933471"/>
      <w:bookmarkStart w:id="3363" w:name="_Toc50972424"/>
      <w:bookmarkStart w:id="3364" w:name="_Toc57105178"/>
      <w:bookmarkStart w:id="3365" w:name="_Toc130981647"/>
      <w:r w:rsidRPr="00816C4A">
        <w:t>8.76</w:t>
      </w:r>
      <w:r w:rsidRPr="00816C4A">
        <w:tab/>
        <w:t xml:space="preserve">Multimedia Message </w:t>
      </w:r>
      <w:r w:rsidRPr="00816C4A">
        <w:rPr>
          <w:lang w:val="en-US"/>
        </w:rPr>
        <w:t>Transfer</w:t>
      </w:r>
      <w:r w:rsidRPr="00816C4A">
        <w:t xml:space="preserve"> status</w:t>
      </w:r>
      <w:bookmarkEnd w:id="3357"/>
      <w:bookmarkEnd w:id="3358"/>
      <w:bookmarkEnd w:id="3359"/>
      <w:bookmarkEnd w:id="3360"/>
      <w:bookmarkEnd w:id="3361"/>
      <w:bookmarkEnd w:id="3362"/>
      <w:bookmarkEnd w:id="3363"/>
      <w:bookmarkEnd w:id="3364"/>
      <w:bookmarkEnd w:id="3365"/>
    </w:p>
    <w:p w14:paraId="1D083740" w14:textId="77777777" w:rsidR="00E86E7B" w:rsidRPr="00816C4A" w:rsidRDefault="00E86E7B" w:rsidP="00E86E7B">
      <w:r w:rsidRPr="00816C4A">
        <w:t>See ETSI TS 102 223 [32] clause 8.84.</w:t>
      </w:r>
    </w:p>
    <w:p w14:paraId="5F3C650B" w14:textId="77777777" w:rsidR="00E86E7B" w:rsidRPr="00816C4A" w:rsidRDefault="00E86E7B" w:rsidP="00E86E7B">
      <w:pPr>
        <w:pStyle w:val="Heading2"/>
      </w:pPr>
      <w:bookmarkStart w:id="3366" w:name="_Toc3201032"/>
      <w:bookmarkStart w:id="3367" w:name="_Toc20392775"/>
      <w:bookmarkStart w:id="3368" w:name="_Toc27774422"/>
      <w:bookmarkStart w:id="3369" w:name="_Toc36482882"/>
      <w:bookmarkStart w:id="3370" w:name="_Toc36484542"/>
      <w:bookmarkStart w:id="3371" w:name="_Toc44933472"/>
      <w:bookmarkStart w:id="3372" w:name="_Toc50972425"/>
      <w:bookmarkStart w:id="3373" w:name="_Toc57105179"/>
      <w:bookmarkStart w:id="3374" w:name="_Toc130981648"/>
      <w:r w:rsidRPr="00816C4A">
        <w:t>8.77</w:t>
      </w:r>
      <w:r w:rsidRPr="00816C4A">
        <w:tab/>
        <w:t>MM Content Identifier</w:t>
      </w:r>
      <w:bookmarkEnd w:id="3366"/>
      <w:bookmarkEnd w:id="3367"/>
      <w:bookmarkEnd w:id="3368"/>
      <w:bookmarkEnd w:id="3369"/>
      <w:bookmarkEnd w:id="3370"/>
      <w:bookmarkEnd w:id="3371"/>
      <w:bookmarkEnd w:id="3372"/>
      <w:bookmarkEnd w:id="3373"/>
      <w:bookmarkEnd w:id="3374"/>
    </w:p>
    <w:p w14:paraId="2AFD4C30" w14:textId="77777777" w:rsidR="00E86E7B" w:rsidRPr="00816C4A" w:rsidRDefault="00E86E7B" w:rsidP="00E86E7B">
      <w:r w:rsidRPr="00816C4A">
        <w:t xml:space="preserve">In addition to ETSI TS 102 223 [32] clause 8.85, the </w:t>
      </w:r>
      <w:proofErr w:type="spellStart"/>
      <w:r w:rsidRPr="00816C4A">
        <w:t>codinf</w:t>
      </w:r>
      <w:proofErr w:type="spellEnd"/>
      <w:r w:rsidRPr="00816C4A">
        <w:t xml:space="preserve"> of the MM Content Data Object tag is done according to TS 31.102[14].</w:t>
      </w:r>
    </w:p>
    <w:p w14:paraId="52608436" w14:textId="77777777" w:rsidR="00E86E7B" w:rsidRPr="00816C4A" w:rsidRDefault="00E86E7B" w:rsidP="00E86E7B">
      <w:pPr>
        <w:pStyle w:val="Heading2"/>
        <w:ind w:left="0" w:firstLine="0"/>
      </w:pPr>
      <w:bookmarkStart w:id="3375" w:name="_Toc3201033"/>
      <w:bookmarkStart w:id="3376" w:name="_Toc20392776"/>
      <w:bookmarkStart w:id="3377" w:name="_Toc27774423"/>
      <w:bookmarkStart w:id="3378" w:name="_Toc36482883"/>
      <w:bookmarkStart w:id="3379" w:name="_Toc36484543"/>
      <w:bookmarkStart w:id="3380" w:name="_Toc44933473"/>
      <w:bookmarkStart w:id="3381" w:name="_Toc50972426"/>
      <w:bookmarkStart w:id="3382" w:name="_Toc57105180"/>
      <w:bookmarkStart w:id="3383" w:name="_Toc130981649"/>
      <w:r w:rsidRPr="00816C4A">
        <w:t>8.78</w:t>
      </w:r>
      <w:r w:rsidRPr="00816C4A">
        <w:tab/>
        <w:t>Multimedia Message Notification</w:t>
      </w:r>
      <w:bookmarkEnd w:id="3375"/>
      <w:bookmarkEnd w:id="3376"/>
      <w:bookmarkEnd w:id="3377"/>
      <w:bookmarkEnd w:id="3378"/>
      <w:bookmarkEnd w:id="3379"/>
      <w:bookmarkEnd w:id="3380"/>
      <w:bookmarkEnd w:id="3381"/>
      <w:bookmarkEnd w:id="3382"/>
      <w:bookmarkEnd w:id="3383"/>
    </w:p>
    <w:p w14:paraId="5BBCDCFD" w14:textId="77777777" w:rsidR="00E86E7B" w:rsidRPr="00816C4A" w:rsidRDefault="00E86E7B" w:rsidP="00E86E7B">
      <w:pPr>
        <w:rPr>
          <w:rFonts w:ascii="Helvetica" w:hAnsi="Helvetica"/>
          <w:snapToGrid w:val="0"/>
        </w:rPr>
      </w:pPr>
      <w:r w:rsidRPr="00816C4A">
        <w:t>See ETSI TS 102 223 [32] clause 8.86.</w:t>
      </w:r>
    </w:p>
    <w:p w14:paraId="7776B9C9" w14:textId="77777777" w:rsidR="00E86E7B" w:rsidRPr="00816C4A" w:rsidRDefault="00E86E7B" w:rsidP="00E86E7B">
      <w:pPr>
        <w:pStyle w:val="Heading2"/>
        <w:ind w:left="0" w:firstLine="0"/>
      </w:pPr>
      <w:bookmarkStart w:id="3384" w:name="_Toc3201034"/>
      <w:bookmarkStart w:id="3385" w:name="_Toc20392777"/>
      <w:bookmarkStart w:id="3386" w:name="_Toc27774424"/>
      <w:bookmarkStart w:id="3387" w:name="_Toc36482884"/>
      <w:bookmarkStart w:id="3388" w:name="_Toc36484544"/>
      <w:bookmarkStart w:id="3389" w:name="_Toc44933474"/>
      <w:bookmarkStart w:id="3390" w:name="_Toc50972427"/>
      <w:bookmarkStart w:id="3391" w:name="_Toc57105181"/>
      <w:bookmarkStart w:id="3392" w:name="_Toc130981650"/>
      <w:r w:rsidRPr="00816C4A">
        <w:t>8.79</w:t>
      </w:r>
      <w:r w:rsidRPr="00816C4A">
        <w:tab/>
        <w:t>Last Envelope</w:t>
      </w:r>
      <w:bookmarkEnd w:id="3384"/>
      <w:bookmarkEnd w:id="3385"/>
      <w:bookmarkEnd w:id="3386"/>
      <w:bookmarkEnd w:id="3387"/>
      <w:bookmarkEnd w:id="3388"/>
      <w:bookmarkEnd w:id="3389"/>
      <w:bookmarkEnd w:id="3390"/>
      <w:bookmarkEnd w:id="3391"/>
      <w:bookmarkEnd w:id="3392"/>
    </w:p>
    <w:p w14:paraId="20C25918" w14:textId="77777777" w:rsidR="00E86E7B" w:rsidRPr="00816C4A" w:rsidRDefault="00E86E7B" w:rsidP="00E86E7B">
      <w:r w:rsidRPr="00816C4A">
        <w:t>See ETSI TS 102 223 [32] clause 8.87.</w:t>
      </w:r>
    </w:p>
    <w:p w14:paraId="5AE0B7F9" w14:textId="77777777" w:rsidR="00E86E7B" w:rsidRPr="00816C4A" w:rsidRDefault="00E86E7B" w:rsidP="00E86E7B">
      <w:pPr>
        <w:pStyle w:val="Heading2"/>
        <w:rPr>
          <w:lang w:val="en-US"/>
        </w:rPr>
      </w:pPr>
      <w:bookmarkStart w:id="3393" w:name="_Toc3201035"/>
      <w:bookmarkStart w:id="3394" w:name="_Toc20392778"/>
      <w:bookmarkStart w:id="3395" w:name="_Toc27774425"/>
      <w:bookmarkStart w:id="3396" w:name="_Toc36482885"/>
      <w:bookmarkStart w:id="3397" w:name="_Toc36484545"/>
      <w:bookmarkStart w:id="3398" w:name="_Toc44933475"/>
      <w:bookmarkStart w:id="3399" w:name="_Toc50972428"/>
      <w:bookmarkStart w:id="3400" w:name="_Toc57105182"/>
      <w:bookmarkStart w:id="3401" w:name="_Toc130981651"/>
      <w:r w:rsidRPr="00816C4A">
        <w:rPr>
          <w:lang w:val="en-US"/>
        </w:rPr>
        <w:t>8.80</w:t>
      </w:r>
      <w:r w:rsidRPr="00816C4A">
        <w:rPr>
          <w:lang w:val="en-US"/>
        </w:rPr>
        <w:tab/>
        <w:t>Frames Layout</w:t>
      </w:r>
      <w:bookmarkEnd w:id="3393"/>
      <w:bookmarkEnd w:id="3394"/>
      <w:bookmarkEnd w:id="3395"/>
      <w:bookmarkEnd w:id="3396"/>
      <w:bookmarkEnd w:id="3397"/>
      <w:bookmarkEnd w:id="3398"/>
      <w:bookmarkEnd w:id="3399"/>
      <w:bookmarkEnd w:id="3400"/>
      <w:bookmarkEnd w:id="3401"/>
    </w:p>
    <w:p w14:paraId="79FEA585" w14:textId="77777777" w:rsidR="00E86E7B" w:rsidRPr="00816C4A" w:rsidRDefault="00E86E7B" w:rsidP="00E86E7B">
      <w:r w:rsidRPr="00816C4A">
        <w:t>See ETSI TS 102 223 [32] clause 8.78.</w:t>
      </w:r>
    </w:p>
    <w:p w14:paraId="3920C5E5" w14:textId="77777777" w:rsidR="00E86E7B" w:rsidRPr="00816C4A" w:rsidRDefault="00E86E7B" w:rsidP="00E86E7B">
      <w:pPr>
        <w:pStyle w:val="Heading2"/>
      </w:pPr>
      <w:bookmarkStart w:id="3402" w:name="_Toc3201036"/>
      <w:bookmarkStart w:id="3403" w:name="_Toc20392779"/>
      <w:bookmarkStart w:id="3404" w:name="_Toc27774426"/>
      <w:bookmarkStart w:id="3405" w:name="_Toc36482886"/>
      <w:bookmarkStart w:id="3406" w:name="_Toc36484546"/>
      <w:bookmarkStart w:id="3407" w:name="_Toc44933476"/>
      <w:bookmarkStart w:id="3408" w:name="_Toc50972429"/>
      <w:bookmarkStart w:id="3409" w:name="_Toc57105183"/>
      <w:bookmarkStart w:id="3410" w:name="_Toc130981652"/>
      <w:r w:rsidRPr="00816C4A">
        <w:t>8.81</w:t>
      </w:r>
      <w:r w:rsidRPr="00816C4A">
        <w:tab/>
        <w:t>Frames Information</w:t>
      </w:r>
      <w:bookmarkEnd w:id="3402"/>
      <w:bookmarkEnd w:id="3403"/>
      <w:bookmarkEnd w:id="3404"/>
      <w:bookmarkEnd w:id="3405"/>
      <w:bookmarkEnd w:id="3406"/>
      <w:bookmarkEnd w:id="3407"/>
      <w:bookmarkEnd w:id="3408"/>
      <w:bookmarkEnd w:id="3409"/>
      <w:bookmarkEnd w:id="3410"/>
    </w:p>
    <w:p w14:paraId="3954AF4B" w14:textId="77777777"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clause 8.79</w:t>
      </w:r>
      <w:r w:rsidRPr="00816C4A">
        <w:rPr>
          <w:lang w:val="fr-FR"/>
        </w:rPr>
        <w:t>.</w:t>
      </w:r>
    </w:p>
    <w:p w14:paraId="00D5A691" w14:textId="77777777" w:rsidR="00E86E7B" w:rsidRPr="00816C4A" w:rsidRDefault="00E86E7B" w:rsidP="00E86E7B">
      <w:pPr>
        <w:pStyle w:val="Heading2"/>
        <w:rPr>
          <w:lang w:val="fr-FR"/>
        </w:rPr>
      </w:pPr>
      <w:bookmarkStart w:id="3411" w:name="_Toc3201037"/>
      <w:bookmarkStart w:id="3412" w:name="_Toc20392780"/>
      <w:bookmarkStart w:id="3413" w:name="_Toc27774427"/>
      <w:bookmarkStart w:id="3414" w:name="_Toc36482887"/>
      <w:bookmarkStart w:id="3415" w:name="_Toc36484547"/>
      <w:bookmarkStart w:id="3416" w:name="_Toc44933477"/>
      <w:bookmarkStart w:id="3417" w:name="_Toc50972430"/>
      <w:bookmarkStart w:id="3418" w:name="_Toc57105184"/>
      <w:bookmarkStart w:id="3419" w:name="_Toc130981653"/>
      <w:r w:rsidRPr="00816C4A">
        <w:rPr>
          <w:lang w:val="fr-FR"/>
        </w:rPr>
        <w:t>8.82</w:t>
      </w:r>
      <w:r w:rsidRPr="00816C4A">
        <w:rPr>
          <w:lang w:val="fr-FR"/>
        </w:rPr>
        <w:tab/>
        <w:t>Frames identifier</w:t>
      </w:r>
      <w:bookmarkEnd w:id="3411"/>
      <w:bookmarkEnd w:id="3412"/>
      <w:bookmarkEnd w:id="3413"/>
      <w:bookmarkEnd w:id="3414"/>
      <w:bookmarkEnd w:id="3415"/>
      <w:bookmarkEnd w:id="3416"/>
      <w:bookmarkEnd w:id="3417"/>
      <w:bookmarkEnd w:id="3418"/>
      <w:bookmarkEnd w:id="3419"/>
    </w:p>
    <w:p w14:paraId="1F63C5BF" w14:textId="77777777" w:rsidR="00E86E7B" w:rsidRPr="00816C4A" w:rsidRDefault="00E86E7B" w:rsidP="00E86E7B">
      <w:r w:rsidRPr="00816C4A">
        <w:t>See ETSI TS 102 223 [32] clause 8.80.</w:t>
      </w:r>
    </w:p>
    <w:p w14:paraId="51A5E549" w14:textId="77777777" w:rsidR="00E86E7B" w:rsidRPr="00816C4A" w:rsidRDefault="00E86E7B" w:rsidP="00E86E7B">
      <w:pPr>
        <w:pStyle w:val="Heading2"/>
      </w:pPr>
      <w:bookmarkStart w:id="3420" w:name="_Toc3201038"/>
      <w:bookmarkStart w:id="3421" w:name="_Toc20392781"/>
      <w:bookmarkStart w:id="3422" w:name="_Toc27774428"/>
      <w:bookmarkStart w:id="3423" w:name="_Toc36482888"/>
      <w:bookmarkStart w:id="3424" w:name="_Toc36484548"/>
      <w:bookmarkStart w:id="3425" w:name="_Toc44933478"/>
      <w:bookmarkStart w:id="3426" w:name="_Toc50972431"/>
      <w:bookmarkStart w:id="3427" w:name="_Toc57105185"/>
      <w:bookmarkStart w:id="3428" w:name="_Toc130981654"/>
      <w:r w:rsidRPr="00816C4A">
        <w:t>8.83</w:t>
      </w:r>
      <w:r w:rsidRPr="00816C4A">
        <w:tab/>
        <w:t>I-WLAN Identifier</w:t>
      </w:r>
      <w:bookmarkEnd w:id="3420"/>
      <w:bookmarkEnd w:id="3421"/>
      <w:bookmarkEnd w:id="3422"/>
      <w:bookmarkEnd w:id="3423"/>
      <w:bookmarkEnd w:id="3424"/>
      <w:bookmarkEnd w:id="3425"/>
      <w:bookmarkEnd w:id="3426"/>
      <w:bookmarkEnd w:id="3427"/>
      <w:bookmarkEnd w:id="342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29" w:name="_Toc3201039"/>
      <w:bookmarkStart w:id="3430" w:name="_Toc20392782"/>
      <w:bookmarkStart w:id="3431" w:name="_Toc27774429"/>
      <w:bookmarkStart w:id="3432" w:name="_Toc36482889"/>
      <w:bookmarkStart w:id="3433" w:name="_Toc36484549"/>
      <w:bookmarkStart w:id="3434" w:name="_Toc44933479"/>
      <w:bookmarkStart w:id="3435" w:name="_Toc50972432"/>
      <w:bookmarkStart w:id="3436" w:name="_Toc57105186"/>
      <w:bookmarkStart w:id="3437" w:name="_Toc130981655"/>
      <w:r w:rsidRPr="00816C4A">
        <w:t>8.84</w:t>
      </w:r>
      <w:r w:rsidRPr="00816C4A">
        <w:tab/>
        <w:t>(I-)WLAN Access Status</w:t>
      </w:r>
      <w:bookmarkEnd w:id="3429"/>
      <w:bookmarkEnd w:id="3430"/>
      <w:bookmarkEnd w:id="3431"/>
      <w:bookmarkEnd w:id="3432"/>
      <w:bookmarkEnd w:id="3433"/>
      <w:bookmarkEnd w:id="3434"/>
      <w:bookmarkEnd w:id="3435"/>
      <w:bookmarkEnd w:id="3436"/>
      <w:bookmarkEnd w:id="343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lastRenderedPageBreak/>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1097505B" w14:textId="77777777" w:rsidR="00E86E7B" w:rsidRPr="00816C4A" w:rsidRDefault="00E86E7B" w:rsidP="00E86E7B">
      <w:pPr>
        <w:pStyle w:val="Heading2"/>
      </w:pPr>
      <w:bookmarkStart w:id="3438" w:name="_Toc3201040"/>
      <w:bookmarkStart w:id="3439" w:name="_Toc20392783"/>
      <w:bookmarkStart w:id="3440" w:name="_Toc27774430"/>
      <w:bookmarkStart w:id="3441" w:name="_Toc36482890"/>
      <w:bookmarkStart w:id="3442" w:name="_Toc36484550"/>
      <w:bookmarkStart w:id="3443" w:name="_Toc44933480"/>
      <w:bookmarkStart w:id="3444" w:name="_Toc50972433"/>
      <w:bookmarkStart w:id="3445" w:name="_Toc57105187"/>
      <w:bookmarkStart w:id="3446" w:name="_Toc130981656"/>
      <w:r w:rsidRPr="00816C4A">
        <w:t>8.85</w:t>
      </w:r>
      <w:r w:rsidRPr="00816C4A">
        <w:tab/>
        <w:t>IMEISV</w:t>
      </w:r>
      <w:bookmarkEnd w:id="3438"/>
      <w:bookmarkEnd w:id="3439"/>
      <w:bookmarkEnd w:id="3440"/>
      <w:bookmarkEnd w:id="3441"/>
      <w:bookmarkEnd w:id="3442"/>
      <w:bookmarkEnd w:id="3443"/>
      <w:bookmarkEnd w:id="3444"/>
      <w:bookmarkEnd w:id="3445"/>
      <w:bookmarkEnd w:id="3446"/>
    </w:p>
    <w:p w14:paraId="17F25DEC" w14:textId="77777777" w:rsidR="00E86E7B" w:rsidRPr="00816C4A" w:rsidRDefault="00E86E7B" w:rsidP="00E86E7B">
      <w:r w:rsidRPr="00816C4A">
        <w:t>See ETSI TS 102 223 [32] clause 8.74.</w:t>
      </w:r>
    </w:p>
    <w:p w14:paraId="4809D650" w14:textId="77777777" w:rsidR="00E86E7B" w:rsidRPr="00816C4A" w:rsidRDefault="00E86E7B" w:rsidP="00E86E7B">
      <w:pPr>
        <w:pStyle w:val="Heading2"/>
      </w:pPr>
      <w:bookmarkStart w:id="3447" w:name="_Toc3201041"/>
      <w:bookmarkStart w:id="3448" w:name="_Toc20392784"/>
      <w:bookmarkStart w:id="3449" w:name="_Toc27774431"/>
      <w:bookmarkStart w:id="3450" w:name="_Toc36482891"/>
      <w:bookmarkStart w:id="3451" w:name="_Toc36484551"/>
      <w:bookmarkStart w:id="3452" w:name="_Toc44933481"/>
      <w:bookmarkStart w:id="3453" w:name="_Toc50972434"/>
      <w:bookmarkStart w:id="3454" w:name="_Toc57105188"/>
      <w:bookmarkStart w:id="3455" w:name="_Toc130981657"/>
      <w:r w:rsidRPr="00816C4A">
        <w:t>8.86</w:t>
      </w:r>
      <w:r w:rsidRPr="00816C4A">
        <w:tab/>
        <w:t>Network search mode</w:t>
      </w:r>
      <w:bookmarkEnd w:id="3447"/>
      <w:bookmarkEnd w:id="3448"/>
      <w:bookmarkEnd w:id="3449"/>
      <w:bookmarkEnd w:id="3450"/>
      <w:bookmarkEnd w:id="3451"/>
      <w:bookmarkEnd w:id="3452"/>
      <w:bookmarkEnd w:id="3453"/>
      <w:bookmarkEnd w:id="3454"/>
      <w:bookmarkEnd w:id="3455"/>
    </w:p>
    <w:p w14:paraId="3C6FA204" w14:textId="77777777" w:rsidR="00E86E7B" w:rsidRPr="00816C4A" w:rsidRDefault="00E86E7B" w:rsidP="00E86E7B">
      <w:r w:rsidRPr="00816C4A">
        <w:t>See ETSI TS 102 223 [32] clause 8.75.</w:t>
      </w:r>
    </w:p>
    <w:p w14:paraId="21A73CF6" w14:textId="77777777" w:rsidR="00E86E7B" w:rsidRPr="00816C4A" w:rsidRDefault="00E86E7B" w:rsidP="00E86E7B">
      <w:pPr>
        <w:pStyle w:val="Heading2"/>
      </w:pPr>
      <w:bookmarkStart w:id="3456" w:name="_Toc3201042"/>
      <w:bookmarkStart w:id="3457" w:name="_Toc20392785"/>
      <w:bookmarkStart w:id="3458" w:name="_Toc27774432"/>
      <w:bookmarkStart w:id="3459" w:name="_Toc36482892"/>
      <w:bookmarkStart w:id="3460" w:name="_Toc36484552"/>
      <w:bookmarkStart w:id="3461" w:name="_Toc44933482"/>
      <w:bookmarkStart w:id="3462" w:name="_Toc50972435"/>
      <w:bookmarkStart w:id="3463" w:name="_Toc57105189"/>
      <w:bookmarkStart w:id="3464" w:name="_Toc130981658"/>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56"/>
      <w:bookmarkEnd w:id="3457"/>
      <w:bookmarkEnd w:id="3458"/>
      <w:bookmarkEnd w:id="3459"/>
      <w:bookmarkEnd w:id="3460"/>
      <w:bookmarkEnd w:id="3461"/>
      <w:bookmarkEnd w:id="3462"/>
      <w:bookmarkEnd w:id="3463"/>
      <w:bookmarkEnd w:id="3464"/>
    </w:p>
    <w:p w14:paraId="27DA641D" w14:textId="77777777" w:rsidR="00E86E7B" w:rsidRPr="00816C4A" w:rsidRDefault="00E86E7B" w:rsidP="00E86E7B">
      <w:r w:rsidRPr="00816C4A">
        <w:t>See ETSI TS 102 223 [32] clause 8.76.</w:t>
      </w:r>
    </w:p>
    <w:p w14:paraId="003F6F9A" w14:textId="77777777" w:rsidR="00E86E7B" w:rsidRPr="00816C4A" w:rsidRDefault="00E86E7B" w:rsidP="00E86E7B">
      <w:pPr>
        <w:pStyle w:val="Heading2"/>
      </w:pPr>
      <w:bookmarkStart w:id="3465" w:name="_Toc3201043"/>
      <w:bookmarkStart w:id="3466" w:name="_Toc20392786"/>
      <w:bookmarkStart w:id="3467" w:name="_Toc27774433"/>
      <w:bookmarkStart w:id="3468" w:name="_Toc36482893"/>
      <w:bookmarkStart w:id="3469" w:name="_Toc36484553"/>
      <w:bookmarkStart w:id="3470" w:name="_Toc44933483"/>
      <w:bookmarkStart w:id="3471" w:name="_Toc50972436"/>
      <w:bookmarkStart w:id="3472" w:name="_Toc57105190"/>
      <w:bookmarkStart w:id="3473" w:name="_Toc130981659"/>
      <w:r w:rsidRPr="00816C4A">
        <w:t>8.88</w:t>
      </w:r>
      <w:r w:rsidRPr="00816C4A">
        <w:tab/>
        <w:t>Browsing status</w:t>
      </w:r>
      <w:bookmarkEnd w:id="3465"/>
      <w:bookmarkEnd w:id="3466"/>
      <w:bookmarkEnd w:id="3467"/>
      <w:bookmarkEnd w:id="3468"/>
      <w:bookmarkEnd w:id="3469"/>
      <w:bookmarkEnd w:id="3470"/>
      <w:bookmarkEnd w:id="3471"/>
      <w:bookmarkEnd w:id="3472"/>
      <w:bookmarkEnd w:id="3473"/>
    </w:p>
    <w:p w14:paraId="1CA909DD" w14:textId="77777777" w:rsidR="00E86E7B" w:rsidRPr="00816C4A" w:rsidRDefault="00E86E7B" w:rsidP="00E86E7B">
      <w:r w:rsidRPr="00816C4A">
        <w:t>See ETSI TS 102 223 [32] clause 8.77.</w:t>
      </w:r>
    </w:p>
    <w:p w14:paraId="1BEC2F7E" w14:textId="77777777" w:rsidR="00E86E7B" w:rsidRPr="00816C4A" w:rsidRDefault="00E86E7B" w:rsidP="00E86E7B">
      <w:pPr>
        <w:pStyle w:val="Heading2"/>
      </w:pPr>
      <w:bookmarkStart w:id="3474" w:name="_Toc3201044"/>
      <w:bookmarkStart w:id="3475" w:name="_Toc20392787"/>
      <w:bookmarkStart w:id="3476" w:name="_Toc27774434"/>
      <w:bookmarkStart w:id="3477" w:name="_Toc36482894"/>
      <w:bookmarkStart w:id="3478" w:name="_Toc36484554"/>
      <w:bookmarkStart w:id="3479" w:name="_Toc44933484"/>
      <w:bookmarkStart w:id="3480" w:name="_Toc50972437"/>
      <w:bookmarkStart w:id="3481" w:name="_Toc57105191"/>
      <w:bookmarkStart w:id="3482" w:name="_Toc130981660"/>
      <w:r w:rsidRPr="00816C4A">
        <w:t>8.89</w:t>
      </w:r>
      <w:r w:rsidRPr="00816C4A">
        <w:tab/>
        <w:t>Registry application data</w:t>
      </w:r>
      <w:bookmarkEnd w:id="3474"/>
      <w:bookmarkEnd w:id="3475"/>
      <w:bookmarkEnd w:id="3476"/>
      <w:bookmarkEnd w:id="3477"/>
      <w:bookmarkEnd w:id="3478"/>
      <w:bookmarkEnd w:id="3479"/>
      <w:bookmarkEnd w:id="3480"/>
      <w:bookmarkEnd w:id="3481"/>
      <w:bookmarkEnd w:id="3482"/>
    </w:p>
    <w:p w14:paraId="4EE6AC38" w14:textId="77777777" w:rsidR="00E86E7B" w:rsidRPr="00816C4A" w:rsidRDefault="00E86E7B" w:rsidP="00E86E7B">
      <w:r w:rsidRPr="00816C4A">
        <w:t>See ETSI TS 102 223 [32] clause 8.88.</w:t>
      </w:r>
    </w:p>
    <w:p w14:paraId="0269CA12" w14:textId="77777777" w:rsidR="00E86E7B" w:rsidRPr="00816C4A" w:rsidRDefault="00E86E7B" w:rsidP="00E86E7B">
      <w:pPr>
        <w:pStyle w:val="Heading2"/>
      </w:pPr>
      <w:bookmarkStart w:id="3483" w:name="_Toc3201045"/>
      <w:bookmarkStart w:id="3484" w:name="_Toc20392788"/>
      <w:bookmarkStart w:id="3485" w:name="_Toc27774435"/>
      <w:bookmarkStart w:id="3486" w:name="_Toc36482895"/>
      <w:bookmarkStart w:id="3487" w:name="_Toc36484555"/>
      <w:bookmarkStart w:id="3488" w:name="_Toc44933485"/>
      <w:bookmarkStart w:id="3489" w:name="_Toc50972438"/>
      <w:bookmarkStart w:id="3490" w:name="_Toc57105192"/>
      <w:bookmarkStart w:id="3491" w:name="_Toc130981661"/>
      <w:r w:rsidRPr="00816C4A">
        <w:t>8.90</w:t>
      </w:r>
      <w:r w:rsidRPr="00816C4A">
        <w:tab/>
      </w:r>
      <w:proofErr w:type="spellStart"/>
      <w:r w:rsidRPr="00816C4A">
        <w:t>PLMNwAcT</w:t>
      </w:r>
      <w:proofErr w:type="spellEnd"/>
      <w:r w:rsidRPr="00816C4A">
        <w:t xml:space="preserve"> List</w:t>
      </w:r>
      <w:bookmarkEnd w:id="3483"/>
      <w:bookmarkEnd w:id="3484"/>
      <w:bookmarkEnd w:id="3485"/>
      <w:bookmarkEnd w:id="3486"/>
      <w:bookmarkEnd w:id="3487"/>
      <w:bookmarkEnd w:id="3488"/>
      <w:bookmarkEnd w:id="3489"/>
      <w:bookmarkEnd w:id="3490"/>
      <w:bookmarkEnd w:id="349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477B9DEB" w14:textId="77777777" w:rsidR="00E86E7B" w:rsidRPr="00816C4A" w:rsidRDefault="00E86E7B" w:rsidP="00E86E7B">
      <w:pPr>
        <w:pStyle w:val="Heading2"/>
      </w:pPr>
      <w:bookmarkStart w:id="3492" w:name="_Toc3201046"/>
      <w:bookmarkStart w:id="3493" w:name="_Toc20392789"/>
      <w:bookmarkStart w:id="3494" w:name="_Toc27774436"/>
      <w:bookmarkStart w:id="3495" w:name="_Toc36482896"/>
      <w:bookmarkStart w:id="3496" w:name="_Toc36484556"/>
      <w:bookmarkStart w:id="3497" w:name="_Toc44933486"/>
      <w:bookmarkStart w:id="3498" w:name="_Toc50972439"/>
      <w:bookmarkStart w:id="3499" w:name="_Toc57105193"/>
      <w:bookmarkStart w:id="3500" w:name="_Toc130981662"/>
      <w:r w:rsidRPr="00816C4A">
        <w:t>8.91</w:t>
      </w:r>
      <w:r w:rsidRPr="00816C4A">
        <w:tab/>
        <w:t>Routing Area Identification</w:t>
      </w:r>
      <w:bookmarkEnd w:id="3492"/>
      <w:bookmarkEnd w:id="3493"/>
      <w:bookmarkEnd w:id="3494"/>
      <w:bookmarkEnd w:id="3495"/>
      <w:bookmarkEnd w:id="3496"/>
      <w:bookmarkEnd w:id="3497"/>
      <w:bookmarkEnd w:id="3498"/>
      <w:bookmarkEnd w:id="3499"/>
      <w:bookmarkEnd w:id="35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77777777" w:rsidR="00E86E7B" w:rsidRPr="00816C4A" w:rsidRDefault="00E86E7B" w:rsidP="00E86E7B">
      <w:r w:rsidRPr="00816C4A">
        <w:lastRenderedPageBreak/>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rmation element as specified in TS 24.008 [9].</w:t>
      </w:r>
    </w:p>
    <w:p w14:paraId="77C2F0B1" w14:textId="77777777" w:rsidR="00E86E7B" w:rsidRPr="00816C4A" w:rsidRDefault="00E86E7B" w:rsidP="00E86E7B">
      <w:pPr>
        <w:pStyle w:val="Heading2"/>
      </w:pPr>
      <w:bookmarkStart w:id="3501" w:name="_Toc3201047"/>
      <w:bookmarkStart w:id="3502" w:name="_Toc20392790"/>
      <w:bookmarkStart w:id="3503" w:name="_Toc27774437"/>
      <w:bookmarkStart w:id="3504" w:name="_Toc36482897"/>
      <w:bookmarkStart w:id="3505" w:name="_Toc36484557"/>
      <w:bookmarkStart w:id="3506" w:name="_Toc44933487"/>
      <w:bookmarkStart w:id="3507" w:name="_Toc50972440"/>
      <w:bookmarkStart w:id="3508" w:name="_Toc57105194"/>
      <w:bookmarkStart w:id="3509" w:name="_Toc130981663"/>
      <w:r w:rsidRPr="00816C4A">
        <w:t>8.92</w:t>
      </w:r>
      <w:r w:rsidRPr="00816C4A">
        <w:tab/>
        <w:t>Update/Attach/Registration Type</w:t>
      </w:r>
      <w:bookmarkEnd w:id="3501"/>
      <w:bookmarkEnd w:id="3502"/>
      <w:bookmarkEnd w:id="3503"/>
      <w:bookmarkEnd w:id="3504"/>
      <w:bookmarkEnd w:id="3505"/>
      <w:bookmarkEnd w:id="3506"/>
      <w:bookmarkEnd w:id="3507"/>
      <w:bookmarkEnd w:id="3508"/>
      <w:bookmarkEnd w:id="35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77777777"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TS 24.008 [9].</w:t>
      </w:r>
    </w:p>
    <w:p w14:paraId="760060D3" w14:textId="77777777"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TS 24.301 [46].</w:t>
      </w:r>
    </w:p>
    <w:p w14:paraId="5EF1B96D" w14:textId="77777777"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TS 24.501 [70].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lastRenderedPageBreak/>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10" w:name="_Toc3201048"/>
      <w:bookmarkStart w:id="3511" w:name="_Toc20392791"/>
      <w:bookmarkStart w:id="3512" w:name="_Toc27774438"/>
      <w:bookmarkStart w:id="3513" w:name="_Toc36482898"/>
      <w:bookmarkStart w:id="3514" w:name="_Toc36484558"/>
      <w:bookmarkStart w:id="3515" w:name="_Toc44933488"/>
      <w:bookmarkStart w:id="3516" w:name="_Toc50972441"/>
      <w:bookmarkStart w:id="3517" w:name="_Toc57105195"/>
      <w:bookmarkStart w:id="3518" w:name="_Toc130981664"/>
      <w:r w:rsidRPr="00816C4A">
        <w:t>8.93</w:t>
      </w:r>
      <w:r w:rsidRPr="00816C4A">
        <w:tab/>
        <w:t>Rejection Cause Code</w:t>
      </w:r>
      <w:bookmarkEnd w:id="3510"/>
      <w:bookmarkEnd w:id="3511"/>
      <w:bookmarkEnd w:id="3512"/>
      <w:bookmarkEnd w:id="3513"/>
      <w:bookmarkEnd w:id="3514"/>
      <w:bookmarkEnd w:id="3515"/>
      <w:bookmarkEnd w:id="3516"/>
      <w:bookmarkEnd w:id="3517"/>
      <w:bookmarkEnd w:id="35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77777777"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rmation element as specified in TS 24.008 [9]</w:t>
      </w:r>
    </w:p>
    <w:p w14:paraId="520DAAFB" w14:textId="77777777"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rmation element as specified in TS 24.008 [9].</w:t>
      </w:r>
    </w:p>
    <w:p w14:paraId="3D725F00" w14:textId="77777777" w:rsidR="00663A5D" w:rsidRPr="00816C4A" w:rsidRDefault="00663A5D" w:rsidP="00663A5D">
      <w:bookmarkStart w:id="3519" w:name="_Toc3201049"/>
      <w:bookmarkStart w:id="3520" w:name="_Toc20392792"/>
      <w:bookmarkStart w:id="3521" w:name="_Toc27774439"/>
      <w:bookmarkStart w:id="3522" w:name="_Toc36482899"/>
      <w:bookmarkStart w:id="3523" w:name="_Toc36484559"/>
      <w:bookmarkStart w:id="3524" w:name="_Toc44933489"/>
      <w:bookmarkStart w:id="3525" w:name="_Toc50972442"/>
      <w:bookmarkStart w:id="352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rmation element as specified in TS 24.301 [46].</w:t>
      </w:r>
    </w:p>
    <w:p w14:paraId="7603E828" w14:textId="77777777"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rmation element as specified in TS 24.501 [70].</w:t>
      </w:r>
    </w:p>
    <w:p w14:paraId="28D1EBA8" w14:textId="77777777" w:rsidR="00E86E7B" w:rsidRPr="00816C4A" w:rsidRDefault="00E86E7B" w:rsidP="00E86E7B">
      <w:pPr>
        <w:pStyle w:val="Heading2"/>
      </w:pPr>
      <w:bookmarkStart w:id="3527" w:name="_Toc130981665"/>
      <w:r w:rsidRPr="00816C4A">
        <w:t>8.94</w:t>
      </w:r>
      <w:r w:rsidRPr="00816C4A">
        <w:tab/>
        <w:t>Geographical Location Parameters</w:t>
      </w:r>
      <w:bookmarkEnd w:id="3519"/>
      <w:bookmarkEnd w:id="3520"/>
      <w:bookmarkEnd w:id="3521"/>
      <w:bookmarkEnd w:id="3522"/>
      <w:bookmarkEnd w:id="3523"/>
      <w:bookmarkEnd w:id="3524"/>
      <w:bookmarkEnd w:id="3525"/>
      <w:bookmarkEnd w:id="3526"/>
      <w:bookmarkEnd w:id="352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77777777" w:rsidR="00E86E7B" w:rsidRPr="00816C4A" w:rsidRDefault="00E86E7B" w:rsidP="00E86E7B">
      <w:pPr>
        <w:pStyle w:val="B2"/>
      </w:pPr>
      <w:r w:rsidRPr="00816C4A">
        <w:t>-</w:t>
      </w:r>
      <w:r w:rsidRPr="00816C4A">
        <w:tab/>
        <w:t>'xx' where '00'</w:t>
      </w:r>
      <w:r w:rsidRPr="00816C4A">
        <w:tab/>
        <w:t>≤ 'xx' ≤  '7F':</w:t>
      </w:r>
      <w:r w:rsidRPr="00816C4A">
        <w:tab/>
        <w:t>'xx' represents the uncertainty for longitude and latitude as described in TS 23.032 [44].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lastRenderedPageBreak/>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77777777" w:rsidR="00E86E7B" w:rsidRPr="00816C4A" w:rsidRDefault="00E86E7B" w:rsidP="00E86E7B">
      <w:pPr>
        <w:pStyle w:val="B2"/>
      </w:pPr>
      <w:r w:rsidRPr="00816C4A">
        <w:t>-</w:t>
      </w:r>
      <w:r w:rsidRPr="00816C4A">
        <w:tab/>
        <w:t>'xx' where '00'</w:t>
      </w:r>
      <w:r w:rsidRPr="00816C4A">
        <w:tab/>
        <w:t>≤ 'xx' ≤  '7F':</w:t>
      </w:r>
      <w:r w:rsidRPr="00816C4A">
        <w:tab/>
        <w:t>vertical coordinate is requested and 'xx' represents the altitude uncertainty as described in TS 23.032 [44].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lastRenderedPageBreak/>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28" w:name="_Toc3201050"/>
      <w:bookmarkStart w:id="3529" w:name="_Toc20392793"/>
      <w:bookmarkStart w:id="3530" w:name="_Toc27774440"/>
      <w:bookmarkStart w:id="3531" w:name="_Toc36482900"/>
      <w:bookmarkStart w:id="3532" w:name="_Toc36484560"/>
      <w:bookmarkStart w:id="3533" w:name="_Toc44933490"/>
      <w:bookmarkStart w:id="3534" w:name="_Toc50972443"/>
      <w:bookmarkStart w:id="3535" w:name="_Toc57105197"/>
      <w:bookmarkStart w:id="3536" w:name="_Toc130981666"/>
      <w:r w:rsidRPr="00816C4A">
        <w:t>8.95</w:t>
      </w:r>
      <w:r w:rsidRPr="00816C4A">
        <w:tab/>
        <w:t>GAD shapes</w:t>
      </w:r>
      <w:bookmarkEnd w:id="3528"/>
      <w:bookmarkEnd w:id="3529"/>
      <w:bookmarkEnd w:id="3530"/>
      <w:bookmarkEnd w:id="3531"/>
      <w:bookmarkEnd w:id="3532"/>
      <w:bookmarkEnd w:id="3533"/>
      <w:bookmarkEnd w:id="3534"/>
      <w:bookmarkEnd w:id="3535"/>
      <w:bookmarkEnd w:id="353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77777777" w:rsidR="00E86E7B" w:rsidRPr="00816C4A" w:rsidRDefault="00E86E7B" w:rsidP="00E86E7B">
      <w:pPr>
        <w:pStyle w:val="B2"/>
      </w:pPr>
      <w:r w:rsidRPr="00816C4A">
        <w:t>-</w:t>
      </w:r>
      <w:r w:rsidRPr="00816C4A">
        <w:tab/>
        <w:t>shape encoded as described in TS 23.032 [44]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lastRenderedPageBreak/>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77777777" w:rsidR="00E86E7B" w:rsidRPr="00816C4A" w:rsidRDefault="00E86E7B" w:rsidP="00E86E7B">
      <w:pPr>
        <w:pStyle w:val="B2"/>
      </w:pPr>
      <w:r w:rsidRPr="00816C4A">
        <w:t>-</w:t>
      </w:r>
      <w:r w:rsidRPr="00816C4A">
        <w:tab/>
        <w:t>velocity encoded as described in TS 23.032 [44] with the first byte of the velocity (i.e. octet 1 containing the velocity shape) encoded on byte X+5.</w:t>
      </w:r>
    </w:p>
    <w:p w14:paraId="18305B34" w14:textId="77777777" w:rsidR="00E86E7B" w:rsidRPr="00816C4A" w:rsidRDefault="00E86E7B" w:rsidP="00E86E7B">
      <w:pPr>
        <w:pStyle w:val="Heading2"/>
      </w:pPr>
      <w:bookmarkStart w:id="3537" w:name="_Toc3201051"/>
      <w:bookmarkStart w:id="3538" w:name="_Toc20392794"/>
      <w:bookmarkStart w:id="3539" w:name="_Toc27774441"/>
      <w:bookmarkStart w:id="3540" w:name="_Toc36482901"/>
      <w:bookmarkStart w:id="3541" w:name="_Toc36484561"/>
      <w:bookmarkStart w:id="3542" w:name="_Toc44933491"/>
      <w:bookmarkStart w:id="3543" w:name="_Toc50972444"/>
      <w:bookmarkStart w:id="3544" w:name="_Toc57105198"/>
      <w:bookmarkStart w:id="3545" w:name="_Toc130981667"/>
      <w:r w:rsidRPr="00816C4A">
        <w:t>8.96</w:t>
      </w:r>
      <w:r w:rsidRPr="00816C4A">
        <w:tab/>
        <w:t>NMEA sentence</w:t>
      </w:r>
      <w:bookmarkEnd w:id="3537"/>
      <w:bookmarkEnd w:id="3538"/>
      <w:bookmarkEnd w:id="3539"/>
      <w:bookmarkEnd w:id="3540"/>
      <w:bookmarkEnd w:id="3541"/>
      <w:bookmarkEnd w:id="3542"/>
      <w:bookmarkEnd w:id="3543"/>
      <w:bookmarkEnd w:id="3544"/>
      <w:bookmarkEnd w:id="354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77777777" w:rsidR="00E86E7B" w:rsidRPr="00816C4A" w:rsidRDefault="00E86E7B" w:rsidP="00E86E7B">
      <w:pPr>
        <w:pStyle w:val="B2"/>
      </w:pPr>
      <w:r w:rsidRPr="00816C4A">
        <w:t>-</w:t>
      </w:r>
      <w:r w:rsidRPr="00816C4A">
        <w:tab/>
        <w:t xml:space="preserve">NMEA sentence as defined in IEC 61162-1 [45]. The ME should use one of the Preferred NMEA sentences indicated in the "Geographical Location Parameters" by the UICC. Otherwise, one of the NMEA sentences listed in </w:t>
      </w:r>
      <w:r>
        <w:t>clause</w:t>
      </w:r>
      <w:r w:rsidRPr="00816C4A">
        <w:t xml:space="preserve"> 8.94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46" w:name="_Toc3201052"/>
      <w:bookmarkStart w:id="3547" w:name="_Toc20392795"/>
      <w:bookmarkStart w:id="3548" w:name="_Toc27774442"/>
      <w:bookmarkStart w:id="3549" w:name="_Toc36482902"/>
      <w:bookmarkStart w:id="3550" w:name="_Toc36484562"/>
      <w:bookmarkStart w:id="3551" w:name="_Toc44933492"/>
      <w:bookmarkStart w:id="3552" w:name="_Toc50972445"/>
      <w:bookmarkStart w:id="3553" w:name="_Toc57105199"/>
      <w:bookmarkStart w:id="3554" w:name="_Toc130981668"/>
      <w:r w:rsidRPr="00816C4A">
        <w:t>8.97</w:t>
      </w:r>
      <w:r w:rsidRPr="00816C4A">
        <w:tab/>
        <w:t>PLMN List</w:t>
      </w:r>
      <w:bookmarkEnd w:id="3546"/>
      <w:bookmarkEnd w:id="3547"/>
      <w:bookmarkEnd w:id="3548"/>
      <w:bookmarkEnd w:id="3549"/>
      <w:bookmarkEnd w:id="3550"/>
      <w:bookmarkEnd w:id="3551"/>
      <w:bookmarkEnd w:id="3552"/>
      <w:bookmarkEnd w:id="3553"/>
      <w:bookmarkEnd w:id="355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77777777"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TS 31.102 [14].</w:t>
      </w:r>
    </w:p>
    <w:p w14:paraId="41BE9C41" w14:textId="77777777" w:rsidR="00E86E7B" w:rsidRPr="00816C4A" w:rsidRDefault="00E86E7B" w:rsidP="00E86E7B">
      <w:pPr>
        <w:pStyle w:val="Heading2"/>
      </w:pPr>
      <w:bookmarkStart w:id="3555" w:name="_Toc3201053"/>
      <w:bookmarkStart w:id="3556" w:name="_Toc20392796"/>
      <w:bookmarkStart w:id="3557" w:name="_Toc27774443"/>
      <w:bookmarkStart w:id="3558" w:name="_Toc36482903"/>
      <w:bookmarkStart w:id="3559" w:name="_Toc36484563"/>
      <w:bookmarkStart w:id="3560" w:name="_Toc44933493"/>
      <w:bookmarkStart w:id="3561" w:name="_Toc50972446"/>
      <w:bookmarkStart w:id="3562" w:name="_Toc57105200"/>
      <w:bookmarkStart w:id="3563" w:name="_Toc130981669"/>
      <w:r w:rsidRPr="00816C4A">
        <w:t>8.98</w:t>
      </w:r>
      <w:r w:rsidRPr="00816C4A">
        <w:tab/>
        <w:t>EPS PDN connection activation parameters</w:t>
      </w:r>
      <w:bookmarkEnd w:id="3555"/>
      <w:bookmarkEnd w:id="3556"/>
      <w:bookmarkEnd w:id="3557"/>
      <w:bookmarkEnd w:id="3558"/>
      <w:bookmarkEnd w:id="3559"/>
      <w:bookmarkEnd w:id="3560"/>
      <w:bookmarkEnd w:id="3561"/>
      <w:bookmarkEnd w:id="3562"/>
      <w:bookmarkEnd w:id="35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64" w:name="_Toc3201054"/>
      <w:bookmarkStart w:id="3565" w:name="_Toc20392797"/>
      <w:bookmarkStart w:id="3566" w:name="_Toc27774444"/>
      <w:bookmarkStart w:id="3567" w:name="_Toc36482904"/>
      <w:bookmarkStart w:id="3568" w:name="_Toc36484564"/>
      <w:bookmarkStart w:id="3569" w:name="_Toc44933494"/>
      <w:bookmarkStart w:id="3570" w:name="_Toc50972447"/>
      <w:bookmarkStart w:id="3571" w:name="_Toc57105201"/>
      <w:bookmarkStart w:id="3572" w:name="_Toc3201055"/>
      <w:bookmarkStart w:id="3573" w:name="_Toc20392798"/>
      <w:bookmarkStart w:id="3574" w:name="_Toc27774445"/>
      <w:bookmarkStart w:id="3575" w:name="_Toc36482905"/>
      <w:bookmarkStart w:id="3576" w:name="_Toc36484565"/>
      <w:bookmarkStart w:id="3577" w:name="_Toc44933495"/>
      <w:bookmarkStart w:id="3578" w:name="_Toc50972448"/>
      <w:bookmarkStart w:id="3579" w:name="_Toc57105202"/>
      <w:bookmarkStart w:id="3580" w:name="_Toc130981670"/>
      <w:r w:rsidRPr="00816C4A">
        <w:lastRenderedPageBreak/>
        <w:t>8.99</w:t>
      </w:r>
      <w:r w:rsidRPr="00816C4A">
        <w:tab/>
        <w:t>Tracking Area Identification</w:t>
      </w:r>
      <w:bookmarkEnd w:id="3564"/>
      <w:bookmarkEnd w:id="3565"/>
      <w:bookmarkEnd w:id="3566"/>
      <w:bookmarkEnd w:id="3567"/>
      <w:bookmarkEnd w:id="3568"/>
      <w:bookmarkEnd w:id="3569"/>
      <w:bookmarkEnd w:id="3570"/>
      <w:bookmarkEnd w:id="3571"/>
      <w:bookmarkEnd w:id="35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77777777"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w:t>
      </w:r>
      <w:r>
        <w:t xml:space="preserve"> and Satellite E-UTRAN</w:t>
      </w:r>
      <w:r w:rsidRPr="00816C4A">
        <w:t>, or as the value part of the Tracking Area Identity information element as specified in TS 24.501 [70]</w:t>
      </w:r>
      <w:r>
        <w:t xml:space="preserve"> </w:t>
      </w:r>
      <w:r>
        <w:rPr>
          <w:lang w:eastAsia="zh-CN"/>
        </w:rPr>
        <w:t>for NG-RAN and Satellite NG-RAN</w:t>
      </w:r>
      <w:r w:rsidRPr="00816C4A">
        <w:t>.</w:t>
      </w:r>
    </w:p>
    <w:p w14:paraId="79283E40" w14:textId="6DE5F6D1" w:rsidR="003E3061" w:rsidRPr="00816C4A" w:rsidRDefault="003E3061" w:rsidP="00401CA8">
      <w:r w:rsidRPr="00816C4A">
        <w:t xml:space="preserve">This object shall contain the Tracking Area Identification </w:t>
      </w:r>
      <w:smartTag w:uri="urn:schemas-microsoft-com:office:smarttags" w:element="PersonName">
        <w:r w:rsidRPr="00816C4A">
          <w:t>info</w:t>
        </w:r>
      </w:smartTag>
      <w:r w:rsidRPr="00816C4A">
        <w:t>rmation of rejecting network (i.e. MCC, MNC and TAC). The value part of this object is coded in the same manner as the value part of the Tracking Area Identity information element as specified in TS 24.301 [46] for E-UTRAN, or as the value part of the Tracking Area Identity information element as specified in TS 24.501 [70]</w:t>
      </w:r>
      <w:r>
        <w:t xml:space="preserve"> </w:t>
      </w:r>
      <w:r>
        <w:rPr>
          <w:lang w:eastAsia="zh-CN"/>
        </w:rPr>
        <w:t>for NG-RAN and Satellite NG-RAN</w:t>
      </w:r>
      <w:r w:rsidRPr="00816C4A">
        <w:t>.</w:t>
      </w:r>
    </w:p>
    <w:p w14:paraId="218C8034" w14:textId="77777777" w:rsidR="00E86E7B" w:rsidRPr="00816C4A" w:rsidRDefault="00E86E7B" w:rsidP="00E86E7B">
      <w:pPr>
        <w:pStyle w:val="Heading2"/>
      </w:pPr>
      <w:bookmarkStart w:id="3581" w:name="_Toc130981671"/>
      <w:r w:rsidRPr="00816C4A">
        <w:t>8.100</w:t>
      </w:r>
      <w:r w:rsidRPr="00816C4A">
        <w:tab/>
        <w:t>CSG ID list identifier</w:t>
      </w:r>
      <w:bookmarkEnd w:id="3572"/>
      <w:bookmarkEnd w:id="3573"/>
      <w:bookmarkEnd w:id="3574"/>
      <w:bookmarkEnd w:id="3575"/>
      <w:bookmarkEnd w:id="3576"/>
      <w:bookmarkEnd w:id="3577"/>
      <w:bookmarkEnd w:id="3578"/>
      <w:bookmarkEnd w:id="3579"/>
      <w:bookmarkEnd w:id="35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77777777" w:rsidR="00E86E7B" w:rsidRPr="00816C4A" w:rsidRDefault="00E86E7B" w:rsidP="00B27DCC">
            <w:pPr>
              <w:pStyle w:val="TAL"/>
              <w:rPr>
                <w:lang w:val="sv-SE"/>
              </w:rPr>
            </w:pPr>
            <w:r w:rsidRPr="00816C4A">
              <w:rPr>
                <w:lang w:val="sv-SE"/>
              </w:rPr>
              <w:t>CSG ID list Identifier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77777777" w:rsidR="00E86E7B" w:rsidRPr="00816C4A" w:rsidRDefault="00E86E7B" w:rsidP="00E86E7B">
      <w:pPr>
        <w:pStyle w:val="B2"/>
      </w:pPr>
      <w:r w:rsidRPr="00816C4A">
        <w:t>according to TS 24.008 [9].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lastRenderedPageBreak/>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77777777" w:rsidR="00E86E7B" w:rsidRPr="00816C4A" w:rsidRDefault="00E86E7B" w:rsidP="00E86E7B">
      <w:pPr>
        <w:pStyle w:val="B2"/>
      </w:pPr>
      <w:r w:rsidRPr="00816C4A">
        <w:tab/>
        <w:t>CSG ID: as in EF</w:t>
      </w:r>
      <w:r w:rsidRPr="00816C4A">
        <w:rPr>
          <w:vertAlign w:val="subscript"/>
        </w:rPr>
        <w:t>ACSGL</w:t>
      </w:r>
      <w:r w:rsidRPr="00816C4A">
        <w:t>, in TS 31.102 [14].</w:t>
      </w:r>
    </w:p>
    <w:p w14:paraId="79CD1577" w14:textId="77777777" w:rsidR="00E86E7B" w:rsidRPr="00816C4A" w:rsidRDefault="00E86E7B" w:rsidP="00E86E7B">
      <w:pPr>
        <w:pStyle w:val="B2"/>
      </w:pPr>
      <w:r w:rsidRPr="00816C4A">
        <w:t>HNB Name: as for HNB name in EF</w:t>
      </w:r>
      <w:r w:rsidRPr="00816C4A">
        <w:rPr>
          <w:vertAlign w:val="subscript"/>
        </w:rPr>
        <w:t>HNBN</w:t>
      </w:r>
      <w:r w:rsidRPr="00816C4A">
        <w:t xml:space="preserve"> in TS 31.102 [14].</w:t>
      </w:r>
    </w:p>
    <w:p w14:paraId="4BBD5E9B" w14:textId="77777777" w:rsidR="00E86E7B" w:rsidRPr="00816C4A" w:rsidRDefault="00E86E7B" w:rsidP="00E86E7B">
      <w:pPr>
        <w:pStyle w:val="Heading2"/>
      </w:pPr>
      <w:bookmarkStart w:id="3582" w:name="_Toc3201056"/>
      <w:bookmarkStart w:id="3583" w:name="_Toc20392799"/>
      <w:bookmarkStart w:id="3584" w:name="_Toc27774446"/>
      <w:bookmarkStart w:id="3585" w:name="_Toc36482906"/>
      <w:bookmarkStart w:id="3586" w:name="_Toc36484566"/>
      <w:bookmarkStart w:id="3587" w:name="_Toc44933496"/>
      <w:bookmarkStart w:id="3588" w:name="_Toc50972449"/>
      <w:bookmarkStart w:id="3589" w:name="_Toc57105203"/>
      <w:bookmarkStart w:id="3590" w:name="_Toc130981672"/>
      <w:r w:rsidRPr="00816C4A">
        <w:t>8.101</w:t>
      </w:r>
      <w:r w:rsidRPr="00816C4A">
        <w:tab/>
        <w:t>CSG cell selection status</w:t>
      </w:r>
      <w:bookmarkEnd w:id="3582"/>
      <w:bookmarkEnd w:id="3583"/>
      <w:bookmarkEnd w:id="3584"/>
      <w:bookmarkEnd w:id="3585"/>
      <w:bookmarkEnd w:id="3586"/>
      <w:bookmarkEnd w:id="3587"/>
      <w:bookmarkEnd w:id="3588"/>
      <w:bookmarkEnd w:id="3589"/>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77777777" w:rsidR="00E86E7B" w:rsidRPr="00816C4A" w:rsidRDefault="00E86E7B" w:rsidP="00E86E7B">
      <w:pPr>
        <w:pStyle w:val="B2"/>
      </w:pPr>
      <w:r w:rsidRPr="00816C4A">
        <w:t>Bits b7 and b8 indicate the CSG selection mechanism used; see TS 25.304 [59] and TS 36.304 [60].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591" w:name="_Toc3201057"/>
      <w:bookmarkStart w:id="3592" w:name="_Toc20392800"/>
      <w:bookmarkStart w:id="3593" w:name="_Toc27774447"/>
      <w:bookmarkStart w:id="3594" w:name="_Toc36482907"/>
      <w:bookmarkStart w:id="3595" w:name="_Toc36484567"/>
      <w:bookmarkStart w:id="3596" w:name="_Toc44933497"/>
      <w:bookmarkStart w:id="3597" w:name="_Toc50972450"/>
      <w:bookmarkStart w:id="3598" w:name="_Toc57105204"/>
      <w:bookmarkStart w:id="3599" w:name="_Toc130981673"/>
      <w:r w:rsidRPr="00816C4A">
        <w:t>8.102</w:t>
      </w:r>
      <w:r w:rsidRPr="00816C4A">
        <w:tab/>
        <w:t>CSG ID</w:t>
      </w:r>
      <w:bookmarkEnd w:id="3591"/>
      <w:bookmarkEnd w:id="3592"/>
      <w:bookmarkEnd w:id="3593"/>
      <w:bookmarkEnd w:id="3594"/>
      <w:bookmarkEnd w:id="3595"/>
      <w:bookmarkEnd w:id="3596"/>
      <w:bookmarkEnd w:id="3597"/>
      <w:bookmarkEnd w:id="3598"/>
      <w:bookmarkEnd w:id="35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77777777" w:rsidR="00E86E7B" w:rsidRPr="00816C4A" w:rsidRDefault="00E86E7B" w:rsidP="00E86E7B">
      <w:pPr>
        <w:pStyle w:val="B2"/>
      </w:pPr>
      <w:r w:rsidRPr="00816C4A">
        <w:t>As for CSG ID in EF</w:t>
      </w:r>
      <w:r w:rsidRPr="00816C4A">
        <w:rPr>
          <w:vertAlign w:val="subscript"/>
        </w:rPr>
        <w:t>ACSGL</w:t>
      </w:r>
      <w:r w:rsidRPr="00816C4A">
        <w:t>, in TS 31.102 [14]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00" w:name="_Toc3201058"/>
      <w:bookmarkStart w:id="3601" w:name="_Toc20392801"/>
      <w:bookmarkStart w:id="3602" w:name="_Toc27774448"/>
      <w:bookmarkStart w:id="3603" w:name="_Toc36482908"/>
      <w:bookmarkStart w:id="3604" w:name="_Toc36484568"/>
      <w:bookmarkStart w:id="3605" w:name="_Toc44933498"/>
      <w:bookmarkStart w:id="3606" w:name="_Toc50972451"/>
      <w:bookmarkStart w:id="3607" w:name="_Toc57105205"/>
      <w:bookmarkStart w:id="3608" w:name="_Toc130981674"/>
      <w:r w:rsidRPr="00816C4A">
        <w:rPr>
          <w:lang w:val="pt-BR"/>
        </w:rPr>
        <w:lastRenderedPageBreak/>
        <w:t>8.103</w:t>
      </w:r>
      <w:r w:rsidRPr="00816C4A">
        <w:rPr>
          <w:lang w:val="pt-BR"/>
        </w:rPr>
        <w:tab/>
        <w:t>HNB name</w:t>
      </w:r>
      <w:bookmarkEnd w:id="3600"/>
      <w:bookmarkEnd w:id="3601"/>
      <w:bookmarkEnd w:id="3602"/>
      <w:bookmarkEnd w:id="3603"/>
      <w:bookmarkEnd w:id="3604"/>
      <w:bookmarkEnd w:id="3605"/>
      <w:bookmarkEnd w:id="3606"/>
      <w:bookmarkEnd w:id="3607"/>
      <w:bookmarkEnd w:id="360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77777777" w:rsidR="00E86E7B" w:rsidRPr="00816C4A" w:rsidRDefault="00E86E7B" w:rsidP="00E86E7B">
      <w:pPr>
        <w:pStyle w:val="B2"/>
      </w:pPr>
      <w:r w:rsidRPr="00816C4A">
        <w:t>As for HNB name in EF</w:t>
      </w:r>
      <w:r w:rsidRPr="00816C4A">
        <w:rPr>
          <w:vertAlign w:val="subscript"/>
        </w:rPr>
        <w:t>HNBN</w:t>
      </w:r>
      <w:r w:rsidRPr="00816C4A">
        <w:t xml:space="preserve"> in TS 31.102 [14]</w:t>
      </w:r>
    </w:p>
    <w:p w14:paraId="563BBA19" w14:textId="77777777" w:rsidR="00E86E7B" w:rsidRPr="00816C4A" w:rsidRDefault="00E86E7B" w:rsidP="00E86E7B">
      <w:pPr>
        <w:pStyle w:val="Heading2"/>
      </w:pPr>
      <w:bookmarkStart w:id="3609" w:name="_Toc3201059"/>
      <w:bookmarkStart w:id="3610" w:name="_Toc20392802"/>
      <w:bookmarkStart w:id="3611" w:name="_Toc27774449"/>
      <w:bookmarkStart w:id="3612" w:name="_Toc36482909"/>
      <w:bookmarkStart w:id="3613" w:name="_Toc36484569"/>
      <w:bookmarkStart w:id="3614" w:name="_Toc44933499"/>
      <w:bookmarkStart w:id="3615" w:name="_Toc50972452"/>
      <w:bookmarkStart w:id="3616" w:name="_Toc57105206"/>
      <w:bookmarkStart w:id="3617" w:name="_Toc130981675"/>
      <w:r w:rsidRPr="00816C4A">
        <w:t>8.104</w:t>
      </w:r>
      <w:r w:rsidRPr="00816C4A">
        <w:tab/>
        <w:t>Activate descriptor</w:t>
      </w:r>
      <w:bookmarkEnd w:id="3609"/>
      <w:bookmarkEnd w:id="3610"/>
      <w:bookmarkEnd w:id="3611"/>
      <w:bookmarkEnd w:id="3612"/>
      <w:bookmarkEnd w:id="3613"/>
      <w:bookmarkEnd w:id="3614"/>
      <w:bookmarkEnd w:id="3615"/>
      <w:bookmarkEnd w:id="3616"/>
      <w:bookmarkEnd w:id="361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18" w:name="_Toc3201060"/>
      <w:bookmarkStart w:id="3619" w:name="_Toc20392803"/>
      <w:bookmarkStart w:id="3620" w:name="_Toc27774450"/>
      <w:bookmarkStart w:id="3621" w:name="_Toc36482910"/>
      <w:bookmarkStart w:id="3622" w:name="_Toc36484570"/>
      <w:bookmarkStart w:id="3623" w:name="_Toc44933500"/>
      <w:bookmarkStart w:id="3624" w:name="_Toc50972453"/>
      <w:bookmarkStart w:id="3625" w:name="_Toc57105207"/>
      <w:bookmarkStart w:id="3626" w:name="_Toc130981676"/>
      <w:r w:rsidRPr="00816C4A">
        <w:t>8.105</w:t>
      </w:r>
      <w:r w:rsidRPr="00816C4A">
        <w:tab/>
        <w:t>Broadcast Network information</w:t>
      </w:r>
      <w:bookmarkEnd w:id="3618"/>
      <w:bookmarkEnd w:id="3619"/>
      <w:bookmarkEnd w:id="3620"/>
      <w:bookmarkEnd w:id="3621"/>
      <w:bookmarkEnd w:id="3622"/>
      <w:bookmarkEnd w:id="3623"/>
      <w:bookmarkEnd w:id="3624"/>
      <w:bookmarkEnd w:id="3625"/>
      <w:bookmarkEnd w:id="362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27" w:name="_Toc3201061"/>
      <w:bookmarkStart w:id="3628" w:name="_Toc20392804"/>
      <w:bookmarkStart w:id="3629" w:name="_Toc27774451"/>
      <w:bookmarkStart w:id="3630" w:name="_Toc36482911"/>
      <w:bookmarkStart w:id="3631" w:name="_Toc36484571"/>
      <w:bookmarkStart w:id="3632" w:name="_Toc44933501"/>
      <w:bookmarkStart w:id="3633" w:name="_Toc50972454"/>
      <w:bookmarkStart w:id="3634" w:name="_Toc57105208"/>
      <w:bookmarkStart w:id="3635" w:name="_Toc130981677"/>
      <w:r>
        <w:t>8.106</w:t>
      </w:r>
      <w:r>
        <w:tab/>
      </w:r>
      <w:r w:rsidRPr="00816C4A">
        <w:t>Contactless state request</w:t>
      </w:r>
      <w:bookmarkEnd w:id="3627"/>
      <w:bookmarkEnd w:id="3628"/>
      <w:bookmarkEnd w:id="3629"/>
      <w:bookmarkEnd w:id="3630"/>
      <w:bookmarkEnd w:id="3631"/>
      <w:bookmarkEnd w:id="3632"/>
      <w:bookmarkEnd w:id="3633"/>
      <w:bookmarkEnd w:id="3634"/>
      <w:bookmarkEnd w:id="363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36" w:name="_Toc3201062"/>
      <w:bookmarkStart w:id="3637" w:name="_Toc20392805"/>
      <w:bookmarkStart w:id="3638" w:name="_Toc27774452"/>
      <w:bookmarkStart w:id="3639" w:name="_Toc36482912"/>
      <w:bookmarkStart w:id="3640" w:name="_Toc36484572"/>
      <w:bookmarkStart w:id="3641" w:name="_Toc44933502"/>
      <w:bookmarkStart w:id="3642" w:name="_Toc50972455"/>
      <w:bookmarkStart w:id="3643" w:name="_Toc57105209"/>
      <w:bookmarkStart w:id="3644" w:name="_Toc130981678"/>
      <w:r w:rsidRPr="00816C4A">
        <w:t>8.107</w:t>
      </w:r>
      <w:r w:rsidRPr="00816C4A">
        <w:tab/>
        <w:t>Contactless functionality state</w:t>
      </w:r>
      <w:bookmarkEnd w:id="3636"/>
      <w:bookmarkEnd w:id="3637"/>
      <w:bookmarkEnd w:id="3638"/>
      <w:bookmarkEnd w:id="3639"/>
      <w:bookmarkEnd w:id="3640"/>
      <w:bookmarkEnd w:id="3641"/>
      <w:bookmarkEnd w:id="3642"/>
      <w:bookmarkEnd w:id="3643"/>
      <w:bookmarkEnd w:id="364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45" w:name="_Toc3201063"/>
      <w:bookmarkStart w:id="3646" w:name="_Toc20392806"/>
      <w:bookmarkStart w:id="3647" w:name="_Toc27774453"/>
      <w:bookmarkStart w:id="3648" w:name="_Toc36482913"/>
      <w:bookmarkStart w:id="3649" w:name="_Toc36484573"/>
      <w:bookmarkStart w:id="3650" w:name="_Toc44933503"/>
      <w:bookmarkStart w:id="3651" w:name="_Toc50972456"/>
      <w:bookmarkStart w:id="3652" w:name="_Toc57105210"/>
      <w:bookmarkStart w:id="3653" w:name="_Toc130981679"/>
      <w:r w:rsidRPr="00816C4A">
        <w:t>8.108</w:t>
      </w:r>
      <w:r w:rsidRPr="00816C4A">
        <w:tab/>
        <w:t>IMS URI</w:t>
      </w:r>
      <w:bookmarkEnd w:id="3645"/>
      <w:bookmarkEnd w:id="3646"/>
      <w:bookmarkEnd w:id="3647"/>
      <w:bookmarkEnd w:id="3648"/>
      <w:bookmarkEnd w:id="3649"/>
      <w:bookmarkEnd w:id="3650"/>
      <w:bookmarkEnd w:id="3651"/>
      <w:bookmarkEnd w:id="3652"/>
      <w:bookmarkEnd w:id="36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77777777"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TS 24.229 [52]</w:t>
      </w:r>
    </w:p>
    <w:p w14:paraId="31296080" w14:textId="77777777" w:rsidR="00E86E7B" w:rsidRPr="00816C4A" w:rsidRDefault="00E86E7B" w:rsidP="00E86E7B">
      <w:r w:rsidRPr="00816C4A">
        <w:t>Coding of IMS URI</w:t>
      </w:r>
    </w:p>
    <w:p w14:paraId="1B67D6E2" w14:textId="77777777" w:rsidR="00E86E7B" w:rsidRPr="00816C4A" w:rsidRDefault="00E86E7B" w:rsidP="00E86E7B">
      <w:pPr>
        <w:pStyle w:val="B1"/>
      </w:pPr>
      <w:r w:rsidRPr="00816C4A">
        <w:t>As defined in TS 24.229 [52]</w:t>
      </w:r>
    </w:p>
    <w:p w14:paraId="79AB6168" w14:textId="77777777" w:rsidR="00E86E7B" w:rsidRPr="00816C4A" w:rsidRDefault="00E86E7B" w:rsidP="00E86E7B">
      <w:pPr>
        <w:pStyle w:val="Heading2"/>
      </w:pPr>
      <w:bookmarkStart w:id="3654" w:name="_Toc3201064"/>
      <w:bookmarkStart w:id="3655" w:name="_Toc20392807"/>
      <w:bookmarkStart w:id="3656" w:name="_Toc27774454"/>
      <w:bookmarkStart w:id="3657" w:name="_Toc36482914"/>
      <w:bookmarkStart w:id="3658" w:name="_Toc36484574"/>
      <w:bookmarkStart w:id="3659" w:name="_Toc44933504"/>
      <w:bookmarkStart w:id="3660" w:name="_Toc50972457"/>
      <w:bookmarkStart w:id="3661" w:name="_Toc57105211"/>
      <w:bookmarkStart w:id="3662" w:name="_Toc130981680"/>
      <w:r w:rsidRPr="00816C4A">
        <w:t>8.109</w:t>
      </w:r>
      <w:r w:rsidRPr="00816C4A">
        <w:tab/>
        <w:t>Extended registry application data</w:t>
      </w:r>
      <w:bookmarkEnd w:id="3654"/>
      <w:bookmarkEnd w:id="3655"/>
      <w:bookmarkEnd w:id="3656"/>
      <w:bookmarkEnd w:id="3657"/>
      <w:bookmarkEnd w:id="3658"/>
      <w:bookmarkEnd w:id="3659"/>
      <w:bookmarkEnd w:id="3660"/>
      <w:bookmarkEnd w:id="3661"/>
      <w:bookmarkEnd w:id="3662"/>
    </w:p>
    <w:p w14:paraId="3EC4D3A9" w14:textId="77777777" w:rsidR="00E86E7B" w:rsidRPr="00816C4A" w:rsidRDefault="00E86E7B" w:rsidP="00E86E7B">
      <w:pPr>
        <w:rPr>
          <w:noProof/>
        </w:rPr>
      </w:pPr>
      <w:r w:rsidRPr="00816C4A">
        <w:rPr>
          <w:noProof/>
        </w:rPr>
        <w:t>See ETSI TS 102 223 [32] clause 8.93.</w:t>
      </w:r>
    </w:p>
    <w:p w14:paraId="1FF8BE0F" w14:textId="77777777" w:rsidR="00E86E7B" w:rsidRPr="00816C4A" w:rsidRDefault="00E86E7B" w:rsidP="00E86E7B">
      <w:pPr>
        <w:pStyle w:val="Heading2"/>
      </w:pPr>
      <w:bookmarkStart w:id="3663" w:name="_Toc3201065"/>
      <w:bookmarkStart w:id="3664" w:name="_Toc20392808"/>
      <w:bookmarkStart w:id="3665" w:name="_Toc27774455"/>
      <w:bookmarkStart w:id="3666" w:name="_Toc36482915"/>
      <w:bookmarkStart w:id="3667" w:name="_Toc36484575"/>
      <w:bookmarkStart w:id="3668" w:name="_Toc44933505"/>
      <w:bookmarkStart w:id="3669" w:name="_Toc50972458"/>
      <w:bookmarkStart w:id="3670" w:name="_Toc57105212"/>
      <w:bookmarkStart w:id="3671" w:name="_Toc130981681"/>
      <w:r w:rsidRPr="00816C4A">
        <w:t>8.110</w:t>
      </w:r>
      <w:r w:rsidRPr="00816C4A">
        <w:tab/>
        <w:t>IARI</w:t>
      </w:r>
      <w:bookmarkEnd w:id="3663"/>
      <w:bookmarkEnd w:id="3664"/>
      <w:bookmarkEnd w:id="3665"/>
      <w:bookmarkEnd w:id="3666"/>
      <w:bookmarkEnd w:id="3667"/>
      <w:bookmarkEnd w:id="3668"/>
      <w:bookmarkEnd w:id="3669"/>
      <w:bookmarkEnd w:id="3670"/>
      <w:bookmarkEnd w:id="367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lastRenderedPageBreak/>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7777777" w:rsidR="00E86E7B" w:rsidRPr="00816C4A" w:rsidRDefault="00E86E7B" w:rsidP="00E86E7B">
      <w:pPr>
        <w:pStyle w:val="B1"/>
      </w:pPr>
      <w:r>
        <w:t>-</w:t>
      </w:r>
      <w:r>
        <w:tab/>
      </w:r>
      <w:r w:rsidRPr="00816C4A">
        <w:t>IARI value shall be coded as specified in TS 24.229 [52].</w:t>
      </w:r>
    </w:p>
    <w:p w14:paraId="0634290B" w14:textId="77777777" w:rsidR="00E86E7B" w:rsidRPr="00816C4A" w:rsidRDefault="00E86E7B" w:rsidP="00E86E7B">
      <w:pPr>
        <w:pStyle w:val="Heading2"/>
      </w:pPr>
      <w:bookmarkStart w:id="3672" w:name="_Toc3201066"/>
      <w:bookmarkStart w:id="3673" w:name="_Toc20392809"/>
      <w:bookmarkStart w:id="3674" w:name="_Toc27774456"/>
      <w:bookmarkStart w:id="3675" w:name="_Toc36482916"/>
      <w:bookmarkStart w:id="3676" w:name="_Toc36484576"/>
      <w:bookmarkStart w:id="3677" w:name="_Toc44933506"/>
      <w:bookmarkStart w:id="3678" w:name="_Toc50972459"/>
      <w:bookmarkStart w:id="3679" w:name="_Toc57105213"/>
      <w:bookmarkStart w:id="3680" w:name="_Toc130981682"/>
      <w:r w:rsidRPr="00816C4A">
        <w:t>8.111</w:t>
      </w:r>
      <w:r w:rsidRPr="00816C4A">
        <w:tab/>
        <w:t>IMPU List</w:t>
      </w:r>
      <w:bookmarkEnd w:id="3672"/>
      <w:bookmarkEnd w:id="3673"/>
      <w:bookmarkEnd w:id="3674"/>
      <w:bookmarkEnd w:id="3675"/>
      <w:bookmarkEnd w:id="3676"/>
      <w:bookmarkEnd w:id="3677"/>
      <w:bookmarkEnd w:id="3678"/>
      <w:bookmarkEnd w:id="3679"/>
      <w:bookmarkEnd w:id="368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77777777" w:rsidR="00E86E7B" w:rsidRPr="00816C4A" w:rsidRDefault="00E86E7B" w:rsidP="00E86E7B">
      <w:pPr>
        <w:pStyle w:val="B1"/>
        <w:rPr>
          <w:noProof/>
        </w:rPr>
      </w:pPr>
      <w:r>
        <w:t>-</w:t>
      </w:r>
      <w:r>
        <w:tab/>
      </w:r>
      <w:r w:rsidRPr="00816C4A">
        <w:t>For contents and syntax of URI TLV data object values see IETF RFC 3261 [53]. The URI shall be encoded to an octet string according to UTF-8 encoding rules as specified in IETF RFC 3629 [54]. The tag value of the URI TLV data object shall be '80'.</w:t>
      </w:r>
    </w:p>
    <w:p w14:paraId="34149D26" w14:textId="77777777" w:rsidR="00E86E7B" w:rsidRPr="00816C4A" w:rsidRDefault="00E86E7B" w:rsidP="00E86E7B">
      <w:pPr>
        <w:pStyle w:val="Heading2"/>
        <w:rPr>
          <w:color w:val="000000"/>
        </w:rPr>
      </w:pPr>
      <w:bookmarkStart w:id="3681" w:name="_Toc3201067"/>
      <w:bookmarkStart w:id="3682" w:name="_Toc20392810"/>
      <w:bookmarkStart w:id="3683" w:name="_Toc27774457"/>
      <w:bookmarkStart w:id="3684" w:name="_Toc36482917"/>
      <w:bookmarkStart w:id="3685" w:name="_Toc36484577"/>
      <w:bookmarkStart w:id="3686" w:name="_Toc44933507"/>
      <w:bookmarkStart w:id="3687" w:name="_Toc50972460"/>
      <w:bookmarkStart w:id="3688" w:name="_Toc57105214"/>
      <w:bookmarkStart w:id="3689" w:name="_Toc130981683"/>
      <w:r w:rsidRPr="00816C4A">
        <w:t>8.112</w:t>
      </w:r>
      <w:r w:rsidRPr="00816C4A">
        <w:tab/>
      </w:r>
      <w:r w:rsidRPr="00816C4A">
        <w:rPr>
          <w:color w:val="000000"/>
        </w:rPr>
        <w:t>IMS status code</w:t>
      </w:r>
      <w:bookmarkEnd w:id="3681"/>
      <w:bookmarkEnd w:id="3682"/>
      <w:bookmarkEnd w:id="3683"/>
      <w:bookmarkEnd w:id="3684"/>
      <w:bookmarkEnd w:id="3685"/>
      <w:bookmarkEnd w:id="3686"/>
      <w:bookmarkEnd w:id="3687"/>
      <w:bookmarkEnd w:id="3688"/>
      <w:bookmarkEnd w:id="368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77777777" w:rsidR="00E86E7B" w:rsidRPr="00816C4A" w:rsidRDefault="00E86E7B" w:rsidP="00E86E7B">
      <w:pPr>
        <w:pStyle w:val="B1"/>
      </w:pPr>
      <w:r>
        <w:t>-</w:t>
      </w:r>
      <w:r>
        <w:tab/>
      </w:r>
      <w:r w:rsidRPr="00816C4A">
        <w:t>IMS status code as specified in 3GPP TS 24.229 [52]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690" w:name="_Toc3201068"/>
      <w:bookmarkStart w:id="3691" w:name="_Toc20392811"/>
      <w:bookmarkStart w:id="3692" w:name="_Toc27774458"/>
      <w:bookmarkStart w:id="3693" w:name="_Toc36482918"/>
      <w:bookmarkStart w:id="3694" w:name="_Toc36484578"/>
      <w:bookmarkStart w:id="3695" w:name="_Toc44933508"/>
      <w:bookmarkStart w:id="3696" w:name="_Toc50972461"/>
      <w:bookmarkStart w:id="3697" w:name="_Toc57105215"/>
      <w:bookmarkStart w:id="3698" w:name="_Toc130981684"/>
      <w:r w:rsidRPr="00816C4A">
        <w:t>8.113</w:t>
      </w:r>
      <w:r w:rsidRPr="00816C4A">
        <w:tab/>
      </w:r>
      <w:proofErr w:type="spellStart"/>
      <w:r w:rsidRPr="00816C4A">
        <w:t>eCAT</w:t>
      </w:r>
      <w:proofErr w:type="spellEnd"/>
      <w:r w:rsidRPr="00816C4A">
        <w:t xml:space="preserve"> client profile</w:t>
      </w:r>
      <w:bookmarkEnd w:id="3690"/>
      <w:bookmarkEnd w:id="3691"/>
      <w:bookmarkEnd w:id="3692"/>
      <w:bookmarkEnd w:id="3693"/>
      <w:bookmarkEnd w:id="3694"/>
      <w:bookmarkEnd w:id="3695"/>
      <w:bookmarkEnd w:id="3696"/>
      <w:bookmarkEnd w:id="3697"/>
      <w:bookmarkEnd w:id="369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699" w:name="_Toc3201069"/>
      <w:bookmarkStart w:id="3700" w:name="_Toc20392812"/>
      <w:bookmarkStart w:id="3701" w:name="_Toc27774459"/>
      <w:bookmarkStart w:id="3702" w:name="_Toc36482919"/>
      <w:bookmarkStart w:id="3703" w:name="_Toc36484579"/>
      <w:bookmarkStart w:id="3704" w:name="_Toc44933509"/>
      <w:bookmarkStart w:id="3705" w:name="_Toc50972462"/>
      <w:bookmarkStart w:id="3706" w:name="_Toc57105216"/>
      <w:bookmarkStart w:id="3707" w:name="_Toc130981685"/>
      <w:r w:rsidRPr="00816C4A">
        <w:t>8.114</w:t>
      </w:r>
      <w:r w:rsidRPr="00816C4A">
        <w:tab/>
      </w:r>
      <w:proofErr w:type="spellStart"/>
      <w:r w:rsidRPr="00816C4A">
        <w:t>eCAT</w:t>
      </w:r>
      <w:proofErr w:type="spellEnd"/>
      <w:r w:rsidRPr="00816C4A">
        <w:t xml:space="preserve"> client identity</w:t>
      </w:r>
      <w:bookmarkEnd w:id="3699"/>
      <w:bookmarkEnd w:id="3700"/>
      <w:bookmarkEnd w:id="3701"/>
      <w:bookmarkEnd w:id="3702"/>
      <w:bookmarkEnd w:id="3703"/>
      <w:bookmarkEnd w:id="3704"/>
      <w:bookmarkEnd w:id="3705"/>
      <w:bookmarkEnd w:id="3706"/>
      <w:bookmarkEnd w:id="370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08" w:name="_Toc3201070"/>
      <w:bookmarkStart w:id="3709" w:name="_Toc20392813"/>
      <w:bookmarkStart w:id="3710" w:name="_Toc27774460"/>
      <w:bookmarkStart w:id="3711" w:name="_Toc36482920"/>
      <w:bookmarkStart w:id="3712" w:name="_Toc36484580"/>
      <w:bookmarkStart w:id="3713" w:name="_Toc44933510"/>
      <w:bookmarkStart w:id="3714" w:name="_Toc50972463"/>
      <w:bookmarkStart w:id="3715" w:name="_Toc57105217"/>
      <w:bookmarkStart w:id="3716" w:name="_Toc130981686"/>
      <w:r w:rsidRPr="00816C4A">
        <w:t>8.115</w:t>
      </w:r>
      <w:r w:rsidRPr="00816C4A">
        <w:tab/>
        <w:t>Encapsulated envelope type</w:t>
      </w:r>
      <w:bookmarkEnd w:id="3708"/>
      <w:bookmarkEnd w:id="3709"/>
      <w:bookmarkEnd w:id="3710"/>
      <w:bookmarkEnd w:id="3711"/>
      <w:bookmarkEnd w:id="3712"/>
      <w:bookmarkEnd w:id="3713"/>
      <w:bookmarkEnd w:id="3714"/>
      <w:bookmarkEnd w:id="3715"/>
      <w:bookmarkEnd w:id="371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17" w:name="_Toc3201071"/>
      <w:bookmarkStart w:id="3718" w:name="_Toc20392814"/>
      <w:bookmarkStart w:id="3719" w:name="_Toc27774461"/>
      <w:bookmarkStart w:id="3720" w:name="_Toc36482921"/>
      <w:bookmarkStart w:id="3721" w:name="_Toc36484581"/>
      <w:bookmarkStart w:id="3722" w:name="_Toc44933511"/>
      <w:bookmarkStart w:id="3723" w:name="_Toc50972464"/>
      <w:bookmarkStart w:id="3724" w:name="_Toc57105218"/>
      <w:bookmarkStart w:id="3725" w:name="_Toc130981687"/>
      <w:r w:rsidRPr="00816C4A">
        <w:lastRenderedPageBreak/>
        <w:t>8.116</w:t>
      </w:r>
      <w:r w:rsidRPr="00816C4A">
        <w:tab/>
        <w:t>Void</w:t>
      </w:r>
      <w:bookmarkEnd w:id="3717"/>
      <w:bookmarkEnd w:id="3718"/>
      <w:bookmarkEnd w:id="3719"/>
      <w:bookmarkEnd w:id="3720"/>
      <w:bookmarkEnd w:id="3721"/>
      <w:bookmarkEnd w:id="3722"/>
      <w:bookmarkEnd w:id="3723"/>
      <w:bookmarkEnd w:id="3724"/>
      <w:bookmarkEnd w:id="3725"/>
    </w:p>
    <w:p w14:paraId="06C91B21" w14:textId="77777777" w:rsidR="00E86E7B" w:rsidRPr="00816C4A" w:rsidRDefault="00E86E7B" w:rsidP="00E86E7B">
      <w:pPr>
        <w:pStyle w:val="Heading2"/>
      </w:pPr>
      <w:bookmarkStart w:id="3726" w:name="_Toc3201072"/>
      <w:bookmarkStart w:id="3727" w:name="_Toc20392815"/>
      <w:bookmarkStart w:id="3728" w:name="_Toc27774462"/>
      <w:bookmarkStart w:id="3729" w:name="_Toc36482922"/>
      <w:bookmarkStart w:id="3730" w:name="_Toc36484582"/>
      <w:bookmarkStart w:id="3731" w:name="_Toc44933512"/>
      <w:bookmarkStart w:id="3732" w:name="_Toc50972465"/>
      <w:bookmarkStart w:id="3733" w:name="_Toc57105219"/>
      <w:bookmarkStart w:id="3734" w:name="_Toc130981688"/>
      <w:r w:rsidRPr="00816C4A">
        <w:t>8.117</w:t>
      </w:r>
      <w:r w:rsidRPr="00816C4A">
        <w:tab/>
        <w:t>Void</w:t>
      </w:r>
      <w:bookmarkEnd w:id="3726"/>
      <w:bookmarkEnd w:id="3727"/>
      <w:bookmarkEnd w:id="3728"/>
      <w:bookmarkEnd w:id="3729"/>
      <w:bookmarkEnd w:id="3730"/>
      <w:bookmarkEnd w:id="3731"/>
      <w:bookmarkEnd w:id="3732"/>
      <w:bookmarkEnd w:id="3733"/>
      <w:bookmarkEnd w:id="3734"/>
    </w:p>
    <w:p w14:paraId="6C226DA5" w14:textId="77777777" w:rsidR="00E86E7B" w:rsidRPr="00816C4A" w:rsidRDefault="00E86E7B" w:rsidP="00E86E7B">
      <w:pPr>
        <w:pStyle w:val="Heading2"/>
      </w:pPr>
      <w:bookmarkStart w:id="3735" w:name="_Toc3201073"/>
      <w:bookmarkStart w:id="3736" w:name="_Toc20392816"/>
      <w:bookmarkStart w:id="3737" w:name="_Toc27774463"/>
      <w:bookmarkStart w:id="3738" w:name="_Toc36482923"/>
      <w:bookmarkStart w:id="3739" w:name="_Toc36484583"/>
      <w:bookmarkStart w:id="3740" w:name="_Toc44933513"/>
      <w:bookmarkStart w:id="3741" w:name="_Toc50972466"/>
      <w:bookmarkStart w:id="3742" w:name="_Toc57105220"/>
      <w:bookmarkStart w:id="3743" w:name="_Toc130981689"/>
      <w:r w:rsidRPr="00816C4A">
        <w:t>8.118</w:t>
      </w:r>
      <w:r w:rsidRPr="00816C4A">
        <w:tab/>
        <w:t>PLMN ID</w:t>
      </w:r>
      <w:bookmarkEnd w:id="3735"/>
      <w:bookmarkEnd w:id="3736"/>
      <w:bookmarkEnd w:id="3737"/>
      <w:bookmarkEnd w:id="3738"/>
      <w:bookmarkEnd w:id="3739"/>
      <w:bookmarkEnd w:id="3740"/>
      <w:bookmarkEnd w:id="3741"/>
      <w:bookmarkEnd w:id="3742"/>
      <w:bookmarkEnd w:id="37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77777777"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 [9].</w:t>
      </w:r>
    </w:p>
    <w:p w14:paraId="760BCA0B" w14:textId="77777777" w:rsidR="00663A5D" w:rsidRPr="00816C4A" w:rsidRDefault="00663A5D" w:rsidP="00663A5D">
      <w:pPr>
        <w:pStyle w:val="Heading2"/>
      </w:pPr>
      <w:bookmarkStart w:id="3744" w:name="_Toc3201074"/>
      <w:bookmarkStart w:id="3745" w:name="_Toc20392817"/>
      <w:bookmarkStart w:id="3746" w:name="_Toc27774464"/>
      <w:bookmarkStart w:id="3747" w:name="_Toc36482924"/>
      <w:bookmarkStart w:id="3748" w:name="_Toc36484584"/>
      <w:bookmarkStart w:id="3749" w:name="_Toc44933514"/>
      <w:bookmarkStart w:id="3750" w:name="_Toc50972467"/>
      <w:bookmarkStart w:id="3751" w:name="_Toc57105221"/>
      <w:bookmarkStart w:id="3752" w:name="_Toc130981690"/>
      <w:r w:rsidRPr="00816C4A">
        <w:t>8.119</w:t>
      </w:r>
      <w:r w:rsidRPr="00816C4A">
        <w:tab/>
        <w:t>E-UTRAN</w:t>
      </w:r>
      <w:r>
        <w:t>/</w:t>
      </w:r>
      <w:r w:rsidRPr="00C728A7">
        <w:t xml:space="preserve"> </w:t>
      </w:r>
      <w:r>
        <w:t>Satellite E-UTRAN</w:t>
      </w:r>
      <w:r w:rsidRPr="00816C4A">
        <w:t xml:space="preserve"> Inter-frequency Network Measurement Results</w:t>
      </w:r>
      <w:bookmarkEnd w:id="3744"/>
      <w:bookmarkEnd w:id="3745"/>
      <w:bookmarkEnd w:id="3746"/>
      <w:bookmarkEnd w:id="3747"/>
      <w:bookmarkEnd w:id="3748"/>
      <w:bookmarkEnd w:id="3749"/>
      <w:bookmarkEnd w:id="3750"/>
      <w:bookmarkEnd w:id="3751"/>
      <w:bookmarkEnd w:id="375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77777777" w:rsidR="00E86E7B" w:rsidRPr="00816C4A" w:rsidRDefault="00E86E7B" w:rsidP="00E86E7B">
      <w:pPr>
        <w:ind w:left="270"/>
      </w:pPr>
      <w:r w:rsidRPr="00816C4A">
        <w:t>The frequency value shall be coded as the ARFCN-ValueEUTRA-v9e0 as defined in TS 36.331 [49].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470FC17"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6F7C9CA" w14:textId="77777777" w:rsidR="00E86E7B" w:rsidRPr="00816C4A" w:rsidRDefault="00E86E7B" w:rsidP="00E86E7B">
      <w:pPr>
        <w:pStyle w:val="Heading2"/>
      </w:pPr>
      <w:bookmarkStart w:id="3753" w:name="_Toc3201075"/>
      <w:bookmarkStart w:id="3754" w:name="_Toc20392818"/>
      <w:bookmarkStart w:id="3755" w:name="_Toc27774465"/>
      <w:bookmarkStart w:id="3756" w:name="_Toc36482925"/>
      <w:bookmarkStart w:id="3757" w:name="_Toc36484585"/>
      <w:bookmarkStart w:id="3758" w:name="_Toc44933515"/>
      <w:bookmarkStart w:id="3759" w:name="_Toc50972468"/>
      <w:bookmarkStart w:id="3760" w:name="_Toc57105222"/>
      <w:bookmarkStart w:id="3761" w:name="_Toc130981691"/>
      <w:r w:rsidRPr="00816C4A">
        <w:t>8.120</w:t>
      </w:r>
      <w:r w:rsidRPr="00816C4A">
        <w:tab/>
        <w:t>Call control result</w:t>
      </w:r>
      <w:bookmarkEnd w:id="3753"/>
      <w:bookmarkEnd w:id="3754"/>
      <w:bookmarkEnd w:id="3755"/>
      <w:bookmarkEnd w:id="3756"/>
      <w:bookmarkEnd w:id="3757"/>
      <w:bookmarkEnd w:id="3758"/>
      <w:bookmarkEnd w:id="3759"/>
      <w:bookmarkEnd w:id="3760"/>
      <w:bookmarkEnd w:id="376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62" w:name="_Toc3201076"/>
      <w:bookmarkStart w:id="3763" w:name="_Toc20392819"/>
      <w:bookmarkStart w:id="3764" w:name="_Toc27774466"/>
      <w:bookmarkStart w:id="3765" w:name="_Toc36482926"/>
      <w:bookmarkStart w:id="3766" w:name="_Toc36484586"/>
      <w:bookmarkStart w:id="3767" w:name="_Toc44933516"/>
      <w:bookmarkStart w:id="3768" w:name="_Toc50972469"/>
      <w:bookmarkStart w:id="3769" w:name="_Toc57105223"/>
      <w:bookmarkStart w:id="3770" w:name="_Toc130981692"/>
      <w:r w:rsidRPr="00816C4A">
        <w:t>8.121</w:t>
      </w:r>
      <w:r w:rsidRPr="00816C4A">
        <w:tab/>
      </w:r>
      <w:proofErr w:type="spellStart"/>
      <w:r w:rsidRPr="00816C4A">
        <w:t>eCAT</w:t>
      </w:r>
      <w:proofErr w:type="spellEnd"/>
      <w:r w:rsidRPr="00816C4A">
        <w:t xml:space="preserve"> sequence number</w:t>
      </w:r>
      <w:bookmarkEnd w:id="3762"/>
      <w:bookmarkEnd w:id="3763"/>
      <w:bookmarkEnd w:id="3764"/>
      <w:bookmarkEnd w:id="3765"/>
      <w:bookmarkEnd w:id="3766"/>
      <w:bookmarkEnd w:id="3767"/>
      <w:bookmarkEnd w:id="3768"/>
      <w:bookmarkEnd w:id="3769"/>
      <w:bookmarkEnd w:id="377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71" w:name="_Toc3201077"/>
      <w:bookmarkStart w:id="3772" w:name="_Toc20392820"/>
      <w:bookmarkStart w:id="3773" w:name="_Toc27774467"/>
      <w:bookmarkStart w:id="3774" w:name="_Toc36482927"/>
      <w:bookmarkStart w:id="3775" w:name="_Toc36484587"/>
      <w:bookmarkStart w:id="3776" w:name="_Toc44933517"/>
      <w:bookmarkStart w:id="3777" w:name="_Toc50972470"/>
      <w:bookmarkStart w:id="3778" w:name="_Toc57105224"/>
      <w:bookmarkStart w:id="3779" w:name="_Toc130981693"/>
      <w:r w:rsidRPr="00816C4A">
        <w:lastRenderedPageBreak/>
        <w:t>8.122</w:t>
      </w:r>
      <w:r w:rsidRPr="00816C4A">
        <w:tab/>
        <w:t>Encrypted TLV list</w:t>
      </w:r>
      <w:bookmarkEnd w:id="3771"/>
      <w:bookmarkEnd w:id="3772"/>
      <w:bookmarkEnd w:id="3773"/>
      <w:bookmarkEnd w:id="3774"/>
      <w:bookmarkEnd w:id="3775"/>
      <w:bookmarkEnd w:id="3776"/>
      <w:bookmarkEnd w:id="3777"/>
      <w:bookmarkEnd w:id="3778"/>
      <w:bookmarkEnd w:id="377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80" w:name="_Toc3201078"/>
      <w:bookmarkStart w:id="3781" w:name="_Toc20392821"/>
      <w:bookmarkStart w:id="3782" w:name="_Toc27774468"/>
      <w:bookmarkStart w:id="3783" w:name="_Toc36482928"/>
      <w:bookmarkStart w:id="3784" w:name="_Toc36484588"/>
      <w:bookmarkStart w:id="3785" w:name="_Toc44933518"/>
      <w:bookmarkStart w:id="3786" w:name="_Toc50972471"/>
      <w:bookmarkStart w:id="3787" w:name="_Toc57105225"/>
      <w:bookmarkStart w:id="3788" w:name="_Toc130981694"/>
      <w:r w:rsidRPr="00816C4A">
        <w:t>8.123</w:t>
      </w:r>
      <w:r w:rsidRPr="00816C4A">
        <w:tab/>
        <w:t>MAC</w:t>
      </w:r>
      <w:bookmarkEnd w:id="3780"/>
      <w:bookmarkEnd w:id="3781"/>
      <w:bookmarkEnd w:id="3782"/>
      <w:bookmarkEnd w:id="3783"/>
      <w:bookmarkEnd w:id="3784"/>
      <w:bookmarkEnd w:id="3785"/>
      <w:bookmarkEnd w:id="3786"/>
      <w:bookmarkEnd w:id="3787"/>
      <w:bookmarkEnd w:id="378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89" w:name="_Toc3201079"/>
      <w:bookmarkStart w:id="3790" w:name="_Toc20392822"/>
      <w:bookmarkStart w:id="3791" w:name="_Toc27774469"/>
      <w:bookmarkStart w:id="3792" w:name="_Toc36482929"/>
      <w:bookmarkStart w:id="3793" w:name="_Toc36484589"/>
      <w:bookmarkStart w:id="3794" w:name="_Toc44933519"/>
      <w:bookmarkStart w:id="3795" w:name="_Toc50972472"/>
      <w:bookmarkStart w:id="3796" w:name="_Toc57105226"/>
      <w:bookmarkStart w:id="3797" w:name="_Toc130981695"/>
      <w:r w:rsidRPr="00816C4A">
        <w:t>8.124</w:t>
      </w:r>
      <w:r w:rsidRPr="00816C4A">
        <w:tab/>
        <w:t>SA template</w:t>
      </w:r>
      <w:bookmarkEnd w:id="3789"/>
      <w:bookmarkEnd w:id="3790"/>
      <w:bookmarkEnd w:id="3791"/>
      <w:bookmarkEnd w:id="3792"/>
      <w:bookmarkEnd w:id="3793"/>
      <w:bookmarkEnd w:id="3794"/>
      <w:bookmarkEnd w:id="3795"/>
      <w:bookmarkEnd w:id="3796"/>
      <w:bookmarkEnd w:id="379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798" w:name="_Toc3201080"/>
      <w:bookmarkStart w:id="3799" w:name="_Toc20392823"/>
      <w:bookmarkStart w:id="3800" w:name="_Toc27774470"/>
      <w:bookmarkStart w:id="3801" w:name="_Toc36482930"/>
      <w:bookmarkStart w:id="3802" w:name="_Toc36484590"/>
      <w:bookmarkStart w:id="3803" w:name="_Toc44933520"/>
      <w:bookmarkStart w:id="3804" w:name="_Toc50972473"/>
      <w:bookmarkStart w:id="3805" w:name="_Toc57105227"/>
      <w:bookmarkStart w:id="3806" w:name="_Toc130981696"/>
      <w:r w:rsidRPr="00816C4A">
        <w:t>8.125</w:t>
      </w:r>
      <w:r w:rsidRPr="00816C4A">
        <w:tab/>
        <w:t>CAT service list</w:t>
      </w:r>
      <w:bookmarkEnd w:id="3798"/>
      <w:bookmarkEnd w:id="3799"/>
      <w:bookmarkEnd w:id="3800"/>
      <w:bookmarkEnd w:id="3801"/>
      <w:bookmarkEnd w:id="3802"/>
      <w:bookmarkEnd w:id="3803"/>
      <w:bookmarkEnd w:id="3804"/>
      <w:bookmarkEnd w:id="3805"/>
      <w:bookmarkEnd w:id="380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07" w:name="_Toc3201081"/>
      <w:bookmarkStart w:id="3808" w:name="_Toc20392824"/>
      <w:bookmarkStart w:id="3809" w:name="_Toc27774471"/>
      <w:bookmarkStart w:id="3810" w:name="_Toc36482931"/>
      <w:bookmarkStart w:id="3811" w:name="_Toc36484591"/>
      <w:bookmarkStart w:id="3812" w:name="_Toc44933521"/>
      <w:bookmarkStart w:id="3813" w:name="_Toc50972474"/>
      <w:bookmarkStart w:id="3814" w:name="_Toc57105228"/>
      <w:bookmarkStart w:id="3815" w:name="_Toc130981697"/>
      <w:r w:rsidRPr="00816C4A">
        <w:t>8.126</w:t>
      </w:r>
      <w:r w:rsidRPr="00816C4A">
        <w:tab/>
        <w:t>Refresh enforcement policy</w:t>
      </w:r>
      <w:bookmarkEnd w:id="3807"/>
      <w:bookmarkEnd w:id="3808"/>
      <w:bookmarkEnd w:id="3809"/>
      <w:bookmarkEnd w:id="3810"/>
      <w:bookmarkEnd w:id="3811"/>
      <w:bookmarkEnd w:id="3812"/>
      <w:bookmarkEnd w:id="3813"/>
      <w:bookmarkEnd w:id="3814"/>
      <w:bookmarkEnd w:id="3815"/>
    </w:p>
    <w:p w14:paraId="1D2F30D5" w14:textId="77777777" w:rsidR="00E86E7B" w:rsidRPr="00816C4A" w:rsidRDefault="00E86E7B" w:rsidP="00E86E7B">
      <w:r w:rsidRPr="00816C4A">
        <w:t>See ETSI TS 102 223 [32] clause 8.103.</w:t>
      </w:r>
    </w:p>
    <w:p w14:paraId="36711560" w14:textId="77777777" w:rsidR="00E86E7B" w:rsidRPr="00816C4A" w:rsidRDefault="00E86E7B" w:rsidP="00E86E7B">
      <w:pPr>
        <w:pStyle w:val="Heading2"/>
      </w:pPr>
      <w:bookmarkStart w:id="3816" w:name="_Toc3201082"/>
      <w:bookmarkStart w:id="3817" w:name="_Toc20392825"/>
      <w:bookmarkStart w:id="3818" w:name="_Toc27774472"/>
      <w:bookmarkStart w:id="3819" w:name="_Toc36482932"/>
      <w:bookmarkStart w:id="3820" w:name="_Toc36484592"/>
      <w:bookmarkStart w:id="3821" w:name="_Toc44933522"/>
      <w:bookmarkStart w:id="3822" w:name="_Toc50972475"/>
      <w:bookmarkStart w:id="3823" w:name="_Toc57105229"/>
      <w:bookmarkStart w:id="3824" w:name="_Toc130981698"/>
      <w:r w:rsidRPr="00816C4A">
        <w:t>8.127</w:t>
      </w:r>
      <w:r w:rsidRPr="00816C4A">
        <w:tab/>
        <w:t>DNS Server Address</w:t>
      </w:r>
      <w:bookmarkEnd w:id="3816"/>
      <w:bookmarkEnd w:id="3817"/>
      <w:bookmarkEnd w:id="3818"/>
      <w:bookmarkEnd w:id="3819"/>
      <w:bookmarkEnd w:id="3820"/>
      <w:bookmarkEnd w:id="3821"/>
      <w:bookmarkEnd w:id="3822"/>
      <w:bookmarkEnd w:id="3823"/>
      <w:bookmarkEnd w:id="3824"/>
    </w:p>
    <w:p w14:paraId="2B4DCDFB" w14:textId="77777777" w:rsidR="00E86E7B" w:rsidRPr="00816C4A" w:rsidRDefault="00E86E7B" w:rsidP="00E86E7B">
      <w:pPr>
        <w:pStyle w:val="B1"/>
        <w:ind w:left="0" w:firstLine="0"/>
      </w:pPr>
      <w:r w:rsidRPr="00816C4A">
        <w:t>See ETSI TS 102 223 [32] clause 8.104.</w:t>
      </w:r>
    </w:p>
    <w:p w14:paraId="62E3E24F" w14:textId="77777777" w:rsidR="00E86E7B" w:rsidRPr="00816C4A" w:rsidRDefault="00E86E7B" w:rsidP="00E86E7B">
      <w:pPr>
        <w:pStyle w:val="Heading2"/>
      </w:pPr>
      <w:bookmarkStart w:id="3825" w:name="_Toc3201083"/>
      <w:bookmarkStart w:id="3826" w:name="_Toc20392826"/>
      <w:bookmarkStart w:id="3827" w:name="_Toc27774473"/>
      <w:bookmarkStart w:id="3828" w:name="_Toc36482933"/>
      <w:bookmarkStart w:id="3829" w:name="_Toc36484593"/>
      <w:bookmarkStart w:id="3830" w:name="_Toc44933523"/>
      <w:bookmarkStart w:id="3831" w:name="_Toc50972476"/>
      <w:bookmarkStart w:id="3832" w:name="_Toc57105230"/>
      <w:bookmarkStart w:id="3833" w:name="_Toc130981699"/>
      <w:r w:rsidRPr="00816C4A">
        <w:t>8.128</w:t>
      </w:r>
      <w:r w:rsidRPr="00816C4A">
        <w:tab/>
      </w:r>
      <w:proofErr w:type="spellStart"/>
      <w:r w:rsidRPr="00816C4A">
        <w:t>ProSe</w:t>
      </w:r>
      <w:proofErr w:type="spellEnd"/>
      <w:r w:rsidRPr="00816C4A">
        <w:t xml:space="preserve"> Report Data</w:t>
      </w:r>
      <w:bookmarkEnd w:id="3825"/>
      <w:bookmarkEnd w:id="3826"/>
      <w:bookmarkEnd w:id="3827"/>
      <w:bookmarkEnd w:id="3828"/>
      <w:bookmarkEnd w:id="3829"/>
      <w:bookmarkEnd w:id="3830"/>
      <w:bookmarkEnd w:id="3831"/>
      <w:bookmarkEnd w:id="3832"/>
      <w:bookmarkEnd w:id="383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1C80A13C" w14:textId="77777777" w:rsidR="00E86E7B" w:rsidRPr="00816C4A" w:rsidRDefault="00E86E7B" w:rsidP="00E86E7B">
      <w:r w:rsidRPr="00816C4A">
        <w:t>Coding:</w:t>
      </w:r>
    </w:p>
    <w:p w14:paraId="0DB649ED" w14:textId="77777777" w:rsidR="00E86E7B" w:rsidRPr="00816C4A" w:rsidRDefault="00E86E7B" w:rsidP="00E86E7B">
      <w:pPr>
        <w:pStyle w:val="B1"/>
      </w:pPr>
      <w:r>
        <w:t>-</w:t>
      </w:r>
      <w:r>
        <w:tab/>
      </w:r>
      <w:r w:rsidRPr="00816C4A">
        <w:t>Coded according to the XML schema defined in TS 24.334 [61] with &lt;prose-pc3ch-message&gt;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34" w:name="_Toc3201084"/>
      <w:bookmarkStart w:id="3835" w:name="_Toc20392827"/>
      <w:bookmarkStart w:id="3836" w:name="_Toc27774474"/>
      <w:bookmarkStart w:id="3837" w:name="_Toc36482934"/>
      <w:bookmarkStart w:id="3838" w:name="_Toc36484594"/>
      <w:bookmarkStart w:id="3839" w:name="_Toc44933524"/>
      <w:bookmarkStart w:id="3840" w:name="_Toc50972477"/>
      <w:bookmarkStart w:id="3841" w:name="_Toc57105231"/>
      <w:bookmarkStart w:id="3842" w:name="_Toc130981700"/>
      <w:r w:rsidRPr="00816C4A">
        <w:t>8.129</w:t>
      </w:r>
      <w:r w:rsidRPr="00816C4A">
        <w:tab/>
        <w:t>SSID</w:t>
      </w:r>
      <w:bookmarkEnd w:id="3834"/>
      <w:bookmarkEnd w:id="3835"/>
      <w:bookmarkEnd w:id="3836"/>
      <w:bookmarkEnd w:id="3837"/>
      <w:bookmarkEnd w:id="3838"/>
      <w:bookmarkEnd w:id="3839"/>
      <w:bookmarkEnd w:id="3840"/>
      <w:bookmarkEnd w:id="3841"/>
      <w:bookmarkEnd w:id="3842"/>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77777777" w:rsidR="00E86E7B" w:rsidRPr="00816C4A" w:rsidRDefault="00E86E7B" w:rsidP="00E86E7B">
      <w:pPr>
        <w:pStyle w:val="B2"/>
        <w:spacing w:after="0"/>
        <w:ind w:left="0" w:firstLine="0"/>
        <w:rPr>
          <w:noProof/>
        </w:rPr>
      </w:pPr>
      <w:r w:rsidRPr="00816C4A">
        <w:t>The SSID value is coded as specified for the SSID field in IEEE 802.11 [64]</w:t>
      </w:r>
      <w:r w:rsidRPr="00816C4A">
        <w:rPr>
          <w:lang w:val="en-US"/>
        </w:rPr>
        <w:t>.</w:t>
      </w:r>
    </w:p>
    <w:p w14:paraId="0AC8DAF7" w14:textId="77777777" w:rsidR="00E86E7B" w:rsidRPr="00816C4A" w:rsidRDefault="00E86E7B" w:rsidP="00E86E7B">
      <w:pPr>
        <w:pStyle w:val="Heading2"/>
      </w:pPr>
      <w:bookmarkStart w:id="3843" w:name="_Toc3201085"/>
      <w:bookmarkStart w:id="3844" w:name="_Toc20392828"/>
      <w:bookmarkStart w:id="3845" w:name="_Toc27774475"/>
      <w:bookmarkStart w:id="3846" w:name="_Toc36482935"/>
      <w:bookmarkStart w:id="3847" w:name="_Toc36484595"/>
      <w:bookmarkStart w:id="3848" w:name="_Toc44933525"/>
      <w:bookmarkStart w:id="3849" w:name="_Toc50972478"/>
      <w:bookmarkStart w:id="3850" w:name="_Toc57105232"/>
      <w:bookmarkStart w:id="3851" w:name="_Toc130981701"/>
      <w:r w:rsidRPr="00816C4A">
        <w:lastRenderedPageBreak/>
        <w:t>8.130</w:t>
      </w:r>
      <w:r w:rsidRPr="00816C4A">
        <w:tab/>
        <w:t>BSSID</w:t>
      </w:r>
      <w:bookmarkEnd w:id="3843"/>
      <w:bookmarkEnd w:id="3844"/>
      <w:bookmarkEnd w:id="3845"/>
      <w:bookmarkEnd w:id="3846"/>
      <w:bookmarkEnd w:id="3847"/>
      <w:bookmarkEnd w:id="3848"/>
      <w:bookmarkEnd w:id="3849"/>
      <w:bookmarkEnd w:id="3850"/>
      <w:bookmarkEnd w:id="3851"/>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77777777" w:rsidR="00E86E7B" w:rsidRPr="00816C4A" w:rsidRDefault="00E86E7B" w:rsidP="00E86E7B">
      <w:pPr>
        <w:pStyle w:val="B2"/>
        <w:spacing w:after="0"/>
        <w:ind w:left="0" w:firstLine="0"/>
        <w:rPr>
          <w:noProof/>
        </w:rPr>
      </w:pPr>
      <w:r w:rsidRPr="00816C4A">
        <w:t>The BSSID value is coded as specified for the BSSID field in IEEE 802.11 [64].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52" w:name="_Toc3201086"/>
      <w:bookmarkStart w:id="3853" w:name="_Toc20392829"/>
      <w:bookmarkStart w:id="3854" w:name="_Toc27774476"/>
      <w:bookmarkStart w:id="3855" w:name="_Toc36482936"/>
      <w:bookmarkStart w:id="3856" w:name="_Toc36484596"/>
      <w:bookmarkStart w:id="3857" w:name="_Toc44933526"/>
      <w:bookmarkStart w:id="3858" w:name="_Toc50972479"/>
      <w:bookmarkStart w:id="3859" w:name="_Toc57105233"/>
      <w:bookmarkStart w:id="3860" w:name="_Toc130981702"/>
      <w:r w:rsidRPr="00816C4A">
        <w:t>8.131</w:t>
      </w:r>
      <w:r w:rsidRPr="00816C4A">
        <w:tab/>
        <w:t>HESSID</w:t>
      </w:r>
      <w:bookmarkEnd w:id="3852"/>
      <w:bookmarkEnd w:id="3853"/>
      <w:bookmarkEnd w:id="3854"/>
      <w:bookmarkEnd w:id="3855"/>
      <w:bookmarkEnd w:id="3856"/>
      <w:bookmarkEnd w:id="3857"/>
      <w:bookmarkEnd w:id="3858"/>
      <w:bookmarkEnd w:id="3859"/>
      <w:bookmarkEnd w:id="3860"/>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77777777" w:rsidR="00E86E7B" w:rsidRPr="00816C4A" w:rsidRDefault="00E86E7B" w:rsidP="00E86E7B">
      <w:pPr>
        <w:pStyle w:val="B2"/>
        <w:spacing w:after="0"/>
        <w:ind w:left="0" w:firstLine="0"/>
        <w:rPr>
          <w:lang w:val="en-US"/>
        </w:rPr>
      </w:pPr>
      <w:r w:rsidRPr="00816C4A">
        <w:t>The HESSID value is coded as specified for the HESSID field in IEEE 802.11 [64]</w:t>
      </w:r>
      <w:r w:rsidRPr="00816C4A">
        <w:rPr>
          <w:lang w:val="en-US"/>
        </w:rPr>
        <w:t>.</w:t>
      </w:r>
    </w:p>
    <w:p w14:paraId="1E1F6740" w14:textId="77777777" w:rsidR="00E86E7B" w:rsidRPr="00816C4A" w:rsidRDefault="00E86E7B" w:rsidP="00E86E7B">
      <w:pPr>
        <w:pStyle w:val="Heading2"/>
      </w:pPr>
      <w:bookmarkStart w:id="3861" w:name="_Toc3201087"/>
      <w:bookmarkStart w:id="3862" w:name="_Toc20392830"/>
      <w:bookmarkStart w:id="3863" w:name="_Toc27774477"/>
      <w:bookmarkStart w:id="3864" w:name="_Toc36482937"/>
      <w:bookmarkStart w:id="3865" w:name="_Toc36484597"/>
      <w:bookmarkStart w:id="3866" w:name="_Toc44933527"/>
      <w:bookmarkStart w:id="3867" w:name="_Toc50972480"/>
      <w:bookmarkStart w:id="3868" w:name="_Toc57105234"/>
      <w:bookmarkStart w:id="3869" w:name="_Toc130981703"/>
      <w:r w:rsidRPr="00816C4A">
        <w:t>8.132</w:t>
      </w:r>
      <w:r w:rsidRPr="00816C4A">
        <w:tab/>
        <w:t>Media Type</w:t>
      </w:r>
      <w:bookmarkEnd w:id="3861"/>
      <w:bookmarkEnd w:id="3862"/>
      <w:bookmarkEnd w:id="3863"/>
      <w:bookmarkEnd w:id="3864"/>
      <w:bookmarkEnd w:id="3865"/>
      <w:bookmarkEnd w:id="3866"/>
      <w:bookmarkEnd w:id="3867"/>
      <w:bookmarkEnd w:id="3868"/>
      <w:bookmarkEnd w:id="3869"/>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70" w:name="_Toc3201088"/>
      <w:bookmarkStart w:id="3871" w:name="_Toc20392831"/>
      <w:bookmarkStart w:id="3872" w:name="_Toc27774478"/>
      <w:bookmarkStart w:id="3873" w:name="_Toc36482938"/>
      <w:bookmarkStart w:id="3874" w:name="_Toc36484598"/>
      <w:bookmarkStart w:id="3875" w:name="_Toc44933528"/>
      <w:bookmarkStart w:id="3876" w:name="_Toc50972481"/>
      <w:bookmarkStart w:id="3877" w:name="_Toc57105235"/>
      <w:bookmarkStart w:id="3878" w:name="_Toc130981704"/>
      <w:r w:rsidRPr="00816C4A">
        <w:t>8.133</w:t>
      </w:r>
      <w:r w:rsidRPr="00816C4A">
        <w:tab/>
        <w:t>IMS call disconnection cause</w:t>
      </w:r>
      <w:bookmarkEnd w:id="3870"/>
      <w:bookmarkEnd w:id="3871"/>
      <w:bookmarkEnd w:id="3872"/>
      <w:bookmarkEnd w:id="3873"/>
      <w:bookmarkEnd w:id="3874"/>
      <w:bookmarkEnd w:id="3875"/>
      <w:bookmarkEnd w:id="3876"/>
      <w:bookmarkEnd w:id="3877"/>
      <w:bookmarkEnd w:id="3878"/>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lastRenderedPageBreak/>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79" w:name="_Toc3201089"/>
      <w:bookmarkStart w:id="3880" w:name="_Toc20392832"/>
      <w:bookmarkStart w:id="3881" w:name="_Toc27774479"/>
      <w:bookmarkStart w:id="3882" w:name="_Toc36482939"/>
      <w:bookmarkStart w:id="3883" w:name="_Toc36484599"/>
      <w:bookmarkStart w:id="3884" w:name="_Toc44933529"/>
      <w:bookmarkStart w:id="3885" w:name="_Toc50972482"/>
      <w:bookmarkStart w:id="3886" w:name="_Toc57105236"/>
      <w:bookmarkStart w:id="3887" w:name="_Toc3201090"/>
      <w:bookmarkStart w:id="3888" w:name="_Toc20392833"/>
      <w:bookmarkStart w:id="3889" w:name="_Toc27774480"/>
      <w:bookmarkStart w:id="3890" w:name="_Toc36482940"/>
      <w:bookmarkStart w:id="3891" w:name="_Toc36484600"/>
      <w:bookmarkStart w:id="3892" w:name="_Toc44933530"/>
      <w:bookmarkStart w:id="3893" w:name="_Toc50972483"/>
      <w:bookmarkStart w:id="3894" w:name="_Toc57105237"/>
      <w:bookmarkStart w:id="3895" w:name="_Toc130981705"/>
      <w:r w:rsidRPr="00816C4A">
        <w:t>8.134</w:t>
      </w:r>
      <w:r w:rsidRPr="00816C4A">
        <w:tab/>
        <w:t>E-UTRAN</w:t>
      </w:r>
      <w:r>
        <w:t>/Satellite E-UTRAN</w:t>
      </w:r>
      <w:r w:rsidRPr="00816C4A">
        <w:t xml:space="preserve"> Primary Timing Advance Information</w:t>
      </w:r>
      <w:bookmarkEnd w:id="3879"/>
      <w:bookmarkEnd w:id="3880"/>
      <w:bookmarkEnd w:id="3881"/>
      <w:bookmarkEnd w:id="3882"/>
      <w:bookmarkEnd w:id="3883"/>
      <w:bookmarkEnd w:id="3884"/>
      <w:bookmarkEnd w:id="3885"/>
      <w:bookmarkEnd w:id="3886"/>
      <w:bookmarkEnd w:id="3895"/>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77777777"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TS 36.211 [66].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07CF6AE4" w14:textId="77777777" w:rsidR="00E86E7B" w:rsidRPr="00816C4A" w:rsidRDefault="00E86E7B" w:rsidP="00E86E7B">
      <w:pPr>
        <w:pStyle w:val="Heading2"/>
      </w:pPr>
      <w:bookmarkStart w:id="3896" w:name="_Toc130981706"/>
      <w:r w:rsidRPr="00816C4A">
        <w:t>8.135</w:t>
      </w:r>
      <w:r w:rsidRPr="00816C4A">
        <w:tab/>
        <w:t>URI truncated</w:t>
      </w:r>
      <w:bookmarkEnd w:id="3887"/>
      <w:bookmarkEnd w:id="3888"/>
      <w:bookmarkEnd w:id="3889"/>
      <w:bookmarkEnd w:id="3890"/>
      <w:bookmarkEnd w:id="3891"/>
      <w:bookmarkEnd w:id="3892"/>
      <w:bookmarkEnd w:id="3893"/>
      <w:bookmarkEnd w:id="3894"/>
      <w:bookmarkEnd w:id="3896"/>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897" w:name="_Toc3201091"/>
      <w:bookmarkStart w:id="3898" w:name="_Toc20392834"/>
      <w:bookmarkStart w:id="3899" w:name="_Toc27774481"/>
      <w:bookmarkStart w:id="3900" w:name="_Toc36482941"/>
      <w:bookmarkStart w:id="3901" w:name="_Toc36484601"/>
      <w:bookmarkStart w:id="3902" w:name="_Toc44933531"/>
      <w:bookmarkStart w:id="3903" w:name="_Toc50972484"/>
      <w:bookmarkStart w:id="3904" w:name="_Toc57105238"/>
      <w:bookmarkStart w:id="3905" w:name="_Toc130981707"/>
      <w:r w:rsidRPr="00816C4A">
        <w:t>8.136</w:t>
      </w:r>
      <w:r w:rsidRPr="00816C4A">
        <w:tab/>
        <w:t>Extended Rejection Cause Code</w:t>
      </w:r>
      <w:bookmarkEnd w:id="3897"/>
      <w:bookmarkEnd w:id="3898"/>
      <w:bookmarkEnd w:id="3899"/>
      <w:bookmarkEnd w:id="3900"/>
      <w:bookmarkEnd w:id="3901"/>
      <w:bookmarkEnd w:id="3902"/>
      <w:bookmarkEnd w:id="3903"/>
      <w:bookmarkEnd w:id="3904"/>
      <w:bookmarkEnd w:id="390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77777777" w:rsidR="005355DD" w:rsidRPr="00816C4A" w:rsidRDefault="005355DD" w:rsidP="005355DD">
      <w:pPr>
        <w:pStyle w:val="B1"/>
        <w:ind w:left="0" w:firstLine="0"/>
      </w:pPr>
      <w:bookmarkStart w:id="3906" w:name="_Toc3201092"/>
      <w:bookmarkStart w:id="3907" w:name="_Toc20392835"/>
      <w:bookmarkStart w:id="3908" w:name="_Toc27774482"/>
      <w:bookmarkStart w:id="3909" w:name="_Toc36482942"/>
      <w:bookmarkStart w:id="3910" w:name="_Toc36484602"/>
      <w:bookmarkStart w:id="3911" w:name="_Toc44933532"/>
      <w:bookmarkStart w:id="3912" w:name="_Toc50972485"/>
      <w:bookmarkStart w:id="3913"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rmation element as specified in TS 24.301 [46].</w:t>
      </w:r>
    </w:p>
    <w:p w14:paraId="1E0951D8" w14:textId="77777777" w:rsidR="00E86E7B" w:rsidRPr="00816C4A" w:rsidRDefault="00E86E7B" w:rsidP="00E86E7B">
      <w:pPr>
        <w:pStyle w:val="Heading2"/>
      </w:pPr>
      <w:bookmarkStart w:id="3914" w:name="_Toc130981708"/>
      <w:r w:rsidRPr="00816C4A">
        <w:t>8.137</w:t>
      </w:r>
      <w:r w:rsidRPr="00816C4A">
        <w:tab/>
        <w:t>Data connection status</w:t>
      </w:r>
      <w:bookmarkEnd w:id="3906"/>
      <w:bookmarkEnd w:id="3907"/>
      <w:bookmarkEnd w:id="3908"/>
      <w:bookmarkEnd w:id="3909"/>
      <w:bookmarkEnd w:id="3910"/>
      <w:bookmarkEnd w:id="3911"/>
      <w:bookmarkEnd w:id="3912"/>
      <w:bookmarkEnd w:id="3913"/>
      <w:bookmarkEnd w:id="3914"/>
    </w:p>
    <w:p w14:paraId="0C97FB0A" w14:textId="77777777" w:rsidR="005355DD" w:rsidRPr="00816C4A" w:rsidRDefault="005355DD" w:rsidP="005355DD">
      <w:r w:rsidRPr="00816C4A">
        <w:t xml:space="preserve">This data object shall contain the result of the PDP request procedure,  PDN request procedure or PDU establishment procedure as defined in 3GPP TS 24.008 [9] for GERAN </w:t>
      </w:r>
      <w:r>
        <w:t>and</w:t>
      </w:r>
      <w:r w:rsidRPr="00816C4A">
        <w:t xml:space="preserve"> UTRAN, 3GPP TS 24.301 [4</w:t>
      </w:r>
      <w:r>
        <w:t>6</w:t>
      </w:r>
      <w:r w:rsidRPr="00816C4A">
        <w:t>] for E-UTRAN</w:t>
      </w:r>
      <w:r>
        <w:t xml:space="preserve"> and Satellite E-UTRAN</w:t>
      </w:r>
      <w:r w:rsidRPr="00816C4A">
        <w:t xml:space="preserve"> or 3GPP TS 24.501 [70]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15" w:name="_Toc3201093"/>
      <w:bookmarkStart w:id="3916" w:name="_Toc20392836"/>
      <w:bookmarkStart w:id="3917" w:name="_Toc27774483"/>
      <w:bookmarkStart w:id="3918" w:name="_Toc36482943"/>
      <w:bookmarkStart w:id="3919" w:name="_Toc36484603"/>
      <w:bookmarkStart w:id="3920" w:name="_Toc44933533"/>
      <w:bookmarkStart w:id="3921" w:name="_Toc50972486"/>
      <w:bookmarkStart w:id="3922" w:name="_Toc57105240"/>
      <w:bookmarkStart w:id="3923" w:name="_Toc130981709"/>
      <w:r w:rsidRPr="00816C4A">
        <w:t>8.138</w:t>
      </w:r>
      <w:r w:rsidRPr="00816C4A">
        <w:tab/>
        <w:t>Data connection type</w:t>
      </w:r>
      <w:bookmarkEnd w:id="3915"/>
      <w:bookmarkEnd w:id="3916"/>
      <w:bookmarkEnd w:id="3917"/>
      <w:bookmarkEnd w:id="3918"/>
      <w:bookmarkEnd w:id="3919"/>
      <w:bookmarkEnd w:id="3920"/>
      <w:bookmarkEnd w:id="3921"/>
      <w:bookmarkEnd w:id="3922"/>
      <w:bookmarkEnd w:id="3923"/>
    </w:p>
    <w:p w14:paraId="6CB39F28" w14:textId="77777777" w:rsidR="005355DD" w:rsidRPr="00816C4A" w:rsidRDefault="005355DD" w:rsidP="005355DD">
      <w:r w:rsidRPr="00816C4A">
        <w:t xml:space="preserve">This data object shall contain the type of procedure, PDP request procedure, PDN request procedure or PDU establishment procedure, as defined in 3GPP TS 24.008 [9] for GERAN </w:t>
      </w:r>
      <w:r>
        <w:t>and</w:t>
      </w:r>
      <w:r w:rsidRPr="00816C4A">
        <w:t xml:space="preserve"> UTRAN,  3GPP TS 24.301 [46] for E-UTRAN</w:t>
      </w:r>
      <w:r>
        <w:t xml:space="preserve"> and Satellite E-UTRAN</w:t>
      </w:r>
      <w:r w:rsidRPr="00816C4A">
        <w:t xml:space="preserve"> or 3GPP TS 24.501 [70]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24" w:name="_Toc3201094"/>
      <w:bookmarkStart w:id="3925" w:name="_Toc20392837"/>
      <w:bookmarkStart w:id="3926" w:name="_Toc27774484"/>
      <w:bookmarkStart w:id="3927" w:name="_Toc36482944"/>
      <w:bookmarkStart w:id="3928" w:name="_Toc36484604"/>
      <w:bookmarkStart w:id="3929" w:name="_Toc44933534"/>
      <w:bookmarkStart w:id="3930" w:name="_Toc50972487"/>
      <w:bookmarkStart w:id="3931" w:name="_Toc57105241"/>
      <w:bookmarkStart w:id="3932" w:name="_Toc130981710"/>
      <w:r w:rsidRPr="00816C4A">
        <w:t>8.139</w:t>
      </w:r>
      <w:r w:rsidR="0069568F">
        <w:tab/>
      </w:r>
      <w:r w:rsidRPr="00816C4A">
        <w:t>(E/5G)SM cause</w:t>
      </w:r>
      <w:bookmarkEnd w:id="3924"/>
      <w:bookmarkEnd w:id="3925"/>
      <w:bookmarkEnd w:id="3926"/>
      <w:bookmarkEnd w:id="3927"/>
      <w:bookmarkEnd w:id="3928"/>
      <w:bookmarkEnd w:id="3929"/>
      <w:bookmarkEnd w:id="3930"/>
      <w:bookmarkEnd w:id="3931"/>
      <w:bookmarkEnd w:id="3932"/>
    </w:p>
    <w:p w14:paraId="139ADDB5" w14:textId="77777777" w:rsidR="005355DD" w:rsidRPr="00816C4A" w:rsidRDefault="005355DD" w:rsidP="005355DD">
      <w:r w:rsidRPr="00816C4A">
        <w:t>This data object shall contain the value of the SM cause for PDP as defined in 3GPP TS 24.008 [9] for GERAN &amp; UTRAN, the ESM Cause for PDN as defined in 3GPP TS 24.301 [46] for E-UTRAN</w:t>
      </w:r>
      <w:r>
        <w:t xml:space="preserve"> and Satellite E-UTRAN</w:t>
      </w:r>
      <w:r w:rsidRPr="00816C4A">
        <w:t xml:space="preserve"> or the 5GSM Cause for PDU as defined in 3GPP TS 24.501 [70]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77777777" w:rsidR="00EF7705" w:rsidRPr="00E1433D" w:rsidRDefault="00EF7705" w:rsidP="00EF7705">
      <w:pPr>
        <w:ind w:left="568" w:hanging="284"/>
      </w:pPr>
      <w:bookmarkStart w:id="3933" w:name="_Toc3201095"/>
      <w:bookmarkStart w:id="3934" w:name="_Toc20392838"/>
      <w:bookmarkStart w:id="3935" w:name="_Toc27774485"/>
      <w:bookmarkStart w:id="3936" w:name="_Toc36482945"/>
      <w:bookmarkStart w:id="3937" w:name="_Toc36484605"/>
      <w:r w:rsidRPr="00E1433D">
        <w:t>The coding of the cause is defined in 3GPP TS 24.008 [9]</w:t>
      </w:r>
    </w:p>
    <w:p w14:paraId="5646F037" w14:textId="77777777"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coded as in TS 24.008 [9] clause 10.5.6.6a;</w:t>
      </w:r>
    </w:p>
    <w:p w14:paraId="7A7A5D3F"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lastRenderedPageBreak/>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TS 24.008 [9] clause 10.5.6.6.</w:t>
      </w:r>
    </w:p>
    <w:p w14:paraId="43582FF9" w14:textId="77777777" w:rsidR="00EF7705" w:rsidRPr="00E1433D" w:rsidRDefault="00EF7705" w:rsidP="00EF7705">
      <w:pPr>
        <w:ind w:left="568" w:hanging="284"/>
      </w:pPr>
      <w:r w:rsidRPr="00E1433D">
        <w:t>For PDN procedures:</w:t>
      </w:r>
    </w:p>
    <w:p w14:paraId="2935477D" w14:textId="77777777" w:rsidR="00EF7705" w:rsidRPr="00E1433D" w:rsidRDefault="00EF7705" w:rsidP="00EF7705">
      <w:pPr>
        <w:ind w:left="568" w:hanging="284"/>
      </w:pPr>
      <w:r w:rsidRPr="00E1433D">
        <w:t>The coding of the cause is defined in 3GPP TS 24.301 [46].</w:t>
      </w:r>
    </w:p>
    <w:p w14:paraId="7C044CB1" w14:textId="77777777"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TS 24.301 [46] clause 9.9.4.4.</w:t>
      </w:r>
    </w:p>
    <w:p w14:paraId="4BFF0AAD" w14:textId="77777777" w:rsidR="00EF7705" w:rsidRPr="00E1433D" w:rsidRDefault="00EF7705" w:rsidP="00EF7705">
      <w:pPr>
        <w:ind w:left="568" w:hanging="284"/>
      </w:pPr>
      <w:r w:rsidRPr="00E1433D">
        <w:t>For PDU procedures:</w:t>
      </w:r>
    </w:p>
    <w:p w14:paraId="124969BD" w14:textId="77777777" w:rsidR="00EF7705" w:rsidRPr="00E1433D" w:rsidRDefault="00EF7705" w:rsidP="00EF7705">
      <w:pPr>
        <w:ind w:left="568" w:hanging="284"/>
      </w:pPr>
      <w:r w:rsidRPr="00E1433D">
        <w:t>The coding of the cause is defined in 3GPP TS 24.501 [70].</w:t>
      </w:r>
    </w:p>
    <w:p w14:paraId="256A37CD" w14:textId="77777777"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TS 24.501 [70] clause </w:t>
      </w:r>
      <w:r>
        <w:t>9.11.4.2</w:t>
      </w:r>
      <w:r w:rsidRPr="00E1433D">
        <w:t>.</w:t>
      </w:r>
    </w:p>
    <w:p w14:paraId="76EB7987" w14:textId="77777777" w:rsidR="00E86E7B" w:rsidRPr="00816C4A" w:rsidRDefault="00E86E7B" w:rsidP="00E86E7B">
      <w:pPr>
        <w:pStyle w:val="Heading2"/>
      </w:pPr>
      <w:bookmarkStart w:id="3938" w:name="_Toc44933535"/>
      <w:bookmarkStart w:id="3939" w:name="_Toc50972488"/>
      <w:bookmarkStart w:id="3940" w:name="_Toc57105242"/>
      <w:bookmarkStart w:id="3941" w:name="_Toc130981711"/>
      <w:r w:rsidRPr="00816C4A">
        <w:t>8.140</w:t>
      </w:r>
      <w:r w:rsidRPr="00816C4A">
        <w:tab/>
        <w:t>IP address list</w:t>
      </w:r>
      <w:bookmarkEnd w:id="3933"/>
      <w:bookmarkEnd w:id="3934"/>
      <w:bookmarkEnd w:id="3935"/>
      <w:bookmarkEnd w:id="3936"/>
      <w:bookmarkEnd w:id="3937"/>
      <w:bookmarkEnd w:id="3938"/>
      <w:bookmarkEnd w:id="3939"/>
      <w:bookmarkEnd w:id="3940"/>
      <w:bookmarkEnd w:id="394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77777777" w:rsidR="00E86E7B" w:rsidRPr="00816C4A" w:rsidRDefault="00E86E7B" w:rsidP="00E86E7B">
      <w:pPr>
        <w:pStyle w:val="B1"/>
        <w:rPr>
          <w:noProof/>
        </w:rPr>
      </w:pPr>
      <w:r>
        <w:t>-</w:t>
      </w:r>
      <w:r>
        <w:tab/>
      </w:r>
      <w:r w:rsidRPr="00816C4A">
        <w:rPr>
          <w:noProof/>
        </w:rPr>
        <w:t>coding of Other address : see clause 8.58.</w:t>
      </w:r>
    </w:p>
    <w:p w14:paraId="0F2E40A4" w14:textId="77777777" w:rsidR="00E86E7B" w:rsidRPr="00816C4A" w:rsidRDefault="00E86E7B" w:rsidP="00E86E7B">
      <w:pPr>
        <w:pStyle w:val="Heading2"/>
      </w:pPr>
      <w:bookmarkStart w:id="3942" w:name="_Toc3201096"/>
      <w:bookmarkStart w:id="3943" w:name="_Toc20392839"/>
      <w:bookmarkStart w:id="3944" w:name="_Toc27774486"/>
      <w:bookmarkStart w:id="3945" w:name="_Toc36482946"/>
      <w:bookmarkStart w:id="3946" w:name="_Toc36484606"/>
      <w:bookmarkStart w:id="3947" w:name="_Toc44933536"/>
      <w:bookmarkStart w:id="3948" w:name="_Toc50972489"/>
      <w:bookmarkStart w:id="3949" w:name="_Toc57105243"/>
      <w:bookmarkStart w:id="3950" w:name="_Toc130981712"/>
      <w:r w:rsidRPr="00816C4A">
        <w:t>8.141</w:t>
      </w:r>
      <w:r w:rsidRPr="00816C4A">
        <w:tab/>
        <w:t xml:space="preserve">Surrounding </w:t>
      </w:r>
      <w:proofErr w:type="spellStart"/>
      <w:r w:rsidRPr="00816C4A">
        <w:t>macrocells</w:t>
      </w:r>
      <w:bookmarkEnd w:id="3942"/>
      <w:bookmarkEnd w:id="3943"/>
      <w:bookmarkEnd w:id="3944"/>
      <w:bookmarkEnd w:id="3945"/>
      <w:bookmarkEnd w:id="3946"/>
      <w:bookmarkEnd w:id="3947"/>
      <w:bookmarkEnd w:id="3948"/>
      <w:bookmarkEnd w:id="3949"/>
      <w:bookmarkEnd w:id="3950"/>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1CC04B06" w14:textId="77777777" w:rsidR="00E86E7B" w:rsidRPr="00816C4A" w:rsidRDefault="00E86E7B" w:rsidP="00E86E7B">
      <w:r w:rsidRPr="00816C4A">
        <w:t>Coding:</w:t>
      </w:r>
    </w:p>
    <w:p w14:paraId="180ADF54" w14:textId="77777777" w:rsidR="00E86E7B" w:rsidRPr="00816C4A" w:rsidRDefault="00E86E7B" w:rsidP="00E86E7B">
      <w:pPr>
        <w:pStyle w:val="B1"/>
        <w:rPr>
          <w:noProof/>
        </w:rPr>
      </w:pPr>
      <w:r>
        <w:t>-</w:t>
      </w:r>
      <w:r>
        <w:tab/>
      </w:r>
      <w:r w:rsidRPr="00816C4A">
        <w:rPr>
          <w:noProof/>
        </w:rPr>
        <w:t>coding of Access Technology : see clause 8.62.</w:t>
      </w:r>
    </w:p>
    <w:p w14:paraId="74264B31" w14:textId="77777777" w:rsidR="00E86E7B" w:rsidRPr="00816C4A" w:rsidRDefault="00E86E7B" w:rsidP="00E86E7B">
      <w:pPr>
        <w:pStyle w:val="B1"/>
        <w:rPr>
          <w:noProof/>
        </w:rPr>
      </w:pPr>
      <w:r>
        <w:t>-</w:t>
      </w:r>
      <w:r>
        <w:tab/>
      </w:r>
      <w:r w:rsidRPr="00816C4A">
        <w:rPr>
          <w:noProof/>
        </w:rPr>
        <w:t>coding of Location Information : see clause 8.19.</w:t>
      </w:r>
    </w:p>
    <w:p w14:paraId="7C1F810C" w14:textId="77777777" w:rsidR="00E86E7B" w:rsidRPr="00816C4A" w:rsidRDefault="00E86E7B" w:rsidP="00E86E7B">
      <w:pPr>
        <w:pStyle w:val="Heading2"/>
      </w:pPr>
      <w:bookmarkStart w:id="3951" w:name="_Toc3201097"/>
      <w:bookmarkStart w:id="3952" w:name="_Toc20392840"/>
      <w:bookmarkStart w:id="3953" w:name="_Toc27774487"/>
      <w:bookmarkStart w:id="3954" w:name="_Toc36482947"/>
      <w:bookmarkStart w:id="3955" w:name="_Toc36484607"/>
      <w:bookmarkStart w:id="3956" w:name="_Toc44933537"/>
      <w:bookmarkStart w:id="3957" w:name="_Toc50972490"/>
      <w:bookmarkStart w:id="3958" w:name="_Toc57105244"/>
      <w:bookmarkStart w:id="3959" w:name="_Toc130981713"/>
      <w:r w:rsidRPr="00816C4A">
        <w:t>8.142</w:t>
      </w:r>
      <w:r w:rsidRPr="00816C4A">
        <w:tab/>
        <w:t>PDP/PDN/PDU type</w:t>
      </w:r>
      <w:bookmarkEnd w:id="3951"/>
      <w:bookmarkEnd w:id="3952"/>
      <w:bookmarkEnd w:id="3953"/>
      <w:bookmarkEnd w:id="3954"/>
      <w:bookmarkEnd w:id="3955"/>
      <w:bookmarkEnd w:id="3956"/>
      <w:bookmarkEnd w:id="3957"/>
      <w:bookmarkEnd w:id="3958"/>
      <w:bookmarkEnd w:id="3959"/>
    </w:p>
    <w:p w14:paraId="03632764" w14:textId="77777777" w:rsidR="005355DD" w:rsidRPr="00816C4A" w:rsidRDefault="005355DD" w:rsidP="005355DD">
      <w:r w:rsidRPr="00816C4A">
        <w:t>This data object shall contain the PDP, PDN or PDU Session type, as defined in 3GPP TS 24.008 [9] for GERAN and UTRAN, in 3GPP TS 24.301 [46] for E-UTRAN</w:t>
      </w:r>
      <w:r>
        <w:t xml:space="preserve"> and Satellite E-UTRAN</w:t>
      </w:r>
      <w:r w:rsidRPr="00816C4A">
        <w:t xml:space="preserve"> or in 3GPP TS 24.501 [70]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lastRenderedPageBreak/>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77777777" w:rsidR="00E86E7B" w:rsidRPr="00816C4A" w:rsidRDefault="00E86E7B" w:rsidP="00B27DCC">
            <w:pPr>
              <w:spacing w:after="0"/>
              <w:rPr>
                <w:noProof/>
              </w:rPr>
            </w:pPr>
            <w:r w:rsidRPr="00816C4A">
              <w:t>NOTE:</w:t>
            </w:r>
            <w:r w:rsidRPr="00816C4A">
              <w:tab/>
              <w:t>Interpretation of the type depends on the value for the Access Technology (see clause 8.62)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60" w:name="_Toc3201098"/>
      <w:bookmarkStart w:id="3961" w:name="_Toc20392841"/>
      <w:bookmarkStart w:id="3962" w:name="_Toc27774488"/>
      <w:bookmarkStart w:id="3963" w:name="_Toc36482948"/>
      <w:bookmarkStart w:id="3964" w:name="_Toc36484608"/>
      <w:bookmarkStart w:id="3965" w:name="_Toc44933538"/>
      <w:bookmarkStart w:id="3966" w:name="_Toc50972491"/>
      <w:bookmarkStart w:id="3967" w:name="_Toc57105245"/>
      <w:bookmarkStart w:id="3968" w:name="_Toc130981714"/>
      <w:r w:rsidRPr="00816C4A">
        <w:t>8.143</w:t>
      </w:r>
      <w:r w:rsidRPr="00816C4A">
        <w:tab/>
        <w:t>PDU Session Establishment parameters</w:t>
      </w:r>
      <w:bookmarkEnd w:id="3960"/>
      <w:bookmarkEnd w:id="3961"/>
      <w:bookmarkEnd w:id="3962"/>
      <w:bookmarkEnd w:id="3963"/>
      <w:bookmarkEnd w:id="3964"/>
      <w:bookmarkEnd w:id="3965"/>
      <w:bookmarkEnd w:id="3966"/>
      <w:bookmarkEnd w:id="3967"/>
      <w:bookmarkEnd w:id="396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77777777" w:rsidR="00EF7705" w:rsidRPr="00EB092D" w:rsidRDefault="00EF7705" w:rsidP="00EF7705">
      <w:r w:rsidRPr="00EB092D">
        <w:t>The DNN is coded as specified in TS 24.501 [70] clause 9.11.2.1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69" w:name="_Toc36484610"/>
      <w:bookmarkStart w:id="3970" w:name="_Toc44933540"/>
      <w:bookmarkStart w:id="3971" w:name="_Toc50972493"/>
      <w:bookmarkStart w:id="3972" w:name="_Toc57105247"/>
      <w:bookmarkStart w:id="3973" w:name="_Toc130981715"/>
      <w:r>
        <w:lastRenderedPageBreak/>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73"/>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77777777"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0449C8CB" w14:textId="77777777" w:rsidR="006746F6" w:rsidRDefault="006746F6" w:rsidP="006746F6">
      <w:pPr>
        <w:pStyle w:val="Heading2"/>
      </w:pPr>
      <w:bookmarkStart w:id="3974" w:name="_Toc130981716"/>
      <w:r w:rsidRPr="00816C4A">
        <w:t>8.</w:t>
      </w:r>
      <w:r>
        <w:t>145</w:t>
      </w:r>
      <w:r w:rsidRPr="00816C4A">
        <w:tab/>
      </w:r>
      <w:r>
        <w:t>Slices information</w:t>
      </w:r>
      <w:bookmarkEnd w:id="3969"/>
      <w:bookmarkEnd w:id="3970"/>
      <w:bookmarkEnd w:id="3971"/>
      <w:bookmarkEnd w:id="3972"/>
      <w:bookmarkEnd w:id="3974"/>
    </w:p>
    <w:p w14:paraId="3163C280" w14:textId="77777777" w:rsidR="00660539" w:rsidRPr="000C201D" w:rsidRDefault="00660539" w:rsidP="00660539">
      <w:r w:rsidRPr="000C201D">
        <w:t>This data object contain a list of slice information.</w:t>
      </w:r>
    </w:p>
    <w:p w14:paraId="5B298616" w14:textId="77777777" w:rsidR="00660539" w:rsidRPr="000C201D" w:rsidRDefault="00660539" w:rsidP="00660539">
      <w:r w:rsidRPr="000C201D">
        <w:t>Each slice information element is a S-NSSAI as specified in 3GPP TS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16B1E47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p>
    <w:p w14:paraId="2CB79E8A" w14:textId="257A22EC" w:rsidR="002601BD" w:rsidRPr="00816C4A" w:rsidRDefault="002601BD" w:rsidP="002601BD">
      <w:pPr>
        <w:pStyle w:val="Heading2"/>
      </w:pPr>
      <w:bookmarkStart w:id="3975" w:name="_Toc130981717"/>
      <w:r w:rsidRPr="00816C4A">
        <w:lastRenderedPageBreak/>
        <w:t>8.</w:t>
      </w:r>
      <w:r>
        <w:t>146</w:t>
      </w:r>
      <w:r w:rsidRPr="00816C4A">
        <w:tab/>
      </w:r>
      <w:r>
        <w:t>SOR-CMCI</w:t>
      </w:r>
      <w:bookmarkEnd w:id="397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601BD" w:rsidRPr="00816C4A" w14:paraId="2127E55B" w14:textId="77777777" w:rsidTr="00DF4D17">
        <w:trPr>
          <w:cantSplit/>
          <w:jc w:val="center"/>
        </w:trPr>
        <w:tc>
          <w:tcPr>
            <w:tcW w:w="1559" w:type="dxa"/>
          </w:tcPr>
          <w:p w14:paraId="1B49DAB8" w14:textId="77777777" w:rsidR="002601BD" w:rsidRPr="00816C4A" w:rsidRDefault="002601BD" w:rsidP="00DF4D17">
            <w:pPr>
              <w:pStyle w:val="TAH"/>
              <w:rPr>
                <w:lang w:eastAsia="en-GB"/>
              </w:rPr>
            </w:pPr>
            <w:r w:rsidRPr="00816C4A">
              <w:rPr>
                <w:lang w:eastAsia="en-GB"/>
              </w:rPr>
              <w:t>Byte(s)</w:t>
            </w:r>
          </w:p>
        </w:tc>
        <w:tc>
          <w:tcPr>
            <w:tcW w:w="4820" w:type="dxa"/>
          </w:tcPr>
          <w:p w14:paraId="7B587C5D" w14:textId="77777777" w:rsidR="002601BD" w:rsidRPr="00816C4A" w:rsidRDefault="002601BD" w:rsidP="00DF4D17">
            <w:pPr>
              <w:pStyle w:val="TAH"/>
              <w:rPr>
                <w:lang w:eastAsia="en-GB"/>
              </w:rPr>
            </w:pPr>
            <w:r w:rsidRPr="00816C4A">
              <w:rPr>
                <w:lang w:eastAsia="en-GB"/>
              </w:rPr>
              <w:t>Description</w:t>
            </w:r>
          </w:p>
        </w:tc>
        <w:tc>
          <w:tcPr>
            <w:tcW w:w="1416" w:type="dxa"/>
          </w:tcPr>
          <w:p w14:paraId="0CA7EC7B" w14:textId="77777777" w:rsidR="002601BD" w:rsidRPr="00816C4A" w:rsidRDefault="002601BD" w:rsidP="00DF4D17">
            <w:pPr>
              <w:pStyle w:val="TAH"/>
              <w:rPr>
                <w:lang w:eastAsia="en-GB"/>
              </w:rPr>
            </w:pPr>
            <w:r w:rsidRPr="00816C4A">
              <w:rPr>
                <w:lang w:eastAsia="en-GB"/>
              </w:rPr>
              <w:t>Length</w:t>
            </w:r>
          </w:p>
        </w:tc>
      </w:tr>
      <w:tr w:rsidR="002601BD" w:rsidRPr="00816C4A" w14:paraId="6A33F098" w14:textId="77777777" w:rsidTr="00DF4D17">
        <w:trPr>
          <w:cantSplit/>
          <w:jc w:val="center"/>
        </w:trPr>
        <w:tc>
          <w:tcPr>
            <w:tcW w:w="1559" w:type="dxa"/>
          </w:tcPr>
          <w:p w14:paraId="12969027" w14:textId="77777777" w:rsidR="002601BD" w:rsidRPr="00816C4A" w:rsidRDefault="002601BD" w:rsidP="00DF4D17">
            <w:pPr>
              <w:pStyle w:val="TAC"/>
              <w:rPr>
                <w:lang w:eastAsia="en-GB"/>
              </w:rPr>
            </w:pPr>
            <w:r w:rsidRPr="00816C4A">
              <w:rPr>
                <w:lang w:eastAsia="en-GB"/>
              </w:rPr>
              <w:t>1</w:t>
            </w:r>
          </w:p>
        </w:tc>
        <w:tc>
          <w:tcPr>
            <w:tcW w:w="4820" w:type="dxa"/>
          </w:tcPr>
          <w:p w14:paraId="3524F592" w14:textId="77777777" w:rsidR="002601BD" w:rsidRPr="00816C4A" w:rsidRDefault="002601BD" w:rsidP="00DF4D17">
            <w:pPr>
              <w:pStyle w:val="TAL"/>
              <w:rPr>
                <w:lang w:val="sv-SE"/>
              </w:rPr>
            </w:pPr>
            <w:r>
              <w:rPr>
                <w:lang w:val="sv-SE"/>
              </w:rPr>
              <w:t>SOR-CMCI</w:t>
            </w:r>
            <w:r w:rsidRPr="00816C4A">
              <w:rPr>
                <w:lang w:val="sv-SE"/>
              </w:rPr>
              <w:t xml:space="preserve"> tag</w:t>
            </w:r>
          </w:p>
        </w:tc>
        <w:tc>
          <w:tcPr>
            <w:tcW w:w="1416" w:type="dxa"/>
          </w:tcPr>
          <w:p w14:paraId="65EDADDD" w14:textId="77777777" w:rsidR="002601BD" w:rsidRPr="00816C4A" w:rsidRDefault="002601BD" w:rsidP="00DF4D17">
            <w:pPr>
              <w:pStyle w:val="TAC"/>
              <w:rPr>
                <w:lang w:eastAsia="en-GB"/>
              </w:rPr>
            </w:pPr>
            <w:r w:rsidRPr="00816C4A">
              <w:rPr>
                <w:lang w:eastAsia="en-GB"/>
              </w:rPr>
              <w:t>1</w:t>
            </w:r>
          </w:p>
        </w:tc>
      </w:tr>
      <w:tr w:rsidR="002601BD" w:rsidRPr="00816C4A" w14:paraId="41A740CD" w14:textId="77777777" w:rsidTr="00DF4D17">
        <w:trPr>
          <w:cantSplit/>
          <w:jc w:val="center"/>
        </w:trPr>
        <w:tc>
          <w:tcPr>
            <w:tcW w:w="1559" w:type="dxa"/>
          </w:tcPr>
          <w:p w14:paraId="65A1D3FA" w14:textId="77777777" w:rsidR="002601BD" w:rsidRPr="00816C4A" w:rsidRDefault="002601BD" w:rsidP="00DF4D17">
            <w:pPr>
              <w:pStyle w:val="TAC"/>
              <w:rPr>
                <w:lang w:eastAsia="en-GB"/>
              </w:rPr>
            </w:pPr>
            <w:r w:rsidRPr="00816C4A">
              <w:rPr>
                <w:lang w:eastAsia="en-GB"/>
              </w:rPr>
              <w:t>2</w:t>
            </w:r>
          </w:p>
        </w:tc>
        <w:tc>
          <w:tcPr>
            <w:tcW w:w="4820" w:type="dxa"/>
          </w:tcPr>
          <w:p w14:paraId="0C4E1915" w14:textId="77777777" w:rsidR="002601BD" w:rsidRPr="00816C4A" w:rsidRDefault="002601BD" w:rsidP="00DF4D17">
            <w:pPr>
              <w:pStyle w:val="TAL"/>
            </w:pPr>
            <w:r>
              <w:t>Length (X)</w:t>
            </w:r>
          </w:p>
        </w:tc>
        <w:tc>
          <w:tcPr>
            <w:tcW w:w="1416" w:type="dxa"/>
          </w:tcPr>
          <w:p w14:paraId="2B24E663" w14:textId="77777777" w:rsidR="002601BD" w:rsidRPr="00816C4A" w:rsidRDefault="002601BD" w:rsidP="00DF4D17">
            <w:pPr>
              <w:pStyle w:val="TAC"/>
              <w:rPr>
                <w:lang w:eastAsia="en-GB"/>
              </w:rPr>
            </w:pPr>
            <w:r>
              <w:rPr>
                <w:lang w:eastAsia="en-GB"/>
              </w:rPr>
              <w:t>2</w:t>
            </w:r>
          </w:p>
        </w:tc>
      </w:tr>
      <w:tr w:rsidR="002601BD" w:rsidRPr="00816C4A" w14:paraId="7D9D4CA2" w14:textId="77777777" w:rsidTr="00DF4D17">
        <w:trPr>
          <w:cantSplit/>
          <w:jc w:val="center"/>
        </w:trPr>
        <w:tc>
          <w:tcPr>
            <w:tcW w:w="1559" w:type="dxa"/>
          </w:tcPr>
          <w:p w14:paraId="486DD456" w14:textId="77777777" w:rsidR="002601BD" w:rsidRPr="00816C4A" w:rsidRDefault="002601BD" w:rsidP="00DF4D17">
            <w:pPr>
              <w:pStyle w:val="PL"/>
              <w:jc w:val="center"/>
              <w:rPr>
                <w:rFonts w:ascii="Arial" w:hAnsi="Arial"/>
                <w:sz w:val="18"/>
              </w:rPr>
            </w:pPr>
            <w:r>
              <w:rPr>
                <w:rFonts w:ascii="Arial" w:hAnsi="Arial"/>
                <w:sz w:val="18"/>
              </w:rPr>
              <w:t>4</w:t>
            </w:r>
            <w:r w:rsidRPr="00816C4A">
              <w:rPr>
                <w:rFonts w:ascii="Arial" w:hAnsi="Arial"/>
                <w:sz w:val="18"/>
              </w:rPr>
              <w:t xml:space="preserve"> to </w:t>
            </w:r>
            <w:r>
              <w:rPr>
                <w:rFonts w:ascii="Arial" w:hAnsi="Arial"/>
                <w:sz w:val="18"/>
              </w:rPr>
              <w:t>(3+X)</w:t>
            </w:r>
          </w:p>
        </w:tc>
        <w:tc>
          <w:tcPr>
            <w:tcW w:w="4820" w:type="dxa"/>
          </w:tcPr>
          <w:p w14:paraId="3877B53E" w14:textId="77777777" w:rsidR="002601BD" w:rsidRPr="00816C4A" w:rsidRDefault="002601BD" w:rsidP="00DF4D17">
            <w:pPr>
              <w:pStyle w:val="TAR"/>
              <w:jc w:val="left"/>
            </w:pPr>
            <w:r>
              <w:t>SOR-CMCI parameters</w:t>
            </w:r>
          </w:p>
        </w:tc>
        <w:tc>
          <w:tcPr>
            <w:tcW w:w="1416" w:type="dxa"/>
          </w:tcPr>
          <w:p w14:paraId="6370E8BB" w14:textId="77777777" w:rsidR="002601BD" w:rsidRPr="00816C4A" w:rsidRDefault="002601BD" w:rsidP="00DF4D17">
            <w:pPr>
              <w:pStyle w:val="PL"/>
              <w:jc w:val="center"/>
              <w:rPr>
                <w:rFonts w:ascii="Arial" w:hAnsi="Arial"/>
                <w:sz w:val="18"/>
              </w:rPr>
            </w:pPr>
            <w:r>
              <w:rPr>
                <w:rFonts w:ascii="Arial" w:hAnsi="Arial"/>
                <w:sz w:val="18"/>
              </w:rPr>
              <w:t>X</w:t>
            </w:r>
          </w:p>
        </w:tc>
      </w:tr>
    </w:tbl>
    <w:p w14:paraId="1691E8FA" w14:textId="77777777" w:rsidR="002601BD" w:rsidRPr="00816C4A" w:rsidRDefault="002601BD" w:rsidP="002601BD"/>
    <w:p w14:paraId="464A10DD" w14:textId="794A2C0D" w:rsidR="002601BD" w:rsidRDefault="002601BD" w:rsidP="002601BD">
      <w:pPr>
        <w:pStyle w:val="B1"/>
        <w:ind w:firstLine="0"/>
      </w:pPr>
      <w:r w:rsidRPr="00816C4A">
        <w:t xml:space="preserve">Coding of </w:t>
      </w:r>
      <w:r w:rsidRPr="00C26365">
        <w:t xml:space="preserve">SOR-CMCI </w:t>
      </w:r>
      <w:proofErr w:type="spellStart"/>
      <w:r w:rsidRPr="00C26365">
        <w:t>parameters</w:t>
      </w:r>
      <w:r w:rsidRPr="00816C4A">
        <w:t>:</w:t>
      </w:r>
      <w:r w:rsidRPr="00EB092D">
        <w:t>The</w:t>
      </w:r>
      <w:proofErr w:type="spellEnd"/>
      <w:r w:rsidRPr="00EB092D">
        <w:t xml:space="preserve"> </w:t>
      </w:r>
      <w:r>
        <w:t>SOR-CMCI parameters</w:t>
      </w:r>
      <w:r w:rsidRPr="00EB092D">
        <w:t xml:space="preserve"> </w:t>
      </w:r>
      <w:r>
        <w:t>are</w:t>
      </w:r>
      <w:r w:rsidRPr="00EB092D">
        <w:t xml:space="preserve"> coded as specified i</w:t>
      </w:r>
      <w:r>
        <w:t>n TS 24.501 [70] clause 9.11.3.51 and start from octet (o+3) of SOR-CMCI as defined in Figure 9.11.3.51.7 of TS 24.501 [70].</w:t>
      </w:r>
    </w:p>
    <w:p w14:paraId="1C431F04" w14:textId="6B65BD35" w:rsidR="002C5E13" w:rsidRPr="00816C4A" w:rsidRDefault="002C7D68" w:rsidP="002C5E13">
      <w:pPr>
        <w:pStyle w:val="Heading2"/>
      </w:pPr>
      <w:bookmarkStart w:id="3976" w:name="_Toc99609879"/>
      <w:bookmarkStart w:id="3977" w:name="_Toc130981718"/>
      <w:r>
        <w:t>8.147</w:t>
      </w:r>
      <w:r w:rsidR="002C5E13">
        <w:tab/>
        <w:t>CA</w:t>
      </w:r>
      <w:r w:rsidR="002C5E13" w:rsidRPr="00816C4A">
        <w:t>G cell selection status</w:t>
      </w:r>
      <w:bookmarkEnd w:id="3976"/>
      <w:bookmarkEnd w:id="397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77777777" w:rsidR="002C5E13" w:rsidRPr="00816C4A" w:rsidRDefault="002C5E13" w:rsidP="002C5E13">
      <w:pPr>
        <w:pStyle w:val="B2"/>
      </w:pPr>
      <w:r w:rsidRPr="00816C4A">
        <w:t>Bits b7 and b8 indicate the C</w:t>
      </w:r>
      <w:r>
        <w:t>A</w:t>
      </w:r>
      <w:r w:rsidRPr="00816C4A">
        <w:t>G selection mechanism used; see TS 2</w:t>
      </w:r>
      <w:r>
        <w:t>3</w:t>
      </w:r>
      <w:r w:rsidRPr="00816C4A">
        <w:t>.</w:t>
      </w:r>
      <w:r>
        <w:t>122</w:t>
      </w:r>
      <w:r w:rsidRPr="00816C4A">
        <w:t xml:space="preserve"> [</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78" w:name="_Toc99609880"/>
    </w:p>
    <w:p w14:paraId="6457CFA4" w14:textId="32DC3833" w:rsidR="002C5E13" w:rsidRPr="00816C4A" w:rsidRDefault="002C7D68" w:rsidP="00660539">
      <w:pPr>
        <w:pStyle w:val="Heading2"/>
      </w:pPr>
      <w:bookmarkStart w:id="3979" w:name="_Toc130981719"/>
      <w:r>
        <w:t>8.148</w:t>
      </w:r>
      <w:r w:rsidR="002C5E13" w:rsidRPr="00816C4A">
        <w:tab/>
      </w:r>
      <w:bookmarkEnd w:id="3978"/>
      <w:r w:rsidR="002C5E13">
        <w:t>CAG</w:t>
      </w:r>
      <w:r w:rsidR="002C5E13" w:rsidRPr="00816C4A">
        <w:t xml:space="preserve"> </w:t>
      </w:r>
      <w:r w:rsidR="002C5E13">
        <w:t>information list</w:t>
      </w:r>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E62BD06" w14:textId="77777777" w:rsidTr="00C5562E">
        <w:trPr>
          <w:cantSplit/>
          <w:jc w:val="center"/>
        </w:trPr>
        <w:tc>
          <w:tcPr>
            <w:tcW w:w="1559" w:type="dxa"/>
          </w:tcPr>
          <w:p w14:paraId="17C5AEF5" w14:textId="77777777" w:rsidR="002C5E13" w:rsidRPr="00816C4A" w:rsidRDefault="002C5E13" w:rsidP="00C5562E">
            <w:pPr>
              <w:pStyle w:val="TAH"/>
              <w:rPr>
                <w:lang w:eastAsia="en-GB"/>
              </w:rPr>
            </w:pPr>
            <w:r w:rsidRPr="00816C4A">
              <w:rPr>
                <w:lang w:eastAsia="en-GB"/>
              </w:rPr>
              <w:t>Byte(s)</w:t>
            </w:r>
          </w:p>
        </w:tc>
        <w:tc>
          <w:tcPr>
            <w:tcW w:w="4820" w:type="dxa"/>
          </w:tcPr>
          <w:p w14:paraId="15D5A175" w14:textId="77777777" w:rsidR="002C5E13" w:rsidRPr="00816C4A" w:rsidRDefault="002C5E13" w:rsidP="00C5562E">
            <w:pPr>
              <w:pStyle w:val="TAH"/>
              <w:rPr>
                <w:lang w:eastAsia="en-GB"/>
              </w:rPr>
            </w:pPr>
            <w:r w:rsidRPr="00816C4A">
              <w:rPr>
                <w:lang w:eastAsia="en-GB"/>
              </w:rPr>
              <w:t>Description</w:t>
            </w:r>
          </w:p>
        </w:tc>
        <w:tc>
          <w:tcPr>
            <w:tcW w:w="1416" w:type="dxa"/>
          </w:tcPr>
          <w:p w14:paraId="3F9FBEAD" w14:textId="77777777" w:rsidR="002C5E13" w:rsidRPr="00816C4A" w:rsidRDefault="002C5E13" w:rsidP="00C5562E">
            <w:pPr>
              <w:pStyle w:val="TAH"/>
              <w:rPr>
                <w:lang w:eastAsia="en-GB"/>
              </w:rPr>
            </w:pPr>
            <w:r w:rsidRPr="00816C4A">
              <w:rPr>
                <w:lang w:eastAsia="en-GB"/>
              </w:rPr>
              <w:t>Length</w:t>
            </w:r>
          </w:p>
        </w:tc>
      </w:tr>
      <w:tr w:rsidR="002C5E13" w:rsidRPr="00816C4A" w14:paraId="724ED027" w14:textId="77777777" w:rsidTr="00C5562E">
        <w:trPr>
          <w:cantSplit/>
          <w:jc w:val="center"/>
        </w:trPr>
        <w:tc>
          <w:tcPr>
            <w:tcW w:w="1559" w:type="dxa"/>
          </w:tcPr>
          <w:p w14:paraId="5CFA88A3" w14:textId="77777777" w:rsidR="002C5E13" w:rsidRPr="00816C4A" w:rsidRDefault="002C5E13" w:rsidP="00C5562E">
            <w:pPr>
              <w:pStyle w:val="TAC"/>
              <w:rPr>
                <w:lang w:eastAsia="en-GB"/>
              </w:rPr>
            </w:pPr>
            <w:r w:rsidRPr="00816C4A">
              <w:rPr>
                <w:lang w:eastAsia="en-GB"/>
              </w:rPr>
              <w:t>1</w:t>
            </w:r>
          </w:p>
        </w:tc>
        <w:tc>
          <w:tcPr>
            <w:tcW w:w="4820" w:type="dxa"/>
          </w:tcPr>
          <w:p w14:paraId="1258BFFE" w14:textId="77777777" w:rsidR="002C5E13" w:rsidRPr="00816C4A" w:rsidRDefault="002C5E13" w:rsidP="00C5562E">
            <w:pPr>
              <w:pStyle w:val="TAL"/>
              <w:rPr>
                <w:lang w:val="sv-SE"/>
              </w:rPr>
            </w:pPr>
            <w:r>
              <w:t>CAG</w:t>
            </w:r>
            <w:r w:rsidRPr="00816C4A">
              <w:t xml:space="preserve"> </w:t>
            </w:r>
            <w:r>
              <w:t>information list</w:t>
            </w:r>
            <w:r w:rsidRPr="00816C4A">
              <w:rPr>
                <w:lang w:val="sv-SE"/>
              </w:rPr>
              <w:t xml:space="preserve"> tag</w:t>
            </w:r>
          </w:p>
        </w:tc>
        <w:tc>
          <w:tcPr>
            <w:tcW w:w="1416" w:type="dxa"/>
          </w:tcPr>
          <w:p w14:paraId="71CA2087" w14:textId="77777777" w:rsidR="002C5E13" w:rsidRPr="00816C4A" w:rsidRDefault="002C5E13" w:rsidP="00C5562E">
            <w:pPr>
              <w:pStyle w:val="TAC"/>
              <w:rPr>
                <w:lang w:eastAsia="en-GB"/>
              </w:rPr>
            </w:pPr>
            <w:r w:rsidRPr="00816C4A">
              <w:rPr>
                <w:lang w:eastAsia="en-GB"/>
              </w:rPr>
              <w:t>1</w:t>
            </w:r>
          </w:p>
        </w:tc>
      </w:tr>
      <w:tr w:rsidR="002C5E13" w:rsidRPr="00816C4A" w14:paraId="38E1DD9D" w14:textId="77777777" w:rsidTr="00C5562E">
        <w:trPr>
          <w:cantSplit/>
          <w:jc w:val="center"/>
        </w:trPr>
        <w:tc>
          <w:tcPr>
            <w:tcW w:w="1559" w:type="dxa"/>
          </w:tcPr>
          <w:p w14:paraId="549464C6" w14:textId="77777777" w:rsidR="002C5E13" w:rsidRPr="00816C4A" w:rsidRDefault="002C5E13" w:rsidP="00C5562E">
            <w:pPr>
              <w:pStyle w:val="TAC"/>
              <w:rPr>
                <w:lang w:eastAsia="en-GB"/>
              </w:rPr>
            </w:pPr>
            <w:r w:rsidRPr="00816C4A">
              <w:rPr>
                <w:lang w:eastAsia="en-GB"/>
              </w:rPr>
              <w:t>2</w:t>
            </w:r>
          </w:p>
        </w:tc>
        <w:tc>
          <w:tcPr>
            <w:tcW w:w="4820" w:type="dxa"/>
          </w:tcPr>
          <w:p w14:paraId="5BEADC77" w14:textId="77777777" w:rsidR="002C5E13" w:rsidRPr="00816C4A" w:rsidRDefault="002C5E13" w:rsidP="00C5562E">
            <w:pPr>
              <w:pStyle w:val="TAL"/>
            </w:pPr>
            <w:r w:rsidRPr="00816C4A">
              <w:t xml:space="preserve">Length </w:t>
            </w:r>
          </w:p>
        </w:tc>
        <w:tc>
          <w:tcPr>
            <w:tcW w:w="1416" w:type="dxa"/>
          </w:tcPr>
          <w:p w14:paraId="5C18A795" w14:textId="77777777" w:rsidR="002C5E13" w:rsidRPr="00816C4A" w:rsidRDefault="002C5E13" w:rsidP="00C5562E">
            <w:pPr>
              <w:pStyle w:val="TAC"/>
              <w:rPr>
                <w:lang w:eastAsia="en-GB"/>
              </w:rPr>
            </w:pPr>
            <w:r w:rsidRPr="00816C4A">
              <w:rPr>
                <w:lang w:eastAsia="en-GB"/>
              </w:rPr>
              <w:t>1</w:t>
            </w:r>
          </w:p>
        </w:tc>
      </w:tr>
      <w:tr w:rsidR="002C5E13" w:rsidRPr="00816C4A" w14:paraId="64F6620B" w14:textId="77777777" w:rsidTr="00C5562E">
        <w:trPr>
          <w:cantSplit/>
          <w:jc w:val="center"/>
        </w:trPr>
        <w:tc>
          <w:tcPr>
            <w:tcW w:w="1559" w:type="dxa"/>
          </w:tcPr>
          <w:p w14:paraId="4BFFABBF" w14:textId="77777777" w:rsidR="002C5E13" w:rsidRPr="00816C4A" w:rsidRDefault="002C5E13" w:rsidP="00C5562E">
            <w:pPr>
              <w:pStyle w:val="PL"/>
              <w:jc w:val="center"/>
              <w:rPr>
                <w:rFonts w:ascii="Arial" w:hAnsi="Arial"/>
                <w:sz w:val="18"/>
              </w:rPr>
            </w:pPr>
            <w:r w:rsidRPr="00816C4A">
              <w:rPr>
                <w:rFonts w:ascii="Arial" w:hAnsi="Arial"/>
                <w:sz w:val="18"/>
              </w:rPr>
              <w:t>3 to X+2</w:t>
            </w:r>
          </w:p>
        </w:tc>
        <w:tc>
          <w:tcPr>
            <w:tcW w:w="4820" w:type="dxa"/>
          </w:tcPr>
          <w:p w14:paraId="2A6CA4D1" w14:textId="77777777" w:rsidR="002C5E13" w:rsidRPr="00816C4A" w:rsidRDefault="002C5E13" w:rsidP="00C5562E">
            <w:pPr>
              <w:pStyle w:val="TAR"/>
              <w:jc w:val="left"/>
            </w:pPr>
            <w:r>
              <w:t>CAG</w:t>
            </w:r>
            <w:r w:rsidRPr="00816C4A">
              <w:t xml:space="preserve"> </w:t>
            </w:r>
            <w:r>
              <w:t>information list</w:t>
            </w:r>
          </w:p>
        </w:tc>
        <w:tc>
          <w:tcPr>
            <w:tcW w:w="1416" w:type="dxa"/>
          </w:tcPr>
          <w:p w14:paraId="24FBA504" w14:textId="77777777" w:rsidR="002C5E13" w:rsidRPr="00816C4A" w:rsidRDefault="002C5E13" w:rsidP="00C5562E">
            <w:pPr>
              <w:pStyle w:val="PL"/>
              <w:jc w:val="center"/>
              <w:rPr>
                <w:rFonts w:ascii="Arial" w:hAnsi="Arial"/>
                <w:sz w:val="18"/>
              </w:rPr>
            </w:pPr>
            <w:r w:rsidRPr="00816C4A">
              <w:rPr>
                <w:rFonts w:ascii="Arial" w:hAnsi="Arial"/>
                <w:sz w:val="18"/>
              </w:rPr>
              <w:t>X</w:t>
            </w:r>
          </w:p>
        </w:tc>
      </w:tr>
    </w:tbl>
    <w:p w14:paraId="5B1C26CC" w14:textId="77777777" w:rsidR="002C5E13" w:rsidRDefault="002C5E13" w:rsidP="002C5E13">
      <w:pPr>
        <w:pStyle w:val="B1"/>
      </w:pPr>
    </w:p>
    <w:p w14:paraId="6209420A" w14:textId="77777777" w:rsidR="002C5E13" w:rsidRPr="00816C4A" w:rsidRDefault="002C5E13" w:rsidP="002C5E13">
      <w:pPr>
        <w:pStyle w:val="B1"/>
      </w:pPr>
      <w:r w:rsidRPr="00816C4A">
        <w:t xml:space="preserve">Coding of </w:t>
      </w:r>
      <w:r>
        <w:t>CAG</w:t>
      </w:r>
      <w:r w:rsidRPr="00816C4A">
        <w:t xml:space="preserve"> </w:t>
      </w:r>
      <w:r>
        <w:t>information list</w:t>
      </w:r>
      <w:r w:rsidRPr="00816C4A">
        <w:t>:</w:t>
      </w:r>
    </w:p>
    <w:p w14:paraId="183762FC" w14:textId="77777777" w:rsidR="002C5E13" w:rsidRPr="00816C4A" w:rsidRDefault="002C5E13" w:rsidP="002C5E13">
      <w:pPr>
        <w:pStyle w:val="B2"/>
      </w:pPr>
      <w:r w:rsidRPr="00816C4A">
        <w:t xml:space="preserve">As for </w:t>
      </w:r>
      <w:r w:rsidRPr="007C12AC">
        <w:rPr>
          <w:rFonts w:hint="eastAsia"/>
          <w:lang w:val="en-US" w:eastAsia="zh-CN"/>
        </w:rPr>
        <w:t>CAG information list entry</w:t>
      </w:r>
      <w:r w:rsidRPr="007D0212">
        <w:rPr>
          <w:lang w:val="en-US"/>
        </w:rPr>
        <w:t xml:space="preserve"> </w:t>
      </w:r>
      <w:r w:rsidRPr="00816C4A">
        <w:t>in EF</w:t>
      </w:r>
      <w:r w:rsidRPr="00816C4A">
        <w:rPr>
          <w:vertAlign w:val="subscript"/>
        </w:rPr>
        <w:t>C</w:t>
      </w:r>
      <w:r>
        <w:rPr>
          <w:vertAlign w:val="subscript"/>
        </w:rPr>
        <w:t>AG</w:t>
      </w:r>
      <w:r w:rsidRPr="00816C4A">
        <w:t>, in TS 31.102 [14]</w:t>
      </w:r>
    </w:p>
    <w:p w14:paraId="1FDD1FDC" w14:textId="1D61F13C" w:rsidR="002C5E13" w:rsidRPr="00816C4A" w:rsidRDefault="002C7D68" w:rsidP="002C5E13">
      <w:pPr>
        <w:pStyle w:val="Heading2"/>
        <w:rPr>
          <w:lang w:val="pt-BR"/>
        </w:rPr>
      </w:pPr>
      <w:bookmarkStart w:id="3980" w:name="_Toc99609881"/>
      <w:bookmarkStart w:id="3981" w:name="_Toc130981720"/>
      <w:r>
        <w:rPr>
          <w:lang w:val="pt-BR"/>
        </w:rPr>
        <w:lastRenderedPageBreak/>
        <w:t>8.149</w:t>
      </w:r>
      <w:r w:rsidR="002C5E13" w:rsidRPr="00816C4A">
        <w:rPr>
          <w:lang w:val="pt-BR"/>
        </w:rPr>
        <w:tab/>
      </w:r>
      <w:bookmarkEnd w:id="3980"/>
      <w:r w:rsidR="002C5E13">
        <w:t>CAG</w:t>
      </w:r>
      <w:r w:rsidR="002C5E13" w:rsidRPr="00816C4A">
        <w:t xml:space="preserve"> </w:t>
      </w:r>
      <w:r w:rsidR="002C5E13">
        <w:t xml:space="preserve">ID </w:t>
      </w:r>
      <w:r w:rsidR="002C5E13" w:rsidRPr="001B7C50">
        <w:t>human-</w:t>
      </w:r>
      <w:r w:rsidR="002C5E13">
        <w:t>readable network name list</w:t>
      </w:r>
      <w:bookmarkEnd w:id="398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69CF3D28" w14:textId="77777777" w:rsidTr="00C5562E">
        <w:trPr>
          <w:cantSplit/>
          <w:jc w:val="center"/>
        </w:trPr>
        <w:tc>
          <w:tcPr>
            <w:tcW w:w="1559" w:type="dxa"/>
          </w:tcPr>
          <w:p w14:paraId="011C0B40" w14:textId="77777777" w:rsidR="002C5E13" w:rsidRPr="00816C4A" w:rsidRDefault="002C5E13" w:rsidP="00C5562E">
            <w:pPr>
              <w:pStyle w:val="TAH"/>
              <w:rPr>
                <w:lang w:eastAsia="en-GB"/>
              </w:rPr>
            </w:pPr>
            <w:r w:rsidRPr="00816C4A">
              <w:rPr>
                <w:lang w:eastAsia="en-GB"/>
              </w:rPr>
              <w:t>Byte(s)</w:t>
            </w:r>
          </w:p>
        </w:tc>
        <w:tc>
          <w:tcPr>
            <w:tcW w:w="4820" w:type="dxa"/>
          </w:tcPr>
          <w:p w14:paraId="2BE83EF0" w14:textId="77777777" w:rsidR="002C5E13" w:rsidRPr="00816C4A" w:rsidRDefault="002C5E13" w:rsidP="00C5562E">
            <w:pPr>
              <w:pStyle w:val="TAH"/>
              <w:rPr>
                <w:lang w:eastAsia="en-GB"/>
              </w:rPr>
            </w:pPr>
            <w:r w:rsidRPr="00816C4A">
              <w:rPr>
                <w:lang w:eastAsia="en-GB"/>
              </w:rPr>
              <w:t>Description</w:t>
            </w:r>
          </w:p>
        </w:tc>
        <w:tc>
          <w:tcPr>
            <w:tcW w:w="1416" w:type="dxa"/>
          </w:tcPr>
          <w:p w14:paraId="07C348DF" w14:textId="77777777" w:rsidR="002C5E13" w:rsidRPr="00816C4A" w:rsidRDefault="002C5E13" w:rsidP="00C5562E">
            <w:pPr>
              <w:pStyle w:val="TAH"/>
              <w:rPr>
                <w:lang w:eastAsia="en-GB"/>
              </w:rPr>
            </w:pPr>
            <w:r w:rsidRPr="00816C4A">
              <w:rPr>
                <w:lang w:eastAsia="en-GB"/>
              </w:rPr>
              <w:t>Length</w:t>
            </w:r>
          </w:p>
        </w:tc>
      </w:tr>
      <w:tr w:rsidR="002C5E13" w:rsidRPr="00816C4A" w14:paraId="3DAD335D" w14:textId="77777777" w:rsidTr="00C5562E">
        <w:trPr>
          <w:cantSplit/>
          <w:jc w:val="center"/>
        </w:trPr>
        <w:tc>
          <w:tcPr>
            <w:tcW w:w="1559" w:type="dxa"/>
          </w:tcPr>
          <w:p w14:paraId="4E6A1B2F" w14:textId="77777777" w:rsidR="002C5E13" w:rsidRPr="00816C4A" w:rsidRDefault="002C5E13" w:rsidP="00C5562E">
            <w:pPr>
              <w:pStyle w:val="TAC"/>
              <w:rPr>
                <w:lang w:eastAsia="en-GB"/>
              </w:rPr>
            </w:pPr>
            <w:r w:rsidRPr="00816C4A">
              <w:rPr>
                <w:lang w:eastAsia="en-GB"/>
              </w:rPr>
              <w:t>1</w:t>
            </w:r>
          </w:p>
        </w:tc>
        <w:tc>
          <w:tcPr>
            <w:tcW w:w="4820" w:type="dxa"/>
          </w:tcPr>
          <w:p w14:paraId="57A1AE98" w14:textId="77777777" w:rsidR="002C5E13" w:rsidRPr="00816C4A" w:rsidRDefault="002C5E13" w:rsidP="00C5562E">
            <w:pPr>
              <w:pStyle w:val="TAL"/>
              <w:rPr>
                <w:lang w:val="de-DE"/>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416" w:type="dxa"/>
          </w:tcPr>
          <w:p w14:paraId="70B3D2DC" w14:textId="77777777" w:rsidR="002C5E13" w:rsidRPr="00816C4A" w:rsidRDefault="002C5E13" w:rsidP="00C5562E">
            <w:pPr>
              <w:pStyle w:val="TAC"/>
              <w:rPr>
                <w:lang w:eastAsia="en-GB"/>
              </w:rPr>
            </w:pPr>
            <w:r w:rsidRPr="00816C4A">
              <w:rPr>
                <w:lang w:eastAsia="en-GB"/>
              </w:rPr>
              <w:t>1</w:t>
            </w:r>
          </w:p>
        </w:tc>
      </w:tr>
      <w:tr w:rsidR="002C5E13" w:rsidRPr="00816C4A" w14:paraId="71350F89" w14:textId="77777777" w:rsidTr="00C5562E">
        <w:trPr>
          <w:cantSplit/>
          <w:jc w:val="center"/>
        </w:trPr>
        <w:tc>
          <w:tcPr>
            <w:tcW w:w="1559" w:type="dxa"/>
          </w:tcPr>
          <w:p w14:paraId="389850ED" w14:textId="77777777" w:rsidR="002C5E13" w:rsidRPr="00816C4A" w:rsidRDefault="002C5E13" w:rsidP="00C5562E">
            <w:pPr>
              <w:pStyle w:val="TAC"/>
              <w:rPr>
                <w:lang w:eastAsia="en-GB"/>
              </w:rPr>
            </w:pPr>
            <w:r w:rsidRPr="00816C4A">
              <w:rPr>
                <w:lang w:eastAsia="en-GB"/>
              </w:rPr>
              <w:t>2</w:t>
            </w:r>
            <w:r>
              <w:rPr>
                <w:lang w:eastAsia="en-GB"/>
              </w:rPr>
              <w:t xml:space="preserve"> to 1 + X</w:t>
            </w:r>
          </w:p>
        </w:tc>
        <w:tc>
          <w:tcPr>
            <w:tcW w:w="4820" w:type="dxa"/>
          </w:tcPr>
          <w:p w14:paraId="46655B48" w14:textId="77777777" w:rsidR="002C5E13" w:rsidRPr="00816C4A" w:rsidRDefault="002C5E13" w:rsidP="00C5562E">
            <w:pPr>
              <w:pStyle w:val="TAL"/>
            </w:pPr>
            <w:r w:rsidRPr="00816C4A">
              <w:t xml:space="preserve">Length </w:t>
            </w:r>
          </w:p>
        </w:tc>
        <w:tc>
          <w:tcPr>
            <w:tcW w:w="1416" w:type="dxa"/>
          </w:tcPr>
          <w:p w14:paraId="396BA210" w14:textId="77777777" w:rsidR="002C5E13" w:rsidRPr="00816C4A" w:rsidRDefault="002C5E13" w:rsidP="00C5562E">
            <w:pPr>
              <w:pStyle w:val="TAC"/>
              <w:rPr>
                <w:lang w:eastAsia="en-GB"/>
              </w:rPr>
            </w:pPr>
            <w:r>
              <w:rPr>
                <w:lang w:eastAsia="en-GB"/>
              </w:rPr>
              <w:t>X</w:t>
            </w:r>
          </w:p>
        </w:tc>
      </w:tr>
      <w:tr w:rsidR="002C5E13" w:rsidRPr="00816C4A" w14:paraId="09D5481E" w14:textId="77777777" w:rsidTr="00C5562E">
        <w:trPr>
          <w:cantSplit/>
          <w:jc w:val="center"/>
        </w:trPr>
        <w:tc>
          <w:tcPr>
            <w:tcW w:w="1559" w:type="dxa"/>
          </w:tcPr>
          <w:p w14:paraId="1BA1DECD" w14:textId="77777777" w:rsidR="002C5E13" w:rsidRPr="00816C4A" w:rsidRDefault="002C5E13" w:rsidP="00C5562E">
            <w:pPr>
              <w:pStyle w:val="PL"/>
              <w:jc w:val="center"/>
              <w:rPr>
                <w:rFonts w:ascii="Arial" w:hAnsi="Arial"/>
                <w:sz w:val="18"/>
              </w:rPr>
            </w:pPr>
            <w:r w:rsidRPr="003E2BAA">
              <w:rPr>
                <w:rFonts w:ascii="Arial" w:hAnsi="Arial"/>
                <w:sz w:val="18"/>
              </w:rPr>
              <w:t>(</w:t>
            </w:r>
            <w:r>
              <w:rPr>
                <w:rFonts w:ascii="Arial" w:hAnsi="Arial"/>
                <w:sz w:val="18"/>
              </w:rPr>
              <w:t>X</w:t>
            </w:r>
            <w:r w:rsidRPr="003E2BAA">
              <w:rPr>
                <w:rFonts w:ascii="Arial" w:hAnsi="Arial"/>
                <w:sz w:val="18"/>
              </w:rPr>
              <w:t>+2) to (Y+X+1)</w:t>
            </w:r>
          </w:p>
        </w:tc>
        <w:tc>
          <w:tcPr>
            <w:tcW w:w="4820" w:type="dxa"/>
          </w:tcPr>
          <w:p w14:paraId="2BED24D5" w14:textId="77777777" w:rsidR="002C5E13" w:rsidRPr="00816C4A" w:rsidRDefault="002C5E13" w:rsidP="00C5562E">
            <w:pPr>
              <w:pStyle w:val="TAR"/>
              <w:jc w:val="left"/>
            </w:pPr>
            <w:r>
              <w:t>CAG</w:t>
            </w:r>
            <w:r w:rsidRPr="00816C4A">
              <w:t xml:space="preserve"> </w:t>
            </w:r>
            <w:r>
              <w:t xml:space="preserve">ID </w:t>
            </w:r>
            <w:r w:rsidRPr="001B7C50">
              <w:t>human-</w:t>
            </w:r>
            <w:r>
              <w:t>readable network name list</w:t>
            </w:r>
          </w:p>
        </w:tc>
        <w:tc>
          <w:tcPr>
            <w:tcW w:w="1416" w:type="dxa"/>
          </w:tcPr>
          <w:p w14:paraId="43AAC85C" w14:textId="77777777" w:rsidR="002C5E13" w:rsidRPr="00816C4A" w:rsidRDefault="002C5E13" w:rsidP="00C5562E">
            <w:pPr>
              <w:pStyle w:val="PL"/>
              <w:jc w:val="center"/>
              <w:rPr>
                <w:rFonts w:ascii="Arial" w:hAnsi="Arial"/>
                <w:sz w:val="18"/>
              </w:rPr>
            </w:pPr>
            <w:r>
              <w:rPr>
                <w:rFonts w:ascii="Arial" w:hAnsi="Arial"/>
                <w:sz w:val="18"/>
              </w:rPr>
              <w:t>Y</w:t>
            </w:r>
          </w:p>
        </w:tc>
      </w:tr>
    </w:tbl>
    <w:p w14:paraId="563C6071" w14:textId="77777777" w:rsidR="002C5E13" w:rsidRDefault="002C5E13" w:rsidP="002C5E13">
      <w:pPr>
        <w:pStyle w:val="B1"/>
      </w:pPr>
    </w:p>
    <w:p w14:paraId="654CBC12" w14:textId="77777777" w:rsidR="002C5E13" w:rsidRPr="003E2BAA" w:rsidRDefault="002C5E13" w:rsidP="002C5E13">
      <w:pPr>
        <w:pStyle w:val="TAR"/>
        <w:jc w:val="left"/>
      </w:pPr>
      <w:r>
        <w:t>CAG</w:t>
      </w:r>
      <w:r w:rsidRPr="00816C4A">
        <w:t xml:space="preserve"> </w:t>
      </w:r>
      <w:r>
        <w:t xml:space="preserve">ID </w:t>
      </w:r>
      <w:r w:rsidRPr="001B7C50">
        <w:t>human-</w:t>
      </w:r>
      <w:r>
        <w:t>readable network name list</w:t>
      </w:r>
      <w:r w:rsidRPr="00816C4A">
        <w:rPr>
          <w:lang w:val="en-US"/>
        </w:rPr>
        <w:t>:</w:t>
      </w:r>
    </w:p>
    <w:p w14:paraId="4BD7E364" w14:textId="77777777" w:rsidR="002C5E13" w:rsidRDefault="002C5E13" w:rsidP="002C5E13">
      <w:pPr>
        <w:pStyle w:val="B1"/>
        <w:ind w:left="0" w:firstLine="0"/>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2C5E13" w:rsidRPr="00816C4A" w14:paraId="5CBCEE0D"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3B5FE6" w14:textId="77777777" w:rsidR="002C5E13" w:rsidRPr="00816C4A" w:rsidRDefault="002C5E13" w:rsidP="00C5562E">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4DADBF6" w14:textId="77777777" w:rsidR="002C5E13" w:rsidRPr="00816C4A" w:rsidRDefault="002C5E13" w:rsidP="00C5562E">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3B354B4D" w14:textId="77777777" w:rsidR="002C5E13" w:rsidRPr="00816C4A" w:rsidRDefault="002C5E13" w:rsidP="00C5562E">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696A823" w14:textId="77777777" w:rsidR="002C5E13" w:rsidRPr="00816C4A" w:rsidRDefault="002C5E13" w:rsidP="00C5562E">
            <w:pPr>
              <w:pStyle w:val="TF"/>
              <w:keepLines w:val="0"/>
              <w:spacing w:after="0"/>
              <w:rPr>
                <w:lang w:val="en-US" w:eastAsia="en-GB"/>
              </w:rPr>
            </w:pPr>
            <w:r w:rsidRPr="00816C4A">
              <w:rPr>
                <w:lang w:val="en-US" w:eastAsia="en-GB"/>
              </w:rPr>
              <w:t>Length (bytes)</w:t>
            </w:r>
          </w:p>
        </w:tc>
      </w:tr>
      <w:tr w:rsidR="002C5E13" w:rsidRPr="00816C4A" w14:paraId="2DA35087"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705506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r w:rsidRPr="00816C4A">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01EB2810"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56CA5B6" w14:textId="77777777" w:rsidR="002C5E13" w:rsidRPr="00816C4A" w:rsidRDefault="002C5E13" w:rsidP="00C5562E">
            <w:pPr>
              <w:pStyle w:val="TAC"/>
              <w:rPr>
                <w:snapToGrid w:val="0"/>
                <w:lang w:val="en-US" w:eastAsia="en-GB"/>
              </w:rPr>
            </w:pPr>
            <w:r>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41DFDEE" w14:textId="77777777" w:rsidR="002C5E13" w:rsidRPr="00816C4A" w:rsidRDefault="002C5E13" w:rsidP="00C5562E">
            <w:pPr>
              <w:pStyle w:val="TAC"/>
              <w:rPr>
                <w:lang w:val="en-US" w:eastAsia="en-GB"/>
              </w:rPr>
            </w:pPr>
            <w:r w:rsidRPr="00816C4A">
              <w:rPr>
                <w:lang w:val="en-US" w:eastAsia="en-GB"/>
              </w:rPr>
              <w:t>1</w:t>
            </w:r>
          </w:p>
        </w:tc>
      </w:tr>
      <w:tr w:rsidR="002C5E13" w:rsidRPr="00816C4A" w14:paraId="4E279EFA"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D55264E" w14:textId="77777777" w:rsidR="002C5E13" w:rsidRPr="00816C4A" w:rsidRDefault="002C5E13" w:rsidP="00C5562E">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76AB6150"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1</w:t>
            </w:r>
          </w:p>
        </w:tc>
        <w:tc>
          <w:tcPr>
            <w:tcW w:w="876" w:type="dxa"/>
            <w:tcBorders>
              <w:top w:val="single" w:sz="4" w:space="0" w:color="auto"/>
              <w:left w:val="single" w:sz="4" w:space="0" w:color="auto"/>
              <w:bottom w:val="single" w:sz="4" w:space="0" w:color="auto"/>
              <w:right w:val="single" w:sz="4" w:space="0" w:color="auto"/>
            </w:tcBorders>
            <w:hideMark/>
          </w:tcPr>
          <w:p w14:paraId="27C13852"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A9A57D0" w14:textId="77777777" w:rsidR="002C5E13" w:rsidRPr="00816C4A" w:rsidRDefault="002C5E13" w:rsidP="00C5562E">
            <w:pPr>
              <w:pStyle w:val="TAC"/>
              <w:rPr>
                <w:lang w:val="en-US" w:eastAsia="en-GB"/>
              </w:rPr>
            </w:pPr>
            <w:r w:rsidRPr="00816C4A">
              <w:rPr>
                <w:lang w:val="en-US" w:eastAsia="en-GB"/>
              </w:rPr>
              <w:t>1</w:t>
            </w:r>
          </w:p>
        </w:tc>
      </w:tr>
      <w:tr w:rsidR="002C5E13" w:rsidRPr="00816C4A" w14:paraId="1F450103"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610AC38C"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74FCACD2"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C7EE1C3"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4AA7B7DA" w14:textId="77777777" w:rsidR="002C5E13" w:rsidRPr="00816C4A" w:rsidRDefault="002C5E13" w:rsidP="00C5562E">
            <w:pPr>
              <w:pStyle w:val="TAC"/>
              <w:rPr>
                <w:snapToGrid w:val="0"/>
                <w:lang w:val="en-US" w:eastAsia="en-GB"/>
              </w:rPr>
            </w:pPr>
            <w:r>
              <w:rPr>
                <w:snapToGrid w:val="0"/>
                <w:lang w:val="en-US" w:eastAsia="en-GB"/>
              </w:rPr>
              <w:t>4</w:t>
            </w:r>
          </w:p>
        </w:tc>
      </w:tr>
      <w:tr w:rsidR="002C5E13" w:rsidRPr="00816C4A" w14:paraId="7892FF1E"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5448943" w14:textId="77777777" w:rsidR="002C5E13" w:rsidRPr="00816C4A" w:rsidRDefault="002C5E13" w:rsidP="00C5562E">
            <w:pPr>
              <w:pStyle w:val="TAL"/>
              <w:rPr>
                <w:snapToGrid w:val="0"/>
                <w:lang w:val="en-US"/>
              </w:rPr>
            </w:pPr>
            <w:r>
              <w:t>1</w:t>
            </w:r>
            <w:r w:rsidRPr="00F97D47">
              <w:rPr>
                <w:vertAlign w:val="superscript"/>
              </w:rPr>
              <w:t>st</w:t>
            </w:r>
            <w:r>
              <w:t xml:space="preserve">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1529985"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8D85669" w14:textId="77777777" w:rsidR="002C5E13" w:rsidRPr="00816C4A" w:rsidRDefault="002C5E13" w:rsidP="00C5562E">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E77E4D8" w14:textId="77777777" w:rsidR="002C5E13" w:rsidRPr="00816C4A" w:rsidRDefault="002C5E13" w:rsidP="00C5562E">
            <w:pPr>
              <w:pStyle w:val="TAC"/>
              <w:rPr>
                <w:snapToGrid w:val="0"/>
                <w:lang w:val="en-US" w:eastAsia="en-GB"/>
              </w:rPr>
            </w:pPr>
            <w:r>
              <w:rPr>
                <w:lang w:val="en-US" w:eastAsia="en-GB"/>
              </w:rPr>
              <w:t>A1</w:t>
            </w:r>
          </w:p>
        </w:tc>
      </w:tr>
      <w:tr w:rsidR="002C5E13" w:rsidRPr="00816C4A" w14:paraId="278ABEC2" w14:textId="77777777" w:rsidTr="00C5562E">
        <w:tc>
          <w:tcPr>
            <w:tcW w:w="3420" w:type="dxa"/>
            <w:tcBorders>
              <w:top w:val="single" w:sz="4" w:space="0" w:color="auto"/>
              <w:left w:val="single" w:sz="4" w:space="0" w:color="auto"/>
              <w:bottom w:val="single" w:sz="4" w:space="0" w:color="auto"/>
              <w:right w:val="single" w:sz="4" w:space="0" w:color="auto"/>
            </w:tcBorders>
          </w:tcPr>
          <w:p w14:paraId="3A521B22" w14:textId="77777777" w:rsidR="002C5E13" w:rsidRDefault="002C5E13" w:rsidP="00C5562E">
            <w:pPr>
              <w:pStyle w:val="TAL"/>
            </w:pPr>
            <w:r>
              <w:t>…</w:t>
            </w:r>
          </w:p>
        </w:tc>
        <w:tc>
          <w:tcPr>
            <w:tcW w:w="1644" w:type="dxa"/>
            <w:tcBorders>
              <w:top w:val="single" w:sz="4" w:space="0" w:color="auto"/>
              <w:left w:val="single" w:sz="4" w:space="0" w:color="auto"/>
              <w:bottom w:val="single" w:sz="4" w:space="0" w:color="auto"/>
              <w:right w:val="single" w:sz="4" w:space="0" w:color="auto"/>
            </w:tcBorders>
          </w:tcPr>
          <w:p w14:paraId="7AE7BD4B" w14:textId="77777777" w:rsidR="002C5E13" w:rsidRPr="00816C4A" w:rsidRDefault="002C5E13" w:rsidP="00C5562E">
            <w:pPr>
              <w:pStyle w:val="TAC"/>
              <w:rPr>
                <w:snapToGrid w:val="0"/>
                <w:lang w:val="en-US" w:eastAsia="en-GB"/>
              </w:rPr>
            </w:pPr>
          </w:p>
        </w:tc>
        <w:tc>
          <w:tcPr>
            <w:tcW w:w="876" w:type="dxa"/>
            <w:tcBorders>
              <w:top w:val="single" w:sz="4" w:space="0" w:color="auto"/>
              <w:left w:val="single" w:sz="4" w:space="0" w:color="auto"/>
              <w:bottom w:val="single" w:sz="4" w:space="0" w:color="auto"/>
              <w:right w:val="single" w:sz="4" w:space="0" w:color="auto"/>
            </w:tcBorders>
          </w:tcPr>
          <w:p w14:paraId="2755CD33" w14:textId="77777777" w:rsidR="002C5E13" w:rsidRPr="00816C4A" w:rsidRDefault="002C5E13" w:rsidP="00C5562E">
            <w:pPr>
              <w:pStyle w:val="TAC"/>
              <w:rPr>
                <w:snapToGrid w:val="0"/>
                <w:lang w:val="en-US" w:eastAsia="en-GB"/>
              </w:rPr>
            </w:pPr>
          </w:p>
        </w:tc>
        <w:tc>
          <w:tcPr>
            <w:tcW w:w="1621" w:type="dxa"/>
            <w:tcBorders>
              <w:top w:val="single" w:sz="4" w:space="0" w:color="auto"/>
              <w:left w:val="single" w:sz="4" w:space="0" w:color="auto"/>
              <w:bottom w:val="single" w:sz="4" w:space="0" w:color="auto"/>
              <w:right w:val="single" w:sz="4" w:space="0" w:color="auto"/>
            </w:tcBorders>
          </w:tcPr>
          <w:p w14:paraId="21ADE72F" w14:textId="77777777" w:rsidR="002C5E13" w:rsidRPr="00816C4A" w:rsidRDefault="002C5E13" w:rsidP="00C5562E">
            <w:pPr>
              <w:pStyle w:val="TAC"/>
              <w:rPr>
                <w:lang w:val="en-US" w:eastAsia="en-GB"/>
              </w:rPr>
            </w:pPr>
          </w:p>
        </w:tc>
      </w:tr>
      <w:tr w:rsidR="002C5E13" w:rsidRPr="00816C4A" w14:paraId="61206F3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C4D34C" w14:textId="77777777" w:rsidR="002C5E13" w:rsidRPr="00F97D47" w:rsidRDefault="002C5E13" w:rsidP="00C5562E">
            <w:pPr>
              <w:pStyle w:val="TAL"/>
            </w:pPr>
            <w:r>
              <w:t>Last CAG</w:t>
            </w:r>
            <w:r w:rsidRPr="00816C4A">
              <w:t xml:space="preserve"> </w:t>
            </w:r>
            <w:r>
              <w:t xml:space="preserve">ID </w:t>
            </w:r>
            <w:r w:rsidRPr="001B7C50">
              <w:t>human-</w:t>
            </w:r>
            <w:r>
              <w:t>readable network name</w:t>
            </w:r>
            <w:r w:rsidRPr="00F97D47">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69EAD4A3" w14:textId="77777777" w:rsidR="002C5E13" w:rsidRPr="00816C4A" w:rsidRDefault="002C5E13" w:rsidP="00C5562E">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0EC5CBC"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6AE8B3D" w14:textId="77777777" w:rsidR="002C5E13" w:rsidRPr="00816C4A" w:rsidRDefault="002C5E13" w:rsidP="00C5562E">
            <w:pPr>
              <w:pStyle w:val="TAC"/>
              <w:rPr>
                <w:lang w:val="en-US" w:eastAsia="en-GB"/>
              </w:rPr>
            </w:pPr>
            <w:r w:rsidRPr="00816C4A">
              <w:rPr>
                <w:lang w:val="en-US" w:eastAsia="en-GB"/>
              </w:rPr>
              <w:t>1</w:t>
            </w:r>
          </w:p>
        </w:tc>
      </w:tr>
      <w:tr w:rsidR="002C5E13" w:rsidRPr="00816C4A" w14:paraId="10BB973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34575278" w14:textId="77777777" w:rsidR="002C5E13" w:rsidRPr="00F97D47" w:rsidRDefault="002C5E13" w:rsidP="00C5562E">
            <w:pPr>
              <w:pStyle w:val="TAL"/>
            </w:pPr>
            <w:r w:rsidRPr="00F97D47">
              <w:t>Length</w:t>
            </w:r>
          </w:p>
        </w:tc>
        <w:tc>
          <w:tcPr>
            <w:tcW w:w="1644" w:type="dxa"/>
            <w:tcBorders>
              <w:top w:val="single" w:sz="4" w:space="0" w:color="auto"/>
              <w:left w:val="single" w:sz="4" w:space="0" w:color="auto"/>
              <w:bottom w:val="single" w:sz="4" w:space="0" w:color="auto"/>
              <w:right w:val="single" w:sz="4" w:space="0" w:color="auto"/>
            </w:tcBorders>
            <w:hideMark/>
          </w:tcPr>
          <w:p w14:paraId="150395FF" w14:textId="77777777" w:rsidR="002C5E13" w:rsidRPr="00816C4A" w:rsidRDefault="002C5E13" w:rsidP="00C5562E">
            <w:pPr>
              <w:pStyle w:val="TAC"/>
              <w:rPr>
                <w:snapToGrid w:val="0"/>
                <w:lang w:val="en-US" w:eastAsia="en-GB"/>
              </w:rPr>
            </w:pPr>
            <w:r>
              <w:rPr>
                <w:snapToGrid w:val="0"/>
                <w:lang w:val="en-US" w:eastAsia="en-GB"/>
              </w:rPr>
              <w:t>4+</w:t>
            </w:r>
            <w:r w:rsidRPr="00816C4A">
              <w:rPr>
                <w:snapToGrid w:val="0"/>
                <w:lang w:val="en-US" w:eastAsia="en-GB"/>
              </w:rPr>
              <w:t>A</w:t>
            </w:r>
            <w:r>
              <w:rPr>
                <w:snapToGrid w:val="0"/>
                <w:lang w:val="en-US" w:eastAsia="en-GB"/>
              </w:rPr>
              <w:t>n</w:t>
            </w:r>
          </w:p>
        </w:tc>
        <w:tc>
          <w:tcPr>
            <w:tcW w:w="876" w:type="dxa"/>
            <w:tcBorders>
              <w:top w:val="single" w:sz="4" w:space="0" w:color="auto"/>
              <w:left w:val="single" w:sz="4" w:space="0" w:color="auto"/>
              <w:bottom w:val="single" w:sz="4" w:space="0" w:color="auto"/>
              <w:right w:val="single" w:sz="4" w:space="0" w:color="auto"/>
            </w:tcBorders>
            <w:hideMark/>
          </w:tcPr>
          <w:p w14:paraId="459E074B"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A8A8FCD" w14:textId="77777777" w:rsidR="002C5E13" w:rsidRPr="00816C4A" w:rsidRDefault="002C5E13" w:rsidP="00C5562E">
            <w:pPr>
              <w:pStyle w:val="TAC"/>
              <w:rPr>
                <w:lang w:val="en-US" w:eastAsia="en-GB"/>
              </w:rPr>
            </w:pPr>
            <w:r w:rsidRPr="00816C4A">
              <w:rPr>
                <w:lang w:val="en-US" w:eastAsia="en-GB"/>
              </w:rPr>
              <w:t>1</w:t>
            </w:r>
          </w:p>
        </w:tc>
      </w:tr>
      <w:tr w:rsidR="002C5E13" w:rsidRPr="00816C4A" w14:paraId="14B596B6"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07A520D4" w14:textId="77777777" w:rsidR="002C5E13" w:rsidRPr="00F97D47" w:rsidRDefault="002C5E13" w:rsidP="00C5562E">
            <w:pPr>
              <w:pStyle w:val="TAL"/>
            </w:pPr>
            <w:r>
              <w:t>Last CAG</w:t>
            </w:r>
            <w:r w:rsidRPr="00816C4A">
              <w:t xml:space="preserve"> </w:t>
            </w:r>
            <w:r>
              <w:t xml:space="preserve">ID </w:t>
            </w:r>
          </w:p>
        </w:tc>
        <w:tc>
          <w:tcPr>
            <w:tcW w:w="1644" w:type="dxa"/>
            <w:tcBorders>
              <w:top w:val="single" w:sz="4" w:space="0" w:color="auto"/>
              <w:left w:val="single" w:sz="4" w:space="0" w:color="auto"/>
              <w:bottom w:val="single" w:sz="4" w:space="0" w:color="auto"/>
              <w:right w:val="single" w:sz="4" w:space="0" w:color="auto"/>
            </w:tcBorders>
            <w:hideMark/>
          </w:tcPr>
          <w:p w14:paraId="64E9248E"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F2C369F"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E386633" w14:textId="77777777" w:rsidR="002C5E13" w:rsidRPr="00F97D47" w:rsidRDefault="002C5E13" w:rsidP="00C5562E">
            <w:pPr>
              <w:pStyle w:val="TAC"/>
              <w:rPr>
                <w:lang w:val="en-US" w:eastAsia="en-GB"/>
              </w:rPr>
            </w:pPr>
            <w:r w:rsidRPr="00F97D47">
              <w:rPr>
                <w:lang w:val="en-US" w:eastAsia="en-GB"/>
              </w:rPr>
              <w:t>4</w:t>
            </w:r>
          </w:p>
        </w:tc>
      </w:tr>
      <w:tr w:rsidR="002C5E13" w:rsidRPr="00816C4A" w14:paraId="29880132"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56371FA" w14:textId="77777777" w:rsidR="002C5E13" w:rsidRPr="00F97D47" w:rsidRDefault="002C5E13" w:rsidP="00C5562E">
            <w:pPr>
              <w:pStyle w:val="TAL"/>
            </w:pPr>
            <w:r>
              <w:t>Last CAG</w:t>
            </w:r>
            <w:r w:rsidRPr="00816C4A">
              <w:t xml:space="preserve"> </w:t>
            </w:r>
            <w:r>
              <w:t xml:space="preserve">ID </w:t>
            </w:r>
            <w:r w:rsidRPr="001B7C50">
              <w:t>human-</w:t>
            </w:r>
            <w:r>
              <w:t>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23183D98" w14:textId="77777777" w:rsidR="002C5E13" w:rsidRPr="00816C4A" w:rsidRDefault="002C5E13" w:rsidP="00C5562E">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FFA56A" w14:textId="77777777" w:rsidR="002C5E13" w:rsidRPr="00816C4A" w:rsidRDefault="002C5E13" w:rsidP="00C5562E">
            <w:pPr>
              <w:pStyle w:val="TAC"/>
              <w:rPr>
                <w:snapToGrid w:val="0"/>
                <w:lang w:val="en-US" w:eastAsia="en-GB"/>
              </w:rPr>
            </w:pPr>
            <w:r>
              <w:rPr>
                <w:snapToGrid w:val="0"/>
                <w:lang w:val="en-US"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179D25D" w14:textId="77777777" w:rsidR="002C5E13" w:rsidRPr="00F97D47" w:rsidRDefault="002C5E13" w:rsidP="00C5562E">
            <w:pPr>
              <w:pStyle w:val="TAC"/>
              <w:rPr>
                <w:lang w:val="en-US" w:eastAsia="en-GB"/>
              </w:rPr>
            </w:pPr>
            <w:r>
              <w:rPr>
                <w:lang w:val="en-US" w:eastAsia="en-GB"/>
              </w:rPr>
              <w:t>An</w:t>
            </w:r>
          </w:p>
        </w:tc>
      </w:tr>
    </w:tbl>
    <w:p w14:paraId="61A2929C" w14:textId="77777777" w:rsidR="002C5E13" w:rsidRDefault="002C5E13" w:rsidP="002C5E13">
      <w:pPr>
        <w:pStyle w:val="B1"/>
        <w:ind w:left="0" w:firstLine="0"/>
      </w:pPr>
    </w:p>
    <w:p w14:paraId="34DF5466" w14:textId="77777777" w:rsidR="002C5E13" w:rsidRPr="00816C4A" w:rsidRDefault="002C5E13" w:rsidP="002C5E13">
      <w:r w:rsidRPr="00816C4A">
        <w:t xml:space="preserve">The </w:t>
      </w:r>
      <w:r>
        <w:t>CAG</w:t>
      </w:r>
      <w:r w:rsidRPr="00816C4A">
        <w:t xml:space="preserve"> </w:t>
      </w:r>
      <w:r>
        <w:t xml:space="preserve">ID </w:t>
      </w:r>
      <w:r w:rsidRPr="001B7C50">
        <w:t>human-</w:t>
      </w:r>
      <w:r>
        <w:t>readable network name list</w:t>
      </w:r>
      <w:r w:rsidRPr="00816C4A">
        <w:t xml:space="preserve"> </w:t>
      </w:r>
      <w:r>
        <w:t xml:space="preserve">shall </w:t>
      </w:r>
      <w:r w:rsidRPr="00816C4A">
        <w:t xml:space="preserve">contain </w:t>
      </w:r>
      <w:r>
        <w:t xml:space="preserve">at least </w:t>
      </w:r>
      <w:r w:rsidRPr="00816C4A">
        <w:t xml:space="preserve">one </w:t>
      </w:r>
      <w:r>
        <w:t>CAG</w:t>
      </w:r>
      <w:r w:rsidRPr="00816C4A">
        <w:t xml:space="preserve"> </w:t>
      </w:r>
      <w:r>
        <w:t xml:space="preserve">ID </w:t>
      </w:r>
      <w:r w:rsidRPr="001B7C50">
        <w:t>human-</w:t>
      </w:r>
      <w:r>
        <w:t>readable network name</w:t>
      </w:r>
      <w:r w:rsidRPr="00816C4A">
        <w:rPr>
          <w:snapToGrid w:val="0"/>
          <w:lang w:val="en-US"/>
        </w:rPr>
        <w:t xml:space="preserve"> Tag</w:t>
      </w:r>
      <w:r w:rsidRPr="00816C4A">
        <w:t>, Tag '80'.</w:t>
      </w:r>
    </w:p>
    <w:p w14:paraId="76B58BD7" w14:textId="77777777" w:rsidR="002C5E13" w:rsidRPr="00816C4A" w:rsidRDefault="002C5E13" w:rsidP="002C5E13">
      <w:r w:rsidRPr="00816C4A">
        <w:t xml:space="preserve">Coding of </w:t>
      </w:r>
      <w:r>
        <w:t>CAG</w:t>
      </w:r>
      <w:r w:rsidRPr="00816C4A">
        <w:t xml:space="preserve"> </w:t>
      </w:r>
      <w:r>
        <w:t xml:space="preserve">ID </w:t>
      </w:r>
      <w:r w:rsidRPr="001B7C50">
        <w:t>human-</w:t>
      </w:r>
      <w:r>
        <w:t>readable network name</w:t>
      </w:r>
      <w:r w:rsidRPr="00816C4A">
        <w:rPr>
          <w:snapToGrid w:val="0"/>
          <w:lang w:val="en-US"/>
        </w:rPr>
        <w:t xml:space="preserve"> </w:t>
      </w:r>
      <w:r w:rsidRPr="00816C4A">
        <w:t>(Tag '80'):</w:t>
      </w:r>
    </w:p>
    <w:p w14:paraId="2DC2BF8D" w14:textId="77777777" w:rsidR="002C5E13" w:rsidRPr="00816C4A" w:rsidRDefault="002C5E13" w:rsidP="002C5E13">
      <w:pPr>
        <w:pStyle w:val="B1"/>
      </w:pPr>
      <w:r w:rsidRPr="00816C4A">
        <w:t>Content:</w:t>
      </w:r>
    </w:p>
    <w:p w14:paraId="233B5539" w14:textId="77777777" w:rsidR="002C5E13" w:rsidRDefault="002C5E13" w:rsidP="002C5E13">
      <w:pPr>
        <w:pStyle w:val="B2"/>
      </w:pPr>
      <w:r>
        <w:t>CAG</w:t>
      </w:r>
      <w:r w:rsidRPr="00816C4A">
        <w:t xml:space="preserve"> </w:t>
      </w:r>
      <w:r>
        <w:t>ID on 32</w:t>
      </w:r>
      <w:r w:rsidRPr="005F7EB0">
        <w:t xml:space="preserve"> bit</w:t>
      </w:r>
      <w:r>
        <w:t>s</w:t>
      </w:r>
      <w:r w:rsidRPr="005F7EB0">
        <w:t xml:space="preserve"> </w:t>
      </w:r>
      <w:r>
        <w:t>followed by CAG</w:t>
      </w:r>
      <w:r w:rsidRPr="00816C4A">
        <w:t xml:space="preserve"> </w:t>
      </w:r>
      <w:r>
        <w:t xml:space="preserve">ID </w:t>
      </w:r>
      <w:r w:rsidRPr="001B7C50">
        <w:t>human-</w:t>
      </w:r>
      <w:r>
        <w:t>readable network name</w:t>
      </w:r>
      <w:r w:rsidRPr="00816C4A">
        <w:t>.</w:t>
      </w:r>
    </w:p>
    <w:p w14:paraId="36412CBF" w14:textId="77777777" w:rsidR="002C5E13" w:rsidRDefault="002C5E13" w:rsidP="002C5E13">
      <w:pPr>
        <w:pStyle w:val="B2"/>
        <w:ind w:left="0" w:firstLine="0"/>
      </w:pPr>
      <w:r w:rsidRPr="00816C4A">
        <w:t xml:space="preserve">Coding of </w:t>
      </w:r>
      <w:r>
        <w:t>CAG</w:t>
      </w:r>
      <w:r w:rsidRPr="00816C4A">
        <w:t xml:space="preserve"> </w:t>
      </w:r>
      <w:r>
        <w:t>ID:</w:t>
      </w:r>
    </w:p>
    <w:p w14:paraId="7D5E6856" w14:textId="77777777" w:rsidR="002C5E13" w:rsidRDefault="002C5E13" w:rsidP="002C5E13">
      <w:pPr>
        <w:pStyle w:val="B2"/>
        <w:ind w:left="0" w:firstLine="284"/>
      </w:pPr>
      <w:r w:rsidRPr="005F7EB0">
        <w:t xml:space="preserve">The coding of the </w:t>
      </w:r>
      <w:r>
        <w:t>CAG-ID</w:t>
      </w:r>
      <w:r w:rsidRPr="005F7EB0">
        <w:t xml:space="preserve"> is defined</w:t>
      </w:r>
      <w:r>
        <w:t xml:space="preserve"> as the CAG-Identifier</w:t>
      </w:r>
      <w:r w:rsidRPr="005F7EB0">
        <w:t xml:space="preserve"> in 3GPP TS 23.003 [</w:t>
      </w:r>
      <w:r>
        <w:t>30</w:t>
      </w:r>
      <w:r w:rsidRPr="005F7EB0">
        <w:t>]</w:t>
      </w:r>
    </w:p>
    <w:p w14:paraId="29D599FD" w14:textId="77777777" w:rsidR="002C5E13" w:rsidRDefault="002C5E13" w:rsidP="002C5E13">
      <w:pPr>
        <w:pStyle w:val="B2"/>
        <w:ind w:left="0" w:firstLine="0"/>
      </w:pPr>
      <w:r w:rsidRPr="00816C4A">
        <w:t xml:space="preserve">Coding of </w:t>
      </w:r>
      <w:r>
        <w:t>CAG</w:t>
      </w:r>
      <w:r w:rsidRPr="00816C4A">
        <w:t xml:space="preserve"> </w:t>
      </w:r>
      <w:r>
        <w:t xml:space="preserve">ID </w:t>
      </w:r>
      <w:r w:rsidRPr="001B7C50">
        <w:t>human-</w:t>
      </w:r>
      <w:r>
        <w:t>readable network name:</w:t>
      </w:r>
    </w:p>
    <w:p w14:paraId="2D88F179" w14:textId="169E6830" w:rsidR="002C5E13" w:rsidRDefault="002C5E13" w:rsidP="002C5E13">
      <w:pPr>
        <w:pStyle w:val="B2"/>
        <w:ind w:left="0" w:firstLine="284"/>
      </w:pPr>
      <w:r w:rsidRPr="005F7EB0">
        <w:t xml:space="preserve">The coding </w:t>
      </w:r>
      <w:r>
        <w:t>is HRNN coding as defined in TS 23</w:t>
      </w:r>
      <w:r w:rsidRPr="007D0212">
        <w:t>.</w:t>
      </w:r>
      <w:r>
        <w:t>003</w:t>
      </w:r>
      <w:r w:rsidRPr="007D0212">
        <w:t xml:space="preserve"> [</w:t>
      </w:r>
      <w:r>
        <w:t>30</w:t>
      </w:r>
      <w:r w:rsidRPr="007D0212">
        <w:t>].</w:t>
      </w:r>
    </w:p>
    <w:p w14:paraId="4932A379" w14:textId="57EA7ED5" w:rsidR="00F31340" w:rsidRDefault="00F31340" w:rsidP="00F31340">
      <w:pPr>
        <w:pStyle w:val="Heading2"/>
      </w:pPr>
      <w:bookmarkStart w:id="3982" w:name="_Toc130981721"/>
      <w:r>
        <w:t>8.150</w:t>
      </w:r>
      <w:r>
        <w:tab/>
        <w:t>Slices</w:t>
      </w:r>
      <w:r w:rsidRPr="00816C4A">
        <w:t xml:space="preserve"> status</w:t>
      </w:r>
      <w:bookmarkEnd w:id="398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4EAFADF9" w14:textId="77777777" w:rsidR="00F31340" w:rsidRDefault="00F31340" w:rsidP="00F31340">
      <w:pPr>
        <w:pStyle w:val="B1"/>
        <w:ind w:left="852"/>
      </w:pPr>
      <w:r w:rsidRPr="00816C4A">
        <w:t xml:space="preserve">Coding of </w:t>
      </w:r>
      <w:r>
        <w:t>Slices</w:t>
      </w:r>
      <w:r w:rsidRPr="00816C4A">
        <w:t xml:space="preserve"> status</w:t>
      </w:r>
      <w:r>
        <w:t>:</w:t>
      </w:r>
    </w:p>
    <w:p w14:paraId="44B1F80F" w14:textId="77777777" w:rsidR="00F31340" w:rsidRPr="00816C4A" w:rsidRDefault="00F31340" w:rsidP="00F31340">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 [70]</w:t>
      </w:r>
    </w:p>
    <w:p w14:paraId="7A861FAD" w14:textId="77777777" w:rsidR="00F31340" w:rsidRDefault="00F31340" w:rsidP="00F31340">
      <w:pPr>
        <w:pStyle w:val="B2"/>
      </w:pPr>
      <w:r>
        <w:t>-</w:t>
      </w:r>
      <w:r>
        <w:tab/>
      </w:r>
      <w:r w:rsidRPr="00816C4A">
        <w:t>'0</w:t>
      </w:r>
      <w:r>
        <w:t>2</w:t>
      </w:r>
      <w:r w:rsidRPr="00816C4A">
        <w:t>'</w:t>
      </w:r>
      <w:r>
        <w:t xml:space="preserve"> = Rejected</w:t>
      </w:r>
      <w:r w:rsidRPr="00816C4A">
        <w:t>:</w:t>
      </w:r>
      <w:r>
        <w:t xml:space="preserve"> if any S-NSSAI is included to or removed from Rejected NSSAI </w:t>
      </w:r>
      <w:r w:rsidRPr="00EC66BC">
        <w:t>stored in a non-volatile memory in the ME</w:t>
      </w:r>
      <w:r>
        <w:t xml:space="preserve"> when Rejected NSSAI or Extended Rejected NSSAI</w:t>
      </w:r>
      <w:r w:rsidRPr="001E5EBD">
        <w:t xml:space="preserve"> </w:t>
      </w:r>
      <w:r>
        <w:t xml:space="preserve">IEs are included 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 [70]</w:t>
      </w:r>
    </w:p>
    <w:p w14:paraId="067A33F3" w14:textId="77777777" w:rsidR="00F31340" w:rsidRPr="00FE5AB4" w:rsidRDefault="00F31340" w:rsidP="00F31340">
      <w:pPr>
        <w:pStyle w:val="B2"/>
      </w:pPr>
      <w:r>
        <w:t>-</w:t>
      </w:r>
      <w:r>
        <w:tab/>
      </w:r>
      <w:r w:rsidRPr="00261C35">
        <w:t>other values are RFU</w:t>
      </w:r>
    </w:p>
    <w:p w14:paraId="1927ADBF" w14:textId="27E3A786" w:rsidR="00F31340" w:rsidRDefault="00F31340" w:rsidP="00F31340">
      <w:pPr>
        <w:pStyle w:val="Heading2"/>
      </w:pPr>
      <w:bookmarkStart w:id="3983" w:name="_Toc130981722"/>
      <w:r>
        <w:lastRenderedPageBreak/>
        <w:t>8.151</w:t>
      </w:r>
      <w:r>
        <w:tab/>
      </w:r>
      <w:r w:rsidRPr="00DB6C2B">
        <w:t>Rejected s</w:t>
      </w:r>
      <w:r>
        <w:t>lices information</w:t>
      </w:r>
      <w:bookmarkEnd w:id="3983"/>
    </w:p>
    <w:p w14:paraId="22414245" w14:textId="77777777" w:rsidR="00F31340" w:rsidRDefault="00F31340" w:rsidP="00F31340">
      <w:r>
        <w:t>This data object contain a list of rejected slices information (S-NSSAI)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gridCol w:w="1417"/>
      </w:tblGrid>
      <w:tr w:rsidR="00F31340" w14:paraId="6C8E01A0"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C98084A"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2F82D3B4"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49006B8B" w14:textId="77777777" w:rsidR="00F31340" w:rsidRDefault="00F31340" w:rsidP="00A15204">
            <w:pPr>
              <w:pStyle w:val="TAH"/>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tcPr>
          <w:p w14:paraId="302A9474" w14:textId="77777777" w:rsidR="00F31340" w:rsidRDefault="00F31340" w:rsidP="00A15204">
            <w:pPr>
              <w:pStyle w:val="TAH"/>
              <w:rPr>
                <w:lang w:eastAsia="en-GB"/>
              </w:rPr>
            </w:pPr>
            <w:r>
              <w:rPr>
                <w:lang w:eastAsia="en-GB"/>
              </w:rPr>
              <w:t>M/O/C</w:t>
            </w:r>
          </w:p>
        </w:tc>
      </w:tr>
      <w:tr w:rsidR="00F31340" w14:paraId="15320465"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1EE14F03"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44A0F18B" w14:textId="77777777" w:rsidR="00F31340" w:rsidRDefault="00F31340" w:rsidP="00A15204">
            <w:pPr>
              <w:pStyle w:val="TAL"/>
              <w:rPr>
                <w:lang w:eastAsia="en-GB"/>
              </w:rPr>
            </w:pPr>
            <w:r>
              <w:rPr>
                <w:lang w:eastAsia="en-GB"/>
              </w:rPr>
              <w:t>Rejected slices information tag</w:t>
            </w:r>
          </w:p>
        </w:tc>
        <w:tc>
          <w:tcPr>
            <w:tcW w:w="1417" w:type="dxa"/>
            <w:tcBorders>
              <w:top w:val="single" w:sz="6" w:space="0" w:color="auto"/>
              <w:left w:val="single" w:sz="6" w:space="0" w:color="auto"/>
              <w:bottom w:val="single" w:sz="6" w:space="0" w:color="auto"/>
              <w:right w:val="single" w:sz="6" w:space="0" w:color="auto"/>
            </w:tcBorders>
            <w:hideMark/>
          </w:tcPr>
          <w:p w14:paraId="6D5F37F6"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78F2C9BB" w14:textId="77777777" w:rsidR="00F31340" w:rsidRDefault="00F31340" w:rsidP="00A15204">
            <w:pPr>
              <w:pStyle w:val="TAC"/>
              <w:rPr>
                <w:lang w:eastAsia="en-GB"/>
              </w:rPr>
            </w:pPr>
            <w:r>
              <w:rPr>
                <w:lang w:eastAsia="en-GB"/>
              </w:rPr>
              <w:t>M</w:t>
            </w:r>
          </w:p>
        </w:tc>
      </w:tr>
      <w:tr w:rsidR="00F31340" w14:paraId="44554A5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ADF5B1A"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25B6C811" w14:textId="77777777" w:rsidR="00F31340" w:rsidRDefault="00F31340" w:rsidP="00A15204">
            <w:pPr>
              <w:pStyle w:val="TAL"/>
              <w:rPr>
                <w:lang w:eastAsia="en-GB"/>
              </w:rPr>
            </w:pPr>
            <w:r>
              <w:rPr>
                <w:lang w:eastAsia="en-GB"/>
              </w:rPr>
              <w:t>Length (X = 1 + 5n) of bytes following</w:t>
            </w:r>
          </w:p>
        </w:tc>
        <w:tc>
          <w:tcPr>
            <w:tcW w:w="1417" w:type="dxa"/>
            <w:tcBorders>
              <w:top w:val="single" w:sz="6" w:space="0" w:color="auto"/>
              <w:left w:val="single" w:sz="6" w:space="0" w:color="auto"/>
              <w:bottom w:val="single" w:sz="6" w:space="0" w:color="auto"/>
              <w:right w:val="single" w:sz="6" w:space="0" w:color="auto"/>
            </w:tcBorders>
            <w:hideMark/>
          </w:tcPr>
          <w:p w14:paraId="702602EC"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7D4B1443" w14:textId="77777777" w:rsidR="00F31340" w:rsidRDefault="00F31340" w:rsidP="00A15204">
            <w:pPr>
              <w:pStyle w:val="TAC"/>
              <w:rPr>
                <w:lang w:eastAsia="en-GB"/>
              </w:rPr>
            </w:pPr>
            <w:r>
              <w:rPr>
                <w:lang w:eastAsia="en-GB"/>
              </w:rPr>
              <w:t>M</w:t>
            </w:r>
          </w:p>
        </w:tc>
      </w:tr>
      <w:tr w:rsidR="00F31340" w14:paraId="23BFF44C"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1712037D"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291C8D01" w14:textId="77777777" w:rsidR="00F31340" w:rsidRDefault="00F31340" w:rsidP="00A15204">
            <w:pPr>
              <w:pStyle w:val="TAL"/>
              <w:rPr>
                <w:lang w:eastAsia="en-GB"/>
              </w:rPr>
            </w:pPr>
            <w:r>
              <w:rPr>
                <w:rFonts w:cs="Arial"/>
                <w:szCs w:val="18"/>
                <w:lang w:val="en-US" w:eastAsia="fr-FR"/>
              </w:rPr>
              <w:t>Number of Rejected S-NSSAIs (n)</w:t>
            </w:r>
          </w:p>
        </w:tc>
        <w:tc>
          <w:tcPr>
            <w:tcW w:w="1417" w:type="dxa"/>
            <w:tcBorders>
              <w:top w:val="single" w:sz="6" w:space="0" w:color="auto"/>
              <w:left w:val="single" w:sz="6" w:space="0" w:color="auto"/>
              <w:bottom w:val="single" w:sz="6" w:space="0" w:color="auto"/>
              <w:right w:val="single" w:sz="6" w:space="0" w:color="auto"/>
            </w:tcBorders>
            <w:hideMark/>
          </w:tcPr>
          <w:p w14:paraId="475A3ADA"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6B908EB7" w14:textId="77777777" w:rsidR="00F31340" w:rsidRDefault="00F31340" w:rsidP="00A15204">
            <w:pPr>
              <w:pStyle w:val="TAC"/>
              <w:rPr>
                <w:lang w:eastAsia="en-GB"/>
              </w:rPr>
            </w:pPr>
            <w:r>
              <w:rPr>
                <w:lang w:eastAsia="en-GB"/>
              </w:rPr>
              <w:t>M</w:t>
            </w:r>
          </w:p>
        </w:tc>
      </w:tr>
      <w:tr w:rsidR="00F31340" w14:paraId="7D82A095"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160BDE28" w14:textId="77777777" w:rsidR="00F31340" w:rsidRDefault="00F31340" w:rsidP="00A15204">
            <w:pPr>
              <w:pStyle w:val="TAC"/>
              <w:rPr>
                <w:lang w:eastAsia="en-GB"/>
              </w:rPr>
            </w:pPr>
            <w:r>
              <w:rPr>
                <w:lang w:eastAsia="en-GB"/>
              </w:rPr>
              <w:t>4 to 7</w:t>
            </w:r>
          </w:p>
        </w:tc>
        <w:tc>
          <w:tcPr>
            <w:tcW w:w="4961" w:type="dxa"/>
            <w:tcBorders>
              <w:top w:val="single" w:sz="6" w:space="0" w:color="auto"/>
              <w:left w:val="single" w:sz="6" w:space="0" w:color="auto"/>
              <w:bottom w:val="single" w:sz="6" w:space="0" w:color="auto"/>
              <w:right w:val="single" w:sz="6" w:space="0" w:color="auto"/>
            </w:tcBorders>
            <w:hideMark/>
          </w:tcPr>
          <w:p w14:paraId="60565023" w14:textId="77777777" w:rsidR="00F31340" w:rsidRDefault="00F31340" w:rsidP="00A15204">
            <w:pPr>
              <w:pStyle w:val="TAL"/>
              <w:rPr>
                <w:lang w:eastAsia="en-GB"/>
              </w:rPr>
            </w:pPr>
            <w:r>
              <w:rPr>
                <w:rFonts w:cs="Arial"/>
                <w:szCs w:val="18"/>
                <w:lang w:val="en-US" w:eastAsia="fr-FR"/>
              </w:rPr>
              <w:t xml:space="preserve">Rejected S-NSSAI </w:t>
            </w:r>
            <w:r>
              <w:rPr>
                <w:lang w:eastAsia="en-GB"/>
              </w:rPr>
              <w:t>1 – SST + SD</w:t>
            </w:r>
          </w:p>
        </w:tc>
        <w:tc>
          <w:tcPr>
            <w:tcW w:w="1417" w:type="dxa"/>
            <w:tcBorders>
              <w:top w:val="single" w:sz="6" w:space="0" w:color="auto"/>
              <w:left w:val="single" w:sz="6" w:space="0" w:color="auto"/>
              <w:bottom w:val="single" w:sz="6" w:space="0" w:color="auto"/>
              <w:right w:val="single" w:sz="6" w:space="0" w:color="auto"/>
            </w:tcBorders>
            <w:hideMark/>
          </w:tcPr>
          <w:p w14:paraId="6A4D43FA" w14:textId="77777777" w:rsidR="00F31340" w:rsidRDefault="00F31340" w:rsidP="00A15204">
            <w:pPr>
              <w:pStyle w:val="TAC"/>
              <w:rPr>
                <w:lang w:eastAsia="en-GB"/>
              </w:rPr>
            </w:pPr>
            <w:r>
              <w:rPr>
                <w:lang w:eastAsia="en-GB"/>
              </w:rPr>
              <w:t>4</w:t>
            </w:r>
          </w:p>
        </w:tc>
        <w:tc>
          <w:tcPr>
            <w:tcW w:w="1417" w:type="dxa"/>
            <w:tcBorders>
              <w:top w:val="single" w:sz="6" w:space="0" w:color="auto"/>
              <w:left w:val="single" w:sz="6" w:space="0" w:color="auto"/>
              <w:bottom w:val="single" w:sz="6" w:space="0" w:color="auto"/>
              <w:right w:val="single" w:sz="6" w:space="0" w:color="auto"/>
            </w:tcBorders>
          </w:tcPr>
          <w:p w14:paraId="3135B1ED" w14:textId="77777777" w:rsidR="00F31340" w:rsidRDefault="00F31340" w:rsidP="00A15204">
            <w:pPr>
              <w:pStyle w:val="TAC"/>
              <w:rPr>
                <w:lang w:eastAsia="en-GB"/>
              </w:rPr>
            </w:pPr>
            <w:r>
              <w:rPr>
                <w:lang w:eastAsia="en-GB"/>
              </w:rPr>
              <w:t>C</w:t>
            </w:r>
          </w:p>
          <w:p w14:paraId="73F79E59" w14:textId="77777777" w:rsidR="00F31340" w:rsidRDefault="00F31340" w:rsidP="00A15204">
            <w:pPr>
              <w:pStyle w:val="TAC"/>
              <w:rPr>
                <w:lang w:eastAsia="en-GB"/>
              </w:rPr>
            </w:pPr>
            <w:r>
              <w:rPr>
                <w:lang w:val="fr-FR"/>
              </w:rPr>
              <w:t>(</w:t>
            </w:r>
            <w:proofErr w:type="spellStart"/>
            <w:r>
              <w:rPr>
                <w:lang w:val="fr-FR"/>
              </w:rPr>
              <w:t>see</w:t>
            </w:r>
            <w:proofErr w:type="spellEnd"/>
            <w:r>
              <w:rPr>
                <w:lang w:val="fr-FR"/>
              </w:rPr>
              <w:t xml:space="preserve"> Note)</w:t>
            </w:r>
          </w:p>
        </w:tc>
      </w:tr>
      <w:tr w:rsidR="00F31340" w14:paraId="08252533"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tcPr>
          <w:p w14:paraId="175775D5" w14:textId="77777777" w:rsidR="00F31340" w:rsidRDefault="00F31340" w:rsidP="00A15204">
            <w:pPr>
              <w:pStyle w:val="TAC"/>
              <w:rPr>
                <w:lang w:eastAsia="en-GB"/>
              </w:rPr>
            </w:pPr>
            <w:r>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150300B" w14:textId="77777777" w:rsidR="00F31340" w:rsidRDefault="00F31340" w:rsidP="00A15204">
            <w:pPr>
              <w:pStyle w:val="TAL"/>
              <w:rPr>
                <w:rFonts w:cs="Arial"/>
                <w:szCs w:val="18"/>
                <w:lang w:val="en-US" w:eastAsia="fr-FR"/>
              </w:rPr>
            </w:pPr>
            <w:r>
              <w:rPr>
                <w:rFonts w:cs="Arial"/>
                <w:szCs w:val="18"/>
                <w:lang w:val="en-US" w:eastAsia="fr-FR"/>
              </w:rPr>
              <w:t xml:space="preserve">Rejection cause for S-NSSAI </w:t>
            </w: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4C4FCA4C"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2C109735" w14:textId="77777777" w:rsidR="00F31340" w:rsidRDefault="00F31340" w:rsidP="00A15204">
            <w:pPr>
              <w:pStyle w:val="TAC"/>
              <w:rPr>
                <w:lang w:eastAsia="en-GB"/>
              </w:rPr>
            </w:pPr>
            <w:r>
              <w:rPr>
                <w:lang w:eastAsia="en-GB"/>
              </w:rPr>
              <w:t>C</w:t>
            </w:r>
          </w:p>
          <w:p w14:paraId="13859EAE" w14:textId="77777777" w:rsidR="00F31340" w:rsidRDefault="00F31340" w:rsidP="00A15204">
            <w:pPr>
              <w:pStyle w:val="TAC"/>
              <w:rPr>
                <w:lang w:eastAsia="en-GB"/>
              </w:rPr>
            </w:pPr>
            <w:r>
              <w:rPr>
                <w:lang w:val="fr-FR"/>
              </w:rPr>
              <w:t>(</w:t>
            </w:r>
            <w:proofErr w:type="spellStart"/>
            <w:r>
              <w:rPr>
                <w:lang w:val="fr-FR"/>
              </w:rPr>
              <w:t>see</w:t>
            </w:r>
            <w:proofErr w:type="spellEnd"/>
            <w:r>
              <w:rPr>
                <w:lang w:val="fr-FR"/>
              </w:rPr>
              <w:t xml:space="preserve"> Note)</w:t>
            </w:r>
          </w:p>
        </w:tc>
      </w:tr>
      <w:tr w:rsidR="00F31340" w14:paraId="7C45714B"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tcPr>
          <w:p w14:paraId="1410BA8C" w14:textId="77777777" w:rsidR="00F31340" w:rsidRDefault="00F31340" w:rsidP="00A15204">
            <w:pPr>
              <w:pStyle w:val="TAC"/>
              <w:rPr>
                <w:lang w:eastAsia="en-GB"/>
              </w:rPr>
            </w:pPr>
          </w:p>
        </w:tc>
        <w:tc>
          <w:tcPr>
            <w:tcW w:w="4961" w:type="dxa"/>
            <w:tcBorders>
              <w:top w:val="single" w:sz="6" w:space="0" w:color="auto"/>
              <w:left w:val="single" w:sz="6" w:space="0" w:color="auto"/>
              <w:bottom w:val="single" w:sz="6" w:space="0" w:color="auto"/>
              <w:right w:val="single" w:sz="6" w:space="0" w:color="auto"/>
            </w:tcBorders>
            <w:hideMark/>
          </w:tcPr>
          <w:p w14:paraId="60D135FE" w14:textId="77777777" w:rsidR="00F31340" w:rsidRDefault="00F31340" w:rsidP="00A15204">
            <w:pPr>
              <w:pStyle w:val="TAL"/>
              <w:rPr>
                <w:lang w:eastAsia="en-GB"/>
              </w:rPr>
            </w:pPr>
            <w:r>
              <w:rPr>
                <w:lang w:eastAsia="en-GB"/>
              </w:rPr>
              <w:t>…</w:t>
            </w:r>
          </w:p>
        </w:tc>
        <w:tc>
          <w:tcPr>
            <w:tcW w:w="1417" w:type="dxa"/>
            <w:tcBorders>
              <w:top w:val="single" w:sz="6" w:space="0" w:color="auto"/>
              <w:left w:val="single" w:sz="6" w:space="0" w:color="auto"/>
              <w:bottom w:val="single" w:sz="6" w:space="0" w:color="auto"/>
              <w:right w:val="single" w:sz="6" w:space="0" w:color="auto"/>
            </w:tcBorders>
            <w:hideMark/>
          </w:tcPr>
          <w:p w14:paraId="551146C3" w14:textId="77777777" w:rsidR="00F31340" w:rsidRDefault="00F31340" w:rsidP="00A15204">
            <w:pPr>
              <w:pStyle w:val="TAC"/>
              <w:rPr>
                <w:lang w:eastAsia="en-GB"/>
              </w:rPr>
            </w:pPr>
            <w:r>
              <w:rPr>
                <w:lang w:eastAsia="en-GB"/>
              </w:rPr>
              <w:t>…</w:t>
            </w:r>
          </w:p>
        </w:tc>
        <w:tc>
          <w:tcPr>
            <w:tcW w:w="1417" w:type="dxa"/>
            <w:tcBorders>
              <w:top w:val="single" w:sz="6" w:space="0" w:color="auto"/>
              <w:left w:val="single" w:sz="6" w:space="0" w:color="auto"/>
              <w:bottom w:val="single" w:sz="6" w:space="0" w:color="auto"/>
              <w:right w:val="single" w:sz="6" w:space="0" w:color="auto"/>
            </w:tcBorders>
          </w:tcPr>
          <w:p w14:paraId="12D4797D" w14:textId="77777777" w:rsidR="00F31340" w:rsidRDefault="00F31340" w:rsidP="00A15204">
            <w:pPr>
              <w:pStyle w:val="TAC"/>
              <w:rPr>
                <w:lang w:eastAsia="en-GB"/>
              </w:rPr>
            </w:pPr>
          </w:p>
        </w:tc>
      </w:tr>
      <w:tr w:rsidR="00F31340" w14:paraId="0ED46C6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0F1855FE" w14:textId="77777777" w:rsidR="00F31340" w:rsidRDefault="00F31340" w:rsidP="00A15204">
            <w:pPr>
              <w:pStyle w:val="TAC"/>
              <w:rPr>
                <w:lang w:eastAsia="en-GB"/>
              </w:rPr>
            </w:pPr>
            <w:r>
              <w:rPr>
                <w:lang w:eastAsia="en-GB"/>
              </w:rPr>
              <w:t>(X - 2) to (X + 1)</w:t>
            </w:r>
          </w:p>
        </w:tc>
        <w:tc>
          <w:tcPr>
            <w:tcW w:w="4961" w:type="dxa"/>
            <w:tcBorders>
              <w:top w:val="single" w:sz="6" w:space="0" w:color="auto"/>
              <w:left w:val="single" w:sz="6" w:space="0" w:color="auto"/>
              <w:bottom w:val="single" w:sz="6" w:space="0" w:color="auto"/>
              <w:right w:val="single" w:sz="6" w:space="0" w:color="auto"/>
            </w:tcBorders>
            <w:hideMark/>
          </w:tcPr>
          <w:p w14:paraId="33A79B9C" w14:textId="77777777" w:rsidR="00F31340" w:rsidRDefault="00F31340" w:rsidP="00A15204">
            <w:pPr>
              <w:pStyle w:val="TAL"/>
              <w:rPr>
                <w:lang w:eastAsia="en-GB"/>
              </w:rPr>
            </w:pPr>
            <w:r>
              <w:rPr>
                <w:rFonts w:cs="Arial"/>
                <w:szCs w:val="18"/>
                <w:lang w:val="en-US" w:eastAsia="fr-FR"/>
              </w:rPr>
              <w:t>Rejected S-NSSAI n</w:t>
            </w:r>
            <w:r>
              <w:rPr>
                <w:lang w:eastAsia="en-GB"/>
              </w:rPr>
              <w:t xml:space="preserve"> - SST + SD</w:t>
            </w:r>
          </w:p>
        </w:tc>
        <w:tc>
          <w:tcPr>
            <w:tcW w:w="1417" w:type="dxa"/>
            <w:tcBorders>
              <w:top w:val="single" w:sz="6" w:space="0" w:color="auto"/>
              <w:left w:val="single" w:sz="6" w:space="0" w:color="auto"/>
              <w:bottom w:val="single" w:sz="6" w:space="0" w:color="auto"/>
              <w:right w:val="single" w:sz="6" w:space="0" w:color="auto"/>
            </w:tcBorders>
            <w:hideMark/>
          </w:tcPr>
          <w:p w14:paraId="40097B33" w14:textId="77777777" w:rsidR="00F31340" w:rsidRDefault="00F31340" w:rsidP="00A15204">
            <w:pPr>
              <w:pStyle w:val="TAC"/>
              <w:rPr>
                <w:lang w:eastAsia="en-GB"/>
              </w:rPr>
            </w:pPr>
            <w:r>
              <w:rPr>
                <w:lang w:eastAsia="en-GB"/>
              </w:rPr>
              <w:t>4</w:t>
            </w:r>
          </w:p>
        </w:tc>
        <w:tc>
          <w:tcPr>
            <w:tcW w:w="1417" w:type="dxa"/>
            <w:tcBorders>
              <w:top w:val="single" w:sz="6" w:space="0" w:color="auto"/>
              <w:left w:val="single" w:sz="6" w:space="0" w:color="auto"/>
              <w:bottom w:val="single" w:sz="6" w:space="0" w:color="auto"/>
              <w:right w:val="single" w:sz="6" w:space="0" w:color="auto"/>
            </w:tcBorders>
          </w:tcPr>
          <w:p w14:paraId="46C830F6" w14:textId="77777777" w:rsidR="00F31340" w:rsidRDefault="00F31340" w:rsidP="00A15204">
            <w:pPr>
              <w:pStyle w:val="TAC"/>
              <w:rPr>
                <w:lang w:eastAsia="en-GB"/>
              </w:rPr>
            </w:pPr>
            <w:r>
              <w:rPr>
                <w:lang w:eastAsia="en-GB"/>
              </w:rPr>
              <w:t>C</w:t>
            </w:r>
          </w:p>
          <w:p w14:paraId="090B3A9E" w14:textId="77777777" w:rsidR="00F31340" w:rsidRDefault="00F31340" w:rsidP="00A15204">
            <w:pPr>
              <w:pStyle w:val="TAC"/>
              <w:rPr>
                <w:lang w:eastAsia="en-GB"/>
              </w:rPr>
            </w:pPr>
            <w:r>
              <w:rPr>
                <w:lang w:val="fr-FR"/>
              </w:rPr>
              <w:t>(</w:t>
            </w:r>
            <w:proofErr w:type="spellStart"/>
            <w:r>
              <w:rPr>
                <w:lang w:val="fr-FR"/>
              </w:rPr>
              <w:t>see</w:t>
            </w:r>
            <w:proofErr w:type="spellEnd"/>
            <w:r>
              <w:rPr>
                <w:lang w:val="fr-FR"/>
              </w:rPr>
              <w:t xml:space="preserve"> Note)</w:t>
            </w:r>
          </w:p>
        </w:tc>
      </w:tr>
      <w:tr w:rsidR="00F31340" w14:paraId="114FB2D7"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tcPr>
          <w:p w14:paraId="0650982C" w14:textId="77777777" w:rsidR="00F31340" w:rsidRDefault="00F31340" w:rsidP="00A15204">
            <w:pPr>
              <w:pStyle w:val="TAC"/>
              <w:rPr>
                <w:lang w:eastAsia="en-GB"/>
              </w:rPr>
            </w:pPr>
            <w:r>
              <w:rPr>
                <w:lang w:eastAsia="en-GB"/>
              </w:rPr>
              <w:t>X+2</w:t>
            </w:r>
          </w:p>
        </w:tc>
        <w:tc>
          <w:tcPr>
            <w:tcW w:w="4961" w:type="dxa"/>
            <w:tcBorders>
              <w:top w:val="single" w:sz="6" w:space="0" w:color="auto"/>
              <w:left w:val="single" w:sz="6" w:space="0" w:color="auto"/>
              <w:bottom w:val="single" w:sz="6" w:space="0" w:color="auto"/>
              <w:right w:val="single" w:sz="6" w:space="0" w:color="auto"/>
            </w:tcBorders>
          </w:tcPr>
          <w:p w14:paraId="5CEA8C26" w14:textId="77777777" w:rsidR="00F31340" w:rsidRPr="0084535C" w:rsidRDefault="00F31340" w:rsidP="00A15204">
            <w:pPr>
              <w:pStyle w:val="TAL"/>
              <w:rPr>
                <w:rFonts w:cs="Arial"/>
                <w:szCs w:val="18"/>
                <w:lang w:val="en-US" w:eastAsia="fr-FR"/>
              </w:rPr>
            </w:pPr>
            <w:r w:rsidRPr="0084535C">
              <w:rPr>
                <w:rFonts w:cs="Arial"/>
                <w:szCs w:val="18"/>
                <w:lang w:val="en-US" w:eastAsia="fr-FR"/>
              </w:rPr>
              <w:t xml:space="preserve">Rejection cause for S-NSSAI </w:t>
            </w:r>
            <w:r w:rsidRPr="0084535C">
              <w:rPr>
                <w:lang w:val="en-US" w:eastAsia="en-GB"/>
              </w:rPr>
              <w:t>n</w:t>
            </w:r>
          </w:p>
        </w:tc>
        <w:tc>
          <w:tcPr>
            <w:tcW w:w="1417" w:type="dxa"/>
            <w:tcBorders>
              <w:top w:val="single" w:sz="6" w:space="0" w:color="auto"/>
              <w:left w:val="single" w:sz="6" w:space="0" w:color="auto"/>
              <w:bottom w:val="single" w:sz="6" w:space="0" w:color="auto"/>
              <w:right w:val="single" w:sz="6" w:space="0" w:color="auto"/>
            </w:tcBorders>
          </w:tcPr>
          <w:p w14:paraId="2D0F888A" w14:textId="77777777" w:rsidR="00F31340" w:rsidRDefault="00F31340" w:rsidP="00A15204">
            <w:pPr>
              <w:pStyle w:val="TAC"/>
              <w:rPr>
                <w:lang w:eastAsia="en-GB"/>
              </w:rPr>
            </w:pPr>
            <w:r>
              <w:rPr>
                <w:lang w:eastAsia="en-GB"/>
              </w:rPr>
              <w:t>1</w:t>
            </w:r>
          </w:p>
        </w:tc>
        <w:tc>
          <w:tcPr>
            <w:tcW w:w="1417" w:type="dxa"/>
            <w:tcBorders>
              <w:top w:val="single" w:sz="6" w:space="0" w:color="auto"/>
              <w:left w:val="single" w:sz="6" w:space="0" w:color="auto"/>
              <w:bottom w:val="single" w:sz="6" w:space="0" w:color="auto"/>
              <w:right w:val="single" w:sz="6" w:space="0" w:color="auto"/>
            </w:tcBorders>
          </w:tcPr>
          <w:p w14:paraId="47F5DDD7" w14:textId="77777777" w:rsidR="00F31340" w:rsidRDefault="00F31340" w:rsidP="00A15204">
            <w:pPr>
              <w:pStyle w:val="TAC"/>
              <w:rPr>
                <w:lang w:eastAsia="en-GB"/>
              </w:rPr>
            </w:pPr>
            <w:r>
              <w:rPr>
                <w:lang w:eastAsia="en-GB"/>
              </w:rPr>
              <w:t>C</w:t>
            </w:r>
          </w:p>
          <w:p w14:paraId="3E4C546D" w14:textId="77777777" w:rsidR="00F31340" w:rsidRDefault="00F31340" w:rsidP="00A15204">
            <w:pPr>
              <w:pStyle w:val="TAC"/>
              <w:rPr>
                <w:lang w:eastAsia="en-GB"/>
              </w:rPr>
            </w:pPr>
            <w:r>
              <w:rPr>
                <w:lang w:val="fr-FR"/>
              </w:rPr>
              <w:t>(</w:t>
            </w:r>
            <w:proofErr w:type="spellStart"/>
            <w:r>
              <w:rPr>
                <w:lang w:val="fr-FR"/>
              </w:rPr>
              <w:t>see</w:t>
            </w:r>
            <w:proofErr w:type="spellEnd"/>
            <w:r>
              <w:rPr>
                <w:lang w:val="fr-FR"/>
              </w:rPr>
              <w:t xml:space="preserve"> Note)</w:t>
            </w:r>
          </w:p>
        </w:tc>
      </w:tr>
      <w:tr w:rsidR="00F31340" w14:paraId="633ED0AF" w14:textId="77777777" w:rsidTr="00A15204">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98CA265" w14:textId="77777777" w:rsidR="00F31340" w:rsidRDefault="00F31340" w:rsidP="00A15204">
            <w:pPr>
              <w:pStyle w:val="TAN"/>
              <w:rPr>
                <w:lang w:eastAsia="en-GB"/>
              </w:rPr>
            </w:pPr>
            <w:r>
              <w:rPr>
                <w:lang w:eastAsia="en-GB"/>
              </w:rPr>
              <w:t>NOTE:</w:t>
            </w:r>
            <w:r>
              <w:rPr>
                <w:noProof/>
                <w:lang w:eastAsia="en-GB"/>
              </w:rPr>
              <w:tab/>
            </w:r>
            <w:r>
              <w:t xml:space="preserve">If nor </w:t>
            </w:r>
            <w:r>
              <w:rPr>
                <w:rFonts w:cs="Arial"/>
                <w:szCs w:val="18"/>
                <w:lang w:val="en-US" w:eastAsia="fr-FR"/>
              </w:rPr>
              <w:t>Rejected NSSAI IE neither Extended Rejected NSSAI IE is present in associated NAS messages</w:t>
            </w:r>
            <w:r>
              <w:t xml:space="preserve"> this field is not present</w:t>
            </w:r>
          </w:p>
        </w:tc>
      </w:tr>
    </w:tbl>
    <w:p w14:paraId="7BD8BB2A" w14:textId="77777777" w:rsidR="00F31340" w:rsidRDefault="00F31340" w:rsidP="00F31340"/>
    <w:p w14:paraId="4491222F" w14:textId="77777777" w:rsidR="00F31340" w:rsidRDefault="00F31340" w:rsidP="00F31340">
      <w:pPr>
        <w:pStyle w:val="B1"/>
        <w:ind w:left="852"/>
        <w:rPr>
          <w:rFonts w:cs="Arial"/>
          <w:szCs w:val="18"/>
          <w:lang w:val="en-US" w:eastAsia="fr-FR"/>
        </w:rPr>
      </w:pPr>
      <w:r>
        <w:rPr>
          <w:rFonts w:cs="Arial"/>
          <w:szCs w:val="18"/>
          <w:lang w:val="en-US" w:eastAsia="fr-FR"/>
        </w:rPr>
        <w:t>Number of Rejected S-NSSAIs</w:t>
      </w:r>
    </w:p>
    <w:p w14:paraId="0ED93C85" w14:textId="77777777" w:rsidR="00F31340" w:rsidRDefault="00F31340" w:rsidP="00F31340">
      <w:pPr>
        <w:pStyle w:val="B1"/>
        <w:ind w:left="852"/>
      </w:pPr>
      <w:r>
        <w:t>-</w:t>
      </w:r>
      <w:r>
        <w:tab/>
        <w:t>Contents:</w:t>
      </w:r>
    </w:p>
    <w:p w14:paraId="3EF36CD2" w14:textId="77777777" w:rsidR="00F31340" w:rsidRDefault="00F31340" w:rsidP="00F31340">
      <w:pPr>
        <w:pStyle w:val="B1"/>
        <w:ind w:left="1136"/>
      </w:pPr>
      <w:r>
        <w:t xml:space="preserve">- Value is 0 if nor </w:t>
      </w:r>
      <w:r>
        <w:rPr>
          <w:rFonts w:cs="Arial"/>
          <w:szCs w:val="18"/>
          <w:lang w:val="en-US" w:eastAsia="fr-FR"/>
        </w:rPr>
        <w:t>Rejected NSSAI IE neither Extended Rejected NSSAI IE is present in associated NAS messages</w:t>
      </w:r>
      <w:r>
        <w:t xml:space="preserve"> else this is the total number of </w:t>
      </w:r>
      <w:r>
        <w:rPr>
          <w:rFonts w:cs="Arial"/>
          <w:szCs w:val="18"/>
          <w:lang w:val="en-US" w:eastAsia="fr-FR"/>
        </w:rPr>
        <w:t xml:space="preserve">Rejected S-NSSAIs included in Rejected NSSAI and Extended Rejected NSSAI IEs, if supported, as defined in 3GPP TS 24.501 [70] </w:t>
      </w:r>
      <w:r>
        <w:t>that will be described in the following list.</w:t>
      </w:r>
    </w:p>
    <w:p w14:paraId="1BA2781A" w14:textId="77777777" w:rsidR="00F31340" w:rsidRDefault="00F31340" w:rsidP="00F31340">
      <w:pPr>
        <w:pStyle w:val="B1"/>
        <w:ind w:left="852"/>
        <w:rPr>
          <w:rFonts w:cs="Arial"/>
          <w:szCs w:val="18"/>
          <w:lang w:val="en-US" w:eastAsia="fr-FR"/>
        </w:rPr>
      </w:pPr>
      <w:r>
        <w:rPr>
          <w:rFonts w:cs="Arial"/>
          <w:szCs w:val="18"/>
          <w:lang w:val="en-US" w:eastAsia="fr-FR"/>
        </w:rPr>
        <w:t>Rejected S-NSSAI</w:t>
      </w:r>
    </w:p>
    <w:p w14:paraId="42E63FAF" w14:textId="77777777" w:rsidR="00F31340" w:rsidRDefault="00F31340" w:rsidP="00F31340">
      <w:pPr>
        <w:pStyle w:val="B1"/>
        <w:ind w:left="852"/>
      </w:pPr>
      <w:r>
        <w:t>-</w:t>
      </w:r>
      <w:r>
        <w:tab/>
        <w:t>Contents:</w:t>
      </w:r>
    </w:p>
    <w:p w14:paraId="1625E5EF" w14:textId="77777777" w:rsidR="00F31340" w:rsidRDefault="00F31340" w:rsidP="00F31340">
      <w:pPr>
        <w:pStyle w:val="B1"/>
        <w:ind w:left="852"/>
        <w:rPr>
          <w:rFonts w:cs="Arial"/>
          <w:szCs w:val="18"/>
          <w:lang w:val="en-US" w:eastAsia="fr-FR"/>
        </w:rPr>
      </w:pPr>
      <w:r>
        <w:rPr>
          <w:rFonts w:cs="Arial"/>
          <w:szCs w:val="18"/>
          <w:lang w:val="en-US" w:eastAsia="fr-FR"/>
        </w:rPr>
        <w:tab/>
        <w:t>- this is the Rejected S-NSSAI</w:t>
      </w:r>
    </w:p>
    <w:p w14:paraId="46F2AEA2" w14:textId="77777777" w:rsidR="00F31340" w:rsidRDefault="00F31340" w:rsidP="00F31340">
      <w:pPr>
        <w:pStyle w:val="B1"/>
        <w:ind w:left="852"/>
      </w:pPr>
      <w:r>
        <w:t>-</w:t>
      </w:r>
      <w:r>
        <w:tab/>
        <w:t>Coding:</w:t>
      </w:r>
    </w:p>
    <w:p w14:paraId="67224827" w14:textId="77777777" w:rsidR="00F31340" w:rsidRDefault="00F31340" w:rsidP="00F31340">
      <w:pPr>
        <w:ind w:left="852"/>
      </w:pPr>
      <w:r>
        <w:rPr>
          <w:rFonts w:cs="Arial"/>
          <w:szCs w:val="18"/>
          <w:lang w:val="en-US" w:eastAsia="fr-FR"/>
        </w:rPr>
        <w:t xml:space="preserve">S-NSSAI </w:t>
      </w:r>
      <w:r>
        <w:t>shall be coded on 32 bits</w:t>
      </w:r>
    </w:p>
    <w:p w14:paraId="2936EF10" w14:textId="52E39E82" w:rsidR="00F31340" w:rsidRPr="00CF5A7F" w:rsidRDefault="00F31340" w:rsidP="00F31340">
      <w:pPr>
        <w:pStyle w:val="B1"/>
        <w:ind w:left="1420"/>
      </w:pPr>
      <w:r>
        <w:t>-</w:t>
      </w:r>
      <w:r>
        <w:tab/>
        <w:t>As specified in 3GPP TS 23.003 [30], SD reserved value "no SD value associated with the SST" defined as hexadecimal FFFFFF shall be used to pad value to 32 bits</w:t>
      </w:r>
    </w:p>
    <w:p w14:paraId="3B7E0C0F" w14:textId="77777777" w:rsidR="00F31340" w:rsidRDefault="00F31340" w:rsidP="00F31340">
      <w:pPr>
        <w:pStyle w:val="B1"/>
        <w:ind w:left="852"/>
        <w:rPr>
          <w:rFonts w:cs="Arial"/>
          <w:szCs w:val="18"/>
          <w:lang w:val="en-US" w:eastAsia="fr-FR"/>
        </w:rPr>
      </w:pPr>
      <w:r>
        <w:rPr>
          <w:rFonts w:cs="Arial"/>
          <w:szCs w:val="18"/>
          <w:lang w:val="en-US" w:eastAsia="fr-FR"/>
        </w:rPr>
        <w:t>Rejected cause for S-NSSAI</w:t>
      </w:r>
    </w:p>
    <w:p w14:paraId="6DA16DB8" w14:textId="77777777" w:rsidR="00F31340" w:rsidRDefault="00F31340" w:rsidP="00F31340">
      <w:pPr>
        <w:pStyle w:val="B1"/>
        <w:ind w:left="852"/>
      </w:pPr>
      <w:r>
        <w:t>-</w:t>
      </w:r>
      <w:r>
        <w:tab/>
        <w:t>Contents:</w:t>
      </w:r>
    </w:p>
    <w:p w14:paraId="64FB169D" w14:textId="77777777" w:rsidR="00F31340" w:rsidRDefault="00F31340" w:rsidP="00F31340">
      <w:pPr>
        <w:pStyle w:val="B1"/>
        <w:ind w:left="852"/>
        <w:rPr>
          <w:rFonts w:cs="Arial"/>
          <w:szCs w:val="18"/>
          <w:lang w:val="en-US" w:eastAsia="fr-FR"/>
        </w:rPr>
      </w:pPr>
      <w:r>
        <w:rPr>
          <w:rFonts w:cs="Arial"/>
          <w:szCs w:val="18"/>
          <w:lang w:val="en-US" w:eastAsia="fr-FR"/>
        </w:rPr>
        <w:tab/>
        <w:t>- this is the rejection cause for the corresponding S-NSSAI provided by network in associated NAS message</w:t>
      </w:r>
    </w:p>
    <w:p w14:paraId="0F9F7F19" w14:textId="77777777" w:rsidR="00F31340" w:rsidRDefault="00F31340" w:rsidP="00F31340">
      <w:pPr>
        <w:pStyle w:val="B1"/>
        <w:ind w:left="852"/>
      </w:pPr>
      <w:r>
        <w:t>-</w:t>
      </w:r>
      <w:r>
        <w:tab/>
        <w:t>Coding:</w:t>
      </w:r>
    </w:p>
    <w:p w14:paraId="74DB916F" w14:textId="77777777" w:rsidR="00F31340" w:rsidRDefault="00F31340" w:rsidP="00F31340">
      <w:pPr>
        <w:pStyle w:val="B1"/>
        <w:ind w:left="852"/>
        <w:rPr>
          <w:rFonts w:cs="Arial"/>
          <w:szCs w:val="18"/>
          <w:lang w:val="en-US" w:eastAsia="fr-FR"/>
        </w:rPr>
      </w:pPr>
      <w:r>
        <w:rPr>
          <w:rFonts w:cs="Arial"/>
          <w:szCs w:val="18"/>
          <w:lang w:val="en-US" w:eastAsia="fr-FR"/>
        </w:rPr>
        <w:tab/>
        <w:t xml:space="preserve">- If the Rejected S-NSSAI comes from Rejected NSSAI IE as specified in 3GPP TS 24.501 [70], this is Cause value from Figure 9.11.3.46.2 coded as defined in </w:t>
      </w:r>
      <w:r w:rsidRPr="00FC45B3">
        <w:rPr>
          <w:rFonts w:cs="Arial"/>
          <w:szCs w:val="18"/>
          <w:lang w:val="en-US" w:eastAsia="fr-FR"/>
        </w:rPr>
        <w:t>Table 9.11.3.46.1</w:t>
      </w:r>
      <w:r>
        <w:rPr>
          <w:rFonts w:cs="Arial"/>
          <w:szCs w:val="18"/>
          <w:lang w:val="en-US" w:eastAsia="fr-FR"/>
        </w:rPr>
        <w:t xml:space="preserve"> but on one byte.</w:t>
      </w:r>
    </w:p>
    <w:p w14:paraId="560FB1B5" w14:textId="477D8BDB" w:rsidR="00F31340" w:rsidRPr="00F31340" w:rsidRDefault="00F31340" w:rsidP="00F31340">
      <w:pPr>
        <w:pStyle w:val="B1"/>
        <w:ind w:left="852"/>
        <w:rPr>
          <w:rFonts w:cs="Arial"/>
          <w:szCs w:val="18"/>
          <w:lang w:val="en-US" w:eastAsia="fr-FR"/>
        </w:rPr>
      </w:pPr>
      <w:r>
        <w:rPr>
          <w:rFonts w:cs="Arial"/>
          <w:szCs w:val="18"/>
          <w:lang w:val="en-US" w:eastAsia="fr-FR"/>
        </w:rPr>
        <w:tab/>
        <w:t xml:space="preserve">- If the Rejected S-NSSAI comes from Extended Rejected NSSAI IE if supported, as specified in 3GPP TS 24.501 [70], this is Cause value from </w:t>
      </w:r>
      <w:r w:rsidRPr="00B829B2">
        <w:rPr>
          <w:rFonts w:cs="Arial"/>
          <w:szCs w:val="18"/>
          <w:lang w:val="en-US" w:eastAsia="fr-FR"/>
        </w:rPr>
        <w:t>Figure 9.11.3.75.4</w:t>
      </w:r>
      <w:r>
        <w:rPr>
          <w:rFonts w:cs="Arial"/>
          <w:szCs w:val="18"/>
          <w:lang w:val="en-US" w:eastAsia="fr-FR"/>
        </w:rPr>
        <w:t xml:space="preserve"> coded as defined in </w:t>
      </w:r>
      <w:r w:rsidRPr="00FC45B3">
        <w:rPr>
          <w:rFonts w:cs="Arial"/>
          <w:szCs w:val="18"/>
          <w:lang w:val="en-US" w:eastAsia="fr-FR"/>
        </w:rPr>
        <w:t xml:space="preserve">Table </w:t>
      </w:r>
      <w:r>
        <w:t>9.11.3.75.1</w:t>
      </w:r>
      <w:r w:rsidRPr="00BA3A08">
        <w:rPr>
          <w:rFonts w:cs="Arial"/>
          <w:szCs w:val="18"/>
          <w:lang w:val="en-US" w:eastAsia="fr-FR"/>
        </w:rPr>
        <w:t xml:space="preserve"> </w:t>
      </w:r>
      <w:r>
        <w:rPr>
          <w:rFonts w:cs="Arial"/>
          <w:szCs w:val="18"/>
          <w:lang w:val="en-US" w:eastAsia="fr-FR"/>
        </w:rPr>
        <w:t>but on one byte.</w:t>
      </w:r>
    </w:p>
    <w:p w14:paraId="5B043BC8" w14:textId="77777777" w:rsidR="00E86E7B" w:rsidRPr="00816C4A" w:rsidRDefault="00E86E7B" w:rsidP="00E86E7B">
      <w:pPr>
        <w:pStyle w:val="Heading1"/>
      </w:pPr>
      <w:bookmarkStart w:id="3984" w:name="_Toc3201099"/>
      <w:bookmarkStart w:id="3985" w:name="_Toc20392842"/>
      <w:bookmarkStart w:id="3986" w:name="_Toc27774489"/>
      <w:bookmarkStart w:id="3987" w:name="_Toc36482949"/>
      <w:bookmarkStart w:id="3988" w:name="_Toc36484611"/>
      <w:bookmarkStart w:id="3989" w:name="_Toc44933541"/>
      <w:bookmarkStart w:id="3990" w:name="_Toc50972494"/>
      <w:bookmarkStart w:id="3991" w:name="_Toc57105248"/>
      <w:bookmarkStart w:id="3992" w:name="_Toc130981723"/>
      <w:r w:rsidRPr="00816C4A">
        <w:t>9</w:t>
      </w:r>
      <w:r w:rsidRPr="00816C4A">
        <w:tab/>
        <w:t>Tag values</w:t>
      </w:r>
      <w:bookmarkEnd w:id="3984"/>
      <w:bookmarkEnd w:id="3985"/>
      <w:bookmarkEnd w:id="3986"/>
      <w:bookmarkEnd w:id="3987"/>
      <w:bookmarkEnd w:id="3988"/>
      <w:bookmarkEnd w:id="3989"/>
      <w:bookmarkEnd w:id="3990"/>
      <w:bookmarkEnd w:id="3991"/>
      <w:bookmarkEnd w:id="3992"/>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3993" w:name="_Toc3201100"/>
      <w:bookmarkStart w:id="3994" w:name="_Toc20392843"/>
      <w:bookmarkStart w:id="3995" w:name="_Toc27774490"/>
      <w:bookmarkStart w:id="3996" w:name="_Toc36482950"/>
      <w:bookmarkStart w:id="3997" w:name="_Toc36484612"/>
      <w:bookmarkStart w:id="3998" w:name="_Toc44933542"/>
      <w:bookmarkStart w:id="3999" w:name="_Toc50972495"/>
      <w:bookmarkStart w:id="4000" w:name="_Toc57105249"/>
      <w:bookmarkStart w:id="4001" w:name="_Toc130981724"/>
      <w:r w:rsidRPr="00816C4A">
        <w:lastRenderedPageBreak/>
        <w:t>9.1</w:t>
      </w:r>
      <w:r w:rsidRPr="00816C4A">
        <w:tab/>
        <w:t>BER-TLV tags in ME to UICC direction</w:t>
      </w:r>
      <w:bookmarkEnd w:id="3993"/>
      <w:bookmarkEnd w:id="3994"/>
      <w:bookmarkEnd w:id="3995"/>
      <w:bookmarkEnd w:id="3996"/>
      <w:bookmarkEnd w:id="3997"/>
      <w:bookmarkEnd w:id="3998"/>
      <w:bookmarkEnd w:id="3999"/>
      <w:bookmarkEnd w:id="4000"/>
      <w:bookmarkEnd w:id="4001"/>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E86E7B" w:rsidRPr="00816C4A" w14:paraId="424966CD" w14:textId="77777777" w:rsidTr="00B27DCC">
        <w:trPr>
          <w:gridAfter w:val="1"/>
          <w:wAfter w:w="18" w:type="dxa"/>
          <w:jc w:val="center"/>
        </w:trPr>
        <w:tc>
          <w:tcPr>
            <w:tcW w:w="3023" w:type="dxa"/>
          </w:tcPr>
          <w:p w14:paraId="54043CFF" w14:textId="77777777" w:rsidR="00E86E7B" w:rsidRPr="00816C4A" w:rsidRDefault="00E86E7B" w:rsidP="00B27DCC">
            <w:pPr>
              <w:pStyle w:val="TAC"/>
              <w:jc w:val="left"/>
            </w:pPr>
            <w:r w:rsidRPr="00816C4A">
              <w:t>Reserved for 3GPP (for future usage)</w:t>
            </w:r>
          </w:p>
        </w:tc>
        <w:tc>
          <w:tcPr>
            <w:tcW w:w="1276" w:type="dxa"/>
            <w:gridSpan w:val="3"/>
          </w:tcPr>
          <w:p w14:paraId="41A4F50D" w14:textId="77777777" w:rsidR="00E86E7B" w:rsidRPr="00816C4A" w:rsidRDefault="00E86E7B" w:rsidP="00B27DCC">
            <w:pPr>
              <w:pStyle w:val="TAC"/>
            </w:pPr>
            <w:r w:rsidRPr="00816C4A">
              <w:t>1</w:t>
            </w:r>
          </w:p>
        </w:tc>
        <w:tc>
          <w:tcPr>
            <w:tcW w:w="612" w:type="dxa"/>
          </w:tcPr>
          <w:p w14:paraId="7059DB92" w14:textId="77777777" w:rsidR="00E86E7B" w:rsidRPr="00816C4A" w:rsidRDefault="00E86E7B" w:rsidP="00B27DCC">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02" w:name="_Toc3201101"/>
      <w:bookmarkStart w:id="4003" w:name="_Toc20392844"/>
      <w:bookmarkStart w:id="4004" w:name="_Toc27774491"/>
      <w:bookmarkStart w:id="4005" w:name="_Toc36482951"/>
      <w:bookmarkStart w:id="4006" w:name="_Toc36484613"/>
      <w:bookmarkStart w:id="4007" w:name="_Toc44933543"/>
      <w:bookmarkStart w:id="4008" w:name="_Toc50972496"/>
      <w:bookmarkStart w:id="4009" w:name="_Toc57105250"/>
      <w:bookmarkStart w:id="4010" w:name="_Toc130981725"/>
      <w:r w:rsidRPr="00816C4A">
        <w:t>9.2</w:t>
      </w:r>
      <w:r w:rsidRPr="00816C4A">
        <w:tab/>
        <w:t>BER-TLV tags in UICC TO ME direction</w:t>
      </w:r>
      <w:bookmarkEnd w:id="4002"/>
      <w:bookmarkEnd w:id="4003"/>
      <w:bookmarkEnd w:id="4004"/>
      <w:bookmarkEnd w:id="4005"/>
      <w:bookmarkEnd w:id="4006"/>
      <w:bookmarkEnd w:id="4007"/>
      <w:bookmarkEnd w:id="4008"/>
      <w:bookmarkEnd w:id="4009"/>
      <w:bookmarkEnd w:id="4010"/>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11" w:name="_Toc3201102"/>
      <w:bookmarkStart w:id="4012" w:name="_Toc20392845"/>
      <w:bookmarkStart w:id="4013" w:name="_Toc27774492"/>
      <w:bookmarkStart w:id="4014" w:name="_Toc36482952"/>
      <w:bookmarkStart w:id="4015" w:name="_Toc36484614"/>
      <w:bookmarkStart w:id="4016" w:name="_Toc44933544"/>
      <w:bookmarkStart w:id="4017" w:name="_Toc50972497"/>
      <w:bookmarkStart w:id="4018" w:name="_Toc57105251"/>
      <w:bookmarkStart w:id="4019" w:name="_Toc3201103"/>
      <w:bookmarkStart w:id="4020" w:name="_Toc20392846"/>
      <w:bookmarkStart w:id="4021" w:name="_Toc27774493"/>
      <w:bookmarkStart w:id="4022" w:name="_Toc36482953"/>
      <w:bookmarkStart w:id="4023" w:name="_Toc36484615"/>
      <w:bookmarkStart w:id="4024" w:name="_Toc44933545"/>
      <w:bookmarkStart w:id="4025" w:name="_Toc50972498"/>
      <w:bookmarkStart w:id="4026" w:name="_Toc57105252"/>
      <w:bookmarkStart w:id="4027" w:name="_Toc130981726"/>
      <w:r w:rsidRPr="00816C4A">
        <w:lastRenderedPageBreak/>
        <w:t>9.3</w:t>
      </w:r>
      <w:r w:rsidRPr="00816C4A">
        <w:tab/>
      </w:r>
      <w:bookmarkEnd w:id="4011"/>
      <w:bookmarkEnd w:id="4012"/>
      <w:bookmarkEnd w:id="4013"/>
      <w:bookmarkEnd w:id="4014"/>
      <w:bookmarkEnd w:id="4015"/>
      <w:bookmarkEnd w:id="4016"/>
      <w:r w:rsidRPr="00816C4A">
        <w:t>COMPREHENSION-TLV tags in both directions</w:t>
      </w:r>
      <w:bookmarkEnd w:id="4017"/>
      <w:bookmarkEnd w:id="4018"/>
      <w:bookmarkEnd w:id="4027"/>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0A2074">
        <w:trPr>
          <w:jc w:val="center"/>
        </w:trPr>
        <w:tc>
          <w:tcPr>
            <w:tcW w:w="3332" w:type="dxa"/>
          </w:tcPr>
          <w:p w14:paraId="5626F287" w14:textId="77777777" w:rsidR="005355DD" w:rsidRDefault="005355DD" w:rsidP="000A2074">
            <w:pPr>
              <w:pStyle w:val="TAH"/>
            </w:pPr>
            <w:bookmarkStart w:id="4028" w:name="MCCQCTEMPBM_00000142"/>
            <w:r>
              <w:t>Description</w:t>
            </w:r>
          </w:p>
        </w:tc>
        <w:tc>
          <w:tcPr>
            <w:tcW w:w="1296" w:type="dxa"/>
          </w:tcPr>
          <w:p w14:paraId="2F330507" w14:textId="77777777" w:rsidR="005355DD" w:rsidRDefault="005355DD" w:rsidP="000A2074">
            <w:pPr>
              <w:pStyle w:val="TAH"/>
            </w:pPr>
            <w:r>
              <w:t>Length of tag</w:t>
            </w:r>
          </w:p>
        </w:tc>
        <w:tc>
          <w:tcPr>
            <w:tcW w:w="1721" w:type="dxa"/>
          </w:tcPr>
          <w:p w14:paraId="5354AB2B" w14:textId="77777777" w:rsidR="005355DD" w:rsidRDefault="005355DD" w:rsidP="000A2074">
            <w:pPr>
              <w:pStyle w:val="TAH"/>
            </w:pPr>
            <w:r>
              <w:t>Tag value, bits 1-7 (Range: '01' - '7E')</w:t>
            </w:r>
          </w:p>
        </w:tc>
        <w:tc>
          <w:tcPr>
            <w:tcW w:w="1787" w:type="dxa"/>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Pr>
          <w:p w14:paraId="4A484F9D" w14:textId="77777777" w:rsidR="005355DD" w:rsidRDefault="005355DD" w:rsidP="000A2074">
            <w:pPr>
              <w:pStyle w:val="TAH"/>
            </w:pPr>
            <w:r>
              <w:t>Reassign (see NOTE)</w:t>
            </w:r>
          </w:p>
        </w:tc>
      </w:tr>
      <w:tr w:rsidR="005355DD" w14:paraId="0517F5B2" w14:textId="77777777" w:rsidTr="000A2074">
        <w:trPr>
          <w:trHeight w:val="104"/>
          <w:jc w:val="center"/>
        </w:trPr>
        <w:tc>
          <w:tcPr>
            <w:tcW w:w="3332" w:type="dxa"/>
          </w:tcPr>
          <w:p w14:paraId="0381ECC4" w14:textId="77777777" w:rsidR="005355DD" w:rsidRDefault="005355DD" w:rsidP="000A2074">
            <w:pPr>
              <w:pStyle w:val="TAL"/>
            </w:pPr>
            <w:r>
              <w:t>SS string tag</w:t>
            </w:r>
          </w:p>
        </w:tc>
        <w:tc>
          <w:tcPr>
            <w:tcW w:w="1296" w:type="dxa"/>
            <w:vMerge w:val="restart"/>
          </w:tcPr>
          <w:p w14:paraId="2A64D80C" w14:textId="77777777" w:rsidR="005355DD" w:rsidRDefault="005355DD" w:rsidP="000A2074">
            <w:pPr>
              <w:pStyle w:val="TAC"/>
            </w:pPr>
            <w:r>
              <w:t>1</w:t>
            </w:r>
          </w:p>
        </w:tc>
        <w:tc>
          <w:tcPr>
            <w:tcW w:w="1721" w:type="dxa"/>
            <w:vMerge w:val="restart"/>
          </w:tcPr>
          <w:p w14:paraId="79C10AB7" w14:textId="77777777" w:rsidR="005355DD" w:rsidRDefault="005355DD" w:rsidP="000A2074">
            <w:pPr>
              <w:pStyle w:val="TAC"/>
            </w:pPr>
            <w:r>
              <w:t>'09'</w:t>
            </w:r>
          </w:p>
        </w:tc>
        <w:tc>
          <w:tcPr>
            <w:tcW w:w="1787" w:type="dxa"/>
            <w:vMerge w:val="restart"/>
          </w:tcPr>
          <w:p w14:paraId="7DC4FDD2" w14:textId="77777777" w:rsidR="005355DD" w:rsidRDefault="005355DD" w:rsidP="000A2074">
            <w:pPr>
              <w:pStyle w:val="TAC"/>
            </w:pPr>
            <w:r>
              <w:t>'09' or '89'</w:t>
            </w:r>
          </w:p>
        </w:tc>
        <w:tc>
          <w:tcPr>
            <w:tcW w:w="1220" w:type="dxa"/>
            <w:vMerge w:val="restart"/>
          </w:tcPr>
          <w:p w14:paraId="094A5E7F" w14:textId="77777777" w:rsidR="005355DD" w:rsidRDefault="005355DD" w:rsidP="000A2074">
            <w:pPr>
              <w:pStyle w:val="TAC"/>
            </w:pPr>
            <w:r>
              <w:t>yes</w:t>
            </w:r>
          </w:p>
        </w:tc>
      </w:tr>
      <w:tr w:rsidR="005355DD" w14:paraId="7D32C667" w14:textId="77777777" w:rsidTr="000A2074">
        <w:trPr>
          <w:trHeight w:val="103"/>
          <w:jc w:val="center"/>
        </w:trPr>
        <w:tc>
          <w:tcPr>
            <w:tcW w:w="3332" w:type="dxa"/>
          </w:tcPr>
          <w:p w14:paraId="0339730D" w14:textId="77777777" w:rsidR="005355DD" w:rsidRDefault="005355DD" w:rsidP="000A2074">
            <w:pPr>
              <w:pStyle w:val="TAL"/>
            </w:pPr>
            <w:r>
              <w:t>BSSID tag</w:t>
            </w:r>
          </w:p>
        </w:tc>
        <w:tc>
          <w:tcPr>
            <w:tcW w:w="1296" w:type="dxa"/>
            <w:vMerge/>
          </w:tcPr>
          <w:p w14:paraId="4DFF74D7" w14:textId="77777777" w:rsidR="005355DD" w:rsidRDefault="005355DD" w:rsidP="000A2074">
            <w:pPr>
              <w:pStyle w:val="TAC"/>
            </w:pPr>
          </w:p>
        </w:tc>
        <w:tc>
          <w:tcPr>
            <w:tcW w:w="1721" w:type="dxa"/>
            <w:vMerge/>
          </w:tcPr>
          <w:p w14:paraId="5C324202" w14:textId="77777777" w:rsidR="005355DD" w:rsidRDefault="005355DD" w:rsidP="000A2074">
            <w:pPr>
              <w:pStyle w:val="TAC"/>
            </w:pPr>
          </w:p>
        </w:tc>
        <w:tc>
          <w:tcPr>
            <w:tcW w:w="1787" w:type="dxa"/>
            <w:vMerge/>
          </w:tcPr>
          <w:p w14:paraId="0F1B38C5" w14:textId="77777777" w:rsidR="005355DD" w:rsidRDefault="005355DD" w:rsidP="000A2074">
            <w:pPr>
              <w:pStyle w:val="TAC"/>
            </w:pPr>
          </w:p>
        </w:tc>
        <w:tc>
          <w:tcPr>
            <w:tcW w:w="1220" w:type="dxa"/>
            <w:vMerge/>
          </w:tcPr>
          <w:p w14:paraId="225DA294" w14:textId="77777777" w:rsidR="005355DD" w:rsidRDefault="005355DD" w:rsidP="000A2074">
            <w:pPr>
              <w:pStyle w:val="TAC"/>
            </w:pPr>
          </w:p>
        </w:tc>
      </w:tr>
      <w:tr w:rsidR="005355DD" w14:paraId="76D45FAE" w14:textId="77777777" w:rsidTr="000A2074">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6" w:space="0" w:color="auto"/>
              <w:left w:val="single" w:sz="6" w:space="0" w:color="auto"/>
              <w:right w:val="single" w:sz="6" w:space="0" w:color="auto"/>
            </w:tcBorders>
          </w:tcPr>
          <w:p w14:paraId="2F23F857" w14:textId="77777777" w:rsidR="005355DD" w:rsidRDefault="005355DD" w:rsidP="000A2074">
            <w:pPr>
              <w:pStyle w:val="TAC"/>
            </w:pPr>
            <w:r>
              <w:t>1</w:t>
            </w:r>
          </w:p>
        </w:tc>
        <w:tc>
          <w:tcPr>
            <w:tcW w:w="1721" w:type="dxa"/>
            <w:vMerge w:val="restart"/>
            <w:tcBorders>
              <w:top w:val="single" w:sz="6" w:space="0" w:color="auto"/>
              <w:left w:val="single" w:sz="6" w:space="0" w:color="auto"/>
              <w:right w:val="single" w:sz="6"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6" w:space="0" w:color="auto"/>
              <w:left w:val="single" w:sz="6" w:space="0" w:color="auto"/>
              <w:right w:val="single" w:sz="6"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6" w:space="0" w:color="auto"/>
              <w:left w:val="single" w:sz="6" w:space="0" w:color="auto"/>
              <w:right w:val="single" w:sz="6" w:space="0" w:color="auto"/>
            </w:tcBorders>
          </w:tcPr>
          <w:p w14:paraId="2FCA16AB" w14:textId="77777777" w:rsidR="005355DD" w:rsidRDefault="005355DD" w:rsidP="000A2074">
            <w:pPr>
              <w:pStyle w:val="TAC"/>
            </w:pPr>
            <w:r>
              <w:t>yes</w:t>
            </w:r>
          </w:p>
        </w:tc>
      </w:tr>
      <w:tr w:rsidR="005355DD" w14:paraId="09D71BF7" w14:textId="77777777" w:rsidTr="000A2074">
        <w:trPr>
          <w:trHeight w:val="184"/>
          <w:jc w:val="center"/>
        </w:trPr>
        <w:tc>
          <w:tcPr>
            <w:tcW w:w="3332" w:type="dxa"/>
            <w:tcBorders>
              <w:top w:val="single" w:sz="6" w:space="0" w:color="auto"/>
              <w:left w:val="single" w:sz="6" w:space="0" w:color="auto"/>
              <w:bottom w:val="single" w:sz="6" w:space="0" w:color="auto"/>
              <w:right w:val="single" w:sz="6"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left w:val="single" w:sz="6" w:space="0" w:color="auto"/>
              <w:bottom w:val="single" w:sz="6" w:space="0" w:color="auto"/>
              <w:right w:val="single" w:sz="6" w:space="0" w:color="auto"/>
            </w:tcBorders>
          </w:tcPr>
          <w:p w14:paraId="3CA35699" w14:textId="77777777" w:rsidR="005355DD" w:rsidRDefault="005355DD" w:rsidP="000A2074">
            <w:pPr>
              <w:pStyle w:val="TAC"/>
            </w:pPr>
          </w:p>
        </w:tc>
        <w:tc>
          <w:tcPr>
            <w:tcW w:w="1721" w:type="dxa"/>
            <w:vMerge/>
            <w:tcBorders>
              <w:left w:val="single" w:sz="6" w:space="0" w:color="auto"/>
              <w:bottom w:val="single" w:sz="6" w:space="0" w:color="auto"/>
              <w:right w:val="single" w:sz="6"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4C879E77" w14:textId="77777777" w:rsidR="005355DD" w:rsidRDefault="005355DD" w:rsidP="000A2074">
            <w:pPr>
              <w:pStyle w:val="TAC"/>
            </w:pPr>
          </w:p>
        </w:tc>
      </w:tr>
      <w:tr w:rsidR="005355DD" w14:paraId="68C4A528" w14:textId="77777777" w:rsidTr="000A2074">
        <w:trPr>
          <w:trHeight w:val="104"/>
          <w:jc w:val="center"/>
        </w:trPr>
        <w:tc>
          <w:tcPr>
            <w:tcW w:w="3332" w:type="dxa"/>
          </w:tcPr>
          <w:p w14:paraId="1C589951" w14:textId="77777777" w:rsidR="005355DD" w:rsidRDefault="005355DD" w:rsidP="000A2074">
            <w:pPr>
              <w:pStyle w:val="TAL"/>
            </w:pPr>
            <w:r>
              <w:t>USSD string tag</w:t>
            </w:r>
          </w:p>
        </w:tc>
        <w:tc>
          <w:tcPr>
            <w:tcW w:w="1296" w:type="dxa"/>
            <w:vMerge w:val="restart"/>
          </w:tcPr>
          <w:p w14:paraId="0DFE6FF3" w14:textId="77777777" w:rsidR="005355DD" w:rsidRDefault="005355DD" w:rsidP="000A2074">
            <w:pPr>
              <w:pStyle w:val="TAC"/>
            </w:pPr>
            <w:r>
              <w:t>1</w:t>
            </w:r>
          </w:p>
        </w:tc>
        <w:tc>
          <w:tcPr>
            <w:tcW w:w="1721" w:type="dxa"/>
            <w:vMerge w:val="restart"/>
          </w:tcPr>
          <w:p w14:paraId="7519879A" w14:textId="77777777" w:rsidR="005355DD" w:rsidRDefault="005355DD" w:rsidP="000A2074">
            <w:pPr>
              <w:pStyle w:val="TAC"/>
            </w:pPr>
            <w:r>
              <w:t>'0A'</w:t>
            </w:r>
          </w:p>
        </w:tc>
        <w:tc>
          <w:tcPr>
            <w:tcW w:w="1787" w:type="dxa"/>
            <w:vMerge w:val="restart"/>
          </w:tcPr>
          <w:p w14:paraId="6F742657" w14:textId="77777777" w:rsidR="005355DD" w:rsidRDefault="005355DD" w:rsidP="000A2074">
            <w:pPr>
              <w:pStyle w:val="TAC"/>
            </w:pPr>
            <w:r>
              <w:t>'0A' or '8A'</w:t>
            </w:r>
          </w:p>
        </w:tc>
        <w:tc>
          <w:tcPr>
            <w:tcW w:w="1220" w:type="dxa"/>
            <w:vMerge w:val="restart"/>
          </w:tcPr>
          <w:p w14:paraId="55EFBA23" w14:textId="77777777" w:rsidR="005355DD" w:rsidRDefault="005355DD" w:rsidP="000A2074">
            <w:pPr>
              <w:pStyle w:val="TAC"/>
            </w:pPr>
            <w:r>
              <w:t>yes</w:t>
            </w:r>
          </w:p>
        </w:tc>
      </w:tr>
      <w:tr w:rsidR="005355DD" w14:paraId="578B04FE" w14:textId="77777777" w:rsidTr="000A2074">
        <w:trPr>
          <w:trHeight w:val="103"/>
          <w:jc w:val="center"/>
        </w:trPr>
        <w:tc>
          <w:tcPr>
            <w:tcW w:w="3332" w:type="dxa"/>
          </w:tcPr>
          <w:p w14:paraId="5B00E491" w14:textId="77777777" w:rsidR="005355DD" w:rsidRDefault="005355DD" w:rsidP="000A2074">
            <w:pPr>
              <w:pStyle w:val="TAL"/>
            </w:pPr>
            <w:r>
              <w:t>HESSID tag</w:t>
            </w:r>
          </w:p>
        </w:tc>
        <w:tc>
          <w:tcPr>
            <w:tcW w:w="1296" w:type="dxa"/>
            <w:vMerge/>
          </w:tcPr>
          <w:p w14:paraId="4C4D843D" w14:textId="77777777" w:rsidR="005355DD" w:rsidRDefault="005355DD" w:rsidP="000A2074">
            <w:pPr>
              <w:pStyle w:val="TAC"/>
            </w:pPr>
          </w:p>
        </w:tc>
        <w:tc>
          <w:tcPr>
            <w:tcW w:w="1721" w:type="dxa"/>
            <w:vMerge/>
          </w:tcPr>
          <w:p w14:paraId="54D6F1C6" w14:textId="77777777" w:rsidR="005355DD" w:rsidRDefault="005355DD" w:rsidP="000A2074">
            <w:pPr>
              <w:pStyle w:val="TAC"/>
            </w:pPr>
          </w:p>
        </w:tc>
        <w:tc>
          <w:tcPr>
            <w:tcW w:w="1787" w:type="dxa"/>
            <w:vMerge/>
          </w:tcPr>
          <w:p w14:paraId="55061C0F" w14:textId="77777777" w:rsidR="005355DD" w:rsidRDefault="005355DD" w:rsidP="000A2074">
            <w:pPr>
              <w:pStyle w:val="TAC"/>
            </w:pPr>
          </w:p>
        </w:tc>
        <w:tc>
          <w:tcPr>
            <w:tcW w:w="1220" w:type="dxa"/>
            <w:vMerge/>
          </w:tcPr>
          <w:p w14:paraId="666F5133" w14:textId="77777777" w:rsidR="005355DD" w:rsidRDefault="005355DD" w:rsidP="000A2074">
            <w:pPr>
              <w:pStyle w:val="TAC"/>
            </w:pPr>
          </w:p>
        </w:tc>
      </w:tr>
      <w:tr w:rsidR="005355DD" w14:paraId="352F1940" w14:textId="77777777" w:rsidTr="000A2074">
        <w:trPr>
          <w:jc w:val="center"/>
        </w:trPr>
        <w:tc>
          <w:tcPr>
            <w:tcW w:w="3332" w:type="dxa"/>
          </w:tcPr>
          <w:p w14:paraId="0B4B5A98" w14:textId="77777777" w:rsidR="005355DD" w:rsidRDefault="005355DD" w:rsidP="000A2074">
            <w:pPr>
              <w:pStyle w:val="TAL"/>
            </w:pPr>
            <w:r>
              <w:t>SMS TPDU tag</w:t>
            </w:r>
          </w:p>
        </w:tc>
        <w:tc>
          <w:tcPr>
            <w:tcW w:w="1296" w:type="dxa"/>
            <w:vMerge w:val="restart"/>
          </w:tcPr>
          <w:p w14:paraId="64DF3649" w14:textId="77777777" w:rsidR="005355DD" w:rsidRDefault="005355DD" w:rsidP="000A2074">
            <w:pPr>
              <w:pStyle w:val="TAC"/>
            </w:pPr>
            <w:r>
              <w:t>1</w:t>
            </w:r>
          </w:p>
        </w:tc>
        <w:tc>
          <w:tcPr>
            <w:tcW w:w="1721" w:type="dxa"/>
            <w:vMerge w:val="restart"/>
          </w:tcPr>
          <w:p w14:paraId="623269C8" w14:textId="77777777" w:rsidR="005355DD" w:rsidRDefault="005355DD" w:rsidP="000A2074">
            <w:pPr>
              <w:pStyle w:val="TAC"/>
            </w:pPr>
            <w:r>
              <w:t>'0B'</w:t>
            </w:r>
          </w:p>
        </w:tc>
        <w:tc>
          <w:tcPr>
            <w:tcW w:w="1787" w:type="dxa"/>
            <w:vMerge w:val="restart"/>
          </w:tcPr>
          <w:p w14:paraId="431100A3" w14:textId="77777777" w:rsidR="005355DD" w:rsidRDefault="005355DD" w:rsidP="000A2074">
            <w:pPr>
              <w:pStyle w:val="TAC"/>
            </w:pPr>
            <w:r>
              <w:t>'0B' or '8B'</w:t>
            </w:r>
          </w:p>
        </w:tc>
        <w:tc>
          <w:tcPr>
            <w:tcW w:w="1220" w:type="dxa"/>
            <w:vMerge w:val="restart"/>
          </w:tcPr>
          <w:p w14:paraId="7E524507" w14:textId="77777777" w:rsidR="005355DD" w:rsidRDefault="005355DD" w:rsidP="000A2074">
            <w:pPr>
              <w:pStyle w:val="TAC"/>
            </w:pPr>
            <w:r>
              <w:t>yes</w:t>
            </w:r>
          </w:p>
        </w:tc>
      </w:tr>
      <w:tr w:rsidR="005355DD" w:rsidRPr="00F424E6" w14:paraId="323B63FC" w14:textId="77777777" w:rsidTr="000A2074">
        <w:trPr>
          <w:jc w:val="center"/>
        </w:trPr>
        <w:tc>
          <w:tcPr>
            <w:tcW w:w="3332" w:type="dxa"/>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Pr>
          <w:p w14:paraId="74CBF944" w14:textId="77777777" w:rsidR="005355DD" w:rsidRPr="00A30CB0" w:rsidRDefault="005355DD" w:rsidP="000A2074">
            <w:pPr>
              <w:pStyle w:val="TAC"/>
              <w:rPr>
                <w:lang w:val="fr-FR"/>
              </w:rPr>
            </w:pPr>
          </w:p>
        </w:tc>
        <w:tc>
          <w:tcPr>
            <w:tcW w:w="1721" w:type="dxa"/>
            <w:vMerge/>
          </w:tcPr>
          <w:p w14:paraId="5026A634" w14:textId="77777777" w:rsidR="005355DD" w:rsidRPr="00A30CB0" w:rsidRDefault="005355DD" w:rsidP="000A2074">
            <w:pPr>
              <w:pStyle w:val="TAC"/>
              <w:rPr>
                <w:lang w:val="fr-FR"/>
              </w:rPr>
            </w:pPr>
          </w:p>
        </w:tc>
        <w:tc>
          <w:tcPr>
            <w:tcW w:w="1787" w:type="dxa"/>
            <w:vMerge/>
          </w:tcPr>
          <w:p w14:paraId="75C30682" w14:textId="77777777" w:rsidR="005355DD" w:rsidRPr="00A30CB0" w:rsidRDefault="005355DD" w:rsidP="000A2074">
            <w:pPr>
              <w:pStyle w:val="TAC"/>
              <w:rPr>
                <w:lang w:val="fr-FR"/>
              </w:rPr>
            </w:pPr>
          </w:p>
        </w:tc>
        <w:tc>
          <w:tcPr>
            <w:tcW w:w="1220" w:type="dxa"/>
            <w:vMerge/>
          </w:tcPr>
          <w:p w14:paraId="55DD9F76" w14:textId="77777777" w:rsidR="005355DD" w:rsidRPr="00A30CB0" w:rsidRDefault="005355DD" w:rsidP="000A2074">
            <w:pPr>
              <w:pStyle w:val="TAC"/>
              <w:rPr>
                <w:lang w:val="fr-FR"/>
              </w:rPr>
            </w:pPr>
          </w:p>
        </w:tc>
      </w:tr>
      <w:tr w:rsidR="005355DD" w14:paraId="186CAEF8" w14:textId="77777777" w:rsidTr="000A2074">
        <w:trPr>
          <w:jc w:val="center"/>
        </w:trPr>
        <w:tc>
          <w:tcPr>
            <w:tcW w:w="3332" w:type="dxa"/>
          </w:tcPr>
          <w:p w14:paraId="2B778687" w14:textId="77777777" w:rsidR="005355DD" w:rsidRDefault="005355DD" w:rsidP="000A2074">
            <w:pPr>
              <w:pStyle w:val="TAL"/>
            </w:pPr>
            <w:r>
              <w:t>Cell Broadcast page tag</w:t>
            </w:r>
          </w:p>
        </w:tc>
        <w:tc>
          <w:tcPr>
            <w:tcW w:w="1296" w:type="dxa"/>
            <w:vMerge w:val="restart"/>
          </w:tcPr>
          <w:p w14:paraId="2370A390" w14:textId="77777777" w:rsidR="005355DD" w:rsidRDefault="005355DD" w:rsidP="000A2074">
            <w:pPr>
              <w:pStyle w:val="TAC"/>
            </w:pPr>
            <w:r>
              <w:t>1</w:t>
            </w:r>
          </w:p>
        </w:tc>
        <w:tc>
          <w:tcPr>
            <w:tcW w:w="1721" w:type="dxa"/>
            <w:vMerge w:val="restart"/>
          </w:tcPr>
          <w:p w14:paraId="333F9FD5" w14:textId="77777777" w:rsidR="005355DD" w:rsidRDefault="005355DD" w:rsidP="000A2074">
            <w:pPr>
              <w:pStyle w:val="TAC"/>
            </w:pPr>
            <w:r>
              <w:t>'0C'</w:t>
            </w:r>
          </w:p>
        </w:tc>
        <w:tc>
          <w:tcPr>
            <w:tcW w:w="1787" w:type="dxa"/>
            <w:vMerge w:val="restart"/>
          </w:tcPr>
          <w:p w14:paraId="2AE38406" w14:textId="77777777" w:rsidR="005355DD" w:rsidRDefault="005355DD" w:rsidP="000A2074">
            <w:pPr>
              <w:pStyle w:val="TAC"/>
            </w:pPr>
            <w:r>
              <w:t>'0C' or '8C'</w:t>
            </w:r>
          </w:p>
        </w:tc>
        <w:tc>
          <w:tcPr>
            <w:tcW w:w="1220" w:type="dxa"/>
            <w:vMerge w:val="restart"/>
          </w:tcPr>
          <w:p w14:paraId="754CA541" w14:textId="77777777" w:rsidR="005355DD" w:rsidRDefault="005355DD" w:rsidP="000A2074">
            <w:pPr>
              <w:pStyle w:val="TAC"/>
            </w:pPr>
            <w:r>
              <w:t>yes</w:t>
            </w:r>
          </w:p>
        </w:tc>
      </w:tr>
      <w:tr w:rsidR="005355DD" w14:paraId="799EADDE" w14:textId="77777777" w:rsidTr="000A2074">
        <w:trPr>
          <w:jc w:val="center"/>
        </w:trPr>
        <w:tc>
          <w:tcPr>
            <w:tcW w:w="3332" w:type="dxa"/>
          </w:tcPr>
          <w:p w14:paraId="1C81196B" w14:textId="77777777" w:rsidR="005355DD" w:rsidRDefault="005355DD" w:rsidP="000A2074">
            <w:pPr>
              <w:pStyle w:val="TAL"/>
            </w:pPr>
            <w:r w:rsidRPr="00816C4A">
              <w:t>PDU session establishment parameters tag</w:t>
            </w:r>
          </w:p>
        </w:tc>
        <w:tc>
          <w:tcPr>
            <w:tcW w:w="1296" w:type="dxa"/>
            <w:vMerge/>
          </w:tcPr>
          <w:p w14:paraId="1FB8CFA0" w14:textId="77777777" w:rsidR="005355DD" w:rsidRDefault="005355DD" w:rsidP="000A2074">
            <w:pPr>
              <w:pStyle w:val="TAC"/>
            </w:pPr>
          </w:p>
        </w:tc>
        <w:tc>
          <w:tcPr>
            <w:tcW w:w="1721" w:type="dxa"/>
            <w:vMerge/>
          </w:tcPr>
          <w:p w14:paraId="1001F7FB" w14:textId="77777777" w:rsidR="005355DD" w:rsidRDefault="005355DD" w:rsidP="000A2074">
            <w:pPr>
              <w:pStyle w:val="TAC"/>
            </w:pPr>
          </w:p>
        </w:tc>
        <w:tc>
          <w:tcPr>
            <w:tcW w:w="1787" w:type="dxa"/>
            <w:vMerge/>
          </w:tcPr>
          <w:p w14:paraId="36931D45" w14:textId="77777777" w:rsidR="005355DD" w:rsidRDefault="005355DD" w:rsidP="000A2074">
            <w:pPr>
              <w:pStyle w:val="TAC"/>
            </w:pPr>
          </w:p>
        </w:tc>
        <w:tc>
          <w:tcPr>
            <w:tcW w:w="1220" w:type="dxa"/>
            <w:vMerge/>
          </w:tcPr>
          <w:p w14:paraId="44D6A5AD" w14:textId="77777777" w:rsidR="005355DD" w:rsidRDefault="005355DD" w:rsidP="000A2074">
            <w:pPr>
              <w:pStyle w:val="TAC"/>
            </w:pPr>
          </w:p>
        </w:tc>
      </w:tr>
      <w:tr w:rsidR="005355DD" w14:paraId="3B047B92" w14:textId="77777777" w:rsidTr="000A2074">
        <w:trPr>
          <w:jc w:val="center"/>
        </w:trPr>
        <w:tc>
          <w:tcPr>
            <w:tcW w:w="3332" w:type="dxa"/>
          </w:tcPr>
          <w:p w14:paraId="57811D8D" w14:textId="77777777" w:rsidR="005355DD" w:rsidRDefault="005355DD" w:rsidP="000A2074">
            <w:pPr>
              <w:pStyle w:val="TAL"/>
              <w:rPr>
                <w:lang w:val="fr-FR"/>
              </w:rPr>
            </w:pPr>
            <w:r>
              <w:rPr>
                <w:lang w:val="fr-FR"/>
              </w:rPr>
              <w:t>Cause tag</w:t>
            </w:r>
          </w:p>
        </w:tc>
        <w:tc>
          <w:tcPr>
            <w:tcW w:w="1296" w:type="dxa"/>
          </w:tcPr>
          <w:p w14:paraId="0F578676" w14:textId="77777777" w:rsidR="005355DD" w:rsidRDefault="005355DD" w:rsidP="000A2074">
            <w:pPr>
              <w:pStyle w:val="TAC"/>
              <w:rPr>
                <w:lang w:val="fr-FR"/>
              </w:rPr>
            </w:pPr>
            <w:r>
              <w:rPr>
                <w:lang w:val="fr-FR"/>
              </w:rPr>
              <w:t>1</w:t>
            </w:r>
          </w:p>
        </w:tc>
        <w:tc>
          <w:tcPr>
            <w:tcW w:w="1721" w:type="dxa"/>
          </w:tcPr>
          <w:p w14:paraId="2BCE2759" w14:textId="77777777" w:rsidR="005355DD" w:rsidRDefault="005355DD" w:rsidP="000A2074">
            <w:pPr>
              <w:pStyle w:val="TAC"/>
              <w:rPr>
                <w:lang w:val="fr-FR"/>
              </w:rPr>
            </w:pPr>
            <w:r>
              <w:rPr>
                <w:lang w:val="fr-FR"/>
              </w:rPr>
              <w:t>'1A'</w:t>
            </w:r>
          </w:p>
        </w:tc>
        <w:tc>
          <w:tcPr>
            <w:tcW w:w="1787" w:type="dxa"/>
          </w:tcPr>
          <w:p w14:paraId="1EC849F1" w14:textId="77777777" w:rsidR="005355DD" w:rsidRDefault="005355DD" w:rsidP="000A2074">
            <w:pPr>
              <w:pStyle w:val="TAC"/>
            </w:pPr>
            <w:r>
              <w:t>'1A' or '9A'</w:t>
            </w:r>
          </w:p>
        </w:tc>
        <w:tc>
          <w:tcPr>
            <w:tcW w:w="1220" w:type="dxa"/>
          </w:tcPr>
          <w:p w14:paraId="04C95668" w14:textId="77777777" w:rsidR="005355DD" w:rsidRDefault="005355DD" w:rsidP="000A2074">
            <w:pPr>
              <w:pStyle w:val="TAC"/>
            </w:pPr>
            <w:r>
              <w:t>yes</w:t>
            </w:r>
          </w:p>
        </w:tc>
      </w:tr>
      <w:tr w:rsidR="005355DD" w14:paraId="79CEC598" w14:textId="77777777" w:rsidTr="000A2074">
        <w:trPr>
          <w:jc w:val="center"/>
        </w:trPr>
        <w:tc>
          <w:tcPr>
            <w:tcW w:w="3332" w:type="dxa"/>
          </w:tcPr>
          <w:p w14:paraId="360554D3" w14:textId="77777777" w:rsidR="005355DD" w:rsidRDefault="005355DD" w:rsidP="000A2074">
            <w:pPr>
              <w:pStyle w:val="TAL"/>
            </w:pPr>
            <w:r>
              <w:t>BCCH channel list tag</w:t>
            </w:r>
          </w:p>
        </w:tc>
        <w:tc>
          <w:tcPr>
            <w:tcW w:w="1296" w:type="dxa"/>
            <w:vMerge w:val="restart"/>
          </w:tcPr>
          <w:p w14:paraId="0593F2C1" w14:textId="77777777" w:rsidR="005355DD" w:rsidRDefault="005355DD" w:rsidP="000A2074">
            <w:pPr>
              <w:pStyle w:val="TAC"/>
            </w:pPr>
            <w:r>
              <w:t>1</w:t>
            </w:r>
          </w:p>
        </w:tc>
        <w:tc>
          <w:tcPr>
            <w:tcW w:w="1721" w:type="dxa"/>
            <w:vMerge w:val="restart"/>
          </w:tcPr>
          <w:p w14:paraId="17D49043" w14:textId="77777777" w:rsidR="005355DD" w:rsidRDefault="005355DD" w:rsidP="000A2074">
            <w:pPr>
              <w:pStyle w:val="TAC"/>
            </w:pPr>
            <w:r>
              <w:t>'1D'</w:t>
            </w:r>
          </w:p>
        </w:tc>
        <w:tc>
          <w:tcPr>
            <w:tcW w:w="1787" w:type="dxa"/>
            <w:vMerge w:val="restart"/>
          </w:tcPr>
          <w:p w14:paraId="50AF0C04" w14:textId="77777777" w:rsidR="005355DD" w:rsidRDefault="005355DD" w:rsidP="000A2074">
            <w:pPr>
              <w:pStyle w:val="TAC"/>
            </w:pPr>
            <w:r>
              <w:t>'1D' or '9D'</w:t>
            </w:r>
          </w:p>
        </w:tc>
        <w:tc>
          <w:tcPr>
            <w:tcW w:w="1220" w:type="dxa"/>
            <w:vMerge w:val="restart"/>
          </w:tcPr>
          <w:p w14:paraId="666CDFB3" w14:textId="77777777" w:rsidR="005355DD" w:rsidRDefault="005355DD" w:rsidP="000A2074">
            <w:pPr>
              <w:pStyle w:val="TAC"/>
            </w:pPr>
            <w:r>
              <w:t>yes</w:t>
            </w:r>
          </w:p>
        </w:tc>
      </w:tr>
      <w:tr w:rsidR="005355DD" w14:paraId="33BE41B8" w14:textId="77777777" w:rsidTr="000A2074">
        <w:trPr>
          <w:jc w:val="center"/>
        </w:trPr>
        <w:tc>
          <w:tcPr>
            <w:tcW w:w="3332" w:type="dxa"/>
          </w:tcPr>
          <w:p w14:paraId="0C7F43D2" w14:textId="77777777" w:rsidR="005355DD" w:rsidRDefault="005355DD" w:rsidP="000A2074">
            <w:pPr>
              <w:pStyle w:val="TAL"/>
            </w:pPr>
            <w:r w:rsidRPr="00816C4A">
              <w:t>Data connection status tag</w:t>
            </w:r>
          </w:p>
        </w:tc>
        <w:tc>
          <w:tcPr>
            <w:tcW w:w="1296" w:type="dxa"/>
            <w:vMerge/>
          </w:tcPr>
          <w:p w14:paraId="09597C79" w14:textId="77777777" w:rsidR="005355DD" w:rsidRDefault="005355DD" w:rsidP="000A2074">
            <w:pPr>
              <w:pStyle w:val="TAC"/>
            </w:pPr>
          </w:p>
        </w:tc>
        <w:tc>
          <w:tcPr>
            <w:tcW w:w="1721" w:type="dxa"/>
            <w:vMerge/>
          </w:tcPr>
          <w:p w14:paraId="4908F5BD" w14:textId="77777777" w:rsidR="005355DD" w:rsidRDefault="005355DD" w:rsidP="000A2074">
            <w:pPr>
              <w:pStyle w:val="TAC"/>
            </w:pPr>
          </w:p>
        </w:tc>
        <w:tc>
          <w:tcPr>
            <w:tcW w:w="1787" w:type="dxa"/>
            <w:vMerge/>
          </w:tcPr>
          <w:p w14:paraId="77C82DF2" w14:textId="77777777" w:rsidR="005355DD" w:rsidRDefault="005355DD" w:rsidP="000A2074">
            <w:pPr>
              <w:pStyle w:val="TAC"/>
            </w:pPr>
          </w:p>
        </w:tc>
        <w:tc>
          <w:tcPr>
            <w:tcW w:w="1220" w:type="dxa"/>
            <w:vMerge/>
          </w:tcPr>
          <w:p w14:paraId="55979865" w14:textId="77777777" w:rsidR="005355DD" w:rsidRDefault="005355DD" w:rsidP="000A2074">
            <w:pPr>
              <w:pStyle w:val="TAC"/>
            </w:pPr>
          </w:p>
        </w:tc>
      </w:tr>
      <w:tr w:rsidR="005355DD" w14:paraId="0D00C4B7" w14:textId="77777777" w:rsidTr="000A2074">
        <w:trPr>
          <w:jc w:val="center"/>
        </w:trPr>
        <w:tc>
          <w:tcPr>
            <w:tcW w:w="3332" w:type="dxa"/>
          </w:tcPr>
          <w:p w14:paraId="24EC0052" w14:textId="77777777" w:rsidR="005355DD" w:rsidRDefault="005355DD" w:rsidP="000A2074">
            <w:pPr>
              <w:pStyle w:val="TAL"/>
              <w:tabs>
                <w:tab w:val="left" w:pos="3012"/>
              </w:tabs>
            </w:pPr>
            <w:r>
              <w:t>BC Repeat Indicator tag</w:t>
            </w:r>
          </w:p>
        </w:tc>
        <w:tc>
          <w:tcPr>
            <w:tcW w:w="1296" w:type="dxa"/>
            <w:vMerge w:val="restart"/>
          </w:tcPr>
          <w:p w14:paraId="0CD5006A" w14:textId="77777777" w:rsidR="005355DD" w:rsidRDefault="005355DD" w:rsidP="000A2074">
            <w:pPr>
              <w:pStyle w:val="TAC"/>
            </w:pPr>
            <w:r>
              <w:t>1</w:t>
            </w:r>
          </w:p>
        </w:tc>
        <w:tc>
          <w:tcPr>
            <w:tcW w:w="1721" w:type="dxa"/>
            <w:vMerge w:val="restart"/>
          </w:tcPr>
          <w:p w14:paraId="627DA5F1" w14:textId="77777777" w:rsidR="005355DD" w:rsidRDefault="005355DD" w:rsidP="000A2074">
            <w:pPr>
              <w:pStyle w:val="TAC"/>
            </w:pPr>
            <w:r>
              <w:t>'2A'</w:t>
            </w:r>
          </w:p>
        </w:tc>
        <w:tc>
          <w:tcPr>
            <w:tcW w:w="1787" w:type="dxa"/>
            <w:vMerge w:val="restart"/>
          </w:tcPr>
          <w:p w14:paraId="0953FAAD" w14:textId="77777777" w:rsidR="005355DD" w:rsidRDefault="005355DD" w:rsidP="000A2074">
            <w:pPr>
              <w:pStyle w:val="TAC"/>
            </w:pPr>
            <w:r>
              <w:t>'2A' or 'AA'</w:t>
            </w:r>
          </w:p>
        </w:tc>
        <w:tc>
          <w:tcPr>
            <w:tcW w:w="1220" w:type="dxa"/>
            <w:vMerge w:val="restart"/>
          </w:tcPr>
          <w:p w14:paraId="75C47671" w14:textId="77777777" w:rsidR="005355DD" w:rsidRDefault="005355DD" w:rsidP="000A2074">
            <w:pPr>
              <w:pStyle w:val="TAC"/>
            </w:pPr>
            <w:r>
              <w:t>yes</w:t>
            </w:r>
          </w:p>
        </w:tc>
      </w:tr>
      <w:tr w:rsidR="005355DD" w14:paraId="6DDFFEC8" w14:textId="77777777" w:rsidTr="000A2074">
        <w:trPr>
          <w:jc w:val="center"/>
        </w:trPr>
        <w:tc>
          <w:tcPr>
            <w:tcW w:w="3332" w:type="dxa"/>
          </w:tcPr>
          <w:p w14:paraId="7187571A" w14:textId="77777777" w:rsidR="005355DD" w:rsidRDefault="005355DD" w:rsidP="000A2074">
            <w:pPr>
              <w:pStyle w:val="TAL"/>
              <w:tabs>
                <w:tab w:val="left" w:pos="3012"/>
              </w:tabs>
            </w:pPr>
            <w:r w:rsidRPr="00816C4A">
              <w:t>Data connection type tag</w:t>
            </w:r>
          </w:p>
        </w:tc>
        <w:tc>
          <w:tcPr>
            <w:tcW w:w="1296" w:type="dxa"/>
            <w:vMerge/>
          </w:tcPr>
          <w:p w14:paraId="70256A3E" w14:textId="77777777" w:rsidR="005355DD" w:rsidRDefault="005355DD" w:rsidP="000A2074">
            <w:pPr>
              <w:pStyle w:val="TAC"/>
            </w:pPr>
          </w:p>
        </w:tc>
        <w:tc>
          <w:tcPr>
            <w:tcW w:w="1721" w:type="dxa"/>
            <w:vMerge/>
          </w:tcPr>
          <w:p w14:paraId="6669B8A5" w14:textId="77777777" w:rsidR="005355DD" w:rsidRDefault="005355DD" w:rsidP="000A2074">
            <w:pPr>
              <w:pStyle w:val="TAC"/>
            </w:pPr>
          </w:p>
        </w:tc>
        <w:tc>
          <w:tcPr>
            <w:tcW w:w="1787" w:type="dxa"/>
            <w:vMerge/>
          </w:tcPr>
          <w:p w14:paraId="00DD6FFB" w14:textId="77777777" w:rsidR="005355DD" w:rsidRDefault="005355DD" w:rsidP="000A2074">
            <w:pPr>
              <w:pStyle w:val="TAC"/>
            </w:pPr>
          </w:p>
        </w:tc>
        <w:tc>
          <w:tcPr>
            <w:tcW w:w="1220" w:type="dxa"/>
            <w:vMerge/>
          </w:tcPr>
          <w:p w14:paraId="4A1DA216" w14:textId="77777777" w:rsidR="005355DD" w:rsidRDefault="005355DD" w:rsidP="000A2074">
            <w:pPr>
              <w:pStyle w:val="TAC"/>
            </w:pPr>
          </w:p>
        </w:tc>
      </w:tr>
      <w:tr w:rsidR="005355DD" w14:paraId="1CD565F1" w14:textId="77777777" w:rsidTr="000A2074">
        <w:trPr>
          <w:jc w:val="center"/>
        </w:trPr>
        <w:tc>
          <w:tcPr>
            <w:tcW w:w="3332" w:type="dxa"/>
          </w:tcPr>
          <w:p w14:paraId="453E2D53" w14:textId="77777777" w:rsidR="005355DD" w:rsidRDefault="005355DD" w:rsidP="000A2074">
            <w:pPr>
              <w:pStyle w:val="TAL"/>
              <w:tabs>
                <w:tab w:val="left" w:pos="3012"/>
              </w:tabs>
            </w:pPr>
            <w:r>
              <w:t>Timing Advance tag</w:t>
            </w:r>
          </w:p>
        </w:tc>
        <w:tc>
          <w:tcPr>
            <w:tcW w:w="1296" w:type="dxa"/>
            <w:vMerge w:val="restart"/>
          </w:tcPr>
          <w:p w14:paraId="7D5DADED" w14:textId="77777777" w:rsidR="005355DD" w:rsidRDefault="005355DD" w:rsidP="000A2074">
            <w:pPr>
              <w:pStyle w:val="TAC"/>
            </w:pPr>
            <w:r>
              <w:t>1</w:t>
            </w:r>
          </w:p>
        </w:tc>
        <w:tc>
          <w:tcPr>
            <w:tcW w:w="1721" w:type="dxa"/>
            <w:vMerge w:val="restart"/>
          </w:tcPr>
          <w:p w14:paraId="0DE66911" w14:textId="77777777" w:rsidR="005355DD" w:rsidRDefault="005355DD" w:rsidP="000A2074">
            <w:pPr>
              <w:pStyle w:val="TAC"/>
            </w:pPr>
            <w:r>
              <w:t>'2E'</w:t>
            </w:r>
          </w:p>
        </w:tc>
        <w:tc>
          <w:tcPr>
            <w:tcW w:w="1787" w:type="dxa"/>
            <w:vMerge w:val="restart"/>
          </w:tcPr>
          <w:p w14:paraId="5B597057" w14:textId="77777777" w:rsidR="005355DD" w:rsidRDefault="005355DD" w:rsidP="000A2074">
            <w:pPr>
              <w:pStyle w:val="TAC"/>
            </w:pPr>
            <w:r>
              <w:t>'2E' or 'AE'</w:t>
            </w:r>
          </w:p>
        </w:tc>
        <w:tc>
          <w:tcPr>
            <w:tcW w:w="1220" w:type="dxa"/>
            <w:vMerge w:val="restart"/>
          </w:tcPr>
          <w:p w14:paraId="1137982B" w14:textId="77777777" w:rsidR="005355DD" w:rsidRDefault="005355DD" w:rsidP="000A2074">
            <w:pPr>
              <w:pStyle w:val="TAC"/>
            </w:pPr>
            <w:r>
              <w:t>yes</w:t>
            </w:r>
          </w:p>
        </w:tc>
      </w:tr>
      <w:tr w:rsidR="005355DD" w:rsidRPr="00F424E6" w14:paraId="5DDB01E9" w14:textId="77777777" w:rsidTr="000A2074">
        <w:trPr>
          <w:jc w:val="center"/>
        </w:trPr>
        <w:tc>
          <w:tcPr>
            <w:tcW w:w="3332" w:type="dxa"/>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Pr>
          <w:p w14:paraId="4631E99A" w14:textId="77777777" w:rsidR="005355DD" w:rsidRPr="00504795" w:rsidRDefault="005355DD" w:rsidP="000A2074">
            <w:pPr>
              <w:pStyle w:val="TAC"/>
              <w:rPr>
                <w:lang w:val="fr-FR"/>
              </w:rPr>
            </w:pPr>
          </w:p>
        </w:tc>
        <w:tc>
          <w:tcPr>
            <w:tcW w:w="1721" w:type="dxa"/>
            <w:vMerge/>
          </w:tcPr>
          <w:p w14:paraId="03DB8D05" w14:textId="77777777" w:rsidR="005355DD" w:rsidRPr="00504795" w:rsidRDefault="005355DD" w:rsidP="000A2074">
            <w:pPr>
              <w:pStyle w:val="TAC"/>
              <w:rPr>
                <w:lang w:val="fr-FR"/>
              </w:rPr>
            </w:pPr>
          </w:p>
        </w:tc>
        <w:tc>
          <w:tcPr>
            <w:tcW w:w="1787" w:type="dxa"/>
            <w:vMerge/>
          </w:tcPr>
          <w:p w14:paraId="18BDA4A7" w14:textId="77777777" w:rsidR="005355DD" w:rsidRPr="00504795" w:rsidRDefault="005355DD" w:rsidP="000A2074">
            <w:pPr>
              <w:pStyle w:val="TAC"/>
              <w:rPr>
                <w:lang w:val="fr-FR"/>
              </w:rPr>
            </w:pPr>
          </w:p>
        </w:tc>
        <w:tc>
          <w:tcPr>
            <w:tcW w:w="1220" w:type="dxa"/>
            <w:vMerge/>
          </w:tcPr>
          <w:p w14:paraId="3E62581C" w14:textId="77777777" w:rsidR="005355DD" w:rsidRPr="00504795" w:rsidRDefault="005355DD" w:rsidP="000A2074">
            <w:pPr>
              <w:pStyle w:val="TAC"/>
              <w:rPr>
                <w:lang w:val="fr-FR"/>
              </w:rPr>
            </w:pPr>
          </w:p>
        </w:tc>
      </w:tr>
      <w:tr w:rsidR="005355DD" w14:paraId="4CC2D85D" w14:textId="77777777" w:rsidTr="000A2074">
        <w:trPr>
          <w:jc w:val="center"/>
        </w:trPr>
        <w:tc>
          <w:tcPr>
            <w:tcW w:w="3332" w:type="dxa"/>
          </w:tcPr>
          <w:p w14:paraId="35E53C62" w14:textId="77777777" w:rsidR="005355DD" w:rsidRDefault="005355DD" w:rsidP="000A2074">
            <w:pPr>
              <w:pStyle w:val="TAL"/>
              <w:tabs>
                <w:tab w:val="left" w:pos="3012"/>
              </w:tabs>
            </w:pPr>
            <w:r>
              <w:t>PDP context Activation parameters tag</w:t>
            </w:r>
          </w:p>
        </w:tc>
        <w:tc>
          <w:tcPr>
            <w:tcW w:w="1296" w:type="dxa"/>
            <w:vMerge w:val="restart"/>
          </w:tcPr>
          <w:p w14:paraId="364A554B" w14:textId="77777777" w:rsidR="005355DD" w:rsidRDefault="005355DD" w:rsidP="000A2074">
            <w:pPr>
              <w:pStyle w:val="TAC"/>
            </w:pPr>
            <w:r>
              <w:t>1</w:t>
            </w:r>
          </w:p>
        </w:tc>
        <w:tc>
          <w:tcPr>
            <w:tcW w:w="1721" w:type="dxa"/>
            <w:vMerge w:val="restart"/>
          </w:tcPr>
          <w:p w14:paraId="5CB6E1FB" w14:textId="77777777" w:rsidR="005355DD" w:rsidRDefault="005355DD" w:rsidP="000A2074">
            <w:pPr>
              <w:pStyle w:val="TAC"/>
            </w:pPr>
            <w:r>
              <w:t>'52'</w:t>
            </w:r>
          </w:p>
        </w:tc>
        <w:tc>
          <w:tcPr>
            <w:tcW w:w="1787" w:type="dxa"/>
            <w:vMerge w:val="restart"/>
          </w:tcPr>
          <w:p w14:paraId="6F083BD0" w14:textId="77777777" w:rsidR="005355DD" w:rsidRDefault="005355DD" w:rsidP="000A2074">
            <w:pPr>
              <w:pStyle w:val="TAC"/>
            </w:pPr>
            <w:r>
              <w:t>'52' or 'D2'</w:t>
            </w:r>
          </w:p>
        </w:tc>
        <w:tc>
          <w:tcPr>
            <w:tcW w:w="1220" w:type="dxa"/>
            <w:vMerge w:val="restart"/>
          </w:tcPr>
          <w:p w14:paraId="29EB8E67" w14:textId="77777777" w:rsidR="005355DD" w:rsidRDefault="005355DD" w:rsidP="000A2074">
            <w:pPr>
              <w:pStyle w:val="TAC"/>
            </w:pPr>
            <w:r>
              <w:t>yes</w:t>
            </w:r>
          </w:p>
        </w:tc>
      </w:tr>
      <w:tr w:rsidR="005355DD" w14:paraId="5A1575DB" w14:textId="77777777" w:rsidTr="000A2074">
        <w:trPr>
          <w:jc w:val="center"/>
        </w:trPr>
        <w:tc>
          <w:tcPr>
            <w:tcW w:w="3332" w:type="dxa"/>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Pr>
          <w:p w14:paraId="349983C1" w14:textId="77777777" w:rsidR="005355DD" w:rsidRDefault="005355DD" w:rsidP="000A2074">
            <w:pPr>
              <w:pStyle w:val="TAC"/>
            </w:pPr>
          </w:p>
        </w:tc>
        <w:tc>
          <w:tcPr>
            <w:tcW w:w="1721" w:type="dxa"/>
            <w:vMerge/>
          </w:tcPr>
          <w:p w14:paraId="0060553D" w14:textId="77777777" w:rsidR="005355DD" w:rsidRDefault="005355DD" w:rsidP="000A2074">
            <w:pPr>
              <w:pStyle w:val="TAC"/>
            </w:pPr>
          </w:p>
        </w:tc>
        <w:tc>
          <w:tcPr>
            <w:tcW w:w="1787" w:type="dxa"/>
            <w:vMerge/>
          </w:tcPr>
          <w:p w14:paraId="0AB2BBA3" w14:textId="77777777" w:rsidR="005355DD" w:rsidRDefault="005355DD" w:rsidP="000A2074">
            <w:pPr>
              <w:pStyle w:val="TAC"/>
            </w:pPr>
          </w:p>
        </w:tc>
        <w:tc>
          <w:tcPr>
            <w:tcW w:w="1220" w:type="dxa"/>
            <w:vMerge/>
          </w:tcPr>
          <w:p w14:paraId="05D511B8" w14:textId="77777777" w:rsidR="005355DD" w:rsidRDefault="005355DD" w:rsidP="000A2074">
            <w:pPr>
              <w:pStyle w:val="TAC"/>
            </w:pPr>
          </w:p>
        </w:tc>
      </w:tr>
      <w:tr w:rsidR="005355DD" w14:paraId="116AF369" w14:textId="77777777" w:rsidTr="000A2074">
        <w:trPr>
          <w:jc w:val="center"/>
        </w:trPr>
        <w:tc>
          <w:tcPr>
            <w:tcW w:w="3332" w:type="dxa"/>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Pr>
          <w:p w14:paraId="228EE550" w14:textId="77777777" w:rsidR="005355DD" w:rsidRDefault="005355DD" w:rsidP="000A2074">
            <w:pPr>
              <w:pStyle w:val="TAC"/>
            </w:pPr>
            <w:r>
              <w:t>1</w:t>
            </w:r>
          </w:p>
        </w:tc>
        <w:tc>
          <w:tcPr>
            <w:tcW w:w="1721" w:type="dxa"/>
            <w:vMerge w:val="restart"/>
          </w:tcPr>
          <w:p w14:paraId="5F00050D" w14:textId="77777777" w:rsidR="005355DD" w:rsidRDefault="005355DD" w:rsidP="000A2074">
            <w:pPr>
              <w:pStyle w:val="TAC"/>
            </w:pPr>
            <w:r>
              <w:t>'69'</w:t>
            </w:r>
          </w:p>
        </w:tc>
        <w:tc>
          <w:tcPr>
            <w:tcW w:w="1787" w:type="dxa"/>
            <w:vMerge w:val="restart"/>
          </w:tcPr>
          <w:p w14:paraId="1ECEBF82" w14:textId="77777777" w:rsidR="005355DD" w:rsidRDefault="005355DD" w:rsidP="000A2074">
            <w:pPr>
              <w:pStyle w:val="TAC"/>
            </w:pPr>
            <w:r>
              <w:t>'69' or 'E9'</w:t>
            </w:r>
          </w:p>
        </w:tc>
        <w:tc>
          <w:tcPr>
            <w:tcW w:w="1220" w:type="dxa"/>
            <w:vMerge w:val="restart"/>
          </w:tcPr>
          <w:p w14:paraId="7C959465" w14:textId="77777777" w:rsidR="005355DD" w:rsidRDefault="005355DD" w:rsidP="000A2074">
            <w:pPr>
              <w:pStyle w:val="TAC"/>
            </w:pPr>
            <w:r>
              <w:t>yes</w:t>
            </w:r>
          </w:p>
        </w:tc>
      </w:tr>
      <w:tr w:rsidR="005355DD" w14:paraId="072C844B" w14:textId="77777777" w:rsidTr="000A2074">
        <w:trPr>
          <w:jc w:val="center"/>
        </w:trPr>
        <w:tc>
          <w:tcPr>
            <w:tcW w:w="3332" w:type="dxa"/>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Pr>
          <w:p w14:paraId="1D0ABB29" w14:textId="77777777" w:rsidR="005355DD" w:rsidRDefault="005355DD" w:rsidP="000A2074">
            <w:pPr>
              <w:pStyle w:val="TAC"/>
            </w:pPr>
          </w:p>
        </w:tc>
        <w:tc>
          <w:tcPr>
            <w:tcW w:w="1721" w:type="dxa"/>
            <w:vMerge/>
          </w:tcPr>
          <w:p w14:paraId="3FBACBB7" w14:textId="77777777" w:rsidR="005355DD" w:rsidRDefault="005355DD" w:rsidP="000A2074">
            <w:pPr>
              <w:pStyle w:val="TAC"/>
            </w:pPr>
          </w:p>
        </w:tc>
        <w:tc>
          <w:tcPr>
            <w:tcW w:w="1787" w:type="dxa"/>
            <w:vMerge/>
          </w:tcPr>
          <w:p w14:paraId="7C2611AE" w14:textId="77777777" w:rsidR="005355DD" w:rsidRDefault="005355DD" w:rsidP="000A2074">
            <w:pPr>
              <w:pStyle w:val="TAC"/>
            </w:pPr>
          </w:p>
        </w:tc>
        <w:tc>
          <w:tcPr>
            <w:tcW w:w="1220" w:type="dxa"/>
            <w:vMerge/>
          </w:tcPr>
          <w:p w14:paraId="5B81371F" w14:textId="77777777" w:rsidR="005355DD" w:rsidRDefault="005355DD" w:rsidP="000A2074">
            <w:pPr>
              <w:pStyle w:val="TAC"/>
            </w:pPr>
          </w:p>
        </w:tc>
      </w:tr>
      <w:tr w:rsidR="005355DD" w14:paraId="0CE829CB" w14:textId="77777777" w:rsidTr="000A2074">
        <w:trPr>
          <w:trHeight w:val="104"/>
          <w:jc w:val="center"/>
        </w:trPr>
        <w:tc>
          <w:tcPr>
            <w:tcW w:w="3332" w:type="dxa"/>
          </w:tcPr>
          <w:p w14:paraId="51DBF787" w14:textId="77777777" w:rsidR="005355DD" w:rsidRDefault="005355DD" w:rsidP="000A2074">
            <w:pPr>
              <w:pStyle w:val="TAL"/>
              <w:tabs>
                <w:tab w:val="left" w:pos="3012"/>
              </w:tabs>
            </w:pPr>
            <w:r>
              <w:t>I-WLAN Identifier tag</w:t>
            </w:r>
          </w:p>
        </w:tc>
        <w:tc>
          <w:tcPr>
            <w:tcW w:w="1296" w:type="dxa"/>
            <w:vMerge w:val="restart"/>
          </w:tcPr>
          <w:p w14:paraId="7EB3DE6A" w14:textId="77777777" w:rsidR="005355DD" w:rsidRDefault="005355DD" w:rsidP="000A2074">
            <w:pPr>
              <w:pStyle w:val="TAC"/>
            </w:pPr>
            <w:r>
              <w:t>1</w:t>
            </w:r>
          </w:p>
        </w:tc>
        <w:tc>
          <w:tcPr>
            <w:tcW w:w="1721" w:type="dxa"/>
            <w:vMerge w:val="restart"/>
          </w:tcPr>
          <w:p w14:paraId="556889AF" w14:textId="77777777" w:rsidR="005355DD" w:rsidRDefault="005355DD" w:rsidP="000A2074">
            <w:pPr>
              <w:pStyle w:val="TAC"/>
            </w:pPr>
            <w:r>
              <w:t>'4A'</w:t>
            </w:r>
          </w:p>
        </w:tc>
        <w:tc>
          <w:tcPr>
            <w:tcW w:w="1787" w:type="dxa"/>
            <w:vMerge w:val="restart"/>
          </w:tcPr>
          <w:p w14:paraId="2676DE1C" w14:textId="77777777" w:rsidR="005355DD" w:rsidRDefault="005355DD" w:rsidP="000A2074">
            <w:pPr>
              <w:pStyle w:val="TAC"/>
            </w:pPr>
            <w:r>
              <w:t>'4A' or 'CA'</w:t>
            </w:r>
          </w:p>
        </w:tc>
        <w:tc>
          <w:tcPr>
            <w:tcW w:w="1220" w:type="dxa"/>
            <w:vMerge w:val="restart"/>
          </w:tcPr>
          <w:p w14:paraId="3933A25A" w14:textId="77777777" w:rsidR="005355DD" w:rsidRDefault="005355DD" w:rsidP="000A2074">
            <w:pPr>
              <w:pStyle w:val="TAC"/>
            </w:pPr>
            <w:r>
              <w:t>yes</w:t>
            </w:r>
          </w:p>
        </w:tc>
      </w:tr>
      <w:tr w:rsidR="005355DD" w14:paraId="37430019" w14:textId="77777777" w:rsidTr="000A2074">
        <w:trPr>
          <w:trHeight w:val="103"/>
          <w:jc w:val="center"/>
        </w:trPr>
        <w:tc>
          <w:tcPr>
            <w:tcW w:w="3332" w:type="dxa"/>
          </w:tcPr>
          <w:p w14:paraId="41981515" w14:textId="77777777" w:rsidR="005355DD" w:rsidRDefault="005355DD" w:rsidP="000A2074">
            <w:pPr>
              <w:pStyle w:val="TAL"/>
              <w:tabs>
                <w:tab w:val="left" w:pos="3012"/>
              </w:tabs>
            </w:pPr>
            <w:r>
              <w:t>SSID tag</w:t>
            </w:r>
          </w:p>
        </w:tc>
        <w:tc>
          <w:tcPr>
            <w:tcW w:w="1296" w:type="dxa"/>
            <w:vMerge/>
          </w:tcPr>
          <w:p w14:paraId="026D9349" w14:textId="77777777" w:rsidR="005355DD" w:rsidRDefault="005355DD" w:rsidP="000A2074">
            <w:pPr>
              <w:pStyle w:val="TAC"/>
            </w:pPr>
          </w:p>
        </w:tc>
        <w:tc>
          <w:tcPr>
            <w:tcW w:w="1721" w:type="dxa"/>
            <w:vMerge/>
          </w:tcPr>
          <w:p w14:paraId="40B80407" w14:textId="77777777" w:rsidR="005355DD" w:rsidRDefault="005355DD" w:rsidP="000A2074">
            <w:pPr>
              <w:pStyle w:val="TAC"/>
            </w:pPr>
          </w:p>
        </w:tc>
        <w:tc>
          <w:tcPr>
            <w:tcW w:w="1787" w:type="dxa"/>
            <w:vMerge/>
          </w:tcPr>
          <w:p w14:paraId="6E7F5656" w14:textId="77777777" w:rsidR="005355DD" w:rsidRDefault="005355DD" w:rsidP="000A2074">
            <w:pPr>
              <w:pStyle w:val="TAC"/>
            </w:pPr>
          </w:p>
        </w:tc>
        <w:tc>
          <w:tcPr>
            <w:tcW w:w="1220" w:type="dxa"/>
            <w:vMerge/>
          </w:tcPr>
          <w:p w14:paraId="26201143" w14:textId="77777777" w:rsidR="005355DD" w:rsidRDefault="005355DD" w:rsidP="000A2074">
            <w:pPr>
              <w:pStyle w:val="TAC"/>
            </w:pPr>
          </w:p>
        </w:tc>
      </w:tr>
      <w:tr w:rsidR="005355DD" w14:paraId="05BFF287" w14:textId="77777777" w:rsidTr="000A2074">
        <w:trPr>
          <w:jc w:val="center"/>
        </w:trPr>
        <w:tc>
          <w:tcPr>
            <w:tcW w:w="3332" w:type="dxa"/>
          </w:tcPr>
          <w:p w14:paraId="206780DF" w14:textId="77777777" w:rsidR="005355DD" w:rsidRDefault="005355DD" w:rsidP="000A2074">
            <w:pPr>
              <w:pStyle w:val="TAL"/>
              <w:tabs>
                <w:tab w:val="left" w:pos="3012"/>
              </w:tabs>
              <w:rPr>
                <w:lang w:val="sv-SE"/>
              </w:rPr>
            </w:pPr>
            <w:r>
              <w:rPr>
                <w:lang w:val="sv-SE"/>
              </w:rPr>
              <w:t>(I-)WLAN Access Status tag</w:t>
            </w:r>
          </w:p>
        </w:tc>
        <w:tc>
          <w:tcPr>
            <w:tcW w:w="1296" w:type="dxa"/>
          </w:tcPr>
          <w:p w14:paraId="3DC7B0EC" w14:textId="77777777" w:rsidR="005355DD" w:rsidRDefault="005355DD" w:rsidP="000A2074">
            <w:pPr>
              <w:pStyle w:val="TAC"/>
            </w:pPr>
            <w:r>
              <w:t>1</w:t>
            </w:r>
          </w:p>
        </w:tc>
        <w:tc>
          <w:tcPr>
            <w:tcW w:w="1721" w:type="dxa"/>
          </w:tcPr>
          <w:p w14:paraId="30DB1345" w14:textId="77777777" w:rsidR="005355DD" w:rsidRDefault="005355DD" w:rsidP="000A2074">
            <w:pPr>
              <w:pStyle w:val="TAC"/>
            </w:pPr>
            <w:r>
              <w:t>'4B'</w:t>
            </w:r>
          </w:p>
        </w:tc>
        <w:tc>
          <w:tcPr>
            <w:tcW w:w="1787" w:type="dxa"/>
          </w:tcPr>
          <w:p w14:paraId="5F7F071F" w14:textId="77777777" w:rsidR="005355DD" w:rsidRDefault="005355DD" w:rsidP="000A2074">
            <w:pPr>
              <w:pStyle w:val="TAC"/>
            </w:pPr>
            <w:r>
              <w:t>'4B' or 'CB'</w:t>
            </w:r>
          </w:p>
        </w:tc>
        <w:tc>
          <w:tcPr>
            <w:tcW w:w="1220" w:type="dxa"/>
          </w:tcPr>
          <w:p w14:paraId="27410DED" w14:textId="77777777" w:rsidR="005355DD" w:rsidRDefault="005355DD" w:rsidP="000A2074">
            <w:pPr>
              <w:pStyle w:val="TAC"/>
            </w:pPr>
            <w:r>
              <w:t>yes</w:t>
            </w:r>
          </w:p>
        </w:tc>
      </w:tr>
      <w:tr w:rsidR="005355DD" w14:paraId="4F837A9E" w14:textId="77777777" w:rsidTr="000A2074">
        <w:trPr>
          <w:jc w:val="center"/>
        </w:trPr>
        <w:tc>
          <w:tcPr>
            <w:tcW w:w="3332" w:type="dxa"/>
          </w:tcPr>
          <w:p w14:paraId="2FC7C5B7" w14:textId="77777777" w:rsidR="005355DD" w:rsidRDefault="005355DD" w:rsidP="000A2074">
            <w:pPr>
              <w:pStyle w:val="TAL"/>
              <w:tabs>
                <w:tab w:val="left" w:pos="3012"/>
              </w:tabs>
              <w:rPr>
                <w:lang w:val="sv-SE"/>
              </w:rPr>
            </w:pPr>
            <w:r>
              <w:rPr>
                <w:lang w:val="sv-SE"/>
              </w:rPr>
              <w:t>PLMNwAcT List tag</w:t>
            </w:r>
          </w:p>
        </w:tc>
        <w:tc>
          <w:tcPr>
            <w:tcW w:w="1296" w:type="dxa"/>
          </w:tcPr>
          <w:p w14:paraId="1DF8B874" w14:textId="77777777" w:rsidR="005355DD" w:rsidRDefault="005355DD" w:rsidP="000A2074">
            <w:pPr>
              <w:pStyle w:val="TAC"/>
            </w:pPr>
            <w:r>
              <w:t>1</w:t>
            </w:r>
          </w:p>
        </w:tc>
        <w:tc>
          <w:tcPr>
            <w:tcW w:w="1721" w:type="dxa"/>
          </w:tcPr>
          <w:p w14:paraId="69C8EBBE" w14:textId="77777777" w:rsidR="005355DD" w:rsidRDefault="005355DD" w:rsidP="000A2074">
            <w:pPr>
              <w:pStyle w:val="TAC"/>
            </w:pPr>
            <w:r>
              <w:t>'72'</w:t>
            </w:r>
          </w:p>
        </w:tc>
        <w:tc>
          <w:tcPr>
            <w:tcW w:w="1787" w:type="dxa"/>
          </w:tcPr>
          <w:p w14:paraId="5C08BB4D" w14:textId="77777777" w:rsidR="005355DD" w:rsidRDefault="005355DD" w:rsidP="000A2074">
            <w:pPr>
              <w:pStyle w:val="TAC"/>
            </w:pPr>
            <w:r>
              <w:t>'72' or 'F2'</w:t>
            </w:r>
          </w:p>
        </w:tc>
        <w:tc>
          <w:tcPr>
            <w:tcW w:w="1220" w:type="dxa"/>
          </w:tcPr>
          <w:p w14:paraId="56066CA9" w14:textId="77777777" w:rsidR="005355DD" w:rsidRDefault="005355DD" w:rsidP="000A2074">
            <w:pPr>
              <w:pStyle w:val="TAC"/>
            </w:pPr>
            <w:r>
              <w:t>yes</w:t>
            </w:r>
          </w:p>
        </w:tc>
      </w:tr>
      <w:tr w:rsidR="005355DD" w14:paraId="7A942F5F" w14:textId="77777777" w:rsidTr="000A2074">
        <w:trPr>
          <w:jc w:val="center"/>
        </w:trPr>
        <w:tc>
          <w:tcPr>
            <w:tcW w:w="3332" w:type="dxa"/>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Pr>
          <w:p w14:paraId="68476F9D" w14:textId="77777777" w:rsidR="005355DD" w:rsidRDefault="005355DD" w:rsidP="000A2074">
            <w:pPr>
              <w:pStyle w:val="TAC"/>
            </w:pPr>
            <w:r>
              <w:t>1</w:t>
            </w:r>
          </w:p>
        </w:tc>
        <w:tc>
          <w:tcPr>
            <w:tcW w:w="1721" w:type="dxa"/>
            <w:vMerge w:val="restart"/>
          </w:tcPr>
          <w:p w14:paraId="1791D8D2" w14:textId="77777777" w:rsidR="005355DD" w:rsidRDefault="005355DD" w:rsidP="000A2074">
            <w:pPr>
              <w:pStyle w:val="TAC"/>
            </w:pPr>
            <w:r>
              <w:t>'73'</w:t>
            </w:r>
          </w:p>
        </w:tc>
        <w:tc>
          <w:tcPr>
            <w:tcW w:w="1787" w:type="dxa"/>
            <w:vMerge w:val="restart"/>
          </w:tcPr>
          <w:p w14:paraId="5137A14B" w14:textId="77777777" w:rsidR="005355DD" w:rsidRDefault="005355DD" w:rsidP="000A2074">
            <w:pPr>
              <w:pStyle w:val="TAC"/>
            </w:pPr>
            <w:r>
              <w:t>'73' or 'F3'</w:t>
            </w:r>
          </w:p>
        </w:tc>
        <w:tc>
          <w:tcPr>
            <w:tcW w:w="1220" w:type="dxa"/>
            <w:vMerge w:val="restart"/>
          </w:tcPr>
          <w:p w14:paraId="5E338C24" w14:textId="77777777" w:rsidR="005355DD" w:rsidRDefault="005355DD" w:rsidP="000A2074">
            <w:pPr>
              <w:pStyle w:val="TAC"/>
            </w:pPr>
            <w:r>
              <w:t>yes</w:t>
            </w:r>
          </w:p>
        </w:tc>
      </w:tr>
      <w:tr w:rsidR="005355DD" w14:paraId="02015ABC" w14:textId="77777777" w:rsidTr="000A2074">
        <w:trPr>
          <w:jc w:val="center"/>
        </w:trPr>
        <w:tc>
          <w:tcPr>
            <w:tcW w:w="3332" w:type="dxa"/>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Pr>
          <w:p w14:paraId="31691A9D" w14:textId="77777777" w:rsidR="005355DD" w:rsidRDefault="005355DD" w:rsidP="000A2074">
            <w:pPr>
              <w:pStyle w:val="TAC"/>
            </w:pPr>
          </w:p>
        </w:tc>
        <w:tc>
          <w:tcPr>
            <w:tcW w:w="1721" w:type="dxa"/>
            <w:vMerge/>
          </w:tcPr>
          <w:p w14:paraId="282EC16B" w14:textId="77777777" w:rsidR="005355DD" w:rsidRDefault="005355DD" w:rsidP="000A2074">
            <w:pPr>
              <w:pStyle w:val="TAC"/>
            </w:pPr>
          </w:p>
        </w:tc>
        <w:tc>
          <w:tcPr>
            <w:tcW w:w="1787" w:type="dxa"/>
            <w:vMerge/>
          </w:tcPr>
          <w:p w14:paraId="24BEEB2F" w14:textId="77777777" w:rsidR="005355DD" w:rsidRDefault="005355DD" w:rsidP="000A2074">
            <w:pPr>
              <w:pStyle w:val="TAC"/>
            </w:pPr>
          </w:p>
        </w:tc>
        <w:tc>
          <w:tcPr>
            <w:tcW w:w="1220" w:type="dxa"/>
            <w:vMerge/>
          </w:tcPr>
          <w:p w14:paraId="4B511E39" w14:textId="77777777" w:rsidR="005355DD" w:rsidRDefault="005355DD" w:rsidP="000A2074">
            <w:pPr>
              <w:pStyle w:val="TAC"/>
            </w:pPr>
          </w:p>
        </w:tc>
      </w:tr>
      <w:tr w:rsidR="005355DD" w14:paraId="09836DCC" w14:textId="77777777" w:rsidTr="000A2074">
        <w:trPr>
          <w:jc w:val="center"/>
        </w:trPr>
        <w:tc>
          <w:tcPr>
            <w:tcW w:w="3332" w:type="dxa"/>
          </w:tcPr>
          <w:p w14:paraId="0902929A" w14:textId="77777777" w:rsidR="005355DD" w:rsidRPr="00816C4A" w:rsidRDefault="005355DD" w:rsidP="000A2074">
            <w:pPr>
              <w:pStyle w:val="TAL"/>
              <w:tabs>
                <w:tab w:val="left" w:pos="3012"/>
              </w:tabs>
              <w:rPr>
                <w:lang w:val="sv-SE"/>
              </w:rPr>
            </w:pPr>
            <w:r>
              <w:t>SOR-CMCI tag</w:t>
            </w:r>
          </w:p>
        </w:tc>
        <w:tc>
          <w:tcPr>
            <w:tcW w:w="1296" w:type="dxa"/>
            <w:vMerge/>
          </w:tcPr>
          <w:p w14:paraId="42BEC92E" w14:textId="77777777" w:rsidR="005355DD" w:rsidRDefault="005355DD" w:rsidP="000A2074">
            <w:pPr>
              <w:pStyle w:val="TAC"/>
            </w:pPr>
          </w:p>
        </w:tc>
        <w:tc>
          <w:tcPr>
            <w:tcW w:w="1721" w:type="dxa"/>
            <w:vMerge/>
          </w:tcPr>
          <w:p w14:paraId="2C38D321" w14:textId="77777777" w:rsidR="005355DD" w:rsidRDefault="005355DD" w:rsidP="000A2074">
            <w:pPr>
              <w:pStyle w:val="TAC"/>
            </w:pPr>
          </w:p>
        </w:tc>
        <w:tc>
          <w:tcPr>
            <w:tcW w:w="1787" w:type="dxa"/>
            <w:vMerge/>
          </w:tcPr>
          <w:p w14:paraId="1B0852FC" w14:textId="77777777" w:rsidR="005355DD" w:rsidRDefault="005355DD" w:rsidP="000A2074">
            <w:pPr>
              <w:pStyle w:val="TAC"/>
            </w:pPr>
          </w:p>
        </w:tc>
        <w:tc>
          <w:tcPr>
            <w:tcW w:w="1220" w:type="dxa"/>
            <w:vMerge/>
          </w:tcPr>
          <w:p w14:paraId="296457A7" w14:textId="77777777" w:rsidR="005355DD" w:rsidRDefault="005355DD" w:rsidP="000A2074">
            <w:pPr>
              <w:pStyle w:val="TAC"/>
            </w:pPr>
          </w:p>
        </w:tc>
      </w:tr>
      <w:tr w:rsidR="005355DD" w14:paraId="34B85BC0" w14:textId="77777777" w:rsidTr="000A2074">
        <w:trPr>
          <w:trHeight w:val="104"/>
          <w:jc w:val="center"/>
        </w:trPr>
        <w:tc>
          <w:tcPr>
            <w:tcW w:w="3332" w:type="dxa"/>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Pr>
          <w:p w14:paraId="3BE7CDF4" w14:textId="77777777" w:rsidR="005355DD" w:rsidRDefault="005355DD" w:rsidP="000A2074">
            <w:pPr>
              <w:pStyle w:val="TAC"/>
            </w:pPr>
            <w:r>
              <w:t>1</w:t>
            </w:r>
          </w:p>
        </w:tc>
        <w:tc>
          <w:tcPr>
            <w:tcW w:w="1721" w:type="dxa"/>
            <w:vMerge w:val="restart"/>
          </w:tcPr>
          <w:p w14:paraId="46D4E008" w14:textId="77777777" w:rsidR="005355DD" w:rsidRDefault="005355DD" w:rsidP="000A2074">
            <w:pPr>
              <w:pStyle w:val="TAC"/>
            </w:pPr>
            <w:r>
              <w:t>'74'</w:t>
            </w:r>
          </w:p>
        </w:tc>
        <w:tc>
          <w:tcPr>
            <w:tcW w:w="1787" w:type="dxa"/>
            <w:vMerge w:val="restart"/>
          </w:tcPr>
          <w:p w14:paraId="6FA37D4D" w14:textId="77777777" w:rsidR="005355DD" w:rsidRDefault="005355DD" w:rsidP="000A2074">
            <w:pPr>
              <w:pStyle w:val="TAC"/>
            </w:pPr>
            <w:r>
              <w:t>'74' or 'F4'</w:t>
            </w:r>
          </w:p>
        </w:tc>
        <w:tc>
          <w:tcPr>
            <w:tcW w:w="1220" w:type="dxa"/>
            <w:vMerge w:val="restart"/>
          </w:tcPr>
          <w:p w14:paraId="6E0AF07A" w14:textId="77777777" w:rsidR="005355DD" w:rsidRDefault="005355DD" w:rsidP="000A2074">
            <w:pPr>
              <w:pStyle w:val="TAC"/>
            </w:pPr>
            <w:r>
              <w:t>yes</w:t>
            </w:r>
          </w:p>
        </w:tc>
      </w:tr>
      <w:tr w:rsidR="005355DD" w14:paraId="42A7B4ED" w14:textId="77777777" w:rsidTr="000A2074">
        <w:trPr>
          <w:trHeight w:val="103"/>
          <w:jc w:val="center"/>
        </w:trPr>
        <w:tc>
          <w:tcPr>
            <w:tcW w:w="3332" w:type="dxa"/>
          </w:tcPr>
          <w:p w14:paraId="1FA4B017" w14:textId="77777777" w:rsidR="005355DD" w:rsidRDefault="005355DD" w:rsidP="000A2074">
            <w:pPr>
              <w:pStyle w:val="TAL"/>
              <w:tabs>
                <w:tab w:val="left" w:pos="3012"/>
              </w:tabs>
              <w:rPr>
                <w:lang w:val="sv-SE"/>
              </w:rPr>
            </w:pPr>
            <w:proofErr w:type="spellStart"/>
            <w:r>
              <w:t>ProSe</w:t>
            </w:r>
            <w:proofErr w:type="spellEnd"/>
            <w:r>
              <w:t xml:space="preserve"> Report Data Tag</w:t>
            </w:r>
          </w:p>
        </w:tc>
        <w:tc>
          <w:tcPr>
            <w:tcW w:w="1296" w:type="dxa"/>
            <w:vMerge/>
          </w:tcPr>
          <w:p w14:paraId="0C0425F2" w14:textId="77777777" w:rsidR="005355DD" w:rsidRDefault="005355DD" w:rsidP="000A2074">
            <w:pPr>
              <w:pStyle w:val="TAC"/>
            </w:pPr>
          </w:p>
        </w:tc>
        <w:tc>
          <w:tcPr>
            <w:tcW w:w="1721" w:type="dxa"/>
            <w:vMerge/>
          </w:tcPr>
          <w:p w14:paraId="16306240" w14:textId="77777777" w:rsidR="005355DD" w:rsidRDefault="005355DD" w:rsidP="000A2074">
            <w:pPr>
              <w:pStyle w:val="TAC"/>
            </w:pPr>
          </w:p>
        </w:tc>
        <w:tc>
          <w:tcPr>
            <w:tcW w:w="1787" w:type="dxa"/>
            <w:vMerge/>
          </w:tcPr>
          <w:p w14:paraId="5935E09A" w14:textId="77777777" w:rsidR="005355DD" w:rsidRDefault="005355DD" w:rsidP="000A2074">
            <w:pPr>
              <w:pStyle w:val="TAC"/>
            </w:pPr>
          </w:p>
        </w:tc>
        <w:tc>
          <w:tcPr>
            <w:tcW w:w="1220" w:type="dxa"/>
            <w:vMerge/>
          </w:tcPr>
          <w:p w14:paraId="02F66C5C" w14:textId="77777777" w:rsidR="005355DD" w:rsidRDefault="005355DD" w:rsidP="000A2074">
            <w:pPr>
              <w:pStyle w:val="TAC"/>
            </w:pPr>
          </w:p>
        </w:tc>
      </w:tr>
      <w:tr w:rsidR="005355DD" w14:paraId="438374CD" w14:textId="77777777" w:rsidTr="000A2074">
        <w:trPr>
          <w:jc w:val="center"/>
        </w:trPr>
        <w:tc>
          <w:tcPr>
            <w:tcW w:w="3332" w:type="dxa"/>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Pr>
          <w:p w14:paraId="1C0CB243" w14:textId="77777777" w:rsidR="005355DD" w:rsidRDefault="005355DD" w:rsidP="000A2074">
            <w:pPr>
              <w:pStyle w:val="TAC"/>
            </w:pPr>
            <w:r>
              <w:t>1</w:t>
            </w:r>
          </w:p>
        </w:tc>
        <w:tc>
          <w:tcPr>
            <w:tcW w:w="1721" w:type="dxa"/>
          </w:tcPr>
          <w:p w14:paraId="2E1F65A5" w14:textId="77777777" w:rsidR="005355DD" w:rsidRDefault="005355DD" w:rsidP="000A2074">
            <w:pPr>
              <w:pStyle w:val="TAC"/>
            </w:pPr>
            <w:r>
              <w:t>'75'</w:t>
            </w:r>
          </w:p>
        </w:tc>
        <w:tc>
          <w:tcPr>
            <w:tcW w:w="1787" w:type="dxa"/>
          </w:tcPr>
          <w:p w14:paraId="058B325A" w14:textId="77777777" w:rsidR="005355DD" w:rsidRDefault="005355DD" w:rsidP="000A2074">
            <w:pPr>
              <w:pStyle w:val="TAC"/>
            </w:pPr>
            <w:r>
              <w:t>'75' or 'F5'</w:t>
            </w:r>
          </w:p>
        </w:tc>
        <w:tc>
          <w:tcPr>
            <w:tcW w:w="1220" w:type="dxa"/>
          </w:tcPr>
          <w:p w14:paraId="48175E24" w14:textId="77777777" w:rsidR="005355DD" w:rsidRDefault="005355DD" w:rsidP="000A2074">
            <w:pPr>
              <w:pStyle w:val="TAC"/>
            </w:pPr>
            <w:r>
              <w:t>yes</w:t>
            </w:r>
          </w:p>
        </w:tc>
      </w:tr>
      <w:tr w:rsidR="005355DD" w14:paraId="24ECF3F1" w14:textId="77777777" w:rsidTr="000A2074">
        <w:trPr>
          <w:jc w:val="center"/>
        </w:trPr>
        <w:tc>
          <w:tcPr>
            <w:tcW w:w="3332" w:type="dxa"/>
          </w:tcPr>
          <w:p w14:paraId="2524C1A1" w14:textId="77777777" w:rsidR="005355DD" w:rsidRDefault="005355DD" w:rsidP="000A2074">
            <w:pPr>
              <w:pStyle w:val="TAL"/>
              <w:tabs>
                <w:tab w:val="left" w:pos="3012"/>
              </w:tabs>
            </w:pPr>
            <w:r>
              <w:t>Geographical Location Parameters tag</w:t>
            </w:r>
          </w:p>
        </w:tc>
        <w:tc>
          <w:tcPr>
            <w:tcW w:w="1296" w:type="dxa"/>
            <w:vMerge w:val="restart"/>
          </w:tcPr>
          <w:p w14:paraId="0E24F936" w14:textId="77777777" w:rsidR="005355DD" w:rsidRDefault="005355DD" w:rsidP="000A2074">
            <w:pPr>
              <w:pStyle w:val="TAC"/>
            </w:pPr>
            <w:r>
              <w:t>1</w:t>
            </w:r>
          </w:p>
        </w:tc>
        <w:tc>
          <w:tcPr>
            <w:tcW w:w="1721" w:type="dxa"/>
            <w:vMerge w:val="restart"/>
          </w:tcPr>
          <w:p w14:paraId="3B79372D" w14:textId="77777777" w:rsidR="005355DD" w:rsidRDefault="005355DD" w:rsidP="000A2074">
            <w:pPr>
              <w:pStyle w:val="TAC"/>
            </w:pPr>
            <w:r>
              <w:t>'76'</w:t>
            </w:r>
          </w:p>
        </w:tc>
        <w:tc>
          <w:tcPr>
            <w:tcW w:w="1787" w:type="dxa"/>
            <w:vMerge w:val="restart"/>
          </w:tcPr>
          <w:p w14:paraId="344699C8" w14:textId="77777777" w:rsidR="005355DD" w:rsidRDefault="005355DD" w:rsidP="000A2074">
            <w:pPr>
              <w:pStyle w:val="TAC"/>
            </w:pPr>
            <w:r>
              <w:t>'76' or 'F6'</w:t>
            </w:r>
          </w:p>
        </w:tc>
        <w:tc>
          <w:tcPr>
            <w:tcW w:w="1220" w:type="dxa"/>
            <w:vMerge w:val="restart"/>
          </w:tcPr>
          <w:p w14:paraId="13865EBB" w14:textId="77777777" w:rsidR="005355DD" w:rsidRDefault="005355DD" w:rsidP="000A2074">
            <w:pPr>
              <w:pStyle w:val="TAC"/>
            </w:pPr>
            <w:r>
              <w:t>yes</w:t>
            </w:r>
          </w:p>
        </w:tc>
      </w:tr>
      <w:tr w:rsidR="005355DD" w14:paraId="12C9A79B" w14:textId="77777777" w:rsidTr="000A2074">
        <w:trPr>
          <w:jc w:val="center"/>
        </w:trPr>
        <w:tc>
          <w:tcPr>
            <w:tcW w:w="3332" w:type="dxa"/>
          </w:tcPr>
          <w:p w14:paraId="31572D62" w14:textId="77777777" w:rsidR="005355DD" w:rsidRDefault="005355DD" w:rsidP="000A2074">
            <w:pPr>
              <w:pStyle w:val="TAL"/>
              <w:tabs>
                <w:tab w:val="left" w:pos="3012"/>
              </w:tabs>
            </w:pPr>
            <w:r>
              <w:t>IARI tag</w:t>
            </w:r>
          </w:p>
        </w:tc>
        <w:tc>
          <w:tcPr>
            <w:tcW w:w="1296" w:type="dxa"/>
            <w:vMerge/>
          </w:tcPr>
          <w:p w14:paraId="7874D15B" w14:textId="77777777" w:rsidR="005355DD" w:rsidRDefault="005355DD" w:rsidP="000A2074">
            <w:pPr>
              <w:pStyle w:val="TAC"/>
            </w:pPr>
          </w:p>
        </w:tc>
        <w:tc>
          <w:tcPr>
            <w:tcW w:w="1721" w:type="dxa"/>
            <w:vMerge/>
          </w:tcPr>
          <w:p w14:paraId="34907836" w14:textId="77777777" w:rsidR="005355DD" w:rsidRDefault="005355DD" w:rsidP="000A2074">
            <w:pPr>
              <w:pStyle w:val="TAC"/>
            </w:pPr>
          </w:p>
        </w:tc>
        <w:tc>
          <w:tcPr>
            <w:tcW w:w="1787" w:type="dxa"/>
            <w:vMerge/>
          </w:tcPr>
          <w:p w14:paraId="256075AD" w14:textId="77777777" w:rsidR="005355DD" w:rsidRDefault="005355DD" w:rsidP="000A2074">
            <w:pPr>
              <w:pStyle w:val="TAC"/>
            </w:pPr>
          </w:p>
        </w:tc>
        <w:tc>
          <w:tcPr>
            <w:tcW w:w="1220" w:type="dxa"/>
            <w:vMerge/>
          </w:tcPr>
          <w:p w14:paraId="008F4152" w14:textId="77777777" w:rsidR="005355DD" w:rsidRDefault="005355DD" w:rsidP="000A2074">
            <w:pPr>
              <w:pStyle w:val="TAC"/>
            </w:pPr>
          </w:p>
        </w:tc>
      </w:tr>
      <w:tr w:rsidR="005355DD" w14:paraId="73B33F9E" w14:textId="77777777" w:rsidTr="000A2074">
        <w:trPr>
          <w:jc w:val="center"/>
        </w:trPr>
        <w:tc>
          <w:tcPr>
            <w:tcW w:w="3332" w:type="dxa"/>
          </w:tcPr>
          <w:p w14:paraId="5D2F9D5B" w14:textId="77777777" w:rsidR="005355DD" w:rsidRDefault="005355DD" w:rsidP="000A2074">
            <w:pPr>
              <w:pStyle w:val="TAL"/>
              <w:tabs>
                <w:tab w:val="left" w:pos="3012"/>
              </w:tabs>
            </w:pPr>
            <w:r>
              <w:t>GAD shapes tag</w:t>
            </w:r>
          </w:p>
        </w:tc>
        <w:tc>
          <w:tcPr>
            <w:tcW w:w="1296" w:type="dxa"/>
            <w:vMerge w:val="restart"/>
          </w:tcPr>
          <w:p w14:paraId="06B48C4F" w14:textId="77777777" w:rsidR="005355DD" w:rsidRDefault="005355DD" w:rsidP="000A2074">
            <w:pPr>
              <w:pStyle w:val="TAC"/>
            </w:pPr>
            <w:r>
              <w:t>1</w:t>
            </w:r>
          </w:p>
        </w:tc>
        <w:tc>
          <w:tcPr>
            <w:tcW w:w="1721" w:type="dxa"/>
            <w:vMerge w:val="restart"/>
          </w:tcPr>
          <w:p w14:paraId="57775F35" w14:textId="77777777" w:rsidR="005355DD" w:rsidRDefault="005355DD" w:rsidP="000A2074">
            <w:pPr>
              <w:pStyle w:val="TAC"/>
            </w:pPr>
            <w:r>
              <w:t>'77'</w:t>
            </w:r>
          </w:p>
        </w:tc>
        <w:tc>
          <w:tcPr>
            <w:tcW w:w="1787" w:type="dxa"/>
            <w:vMerge w:val="restart"/>
          </w:tcPr>
          <w:p w14:paraId="198C4A0D" w14:textId="77777777" w:rsidR="005355DD" w:rsidRDefault="005355DD" w:rsidP="000A2074">
            <w:pPr>
              <w:pStyle w:val="TAC"/>
            </w:pPr>
            <w:r>
              <w:t>'77' or 'F7'</w:t>
            </w:r>
          </w:p>
        </w:tc>
        <w:tc>
          <w:tcPr>
            <w:tcW w:w="1220" w:type="dxa"/>
            <w:vMerge w:val="restart"/>
          </w:tcPr>
          <w:p w14:paraId="36018760" w14:textId="77777777" w:rsidR="005355DD" w:rsidRDefault="005355DD" w:rsidP="000A2074">
            <w:pPr>
              <w:pStyle w:val="TAC"/>
            </w:pPr>
            <w:r>
              <w:t>yes</w:t>
            </w:r>
          </w:p>
        </w:tc>
      </w:tr>
      <w:tr w:rsidR="005355DD" w14:paraId="5930370B" w14:textId="77777777" w:rsidTr="000A2074">
        <w:trPr>
          <w:jc w:val="center"/>
        </w:trPr>
        <w:tc>
          <w:tcPr>
            <w:tcW w:w="3332" w:type="dxa"/>
          </w:tcPr>
          <w:p w14:paraId="3E9C971F" w14:textId="77777777" w:rsidR="005355DD" w:rsidRDefault="005355DD" w:rsidP="000A2074">
            <w:pPr>
              <w:pStyle w:val="TAL"/>
              <w:tabs>
                <w:tab w:val="left" w:pos="3012"/>
              </w:tabs>
            </w:pPr>
            <w:r>
              <w:t>IMPU list tag</w:t>
            </w:r>
          </w:p>
        </w:tc>
        <w:tc>
          <w:tcPr>
            <w:tcW w:w="1296" w:type="dxa"/>
            <w:vMerge/>
          </w:tcPr>
          <w:p w14:paraId="185E4A85" w14:textId="77777777" w:rsidR="005355DD" w:rsidRDefault="005355DD" w:rsidP="000A2074">
            <w:pPr>
              <w:pStyle w:val="TAC"/>
            </w:pPr>
          </w:p>
        </w:tc>
        <w:tc>
          <w:tcPr>
            <w:tcW w:w="1721" w:type="dxa"/>
            <w:vMerge/>
          </w:tcPr>
          <w:p w14:paraId="745D8404" w14:textId="77777777" w:rsidR="005355DD" w:rsidRDefault="005355DD" w:rsidP="000A2074">
            <w:pPr>
              <w:pStyle w:val="TAC"/>
            </w:pPr>
          </w:p>
        </w:tc>
        <w:tc>
          <w:tcPr>
            <w:tcW w:w="1787" w:type="dxa"/>
            <w:vMerge/>
          </w:tcPr>
          <w:p w14:paraId="429E7408" w14:textId="77777777" w:rsidR="005355DD" w:rsidRDefault="005355DD" w:rsidP="000A2074">
            <w:pPr>
              <w:pStyle w:val="TAC"/>
            </w:pPr>
          </w:p>
        </w:tc>
        <w:tc>
          <w:tcPr>
            <w:tcW w:w="1220" w:type="dxa"/>
            <w:vMerge/>
          </w:tcPr>
          <w:p w14:paraId="53D62402" w14:textId="77777777" w:rsidR="005355DD" w:rsidRDefault="005355DD" w:rsidP="000A2074">
            <w:pPr>
              <w:pStyle w:val="TAC"/>
            </w:pPr>
          </w:p>
        </w:tc>
      </w:tr>
      <w:tr w:rsidR="005355DD" w14:paraId="71A44925" w14:textId="77777777" w:rsidTr="000A2074">
        <w:trPr>
          <w:jc w:val="center"/>
        </w:trPr>
        <w:tc>
          <w:tcPr>
            <w:tcW w:w="3332" w:type="dxa"/>
          </w:tcPr>
          <w:p w14:paraId="29BC846D" w14:textId="77777777" w:rsidR="005355DD" w:rsidRDefault="005355DD" w:rsidP="000A2074">
            <w:pPr>
              <w:pStyle w:val="TAL"/>
              <w:tabs>
                <w:tab w:val="left" w:pos="3012"/>
              </w:tabs>
            </w:pPr>
            <w:r>
              <w:t>NMEA sentence tag</w:t>
            </w:r>
          </w:p>
        </w:tc>
        <w:tc>
          <w:tcPr>
            <w:tcW w:w="1296" w:type="dxa"/>
            <w:vMerge w:val="restart"/>
          </w:tcPr>
          <w:p w14:paraId="403124DC" w14:textId="77777777" w:rsidR="005355DD" w:rsidRDefault="005355DD" w:rsidP="000A2074">
            <w:pPr>
              <w:pStyle w:val="TAC"/>
            </w:pPr>
            <w:r>
              <w:t>1</w:t>
            </w:r>
          </w:p>
        </w:tc>
        <w:tc>
          <w:tcPr>
            <w:tcW w:w="1721" w:type="dxa"/>
            <w:vMerge w:val="restart"/>
          </w:tcPr>
          <w:p w14:paraId="385FEEE7" w14:textId="77777777" w:rsidR="005355DD" w:rsidRDefault="005355DD" w:rsidP="000A2074">
            <w:pPr>
              <w:pStyle w:val="TAC"/>
            </w:pPr>
            <w:r>
              <w:t>'78'</w:t>
            </w:r>
          </w:p>
        </w:tc>
        <w:tc>
          <w:tcPr>
            <w:tcW w:w="1787" w:type="dxa"/>
            <w:vMerge w:val="restart"/>
          </w:tcPr>
          <w:p w14:paraId="535CEBBC" w14:textId="77777777" w:rsidR="005355DD" w:rsidRDefault="005355DD" w:rsidP="000A2074">
            <w:pPr>
              <w:pStyle w:val="TAC"/>
            </w:pPr>
            <w:r>
              <w:t>'78' or 'F8'</w:t>
            </w:r>
          </w:p>
        </w:tc>
        <w:tc>
          <w:tcPr>
            <w:tcW w:w="1220" w:type="dxa"/>
            <w:vMerge w:val="restart"/>
          </w:tcPr>
          <w:p w14:paraId="2ECC60A4" w14:textId="77777777" w:rsidR="005355DD" w:rsidRDefault="005355DD" w:rsidP="000A2074">
            <w:pPr>
              <w:pStyle w:val="TAC"/>
            </w:pPr>
            <w:r>
              <w:t>yes</w:t>
            </w:r>
          </w:p>
        </w:tc>
      </w:tr>
      <w:tr w:rsidR="005355DD" w14:paraId="5F5EAD43" w14:textId="77777777" w:rsidTr="000A2074">
        <w:trPr>
          <w:jc w:val="center"/>
        </w:trPr>
        <w:tc>
          <w:tcPr>
            <w:tcW w:w="3332" w:type="dxa"/>
          </w:tcPr>
          <w:p w14:paraId="4696FAEA" w14:textId="77777777" w:rsidR="005355DD" w:rsidRDefault="005355DD" w:rsidP="000A2074">
            <w:pPr>
              <w:pStyle w:val="TAL"/>
              <w:tabs>
                <w:tab w:val="left" w:pos="3012"/>
              </w:tabs>
            </w:pPr>
            <w:r>
              <w:t>IMS Status-Code tag</w:t>
            </w:r>
          </w:p>
        </w:tc>
        <w:tc>
          <w:tcPr>
            <w:tcW w:w="1296" w:type="dxa"/>
            <w:vMerge/>
          </w:tcPr>
          <w:p w14:paraId="2924C132" w14:textId="77777777" w:rsidR="005355DD" w:rsidRDefault="005355DD" w:rsidP="000A2074">
            <w:pPr>
              <w:pStyle w:val="TAC"/>
            </w:pPr>
          </w:p>
        </w:tc>
        <w:tc>
          <w:tcPr>
            <w:tcW w:w="1721" w:type="dxa"/>
            <w:vMerge/>
          </w:tcPr>
          <w:p w14:paraId="02145B02" w14:textId="77777777" w:rsidR="005355DD" w:rsidRDefault="005355DD" w:rsidP="000A2074">
            <w:pPr>
              <w:pStyle w:val="TAC"/>
            </w:pPr>
          </w:p>
        </w:tc>
        <w:tc>
          <w:tcPr>
            <w:tcW w:w="1787" w:type="dxa"/>
            <w:vMerge/>
          </w:tcPr>
          <w:p w14:paraId="61F405E9" w14:textId="77777777" w:rsidR="005355DD" w:rsidRDefault="005355DD" w:rsidP="000A2074">
            <w:pPr>
              <w:pStyle w:val="TAC"/>
            </w:pPr>
          </w:p>
        </w:tc>
        <w:tc>
          <w:tcPr>
            <w:tcW w:w="1220" w:type="dxa"/>
            <w:vMerge/>
          </w:tcPr>
          <w:p w14:paraId="69939F99" w14:textId="77777777" w:rsidR="005355DD" w:rsidRDefault="005355DD" w:rsidP="000A2074">
            <w:pPr>
              <w:pStyle w:val="TAC"/>
            </w:pPr>
          </w:p>
        </w:tc>
      </w:tr>
      <w:tr w:rsidR="005355DD" w14:paraId="5753549D" w14:textId="77777777" w:rsidTr="000A2074">
        <w:trPr>
          <w:trHeight w:val="104"/>
          <w:jc w:val="center"/>
        </w:trPr>
        <w:tc>
          <w:tcPr>
            <w:tcW w:w="3332" w:type="dxa"/>
          </w:tcPr>
          <w:p w14:paraId="4E29C6C5" w14:textId="77777777" w:rsidR="005355DD" w:rsidRDefault="005355DD" w:rsidP="000A2074">
            <w:pPr>
              <w:pStyle w:val="TAL"/>
              <w:tabs>
                <w:tab w:val="left" w:pos="3012"/>
              </w:tabs>
            </w:pPr>
            <w:r>
              <w:rPr>
                <w:lang w:val="sv-SE"/>
              </w:rPr>
              <w:t>PLMN List tag</w:t>
            </w:r>
          </w:p>
        </w:tc>
        <w:tc>
          <w:tcPr>
            <w:tcW w:w="1296" w:type="dxa"/>
            <w:vMerge w:val="restart"/>
          </w:tcPr>
          <w:p w14:paraId="33BB4ED5" w14:textId="77777777" w:rsidR="005355DD" w:rsidRDefault="005355DD" w:rsidP="000A2074">
            <w:pPr>
              <w:pStyle w:val="TAC"/>
            </w:pPr>
            <w:r>
              <w:t>1</w:t>
            </w:r>
          </w:p>
        </w:tc>
        <w:tc>
          <w:tcPr>
            <w:tcW w:w="1721" w:type="dxa"/>
            <w:vMerge w:val="restart"/>
          </w:tcPr>
          <w:p w14:paraId="33CBFDFF" w14:textId="77777777" w:rsidR="005355DD" w:rsidRDefault="005355DD" w:rsidP="000A2074">
            <w:pPr>
              <w:pStyle w:val="FootnoteText"/>
              <w:jc w:val="center"/>
              <w:rPr>
                <w:rFonts w:ascii="Arial" w:hAnsi="Arial"/>
                <w:sz w:val="18"/>
              </w:rPr>
            </w:pPr>
            <w:r>
              <w:rPr>
                <w:rFonts w:ascii="Arial" w:hAnsi="Arial"/>
                <w:sz w:val="18"/>
              </w:rPr>
              <w:t>'79'</w:t>
            </w:r>
          </w:p>
        </w:tc>
        <w:tc>
          <w:tcPr>
            <w:tcW w:w="1787" w:type="dxa"/>
            <w:vMerge w:val="restart"/>
          </w:tcPr>
          <w:p w14:paraId="33DBF774" w14:textId="77777777" w:rsidR="005355DD" w:rsidRDefault="005355DD" w:rsidP="000A2074">
            <w:pPr>
              <w:pStyle w:val="FootnoteText"/>
              <w:jc w:val="center"/>
              <w:rPr>
                <w:rFonts w:ascii="Arial" w:hAnsi="Arial"/>
                <w:sz w:val="18"/>
              </w:rPr>
            </w:pPr>
            <w:r>
              <w:rPr>
                <w:rFonts w:ascii="Arial" w:hAnsi="Arial"/>
                <w:sz w:val="18"/>
              </w:rPr>
              <w:t>'79' or 'F9'</w:t>
            </w:r>
          </w:p>
        </w:tc>
        <w:tc>
          <w:tcPr>
            <w:tcW w:w="1220" w:type="dxa"/>
            <w:vMerge w:val="restart"/>
          </w:tcPr>
          <w:p w14:paraId="18B0F27D" w14:textId="77777777" w:rsidR="005355DD" w:rsidRDefault="005355DD" w:rsidP="000A2074">
            <w:pPr>
              <w:pStyle w:val="TAC"/>
            </w:pPr>
            <w:r>
              <w:t>yes</w:t>
            </w:r>
          </w:p>
        </w:tc>
      </w:tr>
      <w:tr w:rsidR="005355DD" w14:paraId="157F5D9D" w14:textId="77777777" w:rsidTr="000A2074">
        <w:trPr>
          <w:trHeight w:val="103"/>
          <w:jc w:val="center"/>
        </w:trPr>
        <w:tc>
          <w:tcPr>
            <w:tcW w:w="3332" w:type="dxa"/>
          </w:tcPr>
          <w:p w14:paraId="32E1F582" w14:textId="77777777" w:rsidR="005355DD" w:rsidRDefault="005355DD" w:rsidP="000A2074">
            <w:pPr>
              <w:pStyle w:val="TAL"/>
              <w:tabs>
                <w:tab w:val="left" w:pos="3012"/>
              </w:tabs>
              <w:rPr>
                <w:lang w:val="sv-SE"/>
              </w:rPr>
            </w:pPr>
            <w:r>
              <w:t>E-UTRAN/Satellite E-UTRAN Inter-frequency Network Measurement Results tag</w:t>
            </w:r>
          </w:p>
        </w:tc>
        <w:tc>
          <w:tcPr>
            <w:tcW w:w="1296" w:type="dxa"/>
            <w:vMerge/>
          </w:tcPr>
          <w:p w14:paraId="21945A57" w14:textId="77777777" w:rsidR="005355DD" w:rsidRDefault="005355DD" w:rsidP="000A2074">
            <w:pPr>
              <w:pStyle w:val="TAC"/>
            </w:pPr>
          </w:p>
        </w:tc>
        <w:tc>
          <w:tcPr>
            <w:tcW w:w="1721" w:type="dxa"/>
            <w:vMerge/>
          </w:tcPr>
          <w:p w14:paraId="535A747A" w14:textId="77777777" w:rsidR="005355DD" w:rsidRDefault="005355DD" w:rsidP="000A2074">
            <w:pPr>
              <w:pStyle w:val="FootnoteText"/>
              <w:jc w:val="center"/>
              <w:rPr>
                <w:rFonts w:ascii="Arial" w:hAnsi="Arial"/>
                <w:sz w:val="18"/>
              </w:rPr>
            </w:pPr>
          </w:p>
        </w:tc>
        <w:tc>
          <w:tcPr>
            <w:tcW w:w="1787" w:type="dxa"/>
            <w:vMerge/>
          </w:tcPr>
          <w:p w14:paraId="503340FD" w14:textId="77777777" w:rsidR="005355DD" w:rsidRDefault="005355DD" w:rsidP="000A2074">
            <w:pPr>
              <w:pStyle w:val="FootnoteText"/>
              <w:jc w:val="center"/>
              <w:rPr>
                <w:rFonts w:ascii="Arial" w:hAnsi="Arial"/>
                <w:sz w:val="18"/>
              </w:rPr>
            </w:pPr>
          </w:p>
        </w:tc>
        <w:tc>
          <w:tcPr>
            <w:tcW w:w="1220" w:type="dxa"/>
            <w:vMerge/>
          </w:tcPr>
          <w:p w14:paraId="59510D7D" w14:textId="77777777" w:rsidR="005355DD" w:rsidRDefault="005355DD" w:rsidP="000A2074">
            <w:pPr>
              <w:pStyle w:val="TAC"/>
            </w:pPr>
          </w:p>
        </w:tc>
      </w:tr>
      <w:tr w:rsidR="005355DD" w14:paraId="6BB38C28" w14:textId="77777777" w:rsidTr="000A2074">
        <w:trPr>
          <w:jc w:val="center"/>
        </w:trPr>
        <w:tc>
          <w:tcPr>
            <w:tcW w:w="3332" w:type="dxa"/>
          </w:tcPr>
          <w:p w14:paraId="52370469" w14:textId="77777777" w:rsidR="005355DD" w:rsidRDefault="005355DD" w:rsidP="000A2074">
            <w:pPr>
              <w:pStyle w:val="TAL"/>
              <w:tabs>
                <w:tab w:val="left" w:pos="3012"/>
              </w:tabs>
            </w:pPr>
            <w:r>
              <w:t>EPS PDN connection Activation parameters tag</w:t>
            </w:r>
          </w:p>
        </w:tc>
        <w:tc>
          <w:tcPr>
            <w:tcW w:w="1296" w:type="dxa"/>
          </w:tcPr>
          <w:p w14:paraId="23B108B6" w14:textId="77777777" w:rsidR="005355DD" w:rsidRDefault="005355DD" w:rsidP="000A2074">
            <w:pPr>
              <w:pStyle w:val="TAC"/>
            </w:pPr>
            <w:r>
              <w:t>1</w:t>
            </w:r>
          </w:p>
        </w:tc>
        <w:tc>
          <w:tcPr>
            <w:tcW w:w="1721" w:type="dxa"/>
          </w:tcPr>
          <w:p w14:paraId="59A7FC6A" w14:textId="77777777" w:rsidR="005355DD" w:rsidRDefault="005355DD" w:rsidP="000A2074">
            <w:pPr>
              <w:pStyle w:val="FootnoteText"/>
              <w:jc w:val="center"/>
              <w:rPr>
                <w:rFonts w:ascii="Arial" w:hAnsi="Arial"/>
                <w:sz w:val="18"/>
              </w:rPr>
            </w:pPr>
            <w:r>
              <w:rPr>
                <w:rFonts w:ascii="Arial" w:hAnsi="Arial"/>
                <w:sz w:val="18"/>
              </w:rPr>
              <w:t>'7C'</w:t>
            </w:r>
          </w:p>
        </w:tc>
        <w:tc>
          <w:tcPr>
            <w:tcW w:w="1787" w:type="dxa"/>
          </w:tcPr>
          <w:p w14:paraId="1C8B6798" w14:textId="77777777" w:rsidR="005355DD" w:rsidRDefault="005355DD" w:rsidP="000A2074">
            <w:pPr>
              <w:pStyle w:val="FootnoteText"/>
              <w:jc w:val="center"/>
              <w:rPr>
                <w:rFonts w:ascii="Arial" w:hAnsi="Arial"/>
                <w:sz w:val="18"/>
              </w:rPr>
            </w:pPr>
            <w:r>
              <w:rPr>
                <w:rFonts w:ascii="Arial" w:hAnsi="Arial"/>
                <w:sz w:val="18"/>
              </w:rPr>
              <w:t>'7C' or 'FC'</w:t>
            </w:r>
          </w:p>
        </w:tc>
        <w:tc>
          <w:tcPr>
            <w:tcW w:w="1220" w:type="dxa"/>
          </w:tcPr>
          <w:p w14:paraId="2B11FA14" w14:textId="77777777" w:rsidR="005355DD" w:rsidRDefault="005355DD" w:rsidP="000A2074">
            <w:pPr>
              <w:pStyle w:val="TAC"/>
            </w:pPr>
            <w:r>
              <w:t>yes</w:t>
            </w:r>
          </w:p>
        </w:tc>
      </w:tr>
      <w:tr w:rsidR="005355DD" w14:paraId="0A928577" w14:textId="77777777" w:rsidTr="000A2074">
        <w:trPr>
          <w:jc w:val="center"/>
        </w:trPr>
        <w:tc>
          <w:tcPr>
            <w:tcW w:w="3332" w:type="dxa"/>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Pr>
          <w:p w14:paraId="53C4FF4E" w14:textId="77777777" w:rsidR="005355DD" w:rsidRDefault="005355DD" w:rsidP="000A2074">
            <w:pPr>
              <w:pStyle w:val="TAC"/>
            </w:pPr>
            <w:r>
              <w:t>1</w:t>
            </w:r>
          </w:p>
        </w:tc>
        <w:tc>
          <w:tcPr>
            <w:tcW w:w="1721" w:type="dxa"/>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Pr>
          <w:p w14:paraId="620590D7" w14:textId="77777777" w:rsidR="005355DD" w:rsidRDefault="005355DD" w:rsidP="000A2074">
            <w:pPr>
              <w:pStyle w:val="TAC"/>
            </w:pPr>
            <w:r>
              <w:t>yes</w:t>
            </w:r>
          </w:p>
        </w:tc>
      </w:tr>
      <w:tr w:rsidR="005355DD" w14:paraId="42D90217" w14:textId="77777777" w:rsidTr="000A2074">
        <w:trPr>
          <w:trHeight w:val="104"/>
          <w:jc w:val="center"/>
        </w:trPr>
        <w:tc>
          <w:tcPr>
            <w:tcW w:w="3332" w:type="dxa"/>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Pr>
          <w:p w14:paraId="31012E0F" w14:textId="77777777" w:rsidR="005355DD" w:rsidRDefault="005355DD" w:rsidP="000A2074">
            <w:pPr>
              <w:pStyle w:val="TAC"/>
            </w:pPr>
            <w:r>
              <w:t>1</w:t>
            </w:r>
          </w:p>
        </w:tc>
        <w:tc>
          <w:tcPr>
            <w:tcW w:w="1721" w:type="dxa"/>
            <w:vMerge w:val="restart"/>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Pr>
          <w:p w14:paraId="38A23BB3" w14:textId="77777777" w:rsidR="005355DD" w:rsidRDefault="005355DD" w:rsidP="000A2074">
            <w:pPr>
              <w:pStyle w:val="TAC"/>
            </w:pPr>
            <w:r>
              <w:t>yes</w:t>
            </w:r>
          </w:p>
        </w:tc>
      </w:tr>
      <w:tr w:rsidR="005355DD" w14:paraId="181EEBCB" w14:textId="77777777" w:rsidTr="000A2074">
        <w:trPr>
          <w:trHeight w:val="103"/>
          <w:jc w:val="center"/>
        </w:trPr>
        <w:tc>
          <w:tcPr>
            <w:tcW w:w="3332" w:type="dxa"/>
          </w:tcPr>
          <w:p w14:paraId="1A3211D0" w14:textId="77777777" w:rsidR="005355DD" w:rsidRDefault="005355DD" w:rsidP="000A2074">
            <w:pPr>
              <w:pStyle w:val="TAL"/>
              <w:tabs>
                <w:tab w:val="left" w:pos="3012"/>
              </w:tabs>
              <w:rPr>
                <w:lang w:val="sv-SE"/>
              </w:rPr>
            </w:pPr>
            <w:r>
              <w:t>Media type tag</w:t>
            </w:r>
          </w:p>
        </w:tc>
        <w:tc>
          <w:tcPr>
            <w:tcW w:w="1296" w:type="dxa"/>
            <w:vMerge/>
          </w:tcPr>
          <w:p w14:paraId="0DE209CB" w14:textId="77777777" w:rsidR="005355DD" w:rsidRDefault="005355DD" w:rsidP="000A2074">
            <w:pPr>
              <w:pStyle w:val="TAC"/>
            </w:pPr>
          </w:p>
        </w:tc>
        <w:tc>
          <w:tcPr>
            <w:tcW w:w="1721" w:type="dxa"/>
            <w:vMerge/>
          </w:tcPr>
          <w:p w14:paraId="339E712F" w14:textId="77777777" w:rsidR="005355DD" w:rsidRDefault="005355DD" w:rsidP="000A2074">
            <w:pPr>
              <w:pStyle w:val="FootnoteText"/>
              <w:jc w:val="center"/>
              <w:rPr>
                <w:rFonts w:ascii="Arial" w:hAnsi="Arial"/>
                <w:sz w:val="18"/>
              </w:rPr>
            </w:pPr>
          </w:p>
        </w:tc>
        <w:tc>
          <w:tcPr>
            <w:tcW w:w="1787" w:type="dxa"/>
            <w:vMerge/>
          </w:tcPr>
          <w:p w14:paraId="6068FA01" w14:textId="77777777" w:rsidR="005355DD" w:rsidRDefault="005355DD" w:rsidP="000A2074">
            <w:pPr>
              <w:pStyle w:val="FootnoteText"/>
              <w:jc w:val="center"/>
              <w:rPr>
                <w:rFonts w:ascii="Arial" w:hAnsi="Arial"/>
                <w:sz w:val="18"/>
              </w:rPr>
            </w:pPr>
          </w:p>
        </w:tc>
        <w:tc>
          <w:tcPr>
            <w:tcW w:w="1220" w:type="dxa"/>
            <w:vMerge/>
          </w:tcPr>
          <w:p w14:paraId="364BE1B7" w14:textId="77777777" w:rsidR="005355DD" w:rsidRDefault="005355DD" w:rsidP="000A2074">
            <w:pPr>
              <w:pStyle w:val="TAC"/>
            </w:pPr>
          </w:p>
        </w:tc>
      </w:tr>
      <w:tr w:rsidR="00F31340" w14:paraId="454604FF" w14:textId="77777777" w:rsidTr="000A2074">
        <w:trPr>
          <w:trHeight w:val="104"/>
          <w:jc w:val="center"/>
        </w:trPr>
        <w:tc>
          <w:tcPr>
            <w:tcW w:w="3332" w:type="dxa"/>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Pr>
          <w:p w14:paraId="7D71D096" w14:textId="77777777" w:rsidR="00F31340" w:rsidRDefault="00F31340" w:rsidP="000A2074">
            <w:pPr>
              <w:pStyle w:val="TAC"/>
            </w:pPr>
            <w:r>
              <w:t>1</w:t>
            </w:r>
          </w:p>
        </w:tc>
        <w:tc>
          <w:tcPr>
            <w:tcW w:w="1721" w:type="dxa"/>
            <w:vMerge w:val="restart"/>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Pr>
          <w:p w14:paraId="2D19790F" w14:textId="77777777" w:rsidR="00F31340" w:rsidRDefault="00F31340" w:rsidP="000A2074">
            <w:pPr>
              <w:pStyle w:val="TAC"/>
            </w:pPr>
            <w:r>
              <w:t>yes</w:t>
            </w:r>
          </w:p>
        </w:tc>
      </w:tr>
      <w:tr w:rsidR="00F31340" w14:paraId="21AB7A52" w14:textId="77777777" w:rsidTr="000A2074">
        <w:trPr>
          <w:trHeight w:val="103"/>
          <w:jc w:val="center"/>
        </w:trPr>
        <w:tc>
          <w:tcPr>
            <w:tcW w:w="3332" w:type="dxa"/>
          </w:tcPr>
          <w:p w14:paraId="2A3A8E98" w14:textId="77777777" w:rsidR="00F31340" w:rsidRDefault="00F31340" w:rsidP="000A2074">
            <w:pPr>
              <w:pStyle w:val="TAL"/>
              <w:tabs>
                <w:tab w:val="left" w:pos="3012"/>
              </w:tabs>
              <w:rPr>
                <w:lang w:val="sv-SE"/>
              </w:rPr>
            </w:pPr>
            <w:r>
              <w:t>IMS call disconnection cause tag</w:t>
            </w:r>
          </w:p>
        </w:tc>
        <w:tc>
          <w:tcPr>
            <w:tcW w:w="1296" w:type="dxa"/>
            <w:vMerge/>
          </w:tcPr>
          <w:p w14:paraId="237D1C89" w14:textId="77777777" w:rsidR="00F31340" w:rsidRDefault="00F31340" w:rsidP="000A2074">
            <w:pPr>
              <w:pStyle w:val="TAC"/>
            </w:pPr>
          </w:p>
        </w:tc>
        <w:tc>
          <w:tcPr>
            <w:tcW w:w="1721" w:type="dxa"/>
            <w:vMerge/>
          </w:tcPr>
          <w:p w14:paraId="11BC79E8" w14:textId="77777777" w:rsidR="00F31340" w:rsidRDefault="00F31340" w:rsidP="000A2074">
            <w:pPr>
              <w:pStyle w:val="FootnoteText"/>
              <w:jc w:val="center"/>
              <w:rPr>
                <w:rFonts w:ascii="Arial" w:hAnsi="Arial"/>
                <w:sz w:val="18"/>
              </w:rPr>
            </w:pPr>
          </w:p>
        </w:tc>
        <w:tc>
          <w:tcPr>
            <w:tcW w:w="1787" w:type="dxa"/>
            <w:vMerge/>
          </w:tcPr>
          <w:p w14:paraId="069D6D5C" w14:textId="77777777" w:rsidR="00F31340" w:rsidRDefault="00F31340" w:rsidP="000A2074">
            <w:pPr>
              <w:pStyle w:val="FootnoteText"/>
              <w:jc w:val="center"/>
              <w:rPr>
                <w:rFonts w:ascii="Arial" w:hAnsi="Arial"/>
                <w:sz w:val="18"/>
              </w:rPr>
            </w:pPr>
          </w:p>
        </w:tc>
        <w:tc>
          <w:tcPr>
            <w:tcW w:w="1220" w:type="dxa"/>
            <w:vMerge/>
          </w:tcPr>
          <w:p w14:paraId="60791F1D" w14:textId="77777777" w:rsidR="00F31340" w:rsidRDefault="00F31340" w:rsidP="000A2074">
            <w:pPr>
              <w:pStyle w:val="TAC"/>
            </w:pPr>
          </w:p>
        </w:tc>
      </w:tr>
      <w:tr w:rsidR="00F31340" w14:paraId="071D1EB9" w14:textId="77777777" w:rsidTr="000A2074">
        <w:trPr>
          <w:trHeight w:val="103"/>
          <w:jc w:val="center"/>
        </w:trPr>
        <w:tc>
          <w:tcPr>
            <w:tcW w:w="3332" w:type="dxa"/>
          </w:tcPr>
          <w:p w14:paraId="0EBB3C73" w14:textId="722BFF93" w:rsidR="00F31340" w:rsidRDefault="00F31340" w:rsidP="002C5E13">
            <w:pPr>
              <w:pStyle w:val="TAL"/>
              <w:tabs>
                <w:tab w:val="left" w:pos="3012"/>
              </w:tabs>
            </w:pPr>
            <w:r>
              <w:rPr>
                <w:lang w:val="sv-SE"/>
              </w:rPr>
              <w:t>CAG cell selection status tag</w:t>
            </w:r>
          </w:p>
        </w:tc>
        <w:tc>
          <w:tcPr>
            <w:tcW w:w="1296" w:type="dxa"/>
            <w:vMerge/>
          </w:tcPr>
          <w:p w14:paraId="400AD002" w14:textId="77777777" w:rsidR="00F31340" w:rsidRDefault="00F31340" w:rsidP="002C5E13">
            <w:pPr>
              <w:pStyle w:val="TAC"/>
            </w:pPr>
          </w:p>
        </w:tc>
        <w:tc>
          <w:tcPr>
            <w:tcW w:w="1721" w:type="dxa"/>
            <w:vMerge/>
          </w:tcPr>
          <w:p w14:paraId="79DABA75" w14:textId="77777777" w:rsidR="00F31340" w:rsidRDefault="00F31340" w:rsidP="002C5E13">
            <w:pPr>
              <w:pStyle w:val="FootnoteText"/>
              <w:jc w:val="center"/>
              <w:rPr>
                <w:rFonts w:ascii="Arial" w:hAnsi="Arial"/>
                <w:sz w:val="18"/>
              </w:rPr>
            </w:pPr>
          </w:p>
        </w:tc>
        <w:tc>
          <w:tcPr>
            <w:tcW w:w="1787" w:type="dxa"/>
            <w:vMerge/>
          </w:tcPr>
          <w:p w14:paraId="5730239F" w14:textId="77777777" w:rsidR="00F31340" w:rsidRDefault="00F31340" w:rsidP="002C5E13">
            <w:pPr>
              <w:pStyle w:val="FootnoteText"/>
              <w:jc w:val="center"/>
              <w:rPr>
                <w:rFonts w:ascii="Arial" w:hAnsi="Arial"/>
                <w:sz w:val="18"/>
              </w:rPr>
            </w:pPr>
          </w:p>
        </w:tc>
        <w:tc>
          <w:tcPr>
            <w:tcW w:w="1220" w:type="dxa"/>
            <w:vMerge/>
          </w:tcPr>
          <w:p w14:paraId="6CD3742F" w14:textId="77777777" w:rsidR="00F31340" w:rsidRDefault="00F31340" w:rsidP="002C5E13">
            <w:pPr>
              <w:pStyle w:val="TAC"/>
            </w:pPr>
          </w:p>
        </w:tc>
      </w:tr>
      <w:tr w:rsidR="00F31340" w14:paraId="48F26935" w14:textId="77777777" w:rsidTr="000A2074">
        <w:trPr>
          <w:jc w:val="center"/>
        </w:trPr>
        <w:tc>
          <w:tcPr>
            <w:tcW w:w="3332" w:type="dxa"/>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Pr>
          <w:p w14:paraId="2EF1981C" w14:textId="77777777" w:rsidR="00F31340" w:rsidRPr="00816C4A" w:rsidRDefault="00F31340" w:rsidP="002C5E13">
            <w:pPr>
              <w:pStyle w:val="TAC"/>
              <w:rPr>
                <w:lang w:eastAsia="en-GB"/>
              </w:rPr>
            </w:pPr>
          </w:p>
        </w:tc>
        <w:tc>
          <w:tcPr>
            <w:tcW w:w="1721" w:type="dxa"/>
            <w:vMerge/>
          </w:tcPr>
          <w:p w14:paraId="05652CF0" w14:textId="77777777" w:rsidR="00F31340" w:rsidRPr="00816C4A" w:rsidRDefault="00F31340" w:rsidP="002C5E13">
            <w:pPr>
              <w:pStyle w:val="FootnoteText"/>
              <w:jc w:val="center"/>
              <w:rPr>
                <w:rFonts w:ascii="Arial" w:hAnsi="Arial"/>
                <w:sz w:val="18"/>
              </w:rPr>
            </w:pPr>
          </w:p>
        </w:tc>
        <w:tc>
          <w:tcPr>
            <w:tcW w:w="1787" w:type="dxa"/>
            <w:vMerge/>
          </w:tcPr>
          <w:p w14:paraId="1579A099" w14:textId="77777777" w:rsidR="00F31340" w:rsidRPr="00816C4A" w:rsidRDefault="00F31340" w:rsidP="002C5E13">
            <w:pPr>
              <w:pStyle w:val="FootnoteText"/>
              <w:jc w:val="center"/>
              <w:rPr>
                <w:rFonts w:ascii="Arial" w:hAnsi="Arial"/>
                <w:sz w:val="18"/>
              </w:rPr>
            </w:pPr>
          </w:p>
        </w:tc>
        <w:tc>
          <w:tcPr>
            <w:tcW w:w="1220" w:type="dxa"/>
            <w:vMerge/>
          </w:tcPr>
          <w:p w14:paraId="7612C3E7" w14:textId="77777777" w:rsidR="00F31340" w:rsidRPr="00816C4A" w:rsidRDefault="00F31340" w:rsidP="002C5E13">
            <w:pPr>
              <w:pStyle w:val="TAC"/>
              <w:rPr>
                <w:lang w:eastAsia="en-GB"/>
              </w:rPr>
            </w:pPr>
          </w:p>
        </w:tc>
      </w:tr>
      <w:tr w:rsidR="00AD764D" w14:paraId="7B2908D0" w14:textId="77777777" w:rsidTr="000A2074">
        <w:trPr>
          <w:jc w:val="center"/>
        </w:trPr>
        <w:tc>
          <w:tcPr>
            <w:tcW w:w="3332" w:type="dxa"/>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0A2074">
        <w:trPr>
          <w:jc w:val="center"/>
        </w:trPr>
        <w:tc>
          <w:tcPr>
            <w:tcW w:w="3332" w:type="dxa"/>
          </w:tcPr>
          <w:p w14:paraId="70440334" w14:textId="77777777" w:rsidR="00AD764D" w:rsidRPr="00816C4A" w:rsidRDefault="00AD764D" w:rsidP="002C5E13">
            <w:pPr>
              <w:pStyle w:val="TAL"/>
              <w:tabs>
                <w:tab w:val="left" w:pos="3012"/>
              </w:tabs>
              <w:rPr>
                <w:lang w:val="sv-SE"/>
              </w:rPr>
            </w:pPr>
            <w:r>
              <w:rPr>
                <w:lang w:val="sv-SE"/>
              </w:rPr>
              <w:t>Slice information tag</w:t>
            </w:r>
          </w:p>
        </w:tc>
        <w:tc>
          <w:tcPr>
            <w:tcW w:w="1296" w:type="dxa"/>
            <w:vMerge/>
          </w:tcPr>
          <w:p w14:paraId="7C3BD49A" w14:textId="77777777" w:rsidR="00AD764D" w:rsidRDefault="00AD764D" w:rsidP="002C5E13">
            <w:pPr>
              <w:pStyle w:val="TAC"/>
            </w:pPr>
          </w:p>
        </w:tc>
        <w:tc>
          <w:tcPr>
            <w:tcW w:w="1721" w:type="dxa"/>
            <w:vMerge/>
          </w:tcPr>
          <w:p w14:paraId="1E581BBF" w14:textId="77777777" w:rsidR="00AD764D" w:rsidRDefault="00AD764D" w:rsidP="002C5E13">
            <w:pPr>
              <w:pStyle w:val="FootnoteText"/>
              <w:jc w:val="center"/>
              <w:rPr>
                <w:rFonts w:ascii="Arial" w:hAnsi="Arial"/>
                <w:sz w:val="18"/>
              </w:rPr>
            </w:pPr>
          </w:p>
        </w:tc>
        <w:tc>
          <w:tcPr>
            <w:tcW w:w="1787" w:type="dxa"/>
            <w:vMerge/>
          </w:tcPr>
          <w:p w14:paraId="352D3558" w14:textId="77777777" w:rsidR="00AD764D" w:rsidRDefault="00AD764D" w:rsidP="002C5E13">
            <w:pPr>
              <w:pStyle w:val="FootnoteText"/>
              <w:jc w:val="center"/>
              <w:rPr>
                <w:rFonts w:ascii="Arial" w:hAnsi="Arial"/>
                <w:sz w:val="18"/>
              </w:rPr>
            </w:pPr>
          </w:p>
        </w:tc>
        <w:tc>
          <w:tcPr>
            <w:tcW w:w="1220" w:type="dxa"/>
            <w:vMerge/>
          </w:tcPr>
          <w:p w14:paraId="22644B56" w14:textId="77777777" w:rsidR="00AD764D" w:rsidRDefault="00AD764D" w:rsidP="002C5E13">
            <w:pPr>
              <w:pStyle w:val="TAC"/>
            </w:pPr>
          </w:p>
        </w:tc>
      </w:tr>
      <w:tr w:rsidR="00AD764D" w14:paraId="797436BE" w14:textId="77777777" w:rsidTr="000A2074">
        <w:trPr>
          <w:jc w:val="center"/>
        </w:trPr>
        <w:tc>
          <w:tcPr>
            <w:tcW w:w="3332" w:type="dxa"/>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Pr>
          <w:p w14:paraId="44452E81" w14:textId="77777777" w:rsidR="00AD764D" w:rsidRDefault="00AD764D" w:rsidP="002C5E13">
            <w:pPr>
              <w:pStyle w:val="TAC"/>
            </w:pPr>
          </w:p>
        </w:tc>
        <w:tc>
          <w:tcPr>
            <w:tcW w:w="1721" w:type="dxa"/>
            <w:vMerge/>
          </w:tcPr>
          <w:p w14:paraId="2D15E022" w14:textId="77777777" w:rsidR="00AD764D" w:rsidRDefault="00AD764D" w:rsidP="002C5E13">
            <w:pPr>
              <w:pStyle w:val="FootnoteText"/>
              <w:jc w:val="center"/>
              <w:rPr>
                <w:rFonts w:ascii="Arial" w:hAnsi="Arial"/>
                <w:sz w:val="18"/>
              </w:rPr>
            </w:pPr>
          </w:p>
        </w:tc>
        <w:tc>
          <w:tcPr>
            <w:tcW w:w="1787" w:type="dxa"/>
            <w:vMerge/>
          </w:tcPr>
          <w:p w14:paraId="3B4446F4" w14:textId="77777777" w:rsidR="00AD764D" w:rsidRDefault="00AD764D" w:rsidP="002C5E13">
            <w:pPr>
              <w:pStyle w:val="FootnoteText"/>
              <w:jc w:val="center"/>
              <w:rPr>
                <w:rFonts w:ascii="Arial" w:hAnsi="Arial"/>
                <w:sz w:val="18"/>
              </w:rPr>
            </w:pPr>
          </w:p>
        </w:tc>
        <w:tc>
          <w:tcPr>
            <w:tcW w:w="1220" w:type="dxa"/>
            <w:vMerge/>
          </w:tcPr>
          <w:p w14:paraId="4562C6DF" w14:textId="77777777" w:rsidR="00AD764D" w:rsidRDefault="00AD764D" w:rsidP="002C5E13">
            <w:pPr>
              <w:pStyle w:val="TAC"/>
            </w:pPr>
          </w:p>
        </w:tc>
      </w:tr>
      <w:tr w:rsidR="00AD764D" w14:paraId="736CAA3E" w14:textId="77777777" w:rsidTr="000A2074">
        <w:trPr>
          <w:jc w:val="center"/>
        </w:trPr>
        <w:tc>
          <w:tcPr>
            <w:tcW w:w="3332" w:type="dxa"/>
          </w:tcPr>
          <w:p w14:paraId="7D930E5C" w14:textId="688DA4ED" w:rsidR="00AD764D" w:rsidRPr="00816C4A" w:rsidRDefault="00AD764D" w:rsidP="00AD764D">
            <w:pPr>
              <w:pStyle w:val="TAL"/>
              <w:tabs>
                <w:tab w:val="left" w:pos="3012"/>
              </w:tabs>
              <w:rPr>
                <w:lang w:val="sv-SE"/>
              </w:rPr>
            </w:pPr>
            <w:r>
              <w:t>E-UTRAN Tracking Area Identification (TAC) list Identifier tag</w:t>
            </w:r>
          </w:p>
        </w:tc>
        <w:tc>
          <w:tcPr>
            <w:tcW w:w="1296" w:type="dxa"/>
            <w:vMerge/>
          </w:tcPr>
          <w:p w14:paraId="0D9AC823" w14:textId="77777777" w:rsidR="00AD764D" w:rsidRDefault="00AD764D" w:rsidP="00AD764D">
            <w:pPr>
              <w:pStyle w:val="TAC"/>
            </w:pPr>
          </w:p>
        </w:tc>
        <w:tc>
          <w:tcPr>
            <w:tcW w:w="1721" w:type="dxa"/>
            <w:vMerge/>
          </w:tcPr>
          <w:p w14:paraId="05FCA762" w14:textId="77777777" w:rsidR="00AD764D" w:rsidRDefault="00AD764D" w:rsidP="00AD764D">
            <w:pPr>
              <w:pStyle w:val="FootnoteText"/>
              <w:jc w:val="center"/>
              <w:rPr>
                <w:rFonts w:ascii="Arial" w:hAnsi="Arial"/>
                <w:sz w:val="18"/>
              </w:rPr>
            </w:pPr>
          </w:p>
        </w:tc>
        <w:tc>
          <w:tcPr>
            <w:tcW w:w="1787" w:type="dxa"/>
            <w:vMerge/>
          </w:tcPr>
          <w:p w14:paraId="48AE04B6" w14:textId="77777777" w:rsidR="00AD764D" w:rsidRDefault="00AD764D" w:rsidP="00AD764D">
            <w:pPr>
              <w:pStyle w:val="FootnoteText"/>
              <w:jc w:val="center"/>
              <w:rPr>
                <w:rFonts w:ascii="Arial" w:hAnsi="Arial"/>
                <w:sz w:val="18"/>
              </w:rPr>
            </w:pPr>
          </w:p>
        </w:tc>
        <w:tc>
          <w:tcPr>
            <w:tcW w:w="1220" w:type="dxa"/>
            <w:vMerge/>
          </w:tcPr>
          <w:p w14:paraId="56F7971A" w14:textId="77777777" w:rsidR="00AD764D" w:rsidRDefault="00AD764D" w:rsidP="00AD764D">
            <w:pPr>
              <w:pStyle w:val="TAC"/>
            </w:pPr>
          </w:p>
        </w:tc>
      </w:tr>
      <w:tr w:rsidR="00F31340" w14:paraId="3B2DEBD9" w14:textId="77777777" w:rsidTr="000A2074">
        <w:trPr>
          <w:jc w:val="center"/>
        </w:trPr>
        <w:tc>
          <w:tcPr>
            <w:tcW w:w="3332" w:type="dxa"/>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Pr>
          <w:p w14:paraId="50479B10" w14:textId="77777777" w:rsidR="00F31340" w:rsidRDefault="00F31340" w:rsidP="002C5E13">
            <w:pPr>
              <w:pStyle w:val="TAC"/>
            </w:pPr>
            <w:r>
              <w:t>1</w:t>
            </w:r>
          </w:p>
        </w:tc>
        <w:tc>
          <w:tcPr>
            <w:tcW w:w="1721" w:type="dxa"/>
            <w:vMerge w:val="restart"/>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Pr>
          <w:p w14:paraId="3382C78B" w14:textId="77777777" w:rsidR="00F31340" w:rsidRDefault="00F31340" w:rsidP="002C5E13">
            <w:pPr>
              <w:pStyle w:val="TAC"/>
            </w:pPr>
            <w:r>
              <w:t>yes</w:t>
            </w:r>
          </w:p>
        </w:tc>
      </w:tr>
      <w:tr w:rsidR="00F31340" w:rsidRPr="00F424E6" w14:paraId="5849760B" w14:textId="77777777" w:rsidTr="000A2074">
        <w:trPr>
          <w:jc w:val="center"/>
        </w:trPr>
        <w:tc>
          <w:tcPr>
            <w:tcW w:w="3332" w:type="dxa"/>
          </w:tcPr>
          <w:p w14:paraId="6BBDC131" w14:textId="77777777" w:rsidR="00F31340" w:rsidRDefault="00F31340" w:rsidP="002C5E13">
            <w:pPr>
              <w:pStyle w:val="TAL"/>
              <w:tabs>
                <w:tab w:val="left" w:pos="3012"/>
              </w:tabs>
              <w:rPr>
                <w:lang w:val="sv-SE"/>
              </w:rPr>
            </w:pPr>
            <w:r w:rsidRPr="00816C4A">
              <w:rPr>
                <w:lang w:val="fr-FR"/>
              </w:rPr>
              <w:lastRenderedPageBreak/>
              <w:t>Extended rejection cause code tag</w:t>
            </w:r>
          </w:p>
        </w:tc>
        <w:tc>
          <w:tcPr>
            <w:tcW w:w="1296" w:type="dxa"/>
            <w:vMerge/>
          </w:tcPr>
          <w:p w14:paraId="69A95B13" w14:textId="77777777" w:rsidR="00F31340" w:rsidRPr="007A3066" w:rsidRDefault="00F31340" w:rsidP="002C5E13">
            <w:pPr>
              <w:pStyle w:val="TAC"/>
              <w:rPr>
                <w:lang w:val="fr-FR"/>
              </w:rPr>
            </w:pPr>
          </w:p>
        </w:tc>
        <w:tc>
          <w:tcPr>
            <w:tcW w:w="1721" w:type="dxa"/>
            <w:vMerge/>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Pr>
          <w:p w14:paraId="3EDA505B" w14:textId="77777777" w:rsidR="00F31340" w:rsidRPr="007A3066" w:rsidRDefault="00F31340" w:rsidP="002C5E13">
            <w:pPr>
              <w:pStyle w:val="TAC"/>
              <w:rPr>
                <w:lang w:val="fr-FR"/>
              </w:rPr>
            </w:pPr>
          </w:p>
        </w:tc>
      </w:tr>
      <w:tr w:rsidR="00F31340" w:rsidRPr="00F424E6" w14:paraId="2B2F268B" w14:textId="77777777" w:rsidTr="000A2074">
        <w:trPr>
          <w:jc w:val="center"/>
        </w:trPr>
        <w:tc>
          <w:tcPr>
            <w:tcW w:w="3332" w:type="dxa"/>
          </w:tcPr>
          <w:p w14:paraId="1A28FE76" w14:textId="709912EF" w:rsidR="00F31340" w:rsidRPr="00816C4A" w:rsidRDefault="00F31340" w:rsidP="002C5E13">
            <w:pPr>
              <w:pStyle w:val="TAL"/>
              <w:tabs>
                <w:tab w:val="left" w:pos="3012"/>
              </w:tabs>
              <w:rPr>
                <w:lang w:val="fr-FR"/>
              </w:rPr>
            </w:pPr>
            <w:r>
              <w:t>CAG</w:t>
            </w:r>
            <w:r w:rsidRPr="00816C4A">
              <w:t xml:space="preserve"> </w:t>
            </w:r>
            <w:r>
              <w:t xml:space="preserve">ID </w:t>
            </w:r>
            <w:r w:rsidRPr="001B7C50">
              <w:t>human-</w:t>
            </w:r>
            <w:r>
              <w:t>readable network name list</w:t>
            </w:r>
            <w:r>
              <w:rPr>
                <w:lang w:val="de-DE"/>
              </w:rPr>
              <w:t xml:space="preserve"> </w:t>
            </w:r>
            <w:r w:rsidRPr="00816C4A">
              <w:rPr>
                <w:lang w:val="de-DE"/>
              </w:rPr>
              <w:t>tag</w:t>
            </w:r>
          </w:p>
        </w:tc>
        <w:tc>
          <w:tcPr>
            <w:tcW w:w="1296" w:type="dxa"/>
            <w:vMerge/>
          </w:tcPr>
          <w:p w14:paraId="31B6A858" w14:textId="77777777" w:rsidR="00F31340" w:rsidRPr="007A3066" w:rsidRDefault="00F31340" w:rsidP="002C5E13">
            <w:pPr>
              <w:pStyle w:val="TAC"/>
              <w:rPr>
                <w:lang w:val="fr-FR"/>
              </w:rPr>
            </w:pPr>
          </w:p>
        </w:tc>
        <w:tc>
          <w:tcPr>
            <w:tcW w:w="1721" w:type="dxa"/>
            <w:vMerge/>
          </w:tcPr>
          <w:p w14:paraId="476509A4" w14:textId="77777777" w:rsidR="00F31340" w:rsidRPr="007A3066" w:rsidRDefault="00F31340" w:rsidP="002C5E13">
            <w:pPr>
              <w:pStyle w:val="FootnoteText"/>
              <w:jc w:val="center"/>
              <w:rPr>
                <w:rFonts w:ascii="Arial" w:hAnsi="Arial"/>
                <w:sz w:val="18"/>
                <w:lang w:val="fr-FR"/>
              </w:rPr>
            </w:pPr>
          </w:p>
        </w:tc>
        <w:tc>
          <w:tcPr>
            <w:tcW w:w="1787" w:type="dxa"/>
            <w:vMerge/>
          </w:tcPr>
          <w:p w14:paraId="0A2FB1F9" w14:textId="77777777" w:rsidR="00F31340" w:rsidRPr="007A3066" w:rsidRDefault="00F31340" w:rsidP="002C5E13">
            <w:pPr>
              <w:pStyle w:val="FootnoteText"/>
              <w:jc w:val="center"/>
              <w:rPr>
                <w:rFonts w:ascii="Arial" w:hAnsi="Arial"/>
                <w:sz w:val="18"/>
                <w:lang w:val="fr-FR"/>
              </w:rPr>
            </w:pPr>
          </w:p>
        </w:tc>
        <w:tc>
          <w:tcPr>
            <w:tcW w:w="1220" w:type="dxa"/>
            <w:vMerge/>
          </w:tcPr>
          <w:p w14:paraId="62CB4551" w14:textId="77777777" w:rsidR="00F31340" w:rsidRPr="007A3066" w:rsidRDefault="00F31340" w:rsidP="002C5E13">
            <w:pPr>
              <w:pStyle w:val="TAC"/>
              <w:rPr>
                <w:lang w:val="fr-FR"/>
              </w:rPr>
            </w:pPr>
          </w:p>
        </w:tc>
      </w:tr>
      <w:tr w:rsidR="00F31340" w:rsidRPr="00F424E6" w14:paraId="56C9898C" w14:textId="77777777" w:rsidTr="000A2074">
        <w:trPr>
          <w:jc w:val="center"/>
        </w:trPr>
        <w:tc>
          <w:tcPr>
            <w:tcW w:w="3332" w:type="dxa"/>
          </w:tcPr>
          <w:p w14:paraId="6F880629" w14:textId="223C7DB1" w:rsidR="00F31340" w:rsidRDefault="00F31340" w:rsidP="00AD764D">
            <w:pPr>
              <w:pStyle w:val="TAL"/>
              <w:tabs>
                <w:tab w:val="left" w:pos="3012"/>
              </w:tabs>
            </w:pPr>
            <w:r>
              <w:t>NG-RAN Tracking Area Identification (TAC) list Identifier tag</w:t>
            </w:r>
          </w:p>
        </w:tc>
        <w:tc>
          <w:tcPr>
            <w:tcW w:w="1296" w:type="dxa"/>
            <w:vMerge/>
          </w:tcPr>
          <w:p w14:paraId="50615665" w14:textId="77777777" w:rsidR="00F31340" w:rsidRPr="007A3066" w:rsidRDefault="00F31340" w:rsidP="00AD764D">
            <w:pPr>
              <w:pStyle w:val="TAC"/>
              <w:rPr>
                <w:lang w:val="fr-FR"/>
              </w:rPr>
            </w:pPr>
          </w:p>
        </w:tc>
        <w:tc>
          <w:tcPr>
            <w:tcW w:w="1721" w:type="dxa"/>
            <w:vMerge/>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Pr>
          <w:p w14:paraId="19FE95E7" w14:textId="77777777" w:rsidR="00F31340" w:rsidRPr="007A3066" w:rsidRDefault="00F31340" w:rsidP="00AD764D">
            <w:pPr>
              <w:pStyle w:val="TAC"/>
              <w:rPr>
                <w:lang w:val="fr-FR"/>
              </w:rPr>
            </w:pPr>
          </w:p>
        </w:tc>
      </w:tr>
      <w:tr w:rsidR="00F31340" w:rsidRPr="00F424E6" w14:paraId="696CE1D8" w14:textId="77777777" w:rsidTr="000A2074">
        <w:trPr>
          <w:jc w:val="center"/>
        </w:trPr>
        <w:tc>
          <w:tcPr>
            <w:tcW w:w="3332" w:type="dxa"/>
          </w:tcPr>
          <w:p w14:paraId="4718E243" w14:textId="15EF3B41" w:rsidR="00F31340" w:rsidRDefault="00F31340" w:rsidP="00F31340">
            <w:pPr>
              <w:pStyle w:val="TAL"/>
              <w:tabs>
                <w:tab w:val="left" w:pos="3012"/>
              </w:tabs>
            </w:pPr>
            <w:r>
              <w:rPr>
                <w:lang w:val="sv-SE" w:eastAsia="en-GB"/>
              </w:rPr>
              <w:t>Rejected slices information tag</w:t>
            </w:r>
          </w:p>
        </w:tc>
        <w:tc>
          <w:tcPr>
            <w:tcW w:w="1296" w:type="dxa"/>
            <w:vMerge/>
          </w:tcPr>
          <w:p w14:paraId="20ACF21E" w14:textId="77777777" w:rsidR="00F31340" w:rsidRPr="007A3066" w:rsidRDefault="00F31340" w:rsidP="00F31340">
            <w:pPr>
              <w:pStyle w:val="TAC"/>
              <w:rPr>
                <w:lang w:val="fr-FR"/>
              </w:rPr>
            </w:pPr>
          </w:p>
        </w:tc>
        <w:tc>
          <w:tcPr>
            <w:tcW w:w="1721" w:type="dxa"/>
            <w:vMerge/>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Pr>
          <w:p w14:paraId="350DB1DB" w14:textId="77777777" w:rsidR="00F31340" w:rsidRPr="007A3066" w:rsidRDefault="00F31340" w:rsidP="00F31340">
            <w:pPr>
              <w:pStyle w:val="TAC"/>
              <w:rPr>
                <w:lang w:val="fr-FR"/>
              </w:rPr>
            </w:pPr>
          </w:p>
        </w:tc>
      </w:tr>
      <w:tr w:rsidR="00F31340" w14:paraId="6541C718"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304FD2CF" w14:textId="77777777" w:rsidR="00F31340" w:rsidRDefault="00F31340" w:rsidP="00F31340">
            <w:pPr>
              <w:pStyle w:val="TAC"/>
            </w:pPr>
            <w:r>
              <w:t>1</w:t>
            </w:r>
          </w:p>
        </w:tc>
        <w:tc>
          <w:tcPr>
            <w:tcW w:w="1721" w:type="dxa"/>
            <w:vMerge w:val="restart"/>
            <w:tcBorders>
              <w:top w:val="single" w:sz="6" w:space="0" w:color="auto"/>
              <w:left w:val="single" w:sz="6" w:space="0" w:color="auto"/>
              <w:right w:val="single" w:sz="6"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056A977A" w14:textId="77777777" w:rsidR="00F31340" w:rsidRDefault="00F31340" w:rsidP="00F31340">
            <w:pPr>
              <w:pStyle w:val="TAC"/>
            </w:pPr>
            <w:r>
              <w:t>yes</w:t>
            </w:r>
          </w:p>
        </w:tc>
      </w:tr>
      <w:tr w:rsidR="00F31340"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77777777" w:rsidR="00F31340" w:rsidRDefault="00F31340" w:rsidP="00F31340">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p>
        </w:tc>
        <w:tc>
          <w:tcPr>
            <w:tcW w:w="1296" w:type="dxa"/>
            <w:vMerge/>
            <w:tcBorders>
              <w:left w:val="single" w:sz="6" w:space="0" w:color="auto"/>
              <w:bottom w:val="single" w:sz="6" w:space="0" w:color="auto"/>
              <w:right w:val="single" w:sz="6" w:space="0" w:color="auto"/>
            </w:tcBorders>
          </w:tcPr>
          <w:p w14:paraId="6ACAC056" w14:textId="77777777" w:rsidR="00F31340" w:rsidRDefault="00F31340" w:rsidP="00F31340">
            <w:pPr>
              <w:pStyle w:val="TAC"/>
            </w:pPr>
          </w:p>
        </w:tc>
        <w:tc>
          <w:tcPr>
            <w:tcW w:w="1721" w:type="dxa"/>
            <w:vMerge/>
            <w:tcBorders>
              <w:left w:val="single" w:sz="6" w:space="0" w:color="auto"/>
              <w:bottom w:val="single" w:sz="6" w:space="0" w:color="auto"/>
              <w:right w:val="single" w:sz="6" w:space="0" w:color="auto"/>
            </w:tcBorders>
          </w:tcPr>
          <w:p w14:paraId="7F419415" w14:textId="77777777" w:rsidR="00F31340" w:rsidRDefault="00F31340" w:rsidP="00F31340">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F31340" w:rsidRDefault="00F31340" w:rsidP="00F31340">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F31340" w:rsidRDefault="00F31340" w:rsidP="00F31340">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28"/>
    </w:tbl>
    <w:p w14:paraId="38121BE6" w14:textId="77777777" w:rsidR="005355DD" w:rsidRDefault="005355DD" w:rsidP="005355DD"/>
    <w:p w14:paraId="3CB46DE3" w14:textId="29C50DBD" w:rsidR="00E86E7B" w:rsidRPr="00816C4A" w:rsidRDefault="00E86E7B" w:rsidP="005355DD">
      <w:pPr>
        <w:pStyle w:val="Heading2"/>
      </w:pPr>
      <w:bookmarkStart w:id="4029" w:name="_Toc130981727"/>
      <w:r w:rsidRPr="00816C4A">
        <w:t>9.4</w:t>
      </w:r>
      <w:r>
        <w:tab/>
      </w:r>
      <w:r w:rsidRPr="00816C4A">
        <w:t>Type of Command and Next Action Indicator</w:t>
      </w:r>
      <w:bookmarkEnd w:id="4019"/>
      <w:bookmarkEnd w:id="4020"/>
      <w:bookmarkEnd w:id="4021"/>
      <w:bookmarkEnd w:id="4022"/>
      <w:bookmarkEnd w:id="4023"/>
      <w:bookmarkEnd w:id="4024"/>
      <w:bookmarkEnd w:id="4025"/>
      <w:bookmarkEnd w:id="4026"/>
      <w:bookmarkEnd w:id="4029"/>
    </w:p>
    <w:p w14:paraId="70E86000" w14:textId="77777777" w:rsidR="00E86E7B" w:rsidRPr="00816C4A" w:rsidRDefault="00E86E7B" w:rsidP="00E86E7B">
      <w:pPr>
        <w:keepNext/>
      </w:pPr>
      <w:r w:rsidRPr="00816C4A">
        <w:t>The table below shows the values which shall be used for Type of Command coding (see clause 8.6) and Next Action Indicator coding (see clause 8.24) in addition to those defined in ETSI TS 102 223 [32] clause 9.4.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30" w:name="_Toc3201104"/>
    </w:p>
    <w:p w14:paraId="62D9A7FC" w14:textId="77777777" w:rsidR="00E86E7B" w:rsidRPr="00816C4A" w:rsidRDefault="00E86E7B" w:rsidP="00E86E7B">
      <w:pPr>
        <w:pStyle w:val="Heading1"/>
      </w:pPr>
      <w:bookmarkStart w:id="4031" w:name="_Toc20392847"/>
      <w:bookmarkStart w:id="4032" w:name="_Toc27774494"/>
      <w:bookmarkStart w:id="4033" w:name="_Toc36482954"/>
      <w:bookmarkStart w:id="4034" w:name="_Toc36484616"/>
      <w:bookmarkStart w:id="4035" w:name="_Toc44933546"/>
      <w:bookmarkStart w:id="4036" w:name="_Toc50972499"/>
      <w:bookmarkStart w:id="4037" w:name="_Toc57105253"/>
      <w:bookmarkStart w:id="4038" w:name="_Toc130981728"/>
      <w:r w:rsidRPr="00816C4A">
        <w:t>10</w:t>
      </w:r>
      <w:r w:rsidRPr="00816C4A">
        <w:tab/>
        <w:t>Allowed Type of command and Device identity combinations</w:t>
      </w:r>
      <w:bookmarkEnd w:id="4030"/>
      <w:bookmarkEnd w:id="4031"/>
      <w:bookmarkEnd w:id="4032"/>
      <w:bookmarkEnd w:id="4033"/>
      <w:bookmarkEnd w:id="4034"/>
      <w:bookmarkEnd w:id="4035"/>
      <w:bookmarkEnd w:id="4036"/>
      <w:bookmarkEnd w:id="4037"/>
      <w:bookmarkEnd w:id="4038"/>
    </w:p>
    <w:p w14:paraId="530E526D" w14:textId="77777777" w:rsidR="00E86E7B" w:rsidRPr="00816C4A" w:rsidRDefault="00E86E7B" w:rsidP="00E86E7B">
      <w:r w:rsidRPr="00816C4A">
        <w:t>Only certain types of commands can be issued with certain device identities. These combinations are defined below, in addition to ETSI TS 102 223 [32] clause 10.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39" w:name="_Toc3201105"/>
      <w:bookmarkStart w:id="4040" w:name="_Toc20392848"/>
      <w:bookmarkStart w:id="4041" w:name="_Toc27774495"/>
      <w:bookmarkStart w:id="4042" w:name="_Toc36482955"/>
      <w:bookmarkStart w:id="4043" w:name="_Toc36484617"/>
      <w:bookmarkStart w:id="4044" w:name="_Toc44933547"/>
      <w:bookmarkStart w:id="4045" w:name="_Toc50972500"/>
      <w:bookmarkStart w:id="4046" w:name="_Toc57105254"/>
      <w:bookmarkStart w:id="4047" w:name="_Toc130981729"/>
      <w:r w:rsidRPr="00816C4A">
        <w:t>11</w:t>
      </w:r>
      <w:r w:rsidRPr="00816C4A">
        <w:tab/>
        <w:t>Security requirements</w:t>
      </w:r>
      <w:bookmarkEnd w:id="4039"/>
      <w:bookmarkEnd w:id="4040"/>
      <w:bookmarkEnd w:id="4041"/>
      <w:bookmarkEnd w:id="4042"/>
      <w:bookmarkEnd w:id="4043"/>
      <w:bookmarkEnd w:id="4044"/>
      <w:bookmarkEnd w:id="4045"/>
      <w:bookmarkEnd w:id="4046"/>
      <w:bookmarkEnd w:id="4047"/>
    </w:p>
    <w:p w14:paraId="34FBE4BA" w14:textId="77777777" w:rsidR="00E86E7B" w:rsidRPr="00816C4A" w:rsidRDefault="00E86E7B" w:rsidP="00E86E7B">
      <w:r w:rsidRPr="00816C4A">
        <w:t>TS 31.115 [41] and TS 31.116 [51] specify standardized methods of securing the content of application messages. If it is necessary to secure application messaging to Toolkit applications, then TS 31.115 [41] and TS 31.116 [51]  may be used.</w:t>
      </w:r>
    </w:p>
    <w:p w14:paraId="3E827775" w14:textId="77777777" w:rsidR="00E86E7B" w:rsidRPr="00816C4A" w:rsidRDefault="00E86E7B" w:rsidP="00E86E7B">
      <w:pPr>
        <w:pStyle w:val="Heading8"/>
        <w:keepNext w:val="0"/>
        <w:keepLines w:val="0"/>
      </w:pPr>
      <w:r w:rsidRPr="00816C4A">
        <w:br w:type="page"/>
      </w:r>
      <w:bookmarkStart w:id="4048" w:name="_Toc3201106"/>
      <w:bookmarkStart w:id="4049" w:name="_Toc20392849"/>
      <w:bookmarkStart w:id="4050" w:name="_Toc27774496"/>
      <w:bookmarkStart w:id="4051" w:name="_Toc36482956"/>
      <w:bookmarkStart w:id="4052" w:name="_Toc36484618"/>
      <w:bookmarkStart w:id="4053" w:name="_Toc44933548"/>
      <w:bookmarkStart w:id="4054" w:name="_Toc50972501"/>
      <w:bookmarkStart w:id="4055" w:name="_Toc57105255"/>
      <w:bookmarkStart w:id="4056" w:name="_Toc130981730"/>
      <w:r w:rsidRPr="00816C4A">
        <w:lastRenderedPageBreak/>
        <w:t>Annex A (normative):</w:t>
      </w:r>
      <w:r w:rsidRPr="00816C4A">
        <w:br/>
        <w:t>Support of USAT by Mobile Equipment</w:t>
      </w:r>
      <w:bookmarkEnd w:id="4048"/>
      <w:bookmarkEnd w:id="4049"/>
      <w:bookmarkEnd w:id="4050"/>
      <w:bookmarkEnd w:id="4051"/>
      <w:bookmarkEnd w:id="4052"/>
      <w:bookmarkEnd w:id="4053"/>
      <w:bookmarkEnd w:id="4054"/>
      <w:bookmarkEnd w:id="4055"/>
      <w:bookmarkEnd w:id="4056"/>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proofErr w:type="spellStart"/>
            <w:r w:rsidRPr="00816C4A">
              <w:rPr>
                <w:lang w:eastAsia="en-GB"/>
              </w:rPr>
              <w:t>a</w:t>
            </w:r>
            <w:proofErr w:type="spellEnd"/>
            <w:r w:rsidRPr="00816C4A">
              <w:rPr>
                <w:lang w:eastAsia="en-GB"/>
              </w:rPr>
              <w:t xml:space="preserve"> to m</w:t>
            </w:r>
          </w:p>
        </w:tc>
        <w:tc>
          <w:tcPr>
            <w:tcW w:w="4677" w:type="dxa"/>
            <w:tcBorders>
              <w:bottom w:val="nil"/>
            </w:tcBorders>
          </w:tcPr>
          <w:p w14:paraId="32BFF83E" w14:textId="3E40D696" w:rsidR="00E86E7B" w:rsidRPr="00816C4A" w:rsidRDefault="00E86E7B" w:rsidP="00B27DCC">
            <w:pPr>
              <w:pStyle w:val="TAL"/>
            </w:pPr>
            <w:r w:rsidRPr="00816C4A">
              <w:t>See TS 102 223 [32].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7777777" w:rsidR="00E86E7B" w:rsidRPr="00816C4A" w:rsidRDefault="00E86E7B" w:rsidP="00B27DCC">
            <w:pPr>
              <w:pStyle w:val="TAL"/>
            </w:pPr>
            <w:r w:rsidRPr="00816C4A">
              <w:t>See TS 102 223 [32]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77777777" w:rsidR="00E86E7B" w:rsidRPr="00816C4A" w:rsidRDefault="00E86E7B" w:rsidP="00B27DCC">
            <w:pPr>
              <w:pStyle w:val="TAL"/>
            </w:pPr>
            <w:r w:rsidRPr="00816C4A">
              <w:t>See TS 102 223 [32]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77777777" w:rsidR="00E86E7B" w:rsidRPr="00816C4A" w:rsidRDefault="00E86E7B" w:rsidP="00B27DCC">
            <w:pPr>
              <w:pStyle w:val="TAL"/>
            </w:pPr>
            <w:r w:rsidRPr="00816C4A">
              <w:t>See TS 102 223 [32]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77777777" w:rsidR="00E86E7B" w:rsidRPr="00816C4A" w:rsidRDefault="00E86E7B" w:rsidP="00B27DCC">
            <w:pPr>
              <w:pStyle w:val="TAL"/>
            </w:pPr>
            <w:r w:rsidRPr="00816C4A">
              <w:t>See TS 102 223 [32]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77777777" w:rsidR="00E86E7B" w:rsidRPr="00816C4A" w:rsidRDefault="00E86E7B" w:rsidP="00B27DCC">
            <w:pPr>
              <w:pStyle w:val="TAL"/>
            </w:pPr>
            <w:r w:rsidRPr="00816C4A">
              <w:t>Indication of subsequent link with same Network Access Name in CLOSE CHANNEL. See TS 102 223 [32]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7777777" w:rsidR="00E86E7B" w:rsidRPr="00816C4A" w:rsidRDefault="00E86E7B" w:rsidP="00B27DCC">
            <w:pPr>
              <w:pStyle w:val="TAL"/>
            </w:pPr>
            <w:r w:rsidRPr="00816C4A">
              <w:t>DNS server address request for OPEN CHANNEL. See TS 102 223 [32]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77777777" w:rsidR="00E86E7B" w:rsidRPr="00816C4A" w:rsidRDefault="00E86E7B" w:rsidP="00B27DCC">
            <w:pPr>
              <w:pStyle w:val="TAL"/>
            </w:pPr>
            <w:r w:rsidRPr="00816C4A">
              <w:t>Proactive command: LAUNCH BROWSER. See TS 102 223 [32]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77777777" w:rsidR="00E86E7B" w:rsidRPr="00816C4A" w:rsidRDefault="00E86E7B" w:rsidP="00B27DCC">
            <w:pPr>
              <w:pStyle w:val="TAL"/>
            </w:pPr>
            <w:r w:rsidRPr="00816C4A">
              <w:t>See TS 102 223 [32]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7777777" w:rsidR="00E86E7B" w:rsidRPr="00816C4A" w:rsidRDefault="00E86E7B" w:rsidP="00B27DCC">
            <w:pPr>
              <w:pStyle w:val="TAL"/>
            </w:pPr>
            <w:r w:rsidRPr="00816C4A">
              <w:t>Event download: Poll Interval Negotiation. See TS 102 223 [32]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E5D351" w14:textId="77777777" w:rsidR="00E86E7B" w:rsidRPr="00816C4A" w:rsidRDefault="00E86E7B" w:rsidP="00B27DCC">
            <w:pPr>
              <w:pStyle w:val="TAL"/>
            </w:pPr>
            <w:r w:rsidRPr="00816C4A">
              <w:rPr>
                <w:rFonts w:cs="Arial"/>
                <w:lang w:val="en-US"/>
              </w:rPr>
              <w:t>Proactive Command: REFRESH with "Application Update" mode.</w:t>
            </w:r>
            <w:r w:rsidRPr="00816C4A">
              <w:t xml:space="preserve"> See TS 102 223 [32]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76C27375" w14:textId="77777777"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See TS 102 223 [32]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57" w:name="_Toc3201107"/>
      <w:bookmarkStart w:id="4058" w:name="_Toc20392850"/>
      <w:bookmarkStart w:id="4059" w:name="_Toc27774497"/>
      <w:bookmarkStart w:id="4060" w:name="_Toc36482957"/>
      <w:bookmarkStart w:id="4061" w:name="_Toc36484619"/>
      <w:bookmarkStart w:id="4062" w:name="_Toc44933549"/>
      <w:bookmarkStart w:id="4063" w:name="_Toc50972502"/>
      <w:bookmarkStart w:id="4064" w:name="_Toc57105256"/>
      <w:bookmarkStart w:id="4065" w:name="_Toc130981731"/>
      <w:r w:rsidRPr="00816C4A">
        <w:lastRenderedPageBreak/>
        <w:t>Annex B (</w:t>
      </w:r>
      <w:smartTag w:uri="urn:schemas-microsoft-com:office:smarttags" w:element="PersonName">
        <w:r w:rsidRPr="00816C4A">
          <w:t>info</w:t>
        </w:r>
      </w:smartTag>
      <w:r w:rsidRPr="00816C4A">
        <w:t>rmative):</w:t>
      </w:r>
      <w:r w:rsidRPr="00816C4A">
        <w:br/>
        <w:t>Example of DISPLAY TEXT Proactive UICC Command</w:t>
      </w:r>
      <w:bookmarkEnd w:id="4057"/>
      <w:bookmarkEnd w:id="4058"/>
      <w:bookmarkEnd w:id="4059"/>
      <w:bookmarkEnd w:id="4060"/>
      <w:bookmarkEnd w:id="4061"/>
      <w:bookmarkEnd w:id="4062"/>
      <w:bookmarkEnd w:id="4063"/>
      <w:bookmarkEnd w:id="4064"/>
      <w:bookmarkEnd w:id="4065"/>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66" w:name="_Toc3201108"/>
      <w:bookmarkStart w:id="4067" w:name="_Toc20392851"/>
      <w:bookmarkStart w:id="4068" w:name="_Toc27774498"/>
      <w:bookmarkStart w:id="4069" w:name="_Toc36482958"/>
      <w:bookmarkStart w:id="4070" w:name="_Toc36484620"/>
      <w:bookmarkStart w:id="4071" w:name="_Toc44933550"/>
      <w:bookmarkStart w:id="4072" w:name="_Toc50972503"/>
      <w:bookmarkStart w:id="4073" w:name="_Toc57105257"/>
      <w:bookmarkStart w:id="4074" w:name="_Toc130981732"/>
      <w:r w:rsidRPr="00816C4A">
        <w:lastRenderedPageBreak/>
        <w:t>Annex C (normative):</w:t>
      </w:r>
      <w:r w:rsidRPr="00816C4A">
        <w:br/>
        <w:t>Structure of USAT communications</w:t>
      </w:r>
      <w:bookmarkEnd w:id="4066"/>
      <w:bookmarkEnd w:id="4067"/>
      <w:bookmarkEnd w:id="4068"/>
      <w:bookmarkEnd w:id="4069"/>
      <w:bookmarkEnd w:id="4070"/>
      <w:bookmarkEnd w:id="4071"/>
      <w:bookmarkEnd w:id="4072"/>
      <w:bookmarkEnd w:id="4073"/>
      <w:bookmarkEnd w:id="4074"/>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75" w:name="_Toc3201109"/>
      <w:bookmarkStart w:id="4076" w:name="_Toc20392852"/>
      <w:bookmarkStart w:id="4077" w:name="_Toc27774499"/>
      <w:bookmarkStart w:id="4078" w:name="_Toc36482959"/>
      <w:bookmarkStart w:id="4079" w:name="_Toc36484621"/>
      <w:bookmarkStart w:id="4080" w:name="_Toc44933551"/>
      <w:bookmarkStart w:id="4081" w:name="_Toc50972504"/>
      <w:bookmarkStart w:id="4082" w:name="_Toc57105258"/>
      <w:bookmarkStart w:id="4083" w:name="_Toc130981733"/>
      <w:r w:rsidRPr="00816C4A">
        <w:lastRenderedPageBreak/>
        <w:t>Annex D (</w:t>
      </w:r>
      <w:smartTag w:uri="urn:schemas-microsoft-com:office:smarttags" w:element="PersonName">
        <w:r w:rsidRPr="00816C4A">
          <w:t>info</w:t>
        </w:r>
      </w:smartTag>
      <w:r w:rsidRPr="00816C4A">
        <w:t>rmative):</w:t>
      </w:r>
      <w:r w:rsidRPr="00816C4A">
        <w:br/>
        <w:t>ME display in proactive UICC session</w:t>
      </w:r>
      <w:bookmarkEnd w:id="4075"/>
      <w:bookmarkEnd w:id="4076"/>
      <w:bookmarkEnd w:id="4077"/>
      <w:bookmarkEnd w:id="4078"/>
      <w:bookmarkEnd w:id="4079"/>
      <w:bookmarkEnd w:id="4080"/>
      <w:bookmarkEnd w:id="4081"/>
      <w:bookmarkEnd w:id="4082"/>
      <w:bookmarkEnd w:id="4083"/>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084" w:name="_Toc3201110"/>
      <w:bookmarkStart w:id="4085" w:name="_Toc20392853"/>
      <w:bookmarkStart w:id="4086" w:name="_Toc27774500"/>
      <w:bookmarkStart w:id="4087" w:name="_Toc36482960"/>
      <w:bookmarkStart w:id="4088" w:name="_Toc36484622"/>
      <w:bookmarkStart w:id="4089" w:name="_Toc44933552"/>
      <w:bookmarkStart w:id="4090" w:name="_Toc50972505"/>
      <w:bookmarkStart w:id="4091" w:name="_Toc57105259"/>
      <w:bookmarkStart w:id="4092" w:name="_Toc130981734"/>
      <w:r w:rsidRPr="00816C4A">
        <w:lastRenderedPageBreak/>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084"/>
      <w:bookmarkEnd w:id="4085"/>
      <w:bookmarkEnd w:id="4086"/>
      <w:bookmarkEnd w:id="4087"/>
      <w:bookmarkEnd w:id="4088"/>
      <w:bookmarkEnd w:id="4089"/>
      <w:bookmarkEnd w:id="4090"/>
      <w:bookmarkEnd w:id="4091"/>
      <w:bookmarkEnd w:id="4092"/>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093" w:name="_Toc3201111"/>
      <w:bookmarkStart w:id="4094" w:name="_Toc20392854"/>
      <w:bookmarkStart w:id="4095" w:name="_Toc27774501"/>
      <w:bookmarkStart w:id="4096" w:name="_Toc36482961"/>
      <w:bookmarkStart w:id="4097" w:name="_Toc36484623"/>
      <w:bookmarkStart w:id="4098" w:name="_Toc44933553"/>
      <w:bookmarkStart w:id="4099" w:name="_Toc50972506"/>
      <w:bookmarkStart w:id="4100" w:name="_Toc57105260"/>
      <w:bookmarkStart w:id="4101" w:name="_Toc130981735"/>
      <w:r w:rsidRPr="00816C4A">
        <w:lastRenderedPageBreak/>
        <w:t>Annex F (</w:t>
      </w:r>
      <w:smartTag w:uri="urn:schemas-microsoft-com:office:smarttags" w:element="PersonName">
        <w:r w:rsidRPr="00816C4A">
          <w:t>info</w:t>
        </w:r>
      </w:smartTag>
      <w:r w:rsidRPr="00816C4A">
        <w:t>rmative):</w:t>
      </w:r>
      <w:r w:rsidRPr="00816C4A">
        <w:br/>
        <w:t>Monitoring of events</w:t>
      </w:r>
      <w:bookmarkEnd w:id="4093"/>
      <w:bookmarkEnd w:id="4094"/>
      <w:bookmarkEnd w:id="4095"/>
      <w:bookmarkEnd w:id="4096"/>
      <w:bookmarkEnd w:id="4097"/>
      <w:bookmarkEnd w:id="4098"/>
      <w:bookmarkEnd w:id="4099"/>
      <w:bookmarkEnd w:id="4100"/>
      <w:bookmarkEnd w:id="4101"/>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02" w:name="_Toc3201112"/>
      <w:bookmarkStart w:id="4103" w:name="_Toc20392855"/>
      <w:bookmarkStart w:id="4104" w:name="_Toc27774502"/>
      <w:bookmarkStart w:id="4105" w:name="_Toc36482962"/>
      <w:bookmarkStart w:id="4106" w:name="_Toc36484624"/>
      <w:bookmarkStart w:id="4107" w:name="_Toc44933554"/>
      <w:bookmarkStart w:id="4108" w:name="_Toc50972507"/>
      <w:bookmarkStart w:id="4109" w:name="_Toc57105261"/>
      <w:bookmarkStart w:id="4110" w:name="_Toc130981736"/>
      <w:r w:rsidRPr="00816C4A">
        <w:lastRenderedPageBreak/>
        <w:t>Annex G (normative):</w:t>
      </w:r>
      <w:r w:rsidRPr="00816C4A">
        <w:br/>
        <w:t>Support of Multiple Card Operation</w:t>
      </w:r>
      <w:bookmarkEnd w:id="4102"/>
      <w:bookmarkEnd w:id="4103"/>
      <w:bookmarkEnd w:id="4104"/>
      <w:bookmarkEnd w:id="4105"/>
      <w:bookmarkEnd w:id="4106"/>
      <w:bookmarkEnd w:id="4107"/>
      <w:bookmarkEnd w:id="4108"/>
      <w:bookmarkEnd w:id="4109"/>
      <w:bookmarkEnd w:id="4110"/>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11" w:name="_Toc3201113"/>
      <w:bookmarkStart w:id="4112" w:name="_Toc20392856"/>
      <w:bookmarkStart w:id="4113" w:name="_Toc27774503"/>
      <w:bookmarkStart w:id="4114" w:name="_Toc36482963"/>
      <w:bookmarkStart w:id="4115" w:name="_Toc36484625"/>
      <w:bookmarkStart w:id="4116" w:name="_Toc44933555"/>
      <w:bookmarkStart w:id="4117" w:name="_Toc50972508"/>
      <w:bookmarkStart w:id="4118" w:name="_Toc57105262"/>
      <w:bookmarkStart w:id="4119" w:name="_Toc130981737"/>
      <w:r w:rsidRPr="00816C4A">
        <w:lastRenderedPageBreak/>
        <w:t>Annex H (</w:t>
      </w:r>
      <w:smartTag w:uri="urn:schemas-microsoft-com:office:smarttags" w:element="PersonName">
        <w:r w:rsidRPr="00816C4A">
          <w:t>info</w:t>
        </w:r>
      </w:smartTag>
      <w:r w:rsidRPr="00816C4A">
        <w:t>rmative):</w:t>
      </w:r>
      <w:r w:rsidRPr="00816C4A">
        <w:br/>
        <w:t>Multiple Card proactive command examples</w:t>
      </w:r>
      <w:bookmarkEnd w:id="4111"/>
      <w:bookmarkEnd w:id="4112"/>
      <w:bookmarkEnd w:id="4113"/>
      <w:bookmarkEnd w:id="4114"/>
      <w:bookmarkEnd w:id="4115"/>
      <w:bookmarkEnd w:id="4116"/>
      <w:bookmarkEnd w:id="4117"/>
      <w:bookmarkEnd w:id="4118"/>
      <w:bookmarkEnd w:id="4119"/>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20" w:name="_Toc3201114"/>
      <w:bookmarkStart w:id="4121" w:name="_Toc20392857"/>
      <w:bookmarkStart w:id="4122" w:name="_Toc27774504"/>
      <w:bookmarkStart w:id="4123" w:name="_Toc36482964"/>
      <w:bookmarkStart w:id="4124" w:name="_Toc36484626"/>
      <w:bookmarkStart w:id="4125" w:name="_Toc44933556"/>
      <w:bookmarkStart w:id="4126" w:name="_Toc50972509"/>
      <w:bookmarkStart w:id="4127" w:name="_Toc57105263"/>
      <w:bookmarkStart w:id="4128" w:name="_Toc130981738"/>
      <w:r w:rsidRPr="00816C4A">
        <w:lastRenderedPageBreak/>
        <w:t>Annex I (</w:t>
      </w:r>
      <w:smartTag w:uri="urn:schemas-microsoft-com:office:smarttags" w:element="PersonName">
        <w:r w:rsidRPr="00816C4A">
          <w:t>info</w:t>
        </w:r>
      </w:smartTag>
      <w:r w:rsidRPr="00816C4A">
        <w:t>rmative):</w:t>
      </w:r>
      <w:r w:rsidRPr="00816C4A">
        <w:br/>
        <w:t>Bearer independent protocol proactive command examples</w:t>
      </w:r>
      <w:bookmarkEnd w:id="4120"/>
      <w:bookmarkEnd w:id="4121"/>
      <w:bookmarkEnd w:id="4122"/>
      <w:bookmarkEnd w:id="4123"/>
      <w:bookmarkEnd w:id="4124"/>
      <w:bookmarkEnd w:id="4125"/>
      <w:bookmarkEnd w:id="4126"/>
      <w:bookmarkEnd w:id="4127"/>
      <w:bookmarkEnd w:id="4128"/>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29" w:name="_Toc3201115"/>
      <w:bookmarkStart w:id="4130" w:name="_Toc20392858"/>
      <w:bookmarkStart w:id="4131" w:name="_Toc27774505"/>
      <w:bookmarkStart w:id="4132" w:name="_Toc36482965"/>
      <w:bookmarkStart w:id="4133" w:name="_Toc36484627"/>
      <w:bookmarkStart w:id="4134" w:name="_Toc44933557"/>
      <w:bookmarkStart w:id="4135" w:name="_Toc50972510"/>
      <w:bookmarkStart w:id="4136" w:name="_Toc57105264"/>
      <w:bookmarkStart w:id="4137" w:name="_Toc130981739"/>
      <w:r w:rsidRPr="00816C4A">
        <w:lastRenderedPageBreak/>
        <w:t>Annex J (</w:t>
      </w:r>
      <w:smartTag w:uri="urn:schemas-microsoft-com:office:smarttags" w:element="PersonName">
        <w:r w:rsidRPr="00816C4A">
          <w:t>info</w:t>
        </w:r>
      </w:smartTag>
      <w:r w:rsidRPr="00816C4A">
        <w:t>rmative):</w:t>
      </w:r>
      <w:r w:rsidRPr="00816C4A">
        <w:br/>
        <w:t>WAP References</w:t>
      </w:r>
      <w:bookmarkEnd w:id="4129"/>
      <w:bookmarkEnd w:id="4130"/>
      <w:bookmarkEnd w:id="4131"/>
      <w:bookmarkEnd w:id="4132"/>
      <w:bookmarkEnd w:id="4133"/>
      <w:bookmarkEnd w:id="4134"/>
      <w:bookmarkEnd w:id="4135"/>
      <w:bookmarkEnd w:id="4136"/>
      <w:bookmarkEnd w:id="4137"/>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38" w:name="_Toc3201116"/>
      <w:bookmarkStart w:id="4139" w:name="_Toc20392859"/>
      <w:bookmarkStart w:id="4140" w:name="_Toc27774506"/>
      <w:bookmarkStart w:id="4141" w:name="_Toc36482966"/>
      <w:bookmarkStart w:id="4142" w:name="_Toc36484628"/>
      <w:bookmarkStart w:id="4143" w:name="_Toc44933558"/>
      <w:bookmarkStart w:id="4144" w:name="_Toc50972511"/>
      <w:bookmarkStart w:id="4145" w:name="_Toc57105265"/>
      <w:bookmarkStart w:id="4146" w:name="_Toc130981740"/>
      <w:r w:rsidRPr="00816C4A">
        <w:lastRenderedPageBreak/>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38"/>
      <w:bookmarkEnd w:id="4139"/>
      <w:bookmarkEnd w:id="4140"/>
      <w:bookmarkEnd w:id="4141"/>
      <w:bookmarkEnd w:id="4142"/>
      <w:bookmarkEnd w:id="4143"/>
      <w:bookmarkEnd w:id="4144"/>
      <w:bookmarkEnd w:id="4145"/>
      <w:bookmarkEnd w:id="4146"/>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47" w:name="_Toc3201117"/>
      <w:bookmarkStart w:id="4148" w:name="_Toc20392860"/>
      <w:bookmarkStart w:id="4149" w:name="_Toc27774507"/>
      <w:bookmarkStart w:id="4150" w:name="_Toc36482967"/>
      <w:bookmarkStart w:id="4151" w:name="_Toc36484629"/>
      <w:bookmarkStart w:id="4152" w:name="_Toc44933559"/>
      <w:bookmarkStart w:id="4153" w:name="_Toc50972512"/>
      <w:bookmarkStart w:id="4154" w:name="_Toc57105266"/>
      <w:bookmarkStart w:id="4155" w:name="_Toc130981741"/>
      <w:r w:rsidRPr="00816C4A">
        <w:lastRenderedPageBreak/>
        <w:t>Annex L (</w:t>
      </w:r>
      <w:smartTag w:uri="urn:schemas-microsoft-com:office:smarttags" w:element="PersonName">
        <w:r w:rsidRPr="00816C4A">
          <w:t>info</w:t>
        </w:r>
      </w:smartTag>
      <w:r w:rsidRPr="00816C4A">
        <w:t>rmative):</w:t>
      </w:r>
      <w:r w:rsidRPr="00816C4A">
        <w:br/>
        <w:t>Bluetooth Service Discovery protocol</w:t>
      </w:r>
      <w:bookmarkEnd w:id="4147"/>
      <w:bookmarkEnd w:id="4148"/>
      <w:bookmarkEnd w:id="4149"/>
      <w:bookmarkEnd w:id="4150"/>
      <w:bookmarkEnd w:id="4151"/>
      <w:bookmarkEnd w:id="4152"/>
      <w:bookmarkEnd w:id="4153"/>
      <w:bookmarkEnd w:id="4154"/>
      <w:bookmarkEnd w:id="4155"/>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56" w:name="_Toc3201118"/>
      <w:bookmarkStart w:id="4157" w:name="_Toc20392861"/>
      <w:bookmarkStart w:id="4158" w:name="_Toc27774508"/>
      <w:bookmarkStart w:id="4159" w:name="_Toc36482968"/>
      <w:bookmarkStart w:id="4160" w:name="_Toc36484630"/>
      <w:bookmarkStart w:id="4161" w:name="_Toc44933560"/>
      <w:bookmarkStart w:id="4162" w:name="_Toc50972513"/>
      <w:bookmarkStart w:id="4163" w:name="_Toc57105267"/>
      <w:bookmarkStart w:id="4164" w:name="_Toc130981742"/>
      <w:r w:rsidRPr="00816C4A">
        <w:lastRenderedPageBreak/>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56"/>
      <w:bookmarkEnd w:id="4157"/>
      <w:bookmarkEnd w:id="4158"/>
      <w:bookmarkEnd w:id="4159"/>
      <w:bookmarkEnd w:id="4160"/>
      <w:bookmarkEnd w:id="4161"/>
      <w:bookmarkEnd w:id="4162"/>
      <w:bookmarkEnd w:id="4163"/>
      <w:bookmarkEnd w:id="4164"/>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65" w:name="_Toc3201119"/>
      <w:bookmarkStart w:id="4166" w:name="_Toc20392862"/>
      <w:bookmarkStart w:id="4167" w:name="_Toc27774509"/>
      <w:bookmarkStart w:id="4168" w:name="_Toc36482969"/>
      <w:bookmarkStart w:id="4169" w:name="_Toc36484631"/>
      <w:bookmarkStart w:id="4170" w:name="_Toc44933561"/>
      <w:bookmarkStart w:id="4171" w:name="_Toc50972514"/>
      <w:bookmarkStart w:id="4172" w:name="_Toc57105268"/>
      <w:bookmarkStart w:id="4173" w:name="_Toc130981743"/>
      <w:r w:rsidRPr="00816C4A">
        <w:lastRenderedPageBreak/>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65"/>
      <w:bookmarkEnd w:id="4166"/>
      <w:bookmarkEnd w:id="4167"/>
      <w:bookmarkEnd w:id="4168"/>
      <w:bookmarkEnd w:id="4169"/>
      <w:bookmarkEnd w:id="4170"/>
      <w:bookmarkEnd w:id="4171"/>
      <w:bookmarkEnd w:id="4172"/>
      <w:bookmarkEnd w:id="4173"/>
    </w:p>
    <w:p w14:paraId="489DDE04" w14:textId="77777777" w:rsidR="00E86E7B" w:rsidRPr="00816C4A" w:rsidRDefault="00E86E7B" w:rsidP="00E86E7B">
      <w:pPr>
        <w:pStyle w:val="Heading1"/>
      </w:pPr>
      <w:bookmarkStart w:id="4174" w:name="_Toc3201120"/>
      <w:bookmarkStart w:id="4175" w:name="_Toc20392863"/>
      <w:bookmarkStart w:id="4176" w:name="_Toc27774510"/>
      <w:bookmarkStart w:id="4177" w:name="_Toc36482970"/>
      <w:bookmarkStart w:id="4178" w:name="_Toc36484632"/>
      <w:bookmarkStart w:id="4179" w:name="_Toc44933562"/>
      <w:bookmarkStart w:id="4180" w:name="_Toc50972515"/>
      <w:bookmarkStart w:id="4181" w:name="_Toc57105269"/>
      <w:bookmarkStart w:id="4182" w:name="_Toc130981744"/>
      <w:r w:rsidRPr="00816C4A">
        <w:t>N.1</w:t>
      </w:r>
      <w:r w:rsidRPr="00816C4A">
        <w:tab/>
        <w:t>MMI Mode</w:t>
      </w:r>
      <w:bookmarkEnd w:id="4174"/>
      <w:bookmarkEnd w:id="4175"/>
      <w:bookmarkEnd w:id="4176"/>
      <w:bookmarkEnd w:id="4177"/>
      <w:bookmarkEnd w:id="4178"/>
      <w:bookmarkEnd w:id="4179"/>
      <w:bookmarkEnd w:id="4180"/>
      <w:bookmarkEnd w:id="4181"/>
      <w:bookmarkEnd w:id="4182"/>
    </w:p>
    <w:p w14:paraId="6B5B1731" w14:textId="77777777" w:rsidR="00E86E7B" w:rsidRPr="00816C4A" w:rsidRDefault="00E86E7B" w:rsidP="00E86E7B">
      <w:smartTag w:uri="urn:schemas-microsoft-com:office:smarttags" w:element="City">
        <w:smartTag w:uri="urn:schemas-microsoft-com:office:smarttags" w:element="place">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183" w:name="_Toc3201121"/>
      <w:bookmarkStart w:id="4184" w:name="_Toc20392864"/>
      <w:bookmarkStart w:id="4185" w:name="_Toc27774511"/>
      <w:bookmarkStart w:id="4186" w:name="_Toc36482971"/>
      <w:bookmarkStart w:id="4187" w:name="_Toc36484633"/>
      <w:bookmarkStart w:id="4188" w:name="_Toc44933563"/>
      <w:bookmarkStart w:id="4189" w:name="_Toc50972516"/>
      <w:bookmarkStart w:id="4190" w:name="_Toc57105270"/>
      <w:bookmarkStart w:id="4191" w:name="_Toc130981745"/>
      <w:r w:rsidRPr="00816C4A">
        <w:lastRenderedPageBreak/>
        <w:t>N.2</w:t>
      </w:r>
      <w:r w:rsidRPr="00816C4A">
        <w:tab/>
        <w:t>Application Mode</w:t>
      </w:r>
      <w:bookmarkEnd w:id="4183"/>
      <w:bookmarkEnd w:id="4184"/>
      <w:bookmarkEnd w:id="4185"/>
      <w:bookmarkEnd w:id="4186"/>
      <w:bookmarkEnd w:id="4187"/>
      <w:bookmarkEnd w:id="4188"/>
      <w:bookmarkEnd w:id="4189"/>
      <w:bookmarkEnd w:id="4190"/>
      <w:bookmarkEnd w:id="4191"/>
    </w:p>
    <w:p w14:paraId="236BEBB9" w14:textId="77777777" w:rsidR="00E86E7B" w:rsidRPr="00816C4A" w:rsidRDefault="00E86E7B" w:rsidP="00E86E7B">
      <w:pPr>
        <w:keepNext/>
        <w:keepLines/>
      </w:pPr>
      <w:smartTag w:uri="urn:schemas-microsoft-com:office:smarttags" w:element="City">
        <w:smartTag w:uri="urn:schemas-microsoft-com:office:smarttags" w:element="place">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192" w:name="MCCQCTEMPBM_00000036"/>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192"/>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City">
        <w:smartTag w:uri="urn:schemas-microsoft-com:office:smarttags" w:element="place">
          <w:r w:rsidRPr="00816C4A">
            <w:lastRenderedPageBreak/>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193" w:name="MCCQCTEMPBM_00000037"/>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193"/>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194" w:name="MCCQCTEMPBM_00000038"/>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194"/>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195" w:name="MCCQCTEMPBM_00000039"/>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196" w:name="MCCQCTEMPBM_00000040"/>
            <w:bookmarkEnd w:id="4195"/>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197" w:name="MCCQCTEMPBM_00000041"/>
            <w:bookmarkEnd w:id="4196"/>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197"/>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198" w:name="MCCQCTEMPBM_00000042"/>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198"/>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199" w:name="MCCQCTEMPBM_00000043"/>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199"/>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00" w:name="_Toc3201122"/>
      <w:bookmarkStart w:id="4201" w:name="_Toc20392865"/>
      <w:bookmarkStart w:id="4202" w:name="_Toc27774512"/>
      <w:bookmarkStart w:id="4203" w:name="_Toc36482972"/>
      <w:bookmarkStart w:id="4204" w:name="_Toc36484634"/>
      <w:bookmarkStart w:id="4205" w:name="_Toc44933564"/>
      <w:bookmarkStart w:id="4206" w:name="_Toc50972517"/>
      <w:bookmarkStart w:id="4207" w:name="_Toc57105271"/>
      <w:bookmarkStart w:id="4208" w:name="_Toc130981746"/>
      <w:r w:rsidRPr="00816C4A">
        <w:lastRenderedPageBreak/>
        <w:t>N.3</w:t>
      </w:r>
      <w:r w:rsidRPr="00816C4A">
        <w:tab/>
        <w:t>USSD Data Download</w:t>
      </w:r>
      <w:bookmarkEnd w:id="4200"/>
      <w:bookmarkEnd w:id="4201"/>
      <w:bookmarkEnd w:id="4202"/>
      <w:bookmarkEnd w:id="4203"/>
      <w:bookmarkEnd w:id="4204"/>
      <w:bookmarkEnd w:id="4205"/>
      <w:bookmarkEnd w:id="4206"/>
      <w:bookmarkEnd w:id="4207"/>
      <w:bookmarkEnd w:id="4208"/>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09" w:name="MCCQCTEMPBM_00000044"/>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10" w:name="MCCQCTEMPBM_00000045"/>
            <w:bookmarkEnd w:id="4209"/>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11" w:name="MCCQCTEMPBM_00000046"/>
            <w:bookmarkEnd w:id="4210"/>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11"/>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12" w:name="MCCQCTEMPBM_00000047"/>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13" w:name="MCCQCTEMPBM_00000048"/>
            <w:bookmarkEnd w:id="4212"/>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14" w:name="MCCQCTEMPBM_00000049"/>
            <w:bookmarkEnd w:id="4213"/>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14"/>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15" w:name="MCCQCTEMPBM_00000050"/>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16" w:name="MCCQCTEMPBM_00000051"/>
            <w:bookmarkEnd w:id="4215"/>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17" w:name="MCCQCTEMPBM_00000052"/>
            <w:bookmarkEnd w:id="4216"/>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17"/>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18" w:name="MCCQCTEMPBM_00000053"/>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18"/>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19" w:name="MCCQCTEMPBM_00000054"/>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20" w:name="MCCQCTEMPBM_00000055"/>
            <w:bookmarkEnd w:id="4219"/>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21" w:name="MCCQCTEMPBM_00000056"/>
            <w:bookmarkEnd w:id="4220"/>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21"/>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22" w:name="MCCQCTEMPBM_00000057"/>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23" w:name="MCCQCTEMPBM_00000058"/>
            <w:bookmarkEnd w:id="4222"/>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24" w:name="MCCQCTEMPBM_00000059"/>
            <w:bookmarkEnd w:id="4223"/>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24"/>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25" w:name="MCCQCTEMPBM_00000060"/>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25"/>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26" w:name="_Toc3201123"/>
      <w:bookmarkStart w:id="4227" w:name="_Toc20392866"/>
      <w:bookmarkStart w:id="4228" w:name="_Toc27774513"/>
      <w:bookmarkStart w:id="4229" w:name="_Toc36482973"/>
      <w:bookmarkStart w:id="4230" w:name="_Toc36484635"/>
      <w:bookmarkStart w:id="4231" w:name="_Toc44933565"/>
      <w:bookmarkStart w:id="4232" w:name="_Toc50972518"/>
      <w:bookmarkStart w:id="4233" w:name="_Toc57105272"/>
      <w:bookmarkStart w:id="4234" w:name="_Toc130981747"/>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26"/>
      <w:bookmarkEnd w:id="4227"/>
      <w:bookmarkEnd w:id="4228"/>
      <w:bookmarkEnd w:id="4229"/>
      <w:bookmarkEnd w:id="4230"/>
      <w:bookmarkEnd w:id="4231"/>
      <w:bookmarkEnd w:id="4232"/>
      <w:bookmarkEnd w:id="4233"/>
      <w:bookmarkEnd w:id="4234"/>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35" w:name="MCCQCTEMPBM_00000061"/>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35"/>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36" w:name="MCCQCTEMPBM_00000062"/>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37" w:name="MCCQCTEMPBM_00000063"/>
            <w:bookmarkEnd w:id="4236"/>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38" w:name="MCCQCTEMPBM_00000064"/>
            <w:bookmarkEnd w:id="4237"/>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38"/>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39" w:name="MCCQCTEMPBM_00000065"/>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39"/>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40" w:name="_Toc3201124"/>
      <w:bookmarkStart w:id="4241" w:name="_Toc20392867"/>
      <w:bookmarkStart w:id="4242" w:name="_Toc27774514"/>
      <w:bookmarkStart w:id="4243" w:name="_Toc36482974"/>
      <w:bookmarkStart w:id="4244" w:name="_Toc36484636"/>
      <w:bookmarkStart w:id="4245" w:name="_Toc44933566"/>
      <w:bookmarkStart w:id="4246" w:name="_Toc50972519"/>
      <w:bookmarkStart w:id="4247" w:name="_Toc57105273"/>
      <w:bookmarkStart w:id="4248" w:name="_Toc130981748"/>
      <w:r w:rsidRPr="00816C4A">
        <w:lastRenderedPageBreak/>
        <w:t>Annex P (normative):</w:t>
      </w:r>
      <w:r w:rsidRPr="00816C4A">
        <w:br/>
        <w:t>Support of USAT by Terminals with reduced feature capabilities.</w:t>
      </w:r>
      <w:bookmarkEnd w:id="4240"/>
      <w:bookmarkEnd w:id="4241"/>
      <w:bookmarkEnd w:id="4242"/>
      <w:bookmarkEnd w:id="4243"/>
      <w:bookmarkEnd w:id="4244"/>
      <w:bookmarkEnd w:id="4245"/>
      <w:bookmarkEnd w:id="4246"/>
      <w:bookmarkEnd w:id="4247"/>
      <w:bookmarkEnd w:id="4248"/>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49" w:name="_Toc3201125"/>
      <w:bookmarkStart w:id="4250" w:name="_Toc20392868"/>
      <w:bookmarkStart w:id="4251" w:name="_Toc27774515"/>
      <w:bookmarkStart w:id="4252" w:name="_Toc36482975"/>
      <w:bookmarkStart w:id="4253" w:name="_Toc36484637"/>
      <w:bookmarkStart w:id="4254" w:name="_Toc44933567"/>
      <w:bookmarkStart w:id="4255" w:name="_Toc50972520"/>
      <w:bookmarkStart w:id="4256" w:name="_Toc57105274"/>
      <w:bookmarkStart w:id="4257" w:name="_Toc130981749"/>
      <w:r w:rsidRPr="00816C4A">
        <w:lastRenderedPageBreak/>
        <w:t>Annex Q (normative):</w:t>
      </w:r>
      <w:r w:rsidRPr="00816C4A">
        <w:br/>
        <w:t>Default routing for USAT over AT interface</w:t>
      </w:r>
      <w:bookmarkEnd w:id="4249"/>
      <w:bookmarkEnd w:id="4250"/>
      <w:bookmarkEnd w:id="4251"/>
      <w:bookmarkEnd w:id="4252"/>
      <w:bookmarkEnd w:id="4253"/>
      <w:bookmarkEnd w:id="4254"/>
      <w:bookmarkEnd w:id="4255"/>
      <w:bookmarkEnd w:id="4256"/>
      <w:bookmarkEnd w:id="4257"/>
    </w:p>
    <w:p w14:paraId="4F288603" w14:textId="77777777" w:rsidR="00E86E7B" w:rsidRPr="00816C4A" w:rsidRDefault="00E86E7B" w:rsidP="00401CA8">
      <w:pPr>
        <w:pStyle w:val="Heading1"/>
      </w:pPr>
      <w:bookmarkStart w:id="4258" w:name="_Toc3201126"/>
      <w:bookmarkStart w:id="4259" w:name="_Toc20392869"/>
      <w:bookmarkStart w:id="4260" w:name="_Toc27774516"/>
      <w:bookmarkStart w:id="4261" w:name="_Toc36482976"/>
      <w:bookmarkStart w:id="4262" w:name="_Toc36484638"/>
      <w:bookmarkStart w:id="4263" w:name="_Toc44933568"/>
      <w:bookmarkStart w:id="4264" w:name="_Toc50972521"/>
      <w:bookmarkStart w:id="4265" w:name="_Toc57105275"/>
      <w:bookmarkStart w:id="4266" w:name="_Toc130981750"/>
      <w:r w:rsidRPr="00816C4A">
        <w:t>Q.0</w:t>
      </w:r>
      <w:r w:rsidRPr="00816C4A">
        <w:tab/>
        <w:t>3GPP-specific facilities</w:t>
      </w:r>
      <w:bookmarkEnd w:id="4258"/>
      <w:bookmarkEnd w:id="4259"/>
      <w:bookmarkEnd w:id="4260"/>
      <w:bookmarkEnd w:id="4261"/>
      <w:bookmarkEnd w:id="4262"/>
      <w:bookmarkEnd w:id="4263"/>
      <w:bookmarkEnd w:id="4264"/>
      <w:bookmarkEnd w:id="4265"/>
      <w:bookmarkEnd w:id="4266"/>
    </w:p>
    <w:p w14:paraId="60A9FADA" w14:textId="77777777" w:rsidR="00E86E7B" w:rsidRPr="00816C4A" w:rsidRDefault="00E86E7B" w:rsidP="00E86E7B">
      <w:r w:rsidRPr="00816C4A">
        <w:t xml:space="preserve">The provisions of ETSI TS 102 223 [32] Annex </w:t>
      </w:r>
      <w:proofErr w:type="spellStart"/>
      <w:r w:rsidRPr="00816C4A">
        <w:t>T</w:t>
      </w:r>
      <w:proofErr w:type="spellEnd"/>
      <w:r w:rsidRPr="00816C4A">
        <w:t xml:space="preserve">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267" w:name="_Toc3201127"/>
      <w:bookmarkStart w:id="4268" w:name="_Toc20392870"/>
      <w:bookmarkStart w:id="4269" w:name="_Toc27774517"/>
      <w:bookmarkStart w:id="4270" w:name="_Toc36482977"/>
      <w:bookmarkStart w:id="4271" w:name="_Toc36484639"/>
      <w:bookmarkStart w:id="4272" w:name="_Toc44933569"/>
      <w:bookmarkStart w:id="4273" w:name="_Toc50972522"/>
      <w:bookmarkStart w:id="4274"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275" w:name="_Toc130981751"/>
      <w:r w:rsidRPr="00816C4A">
        <w:t>Q.1</w:t>
      </w:r>
      <w:r w:rsidRPr="00816C4A">
        <w:tab/>
        <w:t>Default routing mechanism</w:t>
      </w:r>
      <w:bookmarkEnd w:id="4267"/>
      <w:bookmarkEnd w:id="4268"/>
      <w:bookmarkEnd w:id="4269"/>
      <w:bookmarkEnd w:id="4270"/>
      <w:bookmarkEnd w:id="4271"/>
      <w:bookmarkEnd w:id="4272"/>
      <w:bookmarkEnd w:id="4273"/>
      <w:bookmarkEnd w:id="4274"/>
      <w:bookmarkEnd w:id="4275"/>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lastRenderedPageBreak/>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 xml:space="preserve">The MT shall check if it is able to set up the events it supports itself. If the MT is currently unable to process command or if the </w:t>
      </w:r>
      <w:proofErr w:type="spellStart"/>
      <w:r w:rsidRPr="00816C4A">
        <w:t>set up</w:t>
      </w:r>
      <w:proofErr w:type="spellEnd"/>
      <w:r w:rsidRPr="00816C4A">
        <w:t xml:space="preserve">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276" w:name="_Toc3201128"/>
      <w:bookmarkStart w:id="4277" w:name="_Toc20392871"/>
      <w:bookmarkStart w:id="4278" w:name="_Toc27774518"/>
      <w:bookmarkStart w:id="4279" w:name="_Toc36482978"/>
      <w:bookmarkStart w:id="4280" w:name="_Toc36484640"/>
      <w:bookmarkStart w:id="4281" w:name="_Toc44933570"/>
      <w:bookmarkStart w:id="4282" w:name="_Toc50972523"/>
      <w:bookmarkStart w:id="4283" w:name="_Toc57105277"/>
      <w:bookmarkStart w:id="4284" w:name="_Toc130981752"/>
      <w:r w:rsidRPr="00816C4A">
        <w:t>Q.2</w:t>
      </w:r>
      <w:r w:rsidRPr="00816C4A">
        <w:tab/>
        <w:t>Combination rules for terminal profiles</w:t>
      </w:r>
      <w:bookmarkEnd w:id="4276"/>
      <w:bookmarkEnd w:id="4277"/>
      <w:bookmarkEnd w:id="4278"/>
      <w:bookmarkEnd w:id="4279"/>
      <w:bookmarkEnd w:id="4280"/>
      <w:bookmarkEnd w:id="4281"/>
      <w:bookmarkEnd w:id="4282"/>
      <w:bookmarkEnd w:id="4283"/>
      <w:bookmarkEnd w:id="4284"/>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285" w:name="_Toc3201129"/>
      <w:bookmarkStart w:id="4286" w:name="_Toc20392872"/>
      <w:bookmarkStart w:id="4287" w:name="_Toc27774519"/>
      <w:bookmarkStart w:id="4288" w:name="_Toc36482979"/>
      <w:bookmarkStart w:id="4289" w:name="_Toc36484641"/>
      <w:bookmarkStart w:id="4290" w:name="_Toc44933571"/>
      <w:bookmarkStart w:id="4291" w:name="_Toc50972524"/>
      <w:bookmarkStart w:id="4292" w:name="_Toc57105278"/>
      <w:bookmarkStart w:id="4293" w:name="_Toc130981753"/>
      <w:r w:rsidRPr="00816C4A">
        <w:lastRenderedPageBreak/>
        <w:t>Annex R (</w:t>
      </w:r>
      <w:smartTag w:uri="urn:schemas-microsoft-com:office:smarttags" w:element="PersonName">
        <w:r w:rsidRPr="00816C4A">
          <w:t>info</w:t>
        </w:r>
      </w:smartTag>
      <w:r w:rsidRPr="00816C4A">
        <w:t>rmative):</w:t>
      </w:r>
      <w:r w:rsidR="0067290F">
        <w:br/>
      </w:r>
      <w:r w:rsidRPr="00816C4A">
        <w:t>UICC access to IMS, command flow examples</w:t>
      </w:r>
      <w:bookmarkEnd w:id="4285"/>
      <w:bookmarkEnd w:id="4286"/>
      <w:bookmarkEnd w:id="4287"/>
      <w:bookmarkEnd w:id="4288"/>
      <w:bookmarkEnd w:id="4289"/>
      <w:bookmarkEnd w:id="4290"/>
      <w:bookmarkEnd w:id="4291"/>
      <w:bookmarkEnd w:id="4292"/>
      <w:bookmarkEnd w:id="4293"/>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294" w:name="_Toc3201130"/>
      <w:bookmarkStart w:id="4295" w:name="_Toc20392873"/>
      <w:bookmarkStart w:id="4296" w:name="_Toc27774520"/>
      <w:bookmarkStart w:id="4297" w:name="_Toc36482980"/>
      <w:bookmarkStart w:id="4298" w:name="_Toc36484642"/>
      <w:bookmarkStart w:id="4299" w:name="_Toc44933572"/>
      <w:bookmarkStart w:id="4300" w:name="_Toc50972525"/>
      <w:bookmarkStart w:id="4301" w:name="_Toc57105279"/>
      <w:bookmarkStart w:id="4302" w:name="_Toc130981754"/>
      <w:r w:rsidRPr="00816C4A">
        <w:t>R.1</w:t>
      </w:r>
      <w:r w:rsidRPr="00816C4A">
        <w:tab/>
        <w:t>Discovery of the UICC's IARI and IMS Registration</w:t>
      </w:r>
      <w:bookmarkEnd w:id="4294"/>
      <w:bookmarkEnd w:id="4295"/>
      <w:bookmarkEnd w:id="4296"/>
      <w:bookmarkEnd w:id="4297"/>
      <w:bookmarkEnd w:id="4298"/>
      <w:bookmarkEnd w:id="4299"/>
      <w:bookmarkEnd w:id="4300"/>
      <w:bookmarkEnd w:id="4301"/>
      <w:bookmarkEnd w:id="4302"/>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03" w:name="MCCQCTEMPBM_00000066"/>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03"/>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04" w:name="MCCQCTEMPBM_00000067"/>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04"/>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05" w:name="MCCQCTEMPBM_00000068"/>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05"/>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06" w:name="MCCQCTEMPBM_00000069"/>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06"/>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07" w:name="MCCQCTEMPBM_00000070"/>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07"/>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08" w:name="MCCQCTEMPBM_00000071"/>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08"/>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09" w:name="MCCQCTEMPBM_00000072"/>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09"/>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10" w:name="MCCQCTEMPBM_00000073"/>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10"/>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11" w:name="MCCQCTEMPBM_00000074"/>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12" w:name="MCCQCTEMPBM_00000075"/>
            <w:bookmarkEnd w:id="4311"/>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12"/>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lastRenderedPageBreak/>
        <w:t xml:space="preserve">Since the IMS Registration and Incoming IMS data events may occur at </w:t>
      </w:r>
      <w:proofErr w:type="spellStart"/>
      <w:r w:rsidRPr="00816C4A">
        <w:t>anytime</w:t>
      </w:r>
      <w:proofErr w:type="spellEnd"/>
      <w:r w:rsidRPr="00816C4A">
        <w:t>, it is assumed that the UICC will keep monitoring both events.</w:t>
      </w:r>
    </w:p>
    <w:p w14:paraId="2F5CE39F" w14:textId="77777777" w:rsidR="00E86E7B" w:rsidRPr="00816C4A" w:rsidRDefault="00E86E7B" w:rsidP="00401CA8">
      <w:pPr>
        <w:pStyle w:val="Heading1"/>
      </w:pPr>
      <w:bookmarkStart w:id="4313" w:name="_Toc3201131"/>
      <w:bookmarkStart w:id="4314" w:name="_Toc20392874"/>
      <w:bookmarkStart w:id="4315" w:name="_Toc27774521"/>
      <w:bookmarkStart w:id="4316" w:name="_Toc36482981"/>
      <w:bookmarkStart w:id="4317" w:name="_Toc36484643"/>
      <w:bookmarkStart w:id="4318" w:name="_Toc44933573"/>
      <w:bookmarkStart w:id="4319" w:name="_Toc50972526"/>
      <w:bookmarkStart w:id="4320" w:name="_Toc57105280"/>
      <w:bookmarkStart w:id="4321" w:name="_Toc130981755"/>
      <w:r w:rsidRPr="00816C4A">
        <w:t>R.2</w:t>
      </w:r>
      <w:r w:rsidRPr="00816C4A">
        <w:tab/>
        <w:t>Notification of Incoming IMS data</w:t>
      </w:r>
      <w:bookmarkEnd w:id="4313"/>
      <w:bookmarkEnd w:id="4314"/>
      <w:bookmarkEnd w:id="4315"/>
      <w:bookmarkEnd w:id="4316"/>
      <w:bookmarkEnd w:id="4317"/>
      <w:bookmarkEnd w:id="4318"/>
      <w:bookmarkEnd w:id="4319"/>
      <w:bookmarkEnd w:id="4320"/>
      <w:bookmarkEnd w:id="432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22" w:name="MCCQCTEMPBM_00000143"/>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22"/>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lastRenderedPageBreak/>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23" w:name="_Toc3201132"/>
      <w:bookmarkStart w:id="4324" w:name="_Toc20392875"/>
      <w:bookmarkStart w:id="4325" w:name="_Toc27774522"/>
      <w:bookmarkStart w:id="4326" w:name="_Toc36482982"/>
      <w:bookmarkStart w:id="4327" w:name="_Toc36484644"/>
      <w:bookmarkStart w:id="4328" w:name="_Toc44933574"/>
      <w:bookmarkStart w:id="4329" w:name="_Toc50972527"/>
      <w:bookmarkStart w:id="4330" w:name="_Toc57105281"/>
      <w:bookmarkStart w:id="4331" w:name="_Toc130981756"/>
      <w:r w:rsidRPr="00816C4A">
        <w:rPr>
          <w:noProof/>
        </w:rPr>
        <w:t>R.3</w:t>
      </w:r>
      <w:r w:rsidRPr="00816C4A">
        <w:rPr>
          <w:noProof/>
        </w:rPr>
        <w:tab/>
        <w:t>UICC originating a SIP message</w:t>
      </w:r>
      <w:bookmarkEnd w:id="4323"/>
      <w:bookmarkEnd w:id="4324"/>
      <w:bookmarkEnd w:id="4325"/>
      <w:bookmarkEnd w:id="4326"/>
      <w:bookmarkEnd w:id="4327"/>
      <w:bookmarkEnd w:id="4328"/>
      <w:bookmarkEnd w:id="4329"/>
      <w:bookmarkEnd w:id="4330"/>
      <w:bookmarkEnd w:id="4331"/>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32" w:name="MCCQCTEMPBM_00000076"/>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32"/>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33" w:name="MCCQCTEMPBM_00000077"/>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33"/>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34" w:name="MCCQCTEMPBM_00000078"/>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34"/>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35" w:name="MCCQCTEMPBM_00000079"/>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35"/>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36" w:name="MCCQCTEMPBM_00000080"/>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36"/>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37" w:name="MCCQCTEMPBM_00000081"/>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37"/>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338" w:name="MCCQCTEMPBM_00000082"/>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338"/>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339" w:name="MCCQCTEMPBM_00000083"/>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339"/>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340" w:name="MCCQCTEMPBM_00000084"/>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340"/>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341" w:name="MCCQCTEMPBM_00000085"/>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341"/>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342" w:name="MCCQCTEMPBM_00000086"/>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342"/>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343" w:name="MCCQCTEMPBM_00000087"/>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343"/>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344" w:name="MCCQCTEMPBM_00000088"/>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344"/>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345" w:name="MCCQCTEMPBM_00000089"/>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346" w:name="MCCQCTEMPBM_00000090"/>
            <w:bookmarkEnd w:id="4345"/>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347" w:name="MCCQCTEMPBM_00000091"/>
            <w:bookmarkEnd w:id="4346"/>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348" w:name="MCCQCTEMPBM_00000092"/>
            <w:bookmarkEnd w:id="4347"/>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348"/>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349" w:name="_Toc3201133"/>
      <w:bookmarkStart w:id="4350" w:name="_Toc20392876"/>
      <w:bookmarkStart w:id="4351" w:name="_Toc27774523"/>
      <w:bookmarkStart w:id="4352" w:name="_Toc36482983"/>
      <w:bookmarkStart w:id="4353" w:name="_Toc36484645"/>
      <w:bookmarkStart w:id="4354" w:name="_Toc44933575"/>
      <w:bookmarkStart w:id="4355" w:name="_Toc50972528"/>
      <w:bookmarkStart w:id="4356" w:name="_Toc57105282"/>
      <w:bookmarkStart w:id="4357" w:name="_Toc130981757"/>
      <w:r w:rsidRPr="00816C4A">
        <w:t>Annex S (normative):</w:t>
      </w:r>
      <w:r w:rsidR="0067290F">
        <w:br/>
      </w:r>
      <w:r w:rsidRPr="00816C4A">
        <w:t>3GPP PS data off and Bearer Independent Protocol</w:t>
      </w:r>
      <w:bookmarkEnd w:id="4349"/>
      <w:bookmarkEnd w:id="4350"/>
      <w:bookmarkEnd w:id="4351"/>
      <w:bookmarkEnd w:id="4352"/>
      <w:bookmarkEnd w:id="4353"/>
      <w:bookmarkEnd w:id="4354"/>
      <w:bookmarkEnd w:id="4355"/>
      <w:bookmarkEnd w:id="4356"/>
      <w:bookmarkEnd w:id="4357"/>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lastRenderedPageBreak/>
        <w:t>If the UE supports the 3GPP PS data off, the UE may be configured with an indication whether the Bearer Independent Protocol is a 3GPP PS data off exempt service using one or more of the following methods:</w:t>
      </w:r>
    </w:p>
    <w:p w14:paraId="5A5235BD" w14:textId="77777777"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3GPP TS 31.102 [14];</w:t>
      </w:r>
    </w:p>
    <w:p w14:paraId="1EE48A46" w14:textId="77777777" w:rsidR="00E86E7B" w:rsidRPr="00816C4A" w:rsidRDefault="00E86E7B" w:rsidP="00E86E7B">
      <w:pPr>
        <w:pStyle w:val="B1"/>
      </w:pPr>
      <w:r>
        <w:t>-</w:t>
      </w:r>
      <w:r>
        <w:tab/>
      </w:r>
      <w:r w:rsidRPr="00816C4A">
        <w:t>the 3GPP_PS_data_off/</w:t>
      </w:r>
      <w:proofErr w:type="spellStart"/>
      <w:r w:rsidRPr="00816C4A">
        <w:t>Bearer_independent_protocol</w:t>
      </w:r>
      <w:proofErr w:type="spellEnd"/>
      <w:r w:rsidRPr="00816C4A">
        <w:t xml:space="preserve"> node of 3GPP TS 24.368 [68].</w:t>
      </w:r>
    </w:p>
    <w:p w14:paraId="40996783" w14:textId="77777777" w:rsidR="00E86E7B" w:rsidRPr="00816C4A" w:rsidRDefault="00E86E7B" w:rsidP="00E86E7B">
      <w:r w:rsidRPr="00816C4A">
        <w:t xml:space="preserve">If the UE is configured with both the </w:t>
      </w:r>
      <w:proofErr w:type="spellStart"/>
      <w:r w:rsidRPr="00816C4A">
        <w:t>BIP_exempt</w:t>
      </w:r>
      <w:proofErr w:type="spellEnd"/>
      <w:r w:rsidRPr="00816C4A">
        <w:t xml:space="preserve"> node of 3GPP TS 24.368 [68] and the Bearer Independent Protocol indication of the EF</w:t>
      </w:r>
      <w:r w:rsidRPr="00816C4A">
        <w:rPr>
          <w:vertAlign w:val="subscript"/>
        </w:rPr>
        <w:t>3GPPPSDATAOFF</w:t>
      </w:r>
      <w:r w:rsidRPr="00816C4A">
        <w:t xml:space="preserve"> file described in 3GPP TS 31.102 [14],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358" w:name="_Toc3201134"/>
      <w:bookmarkStart w:id="4359" w:name="_Toc20392877"/>
      <w:bookmarkStart w:id="4360" w:name="_Toc27774524"/>
      <w:bookmarkStart w:id="4361" w:name="_Toc36482984"/>
      <w:bookmarkStart w:id="4362" w:name="_Toc36484646"/>
      <w:bookmarkStart w:id="4363" w:name="_Toc44933576"/>
      <w:bookmarkStart w:id="4364" w:name="_Toc50972529"/>
      <w:bookmarkStart w:id="4365" w:name="_Toc57105283"/>
      <w:bookmarkStart w:id="4366" w:name="_Toc130981758"/>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358"/>
      <w:bookmarkEnd w:id="4359"/>
      <w:bookmarkEnd w:id="4360"/>
      <w:bookmarkEnd w:id="4361"/>
      <w:bookmarkEnd w:id="4362"/>
      <w:bookmarkEnd w:id="4363"/>
      <w:bookmarkEnd w:id="4364"/>
      <w:bookmarkEnd w:id="4365"/>
      <w:bookmarkEnd w:id="4366"/>
    </w:p>
    <w:p w14:paraId="1927ACF7" w14:textId="77777777" w:rsidR="00E86E7B" w:rsidRPr="00816C4A" w:rsidRDefault="00E86E7B" w:rsidP="00401CA8">
      <w:pPr>
        <w:pStyle w:val="Heading1"/>
      </w:pPr>
      <w:bookmarkStart w:id="4367" w:name="_Toc3201135"/>
      <w:bookmarkStart w:id="4368" w:name="_Toc20392878"/>
      <w:bookmarkStart w:id="4369" w:name="_Toc27774525"/>
      <w:bookmarkStart w:id="4370" w:name="_Toc36482985"/>
      <w:bookmarkStart w:id="4371" w:name="_Toc36484647"/>
      <w:bookmarkStart w:id="4372" w:name="_Toc44933577"/>
      <w:bookmarkStart w:id="4373" w:name="_Toc50972530"/>
      <w:bookmarkStart w:id="4374" w:name="_Toc57105284"/>
      <w:bookmarkStart w:id="4375" w:name="_Toc130981759"/>
      <w:r w:rsidRPr="00816C4A">
        <w:t>T.1</w:t>
      </w:r>
      <w:r w:rsidRPr="00816C4A">
        <w:tab/>
        <w:t>Introduction</w:t>
      </w:r>
      <w:bookmarkEnd w:id="4367"/>
      <w:bookmarkEnd w:id="4368"/>
      <w:bookmarkEnd w:id="4369"/>
      <w:bookmarkEnd w:id="4370"/>
      <w:bookmarkEnd w:id="4371"/>
      <w:bookmarkEnd w:id="4372"/>
      <w:bookmarkEnd w:id="4373"/>
      <w:bookmarkEnd w:id="4374"/>
      <w:bookmarkEnd w:id="4375"/>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376" w:name="_Toc3201136"/>
      <w:bookmarkStart w:id="4377" w:name="_Toc20392879"/>
      <w:bookmarkStart w:id="4378" w:name="_Toc27774526"/>
      <w:bookmarkStart w:id="4379" w:name="_Toc36482986"/>
      <w:bookmarkStart w:id="4380" w:name="_Toc36484648"/>
      <w:bookmarkStart w:id="4381" w:name="_Toc44933578"/>
      <w:bookmarkStart w:id="4382" w:name="_Toc50972531"/>
      <w:bookmarkStart w:id="4383" w:name="_Toc57105285"/>
      <w:bookmarkStart w:id="4384" w:name="_Toc130981760"/>
      <w:r w:rsidRPr="00816C4A">
        <w:t>T.2</w:t>
      </w:r>
      <w:r w:rsidRPr="00816C4A">
        <w:tab/>
        <w:t>Success activation of PDP/PDN/PDU request flow example</w:t>
      </w:r>
      <w:bookmarkEnd w:id="4376"/>
      <w:bookmarkEnd w:id="4377"/>
      <w:bookmarkEnd w:id="4378"/>
      <w:bookmarkEnd w:id="4379"/>
      <w:bookmarkEnd w:id="4380"/>
      <w:bookmarkEnd w:id="4381"/>
      <w:bookmarkEnd w:id="4382"/>
      <w:bookmarkEnd w:id="4383"/>
      <w:bookmarkEnd w:id="4384"/>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385" w:name="MCCQCTEMPBM_00000093"/>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385"/>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386" w:name="MCCQCTEMPBM_00000094"/>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387" w:name="MCCQCTEMPBM_00000095"/>
            <w:bookmarkEnd w:id="4386"/>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387"/>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388" w:name="MCCQCTEMPBM_00000096"/>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388"/>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389" w:name="MCCQCTEMPBM_00000097"/>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389"/>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lastRenderedPageBreak/>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390" w:name="MCCQCTEMPBM_00000098"/>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390"/>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391" w:name="MCCQCTEMPBM_00000099"/>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392" w:name="MCCQCTEMPBM_00000100"/>
            <w:bookmarkEnd w:id="4391"/>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392"/>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393" w:name="MCCQCTEMPBM_00000101"/>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393"/>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394" w:name="MCCQCTEMPBM_00000102"/>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394"/>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395" w:name="MCCQCTEMPBM_00000103"/>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395"/>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396" w:name="MCCQCTEMPBM_00000104"/>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397" w:name="MCCQCTEMPBM_00000105"/>
            <w:bookmarkEnd w:id="4396"/>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397"/>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398" w:name="MCCQCTEMPBM_00000106"/>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398"/>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399" w:name="_Toc3201137"/>
      <w:bookmarkStart w:id="4400" w:name="_Toc20392880"/>
      <w:bookmarkStart w:id="4401" w:name="_Toc27774527"/>
      <w:bookmarkStart w:id="4402" w:name="_Toc36482987"/>
      <w:bookmarkStart w:id="4403" w:name="_Toc36484649"/>
      <w:bookmarkStart w:id="4404" w:name="_Toc44933579"/>
      <w:bookmarkStart w:id="4405" w:name="_Toc50972532"/>
      <w:bookmarkStart w:id="4406" w:name="_Toc57105286"/>
      <w:bookmarkStart w:id="4407" w:name="_Toc130981761"/>
      <w:r w:rsidRPr="00816C4A">
        <w:t>T.3</w:t>
      </w:r>
      <w:r w:rsidRPr="00816C4A">
        <w:tab/>
        <w:t>Rejected activation of PDP/PDN/PDU request flow example</w:t>
      </w:r>
      <w:bookmarkEnd w:id="4399"/>
      <w:bookmarkEnd w:id="4400"/>
      <w:bookmarkEnd w:id="4401"/>
      <w:bookmarkEnd w:id="4402"/>
      <w:bookmarkEnd w:id="4403"/>
      <w:bookmarkEnd w:id="4404"/>
      <w:bookmarkEnd w:id="4405"/>
      <w:bookmarkEnd w:id="4406"/>
      <w:bookmarkEnd w:id="4407"/>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08" w:name="MCCQCTEMPBM_00000107"/>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08"/>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09" w:name="MCCQCTEMPBM_00000108"/>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10" w:name="MCCQCTEMPBM_00000109"/>
            <w:bookmarkEnd w:id="4409"/>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10"/>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411" w:name="MCCQCTEMPBM_00000110"/>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411"/>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412" w:name="MCCQCTEMPBM_00000111"/>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412"/>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lastRenderedPageBreak/>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413" w:name="MCCQCTEMPBM_00000112"/>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413"/>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414" w:name="MCCQCTEMPBM_00000113"/>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415" w:name="MCCQCTEMPBM_00000114"/>
            <w:bookmarkEnd w:id="4414"/>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415"/>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416" w:name="MCCQCTEMPBM_00000115"/>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416"/>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417" w:name="MCCQCTEMPBM_00000116"/>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417"/>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418" w:name="MCCQCTEMPBM_00000117"/>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418"/>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419" w:name="MCCQCTEMPBM_00000118"/>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420" w:name="MCCQCTEMPBM_00000119"/>
            <w:bookmarkEnd w:id="4419"/>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421" w:name="MCCQCTEMPBM_00000120"/>
            <w:bookmarkEnd w:id="4420"/>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421"/>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422" w:name="MCCQCTEMPBM_00000121"/>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422"/>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423" w:name="_Toc3201138"/>
      <w:bookmarkStart w:id="4424" w:name="_Toc20392881"/>
      <w:bookmarkStart w:id="4425" w:name="_Toc27774528"/>
      <w:bookmarkStart w:id="4426" w:name="_Toc36482988"/>
      <w:bookmarkStart w:id="4427" w:name="_Toc36484650"/>
      <w:bookmarkStart w:id="4428" w:name="_Toc44933580"/>
      <w:bookmarkStart w:id="4429" w:name="_Toc50972533"/>
      <w:bookmarkStart w:id="4430" w:name="_Toc57105287"/>
      <w:bookmarkStart w:id="4431" w:name="_Toc130981762"/>
      <w:r w:rsidRPr="00816C4A">
        <w:t>T.4</w:t>
      </w:r>
      <w:r w:rsidRPr="00816C4A">
        <w:tab/>
        <w:t>PDP/PDN/PDU Data connection deactivated flow example</w:t>
      </w:r>
      <w:bookmarkEnd w:id="4423"/>
      <w:bookmarkEnd w:id="4424"/>
      <w:bookmarkEnd w:id="4425"/>
      <w:bookmarkEnd w:id="4426"/>
      <w:bookmarkEnd w:id="4427"/>
      <w:bookmarkEnd w:id="4428"/>
      <w:bookmarkEnd w:id="4429"/>
      <w:bookmarkEnd w:id="4430"/>
      <w:bookmarkEnd w:id="4431"/>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lastRenderedPageBreak/>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432" w:name="MCCQCTEMPBM_00000122"/>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432"/>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433" w:name="MCCQCTEMPBM_00000123"/>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434" w:name="MCCQCTEMPBM_00000124"/>
            <w:bookmarkEnd w:id="4433"/>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434"/>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435" w:name="MCCQCTEMPBM_00000125"/>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435"/>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436" w:name="MCCQCTEMPBM_00000126"/>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436"/>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437" w:name="MCCQCTEMPBM_00000127"/>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437"/>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438" w:name="MCCQCTEMPBM_00000128"/>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438"/>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439" w:name="MCCQCTEMPBM_00000129"/>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439"/>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440" w:name="MCCQCTEMPBM_00000130"/>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440"/>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441" w:name="MCCQCTEMPBM_00000131"/>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441"/>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442" w:name="MCCQCTEMPBM_00000132"/>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443" w:name="MCCQCTEMPBM_00000133"/>
            <w:bookmarkEnd w:id="4442"/>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443"/>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444" w:name="MCCQCTEMPBM_00000134"/>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444"/>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445" w:name="MCCQCTEMPBM_00000135"/>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446" w:name="MCCQCTEMPBM_00000136"/>
            <w:bookmarkEnd w:id="4445"/>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446"/>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447" w:name="MCCQCTEMPBM_00000137"/>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447"/>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448" w:name="MCCQCTEMPBM_00000138"/>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448"/>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449"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450" w:name="MCCQCTEMPBM_00000139"/>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450"/>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451" w:name="MCCQCTEMPBM_00000140"/>
            <w:bookmarkEnd w:id="4449"/>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451"/>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452" w:name="MCCQCTEMPBM_00000141"/>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452"/>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4FCA17DB" w14:textId="77777777" w:rsidR="00E86E7B" w:rsidRPr="00816C4A" w:rsidRDefault="00E86E7B" w:rsidP="00E86E7B">
      <w:pPr>
        <w:pStyle w:val="TF"/>
      </w:pPr>
    </w:p>
    <w:p w14:paraId="1701FE75" w14:textId="77777777" w:rsidR="00E86E7B" w:rsidRPr="00816C4A" w:rsidRDefault="00E86E7B" w:rsidP="00E86E7B">
      <w:pPr>
        <w:pStyle w:val="Heading8"/>
      </w:pPr>
      <w:bookmarkStart w:id="4453" w:name="historyclause"/>
      <w:r w:rsidRPr="00816C4A">
        <w:br w:type="page"/>
      </w:r>
      <w:bookmarkStart w:id="4454" w:name="_Toc3201139"/>
      <w:bookmarkStart w:id="4455" w:name="_Toc20392882"/>
      <w:bookmarkStart w:id="4456" w:name="_Toc27774529"/>
      <w:bookmarkStart w:id="4457" w:name="_Toc36482989"/>
      <w:bookmarkStart w:id="4458" w:name="_Toc36484651"/>
      <w:bookmarkStart w:id="4459" w:name="_Toc44933581"/>
      <w:bookmarkStart w:id="4460" w:name="_Toc50972534"/>
      <w:bookmarkStart w:id="4461" w:name="_Toc57105288"/>
      <w:bookmarkStart w:id="4462" w:name="_Toc130981763"/>
      <w:r w:rsidRPr="00816C4A">
        <w:lastRenderedPageBreak/>
        <w:t>Annex U (</w:t>
      </w:r>
      <w:smartTag w:uri="urn:schemas-microsoft-com:office:smarttags" w:element="PersonName">
        <w:r w:rsidRPr="00816C4A">
          <w:t>info</w:t>
        </w:r>
      </w:smartTag>
      <w:r w:rsidRPr="00816C4A">
        <w:t>rmative):</w:t>
      </w:r>
      <w:r w:rsidRPr="00816C4A">
        <w:br/>
        <w:t>Change History</w:t>
      </w:r>
      <w:bookmarkEnd w:id="4454"/>
      <w:bookmarkEnd w:id="4455"/>
      <w:bookmarkEnd w:id="4456"/>
      <w:bookmarkEnd w:id="4457"/>
      <w:bookmarkEnd w:id="4458"/>
      <w:bookmarkEnd w:id="4459"/>
      <w:bookmarkEnd w:id="4460"/>
      <w:bookmarkEnd w:id="4461"/>
      <w:bookmarkEnd w:id="4462"/>
    </w:p>
    <w:tbl>
      <w:tblPr>
        <w:tblW w:w="1034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942"/>
        <w:gridCol w:w="708"/>
        <w:gridCol w:w="567"/>
        <w:gridCol w:w="284"/>
        <w:gridCol w:w="425"/>
        <w:gridCol w:w="5954"/>
        <w:gridCol w:w="708"/>
      </w:tblGrid>
      <w:tr w:rsidR="00DF4D17" w:rsidRPr="00816C4A" w14:paraId="11CBF4DD" w14:textId="77777777" w:rsidTr="00B26AE7">
        <w:trPr>
          <w:cantSplit/>
          <w:tblHeader/>
        </w:trPr>
        <w:tc>
          <w:tcPr>
            <w:tcW w:w="760" w:type="dxa"/>
            <w:tcBorders>
              <w:bottom w:val="single" w:sz="4" w:space="0" w:color="auto"/>
            </w:tcBorders>
            <w:shd w:val="pct10" w:color="auto" w:fill="FFFFFF"/>
          </w:tcPr>
          <w:bookmarkEnd w:id="4453"/>
          <w:p w14:paraId="428B966F" w14:textId="26032D9F" w:rsidR="00DF4D17" w:rsidRPr="00816C4A" w:rsidRDefault="00DF4D17" w:rsidP="00B27DCC">
            <w:pPr>
              <w:pStyle w:val="TAH"/>
              <w:rPr>
                <w:sz w:val="16"/>
                <w:szCs w:val="16"/>
                <w:lang w:eastAsia="en-GB"/>
              </w:rPr>
            </w:pPr>
            <w:r>
              <w:rPr>
                <w:sz w:val="16"/>
                <w:szCs w:val="16"/>
                <w:lang w:eastAsia="en-GB"/>
              </w:rPr>
              <w:t>Date</w:t>
            </w:r>
          </w:p>
        </w:tc>
        <w:tc>
          <w:tcPr>
            <w:tcW w:w="942" w:type="dxa"/>
            <w:tcBorders>
              <w:bottom w:val="single" w:sz="4" w:space="0" w:color="auto"/>
            </w:tcBorders>
            <w:shd w:val="pct10" w:color="auto" w:fill="FFFFFF"/>
          </w:tcPr>
          <w:p w14:paraId="0017088E" w14:textId="77777777" w:rsidR="00DF4D17" w:rsidRPr="00816C4A" w:rsidRDefault="00DF4D17" w:rsidP="00B27DCC">
            <w:pPr>
              <w:pStyle w:val="TAH"/>
              <w:rPr>
                <w:sz w:val="16"/>
                <w:szCs w:val="16"/>
                <w:lang w:eastAsia="en-GB"/>
              </w:rPr>
            </w:pPr>
            <w:r w:rsidRPr="00816C4A">
              <w:rPr>
                <w:sz w:val="16"/>
                <w:szCs w:val="16"/>
                <w:lang w:eastAsia="en-GB"/>
              </w:rPr>
              <w:t>TSG TD#</w:t>
            </w:r>
          </w:p>
        </w:tc>
        <w:tc>
          <w:tcPr>
            <w:tcW w:w="708" w:type="dxa"/>
            <w:tcBorders>
              <w:bottom w:val="single" w:sz="4" w:space="0" w:color="auto"/>
            </w:tcBorders>
            <w:shd w:val="pct10" w:color="auto" w:fill="FFFFFF"/>
          </w:tcPr>
          <w:p w14:paraId="06E82190" w14:textId="0174D4D9" w:rsidR="00DF4D17" w:rsidRPr="00816C4A" w:rsidRDefault="00DF4D17" w:rsidP="00B27DCC">
            <w:pPr>
              <w:pStyle w:val="TAH"/>
              <w:rPr>
                <w:sz w:val="16"/>
                <w:szCs w:val="16"/>
                <w:lang w:eastAsia="en-GB"/>
              </w:rPr>
            </w:pPr>
            <w:r>
              <w:rPr>
                <w:sz w:val="16"/>
                <w:szCs w:val="16"/>
                <w:lang w:eastAsia="en-GB"/>
              </w:rPr>
              <w:t>TSG</w:t>
            </w:r>
          </w:p>
        </w:tc>
        <w:tc>
          <w:tcPr>
            <w:tcW w:w="567" w:type="dxa"/>
            <w:tcBorders>
              <w:bottom w:val="single" w:sz="4" w:space="0" w:color="auto"/>
            </w:tcBorders>
            <w:shd w:val="pct10" w:color="auto" w:fill="FFFFFF"/>
          </w:tcPr>
          <w:p w14:paraId="0EAFD61A" w14:textId="3D447924" w:rsidR="00DF4D17" w:rsidRPr="00816C4A" w:rsidRDefault="00DF4D17" w:rsidP="00B27DCC">
            <w:pPr>
              <w:pStyle w:val="TAH"/>
              <w:rPr>
                <w:sz w:val="16"/>
                <w:szCs w:val="16"/>
                <w:lang w:eastAsia="en-GB"/>
              </w:rPr>
            </w:pPr>
            <w:r w:rsidRPr="00816C4A">
              <w:rPr>
                <w:sz w:val="16"/>
                <w:szCs w:val="16"/>
                <w:lang w:eastAsia="en-GB"/>
              </w:rPr>
              <w:t>CR</w:t>
            </w:r>
          </w:p>
        </w:tc>
        <w:tc>
          <w:tcPr>
            <w:tcW w:w="284" w:type="dxa"/>
            <w:tcBorders>
              <w:bottom w:val="single" w:sz="4" w:space="0" w:color="auto"/>
            </w:tcBorders>
            <w:shd w:val="pct10" w:color="auto" w:fill="FFFFFF"/>
          </w:tcPr>
          <w:p w14:paraId="0AB564DD" w14:textId="77777777" w:rsidR="00DF4D17" w:rsidRPr="00816C4A" w:rsidRDefault="00DF4D17" w:rsidP="00B27DCC">
            <w:pPr>
              <w:pStyle w:val="TAH"/>
              <w:rPr>
                <w:sz w:val="16"/>
                <w:szCs w:val="16"/>
                <w:lang w:eastAsia="en-GB"/>
              </w:rPr>
            </w:pPr>
            <w:r w:rsidRPr="00816C4A">
              <w:rPr>
                <w:sz w:val="16"/>
                <w:szCs w:val="16"/>
                <w:lang w:eastAsia="en-GB"/>
              </w:rPr>
              <w:t>Rev</w:t>
            </w:r>
          </w:p>
        </w:tc>
        <w:tc>
          <w:tcPr>
            <w:tcW w:w="425" w:type="dxa"/>
            <w:tcBorders>
              <w:bottom w:val="single" w:sz="4" w:space="0" w:color="auto"/>
            </w:tcBorders>
            <w:shd w:val="pct10" w:color="auto" w:fill="FFFFFF"/>
          </w:tcPr>
          <w:p w14:paraId="6BEB2301" w14:textId="77777777" w:rsidR="00DF4D17" w:rsidRPr="00816C4A" w:rsidRDefault="00DF4D17" w:rsidP="00B27DCC">
            <w:pPr>
              <w:pStyle w:val="TAH"/>
              <w:rPr>
                <w:sz w:val="16"/>
                <w:szCs w:val="16"/>
                <w:lang w:eastAsia="en-GB"/>
              </w:rPr>
            </w:pPr>
            <w:r w:rsidRPr="00816C4A">
              <w:rPr>
                <w:sz w:val="16"/>
                <w:szCs w:val="16"/>
                <w:lang w:eastAsia="en-GB"/>
              </w:rPr>
              <w:t>Cat</w:t>
            </w:r>
          </w:p>
        </w:tc>
        <w:tc>
          <w:tcPr>
            <w:tcW w:w="5954" w:type="dxa"/>
            <w:tcBorders>
              <w:bottom w:val="single" w:sz="4" w:space="0" w:color="auto"/>
            </w:tcBorders>
            <w:shd w:val="pct10" w:color="auto" w:fill="FFFFFF"/>
          </w:tcPr>
          <w:p w14:paraId="36AAD844" w14:textId="77777777" w:rsidR="00DF4D17" w:rsidRPr="00816C4A" w:rsidRDefault="00DF4D17" w:rsidP="00B27DCC">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DF4D17" w:rsidRPr="00816C4A" w:rsidRDefault="00DF4D17" w:rsidP="00B27DCC">
            <w:pPr>
              <w:pStyle w:val="TAH"/>
              <w:rPr>
                <w:sz w:val="16"/>
                <w:szCs w:val="16"/>
                <w:lang w:eastAsia="en-GB"/>
              </w:rPr>
            </w:pPr>
            <w:r w:rsidRPr="00816C4A">
              <w:rPr>
                <w:sz w:val="16"/>
                <w:szCs w:val="16"/>
                <w:lang w:eastAsia="en-GB"/>
              </w:rPr>
              <w:t>New</w:t>
            </w:r>
          </w:p>
        </w:tc>
      </w:tr>
      <w:tr w:rsidR="00DF4D17" w:rsidRPr="00816C4A" w14:paraId="41DB385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DF4D17" w:rsidRPr="00816C4A" w:rsidRDefault="00DF4D17" w:rsidP="00B27DCC">
            <w:pPr>
              <w:pStyle w:val="TAL"/>
              <w:rPr>
                <w:sz w:val="16"/>
                <w:szCs w:val="16"/>
              </w:rPr>
            </w:pPr>
            <w:r w:rsidRPr="00816C4A">
              <w:rPr>
                <w:sz w:val="16"/>
                <w:szCs w:val="16"/>
              </w:rPr>
              <w:t>CT-28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1E3FD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125C4FB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DF4D17" w:rsidRPr="00816C4A" w:rsidRDefault="00DF4D17" w:rsidP="00B27DCC">
            <w:pPr>
              <w:pStyle w:val="TAL"/>
              <w:rPr>
                <w:snapToGrid w:val="0"/>
                <w:color w:val="000000"/>
                <w:sz w:val="16"/>
                <w:szCs w:val="16"/>
              </w:rPr>
            </w:pPr>
            <w:r w:rsidRPr="00816C4A">
              <w:rPr>
                <w:snapToGrid w:val="0"/>
                <w:color w:val="000000"/>
                <w:sz w:val="16"/>
                <w:szCs w:val="16"/>
              </w:rPr>
              <w:t>7.0.0</w:t>
            </w:r>
          </w:p>
        </w:tc>
      </w:tr>
      <w:tr w:rsidR="00DF4D17" w:rsidRPr="00816C4A" w14:paraId="700867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DF4D17" w:rsidRPr="00816C4A" w:rsidRDefault="00DF4D17" w:rsidP="00B27DCC">
            <w:pPr>
              <w:pStyle w:val="TAL"/>
              <w:rPr>
                <w:sz w:val="16"/>
                <w:szCs w:val="16"/>
              </w:rPr>
            </w:pPr>
            <w:r w:rsidRPr="00816C4A">
              <w:rPr>
                <w:sz w:val="16"/>
                <w:szCs w:val="16"/>
              </w:rPr>
              <w:t>CT-29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4570C" w14:textId="77777777" w:rsidR="00DF4D17" w:rsidRPr="00816C4A" w:rsidRDefault="00DF4D17" w:rsidP="00B27DCC">
            <w:pPr>
              <w:pStyle w:val="TAL"/>
              <w:rPr>
                <w:rFonts w:cs="Arial"/>
                <w:color w:val="000000"/>
                <w:sz w:val="16"/>
                <w:szCs w:val="16"/>
              </w:rPr>
            </w:pPr>
            <w:r w:rsidRPr="00816C4A">
              <w:rPr>
                <w:rFonts w:cs="Arial"/>
                <w:color w:val="000000"/>
                <w:sz w:val="16"/>
                <w:szCs w:val="16"/>
              </w:rPr>
              <w:t>CP-050341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E158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DF4D17" w:rsidRPr="00816C4A" w:rsidRDefault="00DF4D17" w:rsidP="00B27DCC">
            <w:pPr>
              <w:pStyle w:val="TAL"/>
              <w:rPr>
                <w:snapToGrid w:val="0"/>
                <w:color w:val="000000"/>
                <w:sz w:val="16"/>
                <w:szCs w:val="16"/>
              </w:rPr>
            </w:pPr>
            <w:r w:rsidRPr="00816C4A">
              <w:rPr>
                <w:snapToGrid w:val="0"/>
                <w:color w:val="000000"/>
                <w:sz w:val="16"/>
                <w:szCs w:val="16"/>
              </w:rPr>
              <w:t>7.1.0</w:t>
            </w:r>
          </w:p>
        </w:tc>
      </w:tr>
      <w:tr w:rsidR="00DF4D17" w:rsidRPr="00816C4A" w14:paraId="6F88FD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E9A54"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735371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B7B063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FBBB8F" w14:textId="77777777" w:rsidR="00DF4D17" w:rsidRPr="00816C4A" w:rsidRDefault="00DF4D17" w:rsidP="00B27DCC">
            <w:pPr>
              <w:pStyle w:val="TAL"/>
              <w:rPr>
                <w:rFonts w:cs="Arial"/>
                <w:color w:val="000000"/>
                <w:sz w:val="16"/>
                <w:szCs w:val="16"/>
              </w:rPr>
            </w:pPr>
            <w:r w:rsidRPr="00816C4A">
              <w:rPr>
                <w:rFonts w:cs="Arial"/>
                <w:color w:val="000000"/>
                <w:sz w:val="16"/>
                <w:szCs w:val="16"/>
              </w:rPr>
              <w:t>CP-050500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58CDC6C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0FCA0D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DF4D17" w:rsidRPr="00816C4A" w:rsidRDefault="00DF4D17" w:rsidP="00B27DCC">
            <w:pPr>
              <w:pStyle w:val="TAL"/>
              <w:rPr>
                <w:sz w:val="16"/>
                <w:szCs w:val="16"/>
              </w:rPr>
            </w:pPr>
            <w:r w:rsidRPr="00816C4A">
              <w:rPr>
                <w:sz w:val="16"/>
                <w:szCs w:val="16"/>
              </w:rPr>
              <w:t>CT-30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9C90D1" w14:textId="77777777" w:rsidR="00DF4D17" w:rsidRPr="00816C4A" w:rsidRDefault="00DF4D17" w:rsidP="00B27DCC">
            <w:pPr>
              <w:pStyle w:val="TAL"/>
              <w:rPr>
                <w:rFonts w:cs="Arial"/>
                <w:color w:val="000000"/>
                <w:sz w:val="16"/>
                <w:szCs w:val="16"/>
              </w:rPr>
            </w:pPr>
            <w:r w:rsidRPr="00816C4A">
              <w:rPr>
                <w:rFonts w:cs="Arial"/>
                <w:color w:val="000000"/>
                <w:sz w:val="16"/>
                <w:szCs w:val="16"/>
              </w:rPr>
              <w:t>CP-050497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4FFE32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DF4D17" w:rsidRPr="00816C4A" w:rsidRDefault="00DF4D17" w:rsidP="00B27DCC">
            <w:pPr>
              <w:pStyle w:val="TAL"/>
              <w:rPr>
                <w:snapToGrid w:val="0"/>
                <w:color w:val="000000"/>
                <w:sz w:val="16"/>
                <w:szCs w:val="16"/>
              </w:rPr>
            </w:pPr>
            <w:r w:rsidRPr="00816C4A">
              <w:rPr>
                <w:snapToGrid w:val="0"/>
                <w:color w:val="000000"/>
                <w:sz w:val="16"/>
                <w:szCs w:val="16"/>
              </w:rPr>
              <w:t>7.2.0</w:t>
            </w:r>
          </w:p>
        </w:tc>
      </w:tr>
      <w:tr w:rsidR="00DF4D17" w:rsidRPr="00816C4A" w14:paraId="67495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549B9"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64B086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E5160D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Corrections to align TS 31.111 with ETSI TS 102 223 and ETSI TS 101 220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064CD7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1D0A95"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3D1B64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213A7F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581760"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363D735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30FFB4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D2BE" w14:textId="77777777" w:rsidR="00DF4D17" w:rsidRPr="00816C4A" w:rsidRDefault="00DF4D17" w:rsidP="00B27DCC">
            <w:pPr>
              <w:pStyle w:val="TAL"/>
              <w:rPr>
                <w:rFonts w:cs="Arial"/>
                <w:color w:val="000000"/>
                <w:sz w:val="16"/>
                <w:szCs w:val="16"/>
              </w:rPr>
            </w:pPr>
            <w:r w:rsidRPr="00816C4A">
              <w:rPr>
                <w:rFonts w:cs="Arial"/>
                <w:color w:val="000000"/>
                <w:sz w:val="16"/>
                <w:szCs w:val="16"/>
              </w:rPr>
              <w:t>CP-060024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1E6EB90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7775E5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DF4D17" w:rsidRPr="00816C4A" w:rsidRDefault="00DF4D17" w:rsidP="00B27DCC">
            <w:pPr>
              <w:pStyle w:val="TAL"/>
              <w:rPr>
                <w:sz w:val="16"/>
                <w:szCs w:val="16"/>
              </w:rPr>
            </w:pPr>
            <w:r w:rsidRPr="00816C4A">
              <w:rPr>
                <w:sz w:val="16"/>
                <w:szCs w:val="16"/>
              </w:rPr>
              <w:t>CT-31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A66D4C" w14:textId="77777777" w:rsidR="00DF4D17" w:rsidRPr="00816C4A" w:rsidRDefault="00DF4D17" w:rsidP="00B27DCC">
            <w:pPr>
              <w:pStyle w:val="TAL"/>
              <w:rPr>
                <w:rFonts w:cs="Arial"/>
                <w:color w:val="000000"/>
                <w:sz w:val="16"/>
                <w:szCs w:val="16"/>
              </w:rPr>
            </w:pPr>
            <w:r w:rsidRPr="00816C4A">
              <w:rPr>
                <w:rFonts w:cs="Arial"/>
                <w:color w:val="000000"/>
                <w:sz w:val="16"/>
                <w:szCs w:val="16"/>
              </w:rPr>
              <w:t>CP-060157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026C95F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161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DF4D17" w:rsidRPr="00816C4A" w:rsidRDefault="00DF4D17" w:rsidP="00B27DCC">
            <w:pPr>
              <w:pStyle w:val="TAL"/>
              <w:rPr>
                <w:snapToGrid w:val="0"/>
                <w:color w:val="000000"/>
                <w:sz w:val="16"/>
                <w:szCs w:val="16"/>
              </w:rPr>
            </w:pPr>
            <w:r w:rsidRPr="00816C4A">
              <w:rPr>
                <w:snapToGrid w:val="0"/>
                <w:color w:val="000000"/>
                <w:sz w:val="16"/>
                <w:szCs w:val="16"/>
              </w:rPr>
              <w:t>7.3.0</w:t>
            </w:r>
          </w:p>
        </w:tc>
      </w:tr>
      <w:tr w:rsidR="00DF4D17" w:rsidRPr="00816C4A" w14:paraId="100CF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DF4D17" w:rsidRPr="00816C4A" w:rsidRDefault="00DF4D17" w:rsidP="00B27DCC">
            <w:pPr>
              <w:pStyle w:val="TAL"/>
              <w:rPr>
                <w:sz w:val="16"/>
                <w:szCs w:val="16"/>
              </w:rPr>
            </w:pPr>
            <w:r w:rsidRPr="00816C4A">
              <w:rPr>
                <w:sz w:val="16"/>
                <w:szCs w:val="16"/>
              </w:rPr>
              <w:t>CT-32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71696B" w14:textId="77777777" w:rsidR="00DF4D17" w:rsidRPr="00816C4A" w:rsidRDefault="00DF4D17" w:rsidP="00B27DCC">
            <w:pPr>
              <w:pStyle w:val="TAL"/>
              <w:rPr>
                <w:rFonts w:cs="Arial"/>
                <w:color w:val="000000"/>
                <w:sz w:val="16"/>
                <w:szCs w:val="16"/>
              </w:rPr>
            </w:pPr>
            <w:r w:rsidRPr="00816C4A">
              <w:rPr>
                <w:rFonts w:cs="Arial"/>
                <w:color w:val="000000"/>
                <w:sz w:val="16"/>
                <w:szCs w:val="16"/>
              </w:rPr>
              <w:t>CP-060244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74E4D3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DF4D17" w:rsidRPr="00816C4A" w:rsidRDefault="00DF4D17" w:rsidP="00B27DCC">
            <w:pPr>
              <w:pStyle w:val="TAL"/>
              <w:rPr>
                <w:snapToGrid w:val="0"/>
                <w:color w:val="000000"/>
                <w:sz w:val="16"/>
                <w:szCs w:val="16"/>
              </w:rPr>
            </w:pPr>
            <w:r w:rsidRPr="00816C4A">
              <w:rPr>
                <w:snapToGrid w:val="0"/>
                <w:color w:val="000000"/>
                <w:sz w:val="16"/>
                <w:szCs w:val="16"/>
              </w:rPr>
              <w:t>7.4.0</w:t>
            </w:r>
          </w:p>
        </w:tc>
      </w:tr>
      <w:tr w:rsidR="00DF4D17" w:rsidRPr="00816C4A" w14:paraId="49D39C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DF4D17" w:rsidRPr="00816C4A" w:rsidRDefault="00DF4D17" w:rsidP="00B27DCC">
            <w:pPr>
              <w:pStyle w:val="TAL"/>
              <w:rPr>
                <w:sz w:val="16"/>
                <w:szCs w:val="16"/>
              </w:rPr>
            </w:pPr>
            <w:r w:rsidRPr="00816C4A">
              <w:rPr>
                <w:sz w:val="16"/>
                <w:szCs w:val="16"/>
              </w:rPr>
              <w:t>CT-33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7EAF571" w14:textId="77777777" w:rsidR="00DF4D17" w:rsidRPr="00816C4A" w:rsidRDefault="00DF4D17" w:rsidP="00B27DCC">
            <w:pPr>
              <w:pStyle w:val="TAL"/>
              <w:rPr>
                <w:rFonts w:cs="Arial"/>
                <w:color w:val="000000"/>
                <w:sz w:val="16"/>
                <w:szCs w:val="16"/>
              </w:rPr>
            </w:pPr>
            <w:r w:rsidRPr="00816C4A">
              <w:rPr>
                <w:rFonts w:cs="Arial"/>
                <w:color w:val="000000"/>
                <w:sz w:val="16"/>
                <w:szCs w:val="16"/>
              </w:rPr>
              <w:t>CP-060476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0D4BEB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DF4D17" w:rsidRPr="00816C4A" w:rsidRDefault="00DF4D17" w:rsidP="00B27DCC">
            <w:pPr>
              <w:pStyle w:val="TAL"/>
              <w:rPr>
                <w:snapToGrid w:val="0"/>
                <w:color w:val="000000"/>
                <w:sz w:val="16"/>
                <w:szCs w:val="16"/>
              </w:rPr>
            </w:pPr>
            <w:r w:rsidRPr="00816C4A">
              <w:rPr>
                <w:snapToGrid w:val="0"/>
                <w:color w:val="000000"/>
                <w:sz w:val="16"/>
                <w:szCs w:val="16"/>
              </w:rPr>
              <w:t>7.5.0</w:t>
            </w:r>
          </w:p>
        </w:tc>
      </w:tr>
      <w:tr w:rsidR="00DF4D17" w:rsidRPr="00816C4A" w14:paraId="2BA3E26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DF4D17" w:rsidRPr="00816C4A" w:rsidRDefault="00DF4D17" w:rsidP="00B27DCC">
            <w:pPr>
              <w:pStyle w:val="TAL"/>
              <w:rPr>
                <w:sz w:val="16"/>
                <w:szCs w:val="16"/>
              </w:rPr>
            </w:pPr>
            <w:r w:rsidRPr="00816C4A">
              <w:rPr>
                <w:sz w:val="16"/>
                <w:szCs w:val="16"/>
              </w:rPr>
              <w:t>CT-35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9CB4C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CP-070060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19D427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DF4D17" w:rsidRPr="00816C4A" w:rsidRDefault="00DF4D17" w:rsidP="00B27DCC">
            <w:pPr>
              <w:pStyle w:val="TAL"/>
              <w:rPr>
                <w:snapToGrid w:val="0"/>
                <w:color w:val="000000"/>
                <w:sz w:val="16"/>
                <w:szCs w:val="16"/>
              </w:rPr>
            </w:pPr>
            <w:r w:rsidRPr="00816C4A">
              <w:rPr>
                <w:snapToGrid w:val="0"/>
                <w:color w:val="000000"/>
                <w:sz w:val="16"/>
                <w:szCs w:val="16"/>
              </w:rPr>
              <w:t>7.6.0</w:t>
            </w:r>
          </w:p>
        </w:tc>
      </w:tr>
      <w:tr w:rsidR="00DF4D17" w:rsidRPr="00816C4A" w14:paraId="16D05F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D412A"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06212C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281E83E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FE1A4B"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59A03D1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0456D0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DF4D17" w:rsidRPr="00816C4A" w:rsidRDefault="00DF4D17" w:rsidP="00B27DCC">
            <w:pPr>
              <w:pStyle w:val="TAL"/>
              <w:rPr>
                <w:sz w:val="16"/>
                <w:szCs w:val="16"/>
              </w:rPr>
            </w:pPr>
            <w:r w:rsidRPr="00816C4A">
              <w:rPr>
                <w:sz w:val="16"/>
                <w:szCs w:val="16"/>
              </w:rPr>
              <w:t>CT-36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26A243" w14:textId="77777777" w:rsidR="00DF4D17" w:rsidRPr="00816C4A" w:rsidRDefault="00DF4D17" w:rsidP="00B27DCC">
            <w:pPr>
              <w:pStyle w:val="TAL"/>
              <w:rPr>
                <w:rFonts w:cs="Arial"/>
                <w:color w:val="000000"/>
                <w:sz w:val="16"/>
                <w:szCs w:val="16"/>
              </w:rPr>
            </w:pPr>
            <w:r w:rsidRPr="00816C4A">
              <w:rPr>
                <w:rFonts w:cs="Arial"/>
                <w:color w:val="000000"/>
                <w:sz w:val="16"/>
                <w:szCs w:val="16"/>
              </w:rPr>
              <w:t>CP-070300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796E712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DF4D17" w:rsidRPr="00816C4A" w:rsidRDefault="00DF4D17" w:rsidP="00B27DCC">
            <w:pPr>
              <w:pStyle w:val="TAL"/>
              <w:rPr>
                <w:snapToGrid w:val="0"/>
                <w:color w:val="000000"/>
                <w:sz w:val="16"/>
                <w:szCs w:val="16"/>
              </w:rPr>
            </w:pPr>
            <w:r w:rsidRPr="00816C4A">
              <w:rPr>
                <w:snapToGrid w:val="0"/>
                <w:color w:val="000000"/>
                <w:sz w:val="16"/>
                <w:szCs w:val="16"/>
              </w:rPr>
              <w:t>7.7.0</w:t>
            </w:r>
          </w:p>
        </w:tc>
      </w:tr>
      <w:tr w:rsidR="00DF4D17" w:rsidRPr="00816C4A" w14:paraId="09F7CA0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8032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5A55980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00E201B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BC1518"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6A2D448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22E503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DF4D17" w:rsidRPr="00816C4A" w:rsidRDefault="00DF4D17" w:rsidP="00B27DCC">
            <w:pPr>
              <w:pStyle w:val="TAL"/>
              <w:rPr>
                <w:sz w:val="16"/>
                <w:szCs w:val="16"/>
              </w:rPr>
            </w:pPr>
            <w:r w:rsidRPr="00816C4A">
              <w:rPr>
                <w:sz w:val="16"/>
                <w:szCs w:val="16"/>
              </w:rPr>
              <w:t>CT-37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AE61C" w14:textId="77777777" w:rsidR="00DF4D17" w:rsidRPr="00816C4A" w:rsidRDefault="00DF4D17" w:rsidP="00B27DCC">
            <w:pPr>
              <w:pStyle w:val="TAL"/>
              <w:rPr>
                <w:rFonts w:cs="Arial"/>
                <w:color w:val="000000"/>
                <w:sz w:val="16"/>
                <w:szCs w:val="16"/>
              </w:rPr>
            </w:pPr>
            <w:r w:rsidRPr="00816C4A">
              <w:rPr>
                <w:rFonts w:cs="Arial"/>
                <w:color w:val="000000"/>
                <w:sz w:val="16"/>
                <w:szCs w:val="16"/>
              </w:rPr>
              <w:t>CP-070661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4A01E221"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DF4D17" w:rsidRPr="00816C4A" w:rsidRDefault="00DF4D17" w:rsidP="00B27DCC">
            <w:pPr>
              <w:pStyle w:val="TAL"/>
              <w:rPr>
                <w:snapToGrid w:val="0"/>
                <w:color w:val="000000"/>
                <w:sz w:val="16"/>
                <w:szCs w:val="16"/>
              </w:rPr>
            </w:pPr>
            <w:r w:rsidRPr="00816C4A">
              <w:rPr>
                <w:snapToGrid w:val="0"/>
                <w:color w:val="000000"/>
                <w:sz w:val="16"/>
                <w:szCs w:val="16"/>
              </w:rPr>
              <w:t>7.8.0</w:t>
            </w:r>
          </w:p>
        </w:tc>
      </w:tr>
      <w:tr w:rsidR="00DF4D17" w:rsidRPr="00816C4A" w14:paraId="132D9E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DF4D17" w:rsidRPr="00816C4A" w:rsidRDefault="00DF4D17" w:rsidP="00B27DCC">
            <w:pPr>
              <w:pStyle w:val="TAL"/>
              <w:rPr>
                <w:sz w:val="16"/>
                <w:szCs w:val="16"/>
              </w:rPr>
            </w:pPr>
            <w:r w:rsidRPr="00816C4A">
              <w:rPr>
                <w:sz w:val="16"/>
                <w:szCs w:val="16"/>
              </w:rPr>
              <w:t>CT-38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44D545" w14:textId="77777777" w:rsidR="00DF4D17" w:rsidRPr="00816C4A" w:rsidRDefault="00DF4D17" w:rsidP="00B27DCC">
            <w:pPr>
              <w:pStyle w:val="TAL"/>
              <w:rPr>
                <w:rFonts w:cs="Arial"/>
                <w:color w:val="000000"/>
                <w:sz w:val="16"/>
                <w:szCs w:val="16"/>
              </w:rPr>
            </w:pPr>
            <w:r w:rsidRPr="00816C4A">
              <w:rPr>
                <w:rFonts w:cs="Arial"/>
                <w:color w:val="000000"/>
                <w:sz w:val="16"/>
                <w:szCs w:val="16"/>
              </w:rPr>
              <w:t>CP-070842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102F43C"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DF4D17" w:rsidRPr="00816C4A" w:rsidRDefault="00DF4D17" w:rsidP="00B27DCC">
            <w:pPr>
              <w:pStyle w:val="TAL"/>
              <w:rPr>
                <w:snapToGrid w:val="0"/>
                <w:color w:val="000000"/>
                <w:sz w:val="16"/>
                <w:szCs w:val="16"/>
              </w:rPr>
            </w:pPr>
            <w:r w:rsidRPr="00816C4A">
              <w:rPr>
                <w:snapToGrid w:val="0"/>
                <w:color w:val="000000"/>
                <w:sz w:val="16"/>
                <w:szCs w:val="16"/>
              </w:rPr>
              <w:t>8.0.0</w:t>
            </w:r>
          </w:p>
        </w:tc>
      </w:tr>
      <w:tr w:rsidR="00DF4D17" w:rsidRPr="00816C4A" w14:paraId="379AA2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DF4D17" w:rsidRPr="00816C4A" w:rsidRDefault="00DF4D17" w:rsidP="00B27DCC">
            <w:pPr>
              <w:pStyle w:val="TAL"/>
              <w:rPr>
                <w:sz w:val="16"/>
                <w:szCs w:val="16"/>
              </w:rPr>
            </w:pPr>
            <w:r w:rsidRPr="00816C4A">
              <w:rPr>
                <w:sz w:val="16"/>
                <w:szCs w:val="16"/>
              </w:rPr>
              <w:t>CT-39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52315A" w14:textId="77777777" w:rsidR="00DF4D17" w:rsidRPr="00816C4A" w:rsidRDefault="00DF4D17" w:rsidP="00B27DCC">
            <w:pPr>
              <w:pStyle w:val="TAL"/>
              <w:rPr>
                <w:rFonts w:cs="Arial"/>
                <w:color w:val="000000"/>
                <w:sz w:val="16"/>
                <w:szCs w:val="16"/>
              </w:rPr>
            </w:pPr>
            <w:r w:rsidRPr="00816C4A">
              <w:rPr>
                <w:rFonts w:cs="Arial"/>
                <w:color w:val="000000"/>
                <w:sz w:val="16"/>
                <w:szCs w:val="16"/>
              </w:rPr>
              <w:t>CP-080169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20CF51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DF4D17" w:rsidRPr="00816C4A" w:rsidRDefault="00DF4D17" w:rsidP="00B27DCC">
            <w:pPr>
              <w:pStyle w:val="TAL"/>
              <w:rPr>
                <w:snapToGrid w:val="0"/>
                <w:color w:val="000000"/>
                <w:sz w:val="16"/>
                <w:szCs w:val="16"/>
              </w:rPr>
            </w:pPr>
            <w:r w:rsidRPr="00816C4A">
              <w:rPr>
                <w:snapToGrid w:val="0"/>
                <w:color w:val="000000"/>
                <w:sz w:val="16"/>
                <w:szCs w:val="16"/>
              </w:rPr>
              <w:t>8.1.0</w:t>
            </w:r>
          </w:p>
        </w:tc>
      </w:tr>
      <w:tr w:rsidR="00DF4D17" w:rsidRPr="00816C4A" w14:paraId="01AE44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4C156B"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19AD1059"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DF4D17" w:rsidRPr="00816C4A" w:rsidRDefault="00DF4D17" w:rsidP="00B27DCC">
            <w:pPr>
              <w:pStyle w:val="TAL"/>
              <w:rPr>
                <w:snapToGrid w:val="0"/>
                <w:color w:val="000000"/>
                <w:sz w:val="16"/>
                <w:szCs w:val="16"/>
              </w:rPr>
            </w:pPr>
            <w:r w:rsidRPr="00816C4A">
              <w:rPr>
                <w:snapToGrid w:val="0"/>
                <w:color w:val="000000"/>
                <w:sz w:val="16"/>
                <w:szCs w:val="16"/>
              </w:rPr>
              <w:t>8.1.1</w:t>
            </w:r>
          </w:p>
        </w:tc>
      </w:tr>
      <w:tr w:rsidR="00DF4D17" w:rsidRPr="00816C4A" w14:paraId="1B3B93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DF4D17" w:rsidRPr="00816C4A" w:rsidRDefault="00DF4D17" w:rsidP="00B27DCC">
            <w:pPr>
              <w:pStyle w:val="TAL"/>
              <w:rPr>
                <w:sz w:val="16"/>
                <w:szCs w:val="16"/>
              </w:rPr>
            </w:pPr>
            <w:r w:rsidRPr="00816C4A">
              <w:rPr>
                <w:sz w:val="16"/>
                <w:szCs w:val="16"/>
              </w:rPr>
              <w:t>CT-40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27FC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13AEE4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DF4D17" w:rsidRPr="00816C4A" w:rsidRDefault="00DF4D17" w:rsidP="00B27DCC">
            <w:pPr>
              <w:pStyle w:val="TAL"/>
              <w:rPr>
                <w:snapToGrid w:val="0"/>
                <w:color w:val="000000"/>
                <w:sz w:val="16"/>
                <w:szCs w:val="16"/>
              </w:rPr>
            </w:pPr>
            <w:r w:rsidRPr="00816C4A">
              <w:rPr>
                <w:snapToGrid w:val="0"/>
                <w:color w:val="000000"/>
                <w:sz w:val="16"/>
                <w:szCs w:val="16"/>
              </w:rPr>
              <w:t>8.2.0</w:t>
            </w:r>
          </w:p>
        </w:tc>
      </w:tr>
      <w:tr w:rsidR="00DF4D17" w:rsidRPr="00816C4A" w14:paraId="477AD77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BE5C1F" w14:textId="77777777" w:rsidR="00DF4D17" w:rsidRPr="00816C4A" w:rsidRDefault="00DF4D17" w:rsidP="00B27DCC">
            <w:pPr>
              <w:pStyle w:val="TAL"/>
              <w:rPr>
                <w:rFonts w:cs="Arial"/>
                <w:color w:val="000000"/>
                <w:sz w:val="16"/>
                <w:szCs w:val="16"/>
              </w:rPr>
            </w:pPr>
            <w:r w:rsidRPr="00816C4A">
              <w:rPr>
                <w:rFonts w:cs="Arial"/>
                <w:color w:val="000000"/>
                <w:sz w:val="16"/>
                <w:szCs w:val="16"/>
              </w:rPr>
              <w:t>CP-080658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09F3F31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5E3AEB2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DF4D17" w:rsidRPr="00816C4A" w:rsidRDefault="00DF4D17" w:rsidP="00B27DCC">
            <w:pPr>
              <w:pStyle w:val="TAL"/>
              <w:rPr>
                <w:sz w:val="16"/>
                <w:szCs w:val="16"/>
              </w:rPr>
            </w:pPr>
            <w:r w:rsidRPr="00816C4A">
              <w:rPr>
                <w:sz w:val="16"/>
                <w:szCs w:val="16"/>
              </w:rPr>
              <w:t>CT-41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C20804" w14:textId="77777777" w:rsidR="00DF4D17" w:rsidRPr="00816C4A" w:rsidRDefault="00DF4D17" w:rsidP="00B27DCC">
            <w:pPr>
              <w:pStyle w:val="TAL"/>
              <w:rPr>
                <w:rFonts w:cs="Arial"/>
                <w:color w:val="000000"/>
                <w:sz w:val="16"/>
                <w:szCs w:val="16"/>
              </w:rPr>
            </w:pPr>
            <w:r w:rsidRPr="00816C4A">
              <w:rPr>
                <w:rFonts w:cs="Arial"/>
                <w:color w:val="000000"/>
                <w:sz w:val="16"/>
                <w:szCs w:val="16"/>
              </w:rPr>
              <w:t>CP-080586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FBD7736"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DF4D17" w:rsidRPr="00816C4A" w:rsidRDefault="00DF4D17" w:rsidP="00B27DCC">
            <w:pPr>
              <w:pStyle w:val="TAL"/>
              <w:rPr>
                <w:snapToGrid w:val="0"/>
                <w:color w:val="000000"/>
                <w:sz w:val="16"/>
                <w:szCs w:val="16"/>
              </w:rPr>
            </w:pPr>
            <w:r w:rsidRPr="00816C4A">
              <w:rPr>
                <w:snapToGrid w:val="0"/>
                <w:color w:val="000000"/>
                <w:sz w:val="16"/>
                <w:szCs w:val="16"/>
              </w:rPr>
              <w:t>8.3.0</w:t>
            </w:r>
          </w:p>
        </w:tc>
      </w:tr>
      <w:tr w:rsidR="00DF4D17" w:rsidRPr="00816C4A" w14:paraId="6C253A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BB1196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AF97BBA"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50923E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DF4D17" w:rsidRPr="00816C4A" w:rsidRDefault="00DF4D17" w:rsidP="00B27DCC">
            <w:pPr>
              <w:pStyle w:val="TAL"/>
              <w:rPr>
                <w:sz w:val="16"/>
                <w:szCs w:val="16"/>
              </w:rPr>
            </w:pPr>
            <w:r w:rsidRPr="00816C4A">
              <w:rPr>
                <w:sz w:val="16"/>
                <w:szCs w:val="16"/>
              </w:rPr>
              <w:t>CT-42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67E115" w14:textId="77777777" w:rsidR="00DF4D17" w:rsidRPr="00816C4A" w:rsidRDefault="00DF4D17" w:rsidP="00B27DCC">
            <w:pPr>
              <w:pStyle w:val="TAL"/>
              <w:rPr>
                <w:rFonts w:cs="Arial"/>
                <w:color w:val="000000"/>
                <w:sz w:val="16"/>
                <w:szCs w:val="16"/>
              </w:rPr>
            </w:pPr>
            <w:r w:rsidRPr="00816C4A">
              <w:rPr>
                <w:rFonts w:cs="Arial"/>
                <w:color w:val="000000"/>
                <w:sz w:val="16"/>
                <w:szCs w:val="16"/>
              </w:rPr>
              <w:t>CP-080908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112939B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0199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DF4D17" w:rsidRPr="00816C4A" w:rsidRDefault="00DF4D17" w:rsidP="00B27DCC">
            <w:pPr>
              <w:pStyle w:val="TAL"/>
              <w:rPr>
                <w:snapToGrid w:val="0"/>
                <w:color w:val="000000"/>
                <w:sz w:val="16"/>
                <w:szCs w:val="16"/>
              </w:rPr>
            </w:pPr>
            <w:r w:rsidRPr="00816C4A">
              <w:rPr>
                <w:snapToGrid w:val="0"/>
                <w:color w:val="000000"/>
                <w:sz w:val="16"/>
                <w:szCs w:val="16"/>
              </w:rPr>
              <w:t>8.4.0</w:t>
            </w:r>
          </w:p>
        </w:tc>
      </w:tr>
      <w:tr w:rsidR="00DF4D17" w:rsidRPr="00816C4A" w14:paraId="06BFF6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DF4D17" w:rsidRPr="00816C4A" w:rsidRDefault="00DF4D17" w:rsidP="00B27DCC">
            <w:pPr>
              <w:pStyle w:val="TAL"/>
              <w:rPr>
                <w:sz w:val="16"/>
                <w:szCs w:val="16"/>
              </w:rPr>
            </w:pPr>
            <w:r w:rsidRPr="00816C4A">
              <w:rPr>
                <w:sz w:val="16"/>
                <w:szCs w:val="16"/>
              </w:rPr>
              <w:t>--------</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61519" w14:textId="77777777" w:rsidR="00DF4D17" w:rsidRPr="00816C4A" w:rsidRDefault="00DF4D17" w:rsidP="00B27DCC">
            <w:pPr>
              <w:pStyle w:val="TAL"/>
              <w:rPr>
                <w:rFonts w:cs="Arial"/>
                <w:color w:val="000000"/>
                <w:sz w:val="16"/>
                <w:szCs w:val="16"/>
              </w:rPr>
            </w:pPr>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5F07D332"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8.4.0</w:t>
            </w:r>
          </w:p>
        </w:tc>
      </w:tr>
      <w:tr w:rsidR="00DF4D17" w:rsidRPr="00816C4A" w14:paraId="38B2BC3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98294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4C2F643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1CBF26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DA270A"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68D3D49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4BD84E8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85522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1D12954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26C36A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69D516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CP-090197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0E2DCEE3"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98E1BF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2353B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10A219B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7F045F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F80114" w14:textId="77777777" w:rsidR="00DF4D17" w:rsidRPr="00816C4A" w:rsidRDefault="00DF4D17" w:rsidP="00B27DCC">
            <w:pPr>
              <w:pStyle w:val="TAL"/>
              <w:rPr>
                <w:rFonts w:cs="Arial"/>
                <w:color w:val="000000"/>
                <w:sz w:val="16"/>
                <w:szCs w:val="16"/>
              </w:rPr>
            </w:pPr>
            <w:r w:rsidRPr="00816C4A">
              <w:rPr>
                <w:rFonts w:cs="Arial"/>
                <w:color w:val="000000"/>
                <w:sz w:val="16"/>
                <w:szCs w:val="16"/>
              </w:rPr>
              <w:t>CP-090242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78186004"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8.5.0</w:t>
            </w:r>
          </w:p>
        </w:tc>
      </w:tr>
      <w:tr w:rsidR="00DF4D17" w:rsidRPr="00816C4A" w14:paraId="3B0E696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DF4D17" w:rsidRPr="00816C4A" w:rsidRDefault="00DF4D17" w:rsidP="00B27DCC">
            <w:pPr>
              <w:pStyle w:val="TAL"/>
              <w:rPr>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070376"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5A159EB7" w:rsidR="00DF4D17" w:rsidRPr="00816C4A" w:rsidRDefault="00DF4D17" w:rsidP="00B27DCC">
            <w:pPr>
              <w:pStyle w:val="TAL"/>
              <w:rPr>
                <w:rFonts w:cs="Arial"/>
                <w:color w:val="000000"/>
                <w:sz w:val="16"/>
                <w:szCs w:val="16"/>
                <w:lang w:val="en-US"/>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DF4D17" w:rsidRPr="00816C4A" w:rsidRDefault="00DF4D17" w:rsidP="00B27DCC">
            <w:pPr>
              <w:pStyle w:val="TAL"/>
              <w:jc w:val="center"/>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DF4D17" w:rsidRPr="00816C4A" w:rsidRDefault="00DF4D17" w:rsidP="00B27DCC">
            <w:pPr>
              <w:pStyle w:val="TAL"/>
              <w:jc w:val="center"/>
              <w:rPr>
                <w:rFonts w:cs="Arial"/>
                <w:color w:val="000000"/>
                <w:sz w:val="16"/>
                <w:szCs w:val="16"/>
                <w:lang w:val="en-US"/>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8.5.1</w:t>
            </w:r>
          </w:p>
        </w:tc>
      </w:tr>
      <w:tr w:rsidR="00DF4D17" w:rsidRPr="00816C4A" w14:paraId="563A09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97E67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04C94275"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630FAC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9C45D7"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085E07F8"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181B17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1C8BF0"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1B8D7DE0"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0D1893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A1B5C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33A533A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52C443E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DF4D17" w:rsidRPr="00816C4A" w:rsidRDefault="00DF4D17" w:rsidP="00B27DCC">
            <w:pPr>
              <w:pStyle w:val="TAL"/>
              <w:rPr>
                <w:sz w:val="16"/>
                <w:szCs w:val="16"/>
              </w:rPr>
            </w:pPr>
            <w:r w:rsidRPr="00816C4A">
              <w:rPr>
                <w:sz w:val="16"/>
                <w:szCs w:val="16"/>
              </w:rPr>
              <w:t>CT-43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DF3681" w14:textId="77777777" w:rsidR="00DF4D17" w:rsidRPr="00816C4A" w:rsidRDefault="00DF4D17" w:rsidP="00B27DCC">
            <w:pPr>
              <w:pStyle w:val="TAL"/>
              <w:rPr>
                <w:rFonts w:cs="Arial"/>
                <w:color w:val="000000"/>
                <w:sz w:val="16"/>
                <w:szCs w:val="16"/>
              </w:rPr>
            </w:pPr>
            <w:r w:rsidRPr="00816C4A">
              <w:rPr>
                <w:rFonts w:cs="Arial"/>
                <w:color w:val="000000"/>
                <w:sz w:val="16"/>
                <w:szCs w:val="16"/>
              </w:rPr>
              <w:t>CP-090452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3F6C444E"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8.6.0</w:t>
            </w:r>
          </w:p>
        </w:tc>
      </w:tr>
      <w:tr w:rsidR="00DF4D17" w:rsidRPr="00816C4A" w14:paraId="371D549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5B455"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0E19713D"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0D7C10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DF4D17" w:rsidRPr="00816C4A" w:rsidRDefault="00DF4D17" w:rsidP="00B27DCC">
            <w:pPr>
              <w:pStyle w:val="TAL"/>
              <w:rPr>
                <w:sz w:val="16"/>
                <w:szCs w:val="16"/>
              </w:rPr>
            </w:pPr>
            <w:r w:rsidRPr="00816C4A">
              <w:rPr>
                <w:sz w:val="16"/>
                <w:szCs w:val="16"/>
              </w:rPr>
              <w:t>CT-45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99B956B" w14:textId="77777777" w:rsidR="00DF4D17" w:rsidRPr="00816C4A" w:rsidRDefault="00DF4D17" w:rsidP="00B27DCC">
            <w:pPr>
              <w:pStyle w:val="TAL"/>
              <w:rPr>
                <w:rFonts w:cs="Arial"/>
                <w:color w:val="000000"/>
                <w:sz w:val="16"/>
                <w:szCs w:val="16"/>
              </w:rPr>
            </w:pPr>
            <w:r w:rsidRPr="00816C4A">
              <w:rPr>
                <w:rFonts w:cs="Arial"/>
                <w:color w:val="000000"/>
                <w:sz w:val="16"/>
                <w:szCs w:val="16"/>
              </w:rPr>
              <w:t>CP-090715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DF4D17" w:rsidRPr="00816C4A" w:rsidRDefault="00DF4D17" w:rsidP="00B27DCC">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597931FB"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226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DF4D17" w:rsidRPr="00816C4A" w:rsidRDefault="00DF4D17" w:rsidP="00B27DCC">
            <w:pPr>
              <w:pStyle w:val="TAL"/>
              <w:jc w:val="center"/>
              <w:rPr>
                <w:rFonts w:cs="Arial"/>
                <w:color w:val="000000"/>
                <w:sz w:val="16"/>
                <w:szCs w:val="16"/>
                <w:lang w:val="en-US"/>
              </w:rPr>
            </w:pPr>
            <w:r w:rsidRPr="00816C4A">
              <w:rPr>
                <w:rFonts w:cs="Arial"/>
                <w:color w:val="000000"/>
                <w:sz w:val="16"/>
                <w:szCs w:val="16"/>
                <w:lang w:val="en-US"/>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DF4D17" w:rsidRPr="00816C4A" w:rsidRDefault="00DF4D17" w:rsidP="00B27DCC">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8.7.0</w:t>
            </w:r>
          </w:p>
        </w:tc>
      </w:tr>
      <w:tr w:rsidR="00DF4D17" w:rsidRPr="00816C4A" w14:paraId="23409A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839DBA9"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43BD47AB" w:rsidR="00DF4D17" w:rsidRPr="00816C4A" w:rsidRDefault="00DF4D17" w:rsidP="00B27DCC">
            <w:pPr>
              <w:pStyle w:val="TAL"/>
              <w:rPr>
                <w:rFonts w:cs="Arial"/>
                <w:color w:val="000000"/>
                <w:sz w:val="16"/>
                <w:szCs w:val="16"/>
                <w:lang w:val="en-US"/>
              </w:rPr>
            </w:pPr>
            <w:r w:rsidRPr="00816C4A">
              <w:rPr>
                <w:rFonts w:cs="Arial"/>
                <w:sz w:val="16"/>
                <w:szCs w:val="16"/>
              </w:rPr>
              <w:t>220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DF4D17" w:rsidRPr="00816C4A" w:rsidRDefault="00DF4D17" w:rsidP="00B27DCC">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0150A6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DF4D17" w:rsidRPr="00816C4A" w:rsidRDefault="00DF4D17" w:rsidP="00B27DCC">
            <w:pPr>
              <w:pStyle w:val="TAL"/>
              <w:rPr>
                <w:sz w:val="16"/>
                <w:szCs w:val="16"/>
              </w:rPr>
            </w:pPr>
            <w:r w:rsidRPr="00816C4A">
              <w:rPr>
                <w:sz w:val="16"/>
                <w:szCs w:val="16"/>
              </w:rPr>
              <w:t>CT-46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FE7C93" w14:textId="77777777" w:rsidR="00DF4D17" w:rsidRPr="00816C4A" w:rsidRDefault="00DF4D17" w:rsidP="00B27DCC">
            <w:pPr>
              <w:pStyle w:val="TAL"/>
              <w:rPr>
                <w:rFonts w:cs="Arial"/>
                <w:color w:val="000000"/>
                <w:sz w:val="16"/>
                <w:szCs w:val="16"/>
              </w:rPr>
            </w:pPr>
            <w:r w:rsidRPr="00816C4A">
              <w:rPr>
                <w:rFonts w:cs="Arial"/>
                <w:color w:val="000000"/>
                <w:sz w:val="16"/>
                <w:szCs w:val="16"/>
              </w:rPr>
              <w:t>CP-090994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12E77187" w:rsidR="00DF4D17" w:rsidRPr="00816C4A" w:rsidRDefault="00DF4D17" w:rsidP="00B27DCC">
            <w:pPr>
              <w:pStyle w:val="TAL"/>
              <w:rPr>
                <w:rFonts w:cs="Arial"/>
                <w:color w:val="000000"/>
                <w:sz w:val="16"/>
                <w:szCs w:val="16"/>
                <w:lang w:val="en-US"/>
              </w:rPr>
            </w:pPr>
            <w:r w:rsidRPr="00816C4A">
              <w:rPr>
                <w:rFonts w:cs="Arial"/>
                <w:sz w:val="16"/>
                <w:szCs w:val="16"/>
              </w:rPr>
              <w:t>227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DF4D17" w:rsidRPr="00816C4A" w:rsidRDefault="00DF4D17" w:rsidP="00B27DCC">
            <w:pPr>
              <w:pStyle w:val="TAL"/>
              <w:jc w:val="center"/>
              <w:rPr>
                <w:rFonts w:cs="Arial"/>
                <w:color w:val="000000"/>
                <w:sz w:val="16"/>
                <w:szCs w:val="16"/>
                <w:lang w:val="en-US"/>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DF4D17" w:rsidRPr="00816C4A" w:rsidRDefault="00DF4D17" w:rsidP="00B27DCC">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9.0.0</w:t>
            </w:r>
          </w:p>
        </w:tc>
      </w:tr>
      <w:tr w:rsidR="00DF4D17" w:rsidRPr="00816C4A" w14:paraId="7409EF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27EF45D"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5EACADB2" w:rsidR="00DF4D17" w:rsidRPr="00816C4A" w:rsidRDefault="00DF4D17" w:rsidP="00B27DCC">
            <w:pPr>
              <w:pStyle w:val="TAL"/>
              <w:rPr>
                <w:rFonts w:cs="Arial"/>
                <w:sz w:val="16"/>
                <w:szCs w:val="16"/>
              </w:rPr>
            </w:pPr>
            <w:r w:rsidRPr="00816C4A">
              <w:rPr>
                <w:rFonts w:cs="Arial"/>
                <w:sz w:val="16"/>
                <w:szCs w:val="16"/>
              </w:rPr>
              <w:t>235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DF4D17" w:rsidRPr="00816C4A" w:rsidRDefault="00DF4D17" w:rsidP="00B27DCC">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323266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64C084"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3A2E2F3A" w:rsidR="00DF4D17" w:rsidRPr="00816C4A" w:rsidRDefault="00DF4D17" w:rsidP="00B27DCC">
            <w:pPr>
              <w:pStyle w:val="TAL"/>
              <w:rPr>
                <w:rFonts w:cs="Arial"/>
                <w:sz w:val="16"/>
                <w:szCs w:val="16"/>
              </w:rPr>
            </w:pPr>
            <w:r w:rsidRPr="00816C4A">
              <w:rPr>
                <w:rFonts w:cs="Arial"/>
                <w:sz w:val="16"/>
                <w:szCs w:val="16"/>
              </w:rPr>
              <w:t>236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DF4D17" w:rsidRPr="00816C4A" w:rsidRDefault="00DF4D17" w:rsidP="00B27DCC">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13512A5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DF4D17" w:rsidRPr="00816C4A" w:rsidRDefault="00DF4D17" w:rsidP="00B27DCC">
            <w:pPr>
              <w:pStyle w:val="TAL"/>
              <w:rPr>
                <w:sz w:val="16"/>
                <w:szCs w:val="16"/>
              </w:rPr>
            </w:pPr>
            <w:r w:rsidRPr="00816C4A">
              <w:rPr>
                <w:sz w:val="16"/>
                <w:szCs w:val="16"/>
              </w:rPr>
              <w:t>CT-47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30442E" w14:textId="77777777" w:rsidR="00DF4D17" w:rsidRPr="00816C4A" w:rsidRDefault="00DF4D17" w:rsidP="00B27DCC">
            <w:pPr>
              <w:pStyle w:val="TAL"/>
              <w:rPr>
                <w:rFonts w:cs="Arial"/>
                <w:color w:val="000000"/>
                <w:sz w:val="16"/>
                <w:szCs w:val="16"/>
              </w:rPr>
            </w:pPr>
            <w:r w:rsidRPr="00816C4A">
              <w:rPr>
                <w:rFonts w:cs="Arial"/>
                <w:color w:val="000000"/>
                <w:sz w:val="16"/>
                <w:szCs w:val="16"/>
              </w:rPr>
              <w:t>CP-100181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7AD11832" w:rsidR="00DF4D17" w:rsidRPr="00816C4A" w:rsidRDefault="00DF4D17" w:rsidP="00B27DCC">
            <w:pPr>
              <w:pStyle w:val="TAL"/>
              <w:rPr>
                <w:rFonts w:cs="Arial"/>
                <w:sz w:val="16"/>
                <w:szCs w:val="16"/>
              </w:rPr>
            </w:pPr>
            <w:r w:rsidRPr="00816C4A">
              <w:rPr>
                <w:rFonts w:cs="Arial"/>
                <w:sz w:val="16"/>
                <w:szCs w:val="16"/>
              </w:rPr>
              <w:t>231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DF4D17" w:rsidRPr="00816C4A" w:rsidRDefault="00DF4D17" w:rsidP="00B27DCC">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9.1.0</w:t>
            </w:r>
          </w:p>
        </w:tc>
      </w:tr>
      <w:tr w:rsidR="00DF4D17" w:rsidRPr="00816C4A" w14:paraId="008AB1F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DF4D17" w:rsidRPr="00816C4A" w:rsidRDefault="00DF4D17" w:rsidP="00B27DCC">
            <w:pPr>
              <w:pStyle w:val="TAL"/>
              <w:rPr>
                <w:sz w:val="16"/>
                <w:szCs w:val="16"/>
              </w:rPr>
            </w:pPr>
            <w:r w:rsidRPr="00816C4A">
              <w:rPr>
                <w:sz w:val="16"/>
                <w:szCs w:val="16"/>
              </w:rPr>
              <w:t>CT-48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393622"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2F419BA0" w:rsidR="00DF4D17" w:rsidRPr="00816C4A" w:rsidRDefault="00DF4D17" w:rsidP="00B27DCC">
            <w:pPr>
              <w:pStyle w:val="TAL"/>
              <w:rPr>
                <w:rFonts w:cs="Arial"/>
                <w:sz w:val="16"/>
                <w:szCs w:val="16"/>
              </w:rPr>
            </w:pPr>
            <w:r w:rsidRPr="00816C4A">
              <w:rPr>
                <w:rFonts w:cs="Arial"/>
                <w:sz w:val="16"/>
                <w:szCs w:val="16"/>
              </w:rPr>
              <w:t>0243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DF4D17" w:rsidRPr="00816C4A" w:rsidRDefault="00DF4D17" w:rsidP="00B27DCC">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5C819C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11679A6"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19558344" w:rsidR="00DF4D17" w:rsidRPr="00816C4A" w:rsidRDefault="00DF4D17" w:rsidP="00B27DCC">
            <w:pPr>
              <w:pStyle w:val="TAL"/>
              <w:rPr>
                <w:rFonts w:cs="Arial"/>
                <w:sz w:val="16"/>
                <w:szCs w:val="16"/>
              </w:rPr>
            </w:pPr>
            <w:r w:rsidRPr="00816C4A">
              <w:rPr>
                <w:rFonts w:cs="Arial"/>
                <w:sz w:val="16"/>
                <w:szCs w:val="16"/>
              </w:rPr>
              <w:t>0240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DF4D17" w:rsidRPr="00816C4A" w:rsidRDefault="00DF4D17" w:rsidP="00B27DCC">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0DCFFB1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DF4D17" w:rsidRPr="00816C4A" w:rsidRDefault="00DF4D17" w:rsidP="00B27DCC">
            <w:pPr>
              <w:pStyle w:val="TAL"/>
              <w:rPr>
                <w:sz w:val="16"/>
                <w:szCs w:val="16"/>
              </w:rPr>
            </w:pPr>
            <w:r w:rsidRPr="00816C4A">
              <w:rPr>
                <w:sz w:val="16"/>
                <w:szCs w:val="16"/>
              </w:rPr>
              <w:t>CP-48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B82D538" w14:textId="77777777" w:rsidR="00DF4D17" w:rsidRPr="00816C4A" w:rsidRDefault="00DF4D17" w:rsidP="00B27DCC">
            <w:pPr>
              <w:pStyle w:val="TAL"/>
              <w:rPr>
                <w:rFonts w:cs="Arial"/>
                <w:color w:val="000000"/>
                <w:sz w:val="16"/>
                <w:szCs w:val="16"/>
              </w:rPr>
            </w:pPr>
            <w:r w:rsidRPr="00816C4A">
              <w:rPr>
                <w:rFonts w:cs="Arial"/>
                <w:color w:val="000000"/>
                <w:sz w:val="16"/>
                <w:szCs w:val="16"/>
              </w:rPr>
              <w:t>CP-100393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1B76581F" w:rsidR="00DF4D17" w:rsidRPr="00816C4A" w:rsidRDefault="00DF4D17" w:rsidP="00B27DCC">
            <w:pPr>
              <w:pStyle w:val="TAL"/>
              <w:rPr>
                <w:rFonts w:cs="Arial"/>
                <w:sz w:val="16"/>
                <w:szCs w:val="16"/>
              </w:rPr>
            </w:pPr>
            <w:r w:rsidRPr="00816C4A">
              <w:rPr>
                <w:rFonts w:cs="Arial"/>
                <w:sz w:val="16"/>
                <w:szCs w:val="16"/>
              </w:rPr>
              <w:t>0248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DF4D17" w:rsidRPr="00816C4A" w:rsidRDefault="00DF4D17" w:rsidP="00B27DCC">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9.2.0</w:t>
            </w:r>
          </w:p>
        </w:tc>
      </w:tr>
      <w:tr w:rsidR="00DF4D17" w:rsidRPr="00816C4A" w14:paraId="1B854E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F084A5" w14:textId="77777777" w:rsidR="00DF4D17" w:rsidRPr="00816C4A" w:rsidRDefault="00DF4D17" w:rsidP="00B27DCC">
            <w:pPr>
              <w:pStyle w:val="TAL"/>
              <w:rPr>
                <w:rFonts w:cs="Arial"/>
                <w:color w:val="000000"/>
                <w:sz w:val="16"/>
                <w:szCs w:val="16"/>
              </w:rPr>
            </w:pPr>
            <w:r w:rsidRPr="00816C4A">
              <w:rPr>
                <w:rFonts w:cs="Arial"/>
                <w:sz w:val="16"/>
                <w:szCs w:val="16"/>
              </w:rPr>
              <w:t>CP-100596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1B99F221" w:rsidR="00DF4D17" w:rsidRPr="00816C4A" w:rsidRDefault="00DF4D17" w:rsidP="00B27DCC">
            <w:pPr>
              <w:pStyle w:val="TAL"/>
              <w:rPr>
                <w:rFonts w:cs="Arial"/>
                <w:sz w:val="16"/>
                <w:szCs w:val="16"/>
              </w:rPr>
            </w:pPr>
            <w:r w:rsidRPr="00816C4A">
              <w:rPr>
                <w:rFonts w:cs="Arial"/>
                <w:sz w:val="16"/>
                <w:szCs w:val="16"/>
              </w:rPr>
              <w:t>0254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DF4D17" w:rsidRPr="00816C4A" w:rsidRDefault="00DF4D17" w:rsidP="00B27DCC">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9.3.0</w:t>
            </w:r>
          </w:p>
        </w:tc>
      </w:tr>
      <w:tr w:rsidR="00DF4D17" w:rsidRPr="00816C4A" w14:paraId="21B4406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DF4D17" w:rsidRPr="00816C4A" w:rsidRDefault="00DF4D17" w:rsidP="00B27DCC">
            <w:pPr>
              <w:pStyle w:val="TAL"/>
              <w:rPr>
                <w:sz w:val="16"/>
                <w:szCs w:val="16"/>
              </w:rPr>
            </w:pPr>
            <w:r w:rsidRPr="00816C4A">
              <w:rPr>
                <w:sz w:val="16"/>
                <w:szCs w:val="16"/>
              </w:rPr>
              <w:t>CP-49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B01FD6" w14:textId="77777777" w:rsidR="00DF4D17" w:rsidRPr="00816C4A" w:rsidRDefault="00DF4D17" w:rsidP="00B27DCC">
            <w:pPr>
              <w:pStyle w:val="TAL"/>
              <w:rPr>
                <w:rFonts w:cs="Arial"/>
                <w:sz w:val="16"/>
                <w:szCs w:val="16"/>
              </w:rPr>
            </w:pPr>
            <w:r w:rsidRPr="00816C4A">
              <w:rPr>
                <w:rFonts w:cs="Arial"/>
                <w:sz w:val="16"/>
                <w:szCs w:val="16"/>
              </w:rPr>
              <w:t>CP-100595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70762B00" w:rsidR="00DF4D17" w:rsidRPr="00816C4A" w:rsidRDefault="00DF4D17" w:rsidP="00B27DCC">
            <w:pPr>
              <w:pStyle w:val="TAL"/>
              <w:rPr>
                <w:rFonts w:cs="Arial"/>
                <w:sz w:val="16"/>
                <w:szCs w:val="16"/>
              </w:rPr>
            </w:pPr>
            <w:r w:rsidRPr="00816C4A">
              <w:rPr>
                <w:rFonts w:cs="Arial"/>
                <w:sz w:val="16"/>
                <w:szCs w:val="16"/>
              </w:rPr>
              <w:t>0257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DF4D17" w:rsidRPr="00816C4A" w:rsidRDefault="00DF4D17" w:rsidP="00B27DCC">
            <w:pPr>
              <w:pStyle w:val="TAL"/>
              <w:jc w:val="center"/>
              <w:rPr>
                <w:rFonts w:cs="Arial"/>
                <w:sz w:val="16"/>
                <w:szCs w:val="16"/>
              </w:rPr>
            </w:pPr>
            <w:r w:rsidRPr="00816C4A">
              <w:rPr>
                <w:rFonts w:cs="Arial"/>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DF4D17" w:rsidRPr="00816C4A" w:rsidRDefault="00DF4D17" w:rsidP="00B27DCC">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10.0.0</w:t>
            </w:r>
          </w:p>
        </w:tc>
      </w:tr>
      <w:tr w:rsidR="00DF4D17" w:rsidRPr="00816C4A" w14:paraId="4B9A282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DDB968"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78E4C735" w:rsidR="00DF4D17" w:rsidRPr="00816C4A" w:rsidRDefault="00DF4D17" w:rsidP="00B27DCC">
            <w:pPr>
              <w:pStyle w:val="TAL"/>
              <w:rPr>
                <w:rFonts w:cs="Arial"/>
                <w:sz w:val="16"/>
                <w:szCs w:val="16"/>
              </w:rPr>
            </w:pPr>
            <w:r w:rsidRPr="00816C4A">
              <w:rPr>
                <w:rFonts w:cs="Arial"/>
                <w:sz w:val="16"/>
                <w:szCs w:val="16"/>
              </w:rPr>
              <w:t>0272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DF4D17" w:rsidRPr="00816C4A" w:rsidRDefault="00DF4D17" w:rsidP="00B27DCC">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7F0E77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AE3B776" w14:textId="77777777" w:rsidR="00DF4D17" w:rsidRPr="00816C4A" w:rsidRDefault="00DF4D17" w:rsidP="00B27DCC">
            <w:pPr>
              <w:pStyle w:val="TAL"/>
              <w:rPr>
                <w:rFonts w:cs="Arial"/>
                <w:sz w:val="16"/>
                <w:szCs w:val="16"/>
              </w:rPr>
            </w:pPr>
            <w:r w:rsidRPr="00816C4A">
              <w:rPr>
                <w:rFonts w:cs="Arial"/>
                <w:sz w:val="16"/>
                <w:szCs w:val="16"/>
              </w:rPr>
              <w:t>CP-100828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594791D8" w:rsidR="00DF4D17" w:rsidRPr="00816C4A" w:rsidRDefault="00DF4D17" w:rsidP="00B27DCC">
            <w:pPr>
              <w:pStyle w:val="TAL"/>
              <w:rPr>
                <w:rFonts w:cs="Arial"/>
                <w:sz w:val="16"/>
                <w:szCs w:val="16"/>
              </w:rPr>
            </w:pPr>
            <w:r w:rsidRPr="00816C4A">
              <w:rPr>
                <w:rFonts w:cs="Arial"/>
                <w:sz w:val="16"/>
                <w:szCs w:val="16"/>
              </w:rPr>
              <w:t>0271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DF4D17" w:rsidRPr="00816C4A" w:rsidRDefault="00DF4D17" w:rsidP="00B27DCC">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348794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21DEDD" w14:textId="77777777" w:rsidR="00DF4D17" w:rsidRPr="00816C4A" w:rsidRDefault="00DF4D17" w:rsidP="00B27DCC">
            <w:pPr>
              <w:pStyle w:val="TAL"/>
              <w:rPr>
                <w:rFonts w:cs="Arial"/>
                <w:sz w:val="16"/>
                <w:szCs w:val="16"/>
              </w:rPr>
            </w:pPr>
            <w:r w:rsidRPr="00816C4A">
              <w:rPr>
                <w:rFonts w:cs="Arial"/>
                <w:sz w:val="16"/>
                <w:szCs w:val="16"/>
              </w:rPr>
              <w:t>CP-100825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5294B105" w:rsidR="00DF4D17" w:rsidRPr="00816C4A" w:rsidRDefault="00DF4D17" w:rsidP="00B27DCC">
            <w:pPr>
              <w:pStyle w:val="TAL"/>
              <w:rPr>
                <w:rFonts w:cs="Arial"/>
                <w:sz w:val="16"/>
                <w:szCs w:val="16"/>
              </w:rPr>
            </w:pPr>
            <w:r w:rsidRPr="00816C4A">
              <w:rPr>
                <w:rFonts w:cs="Arial"/>
                <w:sz w:val="16"/>
                <w:szCs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DF4D17" w:rsidRPr="00816C4A" w:rsidRDefault="00DF4D17" w:rsidP="00B27DCC">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6E0F2A4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DF4D17" w:rsidRPr="00816C4A" w:rsidRDefault="00DF4D17" w:rsidP="00B27DCC">
            <w:pPr>
              <w:pStyle w:val="TAL"/>
              <w:rPr>
                <w:sz w:val="16"/>
                <w:szCs w:val="16"/>
              </w:rPr>
            </w:pPr>
            <w:r w:rsidRPr="00816C4A">
              <w:rPr>
                <w:sz w:val="16"/>
                <w:szCs w:val="16"/>
              </w:rPr>
              <w:t>CP-50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3994A" w14:textId="77777777" w:rsidR="00DF4D17" w:rsidRPr="00816C4A" w:rsidRDefault="00DF4D17" w:rsidP="00B27DCC">
            <w:pPr>
              <w:pStyle w:val="TAL"/>
              <w:rPr>
                <w:rFonts w:cs="Arial"/>
                <w:sz w:val="16"/>
                <w:szCs w:val="16"/>
              </w:rPr>
            </w:pPr>
            <w:r w:rsidRPr="00816C4A">
              <w:rPr>
                <w:rFonts w:cs="Arial"/>
                <w:sz w:val="16"/>
                <w:szCs w:val="16"/>
              </w:rPr>
              <w:t>CP-100841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22F02D69" w:rsidR="00DF4D17" w:rsidRPr="00816C4A" w:rsidRDefault="00DF4D17" w:rsidP="00B27DCC">
            <w:pPr>
              <w:pStyle w:val="TAL"/>
              <w:rPr>
                <w:rFonts w:cs="Arial"/>
                <w:sz w:val="16"/>
                <w:szCs w:val="16"/>
              </w:rPr>
            </w:pPr>
            <w:r w:rsidRPr="00816C4A">
              <w:rPr>
                <w:rFonts w:cs="Arial"/>
                <w:sz w:val="16"/>
                <w:szCs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DF4D17" w:rsidRPr="00816C4A" w:rsidRDefault="00DF4D17" w:rsidP="00B27DCC">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10.1.0</w:t>
            </w:r>
          </w:p>
        </w:tc>
      </w:tr>
      <w:tr w:rsidR="00DF4D17" w:rsidRPr="00816C4A" w14:paraId="7DE275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DECF7DA" w14:textId="77777777" w:rsidR="00DF4D17" w:rsidRPr="00816C4A" w:rsidRDefault="00DF4D17" w:rsidP="00B27DCC">
            <w:pPr>
              <w:pStyle w:val="TAL"/>
              <w:rPr>
                <w:rFonts w:cs="Arial"/>
                <w:sz w:val="16"/>
                <w:szCs w:val="16"/>
              </w:rPr>
            </w:pPr>
            <w:r w:rsidRPr="003B453F">
              <w:rPr>
                <w:rFonts w:cs="Arial"/>
                <w:sz w:val="16"/>
                <w:szCs w:val="16"/>
              </w:rPr>
              <w:t>CP-110239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7FB3CDF3" w:rsidR="00DF4D17" w:rsidRPr="00816C4A" w:rsidRDefault="00DF4D17" w:rsidP="00B27DCC">
            <w:pPr>
              <w:pStyle w:val="TAL"/>
              <w:rPr>
                <w:rFonts w:cs="Arial"/>
                <w:sz w:val="16"/>
                <w:szCs w:val="16"/>
              </w:rPr>
            </w:pPr>
            <w:r w:rsidRPr="00816C4A">
              <w:rPr>
                <w:rFonts w:cs="Arial"/>
                <w:sz w:val="16"/>
                <w:szCs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DF4D17" w:rsidRPr="00816C4A" w:rsidRDefault="00DF4D17" w:rsidP="00B27DCC">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96518E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6B22872"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4400DDB6" w:rsidR="00DF4D17" w:rsidRPr="00816C4A" w:rsidRDefault="00DF4D17" w:rsidP="00B27DCC">
            <w:pPr>
              <w:pStyle w:val="TAL"/>
              <w:rPr>
                <w:rFonts w:cs="Arial"/>
                <w:sz w:val="16"/>
                <w:szCs w:val="16"/>
              </w:rPr>
            </w:pPr>
            <w:r w:rsidRPr="00816C4A">
              <w:rPr>
                <w:rFonts w:cs="Arial"/>
                <w:sz w:val="16"/>
                <w:szCs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DF4D17" w:rsidRPr="00816C4A" w:rsidRDefault="00DF4D17" w:rsidP="00B27DCC">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20530C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15AB109"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580472E0" w:rsidR="00DF4D17" w:rsidRPr="00816C4A" w:rsidRDefault="00DF4D17" w:rsidP="00B27DCC">
            <w:pPr>
              <w:pStyle w:val="TAL"/>
              <w:rPr>
                <w:rFonts w:cs="Arial"/>
                <w:sz w:val="16"/>
                <w:szCs w:val="16"/>
              </w:rPr>
            </w:pPr>
            <w:r w:rsidRPr="00816C4A">
              <w:rPr>
                <w:rFonts w:cs="Arial"/>
                <w:sz w:val="16"/>
                <w:szCs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DF4D17" w:rsidRPr="00816C4A" w:rsidRDefault="00DF4D17" w:rsidP="00B27DCC">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6B860D7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CC79148"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4F6D3CCF" w:rsidR="00DF4D17" w:rsidRPr="00816C4A" w:rsidRDefault="00DF4D17" w:rsidP="00B27DCC">
            <w:pPr>
              <w:pStyle w:val="TAL"/>
              <w:rPr>
                <w:rFonts w:cs="Arial"/>
                <w:sz w:val="16"/>
                <w:szCs w:val="16"/>
              </w:rPr>
            </w:pPr>
            <w:r w:rsidRPr="00816C4A">
              <w:rPr>
                <w:rFonts w:cs="Arial"/>
                <w:sz w:val="16"/>
                <w:szCs w:val="16"/>
              </w:rPr>
              <w:t>0280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DF4D17" w:rsidRPr="00816C4A" w:rsidRDefault="00DF4D17" w:rsidP="00B27DCC">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03CA64C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BB90EC" w14:textId="77777777" w:rsidR="00DF4D17" w:rsidRPr="00816C4A" w:rsidRDefault="00DF4D17" w:rsidP="00B27DCC">
            <w:pPr>
              <w:pStyle w:val="TAL"/>
              <w:rPr>
                <w:rFonts w:cs="Arial"/>
                <w:sz w:val="16"/>
                <w:szCs w:val="16"/>
              </w:rPr>
            </w:pPr>
            <w:r w:rsidRPr="003B453F">
              <w:rPr>
                <w:rFonts w:cs="Arial"/>
                <w:sz w:val="16"/>
                <w:szCs w:val="16"/>
              </w:rPr>
              <w:t>CP-110238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43A6EA9D" w:rsidR="00DF4D17" w:rsidRPr="00816C4A" w:rsidRDefault="00DF4D17" w:rsidP="00B27DCC">
            <w:pPr>
              <w:pStyle w:val="TAL"/>
              <w:rPr>
                <w:rFonts w:cs="Arial"/>
                <w:sz w:val="16"/>
                <w:szCs w:val="16"/>
              </w:rPr>
            </w:pPr>
            <w:r w:rsidRPr="00816C4A">
              <w:rPr>
                <w:rFonts w:cs="Arial"/>
                <w:sz w:val="16"/>
                <w:szCs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DF4D17" w:rsidRPr="00816C4A" w:rsidRDefault="00DF4D17" w:rsidP="00B27DCC">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7D6330A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DF4D17" w:rsidRPr="00816C4A" w:rsidRDefault="00DF4D17" w:rsidP="00B27DCC">
            <w:pPr>
              <w:pStyle w:val="TAL"/>
              <w:rPr>
                <w:sz w:val="16"/>
                <w:szCs w:val="16"/>
              </w:rPr>
            </w:pPr>
            <w:r w:rsidRPr="00816C4A">
              <w:rPr>
                <w:sz w:val="16"/>
                <w:szCs w:val="16"/>
              </w:rPr>
              <w:lastRenderedPageBreak/>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A67FBD6" w14:textId="77777777" w:rsidR="00DF4D17" w:rsidRPr="00816C4A" w:rsidRDefault="00DF4D17" w:rsidP="00B27DCC">
            <w:pPr>
              <w:pStyle w:val="TAL"/>
              <w:rPr>
                <w:rFonts w:cs="Arial"/>
                <w:sz w:val="16"/>
                <w:szCs w:val="16"/>
              </w:rPr>
            </w:pPr>
            <w:r w:rsidRPr="003B453F">
              <w:rPr>
                <w:rFonts w:cs="Arial"/>
                <w:sz w:val="16"/>
                <w:szCs w:val="16"/>
              </w:rPr>
              <w:t>CP-110298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4DF62BB7" w:rsidR="00DF4D17" w:rsidRPr="00816C4A" w:rsidRDefault="00DF4D17" w:rsidP="00B27DCC">
            <w:pPr>
              <w:pStyle w:val="TAL"/>
              <w:rPr>
                <w:rFonts w:cs="Arial"/>
                <w:sz w:val="16"/>
                <w:szCs w:val="16"/>
              </w:rPr>
            </w:pPr>
            <w:r w:rsidRPr="00816C4A">
              <w:rPr>
                <w:rFonts w:cs="Arial"/>
                <w:sz w:val="16"/>
                <w:szCs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DF4D17" w:rsidRPr="00816C4A" w:rsidRDefault="00DF4D17" w:rsidP="00B27DCC">
            <w:pPr>
              <w:pStyle w:val="TAL"/>
              <w:jc w:val="center"/>
              <w:rPr>
                <w:rFonts w:cs="Arial"/>
                <w:sz w:val="16"/>
                <w:szCs w:val="16"/>
              </w:rPr>
            </w:pPr>
            <w:r w:rsidRPr="00816C4A">
              <w:rPr>
                <w:rFonts w:cs="Arial"/>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DF4D17" w:rsidRPr="00816C4A" w:rsidRDefault="00DF4D17" w:rsidP="00B27DCC">
            <w:pPr>
              <w:pStyle w:val="TAL"/>
              <w:jc w:val="center"/>
              <w:rPr>
                <w:rFonts w:cs="Arial"/>
                <w:sz w:val="16"/>
                <w:szCs w:val="16"/>
              </w:rPr>
            </w:pPr>
            <w:r w:rsidRPr="00816C4A">
              <w:rPr>
                <w:rFonts w:cs="Arial"/>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DF4D17" w:rsidRPr="00816C4A" w:rsidRDefault="00DF4D17" w:rsidP="00B27DCC">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AEB568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B921A67" w14:textId="77777777" w:rsidR="00DF4D17" w:rsidRPr="00816C4A" w:rsidRDefault="00DF4D17" w:rsidP="00B27DCC">
            <w:pPr>
              <w:pStyle w:val="TAL"/>
              <w:rPr>
                <w:rFonts w:cs="Arial"/>
                <w:sz w:val="16"/>
                <w:szCs w:val="16"/>
              </w:rPr>
            </w:pPr>
            <w:r w:rsidRPr="003B453F">
              <w:rPr>
                <w:rFonts w:cs="Arial"/>
                <w:sz w:val="16"/>
                <w:szCs w:val="16"/>
              </w:rPr>
              <w:t>CP-110243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F8F2524" w:rsidR="00DF4D17" w:rsidRPr="00816C4A" w:rsidRDefault="00DF4D17" w:rsidP="00B27DCC">
            <w:pPr>
              <w:pStyle w:val="TAL"/>
              <w:rPr>
                <w:rFonts w:cs="Arial"/>
                <w:sz w:val="16"/>
                <w:szCs w:val="16"/>
              </w:rPr>
            </w:pPr>
            <w:r w:rsidRPr="00816C4A">
              <w:rPr>
                <w:rFonts w:cs="Arial"/>
                <w:sz w:val="16"/>
                <w:szCs w:val="16"/>
              </w:rPr>
              <w:t>0290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DF4D17" w:rsidRPr="00816C4A" w:rsidRDefault="00DF4D17" w:rsidP="00B27DCC">
            <w:pPr>
              <w:pStyle w:val="TAL"/>
              <w:jc w:val="center"/>
              <w:rPr>
                <w:rFonts w:cs="Arial"/>
                <w:sz w:val="16"/>
                <w:szCs w:val="16"/>
              </w:rPr>
            </w:pPr>
            <w:r w:rsidRPr="00816C4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DF4D17" w:rsidRPr="00816C4A" w:rsidRDefault="00DF4D17" w:rsidP="00B27DCC">
            <w:pPr>
              <w:pStyle w:val="TAL"/>
              <w:jc w:val="center"/>
              <w:rPr>
                <w:rFonts w:cs="Arial"/>
                <w:sz w:val="16"/>
                <w:szCs w:val="16"/>
              </w:rPr>
            </w:pPr>
            <w:r w:rsidRPr="00816C4A">
              <w:rPr>
                <w:rFonts w:cs="Arial"/>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DF4D17" w:rsidRPr="00816C4A" w:rsidRDefault="00DF4D17" w:rsidP="00B27DCC">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52C6E6A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DF4D17" w:rsidRPr="00816C4A" w:rsidRDefault="00DF4D17" w:rsidP="00B27DCC">
            <w:pPr>
              <w:pStyle w:val="TAL"/>
              <w:rPr>
                <w:sz w:val="16"/>
                <w:szCs w:val="16"/>
              </w:rPr>
            </w:pPr>
            <w:r w:rsidRPr="00816C4A">
              <w:rPr>
                <w:sz w:val="16"/>
                <w:szCs w:val="16"/>
              </w:rPr>
              <w:t>CP-51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5A84ED" w14:textId="77777777" w:rsidR="00DF4D17" w:rsidRPr="00816C4A" w:rsidRDefault="00DF4D17" w:rsidP="00B27DCC">
            <w:pPr>
              <w:pStyle w:val="TAL"/>
              <w:rPr>
                <w:rFonts w:cs="Arial"/>
                <w:sz w:val="16"/>
                <w:szCs w:val="16"/>
              </w:rPr>
            </w:pPr>
            <w:r w:rsidRPr="003B453F">
              <w:rPr>
                <w:rFonts w:cs="Arial"/>
                <w:sz w:val="16"/>
                <w:szCs w:val="16"/>
              </w:rPr>
              <w:t>CP-110217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1E67C3A9"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DF4D17" w:rsidRPr="00816C4A" w:rsidRDefault="00DF4D17" w:rsidP="00B27DCC">
            <w:pPr>
              <w:pStyle w:val="TAL"/>
              <w:jc w:val="center"/>
              <w:rPr>
                <w:rFonts w:cs="Arial"/>
                <w:sz w:val="16"/>
                <w:szCs w:val="16"/>
              </w:rPr>
            </w:pPr>
            <w:r w:rsidRPr="00816C4A">
              <w:rPr>
                <w:rFonts w:cs="Arial"/>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DF4D17" w:rsidRPr="00816C4A" w:rsidRDefault="00DF4D17" w:rsidP="00B27DCC">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10.2.0</w:t>
            </w:r>
          </w:p>
        </w:tc>
      </w:tr>
      <w:tr w:rsidR="00DF4D17" w:rsidRPr="00816C4A" w14:paraId="162F8FE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28D7D"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184DF7C7" w:rsidR="00DF4D17" w:rsidRPr="00816C4A" w:rsidRDefault="00DF4D17" w:rsidP="00B27DCC">
            <w:pPr>
              <w:pStyle w:val="TAL"/>
              <w:rPr>
                <w:rFonts w:cs="Arial"/>
                <w:sz w:val="16"/>
                <w:szCs w:val="16"/>
              </w:rPr>
            </w:pPr>
            <w:r w:rsidRPr="00816C4A">
              <w:rPr>
                <w:rFonts w:cs="Arial"/>
                <w:sz w:val="16"/>
                <w:szCs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DF4D17" w:rsidRPr="00816C4A" w:rsidRDefault="00DF4D17" w:rsidP="00B27DCC">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2734F23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A688A6"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361500F0" w:rsidR="00DF4D17" w:rsidRPr="00816C4A" w:rsidRDefault="00DF4D17" w:rsidP="00B27DCC">
            <w:pPr>
              <w:pStyle w:val="TAL"/>
              <w:rPr>
                <w:rFonts w:cs="Arial"/>
                <w:sz w:val="16"/>
                <w:szCs w:val="16"/>
              </w:rPr>
            </w:pPr>
            <w:r w:rsidRPr="00816C4A">
              <w:rPr>
                <w:rFonts w:cs="Arial"/>
                <w:sz w:val="16"/>
                <w:szCs w:val="16"/>
              </w:rPr>
              <w:t>0292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DF4D17" w:rsidRPr="00816C4A" w:rsidRDefault="00DF4D17" w:rsidP="00B27DCC">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6EA51D6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A5D5CDE" w14:textId="77777777" w:rsidR="00DF4D17" w:rsidRPr="00816C4A" w:rsidRDefault="00DF4D17" w:rsidP="00B27DCC">
            <w:pPr>
              <w:pStyle w:val="TAL"/>
              <w:rPr>
                <w:rFonts w:cs="Arial"/>
                <w:sz w:val="16"/>
                <w:szCs w:val="16"/>
              </w:rPr>
            </w:pPr>
            <w:r w:rsidRPr="003B453F">
              <w:rPr>
                <w:rFonts w:cs="Arial"/>
                <w:sz w:val="16"/>
                <w:szCs w:val="16"/>
              </w:rPr>
              <w:t>CP-110530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28EFF3F" w:rsidR="00DF4D17" w:rsidRPr="00816C4A" w:rsidRDefault="00DF4D17" w:rsidP="00B27DCC">
            <w:pPr>
              <w:pStyle w:val="TAL"/>
              <w:rPr>
                <w:rFonts w:cs="Arial"/>
                <w:sz w:val="16"/>
                <w:szCs w:val="16"/>
              </w:rPr>
            </w:pPr>
            <w:r w:rsidRPr="00816C4A">
              <w:rPr>
                <w:rFonts w:cs="Arial"/>
                <w:sz w:val="16"/>
                <w:szCs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DF4D17" w:rsidRPr="00816C4A" w:rsidRDefault="00DF4D17" w:rsidP="00B27DCC">
            <w:pPr>
              <w:pStyle w:val="TAL"/>
              <w:jc w:val="center"/>
              <w:rPr>
                <w:rFonts w:cs="Arial"/>
                <w:sz w:val="16"/>
                <w:szCs w:val="16"/>
              </w:rPr>
            </w:pPr>
            <w:r w:rsidRPr="00816C4A">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DF4D17" w:rsidRPr="00816C4A" w:rsidRDefault="00DF4D17" w:rsidP="00B27DCC">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5B37A9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DF4D17" w:rsidRPr="00816C4A" w:rsidRDefault="00DF4D17" w:rsidP="00B27DCC">
            <w:pPr>
              <w:pStyle w:val="TAL"/>
              <w:rPr>
                <w:sz w:val="16"/>
                <w:szCs w:val="16"/>
              </w:rPr>
            </w:pPr>
            <w:r w:rsidRPr="00816C4A">
              <w:rPr>
                <w:sz w:val="16"/>
                <w:szCs w:val="16"/>
              </w:rPr>
              <w:t>CP-52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91DBFB" w14:textId="77777777" w:rsidR="00DF4D17" w:rsidRPr="00816C4A" w:rsidRDefault="00DF4D17" w:rsidP="00B27DCC">
            <w:pPr>
              <w:pStyle w:val="TAL"/>
              <w:rPr>
                <w:rFonts w:cs="Arial"/>
                <w:sz w:val="16"/>
                <w:szCs w:val="16"/>
              </w:rPr>
            </w:pPr>
            <w:r w:rsidRPr="003B453F">
              <w:rPr>
                <w:rFonts w:cs="Arial"/>
                <w:sz w:val="16"/>
                <w:szCs w:val="16"/>
              </w:rPr>
              <w:t>CP-110499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42A4F9D6" w:rsidR="00DF4D17" w:rsidRPr="00816C4A" w:rsidRDefault="00DF4D17" w:rsidP="00B27DCC">
            <w:pPr>
              <w:pStyle w:val="TAL"/>
              <w:rPr>
                <w:rFonts w:cs="Arial"/>
                <w:sz w:val="16"/>
                <w:szCs w:val="16"/>
              </w:rPr>
            </w:pPr>
            <w:r w:rsidRPr="00816C4A">
              <w:rPr>
                <w:rFonts w:cs="Arial"/>
                <w:sz w:val="16"/>
                <w:szCs w:val="16"/>
              </w:rPr>
              <w:t>0296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DF4D17" w:rsidRPr="00816C4A" w:rsidRDefault="00DF4D17" w:rsidP="00B27DCC">
            <w:pPr>
              <w:pStyle w:val="TAL"/>
              <w:jc w:val="center"/>
              <w:rPr>
                <w:rFonts w:cs="Arial"/>
                <w:sz w:val="16"/>
                <w:szCs w:val="16"/>
              </w:rPr>
            </w:pPr>
            <w:r w:rsidRPr="00816C4A">
              <w:rPr>
                <w:rFonts w:cs="Arial"/>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DF4D17" w:rsidRPr="00816C4A" w:rsidRDefault="00DF4D17" w:rsidP="00B27DCC">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10.3.0</w:t>
            </w:r>
          </w:p>
        </w:tc>
      </w:tr>
      <w:tr w:rsidR="00DF4D17" w:rsidRPr="00816C4A" w14:paraId="475695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DF4D17" w:rsidRPr="00816C4A" w:rsidRDefault="00DF4D17" w:rsidP="00B27DCC">
            <w:pPr>
              <w:pStyle w:val="TAL"/>
              <w:rPr>
                <w:sz w:val="16"/>
                <w:szCs w:val="16"/>
              </w:rPr>
            </w:pPr>
            <w:r w:rsidRPr="00816C4A">
              <w:rPr>
                <w:sz w:val="16"/>
                <w:szCs w:val="16"/>
              </w:rPr>
              <w:t>CP-53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7434E0" w14:textId="77777777" w:rsidR="00DF4D17" w:rsidRPr="00816C4A" w:rsidRDefault="00DF4D17" w:rsidP="00B27DCC">
            <w:pPr>
              <w:pStyle w:val="TAL"/>
              <w:rPr>
                <w:rFonts w:cs="Arial"/>
                <w:sz w:val="16"/>
                <w:szCs w:val="16"/>
              </w:rPr>
            </w:pPr>
            <w:r w:rsidRPr="00816C4A">
              <w:rPr>
                <w:rFonts w:cs="Arial"/>
                <w:sz w:val="16"/>
                <w:szCs w:val="16"/>
              </w:rPr>
              <w:t>CP-110596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DF4D17" w:rsidRPr="00816C4A" w:rsidRDefault="00DF4D17" w:rsidP="00B27DCC">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08EFE59E" w:rsidR="00DF4D17" w:rsidRPr="00816C4A" w:rsidRDefault="00DF4D17" w:rsidP="00B27DCC">
            <w:pPr>
              <w:pStyle w:val="TAL"/>
              <w:rPr>
                <w:rFonts w:cs="Arial"/>
                <w:sz w:val="16"/>
                <w:szCs w:val="16"/>
              </w:rPr>
            </w:pPr>
            <w:r w:rsidRPr="00816C4A">
              <w:rPr>
                <w:rFonts w:cs="Arial"/>
                <w:sz w:val="16"/>
                <w:szCs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DF4D17" w:rsidRPr="00816C4A" w:rsidRDefault="00DF4D17" w:rsidP="00B27DCC">
            <w:pPr>
              <w:pStyle w:val="TAL"/>
              <w:jc w:val="center"/>
              <w:rPr>
                <w:rFonts w:cs="Arial"/>
                <w:sz w:val="16"/>
                <w:szCs w:val="16"/>
              </w:rPr>
            </w:pPr>
            <w:r w:rsidRPr="00816C4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DF4D17" w:rsidRPr="00816C4A" w:rsidRDefault="00DF4D17" w:rsidP="00B27DCC">
            <w:pPr>
              <w:pStyle w:val="TAL"/>
              <w:jc w:val="center"/>
              <w:rPr>
                <w:rFonts w:cs="Arial"/>
                <w:sz w:val="16"/>
                <w:szCs w:val="16"/>
              </w:rPr>
            </w:pPr>
            <w:r w:rsidRPr="00816C4A">
              <w:rPr>
                <w:rFonts w:cs="Arial"/>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DF4D17" w:rsidRPr="00816C4A" w:rsidRDefault="00DF4D17" w:rsidP="00B27DCC">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10.4.0</w:t>
            </w:r>
          </w:p>
        </w:tc>
      </w:tr>
      <w:tr w:rsidR="00DF4D17" w:rsidRPr="00816C4A" w14:paraId="2431C42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F175205"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5B7274A1" w:rsidR="00DF4D17" w:rsidRPr="00816C4A" w:rsidRDefault="00DF4D17" w:rsidP="00B27DCC">
            <w:pPr>
              <w:pStyle w:val="TAL"/>
              <w:rPr>
                <w:rFonts w:cs="Arial"/>
                <w:sz w:val="16"/>
                <w:szCs w:val="16"/>
              </w:rPr>
            </w:pPr>
            <w:r w:rsidRPr="00816C4A">
              <w:rPr>
                <w:rFonts w:cs="Arial"/>
                <w:color w:val="000000"/>
                <w:sz w:val="16"/>
                <w:szCs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6C5DCA4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8E5E79E"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4E673FB4" w:rsidR="00DF4D17" w:rsidRPr="00816C4A" w:rsidRDefault="00DF4D17" w:rsidP="00B27DCC">
            <w:pPr>
              <w:pStyle w:val="TAL"/>
              <w:rPr>
                <w:rFonts w:cs="Arial"/>
                <w:sz w:val="16"/>
                <w:szCs w:val="16"/>
              </w:rPr>
            </w:pPr>
            <w:r w:rsidRPr="00816C4A">
              <w:rPr>
                <w:rFonts w:cs="Arial"/>
                <w:color w:val="000000"/>
                <w:sz w:val="16"/>
                <w:szCs w:val="16"/>
              </w:rPr>
              <w:t>0304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E5757C" w14:textId="77777777" w:rsidR="00DF4D17" w:rsidRPr="00816C4A" w:rsidRDefault="00DF4D17" w:rsidP="00B27DCC">
            <w:pPr>
              <w:pStyle w:val="TAL"/>
              <w:rPr>
                <w:rFonts w:cs="Arial"/>
                <w:sz w:val="16"/>
                <w:szCs w:val="16"/>
              </w:rPr>
            </w:pPr>
            <w:r w:rsidRPr="00816C4A">
              <w:rPr>
                <w:rFonts w:cs="Arial"/>
                <w:sz w:val="16"/>
                <w:szCs w:val="16"/>
              </w:rPr>
              <w:t xml:space="preserve">Alignment with ETSI TS 102 223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6C10E3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3D7136"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2B3389F4" w:rsidR="00DF4D17" w:rsidRPr="00816C4A" w:rsidRDefault="00DF4D17" w:rsidP="00B27DCC">
            <w:pPr>
              <w:pStyle w:val="TAL"/>
              <w:rPr>
                <w:rFonts w:cs="Arial"/>
                <w:sz w:val="16"/>
                <w:szCs w:val="16"/>
              </w:rPr>
            </w:pPr>
            <w:r w:rsidRPr="00816C4A">
              <w:rPr>
                <w:rFonts w:cs="Arial"/>
                <w:color w:val="000000"/>
                <w:sz w:val="16"/>
                <w:szCs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DF4D17" w:rsidRPr="00816C4A" w:rsidRDefault="00DF4D17" w:rsidP="00B27DCC">
            <w:pPr>
              <w:pStyle w:val="TAL"/>
              <w:jc w:val="center"/>
              <w:rPr>
                <w:rFonts w:cs="Arial"/>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DF4D17" w:rsidRPr="00816C4A" w:rsidRDefault="00DF4D17" w:rsidP="00B27DCC">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10.5.0</w:t>
            </w:r>
          </w:p>
        </w:tc>
      </w:tr>
      <w:tr w:rsidR="00DF4D17" w:rsidRPr="00816C4A" w14:paraId="1DA29BD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AB10C4F" w14:textId="77777777" w:rsidR="00DF4D17" w:rsidRPr="00816C4A" w:rsidRDefault="00DF4D17" w:rsidP="00B27DCC">
            <w:pPr>
              <w:pStyle w:val="TAL"/>
              <w:rPr>
                <w:rFonts w:cs="Arial"/>
                <w:sz w:val="16"/>
                <w:szCs w:val="16"/>
              </w:rPr>
            </w:pPr>
            <w:r w:rsidRPr="00816C4A">
              <w:rPr>
                <w:rFonts w:cs="Arial"/>
                <w:sz w:val="16"/>
                <w:szCs w:val="16"/>
              </w:rPr>
              <w:t>CP-110901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7CAFFE4A" w:rsidR="00DF4D17" w:rsidRPr="00816C4A" w:rsidRDefault="00DF4D17" w:rsidP="00B27DCC">
            <w:pPr>
              <w:pStyle w:val="TAL"/>
              <w:rPr>
                <w:rFonts w:cs="Arial"/>
                <w:color w:val="000000"/>
                <w:sz w:val="16"/>
                <w:szCs w:val="16"/>
              </w:rPr>
            </w:pPr>
            <w:r w:rsidRPr="00816C4A">
              <w:rPr>
                <w:rFonts w:cs="Arial"/>
                <w:color w:val="000000"/>
                <w:sz w:val="16"/>
                <w:szCs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DF4D17" w:rsidRPr="00816C4A" w:rsidRDefault="00DF4D17" w:rsidP="00B27DCC">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19EBE0B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DF4D17" w:rsidRPr="00816C4A" w:rsidRDefault="00DF4D17" w:rsidP="00B27DCC">
            <w:pPr>
              <w:pStyle w:val="TAL"/>
              <w:rPr>
                <w:sz w:val="16"/>
                <w:szCs w:val="16"/>
              </w:rPr>
            </w:pPr>
            <w:r w:rsidRPr="00816C4A">
              <w:rPr>
                <w:sz w:val="16"/>
                <w:szCs w:val="16"/>
              </w:rPr>
              <w:t>CP-54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E6315A" w14:textId="77777777" w:rsidR="00DF4D17" w:rsidRPr="00816C4A" w:rsidRDefault="00DF4D17" w:rsidP="00B27DCC">
            <w:pPr>
              <w:pStyle w:val="TAL"/>
              <w:rPr>
                <w:rFonts w:cs="Arial"/>
                <w:sz w:val="16"/>
                <w:szCs w:val="16"/>
              </w:rPr>
            </w:pPr>
            <w:r w:rsidRPr="00816C4A">
              <w:rPr>
                <w:rFonts w:cs="Arial"/>
                <w:sz w:val="16"/>
                <w:szCs w:val="16"/>
              </w:rPr>
              <w:t>CP-110900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5AF4FD80" w:rsidR="00DF4D17" w:rsidRPr="00816C4A" w:rsidRDefault="00DF4D17" w:rsidP="00B27DCC">
            <w:pPr>
              <w:pStyle w:val="TAL"/>
              <w:rPr>
                <w:rFonts w:cs="Arial"/>
                <w:color w:val="000000"/>
                <w:sz w:val="16"/>
                <w:szCs w:val="16"/>
              </w:rPr>
            </w:pPr>
            <w:r w:rsidRPr="00816C4A">
              <w:rPr>
                <w:rFonts w:cs="Arial"/>
                <w:color w:val="000000"/>
                <w:sz w:val="16"/>
                <w:szCs w:val="16"/>
              </w:rPr>
              <w:t>0299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DF4D17" w:rsidRPr="00816C4A" w:rsidRDefault="00DF4D17" w:rsidP="00B27DCC">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11.0.0</w:t>
            </w:r>
          </w:p>
        </w:tc>
      </w:tr>
      <w:tr w:rsidR="00DF4D17" w:rsidRPr="00816C4A" w14:paraId="26CAAED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E1754F" w14:textId="77777777" w:rsidR="00DF4D17" w:rsidRPr="00816C4A" w:rsidRDefault="00DF4D17" w:rsidP="00B27DCC">
            <w:pPr>
              <w:pStyle w:val="TAL"/>
              <w:rPr>
                <w:rFonts w:cs="Arial"/>
                <w:sz w:val="16"/>
                <w:szCs w:val="16"/>
              </w:rPr>
            </w:pPr>
            <w:r w:rsidRPr="00816C4A">
              <w:rPr>
                <w:rFonts w:cs="Arial"/>
                <w:sz w:val="16"/>
                <w:szCs w:val="16"/>
              </w:rPr>
              <w:t>CP-120146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4380833C" w:rsidR="00DF4D17" w:rsidRPr="00816C4A" w:rsidRDefault="00DF4D17" w:rsidP="00B27DCC">
            <w:pPr>
              <w:pStyle w:val="TAL"/>
              <w:rPr>
                <w:rFonts w:cs="Arial"/>
                <w:color w:val="000000"/>
                <w:sz w:val="16"/>
                <w:szCs w:val="16"/>
              </w:rPr>
            </w:pPr>
            <w:r w:rsidRPr="00816C4A">
              <w:rPr>
                <w:rFonts w:cs="Arial"/>
                <w:color w:val="000000"/>
                <w:sz w:val="16"/>
                <w:szCs w:val="16"/>
              </w:rPr>
              <w:t>0313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51EEE1" w14:textId="77777777" w:rsidR="00DF4D17" w:rsidRPr="00816C4A" w:rsidRDefault="00DF4D17" w:rsidP="00B27DCC">
            <w:pPr>
              <w:pStyle w:val="TAL"/>
              <w:rPr>
                <w:rFonts w:cs="Arial"/>
                <w:sz w:val="16"/>
                <w:szCs w:val="16"/>
              </w:rPr>
            </w:pPr>
            <w:r w:rsidRPr="00816C4A">
              <w:rPr>
                <w:rFonts w:cs="Arial"/>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75FB1F1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DF4D17" w:rsidRPr="00816C4A" w:rsidRDefault="00DF4D17" w:rsidP="00B27DCC">
            <w:pPr>
              <w:pStyle w:val="TAL"/>
              <w:rPr>
                <w:sz w:val="16"/>
                <w:szCs w:val="16"/>
              </w:rPr>
            </w:pPr>
            <w:r w:rsidRPr="00816C4A">
              <w:rPr>
                <w:sz w:val="16"/>
                <w:szCs w:val="16"/>
              </w:rPr>
              <w:t>CP-55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4DF6EF7" w14:textId="77777777" w:rsidR="00DF4D17" w:rsidRPr="00816C4A" w:rsidRDefault="00DF4D17" w:rsidP="00B27DCC">
            <w:pPr>
              <w:pStyle w:val="TAL"/>
              <w:rPr>
                <w:rFonts w:cs="Arial"/>
                <w:sz w:val="16"/>
                <w:szCs w:val="16"/>
              </w:rPr>
            </w:pPr>
            <w:r w:rsidRPr="00816C4A">
              <w:rPr>
                <w:rFonts w:cs="Arial"/>
                <w:sz w:val="16"/>
                <w:szCs w:val="16"/>
              </w:rPr>
              <w:t>CP-120147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4C742235" w:rsidR="00DF4D17" w:rsidRPr="00816C4A" w:rsidRDefault="00DF4D17" w:rsidP="00B27DCC">
            <w:pPr>
              <w:pStyle w:val="TAL"/>
              <w:rPr>
                <w:rFonts w:cs="Arial"/>
                <w:color w:val="000000"/>
                <w:sz w:val="16"/>
                <w:szCs w:val="16"/>
              </w:rPr>
            </w:pPr>
            <w:r w:rsidRPr="00816C4A">
              <w:rPr>
                <w:rFonts w:cs="Arial"/>
                <w:color w:val="000000"/>
                <w:sz w:val="16"/>
                <w:szCs w:val="16"/>
              </w:rPr>
              <w:t>0317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DF4D17" w:rsidRPr="00816C4A" w:rsidRDefault="00DF4D17" w:rsidP="00B27DCC">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10.6.0</w:t>
            </w:r>
          </w:p>
        </w:tc>
      </w:tr>
      <w:tr w:rsidR="00DF4D17" w:rsidRPr="00816C4A" w14:paraId="42DCA66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B975728" w14:textId="77777777" w:rsidR="00DF4D17" w:rsidRPr="00816C4A" w:rsidRDefault="00DF4D17" w:rsidP="00B27DCC">
            <w:pPr>
              <w:pStyle w:val="TAL"/>
              <w:rPr>
                <w:rFonts w:cs="Arial"/>
                <w:sz w:val="16"/>
                <w:szCs w:val="16"/>
              </w:rPr>
            </w:pPr>
            <w:r w:rsidRPr="00816C4A">
              <w:rPr>
                <w:rFonts w:cs="Arial"/>
                <w:sz w:val="16"/>
                <w:szCs w:val="16"/>
              </w:rPr>
              <w:t>CP-120387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2A5677E7" w:rsidR="00DF4D17" w:rsidRPr="00816C4A" w:rsidRDefault="00DF4D17" w:rsidP="00B27DCC">
            <w:pPr>
              <w:pStyle w:val="TAL"/>
              <w:rPr>
                <w:rFonts w:cs="Arial"/>
                <w:color w:val="000000"/>
                <w:sz w:val="16"/>
                <w:szCs w:val="16"/>
              </w:rPr>
            </w:pPr>
            <w:r w:rsidRPr="00816C4A">
              <w:rPr>
                <w:rFonts w:cs="Arial"/>
                <w:color w:val="000000"/>
                <w:sz w:val="16"/>
                <w:szCs w:val="16"/>
              </w:rPr>
              <w:t>321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DF4D17" w:rsidRPr="00816C4A" w:rsidRDefault="00DF4D17" w:rsidP="00B27DCC">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F642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92F835"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5E922A8B" w:rsidR="00DF4D17" w:rsidRPr="00816C4A" w:rsidRDefault="00DF4D17" w:rsidP="00B27DCC">
            <w:pPr>
              <w:pStyle w:val="TAL"/>
              <w:rPr>
                <w:rFonts w:cs="Arial"/>
                <w:color w:val="000000"/>
                <w:sz w:val="16"/>
                <w:szCs w:val="16"/>
              </w:rPr>
            </w:pPr>
            <w:r w:rsidRPr="00816C4A">
              <w:rPr>
                <w:rFonts w:cs="Arial"/>
                <w:color w:val="000000"/>
                <w:sz w:val="16"/>
                <w:szCs w:val="16"/>
              </w:rPr>
              <w:t>322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DF4D17" w:rsidRPr="00816C4A" w:rsidRDefault="00DF4D17" w:rsidP="00B27DCC">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7959D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702F0E" w14:textId="77777777" w:rsidR="00DF4D17" w:rsidRPr="00816C4A" w:rsidRDefault="00DF4D17" w:rsidP="00B27DCC">
            <w:pPr>
              <w:pStyle w:val="TAL"/>
              <w:rPr>
                <w:rFonts w:cs="Arial"/>
                <w:sz w:val="16"/>
                <w:szCs w:val="16"/>
              </w:rPr>
            </w:pPr>
            <w:r w:rsidRPr="00816C4A">
              <w:rPr>
                <w:rFonts w:cs="Arial"/>
                <w:sz w:val="16"/>
                <w:szCs w:val="16"/>
              </w:rPr>
              <w:t>CP-120388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76D1FAB2" w:rsidR="00DF4D17" w:rsidRPr="00816C4A" w:rsidRDefault="00DF4D17" w:rsidP="00B27DCC">
            <w:pPr>
              <w:pStyle w:val="TAL"/>
              <w:rPr>
                <w:rFonts w:cs="Arial"/>
                <w:color w:val="000000"/>
                <w:sz w:val="16"/>
                <w:szCs w:val="16"/>
              </w:rPr>
            </w:pPr>
            <w:r w:rsidRPr="00816C4A">
              <w:rPr>
                <w:rFonts w:cs="Arial"/>
                <w:color w:val="000000"/>
                <w:sz w:val="16"/>
                <w:szCs w:val="16"/>
              </w:rPr>
              <w:t>324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DF4D17" w:rsidRPr="00816C4A" w:rsidRDefault="00DF4D17" w:rsidP="00B27DCC">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7C9DBD8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DD014"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2FB1DD4D" w:rsidR="00DF4D17" w:rsidRPr="00816C4A" w:rsidRDefault="00DF4D17" w:rsidP="00B27DCC">
            <w:pPr>
              <w:pStyle w:val="TAL"/>
              <w:rPr>
                <w:rFonts w:cs="Arial"/>
                <w:color w:val="000000"/>
                <w:sz w:val="16"/>
                <w:szCs w:val="16"/>
              </w:rPr>
            </w:pPr>
            <w:r w:rsidRPr="00816C4A">
              <w:rPr>
                <w:rFonts w:cs="Arial"/>
                <w:color w:val="000000"/>
                <w:sz w:val="16"/>
                <w:szCs w:val="16"/>
              </w:rPr>
              <w:t>315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DF4D17" w:rsidRPr="00816C4A" w:rsidRDefault="00DF4D17" w:rsidP="00B27DCC">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179438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DF4D17" w:rsidRPr="00816C4A" w:rsidRDefault="00DF4D17" w:rsidP="00B27DCC">
            <w:pPr>
              <w:pStyle w:val="TAL"/>
              <w:rPr>
                <w:sz w:val="16"/>
                <w:szCs w:val="16"/>
              </w:rPr>
            </w:pPr>
            <w:r w:rsidRPr="00816C4A">
              <w:rPr>
                <w:sz w:val="16"/>
                <w:szCs w:val="16"/>
              </w:rPr>
              <w:t>CP-56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4B99D" w14:textId="77777777" w:rsidR="00DF4D17" w:rsidRPr="00816C4A" w:rsidRDefault="00DF4D17" w:rsidP="00B27DCC">
            <w:pPr>
              <w:pStyle w:val="TAL"/>
              <w:rPr>
                <w:rFonts w:cs="Arial"/>
                <w:sz w:val="16"/>
                <w:szCs w:val="16"/>
              </w:rPr>
            </w:pPr>
            <w:r w:rsidRPr="00816C4A">
              <w:rPr>
                <w:rFonts w:cs="Arial"/>
                <w:sz w:val="16"/>
                <w:szCs w:val="16"/>
              </w:rPr>
              <w:t>CP-120406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33FD221A" w:rsidR="00DF4D17" w:rsidRPr="00816C4A" w:rsidRDefault="00DF4D17" w:rsidP="00B27DCC">
            <w:pPr>
              <w:pStyle w:val="TAL"/>
              <w:rPr>
                <w:rFonts w:cs="Arial"/>
                <w:color w:val="000000"/>
                <w:sz w:val="16"/>
                <w:szCs w:val="16"/>
              </w:rPr>
            </w:pPr>
            <w:r w:rsidRPr="00816C4A">
              <w:rPr>
                <w:rFonts w:cs="Arial"/>
                <w:color w:val="000000"/>
                <w:sz w:val="16"/>
                <w:szCs w:val="16"/>
              </w:rPr>
              <w:t>316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DF4D17" w:rsidRPr="00816C4A" w:rsidRDefault="00DF4D17" w:rsidP="00B27DCC">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DF4D17" w:rsidRPr="00816C4A" w:rsidRDefault="00DF4D17" w:rsidP="00B27DCC">
            <w:pPr>
              <w:pStyle w:val="TAL"/>
              <w:rPr>
                <w:snapToGrid w:val="0"/>
                <w:color w:val="000000"/>
                <w:sz w:val="16"/>
                <w:szCs w:val="16"/>
                <w:lang w:val="en-US"/>
              </w:rPr>
            </w:pPr>
            <w:r w:rsidRPr="00816C4A">
              <w:rPr>
                <w:snapToGrid w:val="0"/>
                <w:color w:val="000000"/>
                <w:sz w:val="16"/>
                <w:szCs w:val="16"/>
                <w:lang w:val="en-US"/>
              </w:rPr>
              <w:t>10.7.0</w:t>
            </w:r>
          </w:p>
        </w:tc>
      </w:tr>
      <w:tr w:rsidR="00DF4D17" w:rsidRPr="00816C4A" w14:paraId="6226BE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FA2203"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7DFF1B96" w:rsidR="00DF4D17" w:rsidRPr="00816C4A" w:rsidRDefault="00DF4D17" w:rsidP="00B27DCC">
            <w:pPr>
              <w:pStyle w:val="TAL"/>
              <w:rPr>
                <w:rFonts w:cs="Arial"/>
                <w:sz w:val="16"/>
                <w:szCs w:val="16"/>
              </w:rPr>
            </w:pPr>
            <w:r w:rsidRPr="00816C4A">
              <w:rPr>
                <w:rFonts w:cs="Arial"/>
                <w:color w:val="000000"/>
                <w:sz w:val="16"/>
                <w:szCs w:val="16"/>
              </w:rPr>
              <w:t>0328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DF4D17" w:rsidRPr="00816C4A" w:rsidRDefault="00DF4D17" w:rsidP="00B27DCC">
            <w:pPr>
              <w:pStyle w:val="TAL"/>
              <w:jc w:val="cente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DF4D17" w:rsidRPr="00816C4A" w:rsidRDefault="00DF4D17" w:rsidP="00B27DCC">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518C31A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49FDF15"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2511B35" w:rsidR="00DF4D17" w:rsidRPr="00816C4A" w:rsidRDefault="00DF4D17" w:rsidP="00B27DCC">
            <w:pPr>
              <w:pStyle w:val="TAL"/>
              <w:rPr>
                <w:rFonts w:cs="Arial"/>
                <w:sz w:val="16"/>
                <w:szCs w:val="16"/>
              </w:rPr>
            </w:pPr>
            <w:r w:rsidRPr="00816C4A">
              <w:rPr>
                <w:rFonts w:cs="Arial"/>
                <w:color w:val="000000"/>
                <w:sz w:val="16"/>
                <w:szCs w:val="16"/>
              </w:rPr>
              <w:t>0331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DF4D17" w:rsidRPr="00816C4A" w:rsidRDefault="00DF4D17" w:rsidP="00B27DCC">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20ED90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51BC6D" w14:textId="77777777" w:rsidR="00DF4D17" w:rsidRPr="00816C4A" w:rsidRDefault="00DF4D17" w:rsidP="00B27DCC">
            <w:pPr>
              <w:pStyle w:val="TAL"/>
              <w:rPr>
                <w:rFonts w:cs="Arial"/>
                <w:sz w:val="16"/>
                <w:szCs w:val="16"/>
              </w:rPr>
            </w:pPr>
            <w:r w:rsidRPr="00816C4A">
              <w:rPr>
                <w:rFonts w:cs="Arial"/>
                <w:sz w:val="16"/>
                <w:szCs w:val="16"/>
              </w:rPr>
              <w:t>CP-120624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EFE80A8" w:rsidR="00DF4D17" w:rsidRPr="00816C4A" w:rsidRDefault="00DF4D17" w:rsidP="00B27DCC">
            <w:pPr>
              <w:pStyle w:val="TAL"/>
              <w:rPr>
                <w:rFonts w:cs="Arial"/>
                <w:sz w:val="16"/>
                <w:szCs w:val="16"/>
              </w:rPr>
            </w:pPr>
            <w:r w:rsidRPr="00816C4A">
              <w:rPr>
                <w:rFonts w:cs="Arial"/>
                <w:color w:val="000000"/>
                <w:sz w:val="16"/>
                <w:szCs w:val="16"/>
              </w:rPr>
              <w:t>0334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DF4D17" w:rsidRPr="00816C4A" w:rsidRDefault="00DF4D17" w:rsidP="00B27DCC">
            <w:pPr>
              <w:pStyle w:val="TAL"/>
              <w:jc w:val="center"/>
              <w:rPr>
                <w:rFonts w:cs="Arial"/>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DF4D17" w:rsidRPr="00816C4A" w:rsidRDefault="00DF4D17" w:rsidP="00B27DCC">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113CB71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8B14A83" w14:textId="77777777" w:rsidR="00DF4D17" w:rsidRPr="00816C4A" w:rsidRDefault="00DF4D17" w:rsidP="00B27DCC">
            <w:pPr>
              <w:pStyle w:val="TAL"/>
              <w:rPr>
                <w:rFonts w:cs="Arial"/>
                <w:sz w:val="16"/>
                <w:szCs w:val="16"/>
              </w:rPr>
            </w:pPr>
            <w:r w:rsidRPr="00816C4A">
              <w:rPr>
                <w:rFonts w:cs="Arial"/>
                <w:sz w:val="16"/>
                <w:szCs w:val="16"/>
              </w:rPr>
              <w:t>CP-120625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3A45A761" w:rsidR="00DF4D17" w:rsidRPr="00816C4A" w:rsidRDefault="00DF4D17" w:rsidP="00B27DCC">
            <w:pPr>
              <w:pStyle w:val="TAL"/>
              <w:rPr>
                <w:rFonts w:cs="Arial"/>
                <w:color w:val="000000"/>
                <w:sz w:val="16"/>
                <w:szCs w:val="16"/>
              </w:rPr>
            </w:pPr>
            <w:r w:rsidRPr="00816C4A">
              <w:rPr>
                <w:rFonts w:cs="Arial"/>
                <w:color w:val="000000"/>
                <w:sz w:val="16"/>
                <w:szCs w:val="16"/>
              </w:rPr>
              <w:t>0344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396717F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80A0F77" w14:textId="77777777" w:rsidR="00DF4D17" w:rsidRPr="00816C4A" w:rsidRDefault="00DF4D17" w:rsidP="00B27DCC">
            <w:pPr>
              <w:pStyle w:val="TAL"/>
              <w:rPr>
                <w:rFonts w:cs="Arial"/>
                <w:sz w:val="16"/>
                <w:szCs w:val="16"/>
              </w:rPr>
            </w:pPr>
            <w:r w:rsidRPr="00816C4A">
              <w:rPr>
                <w:rFonts w:cs="Arial"/>
                <w:sz w:val="16"/>
                <w:szCs w:val="16"/>
              </w:rPr>
              <w:t>CP-120623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48BE9D50" w:rsidR="00DF4D17" w:rsidRPr="00816C4A" w:rsidRDefault="00DF4D17" w:rsidP="00B27DCC">
            <w:pPr>
              <w:pStyle w:val="TAL"/>
              <w:rPr>
                <w:rFonts w:cs="Arial"/>
                <w:color w:val="000000"/>
                <w:sz w:val="16"/>
                <w:szCs w:val="16"/>
              </w:rPr>
            </w:pPr>
            <w:r w:rsidRPr="00816C4A">
              <w:rPr>
                <w:rFonts w:cs="Arial"/>
                <w:color w:val="000000"/>
                <w:sz w:val="16"/>
                <w:szCs w:val="16"/>
              </w:rPr>
              <w:t>0349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B62315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DF4D17" w:rsidRPr="00816C4A" w:rsidRDefault="00DF4D17" w:rsidP="00B27DCC">
            <w:pPr>
              <w:pStyle w:val="TAL"/>
              <w:rPr>
                <w:rFonts w:cs="Arial"/>
                <w:sz w:val="16"/>
                <w:szCs w:val="16"/>
              </w:rPr>
            </w:pPr>
            <w:r w:rsidRPr="00816C4A">
              <w:rPr>
                <w:rFonts w:cs="Arial"/>
                <w:sz w:val="16"/>
                <w:szCs w:val="16"/>
              </w:rPr>
              <w:t>CP-57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E0DCB2F" w14:textId="77777777" w:rsidR="00DF4D17" w:rsidRPr="00816C4A" w:rsidRDefault="00DF4D17" w:rsidP="00B27DCC">
            <w:pPr>
              <w:pStyle w:val="TAL"/>
              <w:rPr>
                <w:rFonts w:cs="Arial"/>
                <w:sz w:val="16"/>
                <w:szCs w:val="16"/>
              </w:rPr>
            </w:pPr>
            <w:r w:rsidRPr="00816C4A">
              <w:rPr>
                <w:rFonts w:cs="Arial"/>
                <w:sz w:val="16"/>
                <w:szCs w:val="16"/>
              </w:rPr>
              <w:t>CP-120626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1B15EEEA" w:rsidR="00DF4D17" w:rsidRPr="00816C4A" w:rsidRDefault="00DF4D17" w:rsidP="00B27DCC">
            <w:pPr>
              <w:pStyle w:val="TAL"/>
              <w:rPr>
                <w:rFonts w:cs="Arial"/>
                <w:color w:val="000000"/>
                <w:sz w:val="16"/>
                <w:szCs w:val="16"/>
              </w:rPr>
            </w:pPr>
            <w:r w:rsidRPr="00816C4A">
              <w:rPr>
                <w:rFonts w:cs="Arial"/>
                <w:color w:val="000000"/>
                <w:sz w:val="16"/>
                <w:szCs w:val="16"/>
              </w:rPr>
              <w:t>0338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11.3.0</w:t>
            </w:r>
          </w:p>
        </w:tc>
      </w:tr>
      <w:tr w:rsidR="00DF4D17" w:rsidRPr="00816C4A" w14:paraId="4910D03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18EF775"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1C7376B5" w:rsidR="00DF4D17" w:rsidRPr="00816C4A" w:rsidRDefault="00DF4D17" w:rsidP="00B27DCC">
            <w:pPr>
              <w:pStyle w:val="TAL"/>
              <w:rPr>
                <w:rFonts w:cs="Arial"/>
                <w:sz w:val="16"/>
                <w:szCs w:val="16"/>
              </w:rPr>
            </w:pPr>
            <w:r w:rsidRPr="00816C4A">
              <w:rPr>
                <w:rFonts w:cs="Arial"/>
                <w:color w:val="000000"/>
                <w:sz w:val="16"/>
                <w:szCs w:val="16"/>
              </w:rPr>
              <w:t>0348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DF4D17" w:rsidRPr="00816C4A" w:rsidRDefault="00DF4D17" w:rsidP="00B27DCC">
            <w:pPr>
              <w:pStyle w:val="TAL"/>
              <w:jc w:val="center"/>
              <w:rPr>
                <w:rFonts w:cs="Arial"/>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DF4D17" w:rsidRPr="00816C4A" w:rsidRDefault="00DF4D17" w:rsidP="00B27DCC">
            <w:pPr>
              <w:pStyle w:val="TAL"/>
              <w:jc w:val="center"/>
              <w:rPr>
                <w:rFonts w:cs="Arial"/>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B453A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F95080A"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04E0A55A" w:rsidR="00DF4D17" w:rsidRPr="00816C4A" w:rsidRDefault="00DF4D17" w:rsidP="00B27DCC">
            <w:pPr>
              <w:pStyle w:val="TAL"/>
              <w:rPr>
                <w:rFonts w:cs="Arial"/>
                <w:color w:val="000000"/>
                <w:sz w:val="16"/>
                <w:szCs w:val="16"/>
              </w:rPr>
            </w:pPr>
            <w:r w:rsidRPr="00816C4A">
              <w:rPr>
                <w:rFonts w:cs="Arial"/>
                <w:color w:val="000000"/>
                <w:sz w:val="16"/>
                <w:szCs w:val="16"/>
              </w:rPr>
              <w:t>0353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DF4D17" w:rsidRPr="00816C4A" w:rsidRDefault="00DF4D17" w:rsidP="00B27DCC">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C92A4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D5A3D2B"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2BAE633" w:rsidR="00DF4D17" w:rsidRPr="00816C4A" w:rsidRDefault="00DF4D17" w:rsidP="00B27DCC">
            <w:pPr>
              <w:pStyle w:val="TAL"/>
              <w:rPr>
                <w:rFonts w:cs="Arial"/>
                <w:color w:val="000000"/>
                <w:sz w:val="16"/>
                <w:szCs w:val="16"/>
              </w:rPr>
            </w:pPr>
            <w:r w:rsidRPr="00816C4A">
              <w:rPr>
                <w:rFonts w:cs="Arial"/>
                <w:color w:val="000000"/>
                <w:sz w:val="16"/>
                <w:szCs w:val="16"/>
              </w:rPr>
              <w:t>0356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DF4D17" w:rsidRPr="00816C4A" w:rsidRDefault="00DF4D17" w:rsidP="00B27DCC">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BCC24D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78A9FE"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132E45A" w:rsidR="00DF4D17" w:rsidRPr="00816C4A" w:rsidRDefault="00DF4D17" w:rsidP="00B27DCC">
            <w:pPr>
              <w:pStyle w:val="TAL"/>
              <w:rPr>
                <w:rFonts w:cs="Arial"/>
                <w:color w:val="000000"/>
                <w:sz w:val="16"/>
                <w:szCs w:val="16"/>
              </w:rPr>
            </w:pPr>
            <w:r w:rsidRPr="00816C4A">
              <w:rPr>
                <w:rFonts w:cs="Arial"/>
                <w:color w:val="000000"/>
                <w:sz w:val="16"/>
                <w:szCs w:val="16"/>
              </w:rPr>
              <w:t>0359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DF4D17" w:rsidRPr="00816C4A" w:rsidRDefault="00DF4D17" w:rsidP="00B27DCC">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7F967F6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DF4D17" w:rsidRPr="00816C4A" w:rsidRDefault="00DF4D17" w:rsidP="00B27DCC">
            <w:pPr>
              <w:pStyle w:val="TAL"/>
              <w:rPr>
                <w:rFonts w:cs="Arial"/>
                <w:sz w:val="16"/>
                <w:szCs w:val="16"/>
              </w:rPr>
            </w:pPr>
            <w:r w:rsidRPr="00816C4A">
              <w:rPr>
                <w:rFonts w:cs="Arial"/>
                <w:sz w:val="16"/>
                <w:szCs w:val="16"/>
              </w:rPr>
              <w:t>CP-58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ADADC1" w14:textId="77777777" w:rsidR="00DF4D17" w:rsidRPr="00816C4A" w:rsidRDefault="00DF4D17" w:rsidP="00B27DCC">
            <w:pPr>
              <w:pStyle w:val="TAL"/>
              <w:rPr>
                <w:rFonts w:cs="Arial"/>
                <w:color w:val="000000"/>
                <w:sz w:val="16"/>
                <w:szCs w:val="16"/>
              </w:rPr>
            </w:pPr>
            <w:r w:rsidRPr="00816C4A">
              <w:rPr>
                <w:rFonts w:cs="Arial"/>
                <w:color w:val="000000"/>
                <w:sz w:val="16"/>
                <w:szCs w:val="16"/>
              </w:rPr>
              <w:t>CP-120873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4F297420" w:rsidR="00DF4D17" w:rsidRPr="00816C4A" w:rsidRDefault="00DF4D17" w:rsidP="00B27DCC">
            <w:pPr>
              <w:pStyle w:val="TAL"/>
              <w:rPr>
                <w:rFonts w:cs="Arial"/>
                <w:color w:val="000000"/>
                <w:sz w:val="16"/>
                <w:szCs w:val="16"/>
              </w:rPr>
            </w:pPr>
            <w:r w:rsidRPr="00816C4A">
              <w:rPr>
                <w:rFonts w:cs="Arial"/>
                <w:color w:val="000000"/>
                <w:sz w:val="16"/>
                <w:szCs w:val="16"/>
              </w:rPr>
              <w:t>0350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11.4.0</w:t>
            </w:r>
          </w:p>
        </w:tc>
      </w:tr>
      <w:tr w:rsidR="00DF4D17" w:rsidRPr="00816C4A" w14:paraId="394AD7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DF4D17" w:rsidRPr="00816C4A" w:rsidRDefault="00DF4D17" w:rsidP="00B27DCC">
            <w:pPr>
              <w:pStyle w:val="TAL"/>
              <w:rPr>
                <w:rFonts w:cs="Arial"/>
                <w:sz w:val="16"/>
                <w:szCs w:val="16"/>
              </w:rPr>
            </w:pPr>
            <w:r w:rsidRPr="00816C4A">
              <w:rPr>
                <w:rFonts w:cs="Arial"/>
                <w:sz w:val="16"/>
                <w:szCs w:val="16"/>
              </w:rPr>
              <w:t>CP-59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17A542" w14:textId="77777777" w:rsidR="00DF4D17" w:rsidRPr="00816C4A" w:rsidRDefault="00DF4D17" w:rsidP="00B27DCC">
            <w:pPr>
              <w:pStyle w:val="TAL"/>
              <w:rPr>
                <w:rFonts w:cs="Arial"/>
                <w:color w:val="000000"/>
                <w:sz w:val="16"/>
                <w:szCs w:val="16"/>
              </w:rPr>
            </w:pPr>
            <w:r w:rsidRPr="00816C4A">
              <w:rPr>
                <w:rFonts w:cs="Arial"/>
                <w:color w:val="000000"/>
                <w:sz w:val="16"/>
                <w:szCs w:val="16"/>
              </w:rPr>
              <w:t>CP-130146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5F1E55EA" w:rsidR="00DF4D17" w:rsidRPr="00816C4A" w:rsidRDefault="00DF4D17" w:rsidP="00B27DCC">
            <w:pPr>
              <w:pStyle w:val="TAL"/>
              <w:rPr>
                <w:rFonts w:cs="Arial"/>
                <w:color w:val="000000"/>
                <w:sz w:val="16"/>
                <w:szCs w:val="16"/>
              </w:rPr>
            </w:pPr>
            <w:r w:rsidRPr="00816C4A">
              <w:rPr>
                <w:rFonts w:cs="Arial"/>
                <w:color w:val="000000"/>
                <w:sz w:val="16"/>
                <w:szCs w:val="16"/>
              </w:rPr>
              <w:t>0363</w:t>
            </w:r>
          </w:p>
        </w:tc>
        <w:tc>
          <w:tcPr>
            <w:tcW w:w="284"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91086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11.5.0</w:t>
            </w:r>
          </w:p>
        </w:tc>
      </w:tr>
      <w:tr w:rsidR="00DF4D17" w:rsidRPr="00816C4A" w14:paraId="709101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16EA6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1B106566" w:rsidR="00DF4D17" w:rsidRPr="00816C4A" w:rsidRDefault="00DF4D17" w:rsidP="00B27DCC">
            <w:pPr>
              <w:pStyle w:val="TAL"/>
              <w:rPr>
                <w:rFonts w:cs="Arial"/>
                <w:color w:val="000000"/>
                <w:sz w:val="16"/>
                <w:szCs w:val="16"/>
              </w:rPr>
            </w:pPr>
            <w:r w:rsidRPr="00816C4A">
              <w:rPr>
                <w:rFonts w:cs="Arial"/>
                <w:color w:val="000000"/>
                <w:sz w:val="16"/>
                <w:szCs w:val="16"/>
              </w:rPr>
              <w:t>0364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25C609A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7D01F8"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514C4A44" w:rsidR="00DF4D17" w:rsidRPr="00816C4A" w:rsidRDefault="00DF4D17" w:rsidP="00B27DCC">
            <w:pPr>
              <w:pStyle w:val="TAL"/>
              <w:rPr>
                <w:rFonts w:cs="Arial"/>
                <w:color w:val="000000"/>
                <w:sz w:val="16"/>
                <w:szCs w:val="16"/>
              </w:rPr>
            </w:pPr>
            <w:r w:rsidRPr="00816C4A">
              <w:rPr>
                <w:rFonts w:cs="Arial"/>
                <w:color w:val="000000"/>
                <w:sz w:val="16"/>
                <w:szCs w:val="16"/>
              </w:rPr>
              <w:t>0367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11.6.0</w:t>
            </w:r>
          </w:p>
        </w:tc>
      </w:tr>
      <w:tr w:rsidR="00DF4D17" w:rsidRPr="00816C4A" w14:paraId="35A50CAA"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F0844D"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3E4D4218" w:rsidR="00DF4D17" w:rsidRPr="00816C4A" w:rsidRDefault="00DF4D17" w:rsidP="00B27DCC">
            <w:pPr>
              <w:pStyle w:val="TAL"/>
              <w:rPr>
                <w:rFonts w:cs="Arial"/>
                <w:color w:val="000000"/>
                <w:sz w:val="16"/>
                <w:szCs w:val="16"/>
              </w:rPr>
            </w:pPr>
            <w:r w:rsidRPr="00816C4A">
              <w:rPr>
                <w:rFonts w:cs="Arial"/>
                <w:color w:val="000000"/>
                <w:sz w:val="16"/>
                <w:szCs w:val="16"/>
              </w:rPr>
              <w:t>0365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DF4D17" w:rsidRPr="00816C4A" w:rsidRDefault="00DF4D17" w:rsidP="00B27DCC">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55AC528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DF4D17" w:rsidRPr="00816C4A" w:rsidRDefault="00DF4D17" w:rsidP="00B27DCC">
            <w:pPr>
              <w:pStyle w:val="TAL"/>
              <w:rPr>
                <w:rFonts w:cs="Arial"/>
                <w:sz w:val="16"/>
                <w:szCs w:val="16"/>
              </w:rPr>
            </w:pPr>
            <w:r w:rsidRPr="00816C4A">
              <w:rPr>
                <w:rFonts w:cs="Arial"/>
                <w:sz w:val="16"/>
                <w:szCs w:val="16"/>
              </w:rPr>
              <w:t>CP-60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4DBADE" w14:textId="77777777" w:rsidR="00DF4D17" w:rsidRPr="00816C4A" w:rsidRDefault="00DF4D17" w:rsidP="00B27DCC">
            <w:pPr>
              <w:pStyle w:val="TAL"/>
              <w:rPr>
                <w:rFonts w:cs="Arial"/>
                <w:color w:val="000000"/>
                <w:sz w:val="16"/>
                <w:szCs w:val="16"/>
              </w:rPr>
            </w:pPr>
            <w:r w:rsidRPr="00816C4A">
              <w:rPr>
                <w:rFonts w:cs="Arial"/>
                <w:color w:val="000000"/>
                <w:sz w:val="16"/>
                <w:szCs w:val="16"/>
              </w:rPr>
              <w:t>CP-130366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156FE458" w:rsidR="00DF4D17" w:rsidRPr="00816C4A" w:rsidRDefault="00DF4D17" w:rsidP="00B27DCC">
            <w:pPr>
              <w:pStyle w:val="TAL"/>
              <w:rPr>
                <w:rFonts w:cs="Arial"/>
                <w:color w:val="000000"/>
                <w:sz w:val="16"/>
                <w:szCs w:val="16"/>
              </w:rPr>
            </w:pPr>
            <w:r w:rsidRPr="00816C4A">
              <w:rPr>
                <w:rFonts w:cs="Arial"/>
                <w:color w:val="000000"/>
                <w:sz w:val="16"/>
                <w:szCs w:val="16"/>
              </w:rPr>
              <w:t>0368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12.0.0</w:t>
            </w:r>
          </w:p>
        </w:tc>
      </w:tr>
      <w:tr w:rsidR="00DF4D17" w:rsidRPr="00816C4A" w14:paraId="6D8D016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DF4D17" w:rsidRPr="00816C4A" w:rsidRDefault="00DF4D17" w:rsidP="00B27DCC">
            <w:pPr>
              <w:pStyle w:val="TAL"/>
              <w:rPr>
                <w:rFonts w:cs="Arial"/>
                <w:sz w:val="16"/>
                <w:szCs w:val="16"/>
              </w:rPr>
            </w:pPr>
            <w:r w:rsidRPr="00816C4A">
              <w:rPr>
                <w:rFonts w:cs="Arial"/>
                <w:sz w:val="16"/>
                <w:szCs w:val="16"/>
              </w:rPr>
              <w:t>CP-61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D14A2EA" w14:textId="77777777" w:rsidR="00DF4D17" w:rsidRPr="00816C4A" w:rsidRDefault="00DF4D17" w:rsidP="00B27DCC">
            <w:pPr>
              <w:pStyle w:val="TAL"/>
              <w:rPr>
                <w:rFonts w:cs="Arial"/>
                <w:color w:val="000000"/>
                <w:sz w:val="16"/>
                <w:szCs w:val="16"/>
              </w:rPr>
            </w:pPr>
            <w:r w:rsidRPr="00816C4A">
              <w:rPr>
                <w:rFonts w:cs="Arial"/>
                <w:color w:val="000000"/>
                <w:sz w:val="16"/>
                <w:szCs w:val="16"/>
              </w:rPr>
              <w:t>CP-130534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5B2576E4" w:rsidR="00DF4D17" w:rsidRPr="00816C4A" w:rsidRDefault="00DF4D17" w:rsidP="00B27DCC">
            <w:pPr>
              <w:pStyle w:val="TAL"/>
              <w:rPr>
                <w:rFonts w:cs="Arial"/>
                <w:color w:val="000000"/>
                <w:sz w:val="16"/>
                <w:szCs w:val="16"/>
              </w:rPr>
            </w:pPr>
            <w:r w:rsidRPr="00816C4A">
              <w:rPr>
                <w:rFonts w:cs="Arial"/>
                <w:color w:val="000000"/>
                <w:sz w:val="16"/>
                <w:szCs w:val="16"/>
              </w:rPr>
              <w:t>0370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DF4D17" w:rsidRPr="00816C4A" w:rsidRDefault="00DF4D17" w:rsidP="00B27DCC">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12.1.0</w:t>
            </w:r>
          </w:p>
        </w:tc>
      </w:tr>
      <w:tr w:rsidR="00DF4D17" w:rsidRPr="00816C4A" w14:paraId="0765793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C09085"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8FB9004" w:rsidR="00DF4D17" w:rsidRPr="00816C4A" w:rsidRDefault="00DF4D17" w:rsidP="00B27DCC">
            <w:pPr>
              <w:pStyle w:val="TAL"/>
              <w:rPr>
                <w:rFonts w:cs="Arial"/>
                <w:color w:val="000000"/>
                <w:sz w:val="16"/>
                <w:szCs w:val="16"/>
              </w:rPr>
            </w:pPr>
            <w:r w:rsidRPr="00816C4A">
              <w:rPr>
                <w:rFonts w:cs="Arial"/>
                <w:color w:val="000000"/>
                <w:sz w:val="16"/>
                <w:szCs w:val="16"/>
              </w:rPr>
              <w:t>0381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75049B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DF4D17" w:rsidRPr="00816C4A" w:rsidRDefault="00DF4D17" w:rsidP="00B27DCC">
            <w:pPr>
              <w:pStyle w:val="TAL"/>
              <w:rPr>
                <w:rFonts w:cs="Arial"/>
                <w:sz w:val="16"/>
                <w:szCs w:val="16"/>
              </w:rPr>
            </w:pPr>
            <w:r w:rsidRPr="00816C4A">
              <w:rPr>
                <w:rFonts w:cs="Arial"/>
                <w:sz w:val="16"/>
                <w:szCs w:val="16"/>
              </w:rPr>
              <w:t>CP-62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C70A3F" w14:textId="77777777" w:rsidR="00DF4D17" w:rsidRPr="00816C4A" w:rsidRDefault="00DF4D17" w:rsidP="00B27DCC">
            <w:pPr>
              <w:pStyle w:val="TAL"/>
              <w:rPr>
                <w:rFonts w:cs="Arial"/>
                <w:color w:val="000000"/>
                <w:sz w:val="16"/>
                <w:szCs w:val="16"/>
              </w:rPr>
            </w:pPr>
            <w:r w:rsidRPr="00816C4A">
              <w:rPr>
                <w:rFonts w:cs="Arial"/>
                <w:color w:val="000000"/>
                <w:sz w:val="16"/>
                <w:szCs w:val="16"/>
              </w:rPr>
              <w:t>CP-130788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53851591" w:rsidR="00DF4D17" w:rsidRPr="00816C4A" w:rsidRDefault="00DF4D17" w:rsidP="00B27DCC">
            <w:pPr>
              <w:pStyle w:val="TAL"/>
              <w:rPr>
                <w:rFonts w:cs="Arial"/>
                <w:color w:val="000000"/>
                <w:sz w:val="16"/>
                <w:szCs w:val="16"/>
              </w:rPr>
            </w:pPr>
            <w:r w:rsidRPr="00816C4A">
              <w:rPr>
                <w:rFonts w:cs="Arial"/>
                <w:color w:val="000000"/>
                <w:sz w:val="16"/>
                <w:szCs w:val="16"/>
              </w:rPr>
              <w:t>0377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12.2.0</w:t>
            </w:r>
          </w:p>
        </w:tc>
      </w:tr>
      <w:tr w:rsidR="00DF4D17" w:rsidRPr="00816C4A" w14:paraId="309864D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C60BA7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1792BB88" w:rsidR="00DF4D17" w:rsidRPr="00816C4A" w:rsidRDefault="00DF4D17" w:rsidP="00B27DCC">
            <w:pPr>
              <w:pStyle w:val="TAL"/>
              <w:rPr>
                <w:rFonts w:cs="Arial"/>
                <w:color w:val="000000"/>
                <w:sz w:val="16"/>
                <w:szCs w:val="16"/>
              </w:rPr>
            </w:pPr>
            <w:r w:rsidRPr="00816C4A">
              <w:rPr>
                <w:rFonts w:cs="Arial"/>
                <w:color w:val="000000"/>
                <w:sz w:val="16"/>
                <w:szCs w:val="16"/>
              </w:rPr>
              <w:t>0391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0130BE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B9B2D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3EB035C2" w:rsidR="00DF4D17" w:rsidRPr="00816C4A" w:rsidRDefault="00DF4D17" w:rsidP="00B27DCC">
            <w:pPr>
              <w:pStyle w:val="TAL"/>
              <w:rPr>
                <w:rFonts w:cs="Arial"/>
                <w:color w:val="000000"/>
                <w:sz w:val="16"/>
                <w:szCs w:val="16"/>
              </w:rPr>
            </w:pPr>
            <w:r w:rsidRPr="00816C4A">
              <w:rPr>
                <w:rFonts w:cs="Arial"/>
                <w:color w:val="000000"/>
                <w:sz w:val="16"/>
                <w:szCs w:val="16"/>
              </w:rPr>
              <w:t>0398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8A15EE"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editorial errors in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4936578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8C616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0E6E7BBD" w:rsidR="00DF4D17" w:rsidRPr="00816C4A" w:rsidRDefault="00DF4D17" w:rsidP="00B27DCC">
            <w:pPr>
              <w:pStyle w:val="TAL"/>
              <w:rPr>
                <w:rFonts w:cs="Arial"/>
                <w:color w:val="000000"/>
                <w:sz w:val="16"/>
                <w:szCs w:val="16"/>
              </w:rPr>
            </w:pPr>
            <w:r w:rsidRPr="00816C4A">
              <w:rPr>
                <w:rFonts w:cs="Arial"/>
                <w:color w:val="000000"/>
                <w:sz w:val="16"/>
                <w:szCs w:val="16"/>
              </w:rPr>
              <w:t>0388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24F7D86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6CABBC1"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38E3E2FA" w:rsidR="00DF4D17" w:rsidRPr="00816C4A" w:rsidRDefault="00DF4D17" w:rsidP="00B27DCC">
            <w:pPr>
              <w:pStyle w:val="TAL"/>
              <w:rPr>
                <w:rFonts w:cs="Arial"/>
                <w:color w:val="000000"/>
                <w:sz w:val="16"/>
                <w:szCs w:val="16"/>
              </w:rPr>
            </w:pPr>
            <w:r w:rsidRPr="00816C4A">
              <w:rPr>
                <w:rFonts w:cs="Arial"/>
                <w:color w:val="000000"/>
                <w:sz w:val="16"/>
                <w:szCs w:val="16"/>
              </w:rPr>
              <w:t>0395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6BF8B0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4320D18"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8C381B4" w:rsidR="00DF4D17" w:rsidRPr="00816C4A" w:rsidRDefault="00DF4D17" w:rsidP="00B27DCC">
            <w:pPr>
              <w:pStyle w:val="TAL"/>
              <w:rPr>
                <w:rFonts w:cs="Arial"/>
                <w:color w:val="000000"/>
                <w:sz w:val="16"/>
                <w:szCs w:val="16"/>
              </w:rPr>
            </w:pPr>
            <w:r w:rsidRPr="00816C4A">
              <w:rPr>
                <w:rFonts w:cs="Arial"/>
                <w:color w:val="000000"/>
                <w:sz w:val="16"/>
                <w:szCs w:val="16"/>
              </w:rPr>
              <w:t>0392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7AC7C83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DF4D17" w:rsidRPr="00816C4A" w:rsidRDefault="00DF4D17" w:rsidP="00B27DCC">
            <w:pPr>
              <w:pStyle w:val="TAL"/>
              <w:rPr>
                <w:rFonts w:cs="Arial"/>
                <w:sz w:val="16"/>
                <w:szCs w:val="16"/>
              </w:rPr>
            </w:pPr>
            <w:r w:rsidRPr="00816C4A">
              <w:rPr>
                <w:rFonts w:cs="Arial"/>
                <w:sz w:val="16"/>
                <w:szCs w:val="16"/>
              </w:rPr>
              <w:t>CP-63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31E4E8F" w14:textId="77777777" w:rsidR="00DF4D17" w:rsidRPr="00816C4A" w:rsidRDefault="00DF4D17" w:rsidP="00B27DCC">
            <w:pPr>
              <w:pStyle w:val="TAL"/>
              <w:rPr>
                <w:rFonts w:cs="Arial"/>
                <w:color w:val="000000"/>
                <w:sz w:val="16"/>
                <w:szCs w:val="16"/>
              </w:rPr>
            </w:pPr>
            <w:r w:rsidRPr="00816C4A">
              <w:rPr>
                <w:rFonts w:cs="Arial"/>
                <w:color w:val="000000"/>
                <w:sz w:val="16"/>
                <w:szCs w:val="16"/>
              </w:rPr>
              <w:t>CP-140169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4F08CF35" w:rsidR="00DF4D17" w:rsidRPr="00816C4A" w:rsidRDefault="00DF4D17" w:rsidP="00B27DCC">
            <w:pPr>
              <w:pStyle w:val="TAL"/>
              <w:rPr>
                <w:rFonts w:cs="Arial"/>
                <w:color w:val="000000"/>
                <w:sz w:val="16"/>
                <w:szCs w:val="16"/>
              </w:rPr>
            </w:pPr>
            <w:r w:rsidRPr="00816C4A">
              <w:rPr>
                <w:rFonts w:cs="Arial"/>
                <w:color w:val="000000"/>
                <w:sz w:val="16"/>
                <w:szCs w:val="16"/>
              </w:rPr>
              <w:t>0399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12.3.0</w:t>
            </w:r>
          </w:p>
        </w:tc>
      </w:tr>
      <w:tr w:rsidR="00DF4D17" w:rsidRPr="00816C4A" w14:paraId="5A5DB31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65DE4CB"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05EB4280" w:rsidR="00DF4D17" w:rsidRPr="00816C4A" w:rsidRDefault="00DF4D17" w:rsidP="00B27DCC">
            <w:pPr>
              <w:pStyle w:val="TAL"/>
              <w:rPr>
                <w:rFonts w:cs="Arial"/>
                <w:color w:val="000000"/>
                <w:sz w:val="16"/>
                <w:szCs w:val="16"/>
              </w:rPr>
            </w:pPr>
            <w:r w:rsidRPr="00816C4A">
              <w:rPr>
                <w:rFonts w:cs="Arial"/>
                <w:color w:val="000000"/>
                <w:sz w:val="16"/>
                <w:szCs w:val="16"/>
              </w:rPr>
              <w:t>0401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DF4D17" w:rsidRPr="00816C4A" w:rsidRDefault="00DF4D17" w:rsidP="00B27DCC">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5F0AFC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350E1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44C615AE" w:rsidR="00DF4D17" w:rsidRPr="00816C4A" w:rsidRDefault="00DF4D17" w:rsidP="00B27DCC">
            <w:pPr>
              <w:pStyle w:val="TAL"/>
              <w:rPr>
                <w:rFonts w:cs="Arial"/>
                <w:color w:val="000000"/>
                <w:sz w:val="16"/>
                <w:szCs w:val="16"/>
              </w:rPr>
            </w:pPr>
            <w:r w:rsidRPr="00816C4A">
              <w:rPr>
                <w:rFonts w:cs="Arial"/>
                <w:color w:val="000000"/>
                <w:sz w:val="16"/>
                <w:szCs w:val="16"/>
              </w:rPr>
              <w:t>0406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DF4D17" w:rsidRPr="00816C4A" w:rsidRDefault="00DF4D17" w:rsidP="00B27DCC">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7116F84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C92DB60"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A313A53" w:rsidR="00DF4D17" w:rsidRPr="00816C4A" w:rsidRDefault="00DF4D17" w:rsidP="00B27DCC">
            <w:pPr>
              <w:pStyle w:val="TAL"/>
              <w:rPr>
                <w:rFonts w:cs="Arial"/>
                <w:color w:val="000000"/>
                <w:sz w:val="16"/>
                <w:szCs w:val="16"/>
              </w:rPr>
            </w:pPr>
            <w:r w:rsidRPr="00816C4A">
              <w:rPr>
                <w:rFonts w:cs="Arial"/>
                <w:color w:val="000000"/>
                <w:sz w:val="16"/>
                <w:szCs w:val="16"/>
              </w:rPr>
              <w:t>0396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12BDEBE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BFF3C7A"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6EF69BE1" w:rsidR="00DF4D17" w:rsidRPr="00816C4A" w:rsidRDefault="00DF4D17" w:rsidP="00B27DCC">
            <w:pPr>
              <w:pStyle w:val="TAL"/>
              <w:rPr>
                <w:rFonts w:cs="Arial"/>
                <w:color w:val="000000"/>
                <w:sz w:val="16"/>
                <w:szCs w:val="16"/>
              </w:rPr>
            </w:pPr>
            <w:r w:rsidRPr="00816C4A">
              <w:rPr>
                <w:rFonts w:cs="Arial"/>
                <w:color w:val="000000"/>
                <w:sz w:val="16"/>
                <w:szCs w:val="16"/>
              </w:rPr>
              <w:t>0400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DF4D17" w:rsidRPr="00816C4A" w:rsidRDefault="00DF4D17" w:rsidP="00B27DCC">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6F4111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DF4D17" w:rsidRPr="00816C4A" w:rsidRDefault="00DF4D17" w:rsidP="00B27DCC">
            <w:pPr>
              <w:pStyle w:val="TAL"/>
              <w:rPr>
                <w:rFonts w:cs="Arial"/>
                <w:sz w:val="16"/>
                <w:szCs w:val="16"/>
              </w:rPr>
            </w:pPr>
            <w:r w:rsidRPr="00816C4A">
              <w:rPr>
                <w:rFonts w:cs="Arial"/>
                <w:sz w:val="16"/>
                <w:szCs w:val="16"/>
              </w:rPr>
              <w:t>CP-64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576C5E" w14:textId="77777777" w:rsidR="00DF4D17" w:rsidRPr="00816C4A" w:rsidRDefault="00DF4D17" w:rsidP="00B27DCC">
            <w:pPr>
              <w:pStyle w:val="TAL"/>
              <w:rPr>
                <w:rFonts w:cs="Arial"/>
                <w:color w:val="000000"/>
                <w:sz w:val="16"/>
                <w:szCs w:val="16"/>
              </w:rPr>
            </w:pPr>
            <w:r w:rsidRPr="00816C4A">
              <w:rPr>
                <w:rFonts w:cs="Arial"/>
                <w:color w:val="000000"/>
                <w:sz w:val="16"/>
                <w:szCs w:val="16"/>
              </w:rPr>
              <w:t>CP-140427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3D627451" w:rsidR="00DF4D17" w:rsidRPr="00816C4A" w:rsidRDefault="00DF4D17" w:rsidP="00B27DCC">
            <w:pPr>
              <w:pStyle w:val="TAL"/>
              <w:rPr>
                <w:rFonts w:cs="Arial"/>
                <w:color w:val="000000"/>
                <w:sz w:val="16"/>
                <w:szCs w:val="16"/>
              </w:rPr>
            </w:pPr>
            <w:r w:rsidRPr="00816C4A">
              <w:rPr>
                <w:rFonts w:cs="Arial"/>
                <w:color w:val="000000"/>
                <w:sz w:val="16"/>
                <w:szCs w:val="16"/>
              </w:rPr>
              <w:t>0404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12.4.0</w:t>
            </w:r>
          </w:p>
        </w:tc>
      </w:tr>
      <w:tr w:rsidR="00DF4D17" w:rsidRPr="00816C4A" w14:paraId="0CA12A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DD983"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18564C1C" w:rsidR="00DF4D17" w:rsidRPr="00816C4A" w:rsidRDefault="00DF4D17" w:rsidP="00B27DCC">
            <w:pPr>
              <w:pStyle w:val="TAL"/>
              <w:rPr>
                <w:rFonts w:cs="Arial"/>
                <w:color w:val="000000"/>
                <w:sz w:val="16"/>
                <w:szCs w:val="16"/>
              </w:rPr>
            </w:pPr>
            <w:r w:rsidRPr="00816C4A">
              <w:rPr>
                <w:rFonts w:cs="Arial"/>
                <w:color w:val="000000"/>
                <w:sz w:val="16"/>
                <w:szCs w:val="16"/>
              </w:rPr>
              <w:t>0384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61AA435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7751CBC"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80AB023" w:rsidR="00DF4D17" w:rsidRPr="00816C4A" w:rsidRDefault="00DF4D17" w:rsidP="00B27DCC">
            <w:pPr>
              <w:pStyle w:val="TAL"/>
              <w:rPr>
                <w:rFonts w:cs="Arial"/>
                <w:color w:val="000000"/>
                <w:sz w:val="16"/>
                <w:szCs w:val="16"/>
              </w:rPr>
            </w:pPr>
            <w:r w:rsidRPr="00816C4A">
              <w:rPr>
                <w:rFonts w:cs="Arial"/>
                <w:color w:val="000000"/>
                <w:sz w:val="16"/>
                <w:szCs w:val="16"/>
              </w:rPr>
              <w:t>0408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DF4D17" w:rsidRPr="00816C4A" w:rsidRDefault="00DF4D17" w:rsidP="00B27DCC">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53C2C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56F399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1A16A205" w:rsidR="00DF4D17" w:rsidRPr="00816C4A" w:rsidRDefault="00DF4D17" w:rsidP="00B27DCC">
            <w:pPr>
              <w:pStyle w:val="TAL"/>
              <w:rPr>
                <w:rFonts w:cs="Arial"/>
                <w:color w:val="000000"/>
                <w:sz w:val="16"/>
                <w:szCs w:val="16"/>
              </w:rPr>
            </w:pPr>
            <w:r w:rsidRPr="00816C4A">
              <w:rPr>
                <w:rFonts w:cs="Arial"/>
                <w:color w:val="000000"/>
                <w:sz w:val="16"/>
                <w:szCs w:val="16"/>
              </w:rPr>
              <w:t>0407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7EFFC3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DF4D17" w:rsidRPr="00816C4A" w:rsidRDefault="00DF4D17" w:rsidP="00B27DCC">
            <w:pPr>
              <w:pStyle w:val="TAL"/>
              <w:rPr>
                <w:rFonts w:cs="Arial"/>
                <w:sz w:val="16"/>
                <w:szCs w:val="16"/>
              </w:rPr>
            </w:pPr>
            <w:r w:rsidRPr="00816C4A">
              <w:rPr>
                <w:rFonts w:cs="Arial"/>
                <w:sz w:val="16"/>
                <w:szCs w:val="16"/>
              </w:rPr>
              <w:t>CP-65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39DAD7" w14:textId="77777777" w:rsidR="00DF4D17" w:rsidRPr="00816C4A" w:rsidRDefault="00DF4D17" w:rsidP="00B27DCC">
            <w:pPr>
              <w:pStyle w:val="TAL"/>
              <w:rPr>
                <w:rFonts w:cs="Arial"/>
                <w:color w:val="000000"/>
                <w:sz w:val="16"/>
                <w:szCs w:val="16"/>
              </w:rPr>
            </w:pPr>
            <w:r w:rsidRPr="00816C4A">
              <w:rPr>
                <w:rFonts w:cs="Arial"/>
                <w:color w:val="000000"/>
                <w:sz w:val="16"/>
                <w:szCs w:val="16"/>
              </w:rPr>
              <w:t>CP-140707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000F8988" w:rsidR="00DF4D17" w:rsidRPr="00816C4A" w:rsidRDefault="00DF4D17" w:rsidP="00B27DCC">
            <w:pPr>
              <w:pStyle w:val="TAL"/>
              <w:rPr>
                <w:rFonts w:cs="Arial"/>
                <w:color w:val="000000"/>
                <w:sz w:val="16"/>
                <w:szCs w:val="16"/>
              </w:rPr>
            </w:pPr>
            <w:r w:rsidRPr="00816C4A">
              <w:rPr>
                <w:rFonts w:cs="Arial"/>
                <w:color w:val="000000"/>
                <w:sz w:val="16"/>
                <w:szCs w:val="16"/>
              </w:rPr>
              <w:t>0409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DA3783"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12.5.0</w:t>
            </w:r>
          </w:p>
        </w:tc>
      </w:tr>
      <w:tr w:rsidR="00DF4D17" w:rsidRPr="00816C4A" w14:paraId="0B2A5F7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2495B4"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190CD597" w:rsidR="00DF4D17" w:rsidRPr="00816C4A" w:rsidRDefault="00DF4D17" w:rsidP="00B27DCC">
            <w:pPr>
              <w:pStyle w:val="TAL"/>
              <w:rPr>
                <w:rFonts w:cs="Arial"/>
                <w:color w:val="000000"/>
                <w:sz w:val="16"/>
                <w:szCs w:val="16"/>
              </w:rPr>
            </w:pPr>
            <w:r w:rsidRPr="00816C4A">
              <w:rPr>
                <w:rFonts w:cs="Arial"/>
                <w:color w:val="000000"/>
                <w:sz w:val="16"/>
                <w:szCs w:val="16"/>
              </w:rPr>
              <w:t>0410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DF4D17" w:rsidRPr="00816C4A" w:rsidRDefault="00DF4D17" w:rsidP="00B27DCC">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435D21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E8E1632"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46873ADC" w:rsidR="00DF4D17" w:rsidRPr="00816C4A" w:rsidRDefault="00DF4D17" w:rsidP="00B27DCC">
            <w:pPr>
              <w:pStyle w:val="TAL"/>
              <w:rPr>
                <w:rFonts w:cs="Arial"/>
                <w:color w:val="000000"/>
                <w:sz w:val="16"/>
                <w:szCs w:val="16"/>
              </w:rPr>
            </w:pPr>
            <w:r w:rsidRPr="00816C4A">
              <w:rPr>
                <w:rFonts w:cs="Arial"/>
                <w:color w:val="000000"/>
                <w:sz w:val="16"/>
                <w:szCs w:val="16"/>
              </w:rPr>
              <w:t>0413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16EAE86"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0E7C0A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DF4D17" w:rsidRPr="00816C4A" w:rsidRDefault="00DF4D17" w:rsidP="00B27DCC">
            <w:pPr>
              <w:pStyle w:val="TAL"/>
              <w:rPr>
                <w:rFonts w:cs="Arial"/>
                <w:sz w:val="16"/>
                <w:szCs w:val="16"/>
              </w:rPr>
            </w:pPr>
            <w:r w:rsidRPr="00816C4A">
              <w:rPr>
                <w:rFonts w:cs="Arial"/>
                <w:sz w:val="16"/>
                <w:szCs w:val="16"/>
              </w:rPr>
              <w:t>CP-66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F06C9" w14:textId="77777777" w:rsidR="00DF4D17" w:rsidRPr="00816C4A" w:rsidRDefault="00DF4D17" w:rsidP="00B27DCC">
            <w:pPr>
              <w:pStyle w:val="TAL"/>
              <w:rPr>
                <w:rFonts w:cs="Arial"/>
                <w:color w:val="000000"/>
                <w:sz w:val="16"/>
                <w:szCs w:val="16"/>
              </w:rPr>
            </w:pPr>
            <w:r w:rsidRPr="00816C4A">
              <w:rPr>
                <w:rFonts w:cs="Arial"/>
                <w:color w:val="000000"/>
                <w:sz w:val="16"/>
                <w:szCs w:val="16"/>
              </w:rPr>
              <w:t>CP-140959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42AE4EB4" w:rsidR="00DF4D17" w:rsidRPr="00816C4A" w:rsidRDefault="00DF4D17" w:rsidP="00B27DCC">
            <w:pPr>
              <w:pStyle w:val="TAL"/>
              <w:rPr>
                <w:rFonts w:cs="Arial"/>
                <w:color w:val="000000"/>
                <w:sz w:val="16"/>
                <w:szCs w:val="16"/>
              </w:rPr>
            </w:pPr>
            <w:r w:rsidRPr="00816C4A">
              <w:rPr>
                <w:rFonts w:cs="Arial"/>
                <w:color w:val="000000"/>
                <w:sz w:val="16"/>
                <w:szCs w:val="16"/>
              </w:rPr>
              <w:t>0416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12.6.0</w:t>
            </w:r>
          </w:p>
        </w:tc>
      </w:tr>
      <w:tr w:rsidR="00DF4D17" w:rsidRPr="00816C4A" w14:paraId="3F76920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82B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E0011BB" w:rsidR="00DF4D17" w:rsidRPr="00816C4A" w:rsidRDefault="00DF4D17" w:rsidP="00B27DCC">
            <w:pPr>
              <w:pStyle w:val="TAL"/>
              <w:rPr>
                <w:rFonts w:cs="Arial"/>
                <w:color w:val="000000"/>
                <w:sz w:val="16"/>
                <w:szCs w:val="16"/>
              </w:rPr>
            </w:pPr>
            <w:r w:rsidRPr="00816C4A">
              <w:rPr>
                <w:rFonts w:cs="Arial"/>
                <w:color w:val="000000"/>
                <w:sz w:val="16"/>
                <w:szCs w:val="16"/>
              </w:rPr>
              <w:t>0420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5993C49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57A51B"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4DF25C13" w:rsidR="00DF4D17" w:rsidRPr="00816C4A" w:rsidRDefault="00DF4D17" w:rsidP="00B27DCC">
            <w:pPr>
              <w:pStyle w:val="TAL"/>
              <w:rPr>
                <w:rFonts w:cs="Arial"/>
                <w:color w:val="000000"/>
                <w:sz w:val="16"/>
                <w:szCs w:val="16"/>
              </w:rPr>
            </w:pPr>
            <w:r w:rsidRPr="00816C4A">
              <w:rPr>
                <w:rFonts w:cs="Arial"/>
                <w:color w:val="000000"/>
                <w:sz w:val="16"/>
                <w:szCs w:val="16"/>
              </w:rPr>
              <w:t>0425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0F8B700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DF4D17" w:rsidRPr="00816C4A" w:rsidRDefault="00DF4D17" w:rsidP="00B27DCC">
            <w:pPr>
              <w:pStyle w:val="TAL"/>
              <w:rPr>
                <w:rFonts w:cs="Arial"/>
                <w:sz w:val="16"/>
                <w:szCs w:val="16"/>
              </w:rPr>
            </w:pPr>
            <w:r w:rsidRPr="00816C4A">
              <w:rPr>
                <w:rFonts w:cs="Arial"/>
                <w:sz w:val="16"/>
                <w:szCs w:val="16"/>
              </w:rPr>
              <w:t>CP-67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33EA2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CP-150159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0AAA2340" w:rsidR="00DF4D17" w:rsidRPr="00816C4A" w:rsidRDefault="00DF4D17" w:rsidP="00B27DCC">
            <w:pPr>
              <w:pStyle w:val="TAL"/>
              <w:rPr>
                <w:rFonts w:cs="Arial"/>
                <w:color w:val="000000"/>
                <w:sz w:val="16"/>
                <w:szCs w:val="16"/>
              </w:rPr>
            </w:pPr>
            <w:r w:rsidRPr="00816C4A">
              <w:rPr>
                <w:rFonts w:cs="Arial"/>
                <w:color w:val="000000"/>
                <w:sz w:val="16"/>
                <w:szCs w:val="16"/>
              </w:rPr>
              <w:t>0426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CCAEB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12.7.0</w:t>
            </w:r>
          </w:p>
        </w:tc>
      </w:tr>
      <w:tr w:rsidR="00DF4D17" w:rsidRPr="00816C4A" w14:paraId="6CCE872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EC0BD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589BDA66" w:rsidR="00DF4D17" w:rsidRPr="00816C4A" w:rsidRDefault="00DF4D17" w:rsidP="00B27DCC">
            <w:pPr>
              <w:pStyle w:val="TAL"/>
              <w:rPr>
                <w:rFonts w:cs="Arial"/>
                <w:color w:val="000000"/>
                <w:sz w:val="16"/>
                <w:szCs w:val="16"/>
              </w:rPr>
            </w:pPr>
            <w:r w:rsidRPr="00816C4A">
              <w:rPr>
                <w:rFonts w:cs="Arial"/>
                <w:color w:val="000000"/>
                <w:sz w:val="16"/>
                <w:szCs w:val="16"/>
              </w:rPr>
              <w:t>0427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2CAF17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598A42F"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6A42212C" w:rsidR="00DF4D17" w:rsidRPr="00816C4A" w:rsidRDefault="00DF4D17" w:rsidP="00B27DCC">
            <w:pPr>
              <w:pStyle w:val="TAL"/>
              <w:rPr>
                <w:rFonts w:cs="Arial"/>
                <w:color w:val="000000"/>
                <w:sz w:val="16"/>
                <w:szCs w:val="16"/>
              </w:rPr>
            </w:pPr>
            <w:r w:rsidRPr="00816C4A">
              <w:rPr>
                <w:rFonts w:cs="Arial"/>
                <w:color w:val="000000"/>
                <w:sz w:val="16"/>
                <w:szCs w:val="16"/>
              </w:rPr>
              <w:t>0428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0E96D86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C2262E8"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34D254BD" w:rsidR="00DF4D17" w:rsidRPr="00816C4A" w:rsidRDefault="00DF4D17" w:rsidP="00B27DCC">
            <w:pPr>
              <w:pStyle w:val="TAL"/>
              <w:rPr>
                <w:rFonts w:cs="Arial"/>
                <w:color w:val="000000"/>
                <w:sz w:val="16"/>
                <w:szCs w:val="16"/>
              </w:rPr>
            </w:pPr>
            <w:r w:rsidRPr="00816C4A">
              <w:rPr>
                <w:rFonts w:cs="Arial"/>
                <w:color w:val="000000"/>
                <w:sz w:val="16"/>
                <w:szCs w:val="16"/>
              </w:rPr>
              <w:t>0432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14DC78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09F87A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7F32D94B" w:rsidR="00DF4D17" w:rsidRPr="00816C4A" w:rsidRDefault="00DF4D17" w:rsidP="00B27DCC">
            <w:pPr>
              <w:pStyle w:val="TAL"/>
              <w:rPr>
                <w:rFonts w:cs="Arial"/>
                <w:color w:val="000000"/>
                <w:sz w:val="16"/>
                <w:szCs w:val="16"/>
              </w:rPr>
            </w:pPr>
            <w:r w:rsidRPr="00816C4A">
              <w:rPr>
                <w:rFonts w:cs="Arial"/>
                <w:color w:val="000000"/>
                <w:sz w:val="16"/>
                <w:szCs w:val="16"/>
              </w:rPr>
              <w:t>0433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453B95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9B8EC62"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5CF60DB2" w:rsidR="00DF4D17" w:rsidRPr="00816C4A" w:rsidRDefault="00DF4D17" w:rsidP="00B27DCC">
            <w:pPr>
              <w:pStyle w:val="TAL"/>
              <w:rPr>
                <w:rFonts w:cs="Arial"/>
                <w:color w:val="000000"/>
                <w:sz w:val="16"/>
                <w:szCs w:val="16"/>
              </w:rPr>
            </w:pPr>
            <w:r w:rsidRPr="00816C4A">
              <w:rPr>
                <w:rFonts w:cs="Arial"/>
                <w:color w:val="000000"/>
                <w:sz w:val="16"/>
                <w:szCs w:val="16"/>
              </w:rPr>
              <w:t>0437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ABD76A"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12.8.0</w:t>
            </w:r>
          </w:p>
        </w:tc>
      </w:tr>
      <w:tr w:rsidR="00DF4D17" w:rsidRPr="00816C4A" w14:paraId="55D8DF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5249CD1"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2E31A926" w:rsidR="00DF4D17" w:rsidRPr="00816C4A" w:rsidRDefault="00DF4D17" w:rsidP="00B27DCC">
            <w:pPr>
              <w:pStyle w:val="TAL"/>
              <w:rPr>
                <w:rFonts w:cs="Arial"/>
                <w:color w:val="000000"/>
                <w:sz w:val="16"/>
                <w:szCs w:val="16"/>
              </w:rPr>
            </w:pPr>
            <w:r w:rsidRPr="00816C4A">
              <w:rPr>
                <w:rFonts w:cs="Arial"/>
                <w:color w:val="000000"/>
                <w:sz w:val="16"/>
                <w:szCs w:val="16"/>
              </w:rPr>
              <w:t>0424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DF4D17" w:rsidRPr="00816C4A" w:rsidRDefault="00DF4D17" w:rsidP="00B27DCC">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6B85A2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DF4D17" w:rsidRPr="00816C4A" w:rsidRDefault="00DF4D17" w:rsidP="00B27DCC">
            <w:pPr>
              <w:pStyle w:val="TAL"/>
              <w:rPr>
                <w:rFonts w:cs="Arial"/>
                <w:sz w:val="16"/>
                <w:szCs w:val="16"/>
              </w:rPr>
            </w:pPr>
            <w:r w:rsidRPr="00816C4A">
              <w:rPr>
                <w:rFonts w:cs="Arial"/>
                <w:sz w:val="16"/>
                <w:szCs w:val="16"/>
              </w:rPr>
              <w:lastRenderedPageBreak/>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57A376"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355B31BB" w:rsidR="00DF4D17" w:rsidRPr="00816C4A" w:rsidRDefault="00DF4D17" w:rsidP="00B27DCC">
            <w:pPr>
              <w:pStyle w:val="TAL"/>
              <w:rPr>
                <w:rFonts w:cs="Arial"/>
                <w:color w:val="000000"/>
                <w:sz w:val="16"/>
                <w:szCs w:val="16"/>
              </w:rPr>
            </w:pPr>
            <w:r w:rsidRPr="00816C4A">
              <w:rPr>
                <w:rFonts w:cs="Arial"/>
                <w:color w:val="000000"/>
                <w:sz w:val="16"/>
                <w:szCs w:val="16"/>
              </w:rPr>
              <w:t>0434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4D6EAA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5AB95A0"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4D324426" w:rsidR="00DF4D17" w:rsidRPr="00816C4A" w:rsidRDefault="00DF4D17" w:rsidP="00B27DCC">
            <w:pPr>
              <w:pStyle w:val="TAL"/>
              <w:rPr>
                <w:rFonts w:cs="Arial"/>
                <w:color w:val="000000"/>
                <w:sz w:val="16"/>
                <w:szCs w:val="16"/>
              </w:rPr>
            </w:pPr>
            <w:r w:rsidRPr="00816C4A">
              <w:rPr>
                <w:rFonts w:cs="Arial"/>
                <w:color w:val="000000"/>
                <w:sz w:val="16"/>
                <w:szCs w:val="16"/>
              </w:rPr>
              <w:t>0429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DF4D17" w:rsidRPr="00816C4A" w:rsidRDefault="00DF4D17" w:rsidP="00B27DCC">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3D1925C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DF4D17" w:rsidRPr="00816C4A" w:rsidRDefault="00DF4D17" w:rsidP="00B27DCC">
            <w:pPr>
              <w:pStyle w:val="TAL"/>
              <w:rPr>
                <w:rFonts w:cs="Arial"/>
                <w:sz w:val="16"/>
                <w:szCs w:val="16"/>
              </w:rPr>
            </w:pPr>
            <w:r w:rsidRPr="00816C4A">
              <w:rPr>
                <w:rFonts w:cs="Arial"/>
                <w:sz w:val="16"/>
                <w:szCs w:val="16"/>
              </w:rPr>
              <w:t>CP-68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C2B383" w14:textId="77777777" w:rsidR="00DF4D17" w:rsidRPr="00816C4A" w:rsidRDefault="00DF4D17" w:rsidP="00B27DCC">
            <w:pPr>
              <w:pStyle w:val="TAL"/>
              <w:rPr>
                <w:rFonts w:cs="Arial"/>
                <w:color w:val="000000"/>
                <w:sz w:val="16"/>
                <w:szCs w:val="16"/>
              </w:rPr>
            </w:pPr>
            <w:r w:rsidRPr="00816C4A">
              <w:rPr>
                <w:rFonts w:cs="Arial"/>
                <w:color w:val="000000"/>
                <w:sz w:val="16"/>
                <w:szCs w:val="16"/>
              </w:rPr>
              <w:t>CP-150394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281538C2" w:rsidR="00DF4D17" w:rsidRPr="00816C4A" w:rsidRDefault="00DF4D17" w:rsidP="00B27DCC">
            <w:pPr>
              <w:pStyle w:val="TAL"/>
              <w:rPr>
                <w:rFonts w:cs="Arial"/>
                <w:color w:val="000000"/>
                <w:sz w:val="16"/>
                <w:szCs w:val="16"/>
              </w:rPr>
            </w:pPr>
            <w:r w:rsidRPr="00816C4A">
              <w:rPr>
                <w:rFonts w:cs="Arial"/>
                <w:color w:val="000000"/>
                <w:sz w:val="16"/>
                <w:szCs w:val="16"/>
              </w:rPr>
              <w:t>0435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13.0.0</w:t>
            </w:r>
          </w:p>
        </w:tc>
      </w:tr>
      <w:tr w:rsidR="00DF4D17" w:rsidRPr="00816C4A" w14:paraId="57C4A0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3D10C"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1C685418" w:rsidR="00DF4D17" w:rsidRPr="00816C4A" w:rsidRDefault="00DF4D17" w:rsidP="00B27DCC">
            <w:pPr>
              <w:pStyle w:val="TAL"/>
              <w:rPr>
                <w:rFonts w:cs="Arial"/>
                <w:color w:val="000000"/>
                <w:sz w:val="16"/>
                <w:szCs w:val="16"/>
              </w:rPr>
            </w:pPr>
            <w:r w:rsidRPr="00816C4A">
              <w:rPr>
                <w:rFonts w:cs="Arial"/>
                <w:color w:val="000000"/>
                <w:sz w:val="16"/>
                <w:szCs w:val="16"/>
              </w:rPr>
              <w:t>0436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04247DB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C24162B"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5BE537F2"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DF4D17" w:rsidRPr="00816C4A" w:rsidRDefault="00DF4D17" w:rsidP="00B27DCC">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DF4D17" w:rsidRPr="00816C4A" w:rsidRDefault="00DF4D17" w:rsidP="00B27DCC">
            <w:pPr>
              <w:pStyle w:val="TAL"/>
              <w:rPr>
                <w:rFonts w:cs="Arial"/>
                <w:snapToGrid w:val="0"/>
                <w:color w:val="000000"/>
                <w:sz w:val="16"/>
                <w:szCs w:val="16"/>
              </w:rPr>
            </w:pPr>
          </w:p>
        </w:tc>
      </w:tr>
      <w:tr w:rsidR="00DF4D17" w:rsidRPr="00816C4A" w14:paraId="102F12A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DF4D17" w:rsidRPr="00816C4A" w:rsidRDefault="00DF4D17" w:rsidP="00B27DCC">
            <w:pPr>
              <w:pStyle w:val="TAL"/>
              <w:rPr>
                <w:rFonts w:cs="Arial"/>
                <w:sz w:val="16"/>
                <w:szCs w:val="16"/>
              </w:rPr>
            </w:pPr>
            <w:r w:rsidRPr="00816C4A">
              <w:rPr>
                <w:rFonts w:cs="Arial"/>
                <w:sz w:val="16"/>
                <w:szCs w:val="16"/>
              </w:rPr>
              <w:t>CP-69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6558F07" w14:textId="77777777" w:rsidR="00DF4D17" w:rsidRPr="00816C4A" w:rsidRDefault="00DF4D17" w:rsidP="00B27DCC">
            <w:pPr>
              <w:pStyle w:val="TAL"/>
              <w:rPr>
                <w:rFonts w:cs="Arial"/>
                <w:color w:val="000000"/>
                <w:sz w:val="16"/>
                <w:szCs w:val="16"/>
              </w:rPr>
            </w:pPr>
            <w:r w:rsidRPr="00816C4A">
              <w:rPr>
                <w:rFonts w:cs="Arial"/>
                <w:color w:val="000000"/>
                <w:sz w:val="16"/>
                <w:szCs w:val="16"/>
              </w:rPr>
              <w:t>CP-150563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326378F2" w:rsidR="00DF4D17" w:rsidRPr="00816C4A" w:rsidRDefault="00DF4D17" w:rsidP="00B27DCC">
            <w:pPr>
              <w:pStyle w:val="TAL"/>
              <w:rPr>
                <w:rFonts w:cs="Arial"/>
                <w:color w:val="000000"/>
                <w:sz w:val="16"/>
                <w:szCs w:val="16"/>
              </w:rPr>
            </w:pPr>
            <w:r w:rsidRPr="00816C4A">
              <w:rPr>
                <w:rFonts w:cs="Arial"/>
                <w:color w:val="000000"/>
                <w:sz w:val="16"/>
                <w:szCs w:val="16"/>
              </w:rPr>
              <w:t>0627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13.1.0</w:t>
            </w:r>
          </w:p>
        </w:tc>
      </w:tr>
      <w:tr w:rsidR="00DF4D17" w:rsidRPr="00816C4A" w14:paraId="1C69E7D4"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BBD4FD4"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CP-150831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4E315C96" w:rsidR="00DF4D17" w:rsidRPr="00816C4A" w:rsidRDefault="00DF4D17" w:rsidP="00B27DCC">
            <w:pPr>
              <w:pStyle w:val="TAL"/>
              <w:rPr>
                <w:rFonts w:cs="Arial"/>
                <w:color w:val="000000"/>
                <w:sz w:val="16"/>
                <w:szCs w:val="16"/>
              </w:rPr>
            </w:pPr>
            <w:r w:rsidRPr="00816C4A">
              <w:rPr>
                <w:rFonts w:cs="Arial"/>
                <w:color w:val="000000"/>
                <w:sz w:val="16"/>
                <w:szCs w:val="16"/>
              </w:rPr>
              <w:t>0629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6AE6889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DF4D17" w:rsidRPr="00816C4A" w:rsidRDefault="00DF4D17" w:rsidP="00B27DCC">
            <w:pPr>
              <w:pStyle w:val="TAL"/>
              <w:rPr>
                <w:rFonts w:cs="Arial"/>
                <w:sz w:val="16"/>
                <w:szCs w:val="16"/>
              </w:rPr>
            </w:pPr>
            <w:r w:rsidRPr="00816C4A">
              <w:rPr>
                <w:rFonts w:cs="Arial"/>
                <w:sz w:val="16"/>
                <w:szCs w:val="16"/>
              </w:rPr>
              <w:t>CP-70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5D75AD" w14:textId="77777777" w:rsidR="00DF4D17" w:rsidRPr="00816C4A" w:rsidRDefault="00DF4D17" w:rsidP="00B27DCC">
            <w:pPr>
              <w:pStyle w:val="TAL"/>
              <w:rPr>
                <w:rFonts w:cs="Arial"/>
                <w:color w:val="000000"/>
                <w:sz w:val="16"/>
                <w:szCs w:val="16"/>
              </w:rPr>
            </w:pPr>
            <w:r w:rsidRPr="00816C4A">
              <w:rPr>
                <w:rFonts w:cs="Arial"/>
                <w:color w:val="000000"/>
                <w:sz w:val="16"/>
                <w:szCs w:val="16"/>
              </w:rPr>
              <w:t>CP-150827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3002E3D1" w:rsidR="00DF4D17" w:rsidRPr="00816C4A" w:rsidRDefault="00DF4D17" w:rsidP="00B27DCC">
            <w:pPr>
              <w:pStyle w:val="TAL"/>
              <w:rPr>
                <w:rFonts w:cs="Arial"/>
                <w:color w:val="000000"/>
                <w:sz w:val="16"/>
                <w:szCs w:val="16"/>
              </w:rPr>
            </w:pPr>
            <w:r w:rsidRPr="00816C4A">
              <w:rPr>
                <w:rFonts w:cs="Arial"/>
                <w:color w:val="000000"/>
                <w:sz w:val="16"/>
                <w:szCs w:val="16"/>
              </w:rPr>
              <w:t>0630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DF4D17" w:rsidRPr="00816C4A" w:rsidRDefault="00DF4D17" w:rsidP="00B27DCC">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13.2.0</w:t>
            </w:r>
          </w:p>
        </w:tc>
      </w:tr>
      <w:tr w:rsidR="00DF4D17" w:rsidRPr="00816C4A" w14:paraId="3F8073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ADAB9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39DD6617" w:rsidR="00DF4D17" w:rsidRPr="00816C4A" w:rsidRDefault="00DF4D17" w:rsidP="00B27DCC">
            <w:pPr>
              <w:pStyle w:val="TAL"/>
              <w:rPr>
                <w:rFonts w:cs="Arial"/>
                <w:color w:val="000000"/>
                <w:sz w:val="16"/>
                <w:szCs w:val="16"/>
              </w:rPr>
            </w:pPr>
            <w:r w:rsidRPr="00816C4A">
              <w:rPr>
                <w:rFonts w:cs="Arial"/>
                <w:color w:val="000000"/>
                <w:sz w:val="16"/>
                <w:szCs w:val="16"/>
              </w:rPr>
              <w:t>0631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1CCC3B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DF4D17" w:rsidRPr="00816C4A" w:rsidRDefault="00DF4D17" w:rsidP="00B27DCC">
            <w:pPr>
              <w:pStyle w:val="TAL"/>
              <w:rPr>
                <w:rFonts w:cs="Arial"/>
                <w:sz w:val="16"/>
                <w:szCs w:val="16"/>
              </w:rPr>
            </w:pPr>
            <w:r w:rsidRPr="00816C4A">
              <w:rPr>
                <w:rFonts w:cs="Arial"/>
                <w:sz w:val="16"/>
                <w:szCs w:val="16"/>
              </w:rPr>
              <w:t>CP-71</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CC923EE" w14:textId="77777777" w:rsidR="00DF4D17" w:rsidRPr="00816C4A" w:rsidRDefault="00DF4D17" w:rsidP="00B27DCC">
            <w:pPr>
              <w:pStyle w:val="TAL"/>
              <w:rPr>
                <w:rFonts w:cs="Arial"/>
                <w:color w:val="000000"/>
                <w:sz w:val="16"/>
                <w:szCs w:val="16"/>
              </w:rPr>
            </w:pPr>
            <w:r w:rsidRPr="00816C4A">
              <w:rPr>
                <w:rFonts w:cs="Arial"/>
                <w:color w:val="000000"/>
                <w:sz w:val="16"/>
                <w:szCs w:val="16"/>
              </w:rPr>
              <w:t>CP-160144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588200CD" w:rsidR="00DF4D17" w:rsidRPr="00816C4A" w:rsidRDefault="00DF4D17" w:rsidP="00B27DCC">
            <w:pPr>
              <w:pStyle w:val="TAL"/>
              <w:rPr>
                <w:rFonts w:cs="Arial"/>
                <w:color w:val="000000"/>
                <w:sz w:val="16"/>
                <w:szCs w:val="16"/>
              </w:rPr>
            </w:pPr>
            <w:r w:rsidRPr="00816C4A">
              <w:rPr>
                <w:rFonts w:cs="Arial"/>
                <w:color w:val="000000"/>
                <w:sz w:val="16"/>
                <w:szCs w:val="16"/>
              </w:rPr>
              <w:t>0632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DF4D17" w:rsidRPr="00816C4A" w:rsidRDefault="00DF4D17" w:rsidP="00B27DCC">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13.3.0</w:t>
            </w:r>
          </w:p>
        </w:tc>
      </w:tr>
      <w:tr w:rsidR="00DF4D17" w:rsidRPr="00816C4A" w14:paraId="46D08F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DF4D17" w:rsidRPr="00816C4A" w:rsidRDefault="00DF4D17" w:rsidP="00B27DCC">
            <w:pPr>
              <w:pStyle w:val="TAL"/>
              <w:rPr>
                <w:rFonts w:cs="Arial"/>
                <w:sz w:val="16"/>
                <w:szCs w:val="16"/>
              </w:rPr>
            </w:pPr>
            <w:r w:rsidRPr="00816C4A">
              <w:rPr>
                <w:rFonts w:cs="Arial"/>
                <w:sz w:val="16"/>
                <w:szCs w:val="16"/>
              </w:rPr>
              <w:t>CP-72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F16F96C" w14:textId="77777777" w:rsidR="00DF4D17" w:rsidRPr="00816C4A" w:rsidRDefault="00DF4D17" w:rsidP="00B27DCC">
            <w:pPr>
              <w:pStyle w:val="TAL"/>
              <w:rPr>
                <w:rFonts w:cs="Arial"/>
                <w:color w:val="000000"/>
                <w:sz w:val="16"/>
                <w:szCs w:val="16"/>
              </w:rPr>
            </w:pPr>
            <w:r w:rsidRPr="00816C4A">
              <w:rPr>
                <w:rFonts w:cs="Arial"/>
                <w:color w:val="000000"/>
                <w:sz w:val="16"/>
                <w:szCs w:val="16"/>
              </w:rPr>
              <w:t>CP-160348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6A6E4FF0" w:rsidR="00DF4D17" w:rsidRPr="00816C4A" w:rsidRDefault="00DF4D17" w:rsidP="00B27DCC">
            <w:pPr>
              <w:pStyle w:val="TAL"/>
              <w:rPr>
                <w:rFonts w:cs="Arial"/>
                <w:color w:val="000000"/>
                <w:sz w:val="16"/>
                <w:szCs w:val="16"/>
              </w:rPr>
            </w:pPr>
            <w:r w:rsidRPr="00816C4A">
              <w:rPr>
                <w:rFonts w:cs="Arial"/>
                <w:color w:val="000000"/>
                <w:sz w:val="16"/>
                <w:szCs w:val="16"/>
              </w:rPr>
              <w:t>0635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3D3C7E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DF4D17" w:rsidRPr="00816C4A" w:rsidRDefault="00DF4D17" w:rsidP="00B27DCC">
            <w:pPr>
              <w:pStyle w:val="TAL"/>
              <w:rPr>
                <w:rFonts w:cs="Arial"/>
                <w:sz w:val="16"/>
                <w:szCs w:val="16"/>
              </w:rPr>
            </w:pPr>
            <w:r w:rsidRPr="00816C4A">
              <w:rPr>
                <w:rFonts w:cs="Arial"/>
                <w:sz w:val="16"/>
                <w:szCs w:val="16"/>
              </w:rPr>
              <w:t>CP-73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E2E571" w14:textId="77777777" w:rsidR="00DF4D17" w:rsidRPr="00816C4A" w:rsidRDefault="00DF4D17" w:rsidP="00B27DCC">
            <w:pPr>
              <w:pStyle w:val="TAL"/>
              <w:rPr>
                <w:rFonts w:cs="Arial"/>
                <w:color w:val="000000"/>
                <w:sz w:val="16"/>
                <w:szCs w:val="16"/>
              </w:rPr>
            </w:pPr>
            <w:r w:rsidRPr="00816C4A">
              <w:rPr>
                <w:rFonts w:cs="Arial"/>
                <w:color w:val="000000"/>
                <w:sz w:val="16"/>
                <w:szCs w:val="16"/>
              </w:rPr>
              <w:t>CP-160549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30ACE4F4" w:rsidR="00DF4D17" w:rsidRPr="00816C4A" w:rsidRDefault="00DF4D17" w:rsidP="00B27DCC">
            <w:pPr>
              <w:pStyle w:val="TAL"/>
              <w:rPr>
                <w:rFonts w:cs="Arial"/>
                <w:color w:val="000000"/>
                <w:sz w:val="16"/>
                <w:szCs w:val="16"/>
              </w:rPr>
            </w:pPr>
            <w:r w:rsidRPr="00816C4A">
              <w:rPr>
                <w:rFonts w:cs="Arial"/>
                <w:color w:val="000000"/>
                <w:sz w:val="16"/>
                <w:szCs w:val="16"/>
              </w:rPr>
              <w:t>0636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DF4D17" w:rsidRPr="00816C4A" w:rsidRDefault="00DF4D17" w:rsidP="00B27DCC">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13.4.0</w:t>
            </w:r>
          </w:p>
        </w:tc>
      </w:tr>
      <w:tr w:rsidR="00DF4D17" w:rsidRPr="00816C4A" w14:paraId="0F7349C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D993F0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4660EEB4" w:rsidR="00DF4D17" w:rsidRPr="00816C4A" w:rsidRDefault="00DF4D17" w:rsidP="00B27DCC">
            <w:pPr>
              <w:pStyle w:val="TAL"/>
              <w:rPr>
                <w:rFonts w:cs="Arial"/>
                <w:color w:val="000000"/>
                <w:sz w:val="16"/>
                <w:szCs w:val="16"/>
              </w:rPr>
            </w:pPr>
            <w:r w:rsidRPr="00816C4A">
              <w:rPr>
                <w:rFonts w:cs="Arial"/>
                <w:color w:val="000000"/>
                <w:sz w:val="16"/>
                <w:szCs w:val="16"/>
              </w:rPr>
              <w:t>0644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DF4D17" w:rsidRPr="00816C4A" w:rsidRDefault="00DF4D17" w:rsidP="00B27DCC">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1541C21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FE6C34F"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489B8C7B" w:rsidR="00DF4D17" w:rsidRPr="00816C4A" w:rsidRDefault="00DF4D17" w:rsidP="00B27DCC">
            <w:pPr>
              <w:pStyle w:val="TAL"/>
              <w:rPr>
                <w:rFonts w:cs="Arial"/>
                <w:color w:val="000000"/>
                <w:sz w:val="16"/>
                <w:szCs w:val="16"/>
              </w:rPr>
            </w:pPr>
            <w:r w:rsidRPr="00816C4A">
              <w:rPr>
                <w:rFonts w:cs="Arial"/>
                <w:color w:val="000000"/>
                <w:sz w:val="16"/>
                <w:szCs w:val="16"/>
              </w:rPr>
              <w:t>0652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D7647F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ETSI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62C42C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348CF44"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7013678" w:rsidR="00DF4D17" w:rsidRPr="00816C4A" w:rsidRDefault="00DF4D17" w:rsidP="00B27DCC">
            <w:pPr>
              <w:pStyle w:val="TAL"/>
              <w:rPr>
                <w:rFonts w:cs="Arial"/>
                <w:color w:val="000000"/>
                <w:sz w:val="16"/>
                <w:szCs w:val="16"/>
              </w:rPr>
            </w:pPr>
            <w:r w:rsidRPr="00816C4A">
              <w:rPr>
                <w:rFonts w:cs="Arial"/>
                <w:color w:val="000000"/>
                <w:sz w:val="16"/>
                <w:szCs w:val="16"/>
              </w:rPr>
              <w:t>0654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45FEF5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A06876B"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1C27084E" w:rsidR="00DF4D17" w:rsidRPr="00816C4A" w:rsidRDefault="00DF4D17" w:rsidP="00B27DCC">
            <w:pPr>
              <w:pStyle w:val="TAL"/>
              <w:rPr>
                <w:rFonts w:cs="Arial"/>
                <w:color w:val="000000"/>
                <w:sz w:val="16"/>
                <w:szCs w:val="16"/>
              </w:rPr>
            </w:pPr>
            <w:r w:rsidRPr="00816C4A">
              <w:rPr>
                <w:rFonts w:cs="Arial"/>
                <w:color w:val="000000"/>
                <w:sz w:val="16"/>
                <w:szCs w:val="16"/>
              </w:rPr>
              <w:t>0648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3091AA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0B1137"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74950440" w:rsidR="00DF4D17" w:rsidRPr="00816C4A" w:rsidRDefault="00DF4D17" w:rsidP="00B27DCC">
            <w:pPr>
              <w:pStyle w:val="TAL"/>
              <w:rPr>
                <w:rFonts w:cs="Arial"/>
                <w:color w:val="000000"/>
                <w:sz w:val="16"/>
                <w:szCs w:val="16"/>
              </w:rPr>
            </w:pPr>
            <w:r w:rsidRPr="00816C4A">
              <w:rPr>
                <w:rFonts w:cs="Arial"/>
                <w:color w:val="000000"/>
                <w:sz w:val="16"/>
                <w:szCs w:val="16"/>
              </w:rPr>
              <w:t>0653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B83B60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D57806"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53ABCA2A" w:rsidR="00DF4D17" w:rsidRPr="00816C4A" w:rsidRDefault="00DF4D17" w:rsidP="00B27DCC">
            <w:pPr>
              <w:pStyle w:val="TAL"/>
              <w:rPr>
                <w:rFonts w:cs="Arial"/>
                <w:color w:val="000000"/>
                <w:sz w:val="16"/>
                <w:szCs w:val="16"/>
              </w:rPr>
            </w:pPr>
            <w:r w:rsidRPr="00816C4A">
              <w:rPr>
                <w:rFonts w:cs="Arial"/>
                <w:color w:val="000000"/>
                <w:sz w:val="16"/>
                <w:szCs w:val="16"/>
              </w:rPr>
              <w:t>0638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DF4D17" w:rsidRPr="00816C4A" w:rsidRDefault="00DF4D17" w:rsidP="00B27DCC">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D2C425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EE96F5"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076F1A43" w:rsidR="00DF4D17" w:rsidRPr="00816C4A" w:rsidRDefault="00DF4D17" w:rsidP="00B27DCC">
            <w:pPr>
              <w:pStyle w:val="TAL"/>
              <w:rPr>
                <w:rFonts w:cs="Arial"/>
                <w:color w:val="000000"/>
                <w:sz w:val="16"/>
                <w:szCs w:val="16"/>
              </w:rPr>
            </w:pPr>
            <w:r w:rsidRPr="00816C4A">
              <w:rPr>
                <w:rFonts w:cs="Arial"/>
                <w:color w:val="000000"/>
                <w:sz w:val="16"/>
                <w:szCs w:val="16"/>
              </w:rPr>
              <w:t>0649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218CC9D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DF4D17" w:rsidRPr="00816C4A" w:rsidRDefault="00DF4D17" w:rsidP="00B27DCC">
            <w:pPr>
              <w:pStyle w:val="TAL"/>
              <w:rPr>
                <w:rFonts w:cs="Arial"/>
                <w:sz w:val="16"/>
                <w:szCs w:val="16"/>
              </w:rPr>
            </w:pPr>
            <w:r w:rsidRPr="00816C4A">
              <w:rPr>
                <w:rFonts w:cs="Arial"/>
                <w:sz w:val="16"/>
                <w:szCs w:val="16"/>
              </w:rPr>
              <w:t>CP-74</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15F359" w14:textId="77777777" w:rsidR="00DF4D17" w:rsidRPr="00816C4A" w:rsidRDefault="00DF4D17" w:rsidP="00B27DCC">
            <w:pPr>
              <w:pStyle w:val="TAL"/>
              <w:rPr>
                <w:rFonts w:cs="Arial"/>
                <w:color w:val="000000"/>
                <w:sz w:val="16"/>
                <w:szCs w:val="16"/>
              </w:rPr>
            </w:pPr>
            <w:r w:rsidRPr="00816C4A">
              <w:rPr>
                <w:rFonts w:cs="Arial"/>
                <w:color w:val="000000"/>
                <w:sz w:val="16"/>
                <w:szCs w:val="16"/>
              </w:rPr>
              <w:t>CP-160790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15DE971C" w:rsidR="00DF4D17" w:rsidRPr="00816C4A" w:rsidRDefault="00DF4D17" w:rsidP="00B27DCC">
            <w:pPr>
              <w:pStyle w:val="TAL"/>
              <w:rPr>
                <w:rFonts w:cs="Arial"/>
                <w:color w:val="000000"/>
                <w:sz w:val="16"/>
                <w:szCs w:val="16"/>
              </w:rPr>
            </w:pPr>
            <w:r w:rsidRPr="00816C4A">
              <w:rPr>
                <w:rFonts w:cs="Arial"/>
                <w:color w:val="000000"/>
                <w:sz w:val="16"/>
                <w:szCs w:val="16"/>
              </w:rPr>
              <w:t>0650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DF4D17" w:rsidRPr="00816C4A" w:rsidRDefault="00DF4D17" w:rsidP="00B27DCC">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14.1.0</w:t>
            </w:r>
          </w:p>
        </w:tc>
      </w:tr>
      <w:tr w:rsidR="00DF4D17" w:rsidRPr="00816C4A" w14:paraId="7C3F6F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5433E2"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DE80212" w:rsidR="00DF4D17" w:rsidRPr="00816C4A" w:rsidRDefault="00DF4D17" w:rsidP="00B27DCC">
            <w:pPr>
              <w:pStyle w:val="TAL"/>
              <w:rPr>
                <w:rFonts w:cs="Arial"/>
                <w:color w:val="000000"/>
                <w:sz w:val="16"/>
                <w:szCs w:val="16"/>
              </w:rPr>
            </w:pPr>
            <w:r w:rsidRPr="00816C4A">
              <w:rPr>
                <w:rFonts w:cs="Arial"/>
                <w:color w:val="000000"/>
                <w:sz w:val="16"/>
                <w:szCs w:val="16"/>
              </w:rPr>
              <w:t>0655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DF4D17" w:rsidRPr="00816C4A" w:rsidRDefault="00DF4D17" w:rsidP="00B27DCC">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20B9A37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DF4D17" w:rsidRPr="00816C4A" w:rsidRDefault="00DF4D17" w:rsidP="00B27DCC">
            <w:pPr>
              <w:pStyle w:val="TAL"/>
              <w:rPr>
                <w:rFonts w:cs="Arial"/>
                <w:sz w:val="16"/>
                <w:szCs w:val="16"/>
              </w:rPr>
            </w:pPr>
            <w:r w:rsidRPr="00816C4A">
              <w:rPr>
                <w:rFonts w:cs="Arial"/>
                <w:sz w:val="16"/>
                <w:szCs w:val="16"/>
              </w:rPr>
              <w:t>CP-75</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A708CD" w14:textId="77777777" w:rsidR="00DF4D17" w:rsidRPr="00816C4A" w:rsidRDefault="00DF4D17" w:rsidP="00B27DCC">
            <w:pPr>
              <w:pStyle w:val="TAL"/>
              <w:rPr>
                <w:rFonts w:cs="Arial"/>
                <w:color w:val="000000"/>
                <w:sz w:val="16"/>
                <w:szCs w:val="16"/>
              </w:rPr>
            </w:pPr>
            <w:r w:rsidRPr="00816C4A">
              <w:rPr>
                <w:rFonts w:cs="Arial"/>
                <w:color w:val="000000"/>
                <w:sz w:val="16"/>
                <w:szCs w:val="16"/>
              </w:rPr>
              <w:t>CP-170213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FE237C7" w:rsidR="00DF4D17" w:rsidRPr="00816C4A" w:rsidRDefault="00DF4D17" w:rsidP="00B27DCC">
            <w:pPr>
              <w:pStyle w:val="TAL"/>
              <w:rPr>
                <w:rFonts w:cs="Arial"/>
                <w:color w:val="000000"/>
                <w:sz w:val="16"/>
                <w:szCs w:val="16"/>
              </w:rPr>
            </w:pPr>
            <w:r w:rsidRPr="00816C4A">
              <w:rPr>
                <w:rFonts w:cs="Arial"/>
                <w:color w:val="000000"/>
                <w:sz w:val="16"/>
                <w:szCs w:val="16"/>
              </w:rPr>
              <w:t>0656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DF4D17" w:rsidRPr="00816C4A" w:rsidRDefault="00DF4D17" w:rsidP="00B27DCC">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14.2.0</w:t>
            </w:r>
          </w:p>
        </w:tc>
      </w:tr>
      <w:tr w:rsidR="00DF4D17" w:rsidRPr="00816C4A" w14:paraId="3A55AA4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399C06B"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4B095C53" w:rsidR="00DF4D17" w:rsidRPr="00816C4A" w:rsidRDefault="00DF4D17" w:rsidP="00B27DCC">
            <w:pPr>
              <w:pStyle w:val="TAL"/>
              <w:rPr>
                <w:rFonts w:cs="Arial"/>
                <w:color w:val="000000"/>
                <w:sz w:val="16"/>
                <w:szCs w:val="16"/>
              </w:rPr>
            </w:pPr>
            <w:r w:rsidRPr="00816C4A">
              <w:rPr>
                <w:rFonts w:cs="Arial"/>
                <w:color w:val="000000"/>
                <w:sz w:val="16"/>
                <w:szCs w:val="16"/>
              </w:rPr>
              <w:t>0658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DF4D17" w:rsidRPr="00816C4A" w:rsidRDefault="00DF4D17" w:rsidP="00B27DCC">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6889DA7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DF4D17" w:rsidRPr="00816C4A" w:rsidRDefault="00DF4D17" w:rsidP="00B27DCC">
            <w:pPr>
              <w:pStyle w:val="TAL"/>
              <w:rPr>
                <w:rFonts w:cs="Arial"/>
                <w:sz w:val="16"/>
                <w:szCs w:val="16"/>
              </w:rPr>
            </w:pPr>
            <w:r w:rsidRPr="00816C4A">
              <w:rPr>
                <w:rFonts w:cs="Arial"/>
                <w:sz w:val="16"/>
                <w:szCs w:val="16"/>
              </w:rPr>
              <w:t>CP-76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BDDE7F" w14:textId="77777777" w:rsidR="00DF4D17" w:rsidRPr="00816C4A" w:rsidRDefault="00DF4D17" w:rsidP="00B27DCC">
            <w:pPr>
              <w:pStyle w:val="TAL"/>
              <w:rPr>
                <w:rFonts w:cs="Arial"/>
                <w:color w:val="000000"/>
                <w:sz w:val="16"/>
                <w:szCs w:val="16"/>
              </w:rPr>
            </w:pPr>
            <w:r w:rsidRPr="00816C4A">
              <w:rPr>
                <w:rFonts w:cs="Arial"/>
                <w:color w:val="000000"/>
                <w:sz w:val="16"/>
                <w:szCs w:val="16"/>
              </w:rPr>
              <w:t>CP-171166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2EAB1E59" w:rsidR="00DF4D17" w:rsidRPr="00816C4A" w:rsidRDefault="00DF4D17" w:rsidP="00B27DCC">
            <w:pPr>
              <w:pStyle w:val="TAL"/>
              <w:rPr>
                <w:rFonts w:cs="Arial"/>
                <w:color w:val="000000"/>
                <w:sz w:val="16"/>
                <w:szCs w:val="16"/>
              </w:rPr>
            </w:pPr>
            <w:r w:rsidRPr="00816C4A">
              <w:rPr>
                <w:rFonts w:cs="Arial"/>
                <w:color w:val="000000"/>
                <w:sz w:val="16"/>
                <w:szCs w:val="16"/>
              </w:rPr>
              <w:t>0663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14.3.0</w:t>
            </w:r>
          </w:p>
        </w:tc>
      </w:tr>
      <w:tr w:rsidR="00DF4D17" w:rsidRPr="00816C4A" w14:paraId="431198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16917B8"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2FD8E2F2" w:rsidR="00DF4D17" w:rsidRPr="00816C4A" w:rsidRDefault="00DF4D17" w:rsidP="00B27DCC">
            <w:pPr>
              <w:pStyle w:val="TAL"/>
              <w:rPr>
                <w:rFonts w:cs="Arial"/>
                <w:color w:val="000000"/>
                <w:sz w:val="16"/>
                <w:szCs w:val="16"/>
              </w:rPr>
            </w:pPr>
            <w:r w:rsidRPr="00816C4A">
              <w:rPr>
                <w:rFonts w:cs="Arial"/>
                <w:color w:val="000000"/>
                <w:sz w:val="16"/>
                <w:szCs w:val="16"/>
              </w:rPr>
              <w:t>0664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DF4D17" w:rsidRPr="00816C4A" w:rsidRDefault="00DF4D17" w:rsidP="00B27DCC">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57C3E4A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83EC6F"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1278CF8D" w:rsidR="00DF4D17" w:rsidRPr="00816C4A" w:rsidRDefault="00DF4D17" w:rsidP="00B27DCC">
            <w:pPr>
              <w:pStyle w:val="TAL"/>
              <w:rPr>
                <w:rFonts w:cs="Arial"/>
                <w:color w:val="000000"/>
                <w:sz w:val="16"/>
                <w:szCs w:val="16"/>
              </w:rPr>
            </w:pPr>
            <w:r w:rsidRPr="00816C4A">
              <w:rPr>
                <w:rFonts w:cs="Arial"/>
                <w:color w:val="000000"/>
                <w:sz w:val="16"/>
                <w:szCs w:val="16"/>
              </w:rPr>
              <w:t>0664a</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48136E9"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of reference to TS 102 223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A05BEC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28EFA7"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DFBF6AF" w:rsidR="00DF4D17" w:rsidRPr="00816C4A" w:rsidRDefault="00DF4D17" w:rsidP="00B27DCC">
            <w:pPr>
              <w:pStyle w:val="TAL"/>
              <w:rPr>
                <w:rFonts w:cs="Arial"/>
                <w:color w:val="000000"/>
                <w:sz w:val="16"/>
                <w:szCs w:val="16"/>
              </w:rPr>
            </w:pPr>
            <w:r w:rsidRPr="00816C4A">
              <w:rPr>
                <w:rFonts w:cs="Arial"/>
                <w:color w:val="000000"/>
                <w:sz w:val="16"/>
                <w:szCs w:val="16"/>
              </w:rPr>
              <w:t>0665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DF4D17" w:rsidRPr="00816C4A" w:rsidRDefault="00DF4D17" w:rsidP="00B27DCC">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259B5AB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DF4D17" w:rsidRPr="00816C4A" w:rsidRDefault="00DF4D17" w:rsidP="00B27DCC">
            <w:pPr>
              <w:pStyle w:val="TAL"/>
              <w:rPr>
                <w:rFonts w:cs="Arial"/>
                <w:sz w:val="16"/>
                <w:szCs w:val="16"/>
              </w:rPr>
            </w:pPr>
            <w:r w:rsidRPr="00816C4A">
              <w:rPr>
                <w:rFonts w:cs="Arial"/>
                <w:sz w:val="16"/>
                <w:szCs w:val="16"/>
              </w:rPr>
              <w:t>CP-77</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19557B" w14:textId="77777777" w:rsidR="00DF4D17" w:rsidRPr="00816C4A" w:rsidRDefault="00DF4D17" w:rsidP="00B27DCC">
            <w:pPr>
              <w:pStyle w:val="TAL"/>
              <w:rPr>
                <w:rFonts w:cs="Arial"/>
                <w:color w:val="000000"/>
                <w:sz w:val="16"/>
                <w:szCs w:val="16"/>
              </w:rPr>
            </w:pPr>
            <w:r w:rsidRPr="00816C4A">
              <w:rPr>
                <w:rFonts w:cs="Arial"/>
                <w:color w:val="000000"/>
                <w:sz w:val="16"/>
                <w:szCs w:val="16"/>
              </w:rPr>
              <w:t>CP-172064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5D5C4F25" w:rsidR="00DF4D17" w:rsidRPr="00816C4A" w:rsidRDefault="00DF4D17" w:rsidP="00B27DCC">
            <w:pPr>
              <w:pStyle w:val="TAL"/>
              <w:rPr>
                <w:rFonts w:cs="Arial"/>
                <w:color w:val="000000"/>
                <w:sz w:val="16"/>
                <w:szCs w:val="16"/>
              </w:rPr>
            </w:pPr>
            <w:r w:rsidRPr="00816C4A">
              <w:rPr>
                <w:rFonts w:cs="Arial"/>
                <w:color w:val="000000"/>
                <w:sz w:val="16"/>
                <w:szCs w:val="16"/>
              </w:rPr>
              <w:t>0667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DF4D17" w:rsidRPr="00816C4A" w:rsidRDefault="00DF4D17" w:rsidP="00B27DCC">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14.4.0</w:t>
            </w:r>
          </w:p>
        </w:tc>
      </w:tr>
      <w:tr w:rsidR="00DF4D17" w:rsidRPr="00816C4A" w14:paraId="6B9C192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8258A"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13F56CC6" w:rsidR="00DF4D17" w:rsidRPr="00816C4A" w:rsidRDefault="00DF4D17" w:rsidP="00B27DCC">
            <w:pPr>
              <w:pStyle w:val="TAL"/>
              <w:rPr>
                <w:rFonts w:cs="Arial"/>
                <w:color w:val="000000"/>
                <w:sz w:val="16"/>
                <w:szCs w:val="16"/>
              </w:rPr>
            </w:pPr>
            <w:r w:rsidRPr="00816C4A">
              <w:rPr>
                <w:rFonts w:cs="Arial"/>
                <w:color w:val="000000"/>
                <w:sz w:val="16"/>
                <w:szCs w:val="16"/>
              </w:rPr>
              <w:t>0671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DF4D17" w:rsidRPr="00816C4A" w:rsidRDefault="00DF4D17" w:rsidP="00B27DCC">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14FB12E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DF4D17" w:rsidRPr="00816C4A" w:rsidRDefault="00DF4D17" w:rsidP="00B27DCC">
            <w:pPr>
              <w:pStyle w:val="TAL"/>
              <w:rPr>
                <w:rFonts w:cs="Arial"/>
                <w:sz w:val="16"/>
                <w:szCs w:val="16"/>
              </w:rPr>
            </w:pPr>
            <w:r w:rsidRPr="00816C4A">
              <w:rPr>
                <w:rFonts w:cs="Arial"/>
                <w:sz w:val="16"/>
                <w:szCs w:val="16"/>
              </w:rPr>
              <w:t>CP-78</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324635D" w14:textId="77777777" w:rsidR="00DF4D17" w:rsidRPr="00816C4A" w:rsidRDefault="00DF4D17" w:rsidP="00B27DCC">
            <w:pPr>
              <w:pStyle w:val="TAL"/>
              <w:rPr>
                <w:rFonts w:cs="Arial"/>
                <w:color w:val="000000"/>
                <w:sz w:val="16"/>
                <w:szCs w:val="16"/>
              </w:rPr>
            </w:pPr>
            <w:r w:rsidRPr="00816C4A">
              <w:rPr>
                <w:rFonts w:cs="Arial"/>
                <w:color w:val="000000"/>
                <w:sz w:val="16"/>
                <w:szCs w:val="16"/>
              </w:rPr>
              <w:t>CP-173143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372D923E" w:rsidR="00DF4D17" w:rsidRPr="00816C4A" w:rsidRDefault="00DF4D17" w:rsidP="00B27DCC">
            <w:pPr>
              <w:pStyle w:val="TAL"/>
              <w:rPr>
                <w:rFonts w:cs="Arial"/>
                <w:color w:val="000000"/>
                <w:sz w:val="16"/>
                <w:szCs w:val="16"/>
              </w:rPr>
            </w:pPr>
            <w:r w:rsidRPr="00816C4A">
              <w:rPr>
                <w:rFonts w:cs="Arial"/>
                <w:color w:val="000000"/>
                <w:sz w:val="16"/>
                <w:szCs w:val="16"/>
              </w:rPr>
              <w:t>0672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DF4D17" w:rsidRPr="00816C4A" w:rsidRDefault="00DF4D17" w:rsidP="00B27DCC">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14.5.0</w:t>
            </w:r>
          </w:p>
        </w:tc>
      </w:tr>
      <w:tr w:rsidR="00DF4D17" w:rsidRPr="00816C4A" w14:paraId="4366FD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4B7C39F"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208B3D69" w:rsidR="00DF4D17" w:rsidRPr="00816C4A" w:rsidRDefault="00DF4D17" w:rsidP="00B27DCC">
            <w:pPr>
              <w:pStyle w:val="TAL"/>
              <w:rPr>
                <w:rFonts w:cs="Arial"/>
                <w:color w:val="000000"/>
                <w:sz w:val="16"/>
                <w:szCs w:val="16"/>
              </w:rPr>
            </w:pPr>
            <w:r w:rsidRPr="00816C4A">
              <w:rPr>
                <w:rFonts w:cs="Arial"/>
                <w:color w:val="000000"/>
                <w:sz w:val="16"/>
                <w:szCs w:val="16"/>
              </w:rPr>
              <w:t>0673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5FF7CD9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DF4D17" w:rsidRPr="00816C4A" w:rsidRDefault="00DF4D17" w:rsidP="00B27DCC">
            <w:pPr>
              <w:pStyle w:val="TAL"/>
              <w:rPr>
                <w:rFonts w:cs="Arial"/>
                <w:sz w:val="16"/>
                <w:szCs w:val="16"/>
              </w:rPr>
            </w:pPr>
            <w:r w:rsidRPr="00816C4A">
              <w:rPr>
                <w:rFonts w:cs="Arial"/>
                <w:sz w:val="16"/>
                <w:szCs w:val="16"/>
              </w:rPr>
              <w:t>CP-79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FCD40A" w14:textId="77777777" w:rsidR="00DF4D17" w:rsidRPr="00816C4A" w:rsidRDefault="00DF4D17" w:rsidP="00B27DCC">
            <w:pPr>
              <w:pStyle w:val="TAL"/>
              <w:rPr>
                <w:rFonts w:cs="Arial"/>
                <w:color w:val="000000"/>
                <w:sz w:val="16"/>
                <w:szCs w:val="16"/>
              </w:rPr>
            </w:pPr>
            <w:r w:rsidRPr="00816C4A">
              <w:rPr>
                <w:rFonts w:cs="Arial"/>
                <w:color w:val="000000"/>
                <w:sz w:val="16"/>
                <w:szCs w:val="16"/>
              </w:rPr>
              <w:t>CP-180134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08E76218" w:rsidR="00DF4D17" w:rsidRPr="00816C4A" w:rsidRDefault="00DF4D17" w:rsidP="00B27DCC">
            <w:pPr>
              <w:pStyle w:val="TAL"/>
              <w:rPr>
                <w:rFonts w:cs="Arial"/>
                <w:color w:val="000000"/>
                <w:sz w:val="16"/>
                <w:szCs w:val="16"/>
              </w:rPr>
            </w:pPr>
            <w:r w:rsidRPr="00816C4A">
              <w:rPr>
                <w:rFonts w:cs="Arial"/>
                <w:color w:val="000000"/>
                <w:sz w:val="16"/>
                <w:szCs w:val="16"/>
              </w:rPr>
              <w:t>0674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765ECE9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B89EF5" w14:textId="77777777" w:rsidR="00DF4D17" w:rsidRPr="00816C4A" w:rsidRDefault="00DF4D17" w:rsidP="00B27DCC">
            <w:pPr>
              <w:pStyle w:val="TAL"/>
              <w:rPr>
                <w:rFonts w:cs="Arial"/>
                <w:color w:val="000000"/>
                <w:sz w:val="16"/>
                <w:szCs w:val="16"/>
              </w:rPr>
            </w:pPr>
            <w:r w:rsidRPr="00816C4A">
              <w:rPr>
                <w:rStyle w:val="TALChar"/>
                <w:color w:val="000000"/>
                <w:sz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49792768" w:rsidR="00DF4D17" w:rsidRPr="00816C4A" w:rsidRDefault="00DF4D17" w:rsidP="00B27DCC">
            <w:pPr>
              <w:pStyle w:val="TAL"/>
              <w:rPr>
                <w:rFonts w:cs="Arial"/>
                <w:color w:val="000000"/>
                <w:sz w:val="16"/>
                <w:szCs w:val="16"/>
              </w:rPr>
            </w:pPr>
            <w:r w:rsidRPr="00816C4A">
              <w:rPr>
                <w:rFonts w:cs="Arial"/>
                <w:color w:val="000000"/>
                <w:sz w:val="16"/>
                <w:szCs w:val="16"/>
              </w:rPr>
              <w:t>0677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DF4D17" w:rsidRPr="00816C4A" w:rsidRDefault="00DF4D17" w:rsidP="00B27DCC">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2681CBE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A510D67" w14:textId="77777777" w:rsidR="00DF4D17" w:rsidRPr="00816C4A" w:rsidRDefault="00DF4D17" w:rsidP="00B27DCC">
            <w:pPr>
              <w:pStyle w:val="TAL"/>
              <w:rPr>
                <w:rFonts w:cs="Arial"/>
                <w:color w:val="000000"/>
                <w:sz w:val="16"/>
                <w:szCs w:val="16"/>
              </w:rPr>
            </w:pPr>
            <w:r w:rsidRPr="00816C4A">
              <w:rPr>
                <w:rFonts w:cs="Arial"/>
                <w:color w:val="000000"/>
                <w:sz w:val="16"/>
                <w:szCs w:val="16"/>
              </w:rPr>
              <w:t>CP-181152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67819B92" w:rsidR="00DF4D17" w:rsidRPr="00816C4A" w:rsidRDefault="00DF4D17" w:rsidP="00B27DCC">
            <w:pPr>
              <w:pStyle w:val="TAL"/>
              <w:rPr>
                <w:rFonts w:cs="Arial"/>
                <w:color w:val="000000"/>
                <w:sz w:val="16"/>
                <w:szCs w:val="16"/>
              </w:rPr>
            </w:pPr>
            <w:r w:rsidRPr="00816C4A">
              <w:rPr>
                <w:rFonts w:cs="Arial"/>
                <w:color w:val="000000"/>
                <w:sz w:val="16"/>
                <w:szCs w:val="16"/>
              </w:rPr>
              <w:t>0679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DF4D17" w:rsidRPr="00816C4A" w:rsidRDefault="00DF4D17" w:rsidP="00B27DCC">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15.1.0</w:t>
            </w:r>
          </w:p>
        </w:tc>
      </w:tr>
      <w:tr w:rsidR="00DF4D17" w:rsidRPr="00816C4A" w14:paraId="14B5A8A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F1DA94A"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3A0C7238" w:rsidR="00DF4D17" w:rsidRPr="00816C4A" w:rsidRDefault="00DF4D17" w:rsidP="00B27DCC">
            <w:pPr>
              <w:pStyle w:val="TAL"/>
              <w:rPr>
                <w:rFonts w:cs="Arial"/>
                <w:color w:val="000000"/>
                <w:sz w:val="16"/>
                <w:szCs w:val="16"/>
              </w:rPr>
            </w:pPr>
            <w:r w:rsidRPr="00816C4A">
              <w:rPr>
                <w:rFonts w:cs="Arial"/>
                <w:color w:val="000000"/>
                <w:sz w:val="16"/>
                <w:szCs w:val="16"/>
              </w:rPr>
              <w:t>0680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5256C00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2F37477"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68768132" w:rsidR="00DF4D17" w:rsidRPr="00816C4A" w:rsidRDefault="00DF4D17" w:rsidP="00B27DCC">
            <w:pPr>
              <w:pStyle w:val="TAL"/>
              <w:rPr>
                <w:rFonts w:cs="Arial"/>
                <w:color w:val="000000"/>
                <w:sz w:val="16"/>
                <w:szCs w:val="16"/>
              </w:rPr>
            </w:pPr>
            <w:r w:rsidRPr="00816C4A">
              <w:rPr>
                <w:rFonts w:cs="Arial"/>
                <w:color w:val="000000"/>
                <w:sz w:val="16"/>
                <w:szCs w:val="16"/>
              </w:rPr>
              <w:t>0681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1414C8C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904A553"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3B5B4FE9" w:rsidR="00DF4D17" w:rsidRPr="00816C4A" w:rsidRDefault="00DF4D17" w:rsidP="00B27DCC">
            <w:pPr>
              <w:pStyle w:val="TAL"/>
              <w:rPr>
                <w:rFonts w:cs="Arial"/>
                <w:color w:val="000000"/>
                <w:sz w:val="16"/>
                <w:szCs w:val="16"/>
              </w:rPr>
            </w:pPr>
            <w:r w:rsidRPr="00816C4A">
              <w:rPr>
                <w:rFonts w:cs="Arial"/>
                <w:color w:val="000000"/>
                <w:sz w:val="16"/>
                <w:szCs w:val="16"/>
              </w:rPr>
              <w:t>0682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5453AC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C457C66"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0698AD1A" w:rsidR="00DF4D17" w:rsidRPr="00816C4A" w:rsidRDefault="00DF4D17" w:rsidP="00B27DCC">
            <w:pPr>
              <w:pStyle w:val="TAL"/>
              <w:rPr>
                <w:rFonts w:cs="Arial"/>
                <w:color w:val="000000"/>
                <w:sz w:val="16"/>
                <w:szCs w:val="16"/>
              </w:rPr>
            </w:pPr>
            <w:r w:rsidRPr="00816C4A">
              <w:rPr>
                <w:rFonts w:cs="Arial"/>
                <w:color w:val="000000"/>
                <w:sz w:val="16"/>
                <w:szCs w:val="16"/>
              </w:rPr>
              <w:t>0683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DF4D17" w:rsidRPr="00816C4A" w:rsidRDefault="00DF4D17" w:rsidP="00B27DCC">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2711C0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DF4D17" w:rsidRPr="00816C4A" w:rsidRDefault="00DF4D17" w:rsidP="00B27DCC">
            <w:pPr>
              <w:pStyle w:val="TAL"/>
              <w:rPr>
                <w:rFonts w:cs="Arial"/>
                <w:sz w:val="16"/>
                <w:szCs w:val="16"/>
              </w:rPr>
            </w:pPr>
            <w:r w:rsidRPr="00816C4A">
              <w:rPr>
                <w:rFonts w:cs="Arial"/>
                <w:sz w:val="16"/>
                <w:szCs w:val="16"/>
              </w:rPr>
              <w:t>CP-80</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2E912E" w14:textId="77777777" w:rsidR="00DF4D17" w:rsidRPr="00816C4A" w:rsidRDefault="00DF4D17" w:rsidP="00B27DCC">
            <w:pPr>
              <w:pStyle w:val="TAL"/>
              <w:rPr>
                <w:rFonts w:cs="Arial"/>
                <w:color w:val="000000"/>
                <w:sz w:val="16"/>
                <w:szCs w:val="16"/>
              </w:rPr>
            </w:pPr>
            <w:r w:rsidRPr="00816C4A">
              <w:rPr>
                <w:rStyle w:val="TALChar"/>
                <w:color w:val="000000"/>
                <w:sz w:val="16"/>
              </w:rPr>
              <w:t>CP-181155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61E9DF2D" w:rsidR="00DF4D17" w:rsidRPr="00816C4A" w:rsidRDefault="00DF4D17" w:rsidP="00B27DCC">
            <w:pPr>
              <w:pStyle w:val="TAL"/>
              <w:rPr>
                <w:rFonts w:cs="Arial"/>
                <w:color w:val="000000"/>
                <w:sz w:val="16"/>
                <w:szCs w:val="16"/>
              </w:rPr>
            </w:pPr>
            <w:r w:rsidRPr="00816C4A">
              <w:rPr>
                <w:rFonts w:cs="Arial"/>
                <w:color w:val="000000"/>
                <w:sz w:val="16"/>
                <w:szCs w:val="16"/>
              </w:rPr>
              <w:t>0686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DF4D17" w:rsidRPr="00816C4A" w:rsidRDefault="00DF4D17" w:rsidP="00B27DCC">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15.3.0</w:t>
            </w:r>
          </w:p>
        </w:tc>
      </w:tr>
      <w:tr w:rsidR="00DF4D17" w:rsidRPr="00816C4A" w14:paraId="40C1778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DF4D17" w:rsidRPr="00816C4A" w:rsidRDefault="00DF4D17" w:rsidP="00B27DCC">
            <w:pPr>
              <w:pStyle w:val="TAL"/>
              <w:rPr>
                <w:rFonts w:cs="Arial"/>
                <w:sz w:val="16"/>
                <w:szCs w:val="16"/>
              </w:rPr>
            </w:pP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7B7778D" w14:textId="77777777" w:rsidR="00DF4D17" w:rsidRPr="00816C4A" w:rsidRDefault="00DF4D17" w:rsidP="00B27DCC">
            <w:pPr>
              <w:pStyle w:val="TAL"/>
              <w:rPr>
                <w:rFonts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91BA309" w:rsidR="00DF4D17" w:rsidRPr="00816C4A" w:rsidRDefault="00DF4D17" w:rsidP="00B27DCC">
            <w:pPr>
              <w:pStyle w:val="TAL"/>
              <w:rPr>
                <w:rFonts w:cs="Arial"/>
                <w:color w:val="000000"/>
                <w:sz w:val="16"/>
                <w:szCs w:val="16"/>
              </w:rPr>
            </w:pP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DF4D17" w:rsidRPr="00816C4A" w:rsidRDefault="00DF4D17" w:rsidP="00B27DCC">
            <w:pPr>
              <w:pStyle w:val="TAL"/>
              <w:jc w:val="center"/>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DF4D17" w:rsidRPr="00816C4A" w:rsidRDefault="00DF4D17" w:rsidP="00B27DCC">
            <w:pPr>
              <w:pStyle w:val="TAL"/>
              <w:jc w:val="center"/>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DF4D17" w:rsidRPr="00816C4A" w:rsidRDefault="00DF4D17" w:rsidP="00B27DCC">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15.3.1</w:t>
            </w:r>
          </w:p>
        </w:tc>
      </w:tr>
      <w:tr w:rsidR="00DF4D17" w:rsidRPr="00816C4A" w14:paraId="5D7C47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A110F40"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752ECD57" w:rsidR="00DF4D17" w:rsidRPr="00816C4A" w:rsidRDefault="00DF4D17" w:rsidP="00B27DCC">
            <w:pPr>
              <w:pStyle w:val="TAL"/>
              <w:rPr>
                <w:rFonts w:cs="Arial"/>
                <w:color w:val="000000"/>
                <w:sz w:val="16"/>
                <w:szCs w:val="16"/>
              </w:rPr>
            </w:pPr>
            <w:r w:rsidRPr="00816C4A">
              <w:rPr>
                <w:rFonts w:cs="Arial"/>
                <w:color w:val="000000"/>
                <w:sz w:val="16"/>
                <w:szCs w:val="16"/>
              </w:rPr>
              <w:t>0684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DF4D17" w:rsidRPr="00816C4A" w:rsidRDefault="00DF4D17" w:rsidP="00B27DCC">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175A2730"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335D96E"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54510276" w:rsidR="00DF4D17" w:rsidRPr="00816C4A" w:rsidRDefault="00DF4D17" w:rsidP="00B27DCC">
            <w:pPr>
              <w:pStyle w:val="TAL"/>
              <w:rPr>
                <w:rFonts w:cs="Arial"/>
                <w:color w:val="000000"/>
                <w:sz w:val="16"/>
                <w:szCs w:val="16"/>
              </w:rPr>
            </w:pPr>
            <w:r w:rsidRPr="00816C4A">
              <w:rPr>
                <w:rFonts w:cs="Arial"/>
                <w:color w:val="000000"/>
                <w:sz w:val="16"/>
                <w:szCs w:val="16"/>
              </w:rPr>
              <w:t>0687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707ED6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version number of ETSI TS 102223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283A64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5EEB1FC"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7E50023D" w:rsidR="00DF4D17" w:rsidRPr="00816C4A" w:rsidRDefault="00DF4D17" w:rsidP="00B27DCC">
            <w:pPr>
              <w:pStyle w:val="TAL"/>
              <w:rPr>
                <w:rFonts w:cs="Arial"/>
                <w:color w:val="000000"/>
                <w:sz w:val="16"/>
                <w:szCs w:val="16"/>
              </w:rPr>
            </w:pPr>
            <w:r w:rsidRPr="00816C4A">
              <w:rPr>
                <w:rFonts w:cs="Arial"/>
                <w:color w:val="000000"/>
                <w:sz w:val="16"/>
                <w:szCs w:val="16"/>
              </w:rPr>
              <w:t>0689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5450A6B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2AB4108"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79DD2F87" w:rsidR="00DF4D17" w:rsidRPr="00816C4A" w:rsidRDefault="00DF4D17" w:rsidP="00B27DCC">
            <w:pPr>
              <w:pStyle w:val="TAL"/>
              <w:rPr>
                <w:rFonts w:cs="Arial"/>
                <w:color w:val="000000"/>
                <w:sz w:val="16"/>
                <w:szCs w:val="16"/>
              </w:rPr>
            </w:pPr>
            <w:r w:rsidRPr="00816C4A">
              <w:rPr>
                <w:rFonts w:cs="Arial"/>
                <w:color w:val="000000"/>
                <w:sz w:val="16"/>
                <w:szCs w:val="16"/>
              </w:rPr>
              <w:t>0690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DF4D17" w:rsidRPr="00816C4A" w:rsidRDefault="00DF4D17" w:rsidP="00B27DCC">
            <w:pPr>
              <w:pStyle w:val="TAL"/>
              <w:rPr>
                <w:rFonts w:cs="Arial"/>
                <w:snapToGrid w:val="0"/>
                <w:color w:val="000000"/>
                <w:sz w:val="16"/>
                <w:szCs w:val="16"/>
              </w:rPr>
            </w:pPr>
            <w:r w:rsidRPr="00816C4A">
              <w:rPr>
                <w:rFonts w:cs="Arial"/>
                <w:snapToGrid w:val="0"/>
                <w:color w:val="000000"/>
                <w:sz w:val="16"/>
                <w:szCs w:val="16"/>
              </w:rPr>
              <w:t>15.4.0</w:t>
            </w:r>
          </w:p>
        </w:tc>
      </w:tr>
      <w:tr w:rsidR="00DF4D17" w:rsidRPr="00816C4A" w14:paraId="7DB3B3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41D1E2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70F13113" w:rsidR="00DF4D17" w:rsidRPr="00816C4A" w:rsidRDefault="00DF4D17" w:rsidP="00B27DCC">
            <w:pPr>
              <w:pStyle w:val="TAL"/>
              <w:rPr>
                <w:rFonts w:cs="Arial"/>
                <w:color w:val="000000"/>
                <w:sz w:val="16"/>
                <w:szCs w:val="16"/>
              </w:rPr>
            </w:pPr>
            <w:r w:rsidRPr="00816C4A">
              <w:rPr>
                <w:rFonts w:cs="Arial"/>
                <w:color w:val="000000"/>
                <w:sz w:val="16"/>
                <w:szCs w:val="16"/>
              </w:rPr>
              <w:t>0691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DF4D17" w:rsidRPr="00816C4A" w:rsidRDefault="00DF4D17" w:rsidP="00B27DCC">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0271398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9DF3435"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17A94ABA" w:rsidR="00DF4D17" w:rsidRPr="00816C4A" w:rsidRDefault="00DF4D17" w:rsidP="00B27DCC">
            <w:pPr>
              <w:pStyle w:val="TAL"/>
              <w:rPr>
                <w:rFonts w:cs="Arial"/>
                <w:color w:val="000000"/>
                <w:sz w:val="16"/>
                <w:szCs w:val="16"/>
              </w:rPr>
            </w:pPr>
            <w:r w:rsidRPr="00816C4A">
              <w:rPr>
                <w:rFonts w:cs="Arial"/>
                <w:color w:val="000000"/>
                <w:sz w:val="16"/>
                <w:szCs w:val="16"/>
              </w:rPr>
              <w:t>0692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55C4FF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E4CFEB"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47A07733" w:rsidR="00DF4D17" w:rsidRPr="00816C4A" w:rsidRDefault="00DF4D17" w:rsidP="00B27DCC">
            <w:pPr>
              <w:pStyle w:val="TAL"/>
              <w:rPr>
                <w:rFonts w:cs="Arial"/>
                <w:color w:val="000000"/>
                <w:sz w:val="16"/>
                <w:szCs w:val="16"/>
              </w:rPr>
            </w:pPr>
            <w:r w:rsidRPr="00816C4A">
              <w:rPr>
                <w:rFonts w:cs="Arial"/>
                <w:color w:val="000000"/>
                <w:sz w:val="16"/>
                <w:szCs w:val="16"/>
              </w:rPr>
              <w:t>0693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53F1B9C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02B2FAA"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79896349" w:rsidR="00DF4D17" w:rsidRPr="00816C4A" w:rsidRDefault="00DF4D17" w:rsidP="00B27DCC">
            <w:pPr>
              <w:pStyle w:val="TAL"/>
              <w:rPr>
                <w:rFonts w:cs="Arial"/>
                <w:color w:val="000000"/>
                <w:sz w:val="16"/>
                <w:szCs w:val="16"/>
              </w:rPr>
            </w:pPr>
            <w:r w:rsidRPr="00816C4A">
              <w:rPr>
                <w:rFonts w:cs="Arial"/>
                <w:color w:val="000000"/>
                <w:sz w:val="16"/>
                <w:szCs w:val="16"/>
              </w:rPr>
              <w:t>0694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62ECD6A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1CA5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34C1A060" w:rsidR="00DF4D17" w:rsidRPr="00816C4A" w:rsidRDefault="00DF4D17" w:rsidP="00B27DCC">
            <w:pPr>
              <w:pStyle w:val="TAL"/>
              <w:rPr>
                <w:rFonts w:cs="Arial"/>
                <w:color w:val="000000"/>
                <w:sz w:val="16"/>
                <w:szCs w:val="16"/>
              </w:rPr>
            </w:pPr>
            <w:r w:rsidRPr="00816C4A">
              <w:rPr>
                <w:rFonts w:cs="Arial"/>
                <w:color w:val="000000"/>
                <w:sz w:val="16"/>
                <w:szCs w:val="16"/>
              </w:rPr>
              <w:t>0695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EB269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DF4D17" w:rsidRPr="00816C4A" w:rsidRDefault="00DF4D17" w:rsidP="00B27DCC">
            <w:pPr>
              <w:pStyle w:val="TAL"/>
              <w:rPr>
                <w:rFonts w:cs="Arial"/>
                <w:color w:val="000000"/>
                <w:sz w:val="16"/>
                <w:szCs w:val="16"/>
              </w:rPr>
            </w:pPr>
            <w:r w:rsidRPr="00816C4A">
              <w:rPr>
                <w:rFonts w:cs="Arial"/>
                <w:color w:val="000000"/>
                <w:sz w:val="16"/>
                <w:szCs w:val="16"/>
              </w:rPr>
              <w:t>2018-09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BFD6A9" w14:textId="77777777" w:rsidR="00DF4D17" w:rsidRPr="00816C4A" w:rsidRDefault="00DF4D17" w:rsidP="00B27DCC">
            <w:pPr>
              <w:pStyle w:val="TAL"/>
              <w:rPr>
                <w:rFonts w:cs="Arial"/>
                <w:color w:val="000000"/>
                <w:sz w:val="16"/>
                <w:szCs w:val="16"/>
              </w:rPr>
            </w:pPr>
            <w:r w:rsidRPr="00816C4A">
              <w:rPr>
                <w:rFonts w:cs="Arial"/>
                <w:color w:val="000000"/>
                <w:sz w:val="16"/>
                <w:szCs w:val="16"/>
              </w:rPr>
              <w:t>CP-182185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3AAEF199" w:rsidR="00DF4D17" w:rsidRPr="00816C4A" w:rsidRDefault="00DF4D17" w:rsidP="00B27DCC">
            <w:pPr>
              <w:pStyle w:val="TAL"/>
              <w:rPr>
                <w:rFonts w:cs="Arial"/>
                <w:color w:val="000000"/>
                <w:sz w:val="16"/>
                <w:szCs w:val="16"/>
              </w:rPr>
            </w:pPr>
            <w:r w:rsidRPr="00816C4A">
              <w:rPr>
                <w:rFonts w:cs="Arial"/>
                <w:color w:val="000000"/>
                <w:sz w:val="16"/>
                <w:szCs w:val="16"/>
              </w:rPr>
              <w:t>0705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 xml:space="preserve">B </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DF4D17" w:rsidRPr="00816C4A" w:rsidRDefault="00DF4D17" w:rsidP="00B27DCC">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DF4D17" w:rsidRPr="00816C4A" w:rsidRDefault="00DF4D17" w:rsidP="00B27DCC">
            <w:pPr>
              <w:pStyle w:val="TAL"/>
              <w:rPr>
                <w:rFonts w:cs="Arial"/>
                <w:color w:val="000000"/>
                <w:sz w:val="16"/>
                <w:szCs w:val="16"/>
              </w:rPr>
            </w:pPr>
            <w:r w:rsidRPr="00816C4A">
              <w:rPr>
                <w:rFonts w:cs="Arial"/>
                <w:color w:val="000000"/>
                <w:sz w:val="16"/>
                <w:szCs w:val="16"/>
              </w:rPr>
              <w:t>15.4.0</w:t>
            </w:r>
          </w:p>
        </w:tc>
      </w:tr>
      <w:tr w:rsidR="00DF4D17" w:rsidRPr="00816C4A" w14:paraId="47D56B0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4BF9A0"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4F818C55" w:rsidR="00DF4D17" w:rsidRPr="00816C4A" w:rsidRDefault="00DF4D17" w:rsidP="00B27DCC">
            <w:pPr>
              <w:pStyle w:val="TAL"/>
              <w:rPr>
                <w:rFonts w:cs="Arial"/>
                <w:color w:val="000000"/>
                <w:sz w:val="16"/>
                <w:szCs w:val="16"/>
              </w:rPr>
            </w:pPr>
            <w:r w:rsidRPr="00816C4A">
              <w:rPr>
                <w:rFonts w:cs="Arial"/>
                <w:color w:val="000000"/>
                <w:sz w:val="16"/>
                <w:szCs w:val="16"/>
              </w:rPr>
              <w:t>0706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DF4D17" w:rsidRPr="00816C4A" w:rsidRDefault="00DF4D17" w:rsidP="00B27DCC">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2F0DB01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EA49EF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470F7464" w:rsidR="00DF4D17" w:rsidRPr="00816C4A" w:rsidRDefault="00DF4D17" w:rsidP="00B27DCC">
            <w:pPr>
              <w:pStyle w:val="TAL"/>
              <w:rPr>
                <w:rFonts w:cs="Arial"/>
                <w:color w:val="000000"/>
                <w:sz w:val="16"/>
                <w:szCs w:val="16"/>
              </w:rPr>
            </w:pPr>
            <w:r w:rsidRPr="00816C4A">
              <w:rPr>
                <w:rFonts w:cs="Arial"/>
                <w:color w:val="000000"/>
                <w:sz w:val="16"/>
                <w:szCs w:val="16"/>
              </w:rPr>
              <w:t>0707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DF4D17" w:rsidRPr="00816C4A" w:rsidRDefault="00DF4D17" w:rsidP="00B27DCC">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764DC36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5CE048"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638227" w:rsidR="00DF4D17" w:rsidRPr="00816C4A" w:rsidRDefault="00DF4D17" w:rsidP="00B27DCC">
            <w:pPr>
              <w:pStyle w:val="TAL"/>
              <w:rPr>
                <w:rFonts w:cs="Arial"/>
                <w:color w:val="000000"/>
                <w:sz w:val="16"/>
                <w:szCs w:val="16"/>
              </w:rPr>
            </w:pPr>
            <w:r w:rsidRPr="00816C4A">
              <w:rPr>
                <w:rFonts w:cs="Arial"/>
                <w:color w:val="000000"/>
                <w:sz w:val="16"/>
                <w:szCs w:val="16"/>
              </w:rPr>
              <w:t>0708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DF4D17" w:rsidRPr="00816C4A" w:rsidRDefault="00DF4D17" w:rsidP="00B27DCC">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532FD59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D1CF6B"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49E31473" w:rsidR="00DF4D17" w:rsidRPr="00816C4A" w:rsidRDefault="00DF4D17" w:rsidP="00B27DCC">
            <w:pPr>
              <w:pStyle w:val="TAL"/>
              <w:rPr>
                <w:rFonts w:cs="Arial"/>
                <w:color w:val="000000"/>
                <w:sz w:val="16"/>
                <w:szCs w:val="16"/>
              </w:rPr>
            </w:pPr>
            <w:r w:rsidRPr="00816C4A">
              <w:rPr>
                <w:rFonts w:cs="Arial"/>
                <w:color w:val="000000"/>
                <w:sz w:val="16"/>
                <w:szCs w:val="16"/>
              </w:rPr>
              <w:t>0710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170ED21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C1761D"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0183D0F8" w:rsidR="00DF4D17" w:rsidRPr="00816C4A" w:rsidRDefault="00DF4D17" w:rsidP="00B27DCC">
            <w:pPr>
              <w:pStyle w:val="TAL"/>
              <w:rPr>
                <w:rFonts w:cs="Arial"/>
                <w:color w:val="000000"/>
                <w:sz w:val="16"/>
                <w:szCs w:val="16"/>
              </w:rPr>
            </w:pPr>
            <w:r w:rsidRPr="00816C4A">
              <w:rPr>
                <w:rFonts w:cs="Arial"/>
                <w:color w:val="000000"/>
                <w:sz w:val="16"/>
                <w:szCs w:val="16"/>
              </w:rPr>
              <w:t>0711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DE4FA0D" w14:textId="77777777" w:rsidR="00DF4D17" w:rsidRPr="00816C4A" w:rsidRDefault="00DF4D17" w:rsidP="00B27DCC">
            <w:pPr>
              <w:pStyle w:val="TAL"/>
              <w:rPr>
                <w:rFonts w:cs="Arial"/>
                <w:color w:val="000000"/>
                <w:sz w:val="16"/>
                <w:szCs w:val="16"/>
              </w:rPr>
            </w:pPr>
            <w:r w:rsidRPr="00816C4A">
              <w:rPr>
                <w:rFonts w:cs="Arial"/>
                <w:color w:val="000000"/>
                <w:sz w:val="16"/>
                <w:szCs w:val="16"/>
              </w:rPr>
              <w:t xml:space="preserve">Correction due to incorrect TS 24.501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04DB57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DF4D17" w:rsidRPr="00816C4A" w:rsidRDefault="00DF4D17" w:rsidP="00B27DCC">
            <w:pPr>
              <w:pStyle w:val="TAL"/>
              <w:rPr>
                <w:rFonts w:cs="Arial"/>
                <w:color w:val="000000"/>
                <w:sz w:val="16"/>
                <w:szCs w:val="16"/>
              </w:rPr>
            </w:pPr>
            <w:r w:rsidRPr="00816C4A">
              <w:rPr>
                <w:rFonts w:cs="Arial"/>
                <w:color w:val="000000"/>
                <w:sz w:val="16"/>
                <w:szCs w:val="16"/>
              </w:rPr>
              <w:t>2018-12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C0684" w14:textId="77777777" w:rsidR="00DF4D17" w:rsidRPr="00816C4A" w:rsidRDefault="00DF4D17" w:rsidP="00B27DCC">
            <w:pPr>
              <w:pStyle w:val="TAL"/>
              <w:rPr>
                <w:rFonts w:cs="Arial"/>
                <w:color w:val="000000"/>
                <w:sz w:val="16"/>
                <w:szCs w:val="16"/>
              </w:rPr>
            </w:pPr>
            <w:r w:rsidRPr="00816C4A">
              <w:rPr>
                <w:rFonts w:cs="Arial"/>
                <w:color w:val="000000"/>
                <w:sz w:val="16"/>
                <w:szCs w:val="16"/>
              </w:rPr>
              <w:t>CP-183185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1677F08E" w:rsidR="00DF4D17" w:rsidRPr="00816C4A" w:rsidRDefault="00DF4D17" w:rsidP="00B27DCC">
            <w:pPr>
              <w:pStyle w:val="TAL"/>
              <w:rPr>
                <w:rFonts w:cs="Arial"/>
                <w:color w:val="000000"/>
                <w:sz w:val="16"/>
                <w:szCs w:val="16"/>
              </w:rPr>
            </w:pPr>
            <w:r w:rsidRPr="00816C4A">
              <w:rPr>
                <w:rFonts w:cs="Arial"/>
                <w:color w:val="000000"/>
                <w:sz w:val="16"/>
                <w:szCs w:val="16"/>
              </w:rPr>
              <w:t>0713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DF4D17" w:rsidRPr="00816C4A" w:rsidRDefault="00DF4D17" w:rsidP="00B27DCC">
            <w:pPr>
              <w:pStyle w:val="TAL"/>
              <w:rPr>
                <w:rFonts w:cs="Arial"/>
                <w:color w:val="000000"/>
                <w:sz w:val="16"/>
                <w:szCs w:val="16"/>
              </w:rPr>
            </w:pPr>
            <w:r w:rsidRPr="00816C4A">
              <w:rPr>
                <w:rFonts w:cs="Arial"/>
                <w:color w:val="000000"/>
                <w:sz w:val="16"/>
                <w:szCs w:val="16"/>
              </w:rPr>
              <w:t>15.5.0</w:t>
            </w:r>
          </w:p>
        </w:tc>
      </w:tr>
      <w:tr w:rsidR="00DF4D17" w:rsidRPr="00816C4A" w14:paraId="63EA408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050C434"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635063F" w:rsidR="00DF4D17" w:rsidRPr="00816C4A" w:rsidRDefault="00DF4D17" w:rsidP="00B27DCC">
            <w:pPr>
              <w:pStyle w:val="TAL"/>
              <w:rPr>
                <w:rFonts w:cs="Arial"/>
                <w:color w:val="000000"/>
                <w:sz w:val="16"/>
                <w:szCs w:val="16"/>
              </w:rPr>
            </w:pPr>
            <w:r w:rsidRPr="00816C4A">
              <w:rPr>
                <w:rFonts w:cs="Arial"/>
                <w:color w:val="000000"/>
                <w:sz w:val="16"/>
                <w:szCs w:val="16"/>
              </w:rPr>
              <w:t>0716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DF4D17" w:rsidRPr="00816C4A" w:rsidRDefault="00DF4D17" w:rsidP="00B27DCC">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06F99A5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AC6AD6"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7FD76E8A" w:rsidR="00DF4D17" w:rsidRPr="00816C4A" w:rsidRDefault="00DF4D17" w:rsidP="00B27DCC">
            <w:pPr>
              <w:pStyle w:val="TAL"/>
              <w:rPr>
                <w:rFonts w:cs="Arial"/>
                <w:color w:val="000000"/>
                <w:sz w:val="16"/>
                <w:szCs w:val="16"/>
              </w:rPr>
            </w:pPr>
            <w:r w:rsidRPr="00816C4A">
              <w:rPr>
                <w:rFonts w:cs="Arial"/>
                <w:color w:val="000000"/>
                <w:sz w:val="16"/>
                <w:szCs w:val="16"/>
              </w:rPr>
              <w:t>0717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DF4D17" w:rsidRPr="00816C4A" w:rsidRDefault="00DF4D17" w:rsidP="00B27DCC">
            <w:pPr>
              <w:pStyle w:val="TAL"/>
              <w:rPr>
                <w:rFonts w:cs="Arial"/>
                <w:color w:val="000000"/>
                <w:sz w:val="16"/>
                <w:szCs w:val="16"/>
              </w:rPr>
            </w:pPr>
            <w:r w:rsidRPr="00816C4A">
              <w:rPr>
                <w:rFonts w:cs="Arial"/>
                <w:color w:val="000000"/>
                <w:sz w:val="16"/>
                <w:szCs w:val="16"/>
              </w:rPr>
              <w:t>C</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782DF4F"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F8D1390"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76C9EEDD" w:rsidR="00DF4D17" w:rsidRPr="00816C4A" w:rsidRDefault="00DF4D17" w:rsidP="00B27DCC">
            <w:pPr>
              <w:pStyle w:val="TAL"/>
              <w:rPr>
                <w:rFonts w:cs="Arial"/>
                <w:color w:val="000000"/>
                <w:sz w:val="16"/>
                <w:szCs w:val="16"/>
              </w:rPr>
            </w:pPr>
            <w:r w:rsidRPr="00816C4A">
              <w:rPr>
                <w:rFonts w:cs="Arial"/>
                <w:color w:val="000000"/>
                <w:sz w:val="16"/>
                <w:szCs w:val="16"/>
              </w:rPr>
              <w:t>0718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5E5AB82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8FE3D6B"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3B8B5421" w:rsidR="00DF4D17" w:rsidRPr="00816C4A" w:rsidRDefault="00DF4D17" w:rsidP="00B27DCC">
            <w:pPr>
              <w:pStyle w:val="TAL"/>
              <w:rPr>
                <w:rFonts w:cs="Arial"/>
                <w:color w:val="000000"/>
                <w:sz w:val="16"/>
                <w:szCs w:val="16"/>
              </w:rPr>
            </w:pPr>
            <w:r w:rsidRPr="00816C4A">
              <w:rPr>
                <w:rFonts w:cs="Arial"/>
                <w:color w:val="000000"/>
                <w:sz w:val="16"/>
                <w:szCs w:val="16"/>
              </w:rPr>
              <w:t>0721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DF4D17" w:rsidRPr="00816C4A" w:rsidRDefault="00DF4D17" w:rsidP="00B27DCC">
            <w:pPr>
              <w:pStyle w:val="TAL"/>
              <w:rPr>
                <w:rFonts w:cs="Arial"/>
                <w:color w:val="000000"/>
                <w:sz w:val="16"/>
                <w:szCs w:val="16"/>
              </w:rPr>
            </w:pPr>
            <w:r w:rsidRPr="00816C4A">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DF4D17" w:rsidRPr="00816C4A" w:rsidRDefault="00DF4D17" w:rsidP="00B27DCC">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17CDA4D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DF4D17" w:rsidRPr="00816C4A" w:rsidRDefault="00DF4D17" w:rsidP="00B27DCC">
            <w:pPr>
              <w:pStyle w:val="TAL"/>
              <w:rPr>
                <w:rFonts w:cs="Arial"/>
                <w:color w:val="000000"/>
                <w:sz w:val="16"/>
                <w:szCs w:val="16"/>
              </w:rPr>
            </w:pPr>
            <w:r w:rsidRPr="00816C4A">
              <w:rPr>
                <w:rFonts w:cs="Arial"/>
                <w:color w:val="000000"/>
                <w:sz w:val="16"/>
                <w:szCs w:val="16"/>
              </w:rPr>
              <w:t>2019-03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E83EEE8" w14:textId="77777777" w:rsidR="00DF4D17" w:rsidRPr="00816C4A" w:rsidRDefault="00DF4D17" w:rsidP="00B27DCC">
            <w:pPr>
              <w:pStyle w:val="TAL"/>
              <w:rPr>
                <w:rFonts w:cs="Arial"/>
                <w:color w:val="000000"/>
                <w:sz w:val="16"/>
                <w:szCs w:val="16"/>
              </w:rPr>
            </w:pPr>
            <w:r w:rsidRPr="00816C4A">
              <w:rPr>
                <w:rFonts w:cs="Arial"/>
                <w:color w:val="000000"/>
                <w:sz w:val="16"/>
                <w:szCs w:val="16"/>
              </w:rPr>
              <w:t>CP-190046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DF4D17" w:rsidRPr="00816C4A"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EC0E317" w:rsidR="00DF4D17" w:rsidRPr="00816C4A" w:rsidRDefault="00DF4D17" w:rsidP="00B27DCC">
            <w:pPr>
              <w:pStyle w:val="TAL"/>
              <w:rPr>
                <w:rFonts w:cs="Arial"/>
                <w:color w:val="000000"/>
                <w:sz w:val="16"/>
                <w:szCs w:val="16"/>
              </w:rPr>
            </w:pPr>
            <w:r w:rsidRPr="00816C4A">
              <w:rPr>
                <w:rFonts w:cs="Arial"/>
                <w:color w:val="000000"/>
                <w:sz w:val="16"/>
                <w:szCs w:val="16"/>
              </w:rPr>
              <w:t>0720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DF4D17" w:rsidRPr="00816C4A" w:rsidRDefault="00DF4D17" w:rsidP="00B27DCC">
            <w:pPr>
              <w:pStyle w:val="TAL"/>
              <w:jc w:val="center"/>
              <w:rPr>
                <w:rFonts w:cs="Arial"/>
                <w:color w:val="000000"/>
                <w:sz w:val="16"/>
                <w:szCs w:val="16"/>
              </w:rPr>
            </w:pPr>
            <w:r w:rsidRPr="00816C4A">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DF4D17" w:rsidRPr="00816C4A" w:rsidRDefault="00DF4D17" w:rsidP="00B27DCC">
            <w:pPr>
              <w:pStyle w:val="TAL"/>
              <w:rPr>
                <w:rFonts w:cs="Arial"/>
                <w:color w:val="000000"/>
                <w:sz w:val="16"/>
                <w:szCs w:val="16"/>
              </w:rPr>
            </w:pPr>
            <w:r w:rsidRPr="00816C4A">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DF4D17" w:rsidRPr="00816C4A" w:rsidRDefault="00DF4D17" w:rsidP="00B27DCC">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DF4D17" w:rsidRPr="00816C4A" w:rsidRDefault="00DF4D17" w:rsidP="00B27DCC">
            <w:pPr>
              <w:pStyle w:val="TAL"/>
              <w:rPr>
                <w:rFonts w:cs="Arial"/>
                <w:color w:val="000000"/>
                <w:sz w:val="16"/>
                <w:szCs w:val="16"/>
              </w:rPr>
            </w:pPr>
            <w:r w:rsidRPr="00816C4A">
              <w:rPr>
                <w:rFonts w:cs="Arial"/>
                <w:color w:val="000000"/>
                <w:sz w:val="16"/>
                <w:szCs w:val="16"/>
              </w:rPr>
              <w:t>15.6.0</w:t>
            </w:r>
          </w:p>
        </w:tc>
      </w:tr>
      <w:tr w:rsidR="00DF4D17" w:rsidRPr="00816C4A" w14:paraId="7A0E4B4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DF4D17" w:rsidRPr="00816C4A" w:rsidRDefault="00DF4D17" w:rsidP="00B27DCC">
            <w:pPr>
              <w:pStyle w:val="TAL"/>
              <w:rPr>
                <w:rFonts w:cs="Arial"/>
                <w:color w:val="000000"/>
                <w:sz w:val="16"/>
                <w:szCs w:val="16"/>
              </w:rPr>
            </w:pPr>
            <w:r>
              <w:rPr>
                <w:rFonts w:cs="Arial"/>
                <w:color w:val="000000"/>
                <w:sz w:val="16"/>
                <w:szCs w:val="16"/>
              </w:rPr>
              <w:t>2019-09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D3B0C7F" w14:textId="77777777" w:rsidR="00DF4D17" w:rsidRPr="00816C4A" w:rsidRDefault="00DF4D17" w:rsidP="00B27DCC">
            <w:pPr>
              <w:pStyle w:val="TAL"/>
              <w:rPr>
                <w:rFonts w:cs="Arial"/>
                <w:color w:val="000000"/>
                <w:sz w:val="16"/>
                <w:szCs w:val="16"/>
              </w:rPr>
            </w:pPr>
            <w:r>
              <w:rPr>
                <w:rFonts w:cs="Arial"/>
                <w:color w:val="000000"/>
                <w:sz w:val="16"/>
                <w:szCs w:val="16"/>
              </w:rPr>
              <w:t>CP-192014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4244F5" w:rsidR="00DF4D17" w:rsidRPr="00816C4A" w:rsidRDefault="00DF4D17" w:rsidP="00B27DCC">
            <w:pPr>
              <w:pStyle w:val="TAL"/>
              <w:rPr>
                <w:rFonts w:cs="Arial"/>
                <w:color w:val="000000"/>
                <w:sz w:val="16"/>
                <w:szCs w:val="16"/>
              </w:rPr>
            </w:pPr>
            <w:r>
              <w:rPr>
                <w:rFonts w:cs="Arial"/>
                <w:color w:val="000000"/>
                <w:sz w:val="16"/>
                <w:szCs w:val="16"/>
              </w:rPr>
              <w:t>0723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DF4D17" w:rsidRPr="00816C4A"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DF4D17" w:rsidRPr="00816C4A"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AC30E5E" w14:textId="77777777" w:rsidR="00DF4D17" w:rsidRPr="00816C4A" w:rsidRDefault="00DF4D17" w:rsidP="00B27DCC">
            <w:pPr>
              <w:pStyle w:val="TAL"/>
              <w:rPr>
                <w:rFonts w:cs="Arial"/>
                <w:color w:val="000000"/>
                <w:sz w:val="16"/>
                <w:szCs w:val="16"/>
              </w:rPr>
            </w:pPr>
            <w:r w:rsidRPr="00131253">
              <w:rPr>
                <w:rFonts w:cs="Arial"/>
                <w:color w:val="000000"/>
                <w:sz w:val="16"/>
                <w:szCs w:val="16"/>
              </w:rPr>
              <w:t>Update reference to Rel-15 version of ETSI TS 102.223 in 3GPP TS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DF4D17" w:rsidRPr="00816C4A" w:rsidRDefault="00DF4D17" w:rsidP="00B27DCC">
            <w:pPr>
              <w:pStyle w:val="TAL"/>
              <w:rPr>
                <w:rFonts w:cs="Arial"/>
                <w:color w:val="000000"/>
                <w:sz w:val="16"/>
                <w:szCs w:val="16"/>
              </w:rPr>
            </w:pPr>
            <w:r>
              <w:rPr>
                <w:rFonts w:cs="Arial"/>
                <w:color w:val="000000"/>
                <w:sz w:val="16"/>
                <w:szCs w:val="16"/>
              </w:rPr>
              <w:t>15.7.0</w:t>
            </w:r>
          </w:p>
        </w:tc>
      </w:tr>
      <w:tr w:rsidR="00DF4D17" w:rsidRPr="00816C4A" w14:paraId="6D58361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DF4D17" w:rsidRDefault="00DF4D17" w:rsidP="00B27DCC">
            <w:pPr>
              <w:pStyle w:val="TAL"/>
              <w:rPr>
                <w:rFonts w:cs="Arial"/>
                <w:color w:val="000000"/>
                <w:sz w:val="16"/>
                <w:szCs w:val="16"/>
              </w:rPr>
            </w:pPr>
            <w:r>
              <w:rPr>
                <w:rFonts w:cs="Arial"/>
                <w:color w:val="000000"/>
                <w:sz w:val="16"/>
                <w:szCs w:val="16"/>
              </w:rPr>
              <w:t>2019-12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79423A5" w14:textId="77777777" w:rsidR="00DF4D17" w:rsidRDefault="00DF4D17" w:rsidP="00B27DCC">
            <w:pPr>
              <w:pStyle w:val="TAL"/>
              <w:rPr>
                <w:rFonts w:cs="Arial"/>
                <w:color w:val="000000"/>
                <w:sz w:val="16"/>
                <w:szCs w:val="16"/>
              </w:rPr>
            </w:pPr>
            <w:r>
              <w:rPr>
                <w:rFonts w:cs="Arial"/>
                <w:color w:val="000000"/>
                <w:sz w:val="16"/>
                <w:szCs w:val="16"/>
              </w:rPr>
              <w:t>CP-193076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752430B3" w:rsidR="00DF4D17" w:rsidRDefault="00DF4D17" w:rsidP="00B27DCC">
            <w:pPr>
              <w:pStyle w:val="TAL"/>
              <w:rPr>
                <w:rFonts w:cs="Arial"/>
                <w:color w:val="000000"/>
                <w:sz w:val="16"/>
                <w:szCs w:val="16"/>
              </w:rPr>
            </w:pPr>
            <w:r>
              <w:rPr>
                <w:rFonts w:cs="Arial"/>
                <w:color w:val="000000"/>
                <w:sz w:val="16"/>
                <w:szCs w:val="16"/>
              </w:rPr>
              <w:t>0726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DF4D17" w:rsidRDefault="00DF4D17" w:rsidP="00B27DCC">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26E56C3" w14:textId="77777777" w:rsidR="00DF4D17" w:rsidRPr="00131253" w:rsidRDefault="00DF4D17" w:rsidP="00B27DCC">
            <w:pPr>
              <w:pStyle w:val="TAL"/>
              <w:rPr>
                <w:rFonts w:cs="Arial"/>
                <w:color w:val="000000"/>
                <w:sz w:val="16"/>
                <w:szCs w:val="16"/>
              </w:rPr>
            </w:pPr>
            <w:r w:rsidRPr="000848DE">
              <w:rPr>
                <w:rFonts w:cs="Arial"/>
                <w:color w:val="000000"/>
                <w:sz w:val="16"/>
                <w:szCs w:val="16"/>
              </w:rPr>
              <w:t>Specify the 'data connection type' in command parameters/data definition in clause 7.5.25.2.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DF4D17" w:rsidRDefault="00DF4D17" w:rsidP="00B27DCC">
            <w:pPr>
              <w:pStyle w:val="TAL"/>
              <w:rPr>
                <w:rFonts w:cs="Arial"/>
                <w:color w:val="000000"/>
                <w:sz w:val="16"/>
                <w:szCs w:val="16"/>
              </w:rPr>
            </w:pPr>
            <w:r>
              <w:rPr>
                <w:rFonts w:cs="Arial"/>
                <w:color w:val="000000"/>
                <w:sz w:val="16"/>
                <w:szCs w:val="16"/>
              </w:rPr>
              <w:t>15.8.0</w:t>
            </w:r>
          </w:p>
        </w:tc>
      </w:tr>
      <w:tr w:rsidR="00DF4D17" w:rsidRPr="00816C4A" w14:paraId="3E5C065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DF4D17" w:rsidRDefault="00DF4D17" w:rsidP="00B27DCC">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B133AE3" w14:textId="77777777" w:rsidR="00DF4D17" w:rsidRDefault="00DF4D17" w:rsidP="00B27DCC">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DF4D17" w:rsidRDefault="00DF4D17" w:rsidP="00B27DC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60579B99" w:rsidR="00DF4D17" w:rsidRDefault="00DF4D17" w:rsidP="00B27DCC">
            <w:pPr>
              <w:pStyle w:val="TAL"/>
              <w:rPr>
                <w:rFonts w:cs="Arial"/>
                <w:color w:val="000000"/>
                <w:sz w:val="16"/>
                <w:szCs w:val="16"/>
              </w:rPr>
            </w:pPr>
            <w:r>
              <w:rPr>
                <w:rFonts w:cs="Arial"/>
                <w:color w:val="000000"/>
                <w:sz w:val="16"/>
                <w:szCs w:val="16"/>
              </w:rPr>
              <w:t>0725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DF4D17" w:rsidRDefault="00DF4D17" w:rsidP="00B27DCC">
            <w:pPr>
              <w:pStyle w:val="TAL"/>
              <w:jc w:val="center"/>
              <w:rPr>
                <w:rFonts w:cs="Arial"/>
                <w:color w:val="000000"/>
                <w:sz w:val="16"/>
                <w:szCs w:val="16"/>
              </w:rPr>
            </w:pPr>
            <w:r>
              <w:rPr>
                <w:rFonts w:cs="Arial"/>
                <w:color w:val="000000"/>
                <w:sz w:val="16"/>
                <w:szCs w:val="16"/>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DF4D17" w:rsidRDefault="00DF4D17" w:rsidP="00B27DC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DF4D17" w:rsidRPr="000848DE" w:rsidRDefault="00DF4D17" w:rsidP="00B27DCC">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DF4D17" w:rsidRDefault="00DF4D17" w:rsidP="00B27DCC">
            <w:pPr>
              <w:pStyle w:val="TAL"/>
              <w:rPr>
                <w:rFonts w:cs="Arial"/>
                <w:color w:val="000000"/>
                <w:sz w:val="16"/>
                <w:szCs w:val="16"/>
              </w:rPr>
            </w:pPr>
            <w:r>
              <w:rPr>
                <w:rFonts w:cs="Arial"/>
                <w:color w:val="000000"/>
                <w:sz w:val="16"/>
                <w:szCs w:val="16"/>
              </w:rPr>
              <w:t>16.0.0</w:t>
            </w:r>
          </w:p>
        </w:tc>
      </w:tr>
      <w:tr w:rsidR="00DF4D17" w:rsidRPr="00816C4A" w14:paraId="02700D3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D8A10A0"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3D8AA2A8" w:rsidR="00DF4D17" w:rsidRDefault="00DF4D17" w:rsidP="00E86E7B">
            <w:pPr>
              <w:pStyle w:val="TAL"/>
              <w:rPr>
                <w:rFonts w:cs="Arial"/>
                <w:color w:val="000000"/>
                <w:sz w:val="16"/>
                <w:szCs w:val="16"/>
              </w:rPr>
            </w:pPr>
            <w:r>
              <w:rPr>
                <w:rFonts w:cs="Arial"/>
                <w:color w:val="000000"/>
                <w:sz w:val="16"/>
                <w:szCs w:val="16"/>
              </w:rPr>
              <w:t>0727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C737EF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DF4D17" w:rsidRDefault="00DF4D17" w:rsidP="00E86E7B">
            <w:pPr>
              <w:pStyle w:val="TAL"/>
              <w:rPr>
                <w:rFonts w:cs="Arial"/>
                <w:color w:val="000000"/>
                <w:sz w:val="16"/>
                <w:szCs w:val="16"/>
              </w:rPr>
            </w:pPr>
            <w:r>
              <w:rPr>
                <w:rFonts w:cs="Arial"/>
                <w:color w:val="000000"/>
                <w:sz w:val="16"/>
                <w:szCs w:val="16"/>
              </w:rPr>
              <w:lastRenderedPageBreak/>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18E385"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26EDF5D5" w:rsidR="00DF4D17" w:rsidRDefault="00DF4D17" w:rsidP="00E86E7B">
            <w:pPr>
              <w:pStyle w:val="TAL"/>
              <w:rPr>
                <w:rFonts w:cs="Arial"/>
                <w:color w:val="000000"/>
                <w:sz w:val="16"/>
                <w:szCs w:val="16"/>
              </w:rPr>
            </w:pPr>
            <w:r>
              <w:rPr>
                <w:rFonts w:cs="Arial"/>
                <w:color w:val="000000"/>
                <w:sz w:val="16"/>
                <w:szCs w:val="16"/>
              </w:rPr>
              <w:t>0729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DF4D17" w:rsidRDefault="00DF4D17" w:rsidP="00E86E7B">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DF4D17" w:rsidRDefault="00DF4D17" w:rsidP="00E86E7B">
            <w:pPr>
              <w:pStyle w:val="TAL"/>
              <w:rPr>
                <w:rFonts w:cs="Arial"/>
                <w:color w:val="000000"/>
                <w:sz w:val="16"/>
                <w:szCs w:val="16"/>
              </w:rPr>
            </w:pP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DF4D17" w:rsidRPr="000848DE" w:rsidRDefault="00DF4D17" w:rsidP="00E86E7B">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5D8A2567"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DF4D17" w:rsidRDefault="00DF4D17" w:rsidP="00E86E7B">
            <w:pPr>
              <w:pStyle w:val="TAL"/>
              <w:rPr>
                <w:rFonts w:cs="Arial"/>
                <w:color w:val="000000"/>
                <w:sz w:val="16"/>
                <w:szCs w:val="16"/>
              </w:rPr>
            </w:pPr>
            <w:r>
              <w:rPr>
                <w:rFonts w:cs="Arial"/>
                <w:color w:val="000000"/>
                <w:sz w:val="16"/>
                <w:szCs w:val="16"/>
              </w:rPr>
              <w:t>2020-03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77E709C" w14:textId="77777777" w:rsidR="00DF4D17" w:rsidRDefault="00DF4D17" w:rsidP="00E86E7B">
            <w:pPr>
              <w:pStyle w:val="TAL"/>
              <w:rPr>
                <w:rFonts w:cs="Arial"/>
                <w:color w:val="000000"/>
                <w:sz w:val="16"/>
                <w:szCs w:val="16"/>
              </w:rPr>
            </w:pPr>
            <w:r>
              <w:rPr>
                <w:rFonts w:cs="Arial"/>
                <w:color w:val="000000"/>
                <w:sz w:val="16"/>
                <w:szCs w:val="16"/>
              </w:rPr>
              <w:t>CP-200087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253F72B4" w:rsidR="00DF4D17" w:rsidRDefault="00DF4D17" w:rsidP="00E86E7B">
            <w:pPr>
              <w:pStyle w:val="TAL"/>
              <w:rPr>
                <w:rFonts w:cs="Arial"/>
                <w:color w:val="000000"/>
                <w:sz w:val="16"/>
                <w:szCs w:val="16"/>
              </w:rPr>
            </w:pPr>
            <w:r>
              <w:rPr>
                <w:rFonts w:cs="Arial"/>
                <w:color w:val="000000"/>
                <w:sz w:val="16"/>
                <w:szCs w:val="16"/>
              </w:rPr>
              <w:t>0730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DF4D17" w:rsidRDefault="00DF4D17" w:rsidP="00E86E7B">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DF4D17" w:rsidRDefault="00DF4D17" w:rsidP="00E86E7B">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DF4D17" w:rsidRPr="004A2796" w:rsidRDefault="00DF4D17" w:rsidP="00E86E7B">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DF4D17" w:rsidRDefault="00DF4D17" w:rsidP="00E86E7B">
            <w:pPr>
              <w:pStyle w:val="TAL"/>
              <w:rPr>
                <w:rFonts w:cs="Arial"/>
                <w:color w:val="000000"/>
                <w:sz w:val="16"/>
                <w:szCs w:val="16"/>
              </w:rPr>
            </w:pPr>
            <w:r>
              <w:rPr>
                <w:rFonts w:cs="Arial"/>
                <w:color w:val="000000"/>
                <w:sz w:val="16"/>
                <w:szCs w:val="16"/>
              </w:rPr>
              <w:t>16.0.0</w:t>
            </w:r>
          </w:p>
        </w:tc>
      </w:tr>
      <w:tr w:rsidR="00DF4D17" w:rsidRPr="00816C4A" w14:paraId="2AC8A64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DF4D17" w:rsidRDefault="00DF4D17" w:rsidP="00E86E7B">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2C732F5" w14:textId="77777777" w:rsidR="00DF4D17" w:rsidRDefault="00DF4D17" w:rsidP="00E86E7B">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DF4D17" w:rsidRDefault="00DF4D17" w:rsidP="00E86E7B">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483C180" w:rsidR="00DF4D17" w:rsidRDefault="00DF4D17" w:rsidP="00E86E7B">
            <w:pPr>
              <w:pStyle w:val="TAL"/>
              <w:rPr>
                <w:rFonts w:cs="Arial"/>
                <w:color w:val="000000"/>
                <w:sz w:val="16"/>
                <w:szCs w:val="16"/>
              </w:rPr>
            </w:pPr>
            <w:r>
              <w:rPr>
                <w:rFonts w:cs="Arial"/>
                <w:color w:val="000000"/>
                <w:sz w:val="16"/>
                <w:szCs w:val="16"/>
              </w:rPr>
              <w:t>0732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DF4D17" w:rsidRDefault="00DF4D17" w:rsidP="00E86E7B">
            <w:pPr>
              <w:pStyle w:val="TAL"/>
              <w:jc w:val="center"/>
              <w:rPr>
                <w:rFonts w:cs="Arial"/>
                <w:color w:val="000000"/>
                <w:sz w:val="16"/>
                <w:szCs w:val="16"/>
              </w:rPr>
            </w:pPr>
            <w:r>
              <w:rPr>
                <w:rFonts w:cs="Arial"/>
                <w:color w:val="000000"/>
                <w:sz w:val="16"/>
                <w:szCs w:val="16"/>
              </w:rPr>
              <w:t>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DF4D17" w:rsidRDefault="00DF4D17" w:rsidP="00E86E7B">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DF4D17" w:rsidRPr="004A2796" w:rsidRDefault="00DF4D17" w:rsidP="00E86E7B">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DF4D17" w:rsidRDefault="00DF4D17" w:rsidP="00E86E7B">
            <w:pPr>
              <w:pStyle w:val="TAL"/>
              <w:rPr>
                <w:rFonts w:cs="Arial"/>
                <w:color w:val="000000"/>
                <w:sz w:val="16"/>
                <w:szCs w:val="16"/>
              </w:rPr>
            </w:pPr>
            <w:r>
              <w:rPr>
                <w:rFonts w:cs="Arial"/>
                <w:color w:val="000000"/>
                <w:sz w:val="16"/>
                <w:szCs w:val="16"/>
              </w:rPr>
              <w:t>16.1.0</w:t>
            </w:r>
          </w:p>
        </w:tc>
      </w:tr>
      <w:tr w:rsidR="00DF4D17" w:rsidRPr="00816C4A" w14:paraId="275C37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683E35F"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7FCC3D9F" w:rsidR="00DF4D17" w:rsidRDefault="00DF4D17" w:rsidP="00EF7705">
            <w:pPr>
              <w:pStyle w:val="TAL"/>
              <w:rPr>
                <w:rFonts w:cs="Arial"/>
                <w:color w:val="000000"/>
                <w:sz w:val="16"/>
                <w:szCs w:val="16"/>
              </w:rPr>
            </w:pPr>
            <w:r>
              <w:rPr>
                <w:rFonts w:cs="Arial"/>
                <w:color w:val="000000"/>
                <w:sz w:val="16"/>
                <w:szCs w:val="16"/>
              </w:rPr>
              <w:t>0735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DF4D17" w:rsidRPr="004A2796" w:rsidRDefault="00DF4D17" w:rsidP="00EF7705">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4B664835"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0725694" w14:textId="77777777" w:rsidR="00DF4D17" w:rsidRDefault="00DF4D17" w:rsidP="00EF7705">
            <w:pPr>
              <w:pStyle w:val="TAL"/>
              <w:rPr>
                <w:rFonts w:cs="Arial"/>
                <w:color w:val="000000"/>
                <w:sz w:val="16"/>
                <w:szCs w:val="16"/>
              </w:rPr>
            </w:pPr>
            <w:r>
              <w:rPr>
                <w:rFonts w:cs="Arial"/>
                <w:color w:val="000000"/>
                <w:sz w:val="16"/>
                <w:szCs w:val="16"/>
              </w:rPr>
              <w:t>CP-201154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0FBCDEC3" w:rsidR="00DF4D17" w:rsidRDefault="00DF4D17" w:rsidP="00EF7705">
            <w:pPr>
              <w:pStyle w:val="TAL"/>
              <w:rPr>
                <w:rFonts w:cs="Arial"/>
                <w:color w:val="000000"/>
                <w:sz w:val="16"/>
                <w:szCs w:val="16"/>
              </w:rPr>
            </w:pPr>
            <w:r>
              <w:rPr>
                <w:rFonts w:cs="Arial"/>
                <w:color w:val="000000"/>
                <w:sz w:val="16"/>
                <w:szCs w:val="16"/>
              </w:rPr>
              <w:t>0737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DF4D17" w:rsidRDefault="00DF4D17" w:rsidP="00EF7705">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DF4D17" w:rsidRDefault="00DF4D17" w:rsidP="00EF7705">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DF4D17" w:rsidRPr="004A2796" w:rsidRDefault="00DF4D17" w:rsidP="00EF7705">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814220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DF4D17" w:rsidRDefault="00DF4D17" w:rsidP="00EF7705">
            <w:pPr>
              <w:pStyle w:val="TAL"/>
              <w:rPr>
                <w:rFonts w:cs="Arial"/>
                <w:color w:val="000000"/>
                <w:sz w:val="16"/>
                <w:szCs w:val="16"/>
              </w:rPr>
            </w:pPr>
            <w:r>
              <w:rPr>
                <w:rFonts w:cs="Arial"/>
                <w:color w:val="000000"/>
                <w:sz w:val="16"/>
                <w:szCs w:val="16"/>
              </w:rPr>
              <w:t>2020-06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76483CF" w14:textId="77777777" w:rsidR="00DF4D17" w:rsidRDefault="00DF4D17" w:rsidP="00EF7705">
            <w:pPr>
              <w:pStyle w:val="TAL"/>
              <w:rPr>
                <w:rFonts w:cs="Arial"/>
                <w:color w:val="000000"/>
                <w:sz w:val="16"/>
                <w:szCs w:val="16"/>
              </w:rPr>
            </w:pPr>
            <w:r>
              <w:rPr>
                <w:rFonts w:cs="Arial"/>
                <w:color w:val="000000"/>
                <w:sz w:val="16"/>
                <w:szCs w:val="16"/>
              </w:rPr>
              <w:t>CP-201141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21B10666" w:rsidR="00DF4D17" w:rsidRDefault="00DF4D17" w:rsidP="00EF7705">
            <w:pPr>
              <w:pStyle w:val="TAL"/>
              <w:rPr>
                <w:rFonts w:cs="Arial"/>
                <w:color w:val="000000"/>
                <w:sz w:val="16"/>
                <w:szCs w:val="16"/>
              </w:rPr>
            </w:pPr>
            <w:r>
              <w:rPr>
                <w:rFonts w:cs="Arial"/>
                <w:color w:val="000000"/>
                <w:sz w:val="16"/>
                <w:szCs w:val="16"/>
              </w:rPr>
              <w:t>0734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DF4D17" w:rsidRDefault="00DF4D17" w:rsidP="00EF7705">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DF4D17" w:rsidRDefault="00DF4D17" w:rsidP="00EF7705">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50CE72E" w14:textId="77777777" w:rsidR="00DF4D17" w:rsidRPr="004A2796" w:rsidRDefault="00DF4D17" w:rsidP="00EF7705">
            <w:pPr>
              <w:pStyle w:val="TAL"/>
              <w:rPr>
                <w:rFonts w:cs="Arial"/>
                <w:color w:val="000000"/>
                <w:sz w:val="16"/>
                <w:szCs w:val="16"/>
              </w:rPr>
            </w:pPr>
            <w:r w:rsidRPr="00366D38">
              <w:rPr>
                <w:rFonts w:cs="Arial"/>
                <w:color w:val="000000"/>
                <w:sz w:val="16"/>
                <w:szCs w:val="16"/>
              </w:rPr>
              <w:t>Make more clear that the value part of the Tracking Area Identity information element specified in TS 24.501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DF4D17" w:rsidRDefault="00DF4D17" w:rsidP="00EF7705">
            <w:pPr>
              <w:pStyle w:val="TAL"/>
              <w:rPr>
                <w:rFonts w:cs="Arial"/>
                <w:color w:val="000000"/>
                <w:sz w:val="16"/>
                <w:szCs w:val="16"/>
              </w:rPr>
            </w:pPr>
            <w:r>
              <w:rPr>
                <w:rFonts w:cs="Arial"/>
                <w:color w:val="000000"/>
                <w:sz w:val="16"/>
                <w:szCs w:val="16"/>
              </w:rPr>
              <w:t>16.1.0</w:t>
            </w:r>
          </w:p>
        </w:tc>
      </w:tr>
      <w:tr w:rsidR="00DF4D17" w:rsidRPr="00816C4A" w14:paraId="7A88532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DF4D17" w:rsidRDefault="00DF4D17" w:rsidP="00EF7705">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27FA5C6" w14:textId="77777777" w:rsidR="00DF4D17" w:rsidRDefault="00DF4D17" w:rsidP="00EF7705">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DF4D17" w:rsidRDefault="00DF4D17" w:rsidP="00EF7705">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3DD435E9" w:rsidR="00DF4D17" w:rsidRDefault="00DF4D17" w:rsidP="00EF7705">
            <w:pPr>
              <w:pStyle w:val="TAL"/>
              <w:rPr>
                <w:rFonts w:cs="Arial"/>
                <w:color w:val="000000"/>
                <w:sz w:val="16"/>
                <w:szCs w:val="16"/>
              </w:rPr>
            </w:pPr>
            <w:r>
              <w:rPr>
                <w:rFonts w:cs="Arial"/>
                <w:color w:val="000000"/>
                <w:sz w:val="16"/>
                <w:szCs w:val="16"/>
              </w:rPr>
              <w:t>0740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DF4D17" w:rsidRDefault="00DF4D17" w:rsidP="00EF7705">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DF4D17" w:rsidRDefault="00DF4D17" w:rsidP="00EF7705">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DF4D17" w:rsidRPr="00366D38" w:rsidRDefault="00DF4D17" w:rsidP="00EF7705">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DF4D17" w:rsidRDefault="00DF4D17" w:rsidP="00EF7705">
            <w:pPr>
              <w:pStyle w:val="TAL"/>
              <w:rPr>
                <w:rFonts w:cs="Arial"/>
                <w:color w:val="000000"/>
                <w:sz w:val="16"/>
                <w:szCs w:val="16"/>
              </w:rPr>
            </w:pPr>
            <w:r>
              <w:rPr>
                <w:rFonts w:cs="Arial"/>
                <w:color w:val="000000"/>
                <w:sz w:val="16"/>
                <w:szCs w:val="16"/>
              </w:rPr>
              <w:t>16.2.0</w:t>
            </w:r>
          </w:p>
        </w:tc>
      </w:tr>
      <w:tr w:rsidR="00DF4D17" w:rsidRPr="00816C4A" w14:paraId="7DF0FB99"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279B5F2"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54E2D11F" w:rsidR="00DF4D17" w:rsidRDefault="00DF4D17" w:rsidP="004D7397">
            <w:pPr>
              <w:pStyle w:val="TAL"/>
              <w:rPr>
                <w:rFonts w:cs="Arial"/>
                <w:color w:val="000000"/>
                <w:sz w:val="16"/>
                <w:szCs w:val="16"/>
              </w:rPr>
            </w:pPr>
            <w:r>
              <w:rPr>
                <w:rFonts w:cs="Arial"/>
                <w:color w:val="000000"/>
                <w:sz w:val="16"/>
                <w:szCs w:val="16"/>
              </w:rPr>
              <w:t>0743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691DFC0" w14:textId="77777777" w:rsidR="00DF4D17" w:rsidRPr="00366D38" w:rsidRDefault="00DF4D17" w:rsidP="004D7397">
            <w:pPr>
              <w:pStyle w:val="TAL"/>
              <w:rPr>
                <w:rFonts w:cs="Arial"/>
                <w:color w:val="000000"/>
                <w:sz w:val="16"/>
                <w:szCs w:val="16"/>
              </w:rPr>
            </w:pPr>
            <w:r w:rsidRPr="00097939">
              <w:rPr>
                <w:rFonts w:cs="Arial"/>
                <w:color w:val="000000"/>
                <w:sz w:val="16"/>
                <w:szCs w:val="16"/>
              </w:rPr>
              <w:t>Missing tags in clause 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64BB3B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DF4D17" w:rsidRDefault="00DF4D17" w:rsidP="004D7397">
            <w:pPr>
              <w:pStyle w:val="TAL"/>
              <w:rPr>
                <w:rFonts w:cs="Arial"/>
                <w:color w:val="000000"/>
                <w:sz w:val="16"/>
                <w:szCs w:val="16"/>
              </w:rPr>
            </w:pPr>
            <w:r>
              <w:rPr>
                <w:rFonts w:cs="Arial"/>
                <w:color w:val="000000"/>
                <w:sz w:val="16"/>
                <w:szCs w:val="16"/>
              </w:rPr>
              <w:t>2020-09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D6E56D1" w14:textId="77777777" w:rsidR="00DF4D17" w:rsidRDefault="00DF4D17" w:rsidP="004D7397">
            <w:pPr>
              <w:pStyle w:val="TAL"/>
              <w:rPr>
                <w:rFonts w:cs="Arial"/>
                <w:color w:val="000000"/>
                <w:sz w:val="16"/>
                <w:szCs w:val="16"/>
              </w:rPr>
            </w:pPr>
            <w:r>
              <w:rPr>
                <w:rFonts w:cs="Arial"/>
                <w:color w:val="000000"/>
                <w:sz w:val="16"/>
                <w:szCs w:val="16"/>
              </w:rPr>
              <w:t>CP-202137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1597315E" w:rsidR="00DF4D17" w:rsidRDefault="00DF4D17" w:rsidP="004D7397">
            <w:pPr>
              <w:pStyle w:val="TAL"/>
              <w:rPr>
                <w:rFonts w:cs="Arial"/>
                <w:color w:val="000000"/>
                <w:sz w:val="16"/>
                <w:szCs w:val="16"/>
              </w:rPr>
            </w:pPr>
            <w:r>
              <w:rPr>
                <w:rFonts w:cs="Arial"/>
                <w:color w:val="000000"/>
                <w:sz w:val="16"/>
                <w:szCs w:val="16"/>
              </w:rPr>
              <w:t>0744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DF4D17" w:rsidRPr="00366D38" w:rsidRDefault="00DF4D17" w:rsidP="004D7397">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DF4D17" w:rsidRDefault="00DF4D17" w:rsidP="004D7397">
            <w:pPr>
              <w:pStyle w:val="TAL"/>
              <w:rPr>
                <w:rFonts w:cs="Arial"/>
                <w:color w:val="000000"/>
                <w:sz w:val="16"/>
                <w:szCs w:val="16"/>
              </w:rPr>
            </w:pPr>
            <w:r>
              <w:rPr>
                <w:rFonts w:cs="Arial"/>
                <w:color w:val="000000"/>
                <w:sz w:val="16"/>
                <w:szCs w:val="16"/>
              </w:rPr>
              <w:t>16.2.0</w:t>
            </w:r>
          </w:p>
        </w:tc>
      </w:tr>
      <w:tr w:rsidR="00DF4D17" w:rsidRPr="00816C4A" w14:paraId="0A7546D3"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DF4D17" w:rsidRDefault="00DF4D17" w:rsidP="004D7397">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395A165" w14:textId="77777777" w:rsidR="00DF4D17" w:rsidRDefault="00DF4D17" w:rsidP="004D7397">
            <w:pPr>
              <w:pStyle w:val="TAL"/>
              <w:rPr>
                <w:rFonts w:cs="Arial"/>
                <w:color w:val="000000"/>
                <w:sz w:val="16"/>
                <w:szCs w:val="16"/>
              </w:rPr>
            </w:pPr>
            <w:r>
              <w:rPr>
                <w:rFonts w:cs="Arial"/>
                <w:color w:val="000000"/>
                <w:sz w:val="16"/>
                <w:szCs w:val="16"/>
              </w:rPr>
              <w:t>CP-203088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DF4D17" w:rsidRDefault="00DF4D17" w:rsidP="004D7397">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0F506D09" w:rsidR="00DF4D17" w:rsidRDefault="00DF4D17" w:rsidP="004D7397">
            <w:pPr>
              <w:pStyle w:val="TAL"/>
              <w:rPr>
                <w:rFonts w:cs="Arial"/>
                <w:color w:val="000000"/>
                <w:sz w:val="16"/>
                <w:szCs w:val="16"/>
              </w:rPr>
            </w:pPr>
            <w:r>
              <w:rPr>
                <w:rFonts w:cs="Arial"/>
                <w:color w:val="000000"/>
                <w:sz w:val="16"/>
                <w:szCs w:val="16"/>
              </w:rPr>
              <w:t>0747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DF4D17" w:rsidRDefault="00DF4D17" w:rsidP="004D739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DF4D17" w:rsidRDefault="00DF4D17" w:rsidP="004D739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DF4D17" w:rsidRPr="003F5A7C" w:rsidRDefault="00DF4D17" w:rsidP="004D7397">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DF4D17" w:rsidRDefault="00DF4D17" w:rsidP="004D7397">
            <w:pPr>
              <w:pStyle w:val="TAL"/>
              <w:rPr>
                <w:rFonts w:cs="Arial"/>
                <w:color w:val="000000"/>
                <w:sz w:val="16"/>
                <w:szCs w:val="16"/>
              </w:rPr>
            </w:pPr>
            <w:r>
              <w:rPr>
                <w:rFonts w:cs="Arial"/>
                <w:color w:val="000000"/>
                <w:sz w:val="16"/>
                <w:szCs w:val="16"/>
              </w:rPr>
              <w:t>16.3.0</w:t>
            </w:r>
          </w:p>
        </w:tc>
      </w:tr>
      <w:tr w:rsidR="00DF4D17" w:rsidRPr="00816C4A" w14:paraId="523221A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DF4D17" w:rsidRDefault="00DF4D17" w:rsidP="003F5A7C">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5A8E62D" w14:textId="77777777" w:rsidR="00DF4D17" w:rsidRDefault="00DF4D17" w:rsidP="003F5A7C">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DF4D17" w:rsidRDefault="00DF4D17" w:rsidP="003F5A7C">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3CCA57A8" w:rsidR="00DF4D17" w:rsidRDefault="00DF4D17" w:rsidP="003F5A7C">
            <w:pPr>
              <w:pStyle w:val="TAL"/>
              <w:rPr>
                <w:rFonts w:cs="Arial"/>
                <w:color w:val="000000"/>
                <w:sz w:val="16"/>
                <w:szCs w:val="16"/>
              </w:rPr>
            </w:pPr>
            <w:r>
              <w:rPr>
                <w:rFonts w:cs="Arial"/>
                <w:color w:val="000000"/>
                <w:sz w:val="16"/>
                <w:szCs w:val="16"/>
              </w:rPr>
              <w:t>0746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DF4D17" w:rsidRDefault="00DF4D17" w:rsidP="003F5A7C">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DF4D17" w:rsidRDefault="00DF4D17" w:rsidP="003F5A7C">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DF4D17" w:rsidRPr="003F5A7C" w:rsidRDefault="00DF4D17" w:rsidP="003F5A7C">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DF4D17" w:rsidRDefault="00DF4D17" w:rsidP="003F5A7C">
            <w:pPr>
              <w:pStyle w:val="TAL"/>
              <w:rPr>
                <w:rFonts w:cs="Arial"/>
                <w:color w:val="000000"/>
                <w:sz w:val="16"/>
                <w:szCs w:val="16"/>
              </w:rPr>
            </w:pPr>
            <w:r>
              <w:rPr>
                <w:rFonts w:cs="Arial"/>
                <w:color w:val="000000"/>
                <w:sz w:val="16"/>
                <w:szCs w:val="16"/>
              </w:rPr>
              <w:t>16.3.0</w:t>
            </w:r>
          </w:p>
        </w:tc>
      </w:tr>
      <w:tr w:rsidR="00DF4D17" w:rsidRPr="00816C4A" w14:paraId="53D29AC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DF4D17" w:rsidRDefault="00DF4D17" w:rsidP="006A3D03">
            <w:pPr>
              <w:pStyle w:val="TAL"/>
              <w:rPr>
                <w:rFonts w:cs="Arial"/>
                <w:color w:val="000000"/>
                <w:sz w:val="16"/>
                <w:szCs w:val="16"/>
              </w:rPr>
            </w:pPr>
            <w:r>
              <w:rPr>
                <w:rFonts w:cs="Arial"/>
                <w:color w:val="000000"/>
                <w:sz w:val="16"/>
                <w:szCs w:val="16"/>
              </w:rPr>
              <w:t>2020-12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64822F2" w14:textId="77777777" w:rsidR="00DF4D17" w:rsidRDefault="00DF4D17" w:rsidP="006A3D03">
            <w:pPr>
              <w:pStyle w:val="TAL"/>
              <w:rPr>
                <w:rFonts w:cs="Arial"/>
                <w:color w:val="000000"/>
                <w:sz w:val="16"/>
                <w:szCs w:val="16"/>
              </w:rPr>
            </w:pPr>
            <w:r>
              <w:rPr>
                <w:rFonts w:cs="Arial"/>
                <w:color w:val="000000"/>
                <w:sz w:val="16"/>
                <w:szCs w:val="16"/>
              </w:rPr>
              <w:t>CP-203089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DF4D17" w:rsidRDefault="00DF4D17" w:rsidP="006A3D0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22915E79" w:rsidR="00DF4D17" w:rsidRDefault="00DF4D17" w:rsidP="006A3D03">
            <w:pPr>
              <w:pStyle w:val="TAL"/>
              <w:rPr>
                <w:rFonts w:cs="Arial"/>
                <w:color w:val="000000"/>
                <w:sz w:val="16"/>
                <w:szCs w:val="16"/>
              </w:rPr>
            </w:pPr>
            <w:r>
              <w:rPr>
                <w:rFonts w:cs="Arial"/>
                <w:color w:val="000000"/>
                <w:sz w:val="16"/>
                <w:szCs w:val="16"/>
              </w:rPr>
              <w:t>0748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DF4D17" w:rsidRDefault="00DF4D17" w:rsidP="006A3D03">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DF4D17" w:rsidRDefault="00DF4D17" w:rsidP="006A3D03">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DF4D17" w:rsidRPr="003F5A7C" w:rsidRDefault="00DF4D17" w:rsidP="006A3D0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DF4D17" w:rsidRDefault="00DF4D17" w:rsidP="006A3D03">
            <w:pPr>
              <w:pStyle w:val="TAL"/>
              <w:rPr>
                <w:rFonts w:cs="Arial"/>
                <w:color w:val="000000"/>
                <w:sz w:val="16"/>
                <w:szCs w:val="16"/>
              </w:rPr>
            </w:pPr>
            <w:r>
              <w:rPr>
                <w:rFonts w:cs="Arial"/>
                <w:color w:val="000000"/>
                <w:sz w:val="16"/>
                <w:szCs w:val="16"/>
              </w:rPr>
              <w:t>17.0.0</w:t>
            </w:r>
          </w:p>
        </w:tc>
      </w:tr>
      <w:tr w:rsidR="00DF4D17" w:rsidRPr="00816C4A" w14:paraId="5E3399D1"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7EAECBF0" w14:textId="04139117" w:rsidR="00DF4D17" w:rsidRDefault="00DF4D17" w:rsidP="002601BD">
            <w:pPr>
              <w:pStyle w:val="TAL"/>
              <w:rPr>
                <w:rFonts w:cs="Arial"/>
                <w:color w:val="000000"/>
                <w:sz w:val="16"/>
                <w:szCs w:val="16"/>
              </w:rPr>
            </w:pPr>
            <w:r>
              <w:rPr>
                <w:rFonts w:cs="Arial"/>
                <w:color w:val="000000"/>
                <w:sz w:val="16"/>
                <w:szCs w:val="16"/>
              </w:rPr>
              <w:t>CP-212093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21410575" w:rsidR="00DF4D17" w:rsidRDefault="00DF4D17" w:rsidP="002601BD">
            <w:pPr>
              <w:pStyle w:val="TAL"/>
              <w:rPr>
                <w:rFonts w:cs="Arial"/>
                <w:color w:val="000000"/>
                <w:sz w:val="16"/>
                <w:szCs w:val="16"/>
              </w:rPr>
            </w:pPr>
            <w:r>
              <w:rPr>
                <w:rFonts w:cs="Arial"/>
                <w:color w:val="000000"/>
                <w:sz w:val="16"/>
                <w:szCs w:val="16"/>
              </w:rPr>
              <w:t>0751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DF4D17" w:rsidRDefault="00DF4D17" w:rsidP="002601B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DF4D17" w:rsidRPr="003F5A7C" w:rsidRDefault="00DF4D17" w:rsidP="002601BD">
            <w:pPr>
              <w:pStyle w:val="TAL"/>
              <w:rPr>
                <w:rFonts w:cs="Arial"/>
                <w:color w:val="000000"/>
                <w:sz w:val="16"/>
                <w:szCs w:val="16"/>
              </w:rPr>
            </w:pPr>
            <w:r>
              <w:rPr>
                <w:rFonts w:cs="Arial"/>
                <w:color w:val="000000"/>
                <w:sz w:val="16"/>
                <w:szCs w:val="16"/>
              </w:rPr>
              <w:t xml:space="preserve">REFRESH </w:t>
            </w:r>
            <w:proofErr w:type="spellStart"/>
            <w:r>
              <w:rPr>
                <w:rFonts w:cs="Arial"/>
                <w:color w:val="000000"/>
                <w:sz w:val="16"/>
                <w:szCs w:val="16"/>
              </w:rPr>
              <w:t>SoR</w:t>
            </w:r>
            <w:proofErr w:type="spellEnd"/>
            <w:r>
              <w:rPr>
                <w:rFonts w:cs="Arial"/>
                <w:color w:val="000000"/>
                <w:sz w:val="16"/>
                <w:szCs w:val="16"/>
              </w:rPr>
              <w:t>-CMCI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0EE8208C"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DF4D17" w:rsidRDefault="00DF4D17" w:rsidP="002601BD">
            <w:pPr>
              <w:pStyle w:val="TAL"/>
              <w:rPr>
                <w:rFonts w:cs="Arial"/>
                <w:color w:val="000000"/>
                <w:sz w:val="16"/>
                <w:szCs w:val="16"/>
              </w:rPr>
            </w:pPr>
            <w:r>
              <w:rPr>
                <w:rFonts w:cs="Arial"/>
                <w:color w:val="000000"/>
                <w:sz w:val="16"/>
                <w:szCs w:val="16"/>
              </w:rPr>
              <w:t>2021-09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5F77EEDE" w14:textId="41296D53" w:rsidR="00DF4D17" w:rsidRDefault="00DF4D17" w:rsidP="002601BD">
            <w:pPr>
              <w:pStyle w:val="TAL"/>
              <w:rPr>
                <w:rFonts w:cs="Arial"/>
                <w:color w:val="000000"/>
                <w:sz w:val="16"/>
                <w:szCs w:val="16"/>
              </w:rPr>
            </w:pPr>
            <w:r>
              <w:rPr>
                <w:rFonts w:cs="Arial"/>
                <w:color w:val="000000"/>
                <w:sz w:val="16"/>
                <w:szCs w:val="16"/>
              </w:rPr>
              <w:t>CP-212090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DF4D17" w:rsidRDefault="00DF4D17" w:rsidP="002601B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49D8E8EA" w:rsidR="00DF4D17" w:rsidRDefault="00DF4D17" w:rsidP="002601BD">
            <w:pPr>
              <w:pStyle w:val="TAL"/>
              <w:rPr>
                <w:rFonts w:cs="Arial"/>
                <w:color w:val="000000"/>
                <w:sz w:val="16"/>
                <w:szCs w:val="16"/>
              </w:rPr>
            </w:pPr>
            <w:r>
              <w:rPr>
                <w:rFonts w:cs="Arial"/>
                <w:color w:val="000000"/>
                <w:sz w:val="16"/>
                <w:szCs w:val="16"/>
              </w:rPr>
              <w:t>0753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DF4D17" w:rsidRDefault="00DF4D17" w:rsidP="002601B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DF4D17" w:rsidRDefault="00DF4D17" w:rsidP="002601B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DF4D17" w:rsidRDefault="00DF4D17" w:rsidP="002601BD">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DF4D17" w:rsidRDefault="00DF4D17" w:rsidP="002601BD">
            <w:pPr>
              <w:pStyle w:val="TAL"/>
              <w:rPr>
                <w:rFonts w:cs="Arial"/>
                <w:color w:val="000000"/>
                <w:sz w:val="16"/>
                <w:szCs w:val="16"/>
              </w:rPr>
            </w:pPr>
            <w:r>
              <w:rPr>
                <w:rFonts w:cs="Arial"/>
                <w:color w:val="000000"/>
                <w:sz w:val="16"/>
                <w:szCs w:val="16"/>
              </w:rPr>
              <w:t>17.1.0</w:t>
            </w:r>
          </w:p>
        </w:tc>
      </w:tr>
      <w:tr w:rsidR="00DF4D17" w:rsidRPr="00816C4A" w14:paraId="3D37477B"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DF4D17" w:rsidRDefault="00DF4D17" w:rsidP="00DF4D17">
            <w:pPr>
              <w:pStyle w:val="TAL"/>
              <w:rPr>
                <w:rFonts w:cs="Arial"/>
                <w:color w:val="000000"/>
                <w:sz w:val="16"/>
                <w:szCs w:val="16"/>
              </w:rPr>
            </w:pPr>
            <w:r>
              <w:rPr>
                <w:rFonts w:cs="Arial"/>
                <w:color w:val="000000"/>
                <w:sz w:val="16"/>
                <w:szCs w:val="16"/>
              </w:rPr>
              <w:t>2021-12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18BFC28" w14:textId="1212BD15" w:rsidR="00DF4D17" w:rsidRDefault="00DF4D17" w:rsidP="00DF4D17">
            <w:pPr>
              <w:pStyle w:val="TAL"/>
              <w:rPr>
                <w:rFonts w:cs="Arial"/>
                <w:color w:val="000000"/>
                <w:sz w:val="16"/>
                <w:szCs w:val="16"/>
              </w:rPr>
            </w:pPr>
            <w:r>
              <w:rPr>
                <w:rFonts w:cs="Arial"/>
                <w:color w:val="000000"/>
                <w:sz w:val="16"/>
                <w:szCs w:val="16"/>
              </w:rPr>
              <w:t>CP-213165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DF4D17" w:rsidRDefault="00DF4D17" w:rsidP="00DF4D17">
            <w:pPr>
              <w:pStyle w:val="TAL"/>
              <w:rPr>
                <w:rFonts w:cs="Arial"/>
                <w:color w:val="000000"/>
                <w:sz w:val="16"/>
                <w:szCs w:val="16"/>
              </w:rPr>
            </w:pPr>
            <w:r>
              <w:rPr>
                <w:rFonts w:cs="Arial"/>
                <w:color w:val="000000"/>
                <w:sz w:val="16"/>
                <w:szCs w:val="16"/>
              </w:rPr>
              <w:t>CT#94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4E29562A" w:rsidR="00DF4D17" w:rsidRDefault="00DF4D17" w:rsidP="00DF4D17">
            <w:pPr>
              <w:pStyle w:val="TAL"/>
              <w:rPr>
                <w:rFonts w:cs="Arial"/>
                <w:color w:val="000000"/>
                <w:sz w:val="16"/>
                <w:szCs w:val="16"/>
              </w:rPr>
            </w:pPr>
            <w:r>
              <w:rPr>
                <w:rFonts w:cs="Arial"/>
                <w:color w:val="000000"/>
                <w:sz w:val="16"/>
                <w:szCs w:val="16"/>
              </w:rPr>
              <w:t>0755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DF4D17" w:rsidRDefault="00DF4D17"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DF4D17" w:rsidRDefault="00DF4D17" w:rsidP="00DF4D17">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DF4D17" w:rsidRDefault="00DF4D17" w:rsidP="00DF4D17">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DF4D17" w:rsidRDefault="00DF4D17" w:rsidP="00DF4D17">
            <w:pPr>
              <w:pStyle w:val="TAL"/>
              <w:rPr>
                <w:rFonts w:cs="Arial"/>
                <w:color w:val="000000"/>
                <w:sz w:val="16"/>
                <w:szCs w:val="16"/>
              </w:rPr>
            </w:pPr>
            <w:r>
              <w:rPr>
                <w:rFonts w:cs="Arial"/>
                <w:color w:val="000000"/>
                <w:sz w:val="16"/>
                <w:szCs w:val="16"/>
              </w:rPr>
              <w:t>17.2.0</w:t>
            </w:r>
          </w:p>
        </w:tc>
      </w:tr>
      <w:tr w:rsidR="004024EE" w:rsidRPr="00816C4A" w14:paraId="768152D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76716A1" w14:textId="7BC9A468"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6C22617F" w:rsidR="004024EE" w:rsidRDefault="004024EE" w:rsidP="00DF4D17">
            <w:pPr>
              <w:pStyle w:val="TAL"/>
              <w:rPr>
                <w:rFonts w:cs="Arial"/>
                <w:color w:val="000000"/>
                <w:sz w:val="16"/>
                <w:szCs w:val="16"/>
              </w:rPr>
            </w:pPr>
            <w:r>
              <w:rPr>
                <w:rFonts w:cs="Arial"/>
                <w:color w:val="000000"/>
                <w:sz w:val="16"/>
                <w:szCs w:val="16"/>
              </w:rPr>
              <w:t>0759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4024EE" w:rsidRDefault="004024EE" w:rsidP="00DF4D17">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4024EE" w:rsidRDefault="004024EE"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4024EE" w:rsidRDefault="004024EE" w:rsidP="00DF4D17">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4024EE" w:rsidRDefault="004024EE" w:rsidP="00DF4D17">
            <w:pPr>
              <w:pStyle w:val="TAL"/>
              <w:rPr>
                <w:rFonts w:cs="Arial"/>
                <w:color w:val="000000"/>
                <w:sz w:val="16"/>
                <w:szCs w:val="16"/>
              </w:rPr>
            </w:pPr>
            <w:r>
              <w:rPr>
                <w:rFonts w:cs="Arial"/>
                <w:color w:val="000000"/>
                <w:sz w:val="16"/>
                <w:szCs w:val="16"/>
              </w:rPr>
              <w:t>17.3.0</w:t>
            </w:r>
          </w:p>
        </w:tc>
      </w:tr>
      <w:tr w:rsidR="004024EE" w:rsidRPr="00816C4A" w14:paraId="23DAD27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4024EE" w:rsidRDefault="004024EE"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3F8060C" w14:textId="08AB9EBC" w:rsidR="004024EE" w:rsidRDefault="004024EE"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4024EE" w:rsidRDefault="004024EE"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2EE0B41" w:rsidR="004024EE" w:rsidRDefault="004024EE" w:rsidP="00DF4D17">
            <w:pPr>
              <w:pStyle w:val="TAL"/>
              <w:rPr>
                <w:rFonts w:cs="Arial"/>
                <w:color w:val="000000"/>
                <w:sz w:val="16"/>
                <w:szCs w:val="16"/>
              </w:rPr>
            </w:pPr>
            <w:r>
              <w:rPr>
                <w:rFonts w:cs="Arial"/>
                <w:color w:val="000000"/>
                <w:sz w:val="16"/>
                <w:szCs w:val="16"/>
              </w:rPr>
              <w:t>0761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4024EE" w:rsidRDefault="004024EE"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4024EE" w:rsidRDefault="004024EE"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4024EE" w:rsidRDefault="004024EE" w:rsidP="00DF4D17">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4024EE" w:rsidRDefault="004024EE" w:rsidP="00DF4D17">
            <w:pPr>
              <w:pStyle w:val="TAL"/>
              <w:rPr>
                <w:rFonts w:cs="Arial"/>
                <w:color w:val="000000"/>
                <w:sz w:val="16"/>
                <w:szCs w:val="16"/>
              </w:rPr>
            </w:pPr>
            <w:r>
              <w:rPr>
                <w:rFonts w:cs="Arial"/>
                <w:color w:val="000000"/>
                <w:sz w:val="16"/>
                <w:szCs w:val="16"/>
              </w:rPr>
              <w:t>17.3.0</w:t>
            </w:r>
          </w:p>
        </w:tc>
      </w:tr>
      <w:tr w:rsidR="004F6A18" w:rsidRPr="00816C4A" w14:paraId="0868C34D"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E96F99" w14:textId="79BCA242"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0F4639F1" w:rsidR="004F6A18" w:rsidRDefault="004F6A18" w:rsidP="00DF4D17">
            <w:pPr>
              <w:pStyle w:val="TAL"/>
              <w:rPr>
                <w:rFonts w:cs="Arial"/>
                <w:color w:val="000000"/>
                <w:sz w:val="16"/>
                <w:szCs w:val="16"/>
              </w:rPr>
            </w:pPr>
            <w:r>
              <w:rPr>
                <w:rFonts w:cs="Arial"/>
                <w:color w:val="000000"/>
                <w:sz w:val="16"/>
                <w:szCs w:val="16"/>
              </w:rPr>
              <w:t>0762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4F6A18" w:rsidRDefault="004F6A18" w:rsidP="00DF4D17">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4F6A18" w:rsidRDefault="004F6A18"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4F6A18" w:rsidRDefault="004F6A18" w:rsidP="00DF4D17">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4F6A18" w:rsidRDefault="004F6A18" w:rsidP="00DF4D17">
            <w:pPr>
              <w:pStyle w:val="TAL"/>
              <w:rPr>
                <w:rFonts w:cs="Arial"/>
                <w:color w:val="000000"/>
                <w:sz w:val="16"/>
                <w:szCs w:val="16"/>
              </w:rPr>
            </w:pPr>
            <w:r>
              <w:rPr>
                <w:rFonts w:cs="Arial"/>
                <w:color w:val="000000"/>
                <w:sz w:val="16"/>
                <w:szCs w:val="16"/>
              </w:rPr>
              <w:t>17.3.0</w:t>
            </w:r>
          </w:p>
        </w:tc>
      </w:tr>
      <w:tr w:rsidR="004F6A18" w:rsidRPr="00816C4A" w14:paraId="0C9D2FC2"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4F6A18" w:rsidRDefault="004F6A18"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9DB4C55" w14:textId="30098234" w:rsidR="004F6A18" w:rsidRDefault="004F6A18"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4F6A18" w:rsidRDefault="004F6A18"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A502B95" w:rsidR="004F6A18" w:rsidRDefault="004F6A18" w:rsidP="00DF4D17">
            <w:pPr>
              <w:pStyle w:val="TAL"/>
              <w:rPr>
                <w:rFonts w:cs="Arial"/>
                <w:color w:val="000000"/>
                <w:sz w:val="16"/>
                <w:szCs w:val="16"/>
              </w:rPr>
            </w:pPr>
            <w:r>
              <w:rPr>
                <w:rFonts w:cs="Arial"/>
                <w:color w:val="000000"/>
                <w:sz w:val="16"/>
                <w:szCs w:val="16"/>
              </w:rPr>
              <w:t>0765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4F6A18" w:rsidRDefault="004F6A18"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4F6A18" w:rsidRDefault="004F6A18"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4F6A18" w:rsidRDefault="004F6A18" w:rsidP="00DF4D17">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4F6A18" w:rsidRDefault="004F6A18" w:rsidP="00DF4D17">
            <w:pPr>
              <w:pStyle w:val="TAL"/>
              <w:rPr>
                <w:rFonts w:cs="Arial"/>
                <w:color w:val="000000"/>
                <w:sz w:val="16"/>
                <w:szCs w:val="16"/>
              </w:rPr>
            </w:pPr>
            <w:r>
              <w:rPr>
                <w:rFonts w:cs="Arial"/>
                <w:color w:val="000000"/>
                <w:sz w:val="16"/>
                <w:szCs w:val="16"/>
              </w:rPr>
              <w:t>17.3.0</w:t>
            </w:r>
          </w:p>
        </w:tc>
      </w:tr>
      <w:tr w:rsidR="009934D1" w:rsidRPr="00816C4A" w14:paraId="2512138E"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9934D1" w:rsidRDefault="009934D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4543981" w14:textId="7D8A3F91" w:rsidR="009934D1" w:rsidRDefault="009934D1" w:rsidP="00DF4D17">
            <w:pPr>
              <w:pStyle w:val="TAL"/>
              <w:rPr>
                <w:rFonts w:cs="Arial"/>
                <w:color w:val="000000"/>
                <w:sz w:val="16"/>
                <w:szCs w:val="16"/>
              </w:rPr>
            </w:pPr>
            <w:r>
              <w:rPr>
                <w:rFonts w:cs="Arial"/>
                <w:color w:val="000000"/>
                <w:sz w:val="16"/>
                <w:szCs w:val="16"/>
              </w:rPr>
              <w:t>CP-220139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9934D1" w:rsidRDefault="009934D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4C74C7A6" w:rsidR="009934D1" w:rsidRDefault="009934D1" w:rsidP="00DF4D17">
            <w:pPr>
              <w:pStyle w:val="TAL"/>
              <w:rPr>
                <w:rFonts w:cs="Arial"/>
                <w:color w:val="000000"/>
                <w:sz w:val="16"/>
                <w:szCs w:val="16"/>
              </w:rPr>
            </w:pPr>
            <w:r>
              <w:rPr>
                <w:rFonts w:cs="Arial"/>
                <w:color w:val="000000"/>
                <w:sz w:val="16"/>
                <w:szCs w:val="16"/>
              </w:rPr>
              <w:t>0766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9934D1" w:rsidRDefault="009934D1" w:rsidP="00DF4D17">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9934D1" w:rsidRDefault="009934D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9934D1" w:rsidRDefault="009934D1" w:rsidP="00DF4D17">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9934D1" w:rsidRDefault="009934D1" w:rsidP="00DF4D17">
            <w:pPr>
              <w:pStyle w:val="TAL"/>
              <w:rPr>
                <w:rFonts w:cs="Arial"/>
                <w:color w:val="000000"/>
                <w:sz w:val="16"/>
                <w:szCs w:val="16"/>
              </w:rPr>
            </w:pPr>
            <w:r>
              <w:rPr>
                <w:rFonts w:cs="Arial"/>
                <w:color w:val="000000"/>
                <w:sz w:val="16"/>
                <w:szCs w:val="16"/>
              </w:rPr>
              <w:t>17.3.0</w:t>
            </w:r>
          </w:p>
        </w:tc>
      </w:tr>
      <w:tr w:rsidR="00C26031" w:rsidRPr="00816C4A" w14:paraId="53686E1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200763" w14:textId="0F7D376C" w:rsidR="00C26031" w:rsidRDefault="00C26031" w:rsidP="00DF4D17">
            <w:pPr>
              <w:pStyle w:val="TAL"/>
              <w:rPr>
                <w:rFonts w:cs="Arial"/>
                <w:color w:val="000000"/>
                <w:sz w:val="16"/>
                <w:szCs w:val="16"/>
              </w:rPr>
            </w:pPr>
            <w:r>
              <w:rPr>
                <w:rFonts w:cs="Arial"/>
                <w:color w:val="000000"/>
                <w:sz w:val="16"/>
                <w:szCs w:val="16"/>
              </w:rPr>
              <w:t>CP-220133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24B575CE" w:rsidR="00C26031" w:rsidRDefault="00C26031" w:rsidP="00DF4D17">
            <w:pPr>
              <w:pStyle w:val="TAL"/>
              <w:rPr>
                <w:rFonts w:cs="Arial"/>
                <w:color w:val="000000"/>
                <w:sz w:val="16"/>
                <w:szCs w:val="16"/>
              </w:rPr>
            </w:pPr>
            <w:r>
              <w:rPr>
                <w:rFonts w:cs="Arial"/>
                <w:color w:val="000000"/>
                <w:sz w:val="16"/>
                <w:szCs w:val="16"/>
              </w:rPr>
              <w:t>0768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C26031" w:rsidRDefault="00C26031" w:rsidP="00DF4D17">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A339440" w14:textId="2A9609DC" w:rsidR="00C26031" w:rsidRDefault="00C26031" w:rsidP="00DF4D17">
            <w:pPr>
              <w:pStyle w:val="TAL"/>
              <w:rPr>
                <w:rFonts w:cs="Arial"/>
                <w:color w:val="000000"/>
                <w:sz w:val="16"/>
                <w:szCs w:val="16"/>
              </w:rPr>
            </w:pPr>
            <w:r>
              <w:rPr>
                <w:rFonts w:cs="Arial"/>
                <w:color w:val="000000"/>
                <w:sz w:val="16"/>
                <w:szCs w:val="16"/>
              </w:rPr>
              <w:t>Correction of byte usage in clause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C26031" w:rsidRDefault="00C26031" w:rsidP="00DF4D17">
            <w:pPr>
              <w:pStyle w:val="TAL"/>
              <w:rPr>
                <w:rFonts w:cs="Arial"/>
                <w:color w:val="000000"/>
                <w:sz w:val="16"/>
                <w:szCs w:val="16"/>
              </w:rPr>
            </w:pPr>
            <w:r>
              <w:rPr>
                <w:rFonts w:cs="Arial"/>
                <w:color w:val="000000"/>
                <w:sz w:val="16"/>
                <w:szCs w:val="16"/>
              </w:rPr>
              <w:t>17.3.0</w:t>
            </w:r>
          </w:p>
        </w:tc>
      </w:tr>
      <w:tr w:rsidR="00C26031" w:rsidRPr="00816C4A" w14:paraId="13B20948"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C26031" w:rsidRDefault="00C26031" w:rsidP="00DF4D17">
            <w:pPr>
              <w:pStyle w:val="TAL"/>
              <w:rPr>
                <w:rFonts w:cs="Arial"/>
                <w:color w:val="000000"/>
                <w:sz w:val="16"/>
                <w:szCs w:val="16"/>
              </w:rPr>
            </w:pPr>
            <w:r>
              <w:rPr>
                <w:rFonts w:cs="Arial"/>
                <w:color w:val="000000"/>
                <w:sz w:val="16"/>
                <w:szCs w:val="16"/>
              </w:rPr>
              <w:t>2022-03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96FCE6F" w14:textId="0CA2F74A" w:rsidR="00C26031" w:rsidRDefault="00C26031" w:rsidP="00DF4D17">
            <w:pPr>
              <w:pStyle w:val="TAL"/>
              <w:rPr>
                <w:rFonts w:cs="Arial"/>
                <w:color w:val="000000"/>
                <w:sz w:val="16"/>
                <w:szCs w:val="16"/>
              </w:rPr>
            </w:pPr>
            <w:r>
              <w:rPr>
                <w:rFonts w:cs="Arial"/>
                <w:color w:val="000000"/>
                <w:sz w:val="16"/>
                <w:szCs w:val="16"/>
              </w:rPr>
              <w:t>CP-220141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C26031" w:rsidRDefault="00C26031" w:rsidP="00DF4D17">
            <w:pPr>
              <w:pStyle w:val="TAL"/>
              <w:rPr>
                <w:rFonts w:cs="Arial"/>
                <w:color w:val="000000"/>
                <w:sz w:val="16"/>
                <w:szCs w:val="16"/>
              </w:rPr>
            </w:pPr>
            <w:r>
              <w:rPr>
                <w:rFonts w:cs="Arial"/>
                <w:color w:val="000000"/>
                <w:sz w:val="16"/>
                <w:szCs w:val="16"/>
              </w:rPr>
              <w:t>CT#95</w:t>
            </w:r>
            <w:r w:rsidR="00663A5D">
              <w:rPr>
                <w:rFonts w:cs="Arial"/>
                <w:color w:val="000000"/>
                <w:sz w:val="16"/>
                <w:szCs w:val="16"/>
              </w:rPr>
              <w: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66ADF07C" w:rsidR="00C26031" w:rsidRDefault="00C26031" w:rsidP="00DF4D17">
            <w:pPr>
              <w:pStyle w:val="TAL"/>
              <w:rPr>
                <w:rFonts w:cs="Arial"/>
                <w:color w:val="000000"/>
                <w:sz w:val="16"/>
                <w:szCs w:val="16"/>
              </w:rPr>
            </w:pPr>
            <w:r>
              <w:rPr>
                <w:rFonts w:cs="Arial"/>
                <w:color w:val="000000"/>
                <w:sz w:val="16"/>
                <w:szCs w:val="16"/>
              </w:rPr>
              <w:t>0769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C26031" w:rsidRDefault="00C26031" w:rsidP="00DF4D17">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C26031" w:rsidRDefault="00C26031" w:rsidP="00DF4D17">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C26031" w:rsidRDefault="00C26031" w:rsidP="00DF4D17">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C26031" w:rsidRDefault="00C26031" w:rsidP="00DF4D17">
            <w:pPr>
              <w:pStyle w:val="TAL"/>
              <w:rPr>
                <w:rFonts w:cs="Arial"/>
                <w:color w:val="000000"/>
                <w:sz w:val="16"/>
                <w:szCs w:val="16"/>
              </w:rPr>
            </w:pPr>
            <w:r>
              <w:rPr>
                <w:rFonts w:cs="Arial"/>
                <w:color w:val="000000"/>
                <w:sz w:val="16"/>
                <w:szCs w:val="16"/>
              </w:rPr>
              <w:t>17.3.0</w:t>
            </w:r>
          </w:p>
        </w:tc>
      </w:tr>
      <w:tr w:rsidR="00663A5D" w:rsidRPr="00816C4A" w14:paraId="05F665F6" w14:textId="77777777" w:rsidTr="00B26AE7">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ED3D6AA" w14:textId="6B3D0030" w:rsidR="00663A5D" w:rsidRDefault="00663A5D" w:rsidP="00663A5D">
            <w:pPr>
              <w:pStyle w:val="TAL"/>
              <w:rPr>
                <w:rFonts w:cs="Arial"/>
                <w:color w:val="000000"/>
                <w:sz w:val="16"/>
                <w:szCs w:val="16"/>
              </w:rPr>
            </w:pPr>
            <w:r>
              <w:rPr>
                <w:rFonts w:cs="Arial"/>
                <w:color w:val="000000"/>
                <w:sz w:val="16"/>
                <w:szCs w:val="16"/>
              </w:rPr>
              <w:t>CP-221170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0FEAEE7E" w:rsidR="00663A5D" w:rsidRDefault="00663A5D" w:rsidP="00663A5D">
            <w:pPr>
              <w:pStyle w:val="TAL"/>
              <w:rPr>
                <w:rFonts w:cs="Arial"/>
                <w:color w:val="000000"/>
                <w:sz w:val="16"/>
                <w:szCs w:val="16"/>
              </w:rPr>
            </w:pPr>
            <w:r>
              <w:rPr>
                <w:rFonts w:cs="Arial"/>
                <w:color w:val="000000"/>
                <w:sz w:val="16"/>
                <w:szCs w:val="16"/>
              </w:rPr>
              <w:t>0770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663A5D" w:rsidRDefault="00663A5D"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663A5D" w:rsidRDefault="00663A5D" w:rsidP="00663A5D">
            <w:pPr>
              <w:pStyle w:val="TAL"/>
              <w:rPr>
                <w:rFonts w:cs="Arial"/>
                <w:color w:val="000000"/>
                <w:sz w:val="16"/>
                <w:szCs w:val="16"/>
              </w:rPr>
            </w:pPr>
            <w:r>
              <w:rPr>
                <w:rFonts w:cs="Arial"/>
                <w:color w:val="000000"/>
                <w:sz w:val="16"/>
                <w:szCs w:val="16"/>
              </w:rPr>
              <w:t>D</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663A5D" w:rsidRDefault="00663A5D" w:rsidP="00663A5D">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663A5D" w:rsidRDefault="00663A5D" w:rsidP="00663A5D">
            <w:pPr>
              <w:pStyle w:val="TAL"/>
              <w:rPr>
                <w:rFonts w:cs="Arial"/>
                <w:color w:val="000000"/>
                <w:sz w:val="16"/>
                <w:szCs w:val="16"/>
              </w:rPr>
            </w:pPr>
            <w:r>
              <w:rPr>
                <w:rFonts w:cs="Arial"/>
                <w:color w:val="000000"/>
                <w:sz w:val="16"/>
                <w:szCs w:val="16"/>
              </w:rPr>
              <w:t>17.4.0</w:t>
            </w:r>
          </w:p>
        </w:tc>
      </w:tr>
      <w:tr w:rsidR="00663A5D" w:rsidRPr="00816C4A" w14:paraId="3D60CC3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663A5D" w:rsidRDefault="00663A5D" w:rsidP="00663A5D">
            <w:pPr>
              <w:pStyle w:val="TAL"/>
              <w:rPr>
                <w:rFonts w:cs="Arial"/>
                <w:color w:val="000000"/>
                <w:sz w:val="16"/>
                <w:szCs w:val="16"/>
              </w:rPr>
            </w:pPr>
            <w:r>
              <w:rPr>
                <w:rFonts w:cs="Arial"/>
                <w:color w:val="000000"/>
                <w:sz w:val="16"/>
                <w:szCs w:val="16"/>
              </w:rPr>
              <w:t>2022-06</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422DE727" w14:textId="41DC8393" w:rsidR="00663A5D" w:rsidRDefault="00663A5D" w:rsidP="00663A5D">
            <w:pPr>
              <w:pStyle w:val="TAL"/>
              <w:rPr>
                <w:rFonts w:cs="Arial"/>
                <w:color w:val="000000"/>
                <w:sz w:val="16"/>
                <w:szCs w:val="16"/>
              </w:rPr>
            </w:pPr>
            <w:r>
              <w:rPr>
                <w:rFonts w:cs="Arial"/>
                <w:color w:val="000000"/>
                <w:sz w:val="16"/>
                <w:szCs w:val="16"/>
              </w:rPr>
              <w:t>CP-221183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663A5D" w:rsidRDefault="00663A5D" w:rsidP="00663A5D">
            <w:pPr>
              <w:pStyle w:val="TAL"/>
              <w:rPr>
                <w:rFonts w:cs="Arial"/>
                <w:color w:val="000000"/>
                <w:sz w:val="16"/>
                <w:szCs w:val="16"/>
              </w:rPr>
            </w:pPr>
            <w:r>
              <w:rPr>
                <w:rFonts w:cs="Arial"/>
                <w:color w:val="000000"/>
                <w:sz w:val="16"/>
                <w:szCs w:val="16"/>
              </w:rPr>
              <w:t>CT#96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3A0FAE82" w:rsidR="00663A5D" w:rsidRDefault="00663A5D" w:rsidP="00663A5D">
            <w:pPr>
              <w:pStyle w:val="TAL"/>
              <w:rPr>
                <w:rFonts w:cs="Arial"/>
                <w:color w:val="000000"/>
                <w:sz w:val="16"/>
                <w:szCs w:val="16"/>
              </w:rPr>
            </w:pPr>
            <w:r>
              <w:rPr>
                <w:rFonts w:cs="Arial"/>
                <w:color w:val="000000"/>
                <w:sz w:val="16"/>
                <w:szCs w:val="16"/>
              </w:rPr>
              <w:t>0771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663A5D" w:rsidRDefault="00663A5D" w:rsidP="00663A5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663A5D" w:rsidRDefault="00663A5D"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663A5D" w:rsidRDefault="00663A5D" w:rsidP="00663A5D">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663A5D" w:rsidRDefault="00663A5D" w:rsidP="00663A5D">
            <w:pPr>
              <w:pStyle w:val="TAL"/>
              <w:rPr>
                <w:rFonts w:cs="Arial"/>
                <w:color w:val="000000"/>
                <w:sz w:val="16"/>
                <w:szCs w:val="16"/>
              </w:rPr>
            </w:pPr>
            <w:r>
              <w:rPr>
                <w:rFonts w:cs="Arial"/>
                <w:color w:val="000000"/>
                <w:sz w:val="16"/>
                <w:szCs w:val="16"/>
              </w:rPr>
              <w:t>17.4.0</w:t>
            </w:r>
          </w:p>
        </w:tc>
      </w:tr>
      <w:tr w:rsidR="00924E3A" w:rsidRPr="00816C4A" w14:paraId="719A89C0"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924E3A" w:rsidRDefault="00924E3A" w:rsidP="00663A5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EDD0767" w14:textId="6F87288D" w:rsidR="00924E3A" w:rsidRDefault="00924E3A" w:rsidP="00663A5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924E3A" w:rsidRDefault="00924E3A" w:rsidP="00663A5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2F4485B8" w:rsidR="00924E3A" w:rsidRDefault="00924E3A" w:rsidP="00663A5D">
            <w:pPr>
              <w:pStyle w:val="TAL"/>
              <w:rPr>
                <w:rFonts w:cs="Arial"/>
                <w:color w:val="000000"/>
                <w:sz w:val="16"/>
                <w:szCs w:val="16"/>
              </w:rPr>
            </w:pPr>
            <w:r>
              <w:rPr>
                <w:rFonts w:cs="Arial"/>
                <w:color w:val="000000"/>
                <w:sz w:val="16"/>
                <w:szCs w:val="16"/>
              </w:rPr>
              <w:t>0772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924E3A" w:rsidRDefault="00924E3A" w:rsidP="00663A5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924E3A" w:rsidRDefault="00924E3A" w:rsidP="00663A5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924E3A" w:rsidRDefault="00924E3A" w:rsidP="00663A5D">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924E3A" w:rsidRDefault="00924E3A" w:rsidP="00663A5D">
            <w:pPr>
              <w:pStyle w:val="TAL"/>
              <w:rPr>
                <w:rFonts w:cs="Arial"/>
                <w:color w:val="000000"/>
                <w:sz w:val="16"/>
                <w:szCs w:val="16"/>
              </w:rPr>
            </w:pPr>
            <w:r>
              <w:rPr>
                <w:rFonts w:cs="Arial"/>
                <w:color w:val="000000"/>
                <w:sz w:val="16"/>
                <w:szCs w:val="16"/>
              </w:rPr>
              <w:t>17.5.0</w:t>
            </w:r>
          </w:p>
        </w:tc>
      </w:tr>
      <w:tr w:rsidR="00AD764D" w:rsidRPr="00816C4A" w14:paraId="5D826D64"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49C8867" w14:textId="228EEB5C" w:rsidR="00AD764D" w:rsidRDefault="00AD764D" w:rsidP="00AD764D">
            <w:pPr>
              <w:pStyle w:val="TAL"/>
              <w:rPr>
                <w:rFonts w:cs="Arial"/>
                <w:color w:val="000000"/>
                <w:sz w:val="16"/>
                <w:szCs w:val="16"/>
              </w:rPr>
            </w:pPr>
            <w:r>
              <w:rPr>
                <w:rFonts w:cs="Arial"/>
                <w:color w:val="000000"/>
                <w:sz w:val="16"/>
                <w:szCs w:val="16"/>
              </w:rPr>
              <w:t>CP-222084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383E7BA8" w:rsidR="00AD764D" w:rsidRDefault="00AD764D" w:rsidP="00AD764D">
            <w:pPr>
              <w:pStyle w:val="TAL"/>
              <w:rPr>
                <w:rFonts w:cs="Arial"/>
                <w:color w:val="000000"/>
                <w:sz w:val="16"/>
                <w:szCs w:val="16"/>
              </w:rPr>
            </w:pPr>
            <w:r>
              <w:rPr>
                <w:rFonts w:cs="Arial"/>
                <w:color w:val="000000"/>
                <w:sz w:val="16"/>
                <w:szCs w:val="16"/>
              </w:rPr>
              <w:t>0773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7F656BEB" w14:textId="757CE755" w:rsidR="00AD764D" w:rsidRDefault="00AD764D" w:rsidP="00AD764D">
            <w:pPr>
              <w:pStyle w:val="TAL"/>
              <w:rPr>
                <w:rFonts w:cs="Arial"/>
                <w:color w:val="000000"/>
                <w:sz w:val="16"/>
                <w:szCs w:val="16"/>
              </w:rPr>
            </w:pPr>
            <w:r>
              <w:rPr>
                <w:rFonts w:cs="Arial"/>
                <w:color w:val="000000"/>
                <w:sz w:val="16"/>
                <w:szCs w:val="16"/>
              </w:rPr>
              <w:t>Correction to Clause 7.1.1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3DF7A79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203F0F44" w14:textId="3CC41D16"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6566AF53" w:rsidR="00AD764D" w:rsidRDefault="00AD764D" w:rsidP="00AD764D">
            <w:pPr>
              <w:pStyle w:val="TAL"/>
              <w:rPr>
                <w:rFonts w:cs="Arial"/>
                <w:color w:val="000000"/>
                <w:sz w:val="16"/>
                <w:szCs w:val="16"/>
              </w:rPr>
            </w:pPr>
            <w:r>
              <w:rPr>
                <w:rFonts w:cs="Arial"/>
                <w:color w:val="000000"/>
                <w:sz w:val="16"/>
                <w:szCs w:val="16"/>
              </w:rPr>
              <w:t>0776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AD764D" w:rsidRDefault="00AD764D" w:rsidP="00AD764D">
            <w:pPr>
              <w:pStyle w:val="TAL"/>
              <w:jc w:val="center"/>
              <w:rPr>
                <w:rFonts w:cs="Arial"/>
                <w:color w:val="000000"/>
                <w:sz w:val="16"/>
                <w:szCs w:val="16"/>
              </w:rPr>
            </w:pPr>
            <w:r>
              <w:rPr>
                <w:rFonts w:cs="Arial"/>
                <w:color w:val="000000"/>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AD764D" w:rsidRDefault="00AD764D"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AD764D" w:rsidRDefault="00AD764D" w:rsidP="00AD764D">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AD764D" w:rsidRDefault="00AD764D" w:rsidP="00AD764D">
            <w:pPr>
              <w:pStyle w:val="TAL"/>
              <w:rPr>
                <w:rFonts w:cs="Arial"/>
                <w:color w:val="000000"/>
                <w:sz w:val="16"/>
                <w:szCs w:val="16"/>
              </w:rPr>
            </w:pPr>
            <w:r>
              <w:rPr>
                <w:rFonts w:cs="Arial"/>
                <w:color w:val="000000"/>
                <w:sz w:val="16"/>
                <w:szCs w:val="16"/>
              </w:rPr>
              <w:t>17.5.0</w:t>
            </w:r>
          </w:p>
        </w:tc>
      </w:tr>
      <w:tr w:rsidR="00AD764D" w:rsidRPr="00816C4A" w14:paraId="76A5498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AD764D" w:rsidRDefault="00AD764D" w:rsidP="00AD764D">
            <w:pPr>
              <w:pStyle w:val="TAL"/>
              <w:rPr>
                <w:rFonts w:cs="Arial"/>
                <w:color w:val="000000"/>
                <w:sz w:val="16"/>
                <w:szCs w:val="16"/>
              </w:rPr>
            </w:pPr>
            <w:r>
              <w:rPr>
                <w:rFonts w:cs="Arial"/>
                <w:color w:val="000000"/>
                <w:sz w:val="16"/>
                <w:szCs w:val="16"/>
              </w:rPr>
              <w:t>2022-09</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053011AD" w14:textId="02C83C72" w:rsidR="00AD764D" w:rsidRDefault="00AD764D" w:rsidP="00AD764D">
            <w:pPr>
              <w:pStyle w:val="TAL"/>
              <w:rPr>
                <w:rFonts w:cs="Arial"/>
                <w:color w:val="000000"/>
                <w:sz w:val="16"/>
                <w:szCs w:val="16"/>
              </w:rPr>
            </w:pPr>
            <w:r>
              <w:rPr>
                <w:rFonts w:cs="Arial"/>
                <w:color w:val="000000"/>
                <w:sz w:val="16"/>
                <w:szCs w:val="16"/>
              </w:rPr>
              <w:t>CP-222087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AD764D" w:rsidRDefault="00AD764D" w:rsidP="00AD764D">
            <w:pPr>
              <w:pStyle w:val="TAL"/>
              <w:rPr>
                <w:rFonts w:cs="Arial"/>
                <w:color w:val="000000"/>
                <w:sz w:val="16"/>
                <w:szCs w:val="16"/>
              </w:rPr>
            </w:pPr>
            <w:r>
              <w:rPr>
                <w:rFonts w:cs="Arial"/>
                <w:color w:val="000000"/>
                <w:sz w:val="16"/>
                <w:szCs w:val="16"/>
              </w:rPr>
              <w:t>CT#97e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621D109E" w:rsidR="00AD764D" w:rsidRDefault="00AD764D" w:rsidP="00AD764D">
            <w:pPr>
              <w:pStyle w:val="TAL"/>
              <w:rPr>
                <w:rFonts w:cs="Arial"/>
                <w:color w:val="000000"/>
                <w:sz w:val="16"/>
                <w:szCs w:val="16"/>
              </w:rPr>
            </w:pPr>
            <w:r>
              <w:rPr>
                <w:rFonts w:cs="Arial"/>
                <w:color w:val="000000"/>
                <w:sz w:val="16"/>
                <w:szCs w:val="16"/>
              </w:rPr>
              <w:t>0774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AD764D" w:rsidRDefault="00AD764D"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AD764D" w:rsidRDefault="00AD764D"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AD764D" w:rsidRDefault="00AD764D" w:rsidP="00AD764D">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AD764D" w:rsidRDefault="00AD764D" w:rsidP="00AD764D">
            <w:pPr>
              <w:pStyle w:val="TAL"/>
              <w:rPr>
                <w:rFonts w:cs="Arial"/>
                <w:color w:val="000000"/>
                <w:sz w:val="16"/>
                <w:szCs w:val="16"/>
              </w:rPr>
            </w:pPr>
            <w:r>
              <w:rPr>
                <w:rFonts w:cs="Arial"/>
                <w:color w:val="000000"/>
                <w:sz w:val="16"/>
                <w:szCs w:val="16"/>
              </w:rPr>
              <w:t>17.5.0</w:t>
            </w:r>
          </w:p>
        </w:tc>
      </w:tr>
      <w:tr w:rsidR="00660539" w:rsidRPr="00816C4A" w14:paraId="1547DAE1"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625C6241" w14:textId="567266CE" w:rsidR="00660539" w:rsidRDefault="00660539" w:rsidP="00AD764D">
            <w:pPr>
              <w:pStyle w:val="TAL"/>
              <w:rPr>
                <w:rFonts w:cs="Arial"/>
                <w:color w:val="000000"/>
                <w:sz w:val="16"/>
                <w:szCs w:val="16"/>
              </w:rPr>
            </w:pPr>
            <w:r>
              <w:rPr>
                <w:rFonts w:cs="Arial"/>
                <w:color w:val="000000"/>
                <w:sz w:val="16"/>
                <w:szCs w:val="16"/>
              </w:rPr>
              <w:t>CP-223076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664955E" w:rsidR="00660539" w:rsidRDefault="00660539" w:rsidP="00AD764D">
            <w:pPr>
              <w:pStyle w:val="TAL"/>
              <w:rPr>
                <w:rFonts w:cs="Arial"/>
                <w:color w:val="000000"/>
                <w:sz w:val="16"/>
                <w:szCs w:val="16"/>
              </w:rPr>
            </w:pPr>
            <w:r>
              <w:rPr>
                <w:rFonts w:cs="Arial"/>
                <w:color w:val="000000"/>
                <w:sz w:val="16"/>
                <w:szCs w:val="16"/>
              </w:rPr>
              <w:t>0779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660539" w:rsidRDefault="00660539"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660539" w:rsidRDefault="00660539" w:rsidP="00AD764D">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660539" w:rsidRDefault="00660539" w:rsidP="00AD764D">
            <w:pPr>
              <w:pStyle w:val="TAL"/>
              <w:rPr>
                <w:rFonts w:cs="Arial"/>
                <w:color w:val="000000"/>
                <w:sz w:val="16"/>
                <w:szCs w:val="16"/>
              </w:rPr>
            </w:pPr>
            <w:r>
              <w:rPr>
                <w:rFonts w:cs="Arial"/>
                <w:color w:val="000000"/>
                <w:sz w:val="16"/>
                <w:szCs w:val="16"/>
              </w:rPr>
              <w:t>17.6.0</w:t>
            </w:r>
          </w:p>
        </w:tc>
      </w:tr>
      <w:tr w:rsidR="00660539" w:rsidRPr="00816C4A" w14:paraId="11359D13"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660539" w:rsidRDefault="00660539"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83E5C51" w14:textId="7C22F764" w:rsidR="00660539" w:rsidRDefault="00660539" w:rsidP="00AD764D">
            <w:pPr>
              <w:pStyle w:val="TAL"/>
              <w:rPr>
                <w:rFonts w:cs="Arial"/>
                <w:color w:val="000000"/>
                <w:sz w:val="16"/>
                <w:szCs w:val="16"/>
              </w:rPr>
            </w:pPr>
            <w:r>
              <w:rPr>
                <w:rFonts w:cs="Arial"/>
                <w:color w:val="000000"/>
                <w:sz w:val="16"/>
                <w:szCs w:val="16"/>
              </w:rPr>
              <w:t>CP-223078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660539" w:rsidRDefault="00660539"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291BC729" w:rsidR="00660539" w:rsidRDefault="00660539" w:rsidP="00AD764D">
            <w:pPr>
              <w:pStyle w:val="TAL"/>
              <w:rPr>
                <w:rFonts w:cs="Arial"/>
                <w:color w:val="000000"/>
                <w:sz w:val="16"/>
                <w:szCs w:val="16"/>
              </w:rPr>
            </w:pPr>
            <w:r>
              <w:rPr>
                <w:rFonts w:cs="Arial"/>
                <w:color w:val="000000"/>
                <w:sz w:val="16"/>
                <w:szCs w:val="16"/>
              </w:rPr>
              <w:t>0781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660539" w:rsidRDefault="00660539" w:rsidP="00AD764D">
            <w:pPr>
              <w:pStyle w:val="TAL"/>
              <w:jc w:val="center"/>
              <w:rPr>
                <w:rFonts w:cs="Arial"/>
                <w:color w:val="000000"/>
                <w:sz w:val="16"/>
                <w:szCs w:val="16"/>
              </w:rPr>
            </w:pPr>
            <w:r>
              <w:rPr>
                <w:rFonts w:cs="Arial"/>
                <w:color w:val="000000"/>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660539" w:rsidRDefault="00660539" w:rsidP="00AD764D">
            <w:pPr>
              <w:pStyle w:val="TAL"/>
              <w:rPr>
                <w:rFonts w:cs="Arial"/>
                <w:color w:val="000000"/>
                <w:sz w:val="16"/>
                <w:szCs w:val="16"/>
              </w:rPr>
            </w:pPr>
            <w:r>
              <w:rPr>
                <w:rFonts w:cs="Arial"/>
                <w:color w:val="000000"/>
                <w:sz w:val="16"/>
                <w:szCs w:val="16"/>
              </w:rPr>
              <w:t>A</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660539" w:rsidRDefault="00660539" w:rsidP="00AD764D">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660539" w:rsidRDefault="00660539" w:rsidP="00AD764D">
            <w:pPr>
              <w:pStyle w:val="TAL"/>
              <w:rPr>
                <w:rFonts w:cs="Arial"/>
                <w:color w:val="000000"/>
                <w:sz w:val="16"/>
                <w:szCs w:val="16"/>
              </w:rPr>
            </w:pPr>
            <w:r>
              <w:rPr>
                <w:rFonts w:cs="Arial"/>
                <w:color w:val="000000"/>
                <w:sz w:val="16"/>
                <w:szCs w:val="16"/>
              </w:rPr>
              <w:t>17.6.0</w:t>
            </w:r>
          </w:p>
        </w:tc>
      </w:tr>
      <w:tr w:rsidR="00F31340" w:rsidRPr="00816C4A" w14:paraId="724EF916"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F31340" w:rsidRDefault="00F31340" w:rsidP="00AD764D">
            <w:pPr>
              <w:pStyle w:val="TAL"/>
              <w:rPr>
                <w:rFonts w:cs="Arial"/>
                <w:color w:val="000000"/>
                <w:sz w:val="16"/>
                <w:szCs w:val="16"/>
              </w:rPr>
            </w:pPr>
            <w:r>
              <w:rPr>
                <w:rFonts w:cs="Arial"/>
                <w:color w:val="000000"/>
                <w:sz w:val="16"/>
                <w:szCs w:val="16"/>
              </w:rPr>
              <w:t>2022-12</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312CD6B3" w14:textId="4D848FCF" w:rsidR="00F31340" w:rsidRDefault="00F31340" w:rsidP="00AD764D">
            <w:pPr>
              <w:pStyle w:val="TAL"/>
              <w:rPr>
                <w:rFonts w:cs="Arial"/>
                <w:color w:val="000000"/>
                <w:sz w:val="16"/>
                <w:szCs w:val="16"/>
              </w:rPr>
            </w:pPr>
            <w:r>
              <w:rPr>
                <w:rFonts w:cs="Arial"/>
                <w:color w:val="000000"/>
                <w:sz w:val="16"/>
                <w:szCs w:val="16"/>
              </w:rPr>
              <w:t>CP-223086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F31340" w:rsidRDefault="00F31340" w:rsidP="00AD764D">
            <w:pPr>
              <w:pStyle w:val="TAL"/>
              <w:rPr>
                <w:rFonts w:cs="Arial"/>
                <w:color w:val="000000"/>
                <w:sz w:val="16"/>
                <w:szCs w:val="16"/>
              </w:rPr>
            </w:pPr>
            <w:r>
              <w:rPr>
                <w:rFonts w:cs="Arial"/>
                <w:color w:val="000000"/>
                <w:sz w:val="16"/>
                <w:szCs w:val="16"/>
              </w:rPr>
              <w:t>CT#98e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5A0620FB" w:rsidR="00F31340" w:rsidRDefault="00F31340" w:rsidP="00AD764D">
            <w:pPr>
              <w:pStyle w:val="TAL"/>
              <w:rPr>
                <w:rFonts w:cs="Arial"/>
                <w:color w:val="000000"/>
                <w:sz w:val="16"/>
                <w:szCs w:val="16"/>
              </w:rPr>
            </w:pPr>
            <w:r>
              <w:rPr>
                <w:rFonts w:cs="Arial"/>
                <w:color w:val="000000"/>
                <w:sz w:val="16"/>
                <w:szCs w:val="16"/>
              </w:rPr>
              <w:t>0782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F31340" w:rsidRDefault="00F31340" w:rsidP="00AD764D">
            <w:pPr>
              <w:pStyle w:val="TAL"/>
              <w:jc w:val="center"/>
              <w:rPr>
                <w:rFonts w:cs="Arial"/>
                <w:color w:val="000000"/>
                <w:sz w:val="16"/>
                <w:szCs w:val="16"/>
              </w:rPr>
            </w:pPr>
            <w:r>
              <w:rPr>
                <w:rFonts w:cs="Arial"/>
                <w:color w:val="000000"/>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F31340" w:rsidRDefault="00F31340" w:rsidP="00AD764D">
            <w:pPr>
              <w:pStyle w:val="TAL"/>
              <w:rPr>
                <w:rFonts w:cs="Arial"/>
                <w:color w:val="000000"/>
                <w:sz w:val="16"/>
                <w:szCs w:val="16"/>
              </w:rPr>
            </w:pPr>
            <w:r>
              <w:rPr>
                <w:rFonts w:cs="Arial"/>
                <w:color w:val="000000"/>
                <w:sz w:val="16"/>
                <w:szCs w:val="16"/>
              </w:rPr>
              <w:t>B</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F31340" w:rsidRDefault="00F31340" w:rsidP="00AD764D">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F31340" w:rsidRDefault="00F31340" w:rsidP="00AD764D">
            <w:pPr>
              <w:pStyle w:val="TAL"/>
              <w:rPr>
                <w:rFonts w:cs="Arial"/>
                <w:color w:val="000000"/>
                <w:sz w:val="16"/>
                <w:szCs w:val="16"/>
              </w:rPr>
            </w:pPr>
            <w:r>
              <w:rPr>
                <w:rFonts w:cs="Arial"/>
                <w:color w:val="000000"/>
                <w:sz w:val="16"/>
                <w:szCs w:val="16"/>
              </w:rPr>
              <w:t>18.0.0</w:t>
            </w:r>
          </w:p>
        </w:tc>
      </w:tr>
      <w:tr w:rsidR="001B5EC1" w:rsidRPr="00816C4A" w14:paraId="59E1730F" w14:textId="77777777" w:rsidTr="00663A5D">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B5EC1" w:rsidRDefault="001B5EC1" w:rsidP="00AD764D">
            <w:pPr>
              <w:pStyle w:val="TAL"/>
              <w:rPr>
                <w:rFonts w:cs="Arial"/>
                <w:color w:val="000000"/>
                <w:sz w:val="16"/>
                <w:szCs w:val="16"/>
              </w:rPr>
            </w:pPr>
            <w:r>
              <w:rPr>
                <w:rFonts w:cs="Arial"/>
                <w:color w:val="000000"/>
                <w:sz w:val="16"/>
                <w:szCs w:val="16"/>
              </w:rPr>
              <w:t>2023-03</w:t>
            </w:r>
          </w:p>
        </w:tc>
        <w:tc>
          <w:tcPr>
            <w:tcW w:w="942" w:type="dxa"/>
            <w:tcBorders>
              <w:top w:val="single" w:sz="4" w:space="0" w:color="auto"/>
              <w:left w:val="single" w:sz="4" w:space="0" w:color="auto"/>
              <w:bottom w:val="single" w:sz="4" w:space="0" w:color="auto"/>
              <w:right w:val="single" w:sz="4" w:space="0" w:color="auto"/>
            </w:tcBorders>
            <w:shd w:val="solid" w:color="FFFFFF" w:fill="auto"/>
          </w:tcPr>
          <w:p w14:paraId="146A4CB1" w14:textId="2E76A0A0" w:rsidR="001B5EC1" w:rsidRDefault="001B5EC1" w:rsidP="00AD764D">
            <w:pPr>
              <w:pStyle w:val="TAL"/>
              <w:rPr>
                <w:rFonts w:cs="Arial"/>
                <w:color w:val="000000"/>
                <w:sz w:val="16"/>
                <w:szCs w:val="16"/>
              </w:rPr>
            </w:pPr>
            <w:r>
              <w:rPr>
                <w:rFonts w:cs="Arial"/>
                <w:color w:val="000000"/>
                <w:sz w:val="16"/>
                <w:szCs w:val="16"/>
              </w:rPr>
              <w:t>CP-230111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B5EC1" w:rsidRDefault="001B5EC1" w:rsidP="00AD764D">
            <w:pPr>
              <w:pStyle w:val="TAL"/>
              <w:rPr>
                <w:rFonts w:cs="Arial"/>
                <w:color w:val="000000"/>
                <w:sz w:val="16"/>
                <w:szCs w:val="16"/>
              </w:rPr>
            </w:pPr>
            <w:r>
              <w:rPr>
                <w:rFonts w:cs="Arial"/>
                <w:color w:val="000000"/>
                <w:sz w:val="16"/>
                <w:szCs w:val="16"/>
              </w:rPr>
              <w:t>CT#99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35BC8BE4" w:rsidR="001B5EC1" w:rsidRDefault="001B5EC1" w:rsidP="00AD764D">
            <w:pPr>
              <w:pStyle w:val="TAL"/>
              <w:rPr>
                <w:rFonts w:cs="Arial"/>
                <w:color w:val="000000"/>
                <w:sz w:val="16"/>
                <w:szCs w:val="16"/>
              </w:rPr>
            </w:pPr>
            <w:r>
              <w:rPr>
                <w:rFonts w:cs="Arial"/>
                <w:color w:val="000000"/>
                <w:sz w:val="16"/>
                <w:szCs w:val="16"/>
              </w:rPr>
              <w:t>0785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B5EC1" w:rsidRDefault="001B5EC1" w:rsidP="00AD764D">
            <w:pPr>
              <w:pStyle w:val="TAL"/>
              <w:jc w:val="center"/>
              <w:rPr>
                <w:rFonts w:cs="Arial"/>
                <w:color w:val="000000"/>
                <w:sz w:val="16"/>
                <w:szCs w:val="16"/>
              </w:rPr>
            </w:pPr>
            <w:r>
              <w:rPr>
                <w:rFonts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B5EC1" w:rsidRDefault="001B5EC1" w:rsidP="00AD764D">
            <w:pPr>
              <w:pStyle w:val="TAL"/>
              <w:rPr>
                <w:rFonts w:cs="Arial"/>
                <w:color w:val="000000"/>
                <w:sz w:val="16"/>
                <w:szCs w:val="16"/>
              </w:rPr>
            </w:pPr>
            <w:r>
              <w:rPr>
                <w:rFonts w:cs="Arial"/>
                <w:color w:val="000000"/>
                <w:sz w:val="16"/>
                <w:szCs w:val="16"/>
              </w:rPr>
              <w:t>F</w:t>
            </w:r>
          </w:p>
        </w:tc>
        <w:tc>
          <w:tcPr>
            <w:tcW w:w="5954"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B5EC1" w:rsidRDefault="001B5EC1" w:rsidP="00AD764D">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B5EC1" w:rsidRDefault="001B5EC1" w:rsidP="00AD764D">
            <w:pPr>
              <w:pStyle w:val="TAL"/>
              <w:rPr>
                <w:rFonts w:cs="Arial"/>
                <w:color w:val="000000"/>
                <w:sz w:val="16"/>
                <w:szCs w:val="16"/>
              </w:rPr>
            </w:pPr>
            <w:r>
              <w:rPr>
                <w:rFonts w:cs="Arial"/>
                <w:color w:val="000000"/>
                <w:sz w:val="16"/>
                <w:szCs w:val="16"/>
              </w:rPr>
              <w:t>18.1.0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071947" w14:textId="77777777" w:rsidR="00CE3360" w:rsidRDefault="00CE3360">
      <w:r>
        <w:separator/>
      </w:r>
    </w:p>
  </w:endnote>
  <w:endnote w:type="continuationSeparator" w:id="0">
    <w:p w14:paraId="2D5A217E" w14:textId="77777777" w:rsidR="00CE3360" w:rsidRDefault="00CE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6ED8C7" w14:textId="77777777" w:rsidR="00CE3360" w:rsidRDefault="00CE3360">
      <w:r>
        <w:separator/>
      </w:r>
    </w:p>
  </w:footnote>
  <w:footnote w:type="continuationSeparator" w:id="0">
    <w:p w14:paraId="61C8D581" w14:textId="77777777" w:rsidR="00CE3360" w:rsidRDefault="00CE3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9095C" w14:textId="4D8DCD67"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EC1">
      <w:rPr>
        <w:rFonts w:ascii="Arial" w:hAnsi="Arial" w:cs="Arial"/>
        <w:b/>
        <w:noProof/>
        <w:sz w:val="18"/>
        <w:szCs w:val="18"/>
      </w:rPr>
      <w:t>3GPP TS 31.111 V18.1.0 (2023-03)</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303B2021"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EC1">
      <w:rPr>
        <w:rFonts w:ascii="Arial" w:hAnsi="Arial" w:cs="Arial"/>
        <w:b/>
        <w:noProof/>
        <w:sz w:val="18"/>
        <w:szCs w:val="18"/>
      </w:rPr>
      <w:t>Release 18</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3"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6"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8"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19"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6"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7"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29"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0"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3"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4"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6"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1"/>
  </w:num>
  <w:num w:numId="5" w16cid:durableId="630483575">
    <w:abstractNumId w:val="14"/>
  </w:num>
  <w:num w:numId="6" w16cid:durableId="2083946276">
    <w:abstractNumId w:val="36"/>
  </w:num>
  <w:num w:numId="7" w16cid:durableId="1201360040">
    <w:abstractNumId w:val="30"/>
  </w:num>
  <w:num w:numId="8" w16cid:durableId="1792019662">
    <w:abstractNumId w:val="24"/>
  </w:num>
  <w:num w:numId="9" w16cid:durableId="268435929">
    <w:abstractNumId w:val="11"/>
  </w:num>
  <w:num w:numId="10" w16cid:durableId="1234197495">
    <w:abstractNumId w:val="8"/>
  </w:num>
  <w:num w:numId="11" w16cid:durableId="559251348">
    <w:abstractNumId w:val="27"/>
  </w:num>
  <w:num w:numId="12" w16cid:durableId="227109863">
    <w:abstractNumId w:val="37"/>
  </w:num>
  <w:num w:numId="13" w16cid:durableId="1248148202">
    <w:abstractNumId w:val="17"/>
  </w:num>
  <w:num w:numId="14" w16cid:durableId="1574389446">
    <w:abstractNumId w:val="25"/>
  </w:num>
  <w:num w:numId="15" w16cid:durableId="142897886">
    <w:abstractNumId w:val="7"/>
  </w:num>
  <w:num w:numId="16" w16cid:durableId="1224289688">
    <w:abstractNumId w:val="34"/>
  </w:num>
  <w:num w:numId="17" w16cid:durableId="451097987">
    <w:abstractNumId w:val="32"/>
  </w:num>
  <w:num w:numId="18" w16cid:durableId="131294518">
    <w:abstractNumId w:val="38"/>
  </w:num>
  <w:num w:numId="19" w16cid:durableId="272516378">
    <w:abstractNumId w:val="14"/>
  </w:num>
  <w:num w:numId="20" w16cid:durableId="837885139">
    <w:abstractNumId w:val="6"/>
  </w:num>
  <w:num w:numId="21" w16cid:durableId="1533683703">
    <w:abstractNumId w:val="28"/>
  </w:num>
  <w:num w:numId="22" w16cid:durableId="2003511053">
    <w:abstractNumId w:val="16"/>
  </w:num>
  <w:num w:numId="23" w16cid:durableId="1945383204">
    <w:abstractNumId w:val="12"/>
  </w:num>
  <w:num w:numId="24" w16cid:durableId="2111273260">
    <w:abstractNumId w:val="5"/>
  </w:num>
  <w:num w:numId="25" w16cid:durableId="194930252">
    <w:abstractNumId w:val="13"/>
  </w:num>
  <w:num w:numId="26" w16cid:durableId="2042319739">
    <w:abstractNumId w:val="21"/>
  </w:num>
  <w:num w:numId="27" w16cid:durableId="639312451">
    <w:abstractNumId w:val="18"/>
  </w:num>
  <w:num w:numId="28" w16cid:durableId="2063749461">
    <w:abstractNumId w:val="20"/>
  </w:num>
  <w:num w:numId="29" w16cid:durableId="355929013">
    <w:abstractNumId w:val="19"/>
  </w:num>
  <w:num w:numId="30" w16cid:durableId="1546987249">
    <w:abstractNumId w:val="15"/>
  </w:num>
  <w:num w:numId="31" w16cid:durableId="293487542">
    <w:abstractNumId w:val="9"/>
  </w:num>
  <w:num w:numId="32" w16cid:durableId="948900937">
    <w:abstractNumId w:val="29"/>
  </w:num>
  <w:num w:numId="33" w16cid:durableId="575481589">
    <w:abstractNumId w:val="35"/>
  </w:num>
  <w:num w:numId="34" w16cid:durableId="903100878">
    <w:abstractNumId w:val="26"/>
  </w:num>
  <w:num w:numId="35" w16cid:durableId="1997951611">
    <w:abstractNumId w:val="33"/>
  </w:num>
  <w:num w:numId="36" w16cid:durableId="236981730">
    <w:abstractNumId w:val="4"/>
  </w:num>
  <w:num w:numId="37" w16cid:durableId="1675036862">
    <w:abstractNumId w:val="10"/>
  </w:num>
  <w:num w:numId="38" w16cid:durableId="302587053">
    <w:abstractNumId w:val="22"/>
  </w:num>
  <w:num w:numId="39" w16cid:durableId="575827577">
    <w:abstractNumId w:val="23"/>
  </w:num>
  <w:num w:numId="40" w16cid:durableId="659894314">
    <w:abstractNumId w:val="1"/>
  </w:num>
  <w:num w:numId="41" w16cid:durableId="11089349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47C64"/>
    <w:rsid w:val="00051834"/>
    <w:rsid w:val="00054A22"/>
    <w:rsid w:val="00062023"/>
    <w:rsid w:val="00064AB1"/>
    <w:rsid w:val="000655A6"/>
    <w:rsid w:val="00080512"/>
    <w:rsid w:val="000848DE"/>
    <w:rsid w:val="00095A3E"/>
    <w:rsid w:val="00097939"/>
    <w:rsid w:val="000C47C3"/>
    <w:rsid w:val="000D58AB"/>
    <w:rsid w:val="00133525"/>
    <w:rsid w:val="00141D2D"/>
    <w:rsid w:val="001A4C42"/>
    <w:rsid w:val="001A7420"/>
    <w:rsid w:val="001B5EC1"/>
    <w:rsid w:val="001B6637"/>
    <w:rsid w:val="001C1054"/>
    <w:rsid w:val="001C21C3"/>
    <w:rsid w:val="001D02C2"/>
    <w:rsid w:val="001F0C1D"/>
    <w:rsid w:val="001F1132"/>
    <w:rsid w:val="001F168B"/>
    <w:rsid w:val="00224077"/>
    <w:rsid w:val="002347A2"/>
    <w:rsid w:val="0024638B"/>
    <w:rsid w:val="002601BD"/>
    <w:rsid w:val="002675F0"/>
    <w:rsid w:val="002B6339"/>
    <w:rsid w:val="002C5E13"/>
    <w:rsid w:val="002C7D68"/>
    <w:rsid w:val="002E00EE"/>
    <w:rsid w:val="003172DC"/>
    <w:rsid w:val="0035462D"/>
    <w:rsid w:val="00366D38"/>
    <w:rsid w:val="003765B8"/>
    <w:rsid w:val="003B453F"/>
    <w:rsid w:val="003C3971"/>
    <w:rsid w:val="003E3061"/>
    <w:rsid w:val="003F5A7C"/>
    <w:rsid w:val="00401CA8"/>
    <w:rsid w:val="004024EE"/>
    <w:rsid w:val="00423334"/>
    <w:rsid w:val="004345EC"/>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62EB0"/>
    <w:rsid w:val="00565087"/>
    <w:rsid w:val="00597B11"/>
    <w:rsid w:val="005D2E01"/>
    <w:rsid w:val="005D7526"/>
    <w:rsid w:val="005E4BB2"/>
    <w:rsid w:val="00601B04"/>
    <w:rsid w:val="00602AEA"/>
    <w:rsid w:val="00614FDF"/>
    <w:rsid w:val="0063543D"/>
    <w:rsid w:val="00647114"/>
    <w:rsid w:val="00660539"/>
    <w:rsid w:val="00663A5D"/>
    <w:rsid w:val="0067290F"/>
    <w:rsid w:val="006746F6"/>
    <w:rsid w:val="0069568F"/>
    <w:rsid w:val="006A323F"/>
    <w:rsid w:val="006A3D03"/>
    <w:rsid w:val="006B30D0"/>
    <w:rsid w:val="006B4DE1"/>
    <w:rsid w:val="006C3D95"/>
    <w:rsid w:val="006E5C86"/>
    <w:rsid w:val="00701116"/>
    <w:rsid w:val="00713C44"/>
    <w:rsid w:val="00734A5B"/>
    <w:rsid w:val="0074026F"/>
    <w:rsid w:val="007429F6"/>
    <w:rsid w:val="00744E76"/>
    <w:rsid w:val="00774DA4"/>
    <w:rsid w:val="00781F0F"/>
    <w:rsid w:val="007B600E"/>
    <w:rsid w:val="007E21F7"/>
    <w:rsid w:val="007F0F4A"/>
    <w:rsid w:val="008028A4"/>
    <w:rsid w:val="00816B9D"/>
    <w:rsid w:val="00830747"/>
    <w:rsid w:val="008768CA"/>
    <w:rsid w:val="008C384C"/>
    <w:rsid w:val="008F07B2"/>
    <w:rsid w:val="0090271F"/>
    <w:rsid w:val="00902E23"/>
    <w:rsid w:val="009114D7"/>
    <w:rsid w:val="0091348E"/>
    <w:rsid w:val="00917CCB"/>
    <w:rsid w:val="00924E3A"/>
    <w:rsid w:val="00942EC2"/>
    <w:rsid w:val="00957842"/>
    <w:rsid w:val="009934D1"/>
    <w:rsid w:val="009F37B7"/>
    <w:rsid w:val="00A10F02"/>
    <w:rsid w:val="00A164B4"/>
    <w:rsid w:val="00A20508"/>
    <w:rsid w:val="00A26956"/>
    <w:rsid w:val="00A27486"/>
    <w:rsid w:val="00A53724"/>
    <w:rsid w:val="00A56066"/>
    <w:rsid w:val="00A73129"/>
    <w:rsid w:val="00A82346"/>
    <w:rsid w:val="00A92BA1"/>
    <w:rsid w:val="00AB66DA"/>
    <w:rsid w:val="00AC6BC6"/>
    <w:rsid w:val="00AD764D"/>
    <w:rsid w:val="00AD765B"/>
    <w:rsid w:val="00AE65E2"/>
    <w:rsid w:val="00B15449"/>
    <w:rsid w:val="00B26AE7"/>
    <w:rsid w:val="00B27DCC"/>
    <w:rsid w:val="00B93086"/>
    <w:rsid w:val="00BA19ED"/>
    <w:rsid w:val="00BA4B8D"/>
    <w:rsid w:val="00BB7FBD"/>
    <w:rsid w:val="00BC0F7D"/>
    <w:rsid w:val="00BD7D31"/>
    <w:rsid w:val="00BE3255"/>
    <w:rsid w:val="00BF128E"/>
    <w:rsid w:val="00C074DD"/>
    <w:rsid w:val="00C110AD"/>
    <w:rsid w:val="00C1496A"/>
    <w:rsid w:val="00C26031"/>
    <w:rsid w:val="00C33079"/>
    <w:rsid w:val="00C45231"/>
    <w:rsid w:val="00C72833"/>
    <w:rsid w:val="00C77B2E"/>
    <w:rsid w:val="00C80F1D"/>
    <w:rsid w:val="00C93F40"/>
    <w:rsid w:val="00CA3D0C"/>
    <w:rsid w:val="00CB4585"/>
    <w:rsid w:val="00CD4ED2"/>
    <w:rsid w:val="00CE3360"/>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44582"/>
    <w:rsid w:val="00E77645"/>
    <w:rsid w:val="00E86E7B"/>
    <w:rsid w:val="00EA15B0"/>
    <w:rsid w:val="00EA5EA7"/>
    <w:rsid w:val="00EC4A25"/>
    <w:rsid w:val="00EE1456"/>
    <w:rsid w:val="00EF7705"/>
    <w:rsid w:val="00F025A2"/>
    <w:rsid w:val="00F04712"/>
    <w:rsid w:val="00F13360"/>
    <w:rsid w:val="00F22EC7"/>
    <w:rsid w:val="00F31340"/>
    <w:rsid w:val="00F325C8"/>
    <w:rsid w:val="00F46E70"/>
    <w:rsid w:val="00F653B8"/>
    <w:rsid w:val="00F9008D"/>
    <w:rsid w:val="00FA1266"/>
    <w:rsid w:val="00FA4000"/>
    <w:rsid w:val="00FC1192"/>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Pages>
  <Words>54339</Words>
  <Characters>309733</Characters>
  <Application>Microsoft Office Word</Application>
  <DocSecurity>0</DocSecurity>
  <Lines>2581</Lines>
  <Paragraphs>726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363346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31.111_CR0785_(Rel-18)_TEI18</cp:lastModifiedBy>
  <cp:revision>52</cp:revision>
  <cp:lastPrinted>2019-02-25T14:05:00Z</cp:lastPrinted>
  <dcterms:created xsi:type="dcterms:W3CDTF">2020-03-30T15:41:00Z</dcterms:created>
  <dcterms:modified xsi:type="dcterms:W3CDTF">2023-03-29T09:25:00Z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vt:lpwstr>
  </property>
</Properties>
</file>