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59B490A8" w:rsidR="00E66CCF" w:rsidRDefault="00000000">
      <w:pPr>
        <w:pStyle w:val="ZA"/>
        <w:framePr w:wrap="notBeside"/>
      </w:pPr>
      <w:bookmarkStart w:id="0" w:name="page1"/>
      <w:r>
        <w:rPr>
          <w:sz w:val="64"/>
        </w:rPr>
        <w:t xml:space="preserve">3GPP TR 30.531 </w:t>
      </w:r>
      <w:r>
        <w:t>V1.</w:t>
      </w:r>
      <w:r w:rsidR="00E82DEE">
        <w:t>56</w:t>
      </w:r>
      <w:r>
        <w:t xml:space="preserve">.0 </w:t>
      </w:r>
      <w:r>
        <w:rPr>
          <w:sz w:val="32"/>
        </w:rPr>
        <w:t>(</w:t>
      </w:r>
      <w:r w:rsidR="00E82DEE">
        <w:rPr>
          <w:sz w:val="32"/>
        </w:rPr>
        <w:t>2025</w:t>
      </w:r>
      <w:r>
        <w:rPr>
          <w:sz w:val="32"/>
        </w:rPr>
        <w:t>-</w:t>
      </w:r>
      <w:r w:rsidR="00E82DEE">
        <w:rPr>
          <w:sz w:val="32"/>
        </w:rPr>
        <w:t>02</w:t>
      </w:r>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1" w:name="OLE_LINK3"/>
      <w:bookmarkStart w:id="2" w:name="OLE_LINK4"/>
      <w:r>
        <w:t>Work Plan and Working Procedures - RAN WG3</w:t>
      </w:r>
      <w:bookmarkEnd w:id="1"/>
      <w:bookmarkEnd w:id="2"/>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3" w:name="_MON_1684549432"/>
    <w:bookmarkEnd w:id="3"/>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1pt;height:70.35pt" o:ole="">
            <v:imagedata r:id="rId7" o:title=""/>
          </v:shape>
          <o:OLEObject Type="Embed" ProgID="Word.Picture.8" ShapeID="_x0000_i1025" DrawAspect="Content" ObjectID="_1801573337" r:id="rId8"/>
        </w:object>
      </w:r>
      <w:r>
        <w:rPr>
          <w:i/>
        </w:rPr>
        <w:tab/>
      </w:r>
      <w:r w:rsidR="00000000">
        <w:rPr>
          <w:i/>
        </w:rPr>
        <w:pict w14:anchorId="783647ED">
          <v:shape id="_x0000_i1026" type="#_x0000_t75" style="width:127.1pt;height:75.8pt">
            <v:imagedata r:id="rId9"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4"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0"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4EFF0B9D" w:rsidR="00E66CCF" w:rsidRDefault="00000000">
      <w:pPr>
        <w:pStyle w:val="FP"/>
        <w:framePr w:wrap="notBeside" w:hAnchor="margin" w:yAlign="bottom"/>
        <w:jc w:val="center"/>
        <w:rPr>
          <w:sz w:val="18"/>
        </w:rPr>
      </w:pPr>
      <w:r>
        <w:rPr>
          <w:sz w:val="18"/>
        </w:rPr>
        <w:t xml:space="preserve">© </w:t>
      </w:r>
      <w:r w:rsidR="00E82DEE">
        <w:rPr>
          <w:sz w:val="18"/>
        </w:rPr>
        <w:t>2025</w:t>
      </w:r>
      <w:r>
        <w:rPr>
          <w:sz w:val="18"/>
        </w:rPr>
        <w:t>, 3GPP Organizational Partners (ARIB, ATIS, CCSA, ETSI, TSDSI, TTA,TTC).</w:t>
      </w:r>
      <w:bookmarkStart w:id="5" w:name="copyrightaddon"/>
      <w:bookmarkEnd w:id="5"/>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4"/>
    <w:p w14:paraId="528E104E" w14:textId="77777777" w:rsidR="00E66CCF" w:rsidRDefault="00000000">
      <w:pPr>
        <w:pStyle w:val="TT"/>
      </w:pPr>
      <w:r>
        <w:br w:type="page"/>
      </w:r>
      <w:r>
        <w:lastRenderedPageBreak/>
        <w:t>Contents</w:t>
      </w:r>
    </w:p>
    <w:p w14:paraId="2F146484" w14:textId="77777777" w:rsidR="00E66CCF" w:rsidRDefault="00000000">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C60F02C" w14:textId="77777777" w:rsidR="00E66CCF" w:rsidRDefault="00000000">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DEAA81D" w14:textId="77777777" w:rsidR="00E66CCF" w:rsidRDefault="00000000">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5E406276" w14:textId="77777777" w:rsidR="00E66CCF" w:rsidRDefault="00000000">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70E2181" w14:textId="77777777" w:rsidR="00E66CCF" w:rsidRDefault="00000000">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24284D7F" w14:textId="77777777" w:rsidR="00E66CCF" w:rsidRDefault="00000000">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3931CFBD" w14:textId="77777777" w:rsidR="00E66CCF" w:rsidRDefault="00000000">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46FB4DE4" w14:textId="77777777" w:rsidR="00E66CCF" w:rsidRDefault="00000000">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31E80191" w14:textId="77777777" w:rsidR="00E66CCF" w:rsidRDefault="00000000">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2C90D412" w14:textId="77777777" w:rsidR="00E66CCF" w:rsidRDefault="00000000">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4B247973" w14:textId="77777777" w:rsidR="00E66CCF" w:rsidRDefault="00000000">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5154127C" w14:textId="77777777" w:rsidR="00E66CCF" w:rsidRDefault="00000000">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2155F37E" w14:textId="77777777" w:rsidR="00E66CCF" w:rsidRDefault="00000000">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796AF772" w14:textId="77777777" w:rsidR="00E66CCF" w:rsidRDefault="00000000">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7A3C5FB" w14:textId="77777777" w:rsidR="00E66CCF" w:rsidRDefault="00000000">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00EEE183" w14:textId="77777777" w:rsidR="00E66CCF" w:rsidRDefault="00000000">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674E2253" w14:textId="77777777" w:rsidR="00E66CCF" w:rsidRDefault="00000000">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B87ABC9" w14:textId="77777777" w:rsidR="00E66CCF" w:rsidRDefault="00000000">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ED616F5" w14:textId="77777777" w:rsidR="00E66CCF" w:rsidRDefault="00000000">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563BA625" w14:textId="77777777" w:rsidR="00E66CCF" w:rsidRDefault="00000000">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961BDEC" w14:textId="77777777" w:rsidR="00E66CCF" w:rsidRDefault="00000000">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45BFD077" w14:textId="77777777" w:rsidR="00E66CCF" w:rsidRDefault="00000000">
      <w:pPr>
        <w:pStyle w:val="TOC3"/>
        <w:rPr>
          <w:rFonts w:ascii="Calibri" w:eastAsia="Malgun Gothic" w:hAnsi="Calibri"/>
          <w:sz w:val="22"/>
          <w:szCs w:val="22"/>
        </w:rPr>
      </w:pPr>
      <w:r>
        <w:t>6.1.1</w:t>
      </w:r>
      <w:r>
        <w:rPr>
          <w:rFonts w:ascii="Calibri" w:eastAsia="Malgun Gothic" w:hAnsi="Calibri"/>
          <w:sz w:val="22"/>
          <w:szCs w:val="22"/>
        </w:rPr>
        <w:tab/>
      </w:r>
      <w:r>
        <w:t>RAN3 Internal TRs</w:t>
      </w:r>
      <w:r>
        <w:tab/>
        <w:t>21</w:t>
      </w:r>
    </w:p>
    <w:p w14:paraId="6AAD34E1" w14:textId="77777777" w:rsidR="00E66CCF" w:rsidRDefault="00000000">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t>23</w:t>
      </w:r>
    </w:p>
    <w:p w14:paraId="11D278CD" w14:textId="77777777" w:rsidR="00E66CCF" w:rsidRDefault="00000000">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28</w:t>
      </w:r>
      <w:r>
        <w:fldChar w:fldCharType="end"/>
      </w:r>
    </w:p>
    <w:p w14:paraId="52711AE0" w14:textId="77777777" w:rsidR="00E66CCF" w:rsidRDefault="00000000">
      <w:pPr>
        <w:pStyle w:val="TOC9"/>
        <w:rPr>
          <w:rFonts w:ascii="Calibri" w:eastAsia="Malgun Gothic" w:hAnsi="Calibri"/>
          <w:b w:val="0"/>
          <w:szCs w:val="22"/>
        </w:rPr>
      </w:pPr>
      <w:r>
        <w:t>Annex A: Isolated Impact CRs for RAN WG3 interfaces</w:t>
      </w:r>
      <w:r>
        <w:tab/>
        <w:t>29</w:t>
      </w:r>
    </w:p>
    <w:p w14:paraId="5820EB60" w14:textId="77777777" w:rsidR="00E66CCF" w:rsidRDefault="00000000">
      <w:pPr>
        <w:pStyle w:val="TOC2"/>
        <w:rPr>
          <w:rFonts w:ascii="Calibri" w:eastAsia="Malgun Gothic" w:hAnsi="Calibri"/>
          <w:sz w:val="22"/>
          <w:szCs w:val="22"/>
        </w:rPr>
      </w:pPr>
      <w:r>
        <w:t>A.1</w:t>
      </w:r>
      <w:r>
        <w:rPr>
          <w:rFonts w:ascii="Calibri" w:eastAsia="Malgun Gothic" w:hAnsi="Calibri"/>
          <w:sz w:val="22"/>
          <w:szCs w:val="22"/>
        </w:rPr>
        <w:tab/>
      </w:r>
      <w:r>
        <w:t>Introduction</w:t>
      </w:r>
      <w:r>
        <w:tab/>
        <w:t>29</w:t>
      </w:r>
    </w:p>
    <w:p w14:paraId="01F2A037" w14:textId="77777777" w:rsidR="00E66CCF" w:rsidRDefault="00000000">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t>30</w:t>
      </w:r>
    </w:p>
    <w:p w14:paraId="53F90564" w14:textId="77777777" w:rsidR="00E66CCF" w:rsidRDefault="00000000">
      <w:pPr>
        <w:pStyle w:val="TOC2"/>
      </w:pPr>
      <w:r>
        <w:t>A.3</w:t>
      </w:r>
      <w:r>
        <w:rPr>
          <w:rFonts w:ascii="Calibri" w:eastAsia="Malgun Gothic" w:hAnsi="Calibri"/>
          <w:sz w:val="22"/>
          <w:szCs w:val="22"/>
        </w:rPr>
        <w:tab/>
      </w:r>
      <w:r>
        <w:t>Example of usage of Impact Analysis</w:t>
      </w:r>
      <w:r>
        <w:tab/>
        <w:t>31</w:t>
      </w:r>
    </w:p>
    <w:p w14:paraId="1350BC01" w14:textId="77777777" w:rsidR="00E66CCF" w:rsidRDefault="00000000">
      <w:pPr>
        <w:pStyle w:val="TOC9"/>
        <w:rPr>
          <w:rFonts w:ascii="Calibri" w:eastAsia="Malgun Gothic" w:hAnsi="Calibri"/>
          <w:szCs w:val="22"/>
        </w:rPr>
      </w:pPr>
      <w:r>
        <w:t>Annex B: Guidelines for authoring CRs</w:t>
      </w:r>
      <w:r>
        <w:tab/>
        <w:t>32</w:t>
      </w:r>
    </w:p>
    <w:p w14:paraId="1B492159" w14:textId="77777777" w:rsidR="00E66CCF" w:rsidRDefault="00000000">
      <w:pPr>
        <w:pStyle w:val="TOC9"/>
      </w:pPr>
      <w:r>
        <w:t>Annex C: History of TSG RAN WG3 meetings</w:t>
      </w:r>
      <w:r>
        <w:tab/>
        <w:t>32</w:t>
      </w:r>
    </w:p>
    <w:p w14:paraId="5F910289" w14:textId="77777777" w:rsidR="00E66CCF" w:rsidRDefault="00000000">
      <w:pPr>
        <w:pStyle w:val="TOC9"/>
        <w:rPr>
          <w:rFonts w:ascii="Calibri" w:eastAsia="Malgun Gothic" w:hAnsi="Calibri"/>
          <w:b w:val="0"/>
          <w:szCs w:val="22"/>
        </w:rPr>
      </w:pPr>
      <w:r>
        <w:t>Annex D: Change history</w:t>
      </w:r>
      <w:r>
        <w:tab/>
        <w:t>40</w:t>
      </w:r>
    </w:p>
    <w:p w14:paraId="591B2C3E" w14:textId="77777777" w:rsidR="00E66CCF" w:rsidRDefault="00000000">
      <w:r>
        <w:rPr>
          <w:sz w:val="22"/>
        </w:rPr>
        <w:fldChar w:fldCharType="end"/>
      </w:r>
    </w:p>
    <w:p w14:paraId="027D24A3" w14:textId="77777777" w:rsidR="00E66CCF" w:rsidRDefault="00000000">
      <w:pPr>
        <w:pStyle w:val="Heading1"/>
      </w:pPr>
      <w:r>
        <w:br w:type="page"/>
      </w:r>
      <w:bookmarkStart w:id="6" w:name="_Toc84238831"/>
      <w:bookmarkStart w:id="7" w:name="_Toc101174471"/>
      <w:bookmarkStart w:id="8" w:name="_Toc100304257"/>
      <w:bookmarkStart w:id="9" w:name="_Toc100044829"/>
      <w:bookmarkStart w:id="10" w:name="_Toc528971751"/>
      <w:bookmarkStart w:id="11" w:name="_Toc100304325"/>
      <w:bookmarkStart w:id="12" w:name="_Toc109604900"/>
      <w:bookmarkStart w:id="13" w:name="_Toc114493031"/>
      <w:r>
        <w:lastRenderedPageBreak/>
        <w:t>Foreword</w:t>
      </w:r>
      <w:bookmarkEnd w:id="6"/>
      <w:bookmarkEnd w:id="7"/>
      <w:bookmarkEnd w:id="8"/>
      <w:bookmarkEnd w:id="9"/>
      <w:bookmarkEnd w:id="10"/>
      <w:bookmarkEnd w:id="11"/>
      <w:bookmarkEnd w:id="12"/>
      <w:bookmarkEnd w:id="13"/>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Version x.y.z</w:t>
      </w:r>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4" w:name="_Toc528971752"/>
      <w:bookmarkStart w:id="15" w:name="_Toc100044830"/>
      <w:bookmarkStart w:id="16" w:name="_Toc114493032"/>
      <w:bookmarkStart w:id="17" w:name="_Toc109604901"/>
      <w:bookmarkStart w:id="18" w:name="_Toc101174472"/>
      <w:bookmarkStart w:id="19" w:name="_Toc100304258"/>
      <w:bookmarkStart w:id="20" w:name="_Toc100304326"/>
      <w:bookmarkStart w:id="21" w:name="_Toc84238832"/>
      <w:r>
        <w:lastRenderedPageBreak/>
        <w:t>1</w:t>
      </w:r>
      <w:r>
        <w:tab/>
        <w:t>Scope</w:t>
      </w:r>
      <w:bookmarkEnd w:id="14"/>
      <w:bookmarkEnd w:id="15"/>
      <w:bookmarkEnd w:id="16"/>
      <w:bookmarkEnd w:id="17"/>
      <w:bookmarkEnd w:id="18"/>
      <w:bookmarkEnd w:id="19"/>
      <w:bookmarkEnd w:id="20"/>
      <w:bookmarkEnd w:id="21"/>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2" w:name="_Toc100044831"/>
      <w:bookmarkStart w:id="23" w:name="_Toc100304259"/>
      <w:bookmarkStart w:id="24" w:name="_Toc100304327"/>
      <w:bookmarkStart w:id="25" w:name="_Toc528971753"/>
      <w:bookmarkStart w:id="26" w:name="_Toc84238833"/>
      <w:bookmarkStart w:id="27" w:name="_Toc114493033"/>
      <w:bookmarkStart w:id="28" w:name="_Toc101174473"/>
      <w:bookmarkStart w:id="29" w:name="_Toc109604902"/>
      <w:r>
        <w:t>2</w:t>
      </w:r>
      <w:r>
        <w:tab/>
        <w:t>References</w:t>
      </w:r>
      <w:bookmarkEnd w:id="22"/>
      <w:bookmarkEnd w:id="23"/>
      <w:bookmarkEnd w:id="24"/>
      <w:bookmarkEnd w:id="25"/>
      <w:bookmarkEnd w:id="26"/>
      <w:bookmarkEnd w:id="27"/>
      <w:bookmarkEnd w:id="28"/>
      <w:bookmarkEnd w:id="29"/>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3GPP TS 25.420: "UTRAN Iur interface general aspects and principles".</w:t>
      </w:r>
    </w:p>
    <w:p w14:paraId="14685DDC" w14:textId="77777777" w:rsidR="00E66CCF" w:rsidRDefault="00000000">
      <w:pPr>
        <w:pStyle w:val="EX"/>
      </w:pPr>
      <w:r>
        <w:t>[10]</w:t>
      </w:r>
      <w:r>
        <w:tab/>
        <w:t>3GPP TS 25.430: "UTRAN Iub interface: general aspects and principles".</w:t>
      </w:r>
    </w:p>
    <w:p w14:paraId="02E57DEB" w14:textId="77777777" w:rsidR="00E66CCF" w:rsidRDefault="00000000">
      <w:pPr>
        <w:pStyle w:val="EX"/>
      </w:pPr>
      <w:r>
        <w:t>[11]</w:t>
      </w:r>
      <w:r>
        <w:tab/>
        <w:t>3GPP TS 25.450: "UTRAN Iupc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0" w:name="_Toc528971754"/>
      <w:bookmarkStart w:id="31" w:name="_Toc100044832"/>
      <w:bookmarkStart w:id="32" w:name="_Toc100304328"/>
      <w:bookmarkStart w:id="33" w:name="_Toc84238834"/>
      <w:bookmarkStart w:id="34" w:name="_Toc101174474"/>
      <w:bookmarkStart w:id="35" w:name="_Toc109604903"/>
      <w:bookmarkStart w:id="36" w:name="_Toc114493034"/>
      <w:bookmarkStart w:id="37" w:name="_Toc100304260"/>
      <w:r>
        <w:t>3</w:t>
      </w:r>
      <w:r>
        <w:tab/>
        <w:t>Definitions, symbols and abbreviations</w:t>
      </w:r>
      <w:bookmarkEnd w:id="30"/>
      <w:bookmarkEnd w:id="31"/>
      <w:bookmarkEnd w:id="32"/>
      <w:bookmarkEnd w:id="33"/>
      <w:bookmarkEnd w:id="34"/>
      <w:bookmarkEnd w:id="35"/>
      <w:bookmarkEnd w:id="36"/>
      <w:bookmarkEnd w:id="37"/>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r>
        <w:t>n.a.</w:t>
      </w:r>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38" w:name="_Toc528971755"/>
      <w:bookmarkStart w:id="39" w:name="_Toc84238835"/>
      <w:bookmarkStart w:id="40" w:name="_Toc100304261"/>
      <w:bookmarkStart w:id="41" w:name="_Toc100044833"/>
      <w:bookmarkStart w:id="42" w:name="_Toc100304329"/>
      <w:bookmarkStart w:id="43" w:name="_Toc101174475"/>
      <w:bookmarkStart w:id="44" w:name="_Toc109604904"/>
      <w:bookmarkStart w:id="45" w:name="_Toc114493035"/>
      <w:r>
        <w:t>4</w:t>
      </w:r>
      <w:r>
        <w:tab/>
        <w:t>General</w:t>
      </w:r>
      <w:bookmarkEnd w:id="38"/>
      <w:bookmarkEnd w:id="39"/>
      <w:bookmarkEnd w:id="40"/>
      <w:bookmarkEnd w:id="41"/>
      <w:bookmarkEnd w:id="42"/>
      <w:bookmarkEnd w:id="43"/>
      <w:bookmarkEnd w:id="44"/>
      <w:bookmarkEnd w:id="45"/>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46" w:name="_Toc84238836"/>
      <w:bookmarkStart w:id="47" w:name="_Toc100304262"/>
      <w:bookmarkStart w:id="48" w:name="_Toc528971756"/>
      <w:bookmarkStart w:id="49" w:name="_Toc100044834"/>
      <w:bookmarkStart w:id="50" w:name="_Toc100304330"/>
      <w:bookmarkStart w:id="51" w:name="_Toc114493036"/>
      <w:bookmarkStart w:id="52" w:name="_Toc101174476"/>
      <w:bookmarkStart w:id="53" w:name="_Toc109604905"/>
      <w:r>
        <w:lastRenderedPageBreak/>
        <w:t>5</w:t>
      </w:r>
      <w:r>
        <w:tab/>
        <w:t>TSG RAN WG3 working procedures</w:t>
      </w:r>
      <w:bookmarkEnd w:id="46"/>
      <w:bookmarkEnd w:id="47"/>
      <w:bookmarkEnd w:id="48"/>
      <w:bookmarkEnd w:id="49"/>
      <w:bookmarkEnd w:id="50"/>
      <w:bookmarkEnd w:id="51"/>
      <w:bookmarkEnd w:id="52"/>
      <w:bookmarkEnd w:id="53"/>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1"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4" w:name="_Toc528971757"/>
      <w:bookmarkStart w:id="55" w:name="_Toc100044835"/>
      <w:bookmarkStart w:id="56" w:name="_Toc100304263"/>
      <w:bookmarkStart w:id="57" w:name="_Toc100304331"/>
      <w:bookmarkStart w:id="58" w:name="_Toc101174477"/>
      <w:bookmarkStart w:id="59" w:name="_Toc109604906"/>
      <w:bookmarkStart w:id="60" w:name="_Toc84238837"/>
      <w:bookmarkStart w:id="61" w:name="_Toc114493037"/>
      <w:r>
        <w:t>5.1</w:t>
      </w:r>
      <w:r>
        <w:tab/>
        <w:t>Current TSG RAN WG3 agreed working procedures</w:t>
      </w:r>
      <w:bookmarkEnd w:id="54"/>
      <w:bookmarkEnd w:id="55"/>
      <w:bookmarkEnd w:id="56"/>
      <w:bookmarkEnd w:id="57"/>
      <w:bookmarkEnd w:id="58"/>
      <w:bookmarkEnd w:id="59"/>
      <w:bookmarkEnd w:id="60"/>
      <w:bookmarkEnd w:id="61"/>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2"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2" w:name="_Toc528971758"/>
      <w:bookmarkStart w:id="63" w:name="_Toc114493038"/>
      <w:bookmarkStart w:id="64" w:name="_Toc100044836"/>
      <w:bookmarkStart w:id="65" w:name="_Toc100304332"/>
      <w:bookmarkStart w:id="66" w:name="_Toc101174478"/>
      <w:bookmarkStart w:id="67" w:name="_Toc100304264"/>
      <w:bookmarkStart w:id="68" w:name="_Toc84238838"/>
      <w:bookmarkStart w:id="69" w:name="_Toc109604907"/>
      <w:r>
        <w:t>5.2</w:t>
      </w:r>
      <w:r>
        <w:tab/>
        <w:t>Formerly used TSG RAN WG3 working procedures</w:t>
      </w:r>
      <w:bookmarkEnd w:id="62"/>
      <w:bookmarkEnd w:id="63"/>
      <w:bookmarkEnd w:id="64"/>
      <w:bookmarkEnd w:id="65"/>
      <w:bookmarkEnd w:id="66"/>
      <w:bookmarkEnd w:id="67"/>
      <w:bookmarkEnd w:id="68"/>
      <w:bookmarkEnd w:id="69"/>
    </w:p>
    <w:p w14:paraId="44E48DEB" w14:textId="77777777" w:rsidR="00E66CCF" w:rsidRDefault="00000000">
      <w:pPr>
        <w:rPr>
          <w:u w:val="words"/>
        </w:rPr>
      </w:pPr>
      <w:r>
        <w:t>Void.</w:t>
      </w:r>
    </w:p>
    <w:p w14:paraId="0F2546FE" w14:textId="77777777" w:rsidR="00E66CCF" w:rsidRDefault="00000000">
      <w:pPr>
        <w:pStyle w:val="Heading3"/>
      </w:pPr>
      <w:bookmarkStart w:id="70" w:name="_Toc100304265"/>
      <w:bookmarkStart w:id="71" w:name="_Toc100304333"/>
      <w:bookmarkStart w:id="72" w:name="_Toc101174479"/>
      <w:bookmarkStart w:id="73" w:name="_Toc109604908"/>
      <w:bookmarkStart w:id="74" w:name="_Toc114493039"/>
      <w:bookmarkStart w:id="75" w:name="_Toc528971759"/>
      <w:bookmarkStart w:id="76" w:name="_Toc84238839"/>
      <w:bookmarkStart w:id="77" w:name="_Toc100044837"/>
      <w:r>
        <w:t>5.2.1</w:t>
      </w:r>
      <w:r>
        <w:tab/>
        <w:t>Plenary meeting</w:t>
      </w:r>
      <w:bookmarkEnd w:id="70"/>
      <w:bookmarkEnd w:id="71"/>
      <w:bookmarkEnd w:id="72"/>
      <w:bookmarkEnd w:id="73"/>
      <w:bookmarkEnd w:id="74"/>
      <w:bookmarkEnd w:id="75"/>
      <w:bookmarkEnd w:id="76"/>
      <w:bookmarkEnd w:id="77"/>
    </w:p>
    <w:p w14:paraId="242130DA" w14:textId="77777777" w:rsidR="00E66CCF" w:rsidRDefault="00000000">
      <w:r>
        <w:t>Void.</w:t>
      </w:r>
    </w:p>
    <w:p w14:paraId="285BE5FA" w14:textId="77777777" w:rsidR="00E66CCF" w:rsidRDefault="00000000">
      <w:pPr>
        <w:pStyle w:val="Heading3"/>
      </w:pPr>
      <w:bookmarkStart w:id="78" w:name="_Toc528971760"/>
      <w:bookmarkStart w:id="79" w:name="_Toc100304266"/>
      <w:bookmarkStart w:id="80" w:name="_Toc100304334"/>
      <w:bookmarkStart w:id="81" w:name="_Toc101174480"/>
      <w:bookmarkStart w:id="82" w:name="_Toc109604909"/>
      <w:bookmarkStart w:id="83" w:name="_Toc84238840"/>
      <w:bookmarkStart w:id="84" w:name="_Toc114493040"/>
      <w:bookmarkStart w:id="85" w:name="_Toc100044838"/>
      <w:r>
        <w:t>5.2.2</w:t>
      </w:r>
      <w:r>
        <w:tab/>
        <w:t>Meeting arrangements</w:t>
      </w:r>
      <w:bookmarkEnd w:id="78"/>
      <w:bookmarkEnd w:id="79"/>
      <w:bookmarkEnd w:id="80"/>
      <w:bookmarkEnd w:id="81"/>
      <w:bookmarkEnd w:id="82"/>
      <w:bookmarkEnd w:id="83"/>
      <w:bookmarkEnd w:id="84"/>
      <w:bookmarkEnd w:id="85"/>
    </w:p>
    <w:p w14:paraId="689265EF" w14:textId="77777777" w:rsidR="00E66CCF" w:rsidRDefault="00000000">
      <w:r>
        <w:t>Void.</w:t>
      </w:r>
    </w:p>
    <w:p w14:paraId="535D71EB" w14:textId="77777777" w:rsidR="00E66CCF" w:rsidRDefault="00000000">
      <w:pPr>
        <w:pStyle w:val="Heading2"/>
      </w:pPr>
      <w:bookmarkStart w:id="86" w:name="_Toc84238841"/>
      <w:bookmarkStart w:id="87" w:name="_Toc528971761"/>
      <w:bookmarkStart w:id="88" w:name="_Toc100304267"/>
      <w:bookmarkStart w:id="89" w:name="_Toc100044839"/>
      <w:bookmarkStart w:id="90" w:name="_Toc100304335"/>
      <w:bookmarkStart w:id="91" w:name="_Toc114493041"/>
      <w:bookmarkStart w:id="92" w:name="_Toc101174481"/>
      <w:bookmarkStart w:id="93" w:name="_Toc109604910"/>
      <w:r>
        <w:t>5.3</w:t>
      </w:r>
      <w:r>
        <w:tab/>
        <w:t>TSG RAN WG3 working guidelines</w:t>
      </w:r>
      <w:bookmarkEnd w:id="86"/>
      <w:bookmarkEnd w:id="87"/>
      <w:bookmarkEnd w:id="88"/>
      <w:bookmarkEnd w:id="89"/>
      <w:bookmarkEnd w:id="90"/>
      <w:bookmarkEnd w:id="91"/>
      <w:bookmarkEnd w:id="92"/>
      <w:bookmarkEnd w:id="93"/>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4" w:name="_Toc100304268"/>
      <w:bookmarkStart w:id="95" w:name="_Toc528971762"/>
      <w:bookmarkStart w:id="96" w:name="_Toc100304336"/>
      <w:bookmarkStart w:id="97" w:name="_Toc84238842"/>
      <w:bookmarkStart w:id="98" w:name="_Toc100044840"/>
      <w:bookmarkStart w:id="99" w:name="_Toc101174482"/>
      <w:bookmarkStart w:id="100" w:name="_Toc114493042"/>
      <w:bookmarkStart w:id="101" w:name="_Toc109604911"/>
      <w:r>
        <w:t>5.3.1</w:t>
      </w:r>
      <w:r>
        <w:tab/>
        <w:t>General aspects</w:t>
      </w:r>
      <w:bookmarkEnd w:id="94"/>
      <w:bookmarkEnd w:id="95"/>
      <w:bookmarkEnd w:id="96"/>
      <w:bookmarkEnd w:id="97"/>
      <w:bookmarkEnd w:id="98"/>
      <w:bookmarkEnd w:id="99"/>
      <w:bookmarkEnd w:id="100"/>
      <w:bookmarkEnd w:id="101"/>
    </w:p>
    <w:p w14:paraId="3F43E224" w14:textId="77777777" w:rsidR="00E66CCF" w:rsidRDefault="00000000">
      <w:pPr>
        <w:pStyle w:val="Heading4"/>
      </w:pPr>
      <w:bookmarkStart w:id="102" w:name="_Toc109604912"/>
      <w:bookmarkStart w:id="103" w:name="_Toc114493043"/>
      <w:bookmarkStart w:id="104" w:name="_Toc528971763"/>
      <w:bookmarkStart w:id="105" w:name="_Toc84238843"/>
      <w:bookmarkStart w:id="106" w:name="_Toc100044841"/>
      <w:bookmarkStart w:id="107" w:name="_Toc100304269"/>
      <w:bookmarkStart w:id="108" w:name="_Toc100304337"/>
      <w:bookmarkStart w:id="109" w:name="_Toc101174483"/>
      <w:r>
        <w:t>5.3.1.1</w:t>
      </w:r>
      <w:r>
        <w:tab/>
        <w:t>Meeting organisation:</w:t>
      </w:r>
      <w:bookmarkEnd w:id="102"/>
      <w:bookmarkEnd w:id="103"/>
      <w:bookmarkEnd w:id="104"/>
      <w:bookmarkEnd w:id="105"/>
      <w:bookmarkEnd w:id="106"/>
      <w:bookmarkEnd w:id="107"/>
      <w:bookmarkEnd w:id="108"/>
      <w:bookmarkEnd w:id="109"/>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74EF3FE1" w14:textId="77777777" w:rsidR="00E66CCF" w:rsidRDefault="00000000">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9728464" w14:textId="77777777" w:rsidR="00E66CCF" w:rsidRDefault="00000000">
      <w:pPr>
        <w:spacing w:after="0"/>
        <w:ind w:left="357"/>
      </w:pPr>
      <w:r>
        <w:t>The 3GU tool will be opened for ordinary Tdoc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The 3GU tool will be opened for response Tdoc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If the details of the requested Tdoc/CR change before it is uploaded, the document owner must update the document details in 3GU portal.</w:t>
      </w:r>
    </w:p>
    <w:p w14:paraId="1F87B6B1" w14:textId="77777777" w:rsidR="00E66CCF" w:rsidRDefault="00000000">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47874DA" w14:textId="77777777" w:rsidR="00E66CCF" w:rsidRDefault="00000000">
      <w:pPr>
        <w:spacing w:after="0"/>
        <w:ind w:left="567" w:hanging="210"/>
      </w:pPr>
      <w:r>
        <w:t>c.</w:t>
      </w:r>
      <w:r>
        <w:tab/>
        <w:t>Allocated Tdoc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720B7455" w14:textId="77777777" w:rsidR="00E66CCF" w:rsidRDefault="00000000">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0" w:name="_Toc528971764"/>
      <w:bookmarkStart w:id="111" w:name="_Toc84238844"/>
      <w:bookmarkStart w:id="112" w:name="_Toc100044842"/>
      <w:bookmarkStart w:id="113" w:name="_Toc100304338"/>
      <w:bookmarkStart w:id="114" w:name="_Toc101174484"/>
      <w:bookmarkStart w:id="115" w:name="_Toc109604913"/>
      <w:bookmarkStart w:id="116" w:name="_Toc100304270"/>
      <w:bookmarkStart w:id="117" w:name="_Toc114493044"/>
      <w:r>
        <w:t>5.3.1.2</w:t>
      </w:r>
      <w:r>
        <w:tab/>
        <w:t>Email discussion</w:t>
      </w:r>
      <w:bookmarkEnd w:id="110"/>
      <w:bookmarkEnd w:id="111"/>
      <w:bookmarkEnd w:id="112"/>
      <w:bookmarkEnd w:id="113"/>
      <w:bookmarkEnd w:id="114"/>
      <w:bookmarkEnd w:id="115"/>
      <w:bookmarkEnd w:id="116"/>
      <w:bookmarkEnd w:id="117"/>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18" w:name="_Toc528971765"/>
      <w:bookmarkStart w:id="119" w:name="_Toc100304339"/>
      <w:bookmarkStart w:id="120" w:name="_Toc109604914"/>
      <w:bookmarkStart w:id="121" w:name="_Toc84238845"/>
      <w:bookmarkStart w:id="122" w:name="_Toc101174485"/>
      <w:bookmarkStart w:id="123" w:name="_Toc100044843"/>
      <w:bookmarkStart w:id="124" w:name="_Toc100304271"/>
      <w:bookmarkStart w:id="125" w:name="_Toc114493045"/>
      <w:r>
        <w:t>5.3.1.3</w:t>
      </w:r>
      <w:r>
        <w:tab/>
        <w:t>Email approval</w:t>
      </w:r>
      <w:bookmarkEnd w:id="118"/>
      <w:bookmarkEnd w:id="119"/>
      <w:bookmarkEnd w:id="120"/>
      <w:bookmarkEnd w:id="121"/>
      <w:bookmarkEnd w:id="122"/>
      <w:bookmarkEnd w:id="123"/>
      <w:bookmarkEnd w:id="124"/>
      <w:bookmarkEnd w:id="125"/>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26" w:name="_Toc109604915"/>
      <w:bookmarkStart w:id="127" w:name="_Toc528971766"/>
      <w:bookmarkStart w:id="128" w:name="_Toc101174486"/>
      <w:bookmarkStart w:id="129" w:name="_Toc100044844"/>
      <w:bookmarkStart w:id="130" w:name="_Toc84238846"/>
      <w:bookmarkStart w:id="131" w:name="_Toc100304272"/>
      <w:bookmarkStart w:id="132" w:name="_Toc114493046"/>
      <w:bookmarkStart w:id="133" w:name="_Toc100304340"/>
      <w:r>
        <w:t>5.3.2</w:t>
      </w:r>
      <w:r>
        <w:tab/>
        <w:t>CR preparation</w:t>
      </w:r>
      <w:bookmarkEnd w:id="126"/>
      <w:bookmarkEnd w:id="127"/>
      <w:bookmarkEnd w:id="128"/>
      <w:bookmarkEnd w:id="129"/>
      <w:bookmarkEnd w:id="130"/>
      <w:bookmarkEnd w:id="131"/>
      <w:bookmarkEnd w:id="132"/>
      <w:bookmarkEnd w:id="133"/>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1D7BC2FA" w14:textId="77777777" w:rsidR="00E66CCF" w:rsidRDefault="00000000">
      <w:pPr>
        <w:ind w:left="567" w:hanging="283"/>
      </w:pPr>
      <w:r>
        <w:t>d.</w:t>
      </w:r>
      <w:r>
        <w:tab/>
        <w:t>Even for work items (WI) which are already closed, the corresponding former WI acronym shall be used instead of TEIX (Technical Enhancements and Improvements, Rel-X).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r>
              <w:rPr>
                <w:rFonts w:cs="Arial"/>
                <w:szCs w:val="18"/>
              </w:rPr>
              <w:t>Cat.A</w:t>
            </w:r>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r>
              <w:rPr>
                <w:rFonts w:cs="Arial"/>
                <w:szCs w:val="18"/>
              </w:rPr>
              <w:t>Cat.A</w:t>
            </w:r>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r>
              <w:rPr>
                <w:rFonts w:cs="Arial"/>
                <w:szCs w:val="18"/>
              </w:rPr>
              <w:t>Cat.F</w:t>
            </w:r>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r>
              <w:rPr>
                <w:rFonts w:cs="Arial"/>
                <w:szCs w:val="18"/>
              </w:rPr>
              <w:t>Cat.B/C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r>
              <w:rPr>
                <w:rFonts w:cs="Arial"/>
                <w:szCs w:val="18"/>
              </w:rPr>
              <w:t>Cat.F/A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Note: WI code(for Rel) &lt; TEI(for Rel)</w:t>
            </w:r>
          </w:p>
          <w:p w14:paraId="260F9ABC" w14:textId="77777777" w:rsidR="00E66CCF" w:rsidRDefault="00000000">
            <w:pPr>
              <w:pStyle w:val="TAN"/>
            </w:pPr>
            <w:r>
              <w:t xml:space="preserve">     CR for Rel-18 with Cat.F,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dd a unique TEI identifier that is equal to the original RANx WI code [TEI identifier</w:t>
      </w:r>
      <w:r w:rsidR="004A03DC">
        <w:t xml:space="preserve"> </w:t>
      </w:r>
      <w:r w:rsidRPr="00A56417">
        <w:rPr>
          <w:rFonts w:hint="eastAsia"/>
        </w:rPr>
        <w:t>=</w:t>
      </w:r>
      <w:r w:rsidR="004A03DC">
        <w:t xml:space="preserve"> </w:t>
      </w:r>
      <w:r w:rsidRPr="00A56417">
        <w:rPr>
          <w:rFonts w:hint="eastAsia"/>
        </w:rPr>
        <w:t>RANx WI code]</w:t>
      </w:r>
    </w:p>
    <w:p w14:paraId="4FC00F38" w14:textId="0AC6419C" w:rsidR="00E66CCF" w:rsidRPr="00A56417" w:rsidRDefault="00EE6B0D">
      <w:pPr>
        <w:ind w:left="567" w:hanging="283"/>
      </w:pPr>
      <w:r>
        <w:t>h</w:t>
      </w:r>
      <w:r w:rsidRPr="00A56417">
        <w:rPr>
          <w:rFonts w:hint="eastAsia"/>
        </w:rPr>
        <w:t>.</w:t>
      </w:r>
      <w:r w:rsidRPr="00A56417">
        <w:rPr>
          <w:rFonts w:hint="eastAsia"/>
        </w:rPr>
        <w:tab/>
        <w:t>Each TEI Cat.B/C CR and each TEI cat.F/A CR that corrects functionality related to an earlier TEI Cat.B/C CR shall have a unique TEI identifier in square brackets [ ] at the end of the CR title on the CR cover sheet.</w:t>
      </w:r>
    </w:p>
    <w:p w14:paraId="3F310297" w14:textId="40A97B9E" w:rsidR="00E66CCF" w:rsidRDefault="00EE6B0D" w:rsidP="00EE6B0D">
      <w:pPr>
        <w:ind w:left="567" w:hanging="283"/>
      </w:pPr>
      <w:r>
        <w:t>i</w:t>
      </w:r>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860BA3">
      <w:pPr>
        <w:ind w:left="567" w:hanging="283"/>
      </w:pPr>
      <w:r w:rsidRPr="00860BA3">
        <w:t>j.</w:t>
      </w:r>
      <w:r w:rsidRPr="00860BA3">
        <w:tab/>
        <w:t>a SA or CT WI code, or a TEIxx_</w:t>
      </w:r>
      <w:r w:rsidRPr="00860BA3">
        <w:rPr>
          <w:rFonts w:hint="eastAsia"/>
        </w:rPr>
        <w:t>ABC</w:t>
      </w:r>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6C362524" w14:textId="277CBD0C" w:rsidR="003A6E63" w:rsidRDefault="00860BA3" w:rsidP="00EE6B0D">
      <w:pPr>
        <w:ind w:left="567" w:hanging="283"/>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4" w:name="OLE_LINK9"/>
      <w:bookmarkStart w:id="135" w:name="OLE_LINK10"/>
    </w:p>
    <w:bookmarkEnd w:id="134"/>
    <w:bookmarkEnd w:id="135"/>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B. The CR is proposed for a WI which is not a RAN WI. In principle this should not happen since RAN should have a work item for all the work it does. However, in case a single CR is proposed for such WI, then please use a combination Foreign_WI,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If the proposal from the Tdoc type "</w:t>
      </w:r>
      <w:r>
        <w:rPr>
          <w:b/>
          <w:bCs/>
        </w:rPr>
        <w:t>other</w:t>
      </w:r>
      <w:r>
        <w:t>", is agreeable, the Tdoc will be merge in the Baseline CR with a Tdoc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which the changes are coming. The baseline CR editor must maintain, in "This CR's revision history" field of the cover page, the list of Tdoc numbers of the agreed and implemented text proposals.</w:t>
      </w:r>
    </w:p>
    <w:p w14:paraId="4B484024" w14:textId="77777777" w:rsidR="00E66CCF" w:rsidRDefault="00000000">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r>
        <w:t>i.</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36" w:name="_Toc100044845"/>
      <w:bookmarkStart w:id="137" w:name="_Toc84238847"/>
      <w:bookmarkStart w:id="138" w:name="_Toc100304273"/>
      <w:bookmarkStart w:id="139" w:name="_Toc114493047"/>
      <w:bookmarkStart w:id="140" w:name="_Toc109604916"/>
      <w:bookmarkStart w:id="141" w:name="_Toc528971767"/>
      <w:bookmarkStart w:id="142" w:name="_Toc100304341"/>
      <w:bookmarkStart w:id="143" w:name="_Toc101174487"/>
      <w:r>
        <w:rPr>
          <w:lang w:eastAsia="zh-CN"/>
        </w:rPr>
        <w:t>Further guidelines for authoring CRs can be found in annex B</w:t>
      </w:r>
    </w:p>
    <w:p w14:paraId="2EBA2BE9" w14:textId="77777777" w:rsidR="00E66CCF" w:rsidRDefault="00000000">
      <w:pPr>
        <w:pStyle w:val="Heading3"/>
      </w:pPr>
      <w:r>
        <w:t>5.3.3</w:t>
      </w:r>
      <w:r>
        <w:tab/>
        <w:t>LS preparation</w:t>
      </w:r>
      <w:bookmarkEnd w:id="136"/>
      <w:bookmarkEnd w:id="137"/>
      <w:bookmarkEnd w:id="138"/>
      <w:bookmarkEnd w:id="139"/>
      <w:bookmarkEnd w:id="140"/>
      <w:bookmarkEnd w:id="141"/>
      <w:bookmarkEnd w:id="142"/>
      <w:bookmarkEnd w:id="143"/>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07805A2D" w14:textId="77777777" w:rsidR="00E66CCF" w:rsidRDefault="00000000">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Tdoc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All final LSs will be sent out by MCC in a new Tdoc after removing the 'DRAFT' from the title and changing the source from the company name to 'RAN WG3'.</w:t>
      </w:r>
    </w:p>
    <w:p w14:paraId="47DCFF2D" w14:textId="77777777" w:rsidR="00E66CCF" w:rsidRDefault="00000000">
      <w:pPr>
        <w:ind w:left="720" w:hanging="360"/>
      </w:pPr>
      <w:r>
        <w:t>Note: In the meeting report/Tdoc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"TEIxx" when asking RAN (WGs) to undertake any necessary work required</w:t>
      </w:r>
      <w:r w:rsidR="0091065A">
        <w:t>.</w:t>
      </w:r>
    </w:p>
    <w:p w14:paraId="04362CA8" w14:textId="77777777" w:rsidR="00E66CCF" w:rsidRDefault="00000000">
      <w:pPr>
        <w:pStyle w:val="Heading3"/>
      </w:pPr>
      <w:bookmarkStart w:id="144" w:name="_Toc528971768"/>
      <w:bookmarkStart w:id="145" w:name="_Toc100304342"/>
      <w:bookmarkStart w:id="146" w:name="_Toc114493048"/>
      <w:bookmarkStart w:id="147" w:name="_Toc109604917"/>
      <w:bookmarkStart w:id="148" w:name="_Toc101174488"/>
      <w:bookmarkStart w:id="149" w:name="_Toc84238848"/>
      <w:bookmarkStart w:id="150" w:name="_Toc100044846"/>
      <w:bookmarkStart w:id="151" w:name="_Toc100304274"/>
      <w:r>
        <w:lastRenderedPageBreak/>
        <w:t>5.3.4</w:t>
      </w:r>
      <w:r>
        <w:tab/>
        <w:t>TS/TR preparation</w:t>
      </w:r>
      <w:bookmarkEnd w:id="144"/>
      <w:bookmarkEnd w:id="145"/>
      <w:bookmarkEnd w:id="146"/>
      <w:bookmarkEnd w:id="147"/>
      <w:bookmarkEnd w:id="148"/>
      <w:bookmarkEnd w:id="149"/>
      <w:bookmarkEnd w:id="150"/>
      <w:bookmarkEnd w:id="151"/>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'pCR'.</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Title: Useful to have 'text proposal' or 'proposed modification' in the Tdoc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TR version is vx.x.z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Title: Useful to have 'rapporteur's update' in the Tdoc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Conclusion: RAN WG3 agrees the TR to become vx.x+1.0. If there are just minor and very clear modifications then it is also possible 'to agree TR vx.x.z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52" w:name="_Toc100304275"/>
      <w:bookmarkStart w:id="153" w:name="_Toc114493049"/>
      <w:bookmarkStart w:id="154" w:name="_Toc100304343"/>
      <w:bookmarkStart w:id="155" w:name="_Toc101174489"/>
      <w:bookmarkStart w:id="156" w:name="_Toc84238849"/>
      <w:bookmarkStart w:id="157" w:name="_Toc109604918"/>
      <w:bookmarkStart w:id="158" w:name="_Toc528971769"/>
      <w:bookmarkStart w:id="159" w:name="_Toc100044847"/>
      <w:r>
        <w:t>5.3.5</w:t>
      </w:r>
      <w:r>
        <w:tab/>
        <w:t>WI/SI status reports</w:t>
      </w:r>
      <w:bookmarkEnd w:id="152"/>
      <w:bookmarkEnd w:id="153"/>
      <w:bookmarkEnd w:id="154"/>
      <w:bookmarkEnd w:id="155"/>
      <w:bookmarkEnd w:id="156"/>
      <w:bookmarkEnd w:id="157"/>
      <w:bookmarkEnd w:id="158"/>
      <w:bookmarkEnd w:id="159"/>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0" w:name="_Hlk107838984"/>
      <w:r>
        <w:t>Once the contents of the status report are agreed</w:t>
      </w:r>
      <w:bookmarkEnd w:id="160"/>
      <w:r>
        <w:t>, the rapporteur will request a corresponding TSG RAN Tdoc number, update the Tdoc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3"/>
          <w:footerReference w:type="default" r:id="rId14"/>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1" w:name="_Toc528971770"/>
      <w:bookmarkStart w:id="162" w:name="_Toc100044848"/>
      <w:bookmarkStart w:id="163" w:name="_Toc100304276"/>
      <w:bookmarkStart w:id="164" w:name="_Toc100304344"/>
      <w:bookmarkStart w:id="165" w:name="_Toc84238850"/>
      <w:bookmarkStart w:id="166" w:name="_Toc101174490"/>
      <w:bookmarkStart w:id="167" w:name="_Toc109604919"/>
      <w:bookmarkStart w:id="168" w:name="_Toc114493050"/>
      <w:r>
        <w:lastRenderedPageBreak/>
        <w:t>6</w:t>
      </w:r>
      <w:r>
        <w:tab/>
        <w:t>TSG RAN WG3 work plan</w:t>
      </w:r>
      <w:bookmarkEnd w:id="161"/>
      <w:bookmarkEnd w:id="162"/>
      <w:bookmarkEnd w:id="163"/>
      <w:bookmarkEnd w:id="164"/>
      <w:bookmarkEnd w:id="165"/>
      <w:bookmarkEnd w:id="166"/>
      <w:bookmarkEnd w:id="167"/>
      <w:bookmarkEnd w:id="168"/>
    </w:p>
    <w:p w14:paraId="4FCA6376" w14:textId="77777777" w:rsidR="00E66CCF" w:rsidRDefault="00000000">
      <w:pPr>
        <w:pStyle w:val="Heading2"/>
      </w:pPr>
      <w:bookmarkStart w:id="169" w:name="_Toc100304277"/>
      <w:bookmarkStart w:id="170" w:name="_Toc109604920"/>
      <w:bookmarkStart w:id="171" w:name="_Toc528971771"/>
      <w:bookmarkStart w:id="172" w:name="_Toc84238851"/>
      <w:bookmarkStart w:id="173" w:name="_Toc100304345"/>
      <w:bookmarkStart w:id="174" w:name="_Toc100044849"/>
      <w:bookmarkStart w:id="175" w:name="_Toc101174491"/>
      <w:bookmarkStart w:id="176" w:name="_Toc114493051"/>
      <w:r>
        <w:t>6.1</w:t>
      </w:r>
      <w:r>
        <w:tab/>
        <w:t>TSG RAN WG3 Technical Specifications (TS) and Technical Reports (TR)</w:t>
      </w:r>
      <w:bookmarkEnd w:id="169"/>
      <w:bookmarkEnd w:id="170"/>
      <w:bookmarkEnd w:id="171"/>
      <w:bookmarkEnd w:id="172"/>
      <w:bookmarkEnd w:id="173"/>
      <w:bookmarkEnd w:id="174"/>
      <w:bookmarkEnd w:id="175"/>
      <w:bookmarkEnd w:id="176"/>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r>
              <w:rPr>
                <w:sz w:val="22"/>
                <w:szCs w:val="22"/>
                <w:lang w:val="en-US"/>
              </w:rPr>
              <w:t>Rapportuer</w:t>
            </w:r>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5" w:history="1">
              <w:r w:rsidR="00E66CCF">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UTRAN Iur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UTRAN Iur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w:t>
              </w:r>
              <w:bookmarkStart w:id="177" w:name="_Hlt242284889"/>
              <w:bookmarkStart w:id="178" w:name="_Hlt242284890"/>
              <w:r w:rsidR="00E66CCF">
                <w:rPr>
                  <w:color w:val="0000FF"/>
                  <w:sz w:val="22"/>
                  <w:szCs w:val="22"/>
                  <w:u w:val="single"/>
                  <w:lang w:val="en-US"/>
                </w:rPr>
                <w:t>.</w:t>
              </w:r>
              <w:bookmarkEnd w:id="177"/>
              <w:bookmarkEnd w:id="178"/>
              <w:r w:rsidR="00E66CCF">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UTRAN Iur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UTRAN Iur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UTRAN Iur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UTRAN Iur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UTRAN Iur and Iub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UTRAN Iur/Iub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UTRAN Iub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UTRAN Iub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UTRAN Iub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UTRAN Iub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UTRAN Iub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7" w:history="1">
              <w:r w:rsidR="00E66CCF">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UTRAN Iub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8" w:history="1">
              <w:r w:rsidR="00E66CCF">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r>
              <w:rPr>
                <w:color w:val="312E25"/>
                <w:sz w:val="22"/>
                <w:szCs w:val="22"/>
              </w:rPr>
              <w:t>Iuh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MBMS synchonisation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UTRAN Iupc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UTRAN Iupc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UTRAN Iupc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UTRAN Iupc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UTRAN Iuant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UTRAN Iuant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UTRAN Iuant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UTRAN Iuant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UTRAN Iuant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UTRAN Iuh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UTRAN Iuh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UTRAN Iuh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w:t>
              </w:r>
              <w:bookmarkStart w:id="179" w:name="_Hlt290557823"/>
              <w:bookmarkStart w:id="180" w:name="_Hlt290557824"/>
              <w:r w:rsidR="00E66CCF">
                <w:rPr>
                  <w:color w:val="0000FF"/>
                  <w:sz w:val="22"/>
                  <w:szCs w:val="22"/>
                  <w:u w:val="single"/>
                  <w:lang w:val="en-US"/>
                </w:rPr>
                <w:t>7</w:t>
              </w:r>
              <w:bookmarkEnd w:id="179"/>
              <w:bookmarkEnd w:id="180"/>
              <w:r w:rsidR="00E66CCF">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UTRAN Iurh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rStyle w:val="Hyperlink"/>
                  <w:rFonts w:cs="Arial"/>
                  <w:bCs/>
                  <w:sz w:val="22"/>
                  <w:szCs w:val="22"/>
                  <w:lang w:val="en-US"/>
                </w:rPr>
                <w:t>2</w:t>
              </w:r>
              <w:bookmarkStart w:id="181" w:name="_Hlt314217096"/>
              <w:bookmarkStart w:id="182" w:name="_Hlt314217097"/>
              <w:r w:rsidR="00E66CCF">
                <w:rPr>
                  <w:rStyle w:val="Hyperlink"/>
                  <w:rFonts w:cs="Arial"/>
                  <w:bCs/>
                  <w:sz w:val="22"/>
                  <w:szCs w:val="22"/>
                  <w:lang w:val="en-US"/>
                </w:rPr>
                <w:t>5</w:t>
              </w:r>
              <w:bookmarkEnd w:id="181"/>
              <w:bookmarkEnd w:id="182"/>
              <w:r w:rsidR="00E66CCF">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6" w:history="1">
              <w:r w:rsidR="00E66CCF">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w:t>
              </w:r>
              <w:bookmarkStart w:id="183" w:name="_Hlt382260007"/>
              <w:bookmarkStart w:id="184" w:name="_Hlt382260006"/>
              <w:r w:rsidR="00E66CCF">
                <w:rPr>
                  <w:color w:val="0000FF"/>
                  <w:sz w:val="22"/>
                  <w:szCs w:val="22"/>
                  <w:u w:val="single"/>
                  <w:lang w:val="en-US"/>
                </w:rPr>
                <w:t>0</w:t>
              </w:r>
              <w:bookmarkEnd w:id="183"/>
              <w:bookmarkEnd w:id="184"/>
              <w:r w:rsidR="00E66CCF">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w:t>
              </w:r>
              <w:bookmarkStart w:id="185" w:name="_Hlt382260156"/>
              <w:r w:rsidR="00E66CCF">
                <w:rPr>
                  <w:color w:val="0000FF"/>
                  <w:sz w:val="22"/>
                  <w:szCs w:val="22"/>
                  <w:u w:val="single"/>
                  <w:lang w:val="en-US"/>
                </w:rPr>
                <w:t>8</w:t>
              </w:r>
              <w:bookmarkEnd w:id="185"/>
              <w:r w:rsidR="00E66CCF">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25.8</w:t>
              </w:r>
              <w:bookmarkStart w:id="186" w:name="_Hlt382260233"/>
              <w:r w:rsidR="00E66CCF">
                <w:rPr>
                  <w:color w:val="0000FF"/>
                  <w:sz w:val="22"/>
                  <w:szCs w:val="22"/>
                  <w:u w:val="single"/>
                  <w:lang w:val="en-US"/>
                </w:rPr>
                <w:t>3</w:t>
              </w:r>
              <w:bookmarkEnd w:id="186"/>
              <w:r w:rsidR="00E66CCF">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(Iub/Iur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3" w:history="1">
              <w:r w:rsidR="00E66CCF">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UE positioning in UTRAN Iub/Iur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4" w:history="1">
              <w:r w:rsidR="00E66CCF">
                <w:rPr>
                  <w:color w:val="0000FF"/>
                  <w:sz w:val="22"/>
                  <w:szCs w:val="22"/>
                  <w:u w:val="single"/>
                  <w:lang w:val="en-US"/>
                </w:rPr>
                <w:t>25.8</w:t>
              </w:r>
              <w:bookmarkStart w:id="187" w:name="_Hlt382260317"/>
              <w:r w:rsidR="00E66CCF">
                <w:rPr>
                  <w:color w:val="0000FF"/>
                  <w:sz w:val="22"/>
                  <w:szCs w:val="22"/>
                  <w:u w:val="single"/>
                  <w:lang w:val="en-US"/>
                </w:rPr>
                <w:t>5</w:t>
              </w:r>
              <w:bookmarkEnd w:id="187"/>
              <w:r w:rsidR="00E66CCF">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188" w:name="_Hlt382260512"/>
              <w:r w:rsidR="00E66CCF">
                <w:rPr>
                  <w:color w:val="0000FF"/>
                  <w:sz w:val="22"/>
                  <w:szCs w:val="22"/>
                  <w:u w:val="single"/>
                  <w:lang w:val="en-US"/>
                </w:rPr>
                <w:t>5</w:t>
              </w:r>
              <w:bookmarkEnd w:id="188"/>
              <w:r w:rsidR="00E66CCF">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w:t>
              </w:r>
              <w:bookmarkStart w:id="189" w:name="_Hlt382260703"/>
              <w:r w:rsidR="00E66CCF">
                <w:rPr>
                  <w:color w:val="0000FF"/>
                  <w:sz w:val="22"/>
                  <w:szCs w:val="22"/>
                  <w:u w:val="single"/>
                  <w:lang w:val="en-US"/>
                </w:rPr>
                <w:t>5</w:t>
              </w:r>
              <w:bookmarkEnd w:id="189"/>
              <w:r w:rsidR="00E66CCF">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High Speed Downlink Packet Access (HSDPA) – Iub/Iur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0" w:history="1">
              <w:r w:rsidR="00E66CCF">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Re-arrangement of Iub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1" w:history="1">
              <w:r w:rsidR="00E66CCF">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r>
              <w:rPr>
                <w:color w:val="312E25"/>
                <w:sz w:val="22"/>
                <w:szCs w:val="22"/>
              </w:rPr>
              <w:t>Iur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w:t>
              </w:r>
              <w:bookmarkStart w:id="190" w:name="_Hlt382260748"/>
              <w:r w:rsidR="00E66CCF">
                <w:rPr>
                  <w:color w:val="0000FF"/>
                  <w:sz w:val="22"/>
                  <w:szCs w:val="22"/>
                  <w:u w:val="single"/>
                  <w:lang w:val="en-US"/>
                </w:rPr>
                <w:t>5</w:t>
              </w:r>
              <w:bookmarkEnd w:id="190"/>
              <w:r w:rsidR="00E66CCF">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r>
              <w:rPr>
                <w:color w:val="312E25"/>
                <w:sz w:val="22"/>
                <w:szCs w:val="22"/>
              </w:rPr>
              <w:t>Iub/Iur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w:t>
              </w:r>
              <w:bookmarkStart w:id="191" w:name="_Hlt382261240"/>
              <w:r w:rsidR="00E66CCF">
                <w:rPr>
                  <w:color w:val="0000FF"/>
                  <w:sz w:val="22"/>
                  <w:szCs w:val="22"/>
                  <w:u w:val="single"/>
                  <w:lang w:val="en-US"/>
                </w:rPr>
                <w:t>4</w:t>
              </w:r>
              <w:bookmarkEnd w:id="191"/>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w:t>
              </w:r>
              <w:bookmarkStart w:id="192" w:name="_Hlt382260594"/>
              <w:r w:rsidR="00E66CCF">
                <w:rPr>
                  <w:color w:val="0000FF"/>
                  <w:sz w:val="22"/>
                  <w:szCs w:val="22"/>
                  <w:u w:val="single"/>
                  <w:lang w:val="en-US"/>
                </w:rPr>
                <w:t>3</w:t>
              </w:r>
              <w:bookmarkEnd w:id="192"/>
              <w:r w:rsidR="00E66CCF">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193" w:name="_Hlt382261347"/>
              <w:r w:rsidR="00E66CCF">
                <w:rPr>
                  <w:color w:val="0000FF"/>
                  <w:sz w:val="22"/>
                  <w:szCs w:val="22"/>
                  <w:u w:val="single"/>
                  <w:lang w:val="en-US"/>
                </w:rPr>
                <w:t>3</w:t>
              </w:r>
              <w:bookmarkEnd w:id="193"/>
              <w:r w:rsidR="00E66CCF">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Handover for realtime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r>
              <w:rPr>
                <w:sz w:val="22"/>
                <w:szCs w:val="22"/>
                <w:lang w:val="en-US"/>
              </w:rPr>
              <w:t>Genband</w:t>
            </w:r>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194" w:name="_Hlt382261429"/>
              <w:r w:rsidR="00E66CCF">
                <w:rPr>
                  <w:color w:val="0000FF"/>
                  <w:sz w:val="22"/>
                  <w:szCs w:val="22"/>
                  <w:u w:val="single"/>
                  <w:lang w:val="en-US"/>
                </w:rPr>
                <w:t>3</w:t>
              </w:r>
              <w:bookmarkEnd w:id="194"/>
              <w:r w:rsidR="00E66CCF">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UTRAN TDD low chiprate</w:t>
            </w:r>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r>
              <w:rPr>
                <w:color w:val="312E25"/>
                <w:sz w:val="22"/>
                <w:szCs w:val="22"/>
              </w:rPr>
              <w:t>TrFO/TFO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5" w:history="1">
              <w:r w:rsidR="00E66CCF">
                <w:rPr>
                  <w:color w:val="0000FF"/>
                  <w:sz w:val="22"/>
                  <w:szCs w:val="22"/>
                  <w:u w:val="single"/>
                  <w:lang w:val="en-US"/>
                </w:rPr>
                <w:t>29</w:t>
              </w:r>
              <w:bookmarkStart w:id="195" w:name="_Hlt510826351"/>
              <w:bookmarkStart w:id="196" w:name="_Hlt510826350"/>
              <w:r w:rsidR="00E66CCF">
                <w:rPr>
                  <w:color w:val="0000FF"/>
                  <w:sz w:val="22"/>
                  <w:szCs w:val="22"/>
                  <w:u w:val="single"/>
                  <w:lang w:val="en-US"/>
                </w:rPr>
                <w:t>.</w:t>
              </w:r>
              <w:bookmarkEnd w:id="195"/>
              <w:bookmarkEnd w:id="196"/>
              <w:r w:rsidR="00E66CCF">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7" w:history="1">
              <w:r w:rsidR="00E66CCF">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8" w:history="1">
              <w:r w:rsidR="00E66CCF">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0" w:history="1">
              <w:r w:rsidR="00E66CCF">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1" w:history="1">
              <w:r w:rsidR="00E66CCF">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ZHANG, Hongzhou</w:t>
            </w:r>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w:t>
              </w:r>
              <w:bookmarkStart w:id="197" w:name="_Hlt290558789"/>
              <w:r w:rsidR="00E66CCF">
                <w:rPr>
                  <w:color w:val="0000FF"/>
                  <w:sz w:val="22"/>
                  <w:szCs w:val="22"/>
                  <w:u w:val="single"/>
                  <w:lang w:val="en-US"/>
                </w:rPr>
                <w:t>.</w:t>
              </w:r>
              <w:bookmarkEnd w:id="197"/>
              <w:r w:rsidR="00E66CCF">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(LPPa)</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rStyle w:val="Hyperlink"/>
                  <w:rFonts w:cs="Arial"/>
                  <w:bCs/>
                  <w:sz w:val="22"/>
                  <w:szCs w:val="22"/>
                  <w:lang w:val="en-US"/>
                </w:rPr>
                <w:t>36.</w:t>
              </w:r>
              <w:bookmarkStart w:id="198" w:name="_Hlt331857024"/>
              <w:bookmarkStart w:id="199" w:name="_Hlt331857025"/>
              <w:r w:rsidR="00E66CCF">
                <w:rPr>
                  <w:rStyle w:val="Hyperlink"/>
                  <w:rFonts w:cs="Arial"/>
                  <w:bCs/>
                  <w:sz w:val="22"/>
                  <w:szCs w:val="22"/>
                  <w:lang w:val="en-US"/>
                </w:rPr>
                <w:t>4</w:t>
              </w:r>
              <w:bookmarkEnd w:id="198"/>
              <w:bookmarkEnd w:id="199"/>
              <w:r w:rsidR="00E66CCF">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r>
              <w:rPr>
                <w:color w:val="312E25"/>
                <w:sz w:val="22"/>
                <w:szCs w:val="22"/>
              </w:rPr>
              <w:t>SLm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r>
              <w:rPr>
                <w:sz w:val="22"/>
                <w:szCs w:val="22"/>
                <w:lang w:val="en-US"/>
              </w:rPr>
              <w:t>TruePosition</w:t>
            </w:r>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8" w:history="1">
              <w:r w:rsidR="00E66CCF">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r>
              <w:rPr>
                <w:color w:val="312E25"/>
                <w:sz w:val="22"/>
                <w:szCs w:val="22"/>
              </w:rPr>
              <w:t>SLm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r>
              <w:rPr>
                <w:sz w:val="22"/>
                <w:szCs w:val="22"/>
                <w:lang w:val="en-US"/>
              </w:rPr>
              <w:t>TruePosition</w:t>
            </w:r>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09" w:history="1">
              <w:r w:rsidR="00E66CCF">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r>
              <w:rPr>
                <w:color w:val="312E25"/>
                <w:sz w:val="22"/>
                <w:szCs w:val="22"/>
              </w:rPr>
              <w:t>SLm Signaling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r>
              <w:rPr>
                <w:sz w:val="22"/>
                <w:szCs w:val="22"/>
                <w:lang w:val="en-US"/>
              </w:rPr>
              <w:t>TruePosition</w:t>
            </w:r>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r>
              <w:rPr>
                <w:color w:val="312E25"/>
                <w:sz w:val="22"/>
                <w:szCs w:val="22"/>
              </w:rPr>
              <w:t>SLm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r>
              <w:rPr>
                <w:sz w:val="22"/>
                <w:szCs w:val="22"/>
                <w:lang w:val="en-US"/>
              </w:rPr>
              <w:t>TruePosition</w:t>
            </w:r>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application protocol (XwAP)</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6" w:history="1">
              <w:r w:rsidR="00E66CCF">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Study on SON for eCoMP</w:t>
            </w:r>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rStyle w:val="Hyperlink"/>
                  <w:rFonts w:cs="Arial"/>
                  <w:bCs/>
                  <w:sz w:val="22"/>
                  <w:szCs w:val="22"/>
                  <w:lang w:val="en-US"/>
                </w:rPr>
                <w:t>36.</w:t>
              </w:r>
              <w:bookmarkStart w:id="200" w:name="_Hlt510827104"/>
              <w:r w:rsidR="00E66CCF">
                <w:rPr>
                  <w:rStyle w:val="Hyperlink"/>
                  <w:rFonts w:cs="Arial"/>
                  <w:bCs/>
                  <w:sz w:val="22"/>
                  <w:szCs w:val="22"/>
                  <w:lang w:val="en-US"/>
                </w:rPr>
                <w:t>7</w:t>
              </w:r>
              <w:bookmarkEnd w:id="200"/>
              <w:r w:rsidR="00E66CCF">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HU, Haijing</w:t>
            </w:r>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SIVAPATHALINGHAM, Sivavakeesar</w:t>
            </w:r>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ZHANG, Miaoqi</w:t>
            </w:r>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Study on Flexible eNB-ID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rStyle w:val="Hyperlink"/>
                  <w:rFonts w:cs="Arial"/>
                  <w:bCs/>
                  <w:sz w:val="22"/>
                  <w:szCs w:val="22"/>
                  <w:lang w:val="en-US"/>
                </w:rPr>
                <w:t>36.898</w:t>
              </w:r>
            </w:hyperlink>
            <w:hyperlink r:id="rId125"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6" w:history="1">
              <w:r w:rsidR="00E66CCF">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w:t>
              </w:r>
              <w:bookmarkStart w:id="201" w:name="_Hlt272147433"/>
              <w:r w:rsidR="00E66CCF">
                <w:rPr>
                  <w:color w:val="0000FF"/>
                  <w:sz w:val="22"/>
                  <w:szCs w:val="22"/>
                  <w:u w:val="single"/>
                  <w:lang w:val="en-US"/>
                </w:rPr>
                <w:t>.</w:t>
              </w:r>
              <w:bookmarkStart w:id="202" w:name="_Hlt290557855"/>
              <w:bookmarkEnd w:id="201"/>
              <w:r w:rsidR="00E66CCF">
                <w:rPr>
                  <w:color w:val="0000FF"/>
                  <w:sz w:val="22"/>
                  <w:szCs w:val="22"/>
                  <w:u w:val="single"/>
                  <w:lang w:val="en-US"/>
                </w:rPr>
                <w:t>9</w:t>
              </w:r>
              <w:bookmarkStart w:id="203" w:name="_Hlt290558354"/>
              <w:bookmarkStart w:id="204" w:name="_Hlt290558795"/>
              <w:bookmarkEnd w:id="202"/>
              <w:r w:rsidR="00E66CCF">
                <w:rPr>
                  <w:color w:val="0000FF"/>
                  <w:sz w:val="22"/>
                  <w:szCs w:val="22"/>
                  <w:u w:val="single"/>
                  <w:lang w:val="en-US"/>
                </w:rPr>
                <w:t>2</w:t>
              </w:r>
              <w:bookmarkEnd w:id="203"/>
              <w:bookmarkEnd w:id="204"/>
              <w:r w:rsidR="00E66CCF">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HAN, Xingyu</w:t>
            </w:r>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29" w:history="1">
              <w:r w:rsidR="00E66CCF">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r>
              <w:rPr>
                <w:color w:val="312E25"/>
                <w:sz w:val="22"/>
                <w:szCs w:val="22"/>
              </w:rPr>
              <w:t>Iuant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r>
              <w:rPr>
                <w:color w:val="312E25"/>
                <w:sz w:val="22"/>
                <w:szCs w:val="22"/>
              </w:rPr>
              <w:t>Iuant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r>
              <w:rPr>
                <w:color w:val="312E25"/>
                <w:sz w:val="22"/>
                <w:szCs w:val="22"/>
              </w:rPr>
              <w:t>Iuant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r>
              <w:rPr>
                <w:color w:val="312E25"/>
                <w:sz w:val="22"/>
                <w:szCs w:val="22"/>
              </w:rPr>
              <w:t>Iuant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3" w:history="1">
              <w:r w:rsidR="00E66CCF">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4" w:history="1">
              <w:r w:rsidR="00E66CCF">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7" w:history="1">
              <w:r w:rsidR="00E66CCF">
                <w:rPr>
                  <w:rStyle w:val="Hyperlink"/>
                  <w:rFonts w:cs="Arial"/>
                  <w:sz w:val="22"/>
                  <w:szCs w:val="22"/>
                </w:rPr>
                <w:t>37.48</w:t>
              </w:r>
              <w:bookmarkStart w:id="205" w:name="_Hlt99987030"/>
              <w:bookmarkStart w:id="206" w:name="_Hlt99987031"/>
              <w:r w:rsidR="00E66CCF">
                <w:rPr>
                  <w:rStyle w:val="Hyperlink"/>
                  <w:rFonts w:cs="Arial"/>
                  <w:sz w:val="22"/>
                  <w:szCs w:val="22"/>
                </w:rPr>
                <w:t>0</w:t>
              </w:r>
              <w:bookmarkEnd w:id="205"/>
              <w:bookmarkEnd w:id="206"/>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w:t>
              </w:r>
              <w:bookmarkStart w:id="207" w:name="_Hlt99987012"/>
              <w:bookmarkStart w:id="208" w:name="_Hlt99987013"/>
              <w:r w:rsidR="00E66CCF">
                <w:rPr>
                  <w:rStyle w:val="Hyperlink"/>
                  <w:rFonts w:cs="Arial"/>
                  <w:sz w:val="22"/>
                  <w:szCs w:val="22"/>
                </w:rPr>
                <w:t>4</w:t>
              </w:r>
              <w:bookmarkEnd w:id="207"/>
              <w:bookmarkEnd w:id="208"/>
              <w:r w:rsidR="00E66CCF">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37.4</w:t>
              </w:r>
              <w:bookmarkStart w:id="209" w:name="_Hlt99987001"/>
              <w:bookmarkStart w:id="210" w:name="_Hlt99987002"/>
              <w:r w:rsidR="00E66CCF">
                <w:rPr>
                  <w:rStyle w:val="Hyperlink"/>
                  <w:rFonts w:cs="Arial"/>
                  <w:sz w:val="22"/>
                  <w:szCs w:val="22"/>
                </w:rPr>
                <w:t>8</w:t>
              </w:r>
              <w:bookmarkEnd w:id="209"/>
              <w:bookmarkEnd w:id="210"/>
              <w:r w:rsidR="00E66CCF">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11" w:name="_Hlt99986986"/>
              <w:bookmarkStart w:id="212" w:name="_Hlt99986987"/>
              <w:r w:rsidR="00E66CCF">
                <w:rPr>
                  <w:rStyle w:val="Hyperlink"/>
                  <w:rFonts w:cs="Arial"/>
                  <w:sz w:val="22"/>
                  <w:szCs w:val="22"/>
                </w:rPr>
                <w:t>8</w:t>
              </w:r>
              <w:bookmarkEnd w:id="211"/>
              <w:bookmarkEnd w:id="212"/>
              <w:r w:rsidR="00E66CCF">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1" w:history="1">
              <w:r w:rsidR="00E66CCF">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WU, Jin lian</w:t>
            </w:r>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w:t>
              </w:r>
              <w:bookmarkStart w:id="213" w:name="_Hlt99986847"/>
              <w:bookmarkStart w:id="214" w:name="_Hlt99986848"/>
              <w:r w:rsidR="00E66CCF">
                <w:rPr>
                  <w:rStyle w:val="Hyperlink"/>
                  <w:rFonts w:cs="Arial"/>
                  <w:bCs/>
                  <w:sz w:val="22"/>
                  <w:szCs w:val="22"/>
                  <w:lang w:val="en-US"/>
                </w:rPr>
                <w:t>1</w:t>
              </w:r>
              <w:bookmarkEnd w:id="213"/>
              <w:bookmarkEnd w:id="214"/>
              <w:r w:rsidR="00E66CCF">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rStyle w:val="Hyperlink"/>
                  <w:rFonts w:cs="Arial"/>
                  <w:bCs/>
                  <w:sz w:val="22"/>
                  <w:szCs w:val="22"/>
                  <w:lang w:val="en-US"/>
                </w:rPr>
                <w:t>3</w:t>
              </w:r>
              <w:bookmarkStart w:id="215" w:name="_Hlt510827141"/>
              <w:r w:rsidR="00E66CCF">
                <w:rPr>
                  <w:rStyle w:val="Hyperlink"/>
                  <w:rFonts w:cs="Arial"/>
                  <w:bCs/>
                  <w:sz w:val="22"/>
                  <w:szCs w:val="22"/>
                  <w:lang w:val="en-US"/>
                </w:rPr>
                <w:t>7</w:t>
              </w:r>
              <w:bookmarkEnd w:id="215"/>
              <w:r w:rsidR="00E66CCF">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Study on eNB(s)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0" w:history="1">
              <w:r w:rsidR="00E66CCF">
                <w:rPr>
                  <w:rStyle w:val="Hyperlink"/>
                  <w:rFonts w:cs="Arial"/>
                  <w:sz w:val="22"/>
                  <w:szCs w:val="22"/>
                </w:rPr>
                <w:t>38.4</w:t>
              </w:r>
              <w:bookmarkStart w:id="216" w:name="_Hlt510827158"/>
              <w:r w:rsidR="00E66CCF">
                <w:rPr>
                  <w:rStyle w:val="Hyperlink"/>
                  <w:rFonts w:cs="Arial"/>
                  <w:sz w:val="22"/>
                  <w:szCs w:val="22"/>
                </w:rPr>
                <w:t>0</w:t>
              </w:r>
              <w:bookmarkEnd w:id="216"/>
              <w:r w:rsidR="00E66CCF">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w:t>
              </w:r>
              <w:bookmarkStart w:id="217" w:name="_Hlt510827191"/>
              <w:r w:rsidR="00E66CCF">
                <w:rPr>
                  <w:rStyle w:val="Hyperlink"/>
                  <w:rFonts w:cs="Arial"/>
                  <w:sz w:val="22"/>
                  <w:szCs w:val="22"/>
                </w:rPr>
                <w:t>.</w:t>
              </w:r>
              <w:bookmarkEnd w:id="217"/>
              <w:r w:rsidR="00E66CCF">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18" w:name="_Hlt510827197"/>
              <w:bookmarkStart w:id="219" w:name="_Hlt510827249"/>
              <w:r w:rsidR="00E66CCF">
                <w:rPr>
                  <w:rStyle w:val="Hyperlink"/>
                  <w:rFonts w:cs="Arial"/>
                  <w:sz w:val="22"/>
                  <w:szCs w:val="22"/>
                </w:rPr>
                <w:t>4</w:t>
              </w:r>
              <w:bookmarkEnd w:id="218"/>
              <w:bookmarkEnd w:id="219"/>
              <w:r w:rsidR="00E66CCF">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38.4</w:t>
              </w:r>
              <w:bookmarkStart w:id="220" w:name="_Hlt510827324"/>
              <w:bookmarkStart w:id="221" w:name="_Hlt510827201"/>
              <w:r w:rsidR="00E66CCF">
                <w:rPr>
                  <w:rStyle w:val="Hyperlink"/>
                  <w:rFonts w:cs="Arial"/>
                  <w:sz w:val="22"/>
                  <w:szCs w:val="22"/>
                </w:rPr>
                <w:t>1</w:t>
              </w:r>
              <w:bookmarkEnd w:id="220"/>
              <w:bookmarkEnd w:id="221"/>
              <w:r w:rsidR="00E66CCF">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22" w:name="_Hlt510827205"/>
              <w:r w:rsidR="00E66CCF">
                <w:rPr>
                  <w:rStyle w:val="Hyperlink"/>
                  <w:rFonts w:cs="Arial"/>
                  <w:sz w:val="22"/>
                  <w:szCs w:val="22"/>
                </w:rPr>
                <w:t>1</w:t>
              </w:r>
              <w:bookmarkEnd w:id="222"/>
              <w:r w:rsidR="00E66CCF">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38.41</w:t>
              </w:r>
              <w:bookmarkStart w:id="223" w:name="_Hlt510827389"/>
              <w:r w:rsidR="00E66CCF">
                <w:rPr>
                  <w:rStyle w:val="Hyperlink"/>
                  <w:rFonts w:cs="Arial"/>
                  <w:sz w:val="22"/>
                  <w:szCs w:val="22"/>
                </w:rPr>
                <w:t>4</w:t>
              </w:r>
              <w:bookmarkEnd w:id="223"/>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w:t>
              </w:r>
              <w:bookmarkStart w:id="224" w:name="_Hlt510827398"/>
              <w:r w:rsidR="00E66CCF">
                <w:rPr>
                  <w:rStyle w:val="Hyperlink"/>
                  <w:rFonts w:cs="Arial"/>
                  <w:sz w:val="22"/>
                  <w:szCs w:val="22"/>
                </w:rPr>
                <w:t>4</w:t>
              </w:r>
              <w:bookmarkEnd w:id="224"/>
              <w:r w:rsidR="00E66CCF">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PDU Session User Plane protocol</w:t>
            </w:r>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38.4</w:t>
              </w:r>
              <w:bookmarkStart w:id="225" w:name="_Hlt510827407"/>
              <w:r w:rsidR="00E66CCF">
                <w:rPr>
                  <w:rStyle w:val="Hyperlink"/>
                  <w:rFonts w:cs="Arial"/>
                  <w:sz w:val="22"/>
                  <w:szCs w:val="22"/>
                </w:rPr>
                <w:t>2</w:t>
              </w:r>
              <w:bookmarkEnd w:id="225"/>
              <w:r w:rsidR="00E66CCF">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NG-RAN; Xn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w:t>
              </w:r>
              <w:bookmarkStart w:id="226" w:name="_Hlt510827464"/>
              <w:r w:rsidR="00E66CCF">
                <w:rPr>
                  <w:rStyle w:val="Hyperlink"/>
                  <w:rFonts w:cs="Arial"/>
                  <w:sz w:val="22"/>
                  <w:szCs w:val="22"/>
                </w:rPr>
                <w:t>4</w:t>
              </w:r>
              <w:bookmarkStart w:id="227" w:name="_Hlt510827481"/>
              <w:bookmarkEnd w:id="226"/>
              <w:r w:rsidR="00E66CCF">
                <w:rPr>
                  <w:rStyle w:val="Hyperlink"/>
                  <w:rFonts w:cs="Arial"/>
                  <w:sz w:val="22"/>
                  <w:szCs w:val="22"/>
                </w:rPr>
                <w:t>2</w:t>
              </w:r>
              <w:bookmarkEnd w:id="227"/>
              <w:r w:rsidR="00E66CCF">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NG-RAN; Xn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38.4</w:t>
              </w:r>
              <w:bookmarkStart w:id="228" w:name="_Hlt510827469"/>
              <w:r w:rsidR="00E66CCF">
                <w:rPr>
                  <w:rStyle w:val="Hyperlink"/>
                  <w:rFonts w:cs="Arial"/>
                  <w:sz w:val="22"/>
                  <w:szCs w:val="22"/>
                </w:rPr>
                <w:t>2</w:t>
              </w:r>
              <w:bookmarkEnd w:id="228"/>
              <w:r w:rsidR="00E66CCF">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NG-RAN; Xn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29" w:name="_Hlt510827554"/>
              <w:r w:rsidR="00E66CCF">
                <w:rPr>
                  <w:rStyle w:val="Hyperlink"/>
                  <w:rFonts w:cs="Arial"/>
                  <w:sz w:val="22"/>
                  <w:szCs w:val="22"/>
                </w:rPr>
                <w:t>2</w:t>
              </w:r>
              <w:bookmarkEnd w:id="229"/>
              <w:r w:rsidR="00E66CCF">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NG-RAN; Xn Application Protocol (XnAP)</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30" w:name="_Hlt510827593"/>
              <w:r w:rsidR="00E66CCF">
                <w:rPr>
                  <w:rStyle w:val="Hyperlink"/>
                  <w:rFonts w:cs="Arial"/>
                  <w:sz w:val="22"/>
                  <w:szCs w:val="22"/>
                </w:rPr>
                <w:t>2</w:t>
              </w:r>
              <w:bookmarkEnd w:id="230"/>
              <w:r w:rsidR="00E66CCF">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NG-RAN; Xn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5" w:history="1">
              <w:r w:rsidR="00E66CCF">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6" w:history="1">
              <w:r w:rsidR="00E66CCF">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3" w:history="1">
              <w:r w:rsidR="00E66CCF">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4" w:history="1">
              <w:r w:rsidR="00E66CCF">
                <w:rPr>
                  <w:rStyle w:val="Hyperlink"/>
                  <w:rFonts w:cs="Arial"/>
                  <w:sz w:val="22"/>
                  <w:szCs w:val="22"/>
                </w:rPr>
                <w:t>38.8</w:t>
              </w:r>
              <w:bookmarkStart w:id="231" w:name="_Hlt510828067"/>
              <w:r w:rsidR="00E66CCF">
                <w:rPr>
                  <w:rStyle w:val="Hyperlink"/>
                  <w:rFonts w:cs="Arial"/>
                  <w:sz w:val="22"/>
                  <w:szCs w:val="22"/>
                </w:rPr>
                <w:t>0</w:t>
              </w:r>
              <w:bookmarkEnd w:id="231"/>
              <w:r w:rsidR="00E66CCF">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w:t>
              </w:r>
              <w:bookmarkStart w:id="232" w:name="_Hlt528962040"/>
              <w:bookmarkStart w:id="233" w:name="_Hlt528962039"/>
              <w:r w:rsidR="00E66CCF">
                <w:rPr>
                  <w:rStyle w:val="Hyperlink"/>
                  <w:rFonts w:cs="Arial"/>
                  <w:sz w:val="22"/>
                  <w:szCs w:val="22"/>
                </w:rPr>
                <w:t>8</w:t>
              </w:r>
              <w:bookmarkStart w:id="234" w:name="_Hlt510828089"/>
              <w:bookmarkEnd w:id="232"/>
              <w:bookmarkEnd w:id="233"/>
              <w:r w:rsidR="00E66CCF">
                <w:rPr>
                  <w:rStyle w:val="Hyperlink"/>
                  <w:rFonts w:cs="Arial"/>
                  <w:sz w:val="22"/>
                  <w:szCs w:val="22"/>
                </w:rPr>
                <w:t>.</w:t>
              </w:r>
              <w:bookmarkEnd w:id="234"/>
              <w:r w:rsidR="00E66CCF">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6" w:history="1">
              <w:r w:rsidR="00E66CCF">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Study of further enhancement for disaggregated gNB</w:t>
            </w:r>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38.85</w:t>
              </w:r>
              <w:bookmarkStart w:id="235" w:name="_Hlt77586260"/>
              <w:bookmarkStart w:id="236" w:name="_Hlt77586261"/>
              <w:bookmarkEnd w:id="235"/>
              <w:bookmarkEnd w:id="236"/>
              <w:r w:rsidR="00E66CCF">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w:t>
              </w:r>
              <w:bookmarkStart w:id="237" w:name="_Hlt114824883"/>
              <w:bookmarkStart w:id="238" w:name="_Hlt114824884"/>
              <w:r w:rsidR="00E66CCF">
                <w:rPr>
                  <w:rStyle w:val="Hyperlink"/>
                  <w:rFonts w:cs="Arial"/>
                  <w:sz w:val="22"/>
                  <w:szCs w:val="22"/>
                </w:rPr>
                <w:t>7</w:t>
              </w:r>
              <w:bookmarkEnd w:id="237"/>
              <w:bookmarkEnd w:id="238"/>
              <w:r w:rsidR="00E66CCF">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Study on enhancement for Resiliency of gNB-CU-CP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w:t>
              </w:r>
              <w:bookmarkStart w:id="239" w:name="_Hlt77586323"/>
              <w:bookmarkStart w:id="240" w:name="_Hlt77586322"/>
              <w:bookmarkEnd w:id="239"/>
              <w:bookmarkEnd w:id="240"/>
              <w:r w:rsidR="00E66CCF">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Study on NR QoE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shd w:val="clear" w:color="auto" w:fill="auto"/>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1" w:history="1">
              <w:r w:rsidRPr="003A28B2">
                <w:rPr>
                  <w:rStyle w:val="Hyperlink"/>
                  <w:sz w:val="22"/>
                  <w:szCs w:val="22"/>
                </w:rPr>
                <w:t>38.743</w:t>
              </w:r>
            </w:hyperlink>
          </w:p>
        </w:tc>
        <w:tc>
          <w:tcPr>
            <w:tcW w:w="7654" w:type="dxa"/>
            <w:shd w:val="clear" w:color="auto" w:fill="auto"/>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shd w:val="clear" w:color="auto" w:fill="auto"/>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shd w:val="clear" w:color="auto" w:fill="auto"/>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shd w:val="clear" w:color="auto" w:fill="auto"/>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38.799</w:t>
              </w:r>
            </w:hyperlink>
          </w:p>
        </w:tc>
        <w:tc>
          <w:tcPr>
            <w:tcW w:w="7654" w:type="dxa"/>
            <w:shd w:val="clear" w:color="auto" w:fill="auto"/>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shd w:val="clear" w:color="auto" w:fill="auto"/>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shd w:val="clear" w:color="auto" w:fill="auto"/>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TSG RAN WG3 internal TRs, only visible inside TSG RAN WG3, i.e. existing in Tdocs.</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1" w:name="_Toc528971772"/>
      <w:bookmarkStart w:id="242" w:name="_Toc84238852"/>
      <w:bookmarkStart w:id="243" w:name="_Toc100044850"/>
      <w:bookmarkStart w:id="244" w:name="_Toc100304278"/>
      <w:bookmarkStart w:id="245" w:name="_Toc100304346"/>
      <w:bookmarkStart w:id="246" w:name="_Toc114493052"/>
      <w:bookmarkStart w:id="247" w:name="_Toc101174492"/>
      <w:bookmarkStart w:id="248" w:name="_Toc109604921"/>
      <w:r>
        <w:t>6.1.1</w:t>
      </w:r>
      <w:r>
        <w:tab/>
        <w:t>RAN3 Internal TRs</w:t>
      </w:r>
      <w:bookmarkEnd w:id="241"/>
      <w:bookmarkEnd w:id="242"/>
      <w:bookmarkEnd w:id="243"/>
      <w:bookmarkEnd w:id="244"/>
      <w:bookmarkEnd w:id="245"/>
      <w:bookmarkEnd w:id="246"/>
      <w:bookmarkEnd w:id="247"/>
      <w:bookmarkEnd w:id="248"/>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r>
              <w:t>Iur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r>
              <w:t>Sungho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Improved usage of DL resource in FDD for CCTrCHs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r>
              <w:rPr>
                <w:lang w:val="fr-FR"/>
              </w:rPr>
              <w:t>Ie-Hong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Erik Slotboom</w:t>
            </w:r>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Tuomas Hakuli</w:t>
            </w:r>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Yann Sehedic</w:t>
            </w:r>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FDD Enhanced Uplink: UTRAN Iub/Iur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7.68Mcps TDD option: UTRAN Iub/Iur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r>
              <w:t>IPWireless</w:t>
            </w:r>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3.84 Mcps TDD Enhanced Uplink: UTRAN Iub/Iur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1.28 Mcps TDD Enhanced Uplink</w:t>
            </w:r>
          </w:p>
        </w:tc>
        <w:tc>
          <w:tcPr>
            <w:tcW w:w="1276" w:type="dxa"/>
          </w:tcPr>
          <w:p w14:paraId="12AC6300" w14:textId="77777777" w:rsidR="00E66CCF" w:rsidRDefault="00000000">
            <w:pPr>
              <w:pStyle w:val="TAL0"/>
              <w:keepNext w:val="0"/>
              <w:keepLines w:val="0"/>
            </w:pPr>
            <w:r>
              <w:t>Haijing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Home NodeB,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Masatoshi Nakamata</w:t>
            </w:r>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Masatoshi Nakamata</w:t>
            </w:r>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49" w:name="_Toc114493053"/>
      <w:bookmarkStart w:id="250" w:name="_Toc528971773"/>
      <w:bookmarkStart w:id="251" w:name="_Toc100304347"/>
      <w:bookmarkStart w:id="252" w:name="_Toc109604922"/>
      <w:bookmarkStart w:id="253" w:name="_Toc100044851"/>
      <w:bookmarkStart w:id="254" w:name="_Toc101174493"/>
      <w:bookmarkStart w:id="255" w:name="_Toc84238853"/>
      <w:bookmarkStart w:id="256" w:name="_Toc100304279"/>
      <w:r>
        <w:lastRenderedPageBreak/>
        <w:t>6.2</w:t>
      </w:r>
      <w:r>
        <w:tab/>
        <w:t>Work and study items relevant for TSG RAN WG3</w:t>
      </w:r>
      <w:bookmarkEnd w:id="249"/>
      <w:bookmarkEnd w:id="250"/>
      <w:bookmarkEnd w:id="251"/>
      <w:bookmarkEnd w:id="252"/>
      <w:bookmarkEnd w:id="253"/>
      <w:bookmarkEnd w:id="254"/>
      <w:bookmarkEnd w:id="255"/>
      <w:bookmarkEnd w:id="256"/>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57"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57"/>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Core part: eNB(s)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Study on enhancement for disaggregated gNB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Core part: 5G V2X with NR sidelink</w:t>
            </w:r>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Core part: Support for NavIC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Study on NR QoE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3"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Core part: Enhanced eNB(s)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r>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4" w:history="1">
              <w:r>
                <w:rPr>
                  <w:rFonts w:cs="Arial"/>
                  <w:color w:val="000000"/>
                </w:rPr>
                <w:t>RP-2</w:t>
              </w:r>
              <w:bookmarkStart w:id="258" w:name="_Hlt69461809"/>
              <w:bookmarkStart w:id="259" w:name="_Hlt69461808"/>
              <w:r>
                <w:rPr>
                  <w:rFonts w:cs="Arial"/>
                  <w:color w:val="000000"/>
                </w:rPr>
                <w:t>1</w:t>
              </w:r>
              <w:bookmarkEnd w:id="258"/>
              <w:bookmarkEnd w:id="259"/>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Core part: NR_redcap</w:t>
            </w:r>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Core part: NR Sidelink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5" w:history="1">
              <w:r>
                <w:rPr>
                  <w:rFonts w:cs="Arial"/>
                  <w:color w:val="000000"/>
                </w:rPr>
                <w:t>RP-21</w:t>
              </w:r>
              <w:bookmarkStart w:id="260" w:name="_Hlt83910994"/>
              <w:bookmarkStart w:id="261" w:name="_Hlt83910993"/>
              <w:bookmarkStart w:id="262" w:name="_Hlt83911017"/>
              <w:r>
                <w:rPr>
                  <w:rFonts w:cs="Arial"/>
                  <w:color w:val="000000"/>
                </w:rPr>
                <w:t>2</w:t>
              </w:r>
              <w:bookmarkEnd w:id="260"/>
              <w:bookmarkEnd w:id="261"/>
              <w:bookmarkEnd w:id="262"/>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Core part: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r>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NB-IoT/eMTC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6"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Core part: NR sidelink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r>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89"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0"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1"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2"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3"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4"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r>
              <w:rPr>
                <w:rFonts w:cs="Calibri"/>
                <w:szCs w:val="18"/>
                <w:lang w:eastAsia="en-US"/>
              </w:rPr>
              <w:t>FS_NR_AIML_NGRAN_enh</w:t>
            </w:r>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5" w:history="1">
              <w:r>
                <w:rPr>
                  <w:rStyle w:val="Hyperlink"/>
                  <w:rFonts w:cs="Arial"/>
                  <w:szCs w:val="18"/>
                  <w:lang w:eastAsia="en-GB"/>
                </w:rPr>
                <w:t>RP-240323</w:t>
              </w:r>
            </w:hyperlink>
          </w:p>
        </w:tc>
        <w:bookmarkStart w:id="263"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63"/>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r w:rsidRPr="00710A9B">
              <w:rPr>
                <w:rFonts w:cs="Arial"/>
                <w:color w:val="000000"/>
                <w:szCs w:val="18"/>
              </w:rPr>
              <w:t>FS_Ambient_IoT_solutions</w:t>
            </w:r>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776D3725"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6"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35985C62" w:rsidR="009D02D1" w:rsidRDefault="009D02D1" w:rsidP="009D02D1">
            <w:pPr>
              <w:pStyle w:val="TAL0"/>
              <w:keepNext w:val="0"/>
              <w:keepLines w:val="0"/>
              <w:rPr>
                <w:rStyle w:val="Hyperlink"/>
                <w:rFonts w:cs="Arial"/>
                <w:szCs w:val="18"/>
              </w:rPr>
            </w:pPr>
            <w:r>
              <w:t xml:space="preserve"> </w:t>
            </w:r>
            <w:hyperlink r:id="rId197"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6C4E9B" w:rsidRDefault="009D02D1" w:rsidP="009D02D1">
            <w:pPr>
              <w:pStyle w:val="TAL0"/>
              <w:keepNext w:val="0"/>
              <w:keepLines w:val="0"/>
              <w:rPr>
                <w:rFonts w:cs="Arial"/>
                <w:b/>
                <w:bCs/>
                <w:color w:val="000000"/>
                <w:szCs w:val="18"/>
              </w:rPr>
            </w:pPr>
            <w:r w:rsidRPr="006C4E9B">
              <w:rPr>
                <w:rFonts w:cs="Arial"/>
                <w:b/>
                <w:bCs/>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NR_duplex_evo-Core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2A24AA62" w:rsidR="009D02D1" w:rsidRDefault="009D02D1" w:rsidP="009D02D1">
            <w:pPr>
              <w:pStyle w:val="TAL0"/>
              <w:keepNext w:val="0"/>
              <w:keepLines w:val="0"/>
              <w:rPr>
                <w:rFonts w:cs="Arial"/>
                <w:color w:val="000000"/>
                <w:szCs w:val="18"/>
              </w:rPr>
            </w:pPr>
            <w:hyperlink r:id="rId198" w:history="1">
              <w:r>
                <w:rPr>
                  <w:rStyle w:val="Hyperlink"/>
                  <w:rFonts w:cs="Arial"/>
                  <w:szCs w:val="18"/>
                </w:rPr>
                <w:t>RP-241614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33E972B7" w:rsidR="009D02D1" w:rsidRDefault="00486B73" w:rsidP="009D02D1">
            <w:pPr>
              <w:pStyle w:val="TAL0"/>
              <w:keepNext w:val="0"/>
              <w:keepLines w:val="0"/>
              <w:rPr>
                <w:rFonts w:cs="Arial"/>
                <w:color w:val="000000"/>
                <w:szCs w:val="18"/>
              </w:rPr>
            </w:pPr>
            <w:hyperlink r:id="rId199" w:history="1">
              <w:r w:rsidRPr="00486B73">
                <w:rPr>
                  <w:rStyle w:val="Hyperlink"/>
                  <w:rFonts w:cs="Arial"/>
                  <w:szCs w:val="18"/>
                </w:rPr>
                <w:t>RP-242877</w:t>
              </w:r>
            </w:hyperlink>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6C4E9B" w:rsidRDefault="009D02D1" w:rsidP="009D02D1">
            <w:pPr>
              <w:pStyle w:val="TAL0"/>
              <w:keepNext w:val="0"/>
              <w:keepLines w:val="0"/>
              <w:rPr>
                <w:rFonts w:cs="Arial"/>
                <w:b/>
                <w:bCs/>
                <w:color w:val="000000"/>
                <w:szCs w:val="18"/>
              </w:rPr>
            </w:pPr>
            <w:r w:rsidRPr="006C4E9B">
              <w:rPr>
                <w:rFonts w:cs="Arial"/>
                <w:b/>
                <w:bCs/>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NR_AIML_air-Core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1DE29C17" w:rsidR="009D02D1" w:rsidRDefault="009D02D1" w:rsidP="009D02D1">
            <w:pPr>
              <w:pStyle w:val="TAL0"/>
              <w:keepNext w:val="0"/>
              <w:keepLines w:val="0"/>
              <w:rPr>
                <w:rFonts w:cs="Arial"/>
                <w:color w:val="000000"/>
                <w:szCs w:val="18"/>
              </w:rPr>
            </w:pPr>
            <w:r w:rsidRPr="0057157B">
              <w:rPr>
                <w:rStyle w:val="Hyperlink"/>
                <w:rFonts w:cs="Arial"/>
                <w:szCs w:val="18"/>
              </w:rPr>
              <w:t>RP-243244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98AEE62" w:rsidR="00486B73" w:rsidRPr="00486B73" w:rsidRDefault="00486B73" w:rsidP="009D02D1">
            <w:pPr>
              <w:pStyle w:val="TAL0"/>
              <w:keepNext w:val="0"/>
              <w:keepLines w:val="0"/>
              <w:rPr>
                <w:rFonts w:cs="Arial"/>
                <w:color w:val="0000FF"/>
                <w:szCs w:val="18"/>
                <w:u w:val="single"/>
              </w:rPr>
            </w:pPr>
            <w:hyperlink r:id="rId200" w:history="1">
              <w:r w:rsidRPr="00486B73">
                <w:rPr>
                  <w:rStyle w:val="Hyperlink"/>
                  <w:rFonts w:cs="Arial"/>
                  <w:szCs w:val="18"/>
                </w:rPr>
                <w:t>RP-242503</w:t>
              </w:r>
            </w:hyperlink>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1FEBE2A0"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4464CD20" w:rsidR="009D02D1" w:rsidRDefault="009D02D1" w:rsidP="009D02D1">
            <w:pPr>
              <w:pStyle w:val="TAL0"/>
              <w:keepNext w:val="0"/>
              <w:keepLines w:val="0"/>
              <w:rPr>
                <w:rFonts w:cs="Arial"/>
                <w:color w:val="000000"/>
                <w:szCs w:val="18"/>
              </w:rPr>
            </w:pPr>
            <w:hyperlink r:id="rId201" w:history="1">
              <w:r w:rsidRPr="00BF5CD9">
                <w:rPr>
                  <w:rStyle w:val="Hyperlink"/>
                  <w:rFonts w:cs="Arial"/>
                  <w:szCs w:val="18"/>
                </w:rPr>
                <w:t>RP-241824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01E7D8C8" w:rsidR="009D02D1" w:rsidRDefault="00486B73" w:rsidP="009D02D1">
            <w:pPr>
              <w:pStyle w:val="TAL0"/>
              <w:keepNext w:val="0"/>
              <w:keepLines w:val="0"/>
              <w:rPr>
                <w:rFonts w:cs="Arial"/>
                <w:color w:val="000000"/>
                <w:szCs w:val="18"/>
              </w:rPr>
            </w:pPr>
            <w:r>
              <w:rPr>
                <w:rStyle w:val="Hyperlink"/>
                <w:rFonts w:cs="Arial"/>
                <w:szCs w:val="18"/>
              </w:rPr>
              <w:t>RP-242619</w:t>
            </w:r>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lastRenderedPageBreak/>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710A9B" w:rsidRDefault="009D02D1" w:rsidP="009D02D1">
            <w:pPr>
              <w:pStyle w:val="TAL0"/>
              <w:keepNext w:val="0"/>
              <w:keepLines w:val="0"/>
              <w:rPr>
                <w:rFonts w:cs="Arial"/>
                <w:color w:val="000000"/>
                <w:szCs w:val="18"/>
              </w:rPr>
            </w:pPr>
            <w:r w:rsidRPr="00710A9B">
              <w:rPr>
                <w:rFonts w:cs="Arial"/>
                <w:color w:val="000000"/>
                <w:szCs w:val="18"/>
              </w:rPr>
              <w:t>Ambient_IoT_Solutions-Core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7584B304" w:rsidR="009D02D1" w:rsidDel="006C4E9B" w:rsidRDefault="009D02D1" w:rsidP="009D02D1">
            <w:pPr>
              <w:pStyle w:val="TAL0"/>
              <w:keepNext w:val="0"/>
              <w:keepLines w:val="0"/>
              <w:rPr>
                <w:rFonts w:cs="Arial"/>
                <w:color w:val="000000"/>
                <w:szCs w:val="18"/>
              </w:rPr>
            </w:pPr>
            <w:r>
              <w:rPr>
                <w:rFonts w:cs="Arial" w:hint="eastAsia"/>
                <w:color w:val="000000"/>
                <w:szCs w:val="18"/>
              </w:rPr>
              <w:t>Open</w:t>
            </w:r>
          </w:p>
        </w:tc>
        <w:tc>
          <w:tcPr>
            <w:tcW w:w="1134" w:type="dxa"/>
            <w:tcBorders>
              <w:top w:val="single" w:sz="4" w:space="0" w:color="auto"/>
              <w:left w:val="nil"/>
              <w:bottom w:val="single" w:sz="4" w:space="0" w:color="auto"/>
              <w:right w:val="nil"/>
            </w:tcBorders>
            <w:vAlign w:val="center"/>
          </w:tcPr>
          <w:p w14:paraId="135DBBA8" w14:textId="74EE57EE" w:rsidR="009D02D1" w:rsidRDefault="00C8599D" w:rsidP="009D02D1">
            <w:pPr>
              <w:pStyle w:val="TAL0"/>
              <w:keepNext w:val="0"/>
              <w:keepLines w:val="0"/>
            </w:pPr>
            <w:hyperlink r:id="rId202" w:history="1">
              <w:r w:rsidR="009D02D1" w:rsidRPr="00C8599D">
                <w:rPr>
                  <w:rStyle w:val="Hyperlink"/>
                </w:rPr>
                <w:t>RP-243326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04430E4E" w:rsidR="009D02D1" w:rsidRDefault="009D02D1" w:rsidP="009D02D1">
            <w:pPr>
              <w:pStyle w:val="TAL0"/>
              <w:keepNext w:val="0"/>
              <w:keepLines w:val="0"/>
            </w:pPr>
            <w:r>
              <w:rPr>
                <w:rFonts w:hint="eastAsia"/>
              </w:rPr>
              <w:t>-</w:t>
            </w:r>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710A9B" w:rsidRDefault="009D02D1" w:rsidP="009D02D1">
            <w:pPr>
              <w:pStyle w:val="TAL0"/>
              <w:keepNext w:val="0"/>
              <w:keepLines w:val="0"/>
              <w:rPr>
                <w:rFonts w:cs="Arial"/>
                <w:color w:val="000000"/>
                <w:szCs w:val="18"/>
              </w:rPr>
            </w:pPr>
            <w:r w:rsidRPr="00710A9B">
              <w:rPr>
                <w:rFonts w:cs="Arial"/>
                <w:color w:val="000000"/>
                <w:szCs w:val="18"/>
              </w:rPr>
              <w:t>Netw_Energy_NR_enh</w:t>
            </w:r>
            <w:r w:rsidRPr="00710A9B">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77777777" w:rsidR="009D02D1" w:rsidRPr="00792690" w:rsidRDefault="009D02D1" w:rsidP="009D02D1">
            <w:pPr>
              <w:pStyle w:val="TAL0"/>
              <w:keepNext w:val="0"/>
              <w:keepLines w:val="0"/>
              <w:rPr>
                <w:rFonts w:cs="Arial"/>
                <w:color w:val="000000"/>
                <w:szCs w:val="18"/>
              </w:rPr>
            </w:pPr>
            <w:bookmarkStart w:id="264" w:name="_Hlk189560841"/>
            <w:r w:rsidRPr="00792690">
              <w:rPr>
                <w:rFonts w:cs="Arial"/>
                <w:i/>
                <w:iCs/>
                <w:color w:val="000000"/>
                <w:sz w:val="16"/>
                <w:szCs w:val="16"/>
              </w:rPr>
              <w:t xml:space="preserve">(*Impacted TS: </w:t>
            </w:r>
            <w:bookmarkEnd w:id="264"/>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36742675" w:rsidR="009D02D1" w:rsidRDefault="009D02D1" w:rsidP="009D02D1">
            <w:pPr>
              <w:pStyle w:val="TAL0"/>
              <w:keepNext w:val="0"/>
              <w:keepLines w:val="0"/>
              <w:rPr>
                <w:rFonts w:cs="Arial"/>
                <w:color w:val="000000"/>
                <w:szCs w:val="18"/>
              </w:rPr>
            </w:pPr>
            <w:hyperlink r:id="rId203" w:history="1">
              <w:r w:rsidRPr="00BF5CD9">
                <w:rPr>
                  <w:rStyle w:val="Hyperlink"/>
                  <w:rFonts w:cs="Arial"/>
                  <w:szCs w:val="18"/>
                </w:rPr>
                <w:t>RP-242354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4F96EF2F" w:rsidR="009D02D1" w:rsidRDefault="00486B73" w:rsidP="009D02D1">
            <w:pPr>
              <w:pStyle w:val="TAL0"/>
              <w:keepNext w:val="0"/>
              <w:keepLines w:val="0"/>
              <w:rPr>
                <w:rFonts w:cs="Arial"/>
                <w:color w:val="000000"/>
                <w:szCs w:val="18"/>
              </w:rPr>
            </w:pPr>
            <w:hyperlink r:id="rId204" w:history="1">
              <w:r w:rsidRPr="00486B73">
                <w:rPr>
                  <w:rStyle w:val="Hyperlink"/>
                  <w:rFonts w:cs="Arial"/>
                  <w:szCs w:val="18"/>
                </w:rPr>
                <w:t>RP-242498</w:t>
              </w:r>
            </w:hyperlink>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710A9B" w:rsidRDefault="009D02D1" w:rsidP="009D02D1">
            <w:pPr>
              <w:pStyle w:val="TAL0"/>
              <w:keepNext w:val="0"/>
              <w:keepLines w:val="0"/>
              <w:rPr>
                <w:rFonts w:cs="Arial"/>
                <w:color w:val="000000"/>
                <w:szCs w:val="18"/>
              </w:rPr>
            </w:pPr>
            <w:r w:rsidRPr="00710A9B">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27EE791E"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9B725CC" w14:textId="01258E4C" w:rsidR="009D02D1" w:rsidRDefault="00C8599D" w:rsidP="009D02D1">
            <w:pPr>
              <w:pStyle w:val="TAL0"/>
              <w:keepNext w:val="0"/>
              <w:keepLines w:val="0"/>
            </w:pPr>
            <w:hyperlink r:id="rId205" w:history="1">
              <w:r w:rsidR="009D02D1" w:rsidRPr="00C8599D">
                <w:rPr>
                  <w:rStyle w:val="Hyperlink"/>
                </w:rPr>
                <w:t>RP-243290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7ED4FE26" w:rsidR="009D02D1" w:rsidRDefault="009D02D1" w:rsidP="009D02D1">
            <w:pPr>
              <w:pStyle w:val="TAL0"/>
              <w:keepNext w:val="0"/>
              <w:keepLines w:val="0"/>
            </w:pPr>
            <w:r>
              <w:rPr>
                <w:rFonts w:hint="eastAsia"/>
              </w:rPr>
              <w:t>-</w:t>
            </w:r>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20DA8D55" w:rsidR="009D02D1" w:rsidRDefault="009D02D1" w:rsidP="009D02D1">
            <w:pPr>
              <w:pStyle w:val="TAL0"/>
              <w:keepNext w:val="0"/>
              <w:keepLines w:val="0"/>
              <w:rPr>
                <w:rFonts w:cs="Arial"/>
                <w:color w:val="000000"/>
                <w:szCs w:val="18"/>
              </w:rPr>
            </w:pPr>
            <w:hyperlink r:id="rId206" w:history="1">
              <w:r w:rsidRPr="00BF5CD9">
                <w:rPr>
                  <w:rStyle w:val="Hyperlink"/>
                  <w:rFonts w:cs="Arial"/>
                  <w:szCs w:val="18"/>
                </w:rPr>
                <w:t>RP-242356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7B6CA8E7" w:rsidR="009D02D1" w:rsidRDefault="00486B73" w:rsidP="009D02D1">
            <w:pPr>
              <w:pStyle w:val="TAL0"/>
              <w:keepNext w:val="0"/>
              <w:keepLines w:val="0"/>
              <w:rPr>
                <w:rFonts w:cs="Arial"/>
                <w:color w:val="000000"/>
                <w:szCs w:val="18"/>
              </w:rPr>
            </w:pPr>
            <w:hyperlink r:id="rId207" w:history="1">
              <w:r w:rsidRPr="00486B73">
                <w:rPr>
                  <w:rStyle w:val="Hyperlink"/>
                  <w:rFonts w:cs="Arial"/>
                  <w:szCs w:val="18"/>
                </w:rPr>
                <w:t>RP-242790</w:t>
              </w:r>
            </w:hyperlink>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12989A82" w:rsidR="009D02D1" w:rsidRDefault="00C8599D" w:rsidP="009D02D1">
            <w:pPr>
              <w:pStyle w:val="TAL0"/>
              <w:keepNext w:val="0"/>
              <w:keepLines w:val="0"/>
              <w:rPr>
                <w:rFonts w:cs="Arial"/>
                <w:color w:val="000000"/>
                <w:szCs w:val="18"/>
              </w:rPr>
            </w:pPr>
            <w:hyperlink r:id="rId208" w:history="1">
              <w:r w:rsidR="009D02D1" w:rsidRPr="00C8599D">
                <w:rPr>
                  <w:rStyle w:val="Hyperlink"/>
                  <w:rFonts w:cs="Arial"/>
                  <w:szCs w:val="18"/>
                </w:rPr>
                <w:t>RP-243278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036C38FC" w:rsidR="009D02D1" w:rsidRDefault="00486B73" w:rsidP="009D02D1">
            <w:pPr>
              <w:pStyle w:val="TAL0"/>
              <w:keepNext w:val="0"/>
              <w:keepLines w:val="0"/>
              <w:rPr>
                <w:rFonts w:cs="Arial"/>
                <w:color w:val="000000"/>
                <w:szCs w:val="18"/>
              </w:rPr>
            </w:pPr>
            <w:hyperlink r:id="rId209" w:history="1">
              <w:r w:rsidRPr="00486B73">
                <w:rPr>
                  <w:rStyle w:val="Hyperlink"/>
                  <w:rFonts w:cs="Arial"/>
                  <w:szCs w:val="18"/>
                </w:rPr>
                <w:t>R3-242996</w:t>
              </w:r>
            </w:hyperlink>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69D2C129"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4166AB1"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7B07FD30" w:rsidR="009D02D1" w:rsidRDefault="00C8599D" w:rsidP="009D02D1">
            <w:pPr>
              <w:pStyle w:val="TAL0"/>
              <w:keepNext w:val="0"/>
              <w:keepLines w:val="0"/>
              <w:rPr>
                <w:rFonts w:cs="Arial"/>
                <w:color w:val="000000"/>
                <w:szCs w:val="18"/>
              </w:rPr>
            </w:pPr>
            <w:hyperlink r:id="rId210" w:history="1">
              <w:r w:rsidR="009D02D1"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7C89020F" w:rsidR="009D02D1" w:rsidRDefault="00486B73" w:rsidP="009D02D1">
            <w:pPr>
              <w:pStyle w:val="TAL0"/>
              <w:keepNext w:val="0"/>
              <w:keepLines w:val="0"/>
              <w:rPr>
                <w:rFonts w:cs="Arial"/>
                <w:color w:val="000000"/>
                <w:szCs w:val="18"/>
              </w:rPr>
            </w:pPr>
            <w:r>
              <w:rPr>
                <w:rStyle w:val="Hyperlink"/>
                <w:rFonts w:cs="Arial"/>
                <w:szCs w:val="18"/>
              </w:rPr>
              <w:t>RP-242462</w:t>
            </w:r>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265"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710A9B" w:rsidRDefault="009D02D1" w:rsidP="009D02D1">
            <w:pPr>
              <w:pStyle w:val="TAL0"/>
              <w:keepNext w:val="0"/>
              <w:keepLines w:val="0"/>
              <w:rPr>
                <w:rFonts w:cs="Arial"/>
                <w:color w:val="000000"/>
                <w:szCs w:val="18"/>
              </w:rPr>
            </w:pPr>
            <w:r w:rsidRPr="00710A9B">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2F2101BF"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0E9D7470"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38.423,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204CBF7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6FF9D3A6"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17BB3C00"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A2D33C1" w14:textId="5E397D17" w:rsidR="009D02D1" w:rsidRDefault="00C8599D" w:rsidP="009D02D1">
            <w:pPr>
              <w:pStyle w:val="TAL0"/>
              <w:keepNext w:val="0"/>
              <w:keepLines w:val="0"/>
              <w:rPr>
                <w:rFonts w:cs="Arial"/>
                <w:color w:val="000000"/>
                <w:szCs w:val="18"/>
              </w:rPr>
            </w:pPr>
            <w:hyperlink r:id="rId211" w:history="1">
              <w:r w:rsidR="009D02D1" w:rsidRPr="00C8599D">
                <w:rPr>
                  <w:rStyle w:val="Hyperlink"/>
                  <w:rFonts w:cs="Arial"/>
                  <w:szCs w:val="18"/>
                </w:rPr>
                <w:t>RP-243318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5E80C9E0" w:rsidR="009D02D1" w:rsidRDefault="00486B73" w:rsidP="009D02D1">
            <w:pPr>
              <w:pStyle w:val="TAL0"/>
              <w:keepNext w:val="0"/>
              <w:keepLines w:val="0"/>
              <w:rPr>
                <w:rFonts w:cs="Arial"/>
                <w:color w:val="000000"/>
                <w:szCs w:val="18"/>
              </w:rPr>
            </w:pPr>
            <w:hyperlink r:id="rId212" w:history="1">
              <w:r w:rsidRPr="00486B73">
                <w:rPr>
                  <w:rStyle w:val="Hyperlink"/>
                  <w:rFonts w:cs="Arial"/>
                  <w:szCs w:val="18"/>
                </w:rPr>
                <w:t>RP-242</w:t>
              </w:r>
              <w:r>
                <w:rPr>
                  <w:rStyle w:val="Hyperlink"/>
                  <w:rFonts w:cs="Arial"/>
                  <w:szCs w:val="18"/>
                </w:rPr>
                <w:t>517</w:t>
              </w:r>
            </w:hyperlink>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r w:rsidRPr="00710A9B">
              <w:rPr>
                <w:rFonts w:cs="Arial"/>
                <w:color w:val="000000"/>
                <w:szCs w:val="18"/>
              </w:rPr>
              <w:t>NR_SL_relay_multihop-Core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NR sidelink multi-hop relay</w:t>
            </w:r>
          </w:p>
          <w:p w14:paraId="7A3CA962" w14:textId="15957A0A"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520B6E8F"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8FCF15D" w14:textId="77E0DC6C" w:rsidR="009D02D1" w:rsidRDefault="009D02D1" w:rsidP="009D02D1">
            <w:pPr>
              <w:pStyle w:val="TAL0"/>
              <w:keepNext w:val="0"/>
              <w:keepLines w:val="0"/>
            </w:pPr>
            <w:hyperlink r:id="rId213" w:history="1">
              <w:r w:rsidRPr="00BF5CD9">
                <w:rPr>
                  <w:rStyle w:val="Hyperlink"/>
                </w:rPr>
                <w:t>RP-242349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1CE0E4F5" w:rsidR="009D02D1" w:rsidRDefault="00486B73" w:rsidP="009D02D1">
            <w:pPr>
              <w:pStyle w:val="TAL0"/>
              <w:keepNext w:val="0"/>
              <w:keepLines w:val="0"/>
            </w:pPr>
            <w:hyperlink r:id="rId214" w:history="1">
              <w:r w:rsidRPr="00486B73">
                <w:rPr>
                  <w:rStyle w:val="Hyperlink"/>
                </w:rPr>
                <w:t>RP-242529</w:t>
              </w:r>
            </w:hyperlink>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LGE, InterDigital</w:t>
            </w:r>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44A367F6"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215"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3545B4B6" w:rsidR="009D02D1" w:rsidRDefault="00486B73" w:rsidP="009D02D1">
            <w:pPr>
              <w:pStyle w:val="TAL0"/>
              <w:keepNext w:val="0"/>
              <w:keepLines w:val="0"/>
            </w:pPr>
            <w:hyperlink r:id="rId216" w:history="1">
              <w:r w:rsidRPr="00486B73">
                <w:rPr>
                  <w:rStyle w:val="Hyperlink"/>
                </w:rPr>
                <w:t>RP242835</w:t>
              </w:r>
            </w:hyperlink>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r w:rsidRPr="00710A9B">
              <w:t>NR_AIML_NGRAN_enh-Core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0F49C943" w:rsidR="009D02D1" w:rsidRPr="00792690" w:rsidRDefault="009D02D1" w:rsidP="009D02D1">
            <w:pPr>
              <w:pStyle w:val="TAL0"/>
              <w:keepNext w:val="0"/>
              <w:keepLines w:val="0"/>
            </w:pPr>
            <w:r w:rsidRPr="00792690">
              <w:rPr>
                <w:rFonts w:cs="Arial"/>
                <w:i/>
                <w:iCs/>
                <w:color w:val="000000"/>
                <w:sz w:val="16"/>
                <w:szCs w:val="16"/>
              </w:rPr>
              <w:t>(*Impacted TS: 37,340, 37.480, 37.483, 38.300, 38.401, 38.420, 38.423, 38.470, 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4B4A66BB"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0BCFCEB" w14:textId="087C1AEB" w:rsidR="009D02D1" w:rsidRDefault="009D02D1" w:rsidP="009D02D1">
            <w:pPr>
              <w:pStyle w:val="TAL0"/>
              <w:keepNext w:val="0"/>
              <w:keepLines w:val="0"/>
            </w:pPr>
            <w:hyperlink r:id="rId217" w:history="1">
              <w:r w:rsidRPr="00BF5CD9">
                <w:rPr>
                  <w:rStyle w:val="Hyperlink"/>
                </w:rPr>
                <w:t>RP-242385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6D756D04" w:rsidR="009D02D1" w:rsidRDefault="009D02D1" w:rsidP="009D02D1">
            <w:pPr>
              <w:pStyle w:val="TAL0"/>
              <w:keepNext w:val="0"/>
              <w:keepLines w:val="0"/>
            </w:pPr>
            <w:r>
              <w:t>-</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5F36A7C3"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2238316" w14:textId="7ABC4D89" w:rsidR="009D02D1" w:rsidRDefault="00C8599D" w:rsidP="009D02D1">
            <w:pPr>
              <w:pStyle w:val="TAL0"/>
              <w:keepNext w:val="0"/>
              <w:keepLines w:val="0"/>
            </w:pPr>
            <w:hyperlink r:id="rId218" w:history="1">
              <w:r w:rsidR="009D02D1" w:rsidRPr="00C8599D">
                <w:rPr>
                  <w:rStyle w:val="Hyperlink"/>
                </w:rPr>
                <w:t>RP-243009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24F78C5D" w:rsidR="009D02D1" w:rsidRDefault="00486B73" w:rsidP="009D02D1">
            <w:pPr>
              <w:pStyle w:val="TAL0"/>
              <w:keepNext w:val="0"/>
              <w:keepLines w:val="0"/>
            </w:pPr>
            <w:hyperlink r:id="rId219" w:history="1">
              <w:r w:rsidRPr="00486B73">
                <w:rPr>
                  <w:rStyle w:val="Hyperlink"/>
                </w:rPr>
                <w:t>RP-243006</w:t>
              </w:r>
            </w:hyperlink>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lastRenderedPageBreak/>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4FB80F05" w:rsidR="009D02D1" w:rsidRPr="00792690" w:rsidRDefault="009D02D1" w:rsidP="009D02D1">
            <w:pPr>
              <w:pStyle w:val="TAL0"/>
              <w:keepNext w:val="0"/>
              <w:keepLines w:val="0"/>
            </w:pPr>
            <w:r w:rsidRPr="00792690">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4B53E41A"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449E6FE" w14:textId="02DFAA7C" w:rsidR="009D02D1" w:rsidDel="0057157B" w:rsidRDefault="00C8599D" w:rsidP="009D02D1">
            <w:pPr>
              <w:pStyle w:val="TAL0"/>
              <w:keepNext w:val="0"/>
              <w:keepLines w:val="0"/>
            </w:pPr>
            <w:hyperlink r:id="rId220" w:history="1">
              <w:r w:rsidR="009D02D1" w:rsidRPr="00C8599D">
                <w:rPr>
                  <w:rStyle w:val="Hyperlink"/>
                </w:rPr>
                <w:t>RP-243</w:t>
              </w:r>
              <w:r w:rsidR="009D02D1" w:rsidRPr="00C8599D">
                <w:rPr>
                  <w:rStyle w:val="Hyperlink"/>
                  <w:rFonts w:hint="eastAsia"/>
                </w:rPr>
                <w:t>323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1C3D8EC1" w:rsidR="009D02D1" w:rsidRDefault="009D02D1" w:rsidP="009D02D1">
            <w:pPr>
              <w:pStyle w:val="TAL0"/>
              <w:keepNext w:val="0"/>
              <w:keepLines w:val="0"/>
            </w:pPr>
            <w:r>
              <w:t>-</w:t>
            </w:r>
          </w:p>
        </w:tc>
        <w:tc>
          <w:tcPr>
            <w:tcW w:w="1276" w:type="dxa"/>
            <w:tcBorders>
              <w:top w:val="single" w:sz="4" w:space="0" w:color="auto"/>
              <w:left w:val="nil"/>
              <w:bottom w:val="single" w:sz="4" w:space="0" w:color="auto"/>
              <w:right w:val="single" w:sz="4" w:space="0" w:color="auto"/>
            </w:tcBorders>
            <w:vAlign w:val="center"/>
          </w:tcPr>
          <w:p w14:paraId="2D967675" w14:textId="6E7EF08C"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bookmarkEnd w:id="265"/>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BB1C0F">
          <w:footnotePr>
            <w:numRestart w:val="eachSect"/>
          </w:footnotePr>
          <w:pgSz w:w="16840" w:h="11907" w:orient="landscape"/>
          <w:pgMar w:top="1134" w:right="680" w:bottom="851" w:left="680" w:header="851" w:footer="340" w:gutter="0"/>
          <w:cols w:space="720"/>
        </w:sectPr>
      </w:pPr>
    </w:p>
    <w:p w14:paraId="5F87D9B8" w14:textId="2ADE4AF3" w:rsidR="00B27CB7" w:rsidRPr="00F077EC" w:rsidRDefault="00000000" w:rsidP="00B27CB7">
      <w:pPr>
        <w:pStyle w:val="Heading1"/>
      </w:pPr>
      <w:bookmarkStart w:id="266" w:name="_Toc100304348"/>
      <w:bookmarkStart w:id="267" w:name="_Toc109604923"/>
      <w:bookmarkStart w:id="268" w:name="_Toc100304280"/>
      <w:bookmarkStart w:id="269" w:name="_Toc528971774"/>
      <w:bookmarkStart w:id="270" w:name="_Toc114493054"/>
      <w:bookmarkStart w:id="271" w:name="_Toc84238854"/>
      <w:bookmarkStart w:id="272" w:name="_Toc101174494"/>
      <w:bookmarkStart w:id="273" w:name="_Toc100044852"/>
      <w:bookmarkStart w:id="274" w:name="_Hlk165817577"/>
      <w:r>
        <w:lastRenderedPageBreak/>
        <w:t>7</w:t>
      </w:r>
      <w:r>
        <w:tab/>
        <w:t xml:space="preserve">TSG RAN / RAN WG3 meeting schedule for </w:t>
      </w:r>
      <w:bookmarkEnd w:id="266"/>
      <w:bookmarkEnd w:id="267"/>
      <w:bookmarkEnd w:id="268"/>
      <w:bookmarkEnd w:id="269"/>
      <w:bookmarkEnd w:id="270"/>
      <w:bookmarkEnd w:id="271"/>
      <w:bookmarkEnd w:id="272"/>
      <w:bookmarkEnd w:id="273"/>
      <w:r w:rsidR="00E82DEE">
        <w:t xml:space="preserve">2025 </w:t>
      </w:r>
      <w:r>
        <w:t xml:space="preserve">and </w:t>
      </w:r>
      <w:r w:rsidR="00E82DEE">
        <w:t>2026</w:t>
      </w:r>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5780E8DB" w:rsidR="00B27CB7" w:rsidRDefault="00076BD6" w:rsidP="00E80054">
            <w:pPr>
              <w:pStyle w:val="TAL0"/>
              <w:keepNext w:val="0"/>
              <w:keepLines w:val="0"/>
              <w:widowControl w:val="0"/>
              <w:rPr>
                <w:b/>
                <w:bCs/>
              </w:rPr>
            </w:pPr>
            <w:r>
              <w:rPr>
                <w:rFonts w:hint="eastAsia"/>
                <w:b/>
                <w:bCs/>
              </w:rP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0771F08E" w:rsidR="00B27CB7" w:rsidRDefault="00076BD6" w:rsidP="00E80054">
            <w:pPr>
              <w:pStyle w:val="TAL0"/>
              <w:keepNext w:val="0"/>
              <w:keepLines w:val="0"/>
              <w:widowControl w:val="0"/>
              <w:rPr>
                <w:b/>
                <w:bCs/>
              </w:rPr>
            </w:pPr>
            <w:r>
              <w:rPr>
                <w:rFonts w:hint="eastAsia"/>
                <w:b/>
                <w:bCs/>
              </w:rPr>
              <w:t>GR</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1BFD2C2B" w:rsidR="00B27CB7" w:rsidRDefault="005C68EC" w:rsidP="00E80054">
            <w:pPr>
              <w:pStyle w:val="TAL0"/>
              <w:keepNext w:val="0"/>
              <w:keepLines w:val="0"/>
              <w:widowControl w:val="0"/>
            </w:pPr>
            <w:r>
              <w:t>Incheon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2CEE054D" w:rsidR="00B27CB7" w:rsidRDefault="00E82DEE" w:rsidP="00E80054">
            <w:pPr>
              <w:pStyle w:val="TAL0"/>
              <w:keepNext w:val="0"/>
              <w:keepLines w:val="0"/>
              <w:widowControl w:val="0"/>
              <w:rPr>
                <w:b/>
                <w:bCs/>
              </w:rPr>
            </w:pPr>
            <w:r>
              <w:rPr>
                <w:b/>
                <w:bCs/>
              </w:rPr>
              <w:t>Wuhan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5A941CF9" w:rsidR="00B27CB7" w:rsidRDefault="005C68EC" w:rsidP="00E80054">
            <w:pPr>
              <w:pStyle w:val="TAL0"/>
              <w:keepNext w:val="0"/>
              <w:keepLines w:val="0"/>
              <w:widowControl w:val="0"/>
              <w:rPr>
                <w:b/>
                <w:bCs/>
              </w:rPr>
            </w:pPr>
            <w:r>
              <w:rPr>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F2874DD" w:rsidR="00B27CB7" w:rsidRDefault="005C68EC" w:rsidP="00E80054">
            <w:pPr>
              <w:pStyle w:val="TAL0"/>
              <w:keepNext w:val="0"/>
              <w:keepLines w:val="0"/>
              <w:widowControl w:val="0"/>
              <w:rPr>
                <w:b/>
                <w:bCs/>
              </w:rPr>
            </w:pPr>
            <w:r>
              <w:rPr>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392626A4" w:rsidR="00B27CB7" w:rsidRDefault="00076BD6" w:rsidP="00E80054">
            <w:pPr>
              <w:pStyle w:val="TAL0"/>
              <w:keepNext w:val="0"/>
              <w:keepLines w:val="0"/>
              <w:widowControl w:val="0"/>
              <w:rPr>
                <w:b/>
                <w:bCs/>
              </w:rPr>
            </w:pPr>
            <w:r>
              <w:rPr>
                <w:rFonts w:hint="eastAsia"/>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07A53E1E" w:rsidR="00B27CB7" w:rsidRDefault="00076BD6" w:rsidP="00E80054">
            <w:pPr>
              <w:pStyle w:val="TAL0"/>
              <w:keepNext w:val="0"/>
              <w:keepLines w:val="0"/>
              <w:widowControl w:val="0"/>
            </w:pPr>
            <w:r>
              <w:rPr>
                <w:rFonts w:cs="Arial" w:hint="eastAsia"/>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694CC4E3" w:rsidR="00B27CB7" w:rsidRDefault="00076BD6" w:rsidP="00E80054">
            <w:pPr>
              <w:pStyle w:val="TAL0"/>
              <w:keepNext w:val="0"/>
              <w:keepLines w:val="0"/>
              <w:widowControl w:val="0"/>
              <w:rPr>
                <w:b/>
                <w:bCs/>
              </w:rPr>
            </w:pPr>
            <w:r>
              <w:rPr>
                <w:rFonts w:hint="eastAsia"/>
                <w:b/>
                <w:bCs/>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412A16F3" w:rsidR="00B27CB7" w:rsidRDefault="00076BD6" w:rsidP="00E80054">
            <w:pPr>
              <w:pStyle w:val="TAL0"/>
              <w:keepNext w:val="0"/>
              <w:keepLines w:val="0"/>
              <w:widowControl w:val="0"/>
              <w:rPr>
                <w:b/>
                <w:bCs/>
              </w:rPr>
            </w:pPr>
            <w:r>
              <w:rPr>
                <w:rFonts w:hint="eastAsia"/>
                <w:b/>
                <w:bCs/>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4E183E84" w:rsidR="00B27CB7" w:rsidRDefault="005C68EC" w:rsidP="00E80054">
            <w:pPr>
              <w:pStyle w:val="TAL0"/>
              <w:keepNext w:val="0"/>
              <w:keepLines w:val="0"/>
              <w:widowControl w:val="0"/>
              <w:rPr>
                <w:b/>
                <w:bCs/>
              </w:rPr>
            </w:pPr>
            <w:r>
              <w:rPr>
                <w:b/>
                <w:bCs/>
              </w:rPr>
              <w:t>Dallas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13232E17" w:rsidR="00B27CB7" w:rsidRDefault="005C68EC" w:rsidP="00E80054">
            <w:pPr>
              <w:pStyle w:val="TAL0"/>
              <w:keepNext w:val="0"/>
              <w:keepLines w:val="0"/>
              <w:widowControl w:val="0"/>
              <w:rPr>
                <w:b/>
                <w:bCs/>
              </w:rPr>
            </w:pPr>
            <w:r>
              <w:t>Baltimore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59D8DD78"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78402C49"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3FA50F2B"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68200949"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4728BF92"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18024CB7"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18ED7824"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770396C2"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53FFBC9B"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5C74DD9B" w:rsidR="004865AC" w:rsidRDefault="004865AC" w:rsidP="00E80054">
            <w:pPr>
              <w:pStyle w:val="TAL0"/>
              <w:keepNext w:val="0"/>
              <w:keepLines w:val="0"/>
              <w:widowControl w:val="0"/>
            </w:pPr>
            <w:r>
              <w:rPr>
                <w:rFonts w:hint="eastAsia"/>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6770D9FF"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2805123E"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05037482"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bl>
    <w:p w14:paraId="61EFCC61" w14:textId="77777777" w:rsidR="00B27CB7" w:rsidRDefault="00B27CB7" w:rsidP="00B27CB7">
      <w:pPr>
        <w:widowControl w:val="0"/>
      </w:pPr>
    </w:p>
    <w:bookmarkEnd w:id="274"/>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75" w:name="_Toc114493055"/>
      <w:bookmarkStart w:id="276" w:name="_Toc528971775"/>
      <w:bookmarkStart w:id="277" w:name="_Toc109604924"/>
      <w:bookmarkStart w:id="278" w:name="_Toc84238855"/>
      <w:bookmarkStart w:id="279" w:name="_Toc100044853"/>
      <w:bookmarkStart w:id="280" w:name="_Toc100304281"/>
      <w:bookmarkStart w:id="281" w:name="_Toc101174495"/>
      <w:bookmarkStart w:id="282" w:name="_Toc100304349"/>
      <w:bookmarkStart w:id="283" w:name="historyclause"/>
      <w:r>
        <w:lastRenderedPageBreak/>
        <w:t>Annex A:</w:t>
      </w:r>
      <w:r>
        <w:br/>
        <w:t>Isolated Impact CRs for RAN WG3 interfaces</w:t>
      </w:r>
      <w:bookmarkEnd w:id="275"/>
      <w:bookmarkEnd w:id="276"/>
      <w:bookmarkEnd w:id="277"/>
      <w:bookmarkEnd w:id="278"/>
      <w:bookmarkEnd w:id="279"/>
      <w:bookmarkEnd w:id="280"/>
      <w:bookmarkEnd w:id="281"/>
      <w:bookmarkEnd w:id="282"/>
    </w:p>
    <w:p w14:paraId="555D731A" w14:textId="77777777" w:rsidR="00E66CCF" w:rsidRDefault="00000000">
      <w:pPr>
        <w:pStyle w:val="Heading2"/>
      </w:pPr>
      <w:bookmarkStart w:id="284" w:name="_Toc528971776"/>
      <w:bookmarkStart w:id="285" w:name="_Toc100304282"/>
      <w:bookmarkStart w:id="286" w:name="_Toc101174496"/>
      <w:bookmarkStart w:id="287" w:name="_Toc114493056"/>
      <w:bookmarkStart w:id="288" w:name="_Toc109604925"/>
      <w:bookmarkStart w:id="289" w:name="_Toc100044854"/>
      <w:bookmarkStart w:id="290" w:name="_Toc100304350"/>
      <w:bookmarkStart w:id="291" w:name="_Toc84238856"/>
      <w:r>
        <w:t>A.1</w:t>
      </w:r>
      <w:r>
        <w:tab/>
        <w:t>Introduction</w:t>
      </w:r>
      <w:bookmarkEnd w:id="284"/>
      <w:bookmarkEnd w:id="285"/>
      <w:bookmarkEnd w:id="286"/>
      <w:bookmarkEnd w:id="287"/>
      <w:bookmarkEnd w:id="288"/>
      <w:bookmarkEnd w:id="289"/>
      <w:bookmarkEnd w:id="290"/>
      <w:bookmarkEnd w:id="291"/>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292" w:name="_Toc100304283"/>
      <w:bookmarkStart w:id="293" w:name="_Toc101174497"/>
      <w:bookmarkStart w:id="294" w:name="_Toc100044855"/>
      <w:bookmarkStart w:id="295" w:name="_Toc114493057"/>
      <w:bookmarkStart w:id="296" w:name="_Toc84238857"/>
      <w:bookmarkStart w:id="297" w:name="_Toc100304351"/>
      <w:bookmarkStart w:id="298" w:name="_Toc109604926"/>
      <w:bookmarkStart w:id="299" w:name="_Toc528971777"/>
      <w:r>
        <w:t>A.2</w:t>
      </w:r>
      <w:r>
        <w:tab/>
        <w:t>Illustrating Isolated Impact Usage</w:t>
      </w:r>
      <w:bookmarkEnd w:id="292"/>
      <w:bookmarkEnd w:id="293"/>
      <w:bookmarkEnd w:id="294"/>
      <w:bookmarkEnd w:id="295"/>
      <w:bookmarkEnd w:id="296"/>
      <w:bookmarkEnd w:id="297"/>
      <w:bookmarkEnd w:id="298"/>
      <w:bookmarkEnd w:id="299"/>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300" w:name="_Toc528971778"/>
      <w:bookmarkStart w:id="301" w:name="_Toc84238858"/>
      <w:bookmarkStart w:id="302" w:name="_Toc100304284"/>
      <w:bookmarkStart w:id="303" w:name="_Toc100044856"/>
      <w:bookmarkStart w:id="304" w:name="_Toc114493058"/>
      <w:bookmarkStart w:id="305" w:name="_Toc100304352"/>
      <w:bookmarkStart w:id="306" w:name="_Toc101174498"/>
      <w:bookmarkStart w:id="307" w:name="_Toc109604927"/>
      <w:r>
        <w:t>A.3</w:t>
      </w:r>
      <w:r>
        <w:tab/>
        <w:t>Example of usage of Impact Analysis</w:t>
      </w:r>
      <w:bookmarkEnd w:id="300"/>
      <w:bookmarkEnd w:id="301"/>
      <w:bookmarkEnd w:id="302"/>
      <w:bookmarkEnd w:id="303"/>
      <w:bookmarkEnd w:id="304"/>
      <w:bookmarkEnd w:id="305"/>
      <w:bookmarkEnd w:id="306"/>
      <w:bookmarkEnd w:id="307"/>
    </w:p>
    <w:p w14:paraId="6B3C100D" w14:textId="77777777" w:rsidR="00E66CCF" w:rsidRDefault="00000000">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Change text of section 8.9.2 to be clear that CN stops TRELOCcomplete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08" w:name="_Toc100044857"/>
      <w:bookmarkStart w:id="309" w:name="_Toc84238859"/>
      <w:bookmarkStart w:id="310" w:name="_Toc100304285"/>
      <w:bookmarkStart w:id="311" w:name="_Toc100304353"/>
      <w:bookmarkStart w:id="312" w:name="_Toc114493059"/>
      <w:bookmarkStart w:id="313" w:name="_Toc101174499"/>
      <w:bookmarkStart w:id="314" w:name="_Toc528971779"/>
      <w:bookmarkStart w:id="315" w:name="_Toc109604928"/>
      <w:r>
        <w:rPr>
          <w:lang w:eastAsia="zh-CN"/>
        </w:rPr>
        <w:lastRenderedPageBreak/>
        <w:t>Annex B</w:t>
      </w:r>
      <w:r>
        <w:t>:</w:t>
      </w:r>
      <w:r>
        <w:br/>
        <w:t>Guidelines for authoring CRs</w:t>
      </w:r>
    </w:p>
    <w:p w14:paraId="236768A5" w14:textId="77777777" w:rsidR="00E66CCF" w:rsidRDefault="00000000">
      <w:pPr>
        <w:pStyle w:val="Heading2"/>
      </w:pPr>
      <w:r>
        <w:t>B.1. References to RRC specifications (e.g. TS 38.331)</w:t>
      </w:r>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r>
        <w:rPr>
          <w:i/>
          <w:iCs/>
          <w:lang w:eastAsia="zh-CN"/>
        </w:rPr>
        <w:t>Iename</w:t>
      </w:r>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r>
        <w:lastRenderedPageBreak/>
        <w:t>Annex C:</w:t>
      </w:r>
      <w:r>
        <w:br/>
      </w:r>
      <w:bookmarkStart w:id="316" w:name="_Hlk65490576"/>
      <w:r>
        <w:t>History of TSG RAN WG3 meetings</w:t>
      </w:r>
      <w:bookmarkEnd w:id="308"/>
      <w:bookmarkEnd w:id="309"/>
      <w:bookmarkEnd w:id="310"/>
      <w:bookmarkEnd w:id="311"/>
      <w:bookmarkEnd w:id="312"/>
      <w:bookmarkEnd w:id="313"/>
      <w:bookmarkEnd w:id="314"/>
      <w:bookmarkEnd w:id="315"/>
      <w:bookmarkEnd w:id="316"/>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Atte Länsisalmi</w:t>
            </w:r>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r>
              <w:t>Nynäshamn,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r>
              <w:rPr>
                <w:lang w:val="fr-FR"/>
              </w:rPr>
              <w:t>Finland</w:t>
            </w:r>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5 (06.10.-08.10.99, Kyongju,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5 (06.10.-08.10.99, Kyongju, Korea)</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5 (06.10.-08.10.99, Kyongju, Korea)</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Jean-Marie Calmel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r>
              <w:rPr>
                <w:lang w:val="fr-FR"/>
              </w:rPr>
              <w:t>Finland</w:t>
            </w:r>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Jean-Marie Calmel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r>
              <w:t>Lidingö</w:t>
            </w:r>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Jean-Marie Calmel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Jean-Marie Calmel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r>
              <w:rPr>
                <w:lang w:val="fr-FR"/>
              </w:rPr>
              <w:t>Finland</w:t>
            </w:r>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r>
              <w:rPr>
                <w:lang w:val="fr-FR"/>
              </w:rPr>
              <w:t>Makuhari</w:t>
            </w:r>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r>
              <w:t>Voesendorf, Vienna</w:t>
            </w:r>
          </w:p>
        </w:tc>
        <w:tc>
          <w:tcPr>
            <w:tcW w:w="1002" w:type="dxa"/>
          </w:tcPr>
          <w:p w14:paraId="6DE3D3F8" w14:textId="77777777" w:rsidR="00E66CCF" w:rsidRDefault="00000000">
            <w:pPr>
              <w:pStyle w:val="TAL0"/>
              <w:rPr>
                <w:lang w:val="fr-FR"/>
              </w:rPr>
            </w:pPr>
            <w:r>
              <w:rPr>
                <w:lang w:val="fr-FR"/>
              </w:rPr>
              <w:t>Austria</w:t>
            </w:r>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20 (03.06.-06.06.03, Hämeenlinna,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20 (03.06.-06.06.03, Hämeenlinna,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Juergen Caldenhoven</w:t>
            </w:r>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Juergen Caldenhoven</w:t>
            </w:r>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Juergen Caldenhoven</w:t>
            </w:r>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Juergen Caldenhoven</w:t>
            </w:r>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Juergen Caldenhoven</w:t>
            </w:r>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Juergen Caldenhoven</w:t>
            </w:r>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Juergen Caldenhoven</w:t>
            </w:r>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Juergen Caldenhoven</w:t>
            </w:r>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Juergen Caldenhoven</w:t>
            </w:r>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Juergen Caldenhoven</w:t>
            </w:r>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Juergen Caldenhoven</w:t>
            </w:r>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Juergen Caldenhoven</w:t>
            </w:r>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Juergen Caldenhoven</w:t>
            </w:r>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Juergen Caldenhoven</w:t>
            </w:r>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Juergen Caldenhoven</w:t>
            </w:r>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Juergen Caldenhoven</w:t>
            </w:r>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Juergen Caldenhoven</w:t>
            </w:r>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35 (06.03 - 09.03, Lemessos,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Juergen Caldenhoven</w:t>
            </w:r>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36(29.05-01.06.07, Busan,Korea)</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Juergen Caldenhoven</w:t>
            </w:r>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36(29.05-01.06.07, Busan,Korea)</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Juergen Caldenhoven</w:t>
            </w:r>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Juergen Caldenhoven</w:t>
            </w:r>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Juergen Caldenhoven</w:t>
            </w:r>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Juergen Caldenhoven</w:t>
            </w:r>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Juergen Caldenhoven</w:t>
            </w:r>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40(27.06.-20.08.08, Prague,Chech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Juergen Caldenhoven</w:t>
            </w:r>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40(27.06.-20.08.08, Prague,Chech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Juergen Caldenhoven</w:t>
            </w:r>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Juergen Caldenhoven</w:t>
            </w:r>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17" w:name="OLE_LINK5"/>
            <w:bookmarkStart w:id="318" w:name="OLE_LINK6"/>
            <w:r>
              <w:t>European Friends of 3GPP</w:t>
            </w:r>
            <w:bookmarkEnd w:id="317"/>
            <w:bookmarkEnd w:id="318"/>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19" w:name="OLE_LINK8"/>
            <w:bookmarkStart w:id="320" w:name="OLE_LINK7"/>
            <w:r>
              <w:t>56 (13.06 - 15.06.12, Ljubljana, Slovenia)</w:t>
            </w:r>
            <w:bookmarkEnd w:id="319"/>
            <w:bookmarkEnd w:id="320"/>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21" w:name="OLE_LINK11"/>
            <w:r>
              <w:t>European Friends of 3GPP</w:t>
            </w:r>
            <w:bookmarkEnd w:id="321"/>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Dino Flore,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2E253D78"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pPr>
            <w:r>
              <w:rPr>
                <w:rFonts w:hint="eastAsia"/>
              </w:rPr>
              <w:t>R3-250002</w:t>
            </w:r>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22" w:name="_Toc101174500"/>
      <w:bookmarkStart w:id="323" w:name="_Toc100304286"/>
      <w:bookmarkStart w:id="324" w:name="_Toc528971780"/>
      <w:bookmarkStart w:id="325" w:name="_Toc100304354"/>
      <w:bookmarkStart w:id="326" w:name="_Toc109604929"/>
      <w:bookmarkStart w:id="327" w:name="_Toc114493060"/>
      <w:bookmarkStart w:id="328" w:name="_Toc84238860"/>
      <w:bookmarkStart w:id="329" w:name="_Toc100044858"/>
      <w:r>
        <w:lastRenderedPageBreak/>
        <w:t>Annex D:</w:t>
      </w:r>
      <w:r>
        <w:br/>
        <w:t>Change history</w:t>
      </w:r>
      <w:bookmarkEnd w:id="322"/>
      <w:bookmarkEnd w:id="323"/>
      <w:bookmarkEnd w:id="324"/>
      <w:bookmarkEnd w:id="325"/>
      <w:bookmarkEnd w:id="326"/>
      <w:bookmarkEnd w:id="327"/>
      <w:bookmarkEnd w:id="328"/>
      <w:bookmarkEnd w:id="32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30"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r>
              <w:rPr>
                <w:lang w:val="en-US"/>
              </w:rPr>
              <w:t>Tdoc</w:t>
            </w:r>
          </w:p>
        </w:tc>
        <w:tc>
          <w:tcPr>
            <w:tcW w:w="5562" w:type="dxa"/>
          </w:tcPr>
          <w:p w14:paraId="4139A2AE" w14:textId="77777777" w:rsidR="00E66CCF" w:rsidRDefault="00000000">
            <w:pPr>
              <w:pStyle w:val="TAH"/>
              <w:rPr>
                <w:lang w:val="en-US"/>
              </w:rPr>
            </w:pPr>
            <w:r>
              <w:rPr>
                <w:lang w:val="en-US"/>
              </w:rPr>
              <w:t>Remarks</w:t>
            </w:r>
          </w:p>
        </w:tc>
      </w:tr>
      <w:tr w:rsidR="00E82DEE" w14:paraId="71CFA964" w14:textId="77777777">
        <w:tc>
          <w:tcPr>
            <w:tcW w:w="780" w:type="dxa"/>
          </w:tcPr>
          <w:p w14:paraId="241EAAA3" w14:textId="02FEAABE" w:rsidR="00E82DEE" w:rsidRDefault="00E82DEE">
            <w:pPr>
              <w:pStyle w:val="TAL0"/>
            </w:pPr>
            <w:r>
              <w:t>1.56.0</w:t>
            </w:r>
          </w:p>
        </w:tc>
        <w:tc>
          <w:tcPr>
            <w:tcW w:w="1596" w:type="dxa"/>
          </w:tcPr>
          <w:p w14:paraId="4784F499" w14:textId="70C2278F" w:rsidR="00E82DEE" w:rsidRDefault="00E82DEE">
            <w:pPr>
              <w:pStyle w:val="TAL0"/>
            </w:pPr>
            <w:r>
              <w:t>February 2025</w:t>
            </w:r>
          </w:p>
        </w:tc>
        <w:tc>
          <w:tcPr>
            <w:tcW w:w="817" w:type="dxa"/>
          </w:tcPr>
          <w:p w14:paraId="52A87310" w14:textId="0E4A44B0" w:rsidR="00E82DEE" w:rsidRDefault="00E82DEE">
            <w:pPr>
              <w:pStyle w:val="TAL0"/>
            </w:pPr>
            <w:r>
              <w:t>127</w:t>
            </w:r>
          </w:p>
        </w:tc>
        <w:tc>
          <w:tcPr>
            <w:tcW w:w="1276" w:type="dxa"/>
          </w:tcPr>
          <w:p w14:paraId="235312B8" w14:textId="7E86B565" w:rsidR="00E82DEE" w:rsidRDefault="00E82DEE">
            <w:pPr>
              <w:pStyle w:val="TAL0"/>
            </w:pPr>
            <w:r>
              <w:t>R3-250</w:t>
            </w:r>
            <w:r w:rsidR="00713390">
              <w:t>756</w:t>
            </w:r>
          </w:p>
        </w:tc>
        <w:tc>
          <w:tcPr>
            <w:tcW w:w="5562" w:type="dxa"/>
          </w:tcPr>
          <w:p w14:paraId="4501D185" w14:textId="1EA35CB1" w:rsidR="00E82DEE" w:rsidRDefault="00710A9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331" w:name="_Hlk181608158"/>
            <w:r>
              <w:t>Input document for RAN3#12</w:t>
            </w:r>
            <w:r>
              <w:rPr>
                <w:rFonts w:hint="eastAsia"/>
              </w:rPr>
              <w:t>6</w:t>
            </w:r>
            <w:bookmarkEnd w:id="331"/>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30"/>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NB-IoT AdHoc</w:t>
            </w:r>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Input document for RAN3 NB-IoT AdHoc</w:t>
            </w:r>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lastRenderedPageBreak/>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32" w:name="OLE_LINK2"/>
            <w:bookmarkStart w:id="333" w:name="OLE_LINK1"/>
            <w:r>
              <w:rPr>
                <w:lang w:val="en-US"/>
              </w:rPr>
              <w:t>Input document for RAN3#73bis</w:t>
            </w:r>
            <w:bookmarkEnd w:id="332"/>
            <w:bookmarkEnd w:id="333"/>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lastRenderedPageBreak/>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Agreed roposal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(n.a.)</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Made modifications based on tdoc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r>
              <w:rPr>
                <w:rFonts w:cs="Arial"/>
                <w:lang w:val="en-US"/>
              </w:rPr>
              <w:t>n.a.</w:t>
            </w:r>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r>
              <w:rPr>
                <w:rFonts w:cs="Arial"/>
                <w:lang w:val="en-US"/>
              </w:rPr>
              <w:t>n.a.</w:t>
            </w:r>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Ch.6.1: open issue list updated; ch.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(n.a.)</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‘approved’, sub-rows for ‘features under study (sections)’ deleted; ch. 9 ‘Study Items’ updated, deleted SIs covered in spec. OI-list ch.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New ch. 7 ‘Contents and Prioritisation in Release 00’ created.</w:t>
            </w:r>
          </w:p>
          <w:p w14:paraId="0B263C24" w14:textId="77777777" w:rsidR="00E66CCF" w:rsidRDefault="00000000">
            <w:pPr>
              <w:pStyle w:val="TAL0"/>
              <w:rPr>
                <w:rFonts w:cs="Arial"/>
              </w:rPr>
            </w:pPr>
            <w:r>
              <w:rPr>
                <w:rFonts w:cs="Arial"/>
              </w:rPr>
              <w:t>Features/functions deferred to RAN#7 at R3#8 (Abiko)  listed in ch. 6.3.1 (ref. Iub/Iur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 xml:space="preserve">Ch. 9 ‘Study items’ updated (old Iu SWG study items closed. SI: Iu </w:t>
            </w:r>
            <w:r>
              <w:rPr>
                <w:rFonts w:cs="Arial"/>
              </w:rPr>
              <w:lastRenderedPageBreak/>
              <w:t>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lastRenderedPageBreak/>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TS versions updated; list of open issues in TSs added in ch. 6 (Milestones); new TS 25.402 ‘Synchronisation in UTRAN, stage 2’ added; new ch.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ch. 6. </w:t>
            </w:r>
            <w:r>
              <w:rPr>
                <w:rFonts w:cs="Arial"/>
                <w:lang w:val="fr-FR"/>
              </w:rPr>
              <w:t xml:space="preserve">SI-list updated.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r>
              <w:rPr>
                <w:rFonts w:cs="Arial"/>
                <w:lang w:val="en-US"/>
              </w:rPr>
              <w:t>n.a.</w:t>
            </w:r>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Ch. 6: milestones for xxxAP and user plane specifications updated according to agreements in Helsinki.</w:t>
            </w:r>
          </w:p>
          <w:p w14:paraId="7B4DF220" w14:textId="77777777" w:rsidR="00E66CCF" w:rsidRDefault="00000000">
            <w:pPr>
              <w:pStyle w:val="TAL0"/>
              <w:rPr>
                <w:rFonts w:cs="Arial"/>
              </w:rPr>
            </w:pPr>
            <w:r>
              <w:rPr>
                <w:rFonts w:cs="Arial"/>
              </w:rPr>
              <w:t>Ch. 7.1: SI-ARC/1 closed; ch.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r>
              <w:rPr>
                <w:rFonts w:cs="Arial"/>
                <w:lang w:val="en-US"/>
              </w:rPr>
              <w:t>n.a.</w:t>
            </w:r>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r>
              <w:rPr>
                <w:rFonts w:cs="Arial"/>
                <w:lang w:val="fr-FR"/>
              </w:rPr>
              <w:t>n.a.</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r>
              <w:rPr>
                <w:rFonts w:cs="Arial"/>
                <w:lang w:val="en-US"/>
              </w:rPr>
              <w:t>n.a.</w:t>
            </w:r>
          </w:p>
        </w:tc>
        <w:tc>
          <w:tcPr>
            <w:tcW w:w="5562" w:type="dxa"/>
          </w:tcPr>
          <w:p w14:paraId="00928E20" w14:textId="77777777" w:rsidR="00E66CCF" w:rsidRDefault="00000000">
            <w:pPr>
              <w:pStyle w:val="TAL0"/>
              <w:rPr>
                <w:rFonts w:cs="Arial"/>
              </w:rPr>
            </w:pPr>
            <w:r>
              <w:rPr>
                <w:rFonts w:cs="Arial"/>
              </w:rPr>
              <w:t>Updated according to comments and changes made at WG3#2 in Nynäshamn,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ETSI Mobile Competence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83"/>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3FD99" w14:textId="77777777" w:rsidR="00AA4905" w:rsidRDefault="00AA4905">
      <w:pPr>
        <w:spacing w:after="0"/>
      </w:pPr>
      <w:r>
        <w:separator/>
      </w:r>
    </w:p>
  </w:endnote>
  <w:endnote w:type="continuationSeparator" w:id="0">
    <w:p w14:paraId="2DF855B2" w14:textId="77777777" w:rsidR="00AA4905" w:rsidRDefault="00AA49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F6C26" w14:textId="77777777" w:rsidR="00AA4905" w:rsidRDefault="00AA4905">
      <w:pPr>
        <w:spacing w:after="0"/>
      </w:pPr>
      <w:r>
        <w:separator/>
      </w:r>
    </w:p>
  </w:footnote>
  <w:footnote w:type="continuationSeparator" w:id="0">
    <w:p w14:paraId="43261D06" w14:textId="77777777" w:rsidR="00AA4905" w:rsidRDefault="00AA49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64C4BA2D"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D9232D">
      <w:rPr>
        <w:noProof/>
      </w:rPr>
      <w:t>3GPP TR 30.531 V1.56.0 (2025-02)</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7DF7292C" w:rsidR="00E66CCF" w:rsidRDefault="00000000">
    <w:pPr>
      <w:pStyle w:val="Header"/>
      <w:framePr w:wrap="around" w:vAnchor="text" w:hAnchor="margin" w:y="1"/>
      <w:widowControl/>
    </w:pPr>
    <w:r>
      <w:fldChar w:fldCharType="begin"/>
    </w:r>
    <w:r>
      <w:instrText xml:space="preserve"> STYLEREF ZGSM </w:instrText>
    </w:r>
    <w:r>
      <w:fldChar w:fldCharType="separate"/>
    </w:r>
    <w:r w:rsidR="00D9232D">
      <w:rPr>
        <w:noProof/>
      </w:rPr>
      <w:t>Release 18</w:t>
    </w:r>
    <w:r>
      <w:fldChar w:fldCharType="end"/>
    </w:r>
  </w:p>
  <w:p w14:paraId="5BF4D87D" w14:textId="77777777" w:rsidR="00E66CCF" w:rsidRDefault="00E66C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D61"/>
    <w:rsid w:val="00152F6F"/>
    <w:rsid w:val="0015438C"/>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75C6"/>
    <w:rsid w:val="00227954"/>
    <w:rsid w:val="00231651"/>
    <w:rsid w:val="00233E0D"/>
    <w:rsid w:val="0023431C"/>
    <w:rsid w:val="00240151"/>
    <w:rsid w:val="00242C72"/>
    <w:rsid w:val="00243BF5"/>
    <w:rsid w:val="00251602"/>
    <w:rsid w:val="002521AC"/>
    <w:rsid w:val="00252901"/>
    <w:rsid w:val="00254F7F"/>
    <w:rsid w:val="00261F94"/>
    <w:rsid w:val="00272D20"/>
    <w:rsid w:val="00273EA0"/>
    <w:rsid w:val="00274777"/>
    <w:rsid w:val="00277160"/>
    <w:rsid w:val="00283C03"/>
    <w:rsid w:val="00283CC7"/>
    <w:rsid w:val="0028548A"/>
    <w:rsid w:val="00290D65"/>
    <w:rsid w:val="00294C92"/>
    <w:rsid w:val="002976A8"/>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4BF2"/>
    <w:rsid w:val="0036506F"/>
    <w:rsid w:val="00371924"/>
    <w:rsid w:val="00372840"/>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460"/>
    <w:rsid w:val="004F1A38"/>
    <w:rsid w:val="004F2519"/>
    <w:rsid w:val="004F71D6"/>
    <w:rsid w:val="004F7C57"/>
    <w:rsid w:val="004F7F3B"/>
    <w:rsid w:val="0050336B"/>
    <w:rsid w:val="005052FC"/>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120E"/>
    <w:rsid w:val="00563D5F"/>
    <w:rsid w:val="00564516"/>
    <w:rsid w:val="00570C71"/>
    <w:rsid w:val="0057157B"/>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4E9B"/>
    <w:rsid w:val="006C7294"/>
    <w:rsid w:val="006C7689"/>
    <w:rsid w:val="006D1E12"/>
    <w:rsid w:val="006D25E9"/>
    <w:rsid w:val="006D2C95"/>
    <w:rsid w:val="006D2D63"/>
    <w:rsid w:val="006D393E"/>
    <w:rsid w:val="006D5EBE"/>
    <w:rsid w:val="006D62F5"/>
    <w:rsid w:val="006E2F9C"/>
    <w:rsid w:val="006E7783"/>
    <w:rsid w:val="006E7F7D"/>
    <w:rsid w:val="006F498F"/>
    <w:rsid w:val="006F4FCC"/>
    <w:rsid w:val="006F712B"/>
    <w:rsid w:val="00704D58"/>
    <w:rsid w:val="00705FD7"/>
    <w:rsid w:val="00707354"/>
    <w:rsid w:val="00710A9B"/>
    <w:rsid w:val="00713390"/>
    <w:rsid w:val="0072124C"/>
    <w:rsid w:val="007213E6"/>
    <w:rsid w:val="00721AF0"/>
    <w:rsid w:val="00724B94"/>
    <w:rsid w:val="00725DC6"/>
    <w:rsid w:val="00725F5D"/>
    <w:rsid w:val="00725FD6"/>
    <w:rsid w:val="007319A8"/>
    <w:rsid w:val="007320E2"/>
    <w:rsid w:val="0073294A"/>
    <w:rsid w:val="00732D09"/>
    <w:rsid w:val="00740652"/>
    <w:rsid w:val="00741289"/>
    <w:rsid w:val="00741B22"/>
    <w:rsid w:val="00746B7F"/>
    <w:rsid w:val="007474F8"/>
    <w:rsid w:val="00750BE6"/>
    <w:rsid w:val="0075178E"/>
    <w:rsid w:val="007517E8"/>
    <w:rsid w:val="00752F7E"/>
    <w:rsid w:val="0075503C"/>
    <w:rsid w:val="0075668E"/>
    <w:rsid w:val="00760D2B"/>
    <w:rsid w:val="00761E4A"/>
    <w:rsid w:val="007672CF"/>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D4259"/>
    <w:rsid w:val="007E0AF7"/>
    <w:rsid w:val="007E6AEC"/>
    <w:rsid w:val="007E6E0B"/>
    <w:rsid w:val="007F3929"/>
    <w:rsid w:val="007F3FE1"/>
    <w:rsid w:val="007F4175"/>
    <w:rsid w:val="00803666"/>
    <w:rsid w:val="00804766"/>
    <w:rsid w:val="0080603D"/>
    <w:rsid w:val="0081176E"/>
    <w:rsid w:val="00811A55"/>
    <w:rsid w:val="00813F79"/>
    <w:rsid w:val="00813FB8"/>
    <w:rsid w:val="0081796F"/>
    <w:rsid w:val="0082256D"/>
    <w:rsid w:val="0082522F"/>
    <w:rsid w:val="00826B6C"/>
    <w:rsid w:val="00826B96"/>
    <w:rsid w:val="00827586"/>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FDC"/>
    <w:rsid w:val="008D1A2B"/>
    <w:rsid w:val="008D490B"/>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512AA"/>
    <w:rsid w:val="009520DF"/>
    <w:rsid w:val="00954833"/>
    <w:rsid w:val="0095497B"/>
    <w:rsid w:val="00955790"/>
    <w:rsid w:val="00955FE3"/>
    <w:rsid w:val="009636EA"/>
    <w:rsid w:val="00964D2D"/>
    <w:rsid w:val="0097300D"/>
    <w:rsid w:val="0097387D"/>
    <w:rsid w:val="0097551A"/>
    <w:rsid w:val="00975BAF"/>
    <w:rsid w:val="00975E01"/>
    <w:rsid w:val="00980560"/>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C30"/>
    <w:rsid w:val="00A21B6F"/>
    <w:rsid w:val="00A23DE8"/>
    <w:rsid w:val="00A2654F"/>
    <w:rsid w:val="00A26FB7"/>
    <w:rsid w:val="00A2717A"/>
    <w:rsid w:val="00A30D74"/>
    <w:rsid w:val="00A32271"/>
    <w:rsid w:val="00A3241E"/>
    <w:rsid w:val="00A37644"/>
    <w:rsid w:val="00A4037B"/>
    <w:rsid w:val="00A404FD"/>
    <w:rsid w:val="00A42BA9"/>
    <w:rsid w:val="00A46697"/>
    <w:rsid w:val="00A47502"/>
    <w:rsid w:val="00A47E5D"/>
    <w:rsid w:val="00A54025"/>
    <w:rsid w:val="00A5570F"/>
    <w:rsid w:val="00A56417"/>
    <w:rsid w:val="00A56602"/>
    <w:rsid w:val="00A56B24"/>
    <w:rsid w:val="00A70AA2"/>
    <w:rsid w:val="00A714F4"/>
    <w:rsid w:val="00A71849"/>
    <w:rsid w:val="00A74632"/>
    <w:rsid w:val="00A81817"/>
    <w:rsid w:val="00A826BA"/>
    <w:rsid w:val="00A82927"/>
    <w:rsid w:val="00A8365D"/>
    <w:rsid w:val="00A84F8F"/>
    <w:rsid w:val="00A8593B"/>
    <w:rsid w:val="00A85B39"/>
    <w:rsid w:val="00A86E57"/>
    <w:rsid w:val="00A94E9E"/>
    <w:rsid w:val="00A96279"/>
    <w:rsid w:val="00A97074"/>
    <w:rsid w:val="00A97FEA"/>
    <w:rsid w:val="00AA1BFE"/>
    <w:rsid w:val="00AA4905"/>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27CB7"/>
    <w:rsid w:val="00B30E84"/>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6047"/>
    <w:rsid w:val="00BF5CD9"/>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1D6F"/>
    <w:rsid w:val="00CD2C76"/>
    <w:rsid w:val="00CD4C3A"/>
    <w:rsid w:val="00CD6611"/>
    <w:rsid w:val="00CD67F0"/>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4F5"/>
    <w:rsid w:val="00D9232D"/>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1DBD"/>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606C"/>
    <w:rsid w:val="00E54B21"/>
    <w:rsid w:val="00E553B5"/>
    <w:rsid w:val="00E55554"/>
    <w:rsid w:val="00E62572"/>
    <w:rsid w:val="00E62F91"/>
    <w:rsid w:val="00E645A5"/>
    <w:rsid w:val="00E66571"/>
    <w:rsid w:val="00E66C3C"/>
    <w:rsid w:val="00E66CCF"/>
    <w:rsid w:val="00E6716F"/>
    <w:rsid w:val="00E7101B"/>
    <w:rsid w:val="00E71284"/>
    <w:rsid w:val="00E71E16"/>
    <w:rsid w:val="00E7343E"/>
    <w:rsid w:val="00E7525C"/>
    <w:rsid w:val="00E80291"/>
    <w:rsid w:val="00E82DEE"/>
    <w:rsid w:val="00E860F2"/>
    <w:rsid w:val="00E875AF"/>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5" w:semiHidden="1"/>
    <w:lsdException w:name="toc 6" w:semiHidden="1"/>
    <w:lsdException w:name="toc 7" w:semiHidden="1" w:qFormat="1"/>
    <w:lsdException w:name="toc 8" w:semiHidden="1" w:qFormat="1"/>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56.htm" TargetMode="External"/><Relationship Id="rId21" Type="http://schemas.openxmlformats.org/officeDocument/2006/relationships/hyperlink" Target="http://www.3gpp.org/ftp/Specs/html-info/25414.htm" TargetMode="External"/><Relationship Id="rId42" Type="http://schemas.openxmlformats.org/officeDocument/2006/relationships/hyperlink" Target="http://www.3gpp.org/ftp/Specs/html-info/25451.htm" TargetMode="External"/><Relationship Id="rId63" Type="http://schemas.openxmlformats.org/officeDocument/2006/relationships/hyperlink" Target="http://www.3gpp.org/ftp/Specs/html-info/25850.htm" TargetMode="External"/><Relationship Id="rId84" Type="http://schemas.openxmlformats.org/officeDocument/2006/relationships/hyperlink" Target="http://www.3gpp.org/ftp/Specs/html-info/25954.htm" TargetMode="External"/><Relationship Id="rId138" Type="http://schemas.openxmlformats.org/officeDocument/2006/relationships/hyperlink" Target="http://www.3gpp.org/ftp/Specs/html-info/37481.htm" TargetMode="External"/><Relationship Id="rId159" Type="http://schemas.openxmlformats.org/officeDocument/2006/relationships/hyperlink" Target="http://www.3gpp.org/ftp/Specs/html-info/38422.htm" TargetMode="External"/><Relationship Id="rId170" Type="http://schemas.openxmlformats.org/officeDocument/2006/relationships/hyperlink" Target="http://www.3gpp.org/ftp/Specs/html-info/38472.htm" TargetMode="External"/><Relationship Id="rId191" Type="http://schemas.openxmlformats.org/officeDocument/2006/relationships/hyperlink" Target="https://www.3gpp.org/ftp/tsg_ran/TSG_RAN/TSGR_104/Docs/RP-241186.zip" TargetMode="External"/><Relationship Id="rId205" Type="http://schemas.openxmlformats.org/officeDocument/2006/relationships/hyperlink" Target="https://www.3gpp.org/ftp/Information/WI_Sheet/RP-243290.zip" TargetMode="External"/><Relationship Id="rId107" Type="http://schemas.openxmlformats.org/officeDocument/2006/relationships/hyperlink" Target="http://www.3gpp.org/ftp/Specs/html-info/36456.htm" TargetMode="External"/><Relationship Id="rId11" Type="http://schemas.openxmlformats.org/officeDocument/2006/relationships/hyperlink" Target="ftp://ftp.3gpp.org/Information/Working_Procedures/" TargetMode="External"/><Relationship Id="rId32" Type="http://schemas.openxmlformats.org/officeDocument/2006/relationships/hyperlink" Target="http://www.3gpp.org/ftp/Specs/html-info/25430.htm" TargetMode="External"/><Relationship Id="rId53" Type="http://schemas.openxmlformats.org/officeDocument/2006/relationships/hyperlink" Target="http://www.3gpp.org/ftp/Specs/html-info/25470.htm" TargetMode="External"/><Relationship Id="rId74" Type="http://schemas.openxmlformats.org/officeDocument/2006/relationships/hyperlink" Target="http://www.3gpp.org/ftp/Specs/html-info/25901.htm" TargetMode="External"/><Relationship Id="rId128" Type="http://schemas.openxmlformats.org/officeDocument/2006/relationships/hyperlink" Target="http://www.3gpp.org/ftp/Specs/html-info/36933.htm" TargetMode="External"/><Relationship Id="rId149" Type="http://schemas.openxmlformats.org/officeDocument/2006/relationships/hyperlink" Target="http://www.3gpp.org/ftp/Specs/html-info/37876.htm" TargetMode="External"/><Relationship Id="rId5" Type="http://schemas.openxmlformats.org/officeDocument/2006/relationships/footnotes" Target="footnotes.xml"/><Relationship Id="rId90" Type="http://schemas.openxmlformats.org/officeDocument/2006/relationships/hyperlink" Target="http://www.3gpp.org/ftp/Specs/html-info/36411.htm" TargetMode="External"/><Relationship Id="rId95" Type="http://schemas.openxmlformats.org/officeDocument/2006/relationships/hyperlink" Target="http://www.3gpp.org/ftp/Specs/html-info/36421.htm" TargetMode="External"/><Relationship Id="rId160" Type="http://schemas.openxmlformats.org/officeDocument/2006/relationships/hyperlink" Target="http://www.3gpp.org/ftp/Specs/html-info/38423.htm" TargetMode="External"/><Relationship Id="rId165" Type="http://schemas.openxmlformats.org/officeDocument/2006/relationships/hyperlink" Target="http://www.3gpp.org/ftp/Specs/html-info/38461.htm" TargetMode="External"/><Relationship Id="rId181" Type="http://schemas.openxmlformats.org/officeDocument/2006/relationships/hyperlink" Target="https://portal.3gpp.org/desktopmodules/Specifications/SpecificationDetails.aspx?specificationId=4286" TargetMode="External"/><Relationship Id="rId186" Type="http://schemas.openxmlformats.org/officeDocument/2006/relationships/hyperlink" Target="https://www.3gpp.org/ftp/tsg_ran/TSG_RAN/TSGR_96/Docs/RP-221229.zip" TargetMode="External"/><Relationship Id="rId216" Type="http://schemas.openxmlformats.org/officeDocument/2006/relationships/hyperlink" Target="https://www.3gpp.org/ftp/TSG_RAN/TSG_RAN/TSGR_106/Docs/RP-242835.zip" TargetMode="External"/><Relationship Id="rId211" Type="http://schemas.openxmlformats.org/officeDocument/2006/relationships/hyperlink" Target="https://www.3gpp.org/ftp/Information/WI_Sheet/RP-243318.zip" TargetMode="External"/><Relationship Id="rId22" Type="http://schemas.openxmlformats.org/officeDocument/2006/relationships/hyperlink" Target="http://www.3gpp.org/ftp/Specs/html-info/25415.htm" TargetMode="External"/><Relationship Id="rId27" Type="http://schemas.openxmlformats.org/officeDocument/2006/relationships/hyperlink" Target="http://www.3gpp.org/ftp/Specs/html-info/25423.htm" TargetMode="External"/><Relationship Id="rId43" Type="http://schemas.openxmlformats.org/officeDocument/2006/relationships/hyperlink" Target="http://www.3gpp.org/ftp/Specs/html-info/25452.htm" TargetMode="External"/><Relationship Id="rId48" Type="http://schemas.openxmlformats.org/officeDocument/2006/relationships/hyperlink" Target="http://www.3gpp.org/ftp/Specs/html-info/25463.htm" TargetMode="External"/><Relationship Id="rId64" Type="http://schemas.openxmlformats.org/officeDocument/2006/relationships/hyperlink" Target="http://www.3gpp.org/ftp/Specs/html-info/25851.htm" TargetMode="External"/><Relationship Id="rId69" Type="http://schemas.openxmlformats.org/officeDocument/2006/relationships/hyperlink" Target="http://www.3gpp.org/ftp/Specs/html-info/25879.htm" TargetMode="External"/><Relationship Id="rId113" Type="http://schemas.openxmlformats.org/officeDocument/2006/relationships/hyperlink" Target="http://www.3gpp.org/ftp/Specs/html-info/36463.htm" TargetMode="External"/><Relationship Id="rId118" Type="http://schemas.openxmlformats.org/officeDocument/2006/relationships/hyperlink" Target="http://www.3gpp.org/ftp/Specs/html-info/36836.htm" TargetMode="External"/><Relationship Id="rId134" Type="http://schemas.openxmlformats.org/officeDocument/2006/relationships/hyperlink" Target="http://www.3gpp.org/ftp/Specs/html-info/37471.htm" TargetMode="External"/><Relationship Id="rId139" Type="http://schemas.openxmlformats.org/officeDocument/2006/relationships/hyperlink" Target="http://www.3gpp.org/ftp/Specs/html-info/37482.htm" TargetMode="External"/><Relationship Id="rId80" Type="http://schemas.openxmlformats.org/officeDocument/2006/relationships/hyperlink" Target="http://www.3gpp.org/ftp/Specs/html-info/25936.htm" TargetMode="External"/><Relationship Id="rId85" Type="http://schemas.openxmlformats.org/officeDocument/2006/relationships/hyperlink" Target="http://www.3gpp.org/ftp/Specs/html-info/29108.htm" TargetMode="External"/><Relationship Id="rId150" Type="http://schemas.openxmlformats.org/officeDocument/2006/relationships/hyperlink" Target="http://www.3gpp.org/ftp/Specs/html-info/38401.htm" TargetMode="External"/><Relationship Id="rId155" Type="http://schemas.openxmlformats.org/officeDocument/2006/relationships/hyperlink" Target="http://www.3gpp.org/ftp/Specs/html-info/38414.htm" TargetMode="External"/><Relationship Id="rId171" Type="http://schemas.openxmlformats.org/officeDocument/2006/relationships/hyperlink" Target="http://www.3gpp.org/ftp/Specs/html-info/38473.htm" TargetMode="External"/><Relationship Id="rId176" Type="http://schemas.openxmlformats.org/officeDocument/2006/relationships/hyperlink" Target="http://www.3gpp.org/ftp/Specs/html-info/38821.htm" TargetMode="External"/><Relationship Id="rId192" Type="http://schemas.openxmlformats.org/officeDocument/2006/relationships/hyperlink" Target="https://www.3gpp.org/ftp/TSG_RAN/TSG_RAN/TSGR_104/Docs/RP-241184.zip" TargetMode="External"/><Relationship Id="rId197" Type="http://schemas.openxmlformats.org/officeDocument/2006/relationships/hyperlink" Target="https://www.3gpp.org/ftp/tsg_ran/TSG_RAN/TSGR_105/Docs/RP-242405.zip" TargetMode="External"/><Relationship Id="rId206" Type="http://schemas.openxmlformats.org/officeDocument/2006/relationships/hyperlink" Target="https://www.3gpp.org/ftp/Information/WI_Sheet/RP-242356.zip" TargetMode="External"/><Relationship Id="rId201" Type="http://schemas.openxmlformats.org/officeDocument/2006/relationships/hyperlink" Target="https://www.3gpp.org/ftp/tsg_ran/TSG_RAN/TSGR_105/Docs/RP-241824.zip" TargetMode="External"/><Relationship Id="rId222" Type="http://schemas.openxmlformats.org/officeDocument/2006/relationships/theme" Target="theme/theme1.xml"/><Relationship Id="rId12" Type="http://schemas.openxmlformats.org/officeDocument/2006/relationships/hyperlink" Target="mailto:3GPP_TSG_RAN_WG3@LIST.ETSI.ORG" TargetMode="External"/><Relationship Id="rId17" Type="http://schemas.openxmlformats.org/officeDocument/2006/relationships/hyperlink" Target="http://www.3gpp.org/ftp/Specs/html-info/25410.htm" TargetMode="External"/><Relationship Id="rId33" Type="http://schemas.openxmlformats.org/officeDocument/2006/relationships/hyperlink" Target="http://www.3gpp.org/ftp/Specs/html-info/25431.htm" TargetMode="External"/><Relationship Id="rId38" Type="http://schemas.openxmlformats.org/officeDocument/2006/relationships/hyperlink" Target="http://www.3gpp.org/ftp/Specs/html-info/25442.htm" TargetMode="External"/><Relationship Id="rId59" Type="http://schemas.openxmlformats.org/officeDocument/2006/relationships/hyperlink" Target="http://www.3gpp.org/ftp/Specs/html-info/25807.htm" TargetMode="External"/><Relationship Id="rId103" Type="http://schemas.openxmlformats.org/officeDocument/2006/relationships/hyperlink" Target="http://www.3gpp.org/ftp/Specs/html-info/36443.htm" TargetMode="External"/><Relationship Id="rId108" Type="http://schemas.openxmlformats.org/officeDocument/2006/relationships/hyperlink" Target="http://www.3gpp.org/ftp/Specs/html-info/36457.htm" TargetMode="External"/><Relationship Id="rId124" Type="http://schemas.openxmlformats.org/officeDocument/2006/relationships/hyperlink" Target="http://www.3gpp.org/ftp/Specs/html-info/36898.htm" TargetMode="External"/><Relationship Id="rId129" Type="http://schemas.openxmlformats.org/officeDocument/2006/relationships/hyperlink" Target="http://www.3gpp.org/ftp/Specs/html-info/37460.htm" TargetMode="External"/><Relationship Id="rId54" Type="http://schemas.openxmlformats.org/officeDocument/2006/relationships/hyperlink" Target="http://www.3gpp.org/ftp/Specs/html-info/25471.htm" TargetMode="External"/><Relationship Id="rId70" Type="http://schemas.openxmlformats.org/officeDocument/2006/relationships/hyperlink" Target="http://www.3gpp.org/ftp/Specs/html-info/25880.htm" TargetMode="External"/><Relationship Id="rId75" Type="http://schemas.openxmlformats.org/officeDocument/2006/relationships/hyperlink" Target="http://www.3gpp.org/ftp/Specs/html-info/25902.htm" TargetMode="External"/><Relationship Id="rId91" Type="http://schemas.openxmlformats.org/officeDocument/2006/relationships/hyperlink" Target="http://www.3gpp.org/ftp/Specs/html-info/36412.htm" TargetMode="External"/><Relationship Id="rId96" Type="http://schemas.openxmlformats.org/officeDocument/2006/relationships/hyperlink" Target="http://www.3gpp.org/ftp/Specs/html-info/36422.htm" TargetMode="External"/><Relationship Id="rId140" Type="http://schemas.openxmlformats.org/officeDocument/2006/relationships/hyperlink" Target="http://www.3gpp.org/ftp/Specs/html-info/37483.htm" TargetMode="External"/><Relationship Id="rId145" Type="http://schemas.openxmlformats.org/officeDocument/2006/relationships/hyperlink" Target="http://www.3gpp.org/ftp/Specs/html-info/37817.htm" TargetMode="External"/><Relationship Id="rId161" Type="http://schemas.openxmlformats.org/officeDocument/2006/relationships/hyperlink" Target="http://www.3gpp.org/ftp/Specs/html-info/38424.htm" TargetMode="External"/><Relationship Id="rId166" Type="http://schemas.openxmlformats.org/officeDocument/2006/relationships/hyperlink" Target="http://www.3gpp.org/ftp/Specs/html-info/38462.htm" TargetMode="External"/><Relationship Id="rId182" Type="http://schemas.openxmlformats.org/officeDocument/2006/relationships/hyperlink" Target="https://portal.3gpp.org/desktopmodules/Specifications/SpecificationDetails.aspx?specificationId=4287" TargetMode="External"/><Relationship Id="rId187" Type="http://schemas.openxmlformats.org/officeDocument/2006/relationships/hyperlink" Target="https://www.3gpp.org/ftp/tsg_ran/TSG_RAN/TSGR_96/Docs/R3-221443.zip" TargetMode="External"/><Relationship Id="rId217" Type="http://schemas.openxmlformats.org/officeDocument/2006/relationships/hyperlink" Target="https://www.3gpp.org/ftp/Information/WI_Sheet/RP-242385.zip" TargetMode="External"/><Relationship Id="rId1" Type="http://schemas.openxmlformats.org/officeDocument/2006/relationships/customXml" Target="../customXml/item1.xml"/><Relationship Id="rId6" Type="http://schemas.openxmlformats.org/officeDocument/2006/relationships/endnotes" Target="endnotes.xml"/><Relationship Id="rId212" Type="http://schemas.openxmlformats.org/officeDocument/2006/relationships/hyperlink" Target="https://www.3gpp.org/ftp/TSG_RAN/TSG_RAN/TSGR_106/Docs/RP-242517.zip" TargetMode="External"/><Relationship Id="rId23" Type="http://schemas.openxmlformats.org/officeDocument/2006/relationships/hyperlink" Target="http://www.3gpp.org/ftp/Specs/html-info/25419.htm" TargetMode="External"/><Relationship Id="rId28" Type="http://schemas.openxmlformats.org/officeDocument/2006/relationships/hyperlink" Target="http://www.3gpp.org/ftp/Specs/html-info/25424.htm" TargetMode="External"/><Relationship Id="rId49" Type="http://schemas.openxmlformats.org/officeDocument/2006/relationships/hyperlink" Target="http://www.3gpp.org/ftp/Specs/html-info/25466.htm" TargetMode="External"/><Relationship Id="rId114" Type="http://schemas.openxmlformats.org/officeDocument/2006/relationships/hyperlink" Target="http://www.3gpp.org/ftp/Specs/html-info/36464.htm" TargetMode="External"/><Relationship Id="rId119" Type="http://schemas.openxmlformats.org/officeDocument/2006/relationships/hyperlink" Target="http://www.3gpp.org/ftp/Specs/html-info/36856.htm" TargetMode="External"/><Relationship Id="rId44" Type="http://schemas.openxmlformats.org/officeDocument/2006/relationships/hyperlink" Target="http://www.3gpp.org/ftp/Specs/html-info/25453.htm" TargetMode="External"/><Relationship Id="rId60" Type="http://schemas.openxmlformats.org/officeDocument/2006/relationships/hyperlink" Target="http://www.3gpp.org/ftp/Specs/html-info/25832.htm" TargetMode="External"/><Relationship Id="rId65" Type="http://schemas.openxmlformats.org/officeDocument/2006/relationships/hyperlink" Target="http://www.3gpp.org/ftp/Specs/html-info/25853.htm" TargetMode="External"/><Relationship Id="rId81" Type="http://schemas.openxmlformats.org/officeDocument/2006/relationships/hyperlink" Target="http://www.3gpp.org/ftp/Specs/html-info/25937.htm" TargetMode="External"/><Relationship Id="rId86" Type="http://schemas.openxmlformats.org/officeDocument/2006/relationships/hyperlink" Target="http://www.3gpp.org/ftp/Specs/html-info/29413.htm" TargetMode="External"/><Relationship Id="rId130" Type="http://schemas.openxmlformats.org/officeDocument/2006/relationships/hyperlink" Target="http://www.3gpp.org/ftp/Specs/html-info/37461.htm" TargetMode="External"/><Relationship Id="rId135" Type="http://schemas.openxmlformats.org/officeDocument/2006/relationships/hyperlink" Target="http://www.3gpp.org/ftp/Specs/html-info/37472.htm" TargetMode="External"/><Relationship Id="rId151" Type="http://schemas.openxmlformats.org/officeDocument/2006/relationships/hyperlink" Target="http://www.3gpp.org/ftp/Specs/html-info/38410.htm" TargetMode="External"/><Relationship Id="rId156" Type="http://schemas.openxmlformats.org/officeDocument/2006/relationships/hyperlink" Target="http://www.3gpp.org/ftp/Specs/html-info/38415.htm" TargetMode="External"/><Relationship Id="rId177" Type="http://schemas.openxmlformats.org/officeDocument/2006/relationships/hyperlink" Target="http://www.3gpp.org/ftp/Specs/html-info/38823.htm" TargetMode="External"/><Relationship Id="rId198" Type="http://schemas.openxmlformats.org/officeDocument/2006/relationships/hyperlink" Target="https://www.3gpp.org/ftp/tsg_ran/TSG_RAN/TSGR_104/Docs/RP-241614.zip" TargetMode="External"/><Relationship Id="rId172" Type="http://schemas.openxmlformats.org/officeDocument/2006/relationships/hyperlink" Target="http://www.3gpp.org/ftp/Specs/html-info/38474.htm" TargetMode="External"/><Relationship Id="rId193" Type="http://schemas.openxmlformats.org/officeDocument/2006/relationships/hyperlink" Target="https://www.3gpp.org/ftp/tsg_ran/TSG_RAN/TSGR_104/Docs/RP-241264.zip" TargetMode="External"/><Relationship Id="rId202" Type="http://schemas.openxmlformats.org/officeDocument/2006/relationships/hyperlink" Target="https://www.3gpp.org/ftp/Information/WI_Sheet/RP-243326.zip" TargetMode="External"/><Relationship Id="rId207" Type="http://schemas.openxmlformats.org/officeDocument/2006/relationships/hyperlink" Target="https://www.3gpp.org/ftp/TSG_RAN/TSG_RAN/TSGR_106/Docs/RP-242790.zip" TargetMode="External"/><Relationship Id="rId13" Type="http://schemas.openxmlformats.org/officeDocument/2006/relationships/header" Target="header1.xml"/><Relationship Id="rId18" Type="http://schemas.openxmlformats.org/officeDocument/2006/relationships/hyperlink" Target="http://www.3gpp.org/ftp/Specs/html-info/25411.htm" TargetMode="External"/><Relationship Id="rId39" Type="http://schemas.openxmlformats.org/officeDocument/2006/relationships/hyperlink" Target="http://www.3gpp.org/ftp/Specs/html-info/25444.htm" TargetMode="External"/><Relationship Id="rId109" Type="http://schemas.openxmlformats.org/officeDocument/2006/relationships/hyperlink" Target="http://www.3gpp.org/ftp/Specs/html-info/36458.htm" TargetMode="External"/><Relationship Id="rId34" Type="http://schemas.openxmlformats.org/officeDocument/2006/relationships/hyperlink" Target="http://www.3gpp.org/ftp/Specs/html-info/25432.htm" TargetMode="External"/><Relationship Id="rId50" Type="http://schemas.openxmlformats.org/officeDocument/2006/relationships/hyperlink" Target="http://www.3gpp.org/ftp/Specs/html-info/25467.htm" TargetMode="External"/><Relationship Id="rId55" Type="http://schemas.openxmlformats.org/officeDocument/2006/relationships/hyperlink" Target="http://www.3gpp.org/ftp/Specs/html-info/25484.htm" TargetMode="External"/><Relationship Id="rId76" Type="http://schemas.openxmlformats.org/officeDocument/2006/relationships/hyperlink" Target="http://www.3gpp.org/ftp/Specs/html-info/25931.htm" TargetMode="External"/><Relationship Id="rId97" Type="http://schemas.openxmlformats.org/officeDocument/2006/relationships/hyperlink" Target="http://www.3gpp.org/ftp/Specs/html-info/36423.htm" TargetMode="External"/><Relationship Id="rId104" Type="http://schemas.openxmlformats.org/officeDocument/2006/relationships/hyperlink" Target="http://www.3gpp.org/ftp/Specs/html-info/36444.htm" TargetMode="External"/><Relationship Id="rId120" Type="http://schemas.openxmlformats.org/officeDocument/2006/relationships/hyperlink" Target="http://www.3gpp.org/ftp/Specs/html-info/36875.htm" TargetMode="External"/><Relationship Id="rId125" Type="http://schemas.openxmlformats.org/officeDocument/2006/relationships/hyperlink" Target="http://www.3gpp.org/ftp/Specs/html-info/25434.htm" TargetMode="External"/><Relationship Id="rId141" Type="http://schemas.openxmlformats.org/officeDocument/2006/relationships/hyperlink" Target="http://www.3gpp.org/ftp/Specs/html-info/37803.htm" TargetMode="External"/><Relationship Id="rId146" Type="http://schemas.openxmlformats.org/officeDocument/2006/relationships/hyperlink" Target="http://www.3gpp.org/ftp/Specs/html-info/37822.htm" TargetMode="External"/><Relationship Id="rId167" Type="http://schemas.openxmlformats.org/officeDocument/2006/relationships/hyperlink" Target="http://www.3gpp.org/ftp/Specs/html-info/38463.htm" TargetMode="External"/><Relationship Id="rId188" Type="http://schemas.openxmlformats.org/officeDocument/2006/relationships/hyperlink" Target="https://www.3gpp.org/ftp/tsg_ran/TSG_RAN/TSGR_96/Docs/RP-221825.zip" TargetMode="External"/><Relationship Id="rId7" Type="http://schemas.openxmlformats.org/officeDocument/2006/relationships/image" Target="media/image1.emf"/><Relationship Id="rId71" Type="http://schemas.openxmlformats.org/officeDocument/2006/relationships/hyperlink" Target="http://www.3gpp.org/ftp/Specs/html-info/25881.htm" TargetMode="External"/><Relationship Id="rId92" Type="http://schemas.openxmlformats.org/officeDocument/2006/relationships/hyperlink" Target="http://www.3gpp.org/ftp/Specs/html-info/36413.htm" TargetMode="External"/><Relationship Id="rId162" Type="http://schemas.openxmlformats.org/officeDocument/2006/relationships/hyperlink" Target="http://www.3gpp.org/ftp/Specs/html-info/38425.htm" TargetMode="External"/><Relationship Id="rId183" Type="http://schemas.openxmlformats.org/officeDocument/2006/relationships/hyperlink" Target="https://www.3gpp.org/DynaReport/WiCr--860144.htm" TargetMode="External"/><Relationship Id="rId213" Type="http://schemas.openxmlformats.org/officeDocument/2006/relationships/hyperlink" Target="https://www.3gpp.org/ftp/Information/WI_Sheet/RP-242349.zip" TargetMode="External"/><Relationship Id="rId218" Type="http://schemas.openxmlformats.org/officeDocument/2006/relationships/hyperlink" Target="https://www.3gpp.org/ftp/Information/WI_Sheet/RP-243009.zip" TargetMode="External"/><Relationship Id="rId2" Type="http://schemas.openxmlformats.org/officeDocument/2006/relationships/styles" Target="styles.xml"/><Relationship Id="rId29" Type="http://schemas.openxmlformats.org/officeDocument/2006/relationships/hyperlink" Target="http://www.3gpp.org/ftp/Specs/html-info/25425.htm" TargetMode="External"/><Relationship Id="rId24" Type="http://schemas.openxmlformats.org/officeDocument/2006/relationships/hyperlink" Target="http://www.3gpp.org/ftp/Specs/html-info/25420.htm" TargetMode="External"/><Relationship Id="rId40" Type="http://schemas.openxmlformats.org/officeDocument/2006/relationships/hyperlink" Target="http://www.3gpp.org/ftp/Specs/html-info/25446.htm" TargetMode="External"/><Relationship Id="rId45" Type="http://schemas.openxmlformats.org/officeDocument/2006/relationships/hyperlink" Target="http://www.3gpp.org/ftp/Specs/html-info/25460.htm" TargetMode="External"/><Relationship Id="rId66" Type="http://schemas.openxmlformats.org/officeDocument/2006/relationships/hyperlink" Target="http://www.3gpp.org/ftp/Specs/html-info/25875.htm" TargetMode="External"/><Relationship Id="rId87" Type="http://schemas.openxmlformats.org/officeDocument/2006/relationships/hyperlink" Target="http://www.3gpp.org/ftp/Specs/html-info/30531.htm" TargetMode="External"/><Relationship Id="rId110" Type="http://schemas.openxmlformats.org/officeDocument/2006/relationships/hyperlink" Target="http://www.3gpp.org/ftp/Specs/html-info/36459.htm" TargetMode="External"/><Relationship Id="rId115" Type="http://schemas.openxmlformats.org/officeDocument/2006/relationships/hyperlink" Target="http://www.3gpp.org/ftp/Specs/html-info/36465.htm" TargetMode="External"/><Relationship Id="rId131" Type="http://schemas.openxmlformats.org/officeDocument/2006/relationships/hyperlink" Target="http://www.3gpp.org/ftp/Specs/html-info/37462.htm" TargetMode="External"/><Relationship Id="rId136" Type="http://schemas.openxmlformats.org/officeDocument/2006/relationships/hyperlink" Target="http://www.3gpp.org/ftp/Specs/html-info/37473.htm" TargetMode="External"/><Relationship Id="rId157" Type="http://schemas.openxmlformats.org/officeDocument/2006/relationships/hyperlink" Target="http://www.3gpp.org/ftp/Specs/html-info/38420.htm" TargetMode="External"/><Relationship Id="rId178" Type="http://schemas.openxmlformats.org/officeDocument/2006/relationships/hyperlink" Target="http://www.3gpp.org/ftp/Specs/html-info/38856.htm" TargetMode="External"/><Relationship Id="rId61" Type="http://schemas.openxmlformats.org/officeDocument/2006/relationships/hyperlink" Target="http://www.3gpp.org/ftp/Specs/html-info/25838.htm" TargetMode="External"/><Relationship Id="rId82" Type="http://schemas.openxmlformats.org/officeDocument/2006/relationships/hyperlink" Target="http://www.3gpp.org/ftp/Specs/html-info/25946.htm" TargetMode="External"/><Relationship Id="rId152" Type="http://schemas.openxmlformats.org/officeDocument/2006/relationships/hyperlink" Target="http://www.3gpp.org/ftp/Specs/html-info/38411.htm" TargetMode="External"/><Relationship Id="rId173" Type="http://schemas.openxmlformats.org/officeDocument/2006/relationships/hyperlink" Target="http://www.3gpp.org/ftp/Specs/html-info/38801.htm" TargetMode="External"/><Relationship Id="rId194" Type="http://schemas.openxmlformats.org/officeDocument/2006/relationships/hyperlink" Target="https://www.3gpp.org/ftp/tsg_ran/TSG_RAN/TSGR_105/Docs/RP-241963.zip" TargetMode="External"/><Relationship Id="rId199" Type="http://schemas.openxmlformats.org/officeDocument/2006/relationships/hyperlink" Target="https://www.3gpp.org/ftp/TSG_RAN/TSG_RAN/TSGR_106/Docs/RP-242877.zip" TargetMode="External"/><Relationship Id="rId203" Type="http://schemas.openxmlformats.org/officeDocument/2006/relationships/hyperlink" Target="https://www.3gpp.org/ftp/Information/WI_Sheet/RP-232354.zip" TargetMode="External"/><Relationship Id="rId208" Type="http://schemas.openxmlformats.org/officeDocument/2006/relationships/hyperlink" Target="https://www.3gpp.org/ftp/Information/WI_Sheet/RP-243278.zip" TargetMode="External"/><Relationship Id="rId19" Type="http://schemas.openxmlformats.org/officeDocument/2006/relationships/hyperlink" Target="http://www.3gpp.org/ftp/Specs/html-info/25412.htm" TargetMode="External"/><Relationship Id="rId14" Type="http://schemas.openxmlformats.org/officeDocument/2006/relationships/footer" Target="footer1.xml"/><Relationship Id="rId30" Type="http://schemas.openxmlformats.org/officeDocument/2006/relationships/hyperlink" Target="http://www.3gpp.org/ftp/Specs/html-info/25426.htm" TargetMode="External"/><Relationship Id="rId35" Type="http://schemas.openxmlformats.org/officeDocument/2006/relationships/hyperlink" Target="http://www.3gpp.org/ftp/Specs/html-info/25433.htm" TargetMode="External"/><Relationship Id="rId56" Type="http://schemas.openxmlformats.org/officeDocument/2006/relationships/hyperlink" Target="http://www.3gpp.org/ftp/Specs/html-info/25703.htm" TargetMode="External"/><Relationship Id="rId77" Type="http://schemas.openxmlformats.org/officeDocument/2006/relationships/hyperlink" Target="http://www.3gpp.org/ftp/Specs/html-info/25933.htm" TargetMode="External"/><Relationship Id="rId100" Type="http://schemas.openxmlformats.org/officeDocument/2006/relationships/hyperlink" Target="http://www.3gpp.org/ftp/Specs/html-info/36440.htm" TargetMode="External"/><Relationship Id="rId105" Type="http://schemas.openxmlformats.org/officeDocument/2006/relationships/hyperlink" Target="http://www.3gpp.org/ftp/Specs/html-info/36445.htm" TargetMode="External"/><Relationship Id="rId126" Type="http://schemas.openxmlformats.org/officeDocument/2006/relationships/hyperlink" Target="http://www.3gpp.org/ftp/Specs/html-info/36902.htm" TargetMode="External"/><Relationship Id="rId147" Type="http://schemas.openxmlformats.org/officeDocument/2006/relationships/hyperlink" Target="http://www.3gpp.org/ftp/Specs/html-info/37852.htm" TargetMode="External"/><Relationship Id="rId168" Type="http://schemas.openxmlformats.org/officeDocument/2006/relationships/hyperlink" Target="http://www.3gpp.org/ftp/Specs/html-info/38470.htm" TargetMode="External"/><Relationship Id="rId8" Type="http://schemas.openxmlformats.org/officeDocument/2006/relationships/oleObject" Target="embeddings/oleObject1.bin"/><Relationship Id="rId51" Type="http://schemas.openxmlformats.org/officeDocument/2006/relationships/hyperlink" Target="http://www.3gpp.org/ftp/Specs/html-info/25468.htm" TargetMode="External"/><Relationship Id="rId72" Type="http://schemas.openxmlformats.org/officeDocument/2006/relationships/hyperlink" Target="http://www.3gpp.org/ftp/Specs/html-info/25883.htm" TargetMode="External"/><Relationship Id="rId93" Type="http://schemas.openxmlformats.org/officeDocument/2006/relationships/hyperlink" Target="http://www.3gpp.org/ftp/Specs/html-info/36414.htm" TargetMode="External"/><Relationship Id="rId98" Type="http://schemas.openxmlformats.org/officeDocument/2006/relationships/hyperlink" Target="http://www.3gpp.org/ftp/Specs/html-info/36424.htm" TargetMode="External"/><Relationship Id="rId121" Type="http://schemas.openxmlformats.org/officeDocument/2006/relationships/hyperlink" Target="http://www.3gpp.org/ftp/Specs/html-info/36876.htm" TargetMode="External"/><Relationship Id="rId142" Type="http://schemas.openxmlformats.org/officeDocument/2006/relationships/hyperlink" Target="http://www.3gpp.org/ftp/Specs/html-info/37805.htm" TargetMode="External"/><Relationship Id="rId163" Type="http://schemas.openxmlformats.org/officeDocument/2006/relationships/hyperlink" Target="http://www.3gpp.org/ftp/Specs/html-info/38455.htm" TargetMode="External"/><Relationship Id="rId184" Type="http://schemas.openxmlformats.org/officeDocument/2006/relationships/hyperlink" Target="https://www.3gpp.org/ftp/tsg_ran/TSG_RAN/TSGR_91e/Docs/RP-210903.zip" TargetMode="External"/><Relationship Id="rId189" Type="http://schemas.openxmlformats.org/officeDocument/2006/relationships/hyperlink" Target="https://www.3gpp.org/ftp/tsg_ran/TSG_RAN/TSGR_103/Docs/RP-240319.zip" TargetMode="External"/><Relationship Id="rId219" Type="http://schemas.openxmlformats.org/officeDocument/2006/relationships/hyperlink" Target="https://www.3gpp.org/ftp/TSG_RAN/TSG_RAN/TSGR_106/Docs/RP-2423006.zip" TargetMode="External"/><Relationship Id="rId3" Type="http://schemas.openxmlformats.org/officeDocument/2006/relationships/settings" Target="settings.xml"/><Relationship Id="rId214" Type="http://schemas.openxmlformats.org/officeDocument/2006/relationships/hyperlink" Target="https://www.3gpp.org/ftp/TSG_RAN/TSG_RAN/TSGR_106/Docs/RP-242529.zip" TargetMode="External"/><Relationship Id="rId25" Type="http://schemas.openxmlformats.org/officeDocument/2006/relationships/hyperlink" Target="http://www.3gpp.org/ftp/Specs/html-info/25421.htm" TargetMode="External"/><Relationship Id="rId46" Type="http://schemas.openxmlformats.org/officeDocument/2006/relationships/hyperlink" Target="http://www.3gpp.org/ftp/Specs/html-info/25461.htm" TargetMode="External"/><Relationship Id="rId67" Type="http://schemas.openxmlformats.org/officeDocument/2006/relationships/hyperlink" Target="http://www.3gpp.org/ftp/Specs/html-info/25877.htm" TargetMode="External"/><Relationship Id="rId116" Type="http://schemas.openxmlformats.org/officeDocument/2006/relationships/hyperlink" Target="http://www.3gpp.org/ftp/Specs/html-info/36742.htm" TargetMode="External"/><Relationship Id="rId137" Type="http://schemas.openxmlformats.org/officeDocument/2006/relationships/hyperlink" Target="http://www.3gpp.org/ftp/Specs/html-info/37480.htm" TargetMode="External"/><Relationship Id="rId158" Type="http://schemas.openxmlformats.org/officeDocument/2006/relationships/hyperlink" Target="http://www.3gpp.org/ftp/Specs/html-info/38421.htm" TargetMode="External"/><Relationship Id="rId20" Type="http://schemas.openxmlformats.org/officeDocument/2006/relationships/hyperlink" Target="http://www.3gpp.org/ftp/Specs/html-info/25413.htm" TargetMode="External"/><Relationship Id="rId41" Type="http://schemas.openxmlformats.org/officeDocument/2006/relationships/hyperlink" Target="http://www.3gpp.org/ftp/Specs/html-info/25450.htm" TargetMode="External"/><Relationship Id="rId62" Type="http://schemas.openxmlformats.org/officeDocument/2006/relationships/hyperlink" Target="http://www.3gpp.org/ftp/Specs/html-info/25849.htm" TargetMode="External"/><Relationship Id="rId83" Type="http://schemas.openxmlformats.org/officeDocument/2006/relationships/hyperlink" Target="http://www.3gpp.org/ftp/Specs/html-info/25953.htm" TargetMode="External"/><Relationship Id="rId88" Type="http://schemas.openxmlformats.org/officeDocument/2006/relationships/hyperlink" Target="http://www.3gpp.org/ftp/Specs/html-info/36401.htm" TargetMode="External"/><Relationship Id="rId111" Type="http://schemas.openxmlformats.org/officeDocument/2006/relationships/hyperlink" Target="http://www.3gpp.org/ftp/Specs/html-info/36461.htm" TargetMode="External"/><Relationship Id="rId132" Type="http://schemas.openxmlformats.org/officeDocument/2006/relationships/hyperlink" Target="http://www.3gpp.org/ftp/Specs/html-info/37466.htm" TargetMode="External"/><Relationship Id="rId153" Type="http://schemas.openxmlformats.org/officeDocument/2006/relationships/hyperlink" Target="http://www.3gpp.org/ftp/Specs/html-info/38412.htm" TargetMode="External"/><Relationship Id="rId174" Type="http://schemas.openxmlformats.org/officeDocument/2006/relationships/hyperlink" Target="http://www.3gpp.org/ftp/Specs/html-info/38806.htm" TargetMode="External"/><Relationship Id="rId179" Type="http://schemas.openxmlformats.org/officeDocument/2006/relationships/hyperlink" Target="http://www.3gpp.org/ftp/Specs/html-info/38879.htm" TargetMode="External"/><Relationship Id="rId195" Type="http://schemas.openxmlformats.org/officeDocument/2006/relationships/hyperlink" Target="https://www.3gpp.org/ftp/TSG_RAN/TSG_RAN/TSGR_103/Docs/RP-240323.zip" TargetMode="External"/><Relationship Id="rId209" Type="http://schemas.openxmlformats.org/officeDocument/2006/relationships/hyperlink" Target="https://www.3gpp.org/ftp/TSG_RAN/TSG_RAN/TSGR_106/Docs/RP-242996.zip" TargetMode="External"/><Relationship Id="rId190" Type="http://schemas.openxmlformats.org/officeDocument/2006/relationships/hyperlink" Target="https://www.3gpp.org/ftp/TSG_RAN/TSG_RAN/TSGR_104/Docs/RP-241123.zip" TargetMode="External"/><Relationship Id="rId204" Type="http://schemas.openxmlformats.org/officeDocument/2006/relationships/hyperlink" Target="https://www.3gpp.org/ftp/TSG_RAN/TSG_RAN/TSGR_106/Docs/RP-242498.zip" TargetMode="External"/><Relationship Id="rId220" Type="http://schemas.openxmlformats.org/officeDocument/2006/relationships/hyperlink" Target="https://www.3gpp.org/ftp/Information/WI_Sheet/RP-243323.zip" TargetMode="External"/><Relationship Id="rId15" Type="http://schemas.openxmlformats.org/officeDocument/2006/relationships/hyperlink" Target="http://www.3gpp.org/ftp/Specs/html-info/25401.htm" TargetMode="External"/><Relationship Id="rId36" Type="http://schemas.openxmlformats.org/officeDocument/2006/relationships/hyperlink" Target="http://www.3gpp.org/ftp/Specs/html-info/25434.htm" TargetMode="External"/><Relationship Id="rId57" Type="http://schemas.openxmlformats.org/officeDocument/2006/relationships/hyperlink" Target="http://www.3gpp.org/ftp/Specs/html-info/25801.htm" TargetMode="External"/><Relationship Id="rId106" Type="http://schemas.openxmlformats.org/officeDocument/2006/relationships/hyperlink" Target="http://www.3gpp.org/ftp/Specs/html-info/36455.htm" TargetMode="External"/><Relationship Id="rId127" Type="http://schemas.openxmlformats.org/officeDocument/2006/relationships/hyperlink" Target="http://www.3gpp.org/ftp/Specs/html-info/36927.htm" TargetMode="External"/><Relationship Id="rId10" Type="http://schemas.openxmlformats.org/officeDocument/2006/relationships/hyperlink" Target="http://www.3gpp.org" TargetMode="External"/><Relationship Id="rId31" Type="http://schemas.openxmlformats.org/officeDocument/2006/relationships/hyperlink" Target="http://www.3gpp.org/ftp/Specs/html-info/25427.htm" TargetMode="External"/><Relationship Id="rId52" Type="http://schemas.openxmlformats.org/officeDocument/2006/relationships/hyperlink" Target="http://www.3gpp.org/ftp/Specs/html-info/25469.htm" TargetMode="External"/><Relationship Id="rId73" Type="http://schemas.openxmlformats.org/officeDocument/2006/relationships/hyperlink" Target="http://www.3gpp.org/ftp/Specs/html-info/25884.htm" TargetMode="External"/><Relationship Id="rId78" Type="http://schemas.openxmlformats.org/officeDocument/2006/relationships/hyperlink" Target="http://www.3gpp.org/ftp/Specs/html-info/25934.htm" TargetMode="External"/><Relationship Id="rId94" Type="http://schemas.openxmlformats.org/officeDocument/2006/relationships/hyperlink" Target="http://www.3gpp.org/ftp/Specs/html-info/36420.htm" TargetMode="External"/><Relationship Id="rId99" Type="http://schemas.openxmlformats.org/officeDocument/2006/relationships/hyperlink" Target="http://www.3gpp.org/ftp/Specs/html-info/36425.htm" TargetMode="External"/><Relationship Id="rId101" Type="http://schemas.openxmlformats.org/officeDocument/2006/relationships/hyperlink" Target="http://www.3gpp.org/ftp/Specs/html-info/36441.htm" TargetMode="External"/><Relationship Id="rId122" Type="http://schemas.openxmlformats.org/officeDocument/2006/relationships/hyperlink" Target="http://www.3gpp.org/ftp/Specs/html-info/36887.htm" TargetMode="External"/><Relationship Id="rId143" Type="http://schemas.openxmlformats.org/officeDocument/2006/relationships/hyperlink" Target="http://www.3gpp.org/ftp/Specs/html-info/37813.htm" TargetMode="External"/><Relationship Id="rId148" Type="http://schemas.openxmlformats.org/officeDocument/2006/relationships/hyperlink" Target="http://www.3gpp.org/ftp/Specs/html-info/37870.htm" TargetMode="External"/><Relationship Id="rId164" Type="http://schemas.openxmlformats.org/officeDocument/2006/relationships/hyperlink" Target="http://www.3gpp.org/ftp/Specs/html-info/38460.htm" TargetMode="External"/><Relationship Id="rId169" Type="http://schemas.openxmlformats.org/officeDocument/2006/relationships/hyperlink" Target="http://www.3gpp.org/ftp/Specs/html-info/38471.htm" TargetMode="External"/><Relationship Id="rId185" Type="http://schemas.openxmlformats.org/officeDocument/2006/relationships/hyperlink" Target="https://www.3gpp.org/ftp/tsg_ran/TSG_RAN/TSGR_93e/Docs/RP-212534.zip" TargetMode="External"/><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hyperlink" Target="https://portal.3gpp.org/desktopmodules/Specifications/SpecificationDetails.aspx?specificationId=3803" TargetMode="External"/><Relationship Id="rId210" Type="http://schemas.openxmlformats.org/officeDocument/2006/relationships/hyperlink" Target="https://www.3gpp.org/ftp/Information/WI_Sheet/RP-243300.zip" TargetMode="External"/><Relationship Id="rId215" Type="http://schemas.openxmlformats.org/officeDocument/2006/relationships/hyperlink" Target="https://www.3gpp.org/ftp/Information/WI_Sheet/RP-234038.zip" TargetMode="External"/><Relationship Id="rId26" Type="http://schemas.openxmlformats.org/officeDocument/2006/relationships/hyperlink" Target="http://www.3gpp.org/ftp/Specs/html-info/25422.htm" TargetMode="External"/><Relationship Id="rId47" Type="http://schemas.openxmlformats.org/officeDocument/2006/relationships/hyperlink" Target="http://www.3gpp.org/ftp/Specs/html-info/25462.htm" TargetMode="External"/><Relationship Id="rId68" Type="http://schemas.openxmlformats.org/officeDocument/2006/relationships/hyperlink" Target="http://www.3gpp.org/ftp/Specs/html-info/25878.htm" TargetMode="External"/><Relationship Id="rId89" Type="http://schemas.openxmlformats.org/officeDocument/2006/relationships/hyperlink" Target="http://www.3gpp.org/ftp/Specs/html-info/36410.htm" TargetMode="External"/><Relationship Id="rId112" Type="http://schemas.openxmlformats.org/officeDocument/2006/relationships/hyperlink" Target="http://www.3gpp.org/ftp/Specs/html-info/36462.htm" TargetMode="External"/><Relationship Id="rId133" Type="http://schemas.openxmlformats.org/officeDocument/2006/relationships/hyperlink" Target="http://www.3gpp.org/ftp/Specs/html-info/37470.htm" TargetMode="External"/><Relationship Id="rId154" Type="http://schemas.openxmlformats.org/officeDocument/2006/relationships/hyperlink" Target="http://www.3gpp.org/ftp/Specs/html-info/38413.htm" TargetMode="External"/><Relationship Id="rId175" Type="http://schemas.openxmlformats.org/officeDocument/2006/relationships/hyperlink" Target="http://www.3gpp.org/ftp/Specs/html-info/38816.htm" TargetMode="External"/><Relationship Id="rId196" Type="http://schemas.openxmlformats.org/officeDocument/2006/relationships/hyperlink" Target="https://www.3gpp.org/ftp/TSG_RAN/TSG_RAN/TSGR_103/Docs/RP-240826.zip" TargetMode="External"/><Relationship Id="rId200" Type="http://schemas.openxmlformats.org/officeDocument/2006/relationships/hyperlink" Target="https://www.3gpp.org/ftp/TSG_RAN/TSG_RAN/TSGR_106/Docs/RP-242503.zip" TargetMode="External"/><Relationship Id="rId16" Type="http://schemas.openxmlformats.org/officeDocument/2006/relationships/hyperlink" Target="http://www.3gpp.org/ftp/Specs/html-info/25402.htm" TargetMode="External"/><Relationship Id="rId221" Type="http://schemas.openxmlformats.org/officeDocument/2006/relationships/fontTable" Target="fontTable.xml"/><Relationship Id="rId37" Type="http://schemas.openxmlformats.org/officeDocument/2006/relationships/hyperlink" Target="http://www.3gpp.org/ftp/Specs/html-info/25435.htm" TargetMode="External"/><Relationship Id="rId58" Type="http://schemas.openxmlformats.org/officeDocument/2006/relationships/hyperlink" Target="http://www.3gpp.org/ftp/Specs/html-info/25802.htm" TargetMode="External"/><Relationship Id="rId79" Type="http://schemas.openxmlformats.org/officeDocument/2006/relationships/hyperlink" Target="http://www.3gpp.org/ftp/Specs/html-info/25935.htm" TargetMode="External"/><Relationship Id="rId102" Type="http://schemas.openxmlformats.org/officeDocument/2006/relationships/hyperlink" Target="http://www.3gpp.org/ftp/Specs/html-info/36442.htm" TargetMode="External"/><Relationship Id="rId123" Type="http://schemas.openxmlformats.org/officeDocument/2006/relationships/hyperlink" Target="http://www.3gpp.org/ftp/Specs/html-info/36896.htm" TargetMode="External"/><Relationship Id="rId144" Type="http://schemas.openxmlformats.org/officeDocument/2006/relationships/hyperlink" Target="http://www.3gpp.org/ftp/Specs/html-info/37816.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19890</Words>
  <Characters>113377</Characters>
  <Application>Microsoft Office Word</Application>
  <DocSecurity>0</DocSecurity>
  <Lines>944</Lines>
  <Paragraphs>266</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2</cp:revision>
  <dcterms:created xsi:type="dcterms:W3CDTF">2025-02-20T14:16:00Z</dcterms:created>
  <dcterms:modified xsi:type="dcterms:W3CDTF">2025-02-20T14:16:00Z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