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45CF470F" w:rsidR="004F0988" w:rsidRPr="00127E7B" w:rsidRDefault="008A6D4A" w:rsidP="0055423F">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w:t>
            </w:r>
            <w:r w:rsidR="0055423F">
              <w:t>8</w:t>
            </w:r>
            <w:r w:rsidRPr="00127E7B">
              <w:t>.</w:t>
            </w:r>
            <w:r w:rsidR="0055423F">
              <w:t>0</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55423F">
              <w:rPr>
                <w:sz w:val="32"/>
              </w:rPr>
              <w:t>12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649C6801" w:rsidR="008A6D4A" w:rsidRPr="00127E7B" w:rsidRDefault="008A6D4A" w:rsidP="008A6D4A">
            <w:pPr>
              <w:pStyle w:val="ZT"/>
              <w:framePr w:wrap="auto" w:hAnchor="text" w:yAlign="inline"/>
              <w:rPr>
                <w:i/>
                <w:sz w:val="28"/>
              </w:rPr>
            </w:pPr>
            <w:r w:rsidRPr="00127E7B">
              <w:t>(</w:t>
            </w:r>
            <w:r w:rsidRPr="00127E7B">
              <w:rPr>
                <w:rStyle w:val="ZGSM"/>
              </w:rPr>
              <w:t>Release 1</w:t>
            </w:r>
            <w:r w:rsidR="00F651E7">
              <w:rPr>
                <w:rStyle w:val="ZGSM"/>
              </w:rPr>
              <w:t>8</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bookmarkStart w:id="2" w:name="_MON_1684549432"/>
      <w:bookmarkEnd w:id="2"/>
      <w:tr w:rsidR="001A6C9E" w:rsidRPr="00127E7B" w14:paraId="11778B21" w14:textId="77777777" w:rsidTr="005E4BB2">
        <w:trPr>
          <w:trHeight w:hRule="exact" w:val="1531"/>
        </w:trPr>
        <w:tc>
          <w:tcPr>
            <w:tcW w:w="4883" w:type="dxa"/>
            <w:shd w:val="clear" w:color="auto" w:fill="auto"/>
          </w:tcPr>
          <w:p w14:paraId="437ACB8C" w14:textId="57DEE543" w:rsidR="001A6C9E" w:rsidRPr="00127E7B" w:rsidRDefault="00F651E7" w:rsidP="001A6C9E">
            <w:r>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55pt;height:62.5pt" o:ole="">
                  <v:imagedata r:id="rId9" o:title=""/>
                </v:shape>
                <o:OLEObject Type="Embed" ProgID="Word.Picture.8" ShapeID="_x0000_i1039" DrawAspect="Content" ObjectID="_1732702701" r:id="rId10"/>
              </w:object>
            </w:r>
          </w:p>
        </w:tc>
        <w:tc>
          <w:tcPr>
            <w:tcW w:w="5540" w:type="dxa"/>
            <w:shd w:val="clear" w:color="auto" w:fill="auto"/>
          </w:tcPr>
          <w:p w14:paraId="58DF817D" w14:textId="281F6350" w:rsidR="001A6C9E" w:rsidRPr="00127E7B" w:rsidRDefault="00000000" w:rsidP="001A6C9E">
            <w:pPr>
              <w:jc w:val="right"/>
            </w:pPr>
            <w:bookmarkStart w:id="3" w:name="logos"/>
            <w:r>
              <w:pict w14:anchorId="2CB49E08">
                <v:shape id="_x0000_i1026" type="#_x0000_t75" style="width:129.05pt;height:75.4pt">
                  <v:imagedata r:id="rId11" o:title="3GPP-logo_web"/>
                </v:shape>
              </w:pict>
            </w:r>
            <w:bookmarkEnd w:id="3"/>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4"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4"/>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5"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6"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6"/>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7"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8" w:name="copyrightaddon"/>
            <w:bookmarkEnd w:id="8"/>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7"/>
          </w:p>
          <w:p w14:paraId="588EB364" w14:textId="77777777" w:rsidR="00E16509" w:rsidRPr="00127E7B" w:rsidRDefault="00E16509" w:rsidP="00133525"/>
        </w:tc>
      </w:tr>
      <w:bookmarkEnd w:id="5"/>
    </w:tbl>
    <w:p w14:paraId="0605C236" w14:textId="77777777" w:rsidR="00080512" w:rsidRPr="00127E7B" w:rsidRDefault="00080512" w:rsidP="001773FF">
      <w:pPr>
        <w:pStyle w:val="TT"/>
      </w:pPr>
      <w:r w:rsidRPr="00127E7B">
        <w:br w:type="page"/>
      </w:r>
      <w:bookmarkStart w:id="9" w:name="tableOfContents"/>
      <w:bookmarkEnd w:id="9"/>
      <w:r w:rsidRPr="00127E7B">
        <w:lastRenderedPageBreak/>
        <w:t>Contents</w:t>
      </w:r>
    </w:p>
    <w:p w14:paraId="3F49B4BB" w14:textId="77777777" w:rsidR="005363AA" w:rsidRDefault="001F2CDD">
      <w:pPr>
        <w:pStyle w:val="TOC1"/>
        <w:rPr>
          <w:rFonts w:asciiTheme="minorHAnsi" w:eastAsiaTheme="minorEastAsia" w:hAnsiTheme="minorHAnsi" w:cstheme="minorBidi"/>
          <w:noProof/>
          <w:szCs w:val="22"/>
          <w:lang w:val="en-US" w:eastAsia="zh-CN"/>
        </w:rPr>
      </w:pPr>
      <w:r w:rsidRPr="00127E7B">
        <w:fldChar w:fldCharType="begin"/>
      </w:r>
      <w:r w:rsidR="006857B7" w:rsidRPr="00127E7B">
        <w:instrText xml:space="preserve"> TOC \o "1-9" </w:instrText>
      </w:r>
      <w:r w:rsidRPr="00127E7B">
        <w:fldChar w:fldCharType="separate"/>
      </w:r>
      <w:r w:rsidR="005363AA">
        <w:rPr>
          <w:noProof/>
        </w:rPr>
        <w:t>Foreword</w:t>
      </w:r>
      <w:r w:rsidR="005363AA">
        <w:rPr>
          <w:noProof/>
        </w:rPr>
        <w:tab/>
      </w:r>
      <w:r w:rsidR="005363AA">
        <w:rPr>
          <w:noProof/>
        </w:rPr>
        <w:fldChar w:fldCharType="begin"/>
      </w:r>
      <w:r w:rsidR="005363AA">
        <w:rPr>
          <w:noProof/>
        </w:rPr>
        <w:instrText xml:space="preserve"> PAGEREF _Toc120052550 \h </w:instrText>
      </w:r>
      <w:r w:rsidR="005363AA">
        <w:rPr>
          <w:noProof/>
        </w:rPr>
      </w:r>
      <w:r w:rsidR="005363AA">
        <w:rPr>
          <w:noProof/>
        </w:rPr>
        <w:fldChar w:fldCharType="separate"/>
      </w:r>
      <w:r w:rsidR="005363AA">
        <w:rPr>
          <w:noProof/>
        </w:rPr>
        <w:t>6</w:t>
      </w:r>
      <w:r w:rsidR="005363AA">
        <w:rPr>
          <w:noProof/>
        </w:rPr>
        <w:fldChar w:fldCharType="end"/>
      </w:r>
    </w:p>
    <w:p w14:paraId="09A742BA" w14:textId="77777777" w:rsidR="005363AA" w:rsidRDefault="005363A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_Toc120052551 \h </w:instrText>
      </w:r>
      <w:r>
        <w:rPr>
          <w:noProof/>
        </w:rPr>
      </w:r>
      <w:r>
        <w:rPr>
          <w:noProof/>
        </w:rPr>
        <w:fldChar w:fldCharType="separate"/>
      </w:r>
      <w:r>
        <w:rPr>
          <w:noProof/>
        </w:rPr>
        <w:t>8</w:t>
      </w:r>
      <w:r>
        <w:rPr>
          <w:noProof/>
        </w:rPr>
        <w:fldChar w:fldCharType="end"/>
      </w:r>
    </w:p>
    <w:p w14:paraId="70B79669" w14:textId="77777777" w:rsidR="005363AA" w:rsidRDefault="005363A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_Toc120052552 \h </w:instrText>
      </w:r>
      <w:r>
        <w:rPr>
          <w:noProof/>
        </w:rPr>
      </w:r>
      <w:r>
        <w:rPr>
          <w:noProof/>
        </w:rPr>
        <w:fldChar w:fldCharType="separate"/>
      </w:r>
      <w:r>
        <w:rPr>
          <w:noProof/>
        </w:rPr>
        <w:t>8</w:t>
      </w:r>
      <w:r>
        <w:rPr>
          <w:noProof/>
        </w:rPr>
        <w:fldChar w:fldCharType="end"/>
      </w:r>
    </w:p>
    <w:p w14:paraId="4E1226DD" w14:textId="77777777" w:rsidR="005363AA" w:rsidRDefault="005363A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_Toc120052553 \h </w:instrText>
      </w:r>
      <w:r>
        <w:rPr>
          <w:noProof/>
        </w:rPr>
      </w:r>
      <w:r>
        <w:rPr>
          <w:noProof/>
        </w:rPr>
        <w:fldChar w:fldCharType="separate"/>
      </w:r>
      <w:r>
        <w:rPr>
          <w:noProof/>
        </w:rPr>
        <w:t>9</w:t>
      </w:r>
      <w:r>
        <w:rPr>
          <w:noProof/>
        </w:rPr>
        <w:fldChar w:fldCharType="end"/>
      </w:r>
    </w:p>
    <w:p w14:paraId="2969DBB5" w14:textId="77777777" w:rsidR="005363AA" w:rsidRDefault="005363A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_Toc120052554 \h </w:instrText>
      </w:r>
      <w:r>
        <w:rPr>
          <w:noProof/>
        </w:rPr>
      </w:r>
      <w:r>
        <w:rPr>
          <w:noProof/>
        </w:rPr>
        <w:fldChar w:fldCharType="separate"/>
      </w:r>
      <w:r>
        <w:rPr>
          <w:noProof/>
        </w:rPr>
        <w:t>9</w:t>
      </w:r>
      <w:r>
        <w:rPr>
          <w:noProof/>
        </w:rPr>
        <w:fldChar w:fldCharType="end"/>
      </w:r>
    </w:p>
    <w:p w14:paraId="5D1E660D" w14:textId="77777777" w:rsidR="005363AA" w:rsidRDefault="005363A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_Toc120052555 \h </w:instrText>
      </w:r>
      <w:r>
        <w:rPr>
          <w:noProof/>
        </w:rPr>
      </w:r>
      <w:r>
        <w:rPr>
          <w:noProof/>
        </w:rPr>
        <w:fldChar w:fldCharType="separate"/>
      </w:r>
      <w:r>
        <w:rPr>
          <w:noProof/>
        </w:rPr>
        <w:t>9</w:t>
      </w:r>
      <w:r>
        <w:rPr>
          <w:noProof/>
        </w:rPr>
        <w:fldChar w:fldCharType="end"/>
      </w:r>
    </w:p>
    <w:p w14:paraId="723DDC82" w14:textId="77777777" w:rsidR="005363AA" w:rsidRDefault="005363A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_Toc120052556 \h </w:instrText>
      </w:r>
      <w:r>
        <w:rPr>
          <w:noProof/>
        </w:rPr>
      </w:r>
      <w:r>
        <w:rPr>
          <w:noProof/>
        </w:rPr>
        <w:fldChar w:fldCharType="separate"/>
      </w:r>
      <w:r>
        <w:rPr>
          <w:noProof/>
        </w:rPr>
        <w:t>9</w:t>
      </w:r>
      <w:r>
        <w:rPr>
          <w:noProof/>
        </w:rPr>
        <w:fldChar w:fldCharType="end"/>
      </w:r>
    </w:p>
    <w:p w14:paraId="4A41549F" w14:textId="77777777" w:rsidR="005363AA" w:rsidRDefault="005363AA">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_Toc120052557 \h </w:instrText>
      </w:r>
      <w:r>
        <w:rPr>
          <w:noProof/>
        </w:rPr>
      </w:r>
      <w:r>
        <w:rPr>
          <w:noProof/>
        </w:rPr>
        <w:fldChar w:fldCharType="separate"/>
      </w:r>
      <w:r>
        <w:rPr>
          <w:noProof/>
        </w:rPr>
        <w:t>9</w:t>
      </w:r>
      <w:r>
        <w:rPr>
          <w:noProof/>
        </w:rPr>
        <w:fldChar w:fldCharType="end"/>
      </w:r>
    </w:p>
    <w:p w14:paraId="47583918" w14:textId="77777777" w:rsidR="005363AA" w:rsidRDefault="005363AA">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_Toc120052558 \h </w:instrText>
      </w:r>
      <w:r>
        <w:rPr>
          <w:noProof/>
        </w:rPr>
      </w:r>
      <w:r>
        <w:rPr>
          <w:noProof/>
        </w:rPr>
        <w:fldChar w:fldCharType="separate"/>
      </w:r>
      <w:r>
        <w:rPr>
          <w:noProof/>
        </w:rPr>
        <w:t>10</w:t>
      </w:r>
      <w:r>
        <w:rPr>
          <w:noProof/>
        </w:rPr>
        <w:fldChar w:fldCharType="end"/>
      </w:r>
    </w:p>
    <w:p w14:paraId="1E9325B0" w14:textId="77777777" w:rsidR="005363AA" w:rsidRDefault="005363A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_Toc120052559 \h </w:instrText>
      </w:r>
      <w:r>
        <w:rPr>
          <w:noProof/>
        </w:rPr>
      </w:r>
      <w:r>
        <w:rPr>
          <w:noProof/>
        </w:rPr>
        <w:fldChar w:fldCharType="separate"/>
      </w:r>
      <w:r>
        <w:rPr>
          <w:noProof/>
        </w:rPr>
        <w:t>10</w:t>
      </w:r>
      <w:r>
        <w:rPr>
          <w:noProof/>
        </w:rPr>
        <w:fldChar w:fldCharType="end"/>
      </w:r>
    </w:p>
    <w:p w14:paraId="0E198DDC" w14:textId="77777777" w:rsidR="005363AA" w:rsidRDefault="005363A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_Toc120052560 \h </w:instrText>
      </w:r>
      <w:r>
        <w:rPr>
          <w:noProof/>
        </w:rPr>
      </w:r>
      <w:r>
        <w:rPr>
          <w:noProof/>
        </w:rPr>
        <w:fldChar w:fldCharType="separate"/>
      </w:r>
      <w:r>
        <w:rPr>
          <w:noProof/>
        </w:rPr>
        <w:t>10</w:t>
      </w:r>
      <w:r>
        <w:rPr>
          <w:noProof/>
        </w:rPr>
        <w:fldChar w:fldCharType="end"/>
      </w:r>
    </w:p>
    <w:p w14:paraId="0563D7E3" w14:textId="77777777" w:rsidR="005363AA" w:rsidRDefault="005363A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_Toc120052561 \h </w:instrText>
      </w:r>
      <w:r>
        <w:rPr>
          <w:noProof/>
        </w:rPr>
      </w:r>
      <w:r>
        <w:rPr>
          <w:noProof/>
        </w:rPr>
        <w:fldChar w:fldCharType="separate"/>
      </w:r>
      <w:r>
        <w:rPr>
          <w:noProof/>
        </w:rPr>
        <w:t>11</w:t>
      </w:r>
      <w:r>
        <w:rPr>
          <w:noProof/>
        </w:rPr>
        <w:fldChar w:fldCharType="end"/>
      </w:r>
    </w:p>
    <w:p w14:paraId="625DE452" w14:textId="77777777" w:rsidR="005363AA" w:rsidRDefault="005363A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_Toc120052562 \h </w:instrText>
      </w:r>
      <w:r>
        <w:rPr>
          <w:noProof/>
        </w:rPr>
      </w:r>
      <w:r>
        <w:rPr>
          <w:noProof/>
        </w:rPr>
        <w:fldChar w:fldCharType="separate"/>
      </w:r>
      <w:r>
        <w:rPr>
          <w:noProof/>
        </w:rPr>
        <w:t>11</w:t>
      </w:r>
      <w:r>
        <w:rPr>
          <w:noProof/>
        </w:rPr>
        <w:fldChar w:fldCharType="end"/>
      </w:r>
    </w:p>
    <w:p w14:paraId="470D1B38" w14:textId="77777777" w:rsidR="005363AA" w:rsidRDefault="005363A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_Toc120052563 \h </w:instrText>
      </w:r>
      <w:r>
        <w:rPr>
          <w:noProof/>
        </w:rPr>
      </w:r>
      <w:r>
        <w:rPr>
          <w:noProof/>
        </w:rPr>
        <w:fldChar w:fldCharType="separate"/>
      </w:r>
      <w:r>
        <w:rPr>
          <w:noProof/>
        </w:rPr>
        <w:t>11</w:t>
      </w:r>
      <w:r>
        <w:rPr>
          <w:noProof/>
        </w:rPr>
        <w:fldChar w:fldCharType="end"/>
      </w:r>
    </w:p>
    <w:p w14:paraId="5CDA0FBB" w14:textId="77777777" w:rsidR="005363AA" w:rsidRDefault="005363A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_Toc120052564 \h </w:instrText>
      </w:r>
      <w:r>
        <w:rPr>
          <w:noProof/>
        </w:rPr>
      </w:r>
      <w:r>
        <w:rPr>
          <w:noProof/>
        </w:rPr>
        <w:fldChar w:fldCharType="separate"/>
      </w:r>
      <w:r>
        <w:rPr>
          <w:noProof/>
        </w:rPr>
        <w:t>11</w:t>
      </w:r>
      <w:r>
        <w:rPr>
          <w:noProof/>
        </w:rPr>
        <w:fldChar w:fldCharType="end"/>
      </w:r>
    </w:p>
    <w:p w14:paraId="349A515A" w14:textId="77777777" w:rsidR="005363AA" w:rsidRDefault="005363A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_Toc120052565 \h </w:instrText>
      </w:r>
      <w:r>
        <w:rPr>
          <w:noProof/>
        </w:rPr>
      </w:r>
      <w:r>
        <w:rPr>
          <w:noProof/>
        </w:rPr>
        <w:fldChar w:fldCharType="separate"/>
      </w:r>
      <w:r>
        <w:rPr>
          <w:noProof/>
        </w:rPr>
        <w:t>11</w:t>
      </w:r>
      <w:r>
        <w:rPr>
          <w:noProof/>
        </w:rPr>
        <w:fldChar w:fldCharType="end"/>
      </w:r>
    </w:p>
    <w:p w14:paraId="1F2FAA10" w14:textId="77777777" w:rsidR="005363AA" w:rsidRDefault="005363A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_Toc120052566 \h </w:instrText>
      </w:r>
      <w:r>
        <w:rPr>
          <w:noProof/>
        </w:rPr>
      </w:r>
      <w:r>
        <w:rPr>
          <w:noProof/>
        </w:rPr>
        <w:fldChar w:fldCharType="separate"/>
      </w:r>
      <w:r>
        <w:rPr>
          <w:noProof/>
        </w:rPr>
        <w:t>11</w:t>
      </w:r>
      <w:r>
        <w:rPr>
          <w:noProof/>
        </w:rPr>
        <w:fldChar w:fldCharType="end"/>
      </w:r>
    </w:p>
    <w:p w14:paraId="029BDC6B" w14:textId="77777777" w:rsidR="005363AA" w:rsidRDefault="005363AA">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Network slice admission control for controlling the number of UEs</w:t>
      </w:r>
      <w:r>
        <w:rPr>
          <w:noProof/>
        </w:rPr>
        <w:tab/>
      </w:r>
      <w:r>
        <w:rPr>
          <w:noProof/>
        </w:rPr>
        <w:fldChar w:fldCharType="begin"/>
      </w:r>
      <w:r>
        <w:rPr>
          <w:noProof/>
        </w:rPr>
        <w:instrText xml:space="preserve"> PAGEREF _Toc120052567 \h </w:instrText>
      </w:r>
      <w:r>
        <w:rPr>
          <w:noProof/>
        </w:rPr>
      </w:r>
      <w:r>
        <w:rPr>
          <w:noProof/>
        </w:rPr>
        <w:fldChar w:fldCharType="separate"/>
      </w:r>
      <w:r>
        <w:rPr>
          <w:noProof/>
        </w:rPr>
        <w:t>12</w:t>
      </w:r>
      <w:r>
        <w:rPr>
          <w:noProof/>
        </w:rPr>
        <w:fldChar w:fldCharType="end"/>
      </w:r>
    </w:p>
    <w:p w14:paraId="3063959E" w14:textId="77777777" w:rsidR="005363AA" w:rsidRDefault="005363A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_Toc120052568 \h </w:instrText>
      </w:r>
      <w:r>
        <w:rPr>
          <w:noProof/>
        </w:rPr>
      </w:r>
      <w:r>
        <w:rPr>
          <w:noProof/>
        </w:rPr>
        <w:fldChar w:fldCharType="separate"/>
      </w:r>
      <w:r>
        <w:rPr>
          <w:noProof/>
        </w:rPr>
        <w:t>14</w:t>
      </w:r>
      <w:r>
        <w:rPr>
          <w:noProof/>
        </w:rPr>
        <w:fldChar w:fldCharType="end"/>
      </w:r>
    </w:p>
    <w:p w14:paraId="776F9056" w14:textId="77777777" w:rsidR="005363AA" w:rsidRDefault="005363AA">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_Toc120052569 \h </w:instrText>
      </w:r>
      <w:r>
        <w:rPr>
          <w:noProof/>
        </w:rPr>
      </w:r>
      <w:r>
        <w:rPr>
          <w:noProof/>
        </w:rPr>
        <w:fldChar w:fldCharType="separate"/>
      </w:r>
      <w:r>
        <w:rPr>
          <w:noProof/>
        </w:rPr>
        <w:t>14</w:t>
      </w:r>
      <w:r>
        <w:rPr>
          <w:noProof/>
        </w:rPr>
        <w:fldChar w:fldCharType="end"/>
      </w:r>
    </w:p>
    <w:p w14:paraId="0E011E18" w14:textId="77777777" w:rsidR="005363AA" w:rsidRDefault="005363AA">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_Toc120052570 \h </w:instrText>
      </w:r>
      <w:r>
        <w:rPr>
          <w:noProof/>
        </w:rPr>
      </w:r>
      <w:r>
        <w:rPr>
          <w:noProof/>
        </w:rPr>
        <w:fldChar w:fldCharType="separate"/>
      </w:r>
      <w:r>
        <w:rPr>
          <w:noProof/>
        </w:rPr>
        <w:t>14</w:t>
      </w:r>
      <w:r>
        <w:rPr>
          <w:noProof/>
        </w:rPr>
        <w:fldChar w:fldCharType="end"/>
      </w:r>
    </w:p>
    <w:p w14:paraId="5BEC32F1" w14:textId="77777777" w:rsidR="005363AA" w:rsidRDefault="005363AA">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_Toc120052571 \h </w:instrText>
      </w:r>
      <w:r>
        <w:rPr>
          <w:noProof/>
        </w:rPr>
      </w:r>
      <w:r>
        <w:rPr>
          <w:noProof/>
        </w:rPr>
        <w:fldChar w:fldCharType="separate"/>
      </w:r>
      <w:r>
        <w:rPr>
          <w:noProof/>
        </w:rPr>
        <w:t>15</w:t>
      </w:r>
      <w:r>
        <w:rPr>
          <w:noProof/>
        </w:rPr>
        <w:fldChar w:fldCharType="end"/>
      </w:r>
    </w:p>
    <w:p w14:paraId="0F6B388C" w14:textId="77777777" w:rsidR="005363AA" w:rsidRDefault="005363AA">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_Toc120052572 \h </w:instrText>
      </w:r>
      <w:r>
        <w:rPr>
          <w:noProof/>
        </w:rPr>
      </w:r>
      <w:r>
        <w:rPr>
          <w:noProof/>
        </w:rPr>
        <w:fldChar w:fldCharType="separate"/>
      </w:r>
      <w:r>
        <w:rPr>
          <w:noProof/>
        </w:rPr>
        <w:t>15</w:t>
      </w:r>
      <w:r>
        <w:rPr>
          <w:noProof/>
        </w:rPr>
        <w:fldChar w:fldCharType="end"/>
      </w:r>
    </w:p>
    <w:p w14:paraId="1F65030A" w14:textId="77777777" w:rsidR="005363AA" w:rsidRDefault="005363AA">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_Toc120052573 \h </w:instrText>
      </w:r>
      <w:r>
        <w:rPr>
          <w:noProof/>
        </w:rPr>
      </w:r>
      <w:r>
        <w:rPr>
          <w:noProof/>
        </w:rPr>
        <w:fldChar w:fldCharType="separate"/>
      </w:r>
      <w:r>
        <w:rPr>
          <w:noProof/>
        </w:rPr>
        <w:t>15</w:t>
      </w:r>
      <w:r>
        <w:rPr>
          <w:noProof/>
        </w:rPr>
        <w:fldChar w:fldCharType="end"/>
      </w:r>
    </w:p>
    <w:p w14:paraId="0132689C" w14:textId="77777777" w:rsidR="005363AA" w:rsidRDefault="005363AA">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_Toc120052574 \h </w:instrText>
      </w:r>
      <w:r>
        <w:rPr>
          <w:noProof/>
        </w:rPr>
      </w:r>
      <w:r>
        <w:rPr>
          <w:noProof/>
        </w:rPr>
        <w:fldChar w:fldCharType="separate"/>
      </w:r>
      <w:r>
        <w:rPr>
          <w:noProof/>
        </w:rPr>
        <w:t>17</w:t>
      </w:r>
      <w:r>
        <w:rPr>
          <w:noProof/>
        </w:rPr>
        <w:fldChar w:fldCharType="end"/>
      </w:r>
    </w:p>
    <w:p w14:paraId="05E3D136" w14:textId="77777777" w:rsidR="005363AA" w:rsidRDefault="005363AA">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_Toc120052575 \h </w:instrText>
      </w:r>
      <w:r>
        <w:rPr>
          <w:noProof/>
        </w:rPr>
      </w:r>
      <w:r>
        <w:rPr>
          <w:noProof/>
        </w:rPr>
        <w:fldChar w:fldCharType="separate"/>
      </w:r>
      <w:r>
        <w:rPr>
          <w:noProof/>
        </w:rPr>
        <w:t>17</w:t>
      </w:r>
      <w:r>
        <w:rPr>
          <w:noProof/>
        </w:rPr>
        <w:fldChar w:fldCharType="end"/>
      </w:r>
    </w:p>
    <w:p w14:paraId="0FDDC25D" w14:textId="77777777" w:rsidR="005363AA" w:rsidRDefault="005363A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_Toc120052576 \h </w:instrText>
      </w:r>
      <w:r>
        <w:rPr>
          <w:noProof/>
        </w:rPr>
      </w:r>
      <w:r>
        <w:rPr>
          <w:noProof/>
        </w:rPr>
        <w:fldChar w:fldCharType="separate"/>
      </w:r>
      <w:r>
        <w:rPr>
          <w:noProof/>
        </w:rPr>
        <w:t>18</w:t>
      </w:r>
      <w:r>
        <w:rPr>
          <w:noProof/>
        </w:rPr>
        <w:fldChar w:fldCharType="end"/>
      </w:r>
    </w:p>
    <w:p w14:paraId="49761C2D" w14:textId="77777777" w:rsidR="005363AA" w:rsidRDefault="005363AA">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_Toc120052577 \h </w:instrText>
      </w:r>
      <w:r>
        <w:rPr>
          <w:noProof/>
        </w:rPr>
      </w:r>
      <w:r>
        <w:rPr>
          <w:noProof/>
        </w:rPr>
        <w:fldChar w:fldCharType="separate"/>
      </w:r>
      <w:r>
        <w:rPr>
          <w:noProof/>
        </w:rPr>
        <w:t>18</w:t>
      </w:r>
      <w:r>
        <w:rPr>
          <w:noProof/>
        </w:rPr>
        <w:fldChar w:fldCharType="end"/>
      </w:r>
    </w:p>
    <w:p w14:paraId="5323B6E3" w14:textId="77777777" w:rsidR="005363AA" w:rsidRDefault="005363AA">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_Toc120052578 \h </w:instrText>
      </w:r>
      <w:r>
        <w:rPr>
          <w:noProof/>
        </w:rPr>
      </w:r>
      <w:r>
        <w:rPr>
          <w:noProof/>
        </w:rPr>
        <w:fldChar w:fldCharType="separate"/>
      </w:r>
      <w:r>
        <w:rPr>
          <w:noProof/>
        </w:rPr>
        <w:t>18</w:t>
      </w:r>
      <w:r>
        <w:rPr>
          <w:noProof/>
        </w:rPr>
        <w:fldChar w:fldCharType="end"/>
      </w:r>
    </w:p>
    <w:p w14:paraId="1C2BFE1B" w14:textId="77777777" w:rsidR="005363AA" w:rsidRDefault="005363A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_Toc120052579 \h </w:instrText>
      </w:r>
      <w:r>
        <w:rPr>
          <w:noProof/>
        </w:rPr>
      </w:r>
      <w:r>
        <w:rPr>
          <w:noProof/>
        </w:rPr>
        <w:fldChar w:fldCharType="separate"/>
      </w:r>
      <w:r>
        <w:rPr>
          <w:noProof/>
        </w:rPr>
        <w:t>18</w:t>
      </w:r>
      <w:r>
        <w:rPr>
          <w:noProof/>
        </w:rPr>
        <w:fldChar w:fldCharType="end"/>
      </w:r>
    </w:p>
    <w:p w14:paraId="5EC00AE7" w14:textId="77777777" w:rsidR="005363AA" w:rsidRDefault="005363A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_Toc120052580 \h </w:instrText>
      </w:r>
      <w:r>
        <w:rPr>
          <w:noProof/>
        </w:rPr>
      </w:r>
      <w:r>
        <w:rPr>
          <w:noProof/>
        </w:rPr>
        <w:fldChar w:fldCharType="separate"/>
      </w:r>
      <w:r>
        <w:rPr>
          <w:noProof/>
        </w:rPr>
        <w:t>18</w:t>
      </w:r>
      <w:r>
        <w:rPr>
          <w:noProof/>
        </w:rPr>
        <w:fldChar w:fldCharType="end"/>
      </w:r>
    </w:p>
    <w:p w14:paraId="086F297F" w14:textId="77777777" w:rsidR="005363AA" w:rsidRDefault="005363A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_Toc120052581 \h </w:instrText>
      </w:r>
      <w:r>
        <w:rPr>
          <w:noProof/>
        </w:rPr>
      </w:r>
      <w:r>
        <w:rPr>
          <w:noProof/>
        </w:rPr>
        <w:fldChar w:fldCharType="separate"/>
      </w:r>
      <w:r>
        <w:rPr>
          <w:noProof/>
        </w:rPr>
        <w:t>19</w:t>
      </w:r>
      <w:r>
        <w:rPr>
          <w:noProof/>
        </w:rPr>
        <w:fldChar w:fldCharType="end"/>
      </w:r>
    </w:p>
    <w:p w14:paraId="2B979DFE" w14:textId="77777777" w:rsidR="005363AA" w:rsidRDefault="005363AA">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_Toc120052582 \h </w:instrText>
      </w:r>
      <w:r>
        <w:rPr>
          <w:noProof/>
        </w:rPr>
      </w:r>
      <w:r>
        <w:rPr>
          <w:noProof/>
        </w:rPr>
        <w:fldChar w:fldCharType="separate"/>
      </w:r>
      <w:r>
        <w:rPr>
          <w:noProof/>
        </w:rPr>
        <w:t>21</w:t>
      </w:r>
      <w:r>
        <w:rPr>
          <w:noProof/>
        </w:rPr>
        <w:fldChar w:fldCharType="end"/>
      </w:r>
    </w:p>
    <w:p w14:paraId="7294DD3B" w14:textId="77777777" w:rsidR="005363AA" w:rsidRDefault="005363AA">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_Toc120052583 \h </w:instrText>
      </w:r>
      <w:r>
        <w:rPr>
          <w:noProof/>
        </w:rPr>
      </w:r>
      <w:r>
        <w:rPr>
          <w:noProof/>
        </w:rPr>
        <w:fldChar w:fldCharType="separate"/>
      </w:r>
      <w:r>
        <w:rPr>
          <w:noProof/>
        </w:rPr>
        <w:t>21</w:t>
      </w:r>
      <w:r>
        <w:rPr>
          <w:noProof/>
        </w:rPr>
        <w:fldChar w:fldCharType="end"/>
      </w:r>
    </w:p>
    <w:p w14:paraId="53F816F8" w14:textId="77777777" w:rsidR="005363AA" w:rsidRDefault="005363AA">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_Toc120052584 \h </w:instrText>
      </w:r>
      <w:r>
        <w:rPr>
          <w:noProof/>
        </w:rPr>
      </w:r>
      <w:r>
        <w:rPr>
          <w:noProof/>
        </w:rPr>
        <w:fldChar w:fldCharType="separate"/>
      </w:r>
      <w:r>
        <w:rPr>
          <w:noProof/>
        </w:rPr>
        <w:t>21</w:t>
      </w:r>
      <w:r>
        <w:rPr>
          <w:noProof/>
        </w:rPr>
        <w:fldChar w:fldCharType="end"/>
      </w:r>
    </w:p>
    <w:p w14:paraId="6F960F91" w14:textId="77777777" w:rsidR="005363AA" w:rsidRDefault="005363AA">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_Toc120052585 \h </w:instrText>
      </w:r>
      <w:r>
        <w:rPr>
          <w:noProof/>
        </w:rPr>
      </w:r>
      <w:r>
        <w:rPr>
          <w:noProof/>
        </w:rPr>
        <w:fldChar w:fldCharType="separate"/>
      </w:r>
      <w:r>
        <w:rPr>
          <w:noProof/>
        </w:rPr>
        <w:t>22</w:t>
      </w:r>
      <w:r>
        <w:rPr>
          <w:noProof/>
        </w:rPr>
        <w:fldChar w:fldCharType="end"/>
      </w:r>
    </w:p>
    <w:p w14:paraId="6AE027F5" w14:textId="77777777" w:rsidR="005363AA" w:rsidRDefault="005363AA">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_Toc120052586 \h </w:instrText>
      </w:r>
      <w:r>
        <w:rPr>
          <w:noProof/>
        </w:rPr>
      </w:r>
      <w:r>
        <w:rPr>
          <w:noProof/>
        </w:rPr>
        <w:fldChar w:fldCharType="separate"/>
      </w:r>
      <w:r>
        <w:rPr>
          <w:noProof/>
        </w:rPr>
        <w:t>22</w:t>
      </w:r>
      <w:r>
        <w:rPr>
          <w:noProof/>
        </w:rPr>
        <w:fldChar w:fldCharType="end"/>
      </w:r>
    </w:p>
    <w:p w14:paraId="3469CCA1" w14:textId="77777777" w:rsidR="005363AA" w:rsidRDefault="005363A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_Toc120052587 \h </w:instrText>
      </w:r>
      <w:r>
        <w:rPr>
          <w:noProof/>
        </w:rPr>
      </w:r>
      <w:r>
        <w:rPr>
          <w:noProof/>
        </w:rPr>
        <w:fldChar w:fldCharType="separate"/>
      </w:r>
      <w:r>
        <w:rPr>
          <w:noProof/>
        </w:rPr>
        <w:t>23</w:t>
      </w:r>
      <w:r>
        <w:rPr>
          <w:noProof/>
        </w:rPr>
        <w:fldChar w:fldCharType="end"/>
      </w:r>
    </w:p>
    <w:p w14:paraId="59DC023F" w14:textId="77777777" w:rsidR="005363AA" w:rsidRDefault="005363A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_Toc120052588 \h </w:instrText>
      </w:r>
      <w:r>
        <w:rPr>
          <w:noProof/>
        </w:rPr>
      </w:r>
      <w:r>
        <w:rPr>
          <w:noProof/>
        </w:rPr>
        <w:fldChar w:fldCharType="separate"/>
      </w:r>
      <w:r>
        <w:rPr>
          <w:noProof/>
        </w:rPr>
        <w:t>23</w:t>
      </w:r>
      <w:r>
        <w:rPr>
          <w:noProof/>
        </w:rPr>
        <w:fldChar w:fldCharType="end"/>
      </w:r>
    </w:p>
    <w:p w14:paraId="684F08D8" w14:textId="77777777" w:rsidR="005363AA" w:rsidRDefault="005363A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_Toc120052589 \h </w:instrText>
      </w:r>
      <w:r>
        <w:rPr>
          <w:noProof/>
        </w:rPr>
      </w:r>
      <w:r>
        <w:rPr>
          <w:noProof/>
        </w:rPr>
        <w:fldChar w:fldCharType="separate"/>
      </w:r>
      <w:r>
        <w:rPr>
          <w:noProof/>
        </w:rPr>
        <w:t>23</w:t>
      </w:r>
      <w:r>
        <w:rPr>
          <w:noProof/>
        </w:rPr>
        <w:fldChar w:fldCharType="end"/>
      </w:r>
    </w:p>
    <w:p w14:paraId="3B133E21" w14:textId="77777777" w:rsidR="005363AA" w:rsidRDefault="005363A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_Toc120052590 \h </w:instrText>
      </w:r>
      <w:r>
        <w:rPr>
          <w:noProof/>
        </w:rPr>
      </w:r>
      <w:r>
        <w:rPr>
          <w:noProof/>
        </w:rPr>
        <w:fldChar w:fldCharType="separate"/>
      </w:r>
      <w:r>
        <w:rPr>
          <w:noProof/>
        </w:rPr>
        <w:t>23</w:t>
      </w:r>
      <w:r>
        <w:rPr>
          <w:noProof/>
        </w:rPr>
        <w:fldChar w:fldCharType="end"/>
      </w:r>
    </w:p>
    <w:p w14:paraId="6C4354E6" w14:textId="77777777" w:rsidR="005363AA" w:rsidRDefault="005363A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_Toc120052591 \h </w:instrText>
      </w:r>
      <w:r>
        <w:rPr>
          <w:noProof/>
        </w:rPr>
      </w:r>
      <w:r>
        <w:rPr>
          <w:noProof/>
        </w:rPr>
        <w:fldChar w:fldCharType="separate"/>
      </w:r>
      <w:r>
        <w:rPr>
          <w:noProof/>
        </w:rPr>
        <w:t>23</w:t>
      </w:r>
      <w:r>
        <w:rPr>
          <w:noProof/>
        </w:rPr>
        <w:fldChar w:fldCharType="end"/>
      </w:r>
    </w:p>
    <w:p w14:paraId="6E1CDE62" w14:textId="77777777" w:rsidR="005363AA" w:rsidRDefault="005363A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_Toc120052592 \h </w:instrText>
      </w:r>
      <w:r>
        <w:rPr>
          <w:noProof/>
        </w:rPr>
      </w:r>
      <w:r>
        <w:rPr>
          <w:noProof/>
        </w:rPr>
        <w:fldChar w:fldCharType="separate"/>
      </w:r>
      <w:r>
        <w:rPr>
          <w:noProof/>
        </w:rPr>
        <w:t>23</w:t>
      </w:r>
      <w:r>
        <w:rPr>
          <w:noProof/>
        </w:rPr>
        <w:fldChar w:fldCharType="end"/>
      </w:r>
    </w:p>
    <w:p w14:paraId="648C45EB" w14:textId="77777777" w:rsidR="005363AA" w:rsidRDefault="005363A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_Toc120052593 \h </w:instrText>
      </w:r>
      <w:r>
        <w:rPr>
          <w:noProof/>
        </w:rPr>
      </w:r>
      <w:r>
        <w:rPr>
          <w:noProof/>
        </w:rPr>
        <w:fldChar w:fldCharType="separate"/>
      </w:r>
      <w:r>
        <w:rPr>
          <w:noProof/>
        </w:rPr>
        <w:t>23</w:t>
      </w:r>
      <w:r>
        <w:rPr>
          <w:noProof/>
        </w:rPr>
        <w:fldChar w:fldCharType="end"/>
      </w:r>
    </w:p>
    <w:p w14:paraId="74632CFF" w14:textId="77777777" w:rsidR="005363AA" w:rsidRDefault="005363A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_Toc120052594 \h </w:instrText>
      </w:r>
      <w:r>
        <w:rPr>
          <w:noProof/>
        </w:rPr>
      </w:r>
      <w:r>
        <w:rPr>
          <w:noProof/>
        </w:rPr>
        <w:fldChar w:fldCharType="separate"/>
      </w:r>
      <w:r>
        <w:rPr>
          <w:noProof/>
        </w:rPr>
        <w:t>24</w:t>
      </w:r>
      <w:r>
        <w:rPr>
          <w:noProof/>
        </w:rPr>
        <w:fldChar w:fldCharType="end"/>
      </w:r>
    </w:p>
    <w:p w14:paraId="1BC230AB" w14:textId="77777777" w:rsidR="005363AA" w:rsidRDefault="005363A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_Toc120052595 \h </w:instrText>
      </w:r>
      <w:r>
        <w:rPr>
          <w:noProof/>
        </w:rPr>
      </w:r>
      <w:r>
        <w:rPr>
          <w:noProof/>
        </w:rPr>
        <w:fldChar w:fldCharType="separate"/>
      </w:r>
      <w:r>
        <w:rPr>
          <w:noProof/>
        </w:rPr>
        <w:t>24</w:t>
      </w:r>
      <w:r>
        <w:rPr>
          <w:noProof/>
        </w:rPr>
        <w:fldChar w:fldCharType="end"/>
      </w:r>
    </w:p>
    <w:p w14:paraId="03D1D788" w14:textId="77777777" w:rsidR="005363AA" w:rsidRDefault="005363A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_Toc120052596 \h </w:instrText>
      </w:r>
      <w:r>
        <w:rPr>
          <w:noProof/>
        </w:rPr>
      </w:r>
      <w:r>
        <w:rPr>
          <w:noProof/>
        </w:rPr>
        <w:fldChar w:fldCharType="separate"/>
      </w:r>
      <w:r>
        <w:rPr>
          <w:noProof/>
        </w:rPr>
        <w:t>24</w:t>
      </w:r>
      <w:r>
        <w:rPr>
          <w:noProof/>
        </w:rPr>
        <w:fldChar w:fldCharType="end"/>
      </w:r>
    </w:p>
    <w:p w14:paraId="244633DB" w14:textId="77777777" w:rsidR="005363AA" w:rsidRDefault="005363A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_Toc120052597 \h </w:instrText>
      </w:r>
      <w:r>
        <w:rPr>
          <w:noProof/>
        </w:rPr>
      </w:r>
      <w:r>
        <w:rPr>
          <w:noProof/>
        </w:rPr>
        <w:fldChar w:fldCharType="separate"/>
      </w:r>
      <w:r>
        <w:rPr>
          <w:noProof/>
        </w:rPr>
        <w:t>24</w:t>
      </w:r>
      <w:r>
        <w:rPr>
          <w:noProof/>
        </w:rPr>
        <w:fldChar w:fldCharType="end"/>
      </w:r>
    </w:p>
    <w:p w14:paraId="34401BEC" w14:textId="77777777" w:rsidR="005363AA" w:rsidRDefault="005363A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_Toc120052598 \h </w:instrText>
      </w:r>
      <w:r>
        <w:rPr>
          <w:noProof/>
        </w:rPr>
      </w:r>
      <w:r>
        <w:rPr>
          <w:noProof/>
        </w:rPr>
        <w:fldChar w:fldCharType="separate"/>
      </w:r>
      <w:r>
        <w:rPr>
          <w:noProof/>
        </w:rPr>
        <w:t>25</w:t>
      </w:r>
      <w:r>
        <w:rPr>
          <w:noProof/>
        </w:rPr>
        <w:fldChar w:fldCharType="end"/>
      </w:r>
    </w:p>
    <w:p w14:paraId="1A7BEB87"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_Toc120052599 \h </w:instrText>
      </w:r>
      <w:r>
        <w:rPr>
          <w:noProof/>
        </w:rPr>
      </w:r>
      <w:r>
        <w:rPr>
          <w:noProof/>
        </w:rPr>
        <w:fldChar w:fldCharType="separate"/>
      </w:r>
      <w:r>
        <w:rPr>
          <w:noProof/>
        </w:rPr>
        <w:t>25</w:t>
      </w:r>
      <w:r>
        <w:rPr>
          <w:noProof/>
        </w:rPr>
        <w:fldChar w:fldCharType="end"/>
      </w:r>
    </w:p>
    <w:p w14:paraId="1F0755C3"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_Toc120052600 \h </w:instrText>
      </w:r>
      <w:r>
        <w:rPr>
          <w:noProof/>
        </w:rPr>
      </w:r>
      <w:r>
        <w:rPr>
          <w:noProof/>
        </w:rPr>
        <w:fldChar w:fldCharType="separate"/>
      </w:r>
      <w:r>
        <w:rPr>
          <w:noProof/>
        </w:rPr>
        <w:t>25</w:t>
      </w:r>
      <w:r>
        <w:rPr>
          <w:noProof/>
        </w:rPr>
        <w:fldChar w:fldCharType="end"/>
      </w:r>
    </w:p>
    <w:p w14:paraId="7771EAC2"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_Toc120052601 \h </w:instrText>
      </w:r>
      <w:r>
        <w:rPr>
          <w:noProof/>
        </w:rPr>
      </w:r>
      <w:r>
        <w:rPr>
          <w:noProof/>
        </w:rPr>
        <w:fldChar w:fldCharType="separate"/>
      </w:r>
      <w:r>
        <w:rPr>
          <w:noProof/>
        </w:rPr>
        <w:t>25</w:t>
      </w:r>
      <w:r>
        <w:rPr>
          <w:noProof/>
        </w:rPr>
        <w:fldChar w:fldCharType="end"/>
      </w:r>
    </w:p>
    <w:p w14:paraId="68481B45"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_Toc120052602 \h </w:instrText>
      </w:r>
      <w:r>
        <w:rPr>
          <w:noProof/>
        </w:rPr>
      </w:r>
      <w:r>
        <w:rPr>
          <w:noProof/>
        </w:rPr>
        <w:fldChar w:fldCharType="separate"/>
      </w:r>
      <w:r>
        <w:rPr>
          <w:noProof/>
        </w:rPr>
        <w:t>26</w:t>
      </w:r>
      <w:r>
        <w:rPr>
          <w:noProof/>
        </w:rPr>
        <w:fldChar w:fldCharType="end"/>
      </w:r>
    </w:p>
    <w:p w14:paraId="314B1D94" w14:textId="77777777" w:rsidR="005363AA" w:rsidRDefault="005363AA">
      <w:pPr>
        <w:pStyle w:val="TOC4"/>
        <w:rPr>
          <w:rFonts w:asciiTheme="minorHAnsi" w:eastAsiaTheme="minorEastAsia" w:hAnsiTheme="minorHAnsi" w:cstheme="minorBidi"/>
          <w:noProof/>
          <w:sz w:val="22"/>
          <w:szCs w:val="22"/>
          <w:lang w:val="en-US" w:eastAsia="zh-CN"/>
        </w:rPr>
      </w:pPr>
      <w:r>
        <w:rPr>
          <w:noProof/>
        </w:rPr>
        <w:lastRenderedPageBreak/>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_Toc120052603 \h </w:instrText>
      </w:r>
      <w:r>
        <w:rPr>
          <w:noProof/>
        </w:rPr>
      </w:r>
      <w:r>
        <w:rPr>
          <w:noProof/>
        </w:rPr>
        <w:fldChar w:fldCharType="separate"/>
      </w:r>
      <w:r>
        <w:rPr>
          <w:noProof/>
        </w:rPr>
        <w:t>27</w:t>
      </w:r>
      <w:r>
        <w:rPr>
          <w:noProof/>
        </w:rPr>
        <w:fldChar w:fldCharType="end"/>
      </w:r>
    </w:p>
    <w:p w14:paraId="29BA85BE"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_Toc120052604 \h </w:instrText>
      </w:r>
      <w:r>
        <w:rPr>
          <w:noProof/>
        </w:rPr>
      </w:r>
      <w:r>
        <w:rPr>
          <w:noProof/>
        </w:rPr>
        <w:fldChar w:fldCharType="separate"/>
      </w:r>
      <w:r>
        <w:rPr>
          <w:noProof/>
        </w:rPr>
        <w:t>27</w:t>
      </w:r>
      <w:r>
        <w:rPr>
          <w:noProof/>
        </w:rPr>
        <w:fldChar w:fldCharType="end"/>
      </w:r>
    </w:p>
    <w:p w14:paraId="73A98EBB"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_Toc120052605 \h </w:instrText>
      </w:r>
      <w:r>
        <w:rPr>
          <w:noProof/>
        </w:rPr>
      </w:r>
      <w:r>
        <w:rPr>
          <w:noProof/>
        </w:rPr>
        <w:fldChar w:fldCharType="separate"/>
      </w:r>
      <w:r>
        <w:rPr>
          <w:noProof/>
        </w:rPr>
        <w:t>27</w:t>
      </w:r>
      <w:r>
        <w:rPr>
          <w:noProof/>
        </w:rPr>
        <w:fldChar w:fldCharType="end"/>
      </w:r>
    </w:p>
    <w:p w14:paraId="4AD58B6D"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_Toc120052606 \h </w:instrText>
      </w:r>
      <w:r>
        <w:rPr>
          <w:noProof/>
        </w:rPr>
      </w:r>
      <w:r>
        <w:rPr>
          <w:noProof/>
        </w:rPr>
        <w:fldChar w:fldCharType="separate"/>
      </w:r>
      <w:r>
        <w:rPr>
          <w:noProof/>
        </w:rPr>
        <w:t>27</w:t>
      </w:r>
      <w:r>
        <w:rPr>
          <w:noProof/>
        </w:rPr>
        <w:fldChar w:fldCharType="end"/>
      </w:r>
    </w:p>
    <w:p w14:paraId="7D52B939" w14:textId="77777777" w:rsidR="005363AA" w:rsidRDefault="005363AA">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_Toc120052607 \h </w:instrText>
      </w:r>
      <w:r>
        <w:rPr>
          <w:noProof/>
        </w:rPr>
      </w:r>
      <w:r>
        <w:rPr>
          <w:noProof/>
        </w:rPr>
        <w:fldChar w:fldCharType="separate"/>
      </w:r>
      <w:r>
        <w:rPr>
          <w:noProof/>
        </w:rPr>
        <w:t>28</w:t>
      </w:r>
      <w:r>
        <w:rPr>
          <w:noProof/>
        </w:rPr>
        <w:fldChar w:fldCharType="end"/>
      </w:r>
    </w:p>
    <w:p w14:paraId="6998BDBC" w14:textId="77777777" w:rsidR="005363AA" w:rsidRDefault="005363A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_Toc120052608 \h </w:instrText>
      </w:r>
      <w:r>
        <w:rPr>
          <w:noProof/>
        </w:rPr>
      </w:r>
      <w:r>
        <w:rPr>
          <w:noProof/>
        </w:rPr>
        <w:fldChar w:fldCharType="separate"/>
      </w:r>
      <w:r>
        <w:rPr>
          <w:noProof/>
        </w:rPr>
        <w:t>29</w:t>
      </w:r>
      <w:r>
        <w:rPr>
          <w:noProof/>
        </w:rPr>
        <w:fldChar w:fldCharType="end"/>
      </w:r>
    </w:p>
    <w:p w14:paraId="23B3C312" w14:textId="77777777" w:rsidR="005363AA" w:rsidRDefault="005363A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_Toc120052609 \h </w:instrText>
      </w:r>
      <w:r>
        <w:rPr>
          <w:noProof/>
        </w:rPr>
      </w:r>
      <w:r>
        <w:rPr>
          <w:noProof/>
        </w:rPr>
        <w:fldChar w:fldCharType="separate"/>
      </w:r>
      <w:r>
        <w:rPr>
          <w:noProof/>
        </w:rPr>
        <w:t>29</w:t>
      </w:r>
      <w:r>
        <w:rPr>
          <w:noProof/>
        </w:rPr>
        <w:fldChar w:fldCharType="end"/>
      </w:r>
    </w:p>
    <w:p w14:paraId="424F40FC" w14:textId="77777777" w:rsidR="005363AA" w:rsidRDefault="005363A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_Toc120052610 \h </w:instrText>
      </w:r>
      <w:r>
        <w:rPr>
          <w:noProof/>
        </w:rPr>
      </w:r>
      <w:r>
        <w:rPr>
          <w:noProof/>
        </w:rPr>
        <w:fldChar w:fldCharType="separate"/>
      </w:r>
      <w:r>
        <w:rPr>
          <w:noProof/>
        </w:rPr>
        <w:t>29</w:t>
      </w:r>
      <w:r>
        <w:rPr>
          <w:noProof/>
        </w:rPr>
        <w:fldChar w:fldCharType="end"/>
      </w:r>
    </w:p>
    <w:p w14:paraId="757CED45" w14:textId="77777777" w:rsidR="005363AA" w:rsidRDefault="005363A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_Toc120052611 \h </w:instrText>
      </w:r>
      <w:r>
        <w:rPr>
          <w:noProof/>
        </w:rPr>
      </w:r>
      <w:r>
        <w:rPr>
          <w:noProof/>
        </w:rPr>
        <w:fldChar w:fldCharType="separate"/>
      </w:r>
      <w:r>
        <w:rPr>
          <w:noProof/>
        </w:rPr>
        <w:t>29</w:t>
      </w:r>
      <w:r>
        <w:rPr>
          <w:noProof/>
        </w:rPr>
        <w:fldChar w:fldCharType="end"/>
      </w:r>
    </w:p>
    <w:p w14:paraId="54A75538" w14:textId="77777777" w:rsidR="005363AA" w:rsidRDefault="005363A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_Toc120052612 \h </w:instrText>
      </w:r>
      <w:r>
        <w:rPr>
          <w:noProof/>
        </w:rPr>
      </w:r>
      <w:r>
        <w:rPr>
          <w:noProof/>
        </w:rPr>
        <w:fldChar w:fldCharType="separate"/>
      </w:r>
      <w:r>
        <w:rPr>
          <w:noProof/>
        </w:rPr>
        <w:t>29</w:t>
      </w:r>
      <w:r>
        <w:rPr>
          <w:noProof/>
        </w:rPr>
        <w:fldChar w:fldCharType="end"/>
      </w:r>
    </w:p>
    <w:p w14:paraId="327D276D" w14:textId="77777777" w:rsidR="005363AA" w:rsidRDefault="005363A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_Toc120052613 \h </w:instrText>
      </w:r>
      <w:r>
        <w:rPr>
          <w:noProof/>
        </w:rPr>
      </w:r>
      <w:r>
        <w:rPr>
          <w:noProof/>
        </w:rPr>
        <w:fldChar w:fldCharType="separate"/>
      </w:r>
      <w:r>
        <w:rPr>
          <w:noProof/>
        </w:rPr>
        <w:t>29</w:t>
      </w:r>
      <w:r>
        <w:rPr>
          <w:noProof/>
        </w:rPr>
        <w:fldChar w:fldCharType="end"/>
      </w:r>
    </w:p>
    <w:p w14:paraId="065E5186" w14:textId="77777777" w:rsidR="005363AA" w:rsidRDefault="005363A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_Toc120052614 \h </w:instrText>
      </w:r>
      <w:r>
        <w:rPr>
          <w:noProof/>
        </w:rPr>
      </w:r>
      <w:r>
        <w:rPr>
          <w:noProof/>
        </w:rPr>
        <w:fldChar w:fldCharType="separate"/>
      </w:r>
      <w:r>
        <w:rPr>
          <w:noProof/>
        </w:rPr>
        <w:t>29</w:t>
      </w:r>
      <w:r>
        <w:rPr>
          <w:noProof/>
        </w:rPr>
        <w:fldChar w:fldCharType="end"/>
      </w:r>
    </w:p>
    <w:p w14:paraId="6B6A3BBF" w14:textId="77777777" w:rsidR="005363AA" w:rsidRDefault="005363A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_Toc120052615 \h </w:instrText>
      </w:r>
      <w:r>
        <w:rPr>
          <w:noProof/>
        </w:rPr>
      </w:r>
      <w:r>
        <w:rPr>
          <w:noProof/>
        </w:rPr>
        <w:fldChar w:fldCharType="separate"/>
      </w:r>
      <w:r>
        <w:rPr>
          <w:noProof/>
        </w:rPr>
        <w:t>30</w:t>
      </w:r>
      <w:r>
        <w:rPr>
          <w:noProof/>
        </w:rPr>
        <w:fldChar w:fldCharType="end"/>
      </w:r>
    </w:p>
    <w:p w14:paraId="658305D2" w14:textId="77777777" w:rsidR="005363AA" w:rsidRDefault="005363A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_Toc120052616 \h </w:instrText>
      </w:r>
      <w:r>
        <w:rPr>
          <w:noProof/>
        </w:rPr>
      </w:r>
      <w:r>
        <w:rPr>
          <w:noProof/>
        </w:rPr>
        <w:fldChar w:fldCharType="separate"/>
      </w:r>
      <w:r>
        <w:rPr>
          <w:noProof/>
        </w:rPr>
        <w:t>30</w:t>
      </w:r>
      <w:r>
        <w:rPr>
          <w:noProof/>
        </w:rPr>
        <w:fldChar w:fldCharType="end"/>
      </w:r>
    </w:p>
    <w:p w14:paraId="6E8337A8" w14:textId="77777777" w:rsidR="005363AA" w:rsidRDefault="005363AA">
      <w:pPr>
        <w:pStyle w:val="TOC4"/>
        <w:rPr>
          <w:rFonts w:asciiTheme="minorHAnsi" w:eastAsiaTheme="minorEastAsia" w:hAnsiTheme="minorHAnsi" w:cstheme="minorBidi"/>
          <w:noProof/>
          <w:sz w:val="22"/>
          <w:szCs w:val="22"/>
          <w:lang w:val="en-US" w:eastAsia="zh-CN"/>
        </w:rPr>
      </w:pPr>
      <w:r w:rsidRPr="00DE2CF6">
        <w:rPr>
          <w:noProof/>
          <w:lang w:val="en-US"/>
        </w:rPr>
        <w:t>6.1.6.2</w:t>
      </w:r>
      <w:r>
        <w:rPr>
          <w:rFonts w:asciiTheme="minorHAnsi" w:eastAsiaTheme="minorEastAsia" w:hAnsiTheme="minorHAnsi" w:cstheme="minorBidi"/>
          <w:noProof/>
          <w:sz w:val="22"/>
          <w:szCs w:val="22"/>
          <w:lang w:val="en-US" w:eastAsia="zh-CN"/>
        </w:rPr>
        <w:tab/>
      </w:r>
      <w:r w:rsidRPr="00DE2CF6">
        <w:rPr>
          <w:noProof/>
          <w:lang w:val="en-US"/>
        </w:rPr>
        <w:t>Structured data types</w:t>
      </w:r>
      <w:r>
        <w:rPr>
          <w:noProof/>
        </w:rPr>
        <w:tab/>
      </w:r>
      <w:r>
        <w:rPr>
          <w:noProof/>
        </w:rPr>
        <w:fldChar w:fldCharType="begin"/>
      </w:r>
      <w:r>
        <w:rPr>
          <w:noProof/>
        </w:rPr>
        <w:instrText xml:space="preserve"> PAGEREF _Toc120052617 \h </w:instrText>
      </w:r>
      <w:r>
        <w:rPr>
          <w:noProof/>
        </w:rPr>
      </w:r>
      <w:r>
        <w:rPr>
          <w:noProof/>
        </w:rPr>
        <w:fldChar w:fldCharType="separate"/>
      </w:r>
      <w:r>
        <w:rPr>
          <w:noProof/>
        </w:rPr>
        <w:t>30</w:t>
      </w:r>
      <w:r>
        <w:rPr>
          <w:noProof/>
        </w:rPr>
        <w:fldChar w:fldCharType="end"/>
      </w:r>
    </w:p>
    <w:p w14:paraId="3AFB173A"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_Toc120052618 \h </w:instrText>
      </w:r>
      <w:r>
        <w:rPr>
          <w:noProof/>
        </w:rPr>
      </w:r>
      <w:r>
        <w:rPr>
          <w:noProof/>
        </w:rPr>
        <w:fldChar w:fldCharType="separate"/>
      </w:r>
      <w:r>
        <w:rPr>
          <w:noProof/>
        </w:rPr>
        <w:t>30</w:t>
      </w:r>
      <w:r>
        <w:rPr>
          <w:noProof/>
        </w:rPr>
        <w:fldChar w:fldCharType="end"/>
      </w:r>
    </w:p>
    <w:p w14:paraId="4DB6D4D3"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_Toc120052619 \h </w:instrText>
      </w:r>
      <w:r>
        <w:rPr>
          <w:noProof/>
        </w:rPr>
      </w:r>
      <w:r>
        <w:rPr>
          <w:noProof/>
        </w:rPr>
        <w:fldChar w:fldCharType="separate"/>
      </w:r>
      <w:r>
        <w:rPr>
          <w:noProof/>
        </w:rPr>
        <w:t>31</w:t>
      </w:r>
      <w:r>
        <w:rPr>
          <w:noProof/>
        </w:rPr>
        <w:fldChar w:fldCharType="end"/>
      </w:r>
    </w:p>
    <w:p w14:paraId="7A0F8ACD"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_Toc120052620 \h </w:instrText>
      </w:r>
      <w:r>
        <w:rPr>
          <w:noProof/>
        </w:rPr>
      </w:r>
      <w:r>
        <w:rPr>
          <w:noProof/>
        </w:rPr>
        <w:fldChar w:fldCharType="separate"/>
      </w:r>
      <w:r>
        <w:rPr>
          <w:noProof/>
        </w:rPr>
        <w:t>31</w:t>
      </w:r>
      <w:r>
        <w:rPr>
          <w:noProof/>
        </w:rPr>
        <w:fldChar w:fldCharType="end"/>
      </w:r>
    </w:p>
    <w:p w14:paraId="414CC6BF"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_Toc120052621 \h </w:instrText>
      </w:r>
      <w:r>
        <w:rPr>
          <w:noProof/>
        </w:rPr>
      </w:r>
      <w:r>
        <w:rPr>
          <w:noProof/>
        </w:rPr>
        <w:fldChar w:fldCharType="separate"/>
      </w:r>
      <w:r>
        <w:rPr>
          <w:noProof/>
        </w:rPr>
        <w:t>31</w:t>
      </w:r>
      <w:r>
        <w:rPr>
          <w:noProof/>
        </w:rPr>
        <w:fldChar w:fldCharType="end"/>
      </w:r>
    </w:p>
    <w:p w14:paraId="397152FF"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_Toc120052622 \h </w:instrText>
      </w:r>
      <w:r>
        <w:rPr>
          <w:noProof/>
        </w:rPr>
      </w:r>
      <w:r>
        <w:rPr>
          <w:noProof/>
        </w:rPr>
        <w:fldChar w:fldCharType="separate"/>
      </w:r>
      <w:r>
        <w:rPr>
          <w:noProof/>
        </w:rPr>
        <w:t>32</w:t>
      </w:r>
      <w:r>
        <w:rPr>
          <w:noProof/>
        </w:rPr>
        <w:fldChar w:fldCharType="end"/>
      </w:r>
    </w:p>
    <w:p w14:paraId="4B89D0A9"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_Toc120052623 \h </w:instrText>
      </w:r>
      <w:r>
        <w:rPr>
          <w:noProof/>
        </w:rPr>
      </w:r>
      <w:r>
        <w:rPr>
          <w:noProof/>
        </w:rPr>
        <w:fldChar w:fldCharType="separate"/>
      </w:r>
      <w:r>
        <w:rPr>
          <w:noProof/>
        </w:rPr>
        <w:t>32</w:t>
      </w:r>
      <w:r>
        <w:rPr>
          <w:noProof/>
        </w:rPr>
        <w:fldChar w:fldCharType="end"/>
      </w:r>
    </w:p>
    <w:p w14:paraId="0116BCF0"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_Toc120052624 \h </w:instrText>
      </w:r>
      <w:r>
        <w:rPr>
          <w:noProof/>
        </w:rPr>
      </w:r>
      <w:r>
        <w:rPr>
          <w:noProof/>
        </w:rPr>
        <w:fldChar w:fldCharType="separate"/>
      </w:r>
      <w:r>
        <w:rPr>
          <w:noProof/>
        </w:rPr>
        <w:t>32</w:t>
      </w:r>
      <w:r>
        <w:rPr>
          <w:noProof/>
        </w:rPr>
        <w:fldChar w:fldCharType="end"/>
      </w:r>
    </w:p>
    <w:p w14:paraId="605AF8FC"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_Toc120052625 \h </w:instrText>
      </w:r>
      <w:r>
        <w:rPr>
          <w:noProof/>
        </w:rPr>
      </w:r>
      <w:r>
        <w:rPr>
          <w:noProof/>
        </w:rPr>
        <w:fldChar w:fldCharType="separate"/>
      </w:r>
      <w:r>
        <w:rPr>
          <w:noProof/>
        </w:rPr>
        <w:t>32</w:t>
      </w:r>
      <w:r>
        <w:rPr>
          <w:noProof/>
        </w:rPr>
        <w:fldChar w:fldCharType="end"/>
      </w:r>
    </w:p>
    <w:p w14:paraId="1D0EC56D"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_Toc120052626 \h </w:instrText>
      </w:r>
      <w:r>
        <w:rPr>
          <w:noProof/>
        </w:rPr>
      </w:r>
      <w:r>
        <w:rPr>
          <w:noProof/>
        </w:rPr>
        <w:fldChar w:fldCharType="separate"/>
      </w:r>
      <w:r>
        <w:rPr>
          <w:noProof/>
        </w:rPr>
        <w:t>33</w:t>
      </w:r>
      <w:r>
        <w:rPr>
          <w:noProof/>
        </w:rPr>
        <w:fldChar w:fldCharType="end"/>
      </w:r>
    </w:p>
    <w:p w14:paraId="5AB8986C"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_Toc120052627 \h </w:instrText>
      </w:r>
      <w:r>
        <w:rPr>
          <w:noProof/>
        </w:rPr>
      </w:r>
      <w:r>
        <w:rPr>
          <w:noProof/>
        </w:rPr>
        <w:fldChar w:fldCharType="separate"/>
      </w:r>
      <w:r>
        <w:rPr>
          <w:noProof/>
        </w:rPr>
        <w:t>33</w:t>
      </w:r>
      <w:r>
        <w:rPr>
          <w:noProof/>
        </w:rPr>
        <w:fldChar w:fldCharType="end"/>
      </w:r>
    </w:p>
    <w:p w14:paraId="76BC5F6B" w14:textId="77777777" w:rsidR="005363AA" w:rsidRDefault="005363AA">
      <w:pPr>
        <w:pStyle w:val="TOC4"/>
        <w:rPr>
          <w:rFonts w:asciiTheme="minorHAnsi" w:eastAsiaTheme="minorEastAsia" w:hAnsiTheme="minorHAnsi" w:cstheme="minorBidi"/>
          <w:noProof/>
          <w:sz w:val="22"/>
          <w:szCs w:val="22"/>
          <w:lang w:val="en-US" w:eastAsia="zh-CN"/>
        </w:rPr>
      </w:pPr>
      <w:r w:rsidRPr="00DE2CF6">
        <w:rPr>
          <w:noProof/>
          <w:lang w:val="en-US"/>
        </w:rPr>
        <w:t>6.1.6.3</w:t>
      </w:r>
      <w:r>
        <w:rPr>
          <w:rFonts w:asciiTheme="minorHAnsi" w:eastAsiaTheme="minorEastAsia" w:hAnsiTheme="minorHAnsi" w:cstheme="minorBidi"/>
          <w:noProof/>
          <w:sz w:val="22"/>
          <w:szCs w:val="22"/>
          <w:lang w:val="en-US" w:eastAsia="zh-CN"/>
        </w:rPr>
        <w:tab/>
      </w:r>
      <w:r w:rsidRPr="00DE2CF6">
        <w:rPr>
          <w:noProof/>
          <w:lang w:val="en-US"/>
        </w:rPr>
        <w:t>Simple data types and enumerations</w:t>
      </w:r>
      <w:r>
        <w:rPr>
          <w:noProof/>
        </w:rPr>
        <w:tab/>
      </w:r>
      <w:r>
        <w:rPr>
          <w:noProof/>
        </w:rPr>
        <w:fldChar w:fldCharType="begin"/>
      </w:r>
      <w:r>
        <w:rPr>
          <w:noProof/>
        </w:rPr>
        <w:instrText xml:space="preserve"> PAGEREF _Toc120052628 \h </w:instrText>
      </w:r>
      <w:r>
        <w:rPr>
          <w:noProof/>
        </w:rPr>
      </w:r>
      <w:r>
        <w:rPr>
          <w:noProof/>
        </w:rPr>
        <w:fldChar w:fldCharType="separate"/>
      </w:r>
      <w:r>
        <w:rPr>
          <w:noProof/>
        </w:rPr>
        <w:t>33</w:t>
      </w:r>
      <w:r>
        <w:rPr>
          <w:noProof/>
        </w:rPr>
        <w:fldChar w:fldCharType="end"/>
      </w:r>
    </w:p>
    <w:p w14:paraId="33A57333"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_Toc120052629 \h </w:instrText>
      </w:r>
      <w:r>
        <w:rPr>
          <w:noProof/>
        </w:rPr>
      </w:r>
      <w:r>
        <w:rPr>
          <w:noProof/>
        </w:rPr>
        <w:fldChar w:fldCharType="separate"/>
      </w:r>
      <w:r>
        <w:rPr>
          <w:noProof/>
        </w:rPr>
        <w:t>33</w:t>
      </w:r>
      <w:r>
        <w:rPr>
          <w:noProof/>
        </w:rPr>
        <w:fldChar w:fldCharType="end"/>
      </w:r>
    </w:p>
    <w:p w14:paraId="6D413195"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_Toc120052630 \h </w:instrText>
      </w:r>
      <w:r>
        <w:rPr>
          <w:noProof/>
        </w:rPr>
      </w:r>
      <w:r>
        <w:rPr>
          <w:noProof/>
        </w:rPr>
        <w:fldChar w:fldCharType="separate"/>
      </w:r>
      <w:r>
        <w:rPr>
          <w:noProof/>
        </w:rPr>
        <w:t>33</w:t>
      </w:r>
      <w:r>
        <w:rPr>
          <w:noProof/>
        </w:rPr>
        <w:fldChar w:fldCharType="end"/>
      </w:r>
    </w:p>
    <w:p w14:paraId="79181AF6"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_Toc120052631 \h </w:instrText>
      </w:r>
      <w:r>
        <w:rPr>
          <w:noProof/>
        </w:rPr>
      </w:r>
      <w:r>
        <w:rPr>
          <w:noProof/>
        </w:rPr>
        <w:fldChar w:fldCharType="separate"/>
      </w:r>
      <w:r>
        <w:rPr>
          <w:noProof/>
        </w:rPr>
        <w:t>33</w:t>
      </w:r>
      <w:r>
        <w:rPr>
          <w:noProof/>
        </w:rPr>
        <w:fldChar w:fldCharType="end"/>
      </w:r>
    </w:p>
    <w:p w14:paraId="2CCF368C"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_Toc120052632 \h </w:instrText>
      </w:r>
      <w:r>
        <w:rPr>
          <w:noProof/>
        </w:rPr>
      </w:r>
      <w:r>
        <w:rPr>
          <w:noProof/>
        </w:rPr>
        <w:fldChar w:fldCharType="separate"/>
      </w:r>
      <w:r>
        <w:rPr>
          <w:noProof/>
        </w:rPr>
        <w:t>34</w:t>
      </w:r>
      <w:r>
        <w:rPr>
          <w:noProof/>
        </w:rPr>
        <w:fldChar w:fldCharType="end"/>
      </w:r>
    </w:p>
    <w:p w14:paraId="246C50FC" w14:textId="77777777" w:rsidR="005363AA" w:rsidRDefault="005363AA">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_Toc120052633 \h </w:instrText>
      </w:r>
      <w:r>
        <w:rPr>
          <w:noProof/>
        </w:rPr>
      </w:r>
      <w:r>
        <w:rPr>
          <w:noProof/>
        </w:rPr>
        <w:fldChar w:fldCharType="separate"/>
      </w:r>
      <w:r>
        <w:rPr>
          <w:noProof/>
        </w:rPr>
        <w:t>34</w:t>
      </w:r>
      <w:r>
        <w:rPr>
          <w:noProof/>
        </w:rPr>
        <w:fldChar w:fldCharType="end"/>
      </w:r>
    </w:p>
    <w:p w14:paraId="6A6B88E5" w14:textId="77777777" w:rsidR="005363AA" w:rsidRDefault="005363AA">
      <w:pPr>
        <w:pStyle w:val="TOC4"/>
        <w:rPr>
          <w:rFonts w:asciiTheme="minorHAnsi" w:eastAsiaTheme="minorEastAsia" w:hAnsiTheme="minorHAnsi" w:cstheme="minorBidi"/>
          <w:noProof/>
          <w:sz w:val="22"/>
          <w:szCs w:val="22"/>
          <w:lang w:val="en-US" w:eastAsia="zh-CN"/>
        </w:rPr>
      </w:pPr>
      <w:r w:rsidRPr="00DE2CF6">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_Toc120052634 \h </w:instrText>
      </w:r>
      <w:r>
        <w:rPr>
          <w:noProof/>
        </w:rPr>
      </w:r>
      <w:r>
        <w:rPr>
          <w:noProof/>
        </w:rPr>
        <w:fldChar w:fldCharType="separate"/>
      </w:r>
      <w:r>
        <w:rPr>
          <w:noProof/>
        </w:rPr>
        <w:t>34</w:t>
      </w:r>
      <w:r>
        <w:rPr>
          <w:noProof/>
        </w:rPr>
        <w:fldChar w:fldCharType="end"/>
      </w:r>
    </w:p>
    <w:p w14:paraId="3A6F9F9E" w14:textId="77777777" w:rsidR="005363AA" w:rsidRDefault="005363AA">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_Toc120052635 \h </w:instrText>
      </w:r>
      <w:r>
        <w:rPr>
          <w:noProof/>
        </w:rPr>
      </w:r>
      <w:r>
        <w:rPr>
          <w:noProof/>
        </w:rPr>
        <w:fldChar w:fldCharType="separate"/>
      </w:r>
      <w:r>
        <w:rPr>
          <w:noProof/>
        </w:rPr>
        <w:t>35</w:t>
      </w:r>
      <w:r>
        <w:rPr>
          <w:noProof/>
        </w:rPr>
        <w:fldChar w:fldCharType="end"/>
      </w:r>
    </w:p>
    <w:p w14:paraId="674B55D9" w14:textId="77777777" w:rsidR="005363AA" w:rsidRDefault="005363A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_Toc120052636 \h </w:instrText>
      </w:r>
      <w:r>
        <w:rPr>
          <w:noProof/>
        </w:rPr>
      </w:r>
      <w:r>
        <w:rPr>
          <w:noProof/>
        </w:rPr>
        <w:fldChar w:fldCharType="separate"/>
      </w:r>
      <w:r>
        <w:rPr>
          <w:noProof/>
        </w:rPr>
        <w:t>35</w:t>
      </w:r>
      <w:r>
        <w:rPr>
          <w:noProof/>
        </w:rPr>
        <w:fldChar w:fldCharType="end"/>
      </w:r>
    </w:p>
    <w:p w14:paraId="502963C9" w14:textId="77777777" w:rsidR="005363AA" w:rsidRDefault="005363A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_Toc120052637 \h </w:instrText>
      </w:r>
      <w:r>
        <w:rPr>
          <w:noProof/>
        </w:rPr>
      </w:r>
      <w:r>
        <w:rPr>
          <w:noProof/>
        </w:rPr>
        <w:fldChar w:fldCharType="separate"/>
      </w:r>
      <w:r>
        <w:rPr>
          <w:noProof/>
        </w:rPr>
        <w:t>35</w:t>
      </w:r>
      <w:r>
        <w:rPr>
          <w:noProof/>
        </w:rPr>
        <w:fldChar w:fldCharType="end"/>
      </w:r>
    </w:p>
    <w:p w14:paraId="5EE5FCD2" w14:textId="77777777" w:rsidR="005363AA" w:rsidRDefault="005363A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_Toc120052638 \h </w:instrText>
      </w:r>
      <w:r>
        <w:rPr>
          <w:noProof/>
        </w:rPr>
      </w:r>
      <w:r>
        <w:rPr>
          <w:noProof/>
        </w:rPr>
        <w:fldChar w:fldCharType="separate"/>
      </w:r>
      <w:r>
        <w:rPr>
          <w:noProof/>
        </w:rPr>
        <w:t>35</w:t>
      </w:r>
      <w:r>
        <w:rPr>
          <w:noProof/>
        </w:rPr>
        <w:fldChar w:fldCharType="end"/>
      </w:r>
    </w:p>
    <w:p w14:paraId="3820E639" w14:textId="77777777" w:rsidR="005363AA" w:rsidRDefault="005363A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_Toc120052639 \h </w:instrText>
      </w:r>
      <w:r>
        <w:rPr>
          <w:noProof/>
        </w:rPr>
      </w:r>
      <w:r>
        <w:rPr>
          <w:noProof/>
        </w:rPr>
        <w:fldChar w:fldCharType="separate"/>
      </w:r>
      <w:r>
        <w:rPr>
          <w:noProof/>
        </w:rPr>
        <w:t>35</w:t>
      </w:r>
      <w:r>
        <w:rPr>
          <w:noProof/>
        </w:rPr>
        <w:fldChar w:fldCharType="end"/>
      </w:r>
    </w:p>
    <w:p w14:paraId="612CDBB1" w14:textId="77777777" w:rsidR="005363AA" w:rsidRDefault="005363A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_Toc120052640 \h </w:instrText>
      </w:r>
      <w:r>
        <w:rPr>
          <w:noProof/>
        </w:rPr>
      </w:r>
      <w:r>
        <w:rPr>
          <w:noProof/>
        </w:rPr>
        <w:fldChar w:fldCharType="separate"/>
      </w:r>
      <w:r>
        <w:rPr>
          <w:noProof/>
        </w:rPr>
        <w:t>35</w:t>
      </w:r>
      <w:r>
        <w:rPr>
          <w:noProof/>
        </w:rPr>
        <w:fldChar w:fldCharType="end"/>
      </w:r>
    </w:p>
    <w:p w14:paraId="10F4FDFB" w14:textId="77777777" w:rsidR="005363AA" w:rsidRDefault="005363A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_Toc120052641 \h </w:instrText>
      </w:r>
      <w:r>
        <w:rPr>
          <w:noProof/>
        </w:rPr>
      </w:r>
      <w:r>
        <w:rPr>
          <w:noProof/>
        </w:rPr>
        <w:fldChar w:fldCharType="separate"/>
      </w:r>
      <w:r>
        <w:rPr>
          <w:noProof/>
        </w:rPr>
        <w:t>35</w:t>
      </w:r>
      <w:r>
        <w:rPr>
          <w:noProof/>
        </w:rPr>
        <w:fldChar w:fldCharType="end"/>
      </w:r>
    </w:p>
    <w:p w14:paraId="21C03025" w14:textId="77777777" w:rsidR="005363AA" w:rsidRDefault="005363A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_Toc120052642 \h </w:instrText>
      </w:r>
      <w:r>
        <w:rPr>
          <w:noProof/>
        </w:rPr>
      </w:r>
      <w:r>
        <w:rPr>
          <w:noProof/>
        </w:rPr>
        <w:fldChar w:fldCharType="separate"/>
      </w:r>
      <w:r>
        <w:rPr>
          <w:noProof/>
        </w:rPr>
        <w:t>36</w:t>
      </w:r>
      <w:r>
        <w:rPr>
          <w:noProof/>
        </w:rPr>
        <w:fldChar w:fldCharType="end"/>
      </w:r>
    </w:p>
    <w:p w14:paraId="6503CA7D" w14:textId="77777777" w:rsidR="005363AA" w:rsidRDefault="005363A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_Toc120052643 \h </w:instrText>
      </w:r>
      <w:r>
        <w:rPr>
          <w:noProof/>
        </w:rPr>
      </w:r>
      <w:r>
        <w:rPr>
          <w:noProof/>
        </w:rPr>
        <w:fldChar w:fldCharType="separate"/>
      </w:r>
      <w:r>
        <w:rPr>
          <w:noProof/>
        </w:rPr>
        <w:t>36</w:t>
      </w:r>
      <w:r>
        <w:rPr>
          <w:noProof/>
        </w:rPr>
        <w:fldChar w:fldCharType="end"/>
      </w:r>
    </w:p>
    <w:p w14:paraId="5D7C0F73" w14:textId="77777777" w:rsidR="005363AA" w:rsidRDefault="005363A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_Toc120052644 \h </w:instrText>
      </w:r>
      <w:r>
        <w:rPr>
          <w:noProof/>
        </w:rPr>
      </w:r>
      <w:r>
        <w:rPr>
          <w:noProof/>
        </w:rPr>
        <w:fldChar w:fldCharType="separate"/>
      </w:r>
      <w:r>
        <w:rPr>
          <w:noProof/>
        </w:rPr>
        <w:t>36</w:t>
      </w:r>
      <w:r>
        <w:rPr>
          <w:noProof/>
        </w:rPr>
        <w:fldChar w:fldCharType="end"/>
      </w:r>
    </w:p>
    <w:p w14:paraId="7B699A25" w14:textId="77777777" w:rsidR="005363AA" w:rsidRDefault="005363A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_Toc120052645 \h </w:instrText>
      </w:r>
      <w:r>
        <w:rPr>
          <w:noProof/>
        </w:rPr>
      </w:r>
      <w:r>
        <w:rPr>
          <w:noProof/>
        </w:rPr>
        <w:fldChar w:fldCharType="separate"/>
      </w:r>
      <w:r>
        <w:rPr>
          <w:noProof/>
        </w:rPr>
        <w:t>36</w:t>
      </w:r>
      <w:r>
        <w:rPr>
          <w:noProof/>
        </w:rPr>
        <w:fldChar w:fldCharType="end"/>
      </w:r>
    </w:p>
    <w:p w14:paraId="1D4B88CF" w14:textId="77777777" w:rsidR="005363AA" w:rsidRDefault="005363A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_Toc120052646 \h </w:instrText>
      </w:r>
      <w:r>
        <w:rPr>
          <w:noProof/>
        </w:rPr>
      </w:r>
      <w:r>
        <w:rPr>
          <w:noProof/>
        </w:rPr>
        <w:fldChar w:fldCharType="separate"/>
      </w:r>
      <w:r>
        <w:rPr>
          <w:noProof/>
        </w:rPr>
        <w:t>36</w:t>
      </w:r>
      <w:r>
        <w:rPr>
          <w:noProof/>
        </w:rPr>
        <w:fldChar w:fldCharType="end"/>
      </w:r>
    </w:p>
    <w:p w14:paraId="75CC4157" w14:textId="77777777" w:rsidR="005363AA" w:rsidRDefault="005363A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_Toc120052647 \h </w:instrText>
      </w:r>
      <w:r>
        <w:rPr>
          <w:noProof/>
        </w:rPr>
      </w:r>
      <w:r>
        <w:rPr>
          <w:noProof/>
        </w:rPr>
        <w:fldChar w:fldCharType="separate"/>
      </w:r>
      <w:r>
        <w:rPr>
          <w:noProof/>
        </w:rPr>
        <w:t>36</w:t>
      </w:r>
      <w:r>
        <w:rPr>
          <w:noProof/>
        </w:rPr>
        <w:fldChar w:fldCharType="end"/>
      </w:r>
    </w:p>
    <w:p w14:paraId="37F3A622" w14:textId="77777777" w:rsidR="005363AA" w:rsidRDefault="005363A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_Toc120052648 \h </w:instrText>
      </w:r>
      <w:r>
        <w:rPr>
          <w:noProof/>
        </w:rPr>
      </w:r>
      <w:r>
        <w:rPr>
          <w:noProof/>
        </w:rPr>
        <w:fldChar w:fldCharType="separate"/>
      </w:r>
      <w:r>
        <w:rPr>
          <w:noProof/>
        </w:rPr>
        <w:t>36</w:t>
      </w:r>
      <w:r>
        <w:rPr>
          <w:noProof/>
        </w:rPr>
        <w:fldChar w:fldCharType="end"/>
      </w:r>
    </w:p>
    <w:p w14:paraId="1939460A" w14:textId="77777777" w:rsidR="005363AA" w:rsidRDefault="005363A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_Toc120052649 \h </w:instrText>
      </w:r>
      <w:r>
        <w:rPr>
          <w:noProof/>
        </w:rPr>
      </w:r>
      <w:r>
        <w:rPr>
          <w:noProof/>
        </w:rPr>
        <w:fldChar w:fldCharType="separate"/>
      </w:r>
      <w:r>
        <w:rPr>
          <w:noProof/>
        </w:rPr>
        <w:t>36</w:t>
      </w:r>
      <w:r>
        <w:rPr>
          <w:noProof/>
        </w:rPr>
        <w:fldChar w:fldCharType="end"/>
      </w:r>
    </w:p>
    <w:p w14:paraId="45409F63" w14:textId="77777777" w:rsidR="005363AA" w:rsidRDefault="005363A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_Toc120052650 \h </w:instrText>
      </w:r>
      <w:r>
        <w:rPr>
          <w:noProof/>
        </w:rPr>
      </w:r>
      <w:r>
        <w:rPr>
          <w:noProof/>
        </w:rPr>
        <w:fldChar w:fldCharType="separate"/>
      </w:r>
      <w:r>
        <w:rPr>
          <w:noProof/>
        </w:rPr>
        <w:t>37</w:t>
      </w:r>
      <w:r>
        <w:rPr>
          <w:noProof/>
        </w:rPr>
        <w:fldChar w:fldCharType="end"/>
      </w:r>
    </w:p>
    <w:p w14:paraId="5B2F63D1" w14:textId="77777777" w:rsidR="005363AA" w:rsidRDefault="005363A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_Toc120052651 \h </w:instrText>
      </w:r>
      <w:r>
        <w:rPr>
          <w:noProof/>
        </w:rPr>
      </w:r>
      <w:r>
        <w:rPr>
          <w:noProof/>
        </w:rPr>
        <w:fldChar w:fldCharType="separate"/>
      </w:r>
      <w:r>
        <w:rPr>
          <w:noProof/>
        </w:rPr>
        <w:t>37</w:t>
      </w:r>
      <w:r>
        <w:rPr>
          <w:noProof/>
        </w:rPr>
        <w:fldChar w:fldCharType="end"/>
      </w:r>
    </w:p>
    <w:p w14:paraId="4415345F" w14:textId="77777777" w:rsidR="005363AA" w:rsidRDefault="005363AA">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_Toc120052652 \h </w:instrText>
      </w:r>
      <w:r>
        <w:rPr>
          <w:noProof/>
        </w:rPr>
      </w:r>
      <w:r>
        <w:rPr>
          <w:noProof/>
        </w:rPr>
        <w:fldChar w:fldCharType="separate"/>
      </w:r>
      <w:r>
        <w:rPr>
          <w:noProof/>
        </w:rPr>
        <w:t>37</w:t>
      </w:r>
      <w:r>
        <w:rPr>
          <w:noProof/>
        </w:rPr>
        <w:fldChar w:fldCharType="end"/>
      </w:r>
    </w:p>
    <w:p w14:paraId="7C870C7B"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_Toc120052653 \h </w:instrText>
      </w:r>
      <w:r>
        <w:rPr>
          <w:noProof/>
        </w:rPr>
      </w:r>
      <w:r>
        <w:rPr>
          <w:noProof/>
        </w:rPr>
        <w:fldChar w:fldCharType="separate"/>
      </w:r>
      <w:r>
        <w:rPr>
          <w:noProof/>
        </w:rPr>
        <w:t>37</w:t>
      </w:r>
      <w:r>
        <w:rPr>
          <w:noProof/>
        </w:rPr>
        <w:fldChar w:fldCharType="end"/>
      </w:r>
    </w:p>
    <w:p w14:paraId="63F6C112"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_Toc120052654 \h </w:instrText>
      </w:r>
      <w:r>
        <w:rPr>
          <w:noProof/>
        </w:rPr>
      </w:r>
      <w:r>
        <w:rPr>
          <w:noProof/>
        </w:rPr>
        <w:fldChar w:fldCharType="separate"/>
      </w:r>
      <w:r>
        <w:rPr>
          <w:noProof/>
        </w:rPr>
        <w:t>37</w:t>
      </w:r>
      <w:r>
        <w:rPr>
          <w:noProof/>
        </w:rPr>
        <w:fldChar w:fldCharType="end"/>
      </w:r>
    </w:p>
    <w:p w14:paraId="0C59A915"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_Toc120052655 \h </w:instrText>
      </w:r>
      <w:r>
        <w:rPr>
          <w:noProof/>
        </w:rPr>
      </w:r>
      <w:r>
        <w:rPr>
          <w:noProof/>
        </w:rPr>
        <w:fldChar w:fldCharType="separate"/>
      </w:r>
      <w:r>
        <w:rPr>
          <w:noProof/>
        </w:rPr>
        <w:t>38</w:t>
      </w:r>
      <w:r>
        <w:rPr>
          <w:noProof/>
        </w:rPr>
        <w:fldChar w:fldCharType="end"/>
      </w:r>
    </w:p>
    <w:p w14:paraId="66B8406D"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_Toc120052656 \h </w:instrText>
      </w:r>
      <w:r>
        <w:rPr>
          <w:noProof/>
        </w:rPr>
      </w:r>
      <w:r>
        <w:rPr>
          <w:noProof/>
        </w:rPr>
        <w:fldChar w:fldCharType="separate"/>
      </w:r>
      <w:r>
        <w:rPr>
          <w:noProof/>
        </w:rPr>
        <w:t>39</w:t>
      </w:r>
      <w:r>
        <w:rPr>
          <w:noProof/>
        </w:rPr>
        <w:fldChar w:fldCharType="end"/>
      </w:r>
    </w:p>
    <w:p w14:paraId="458C7F79" w14:textId="77777777" w:rsidR="005363AA" w:rsidRDefault="005363A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_Toc120052657 \h </w:instrText>
      </w:r>
      <w:r>
        <w:rPr>
          <w:noProof/>
        </w:rPr>
      </w:r>
      <w:r>
        <w:rPr>
          <w:noProof/>
        </w:rPr>
        <w:fldChar w:fldCharType="separate"/>
      </w:r>
      <w:r>
        <w:rPr>
          <w:noProof/>
        </w:rPr>
        <w:t>39</w:t>
      </w:r>
      <w:r>
        <w:rPr>
          <w:noProof/>
        </w:rPr>
        <w:fldChar w:fldCharType="end"/>
      </w:r>
    </w:p>
    <w:p w14:paraId="3A0311AF"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_Toc120052658 \h </w:instrText>
      </w:r>
      <w:r>
        <w:rPr>
          <w:noProof/>
        </w:rPr>
      </w:r>
      <w:r>
        <w:rPr>
          <w:noProof/>
        </w:rPr>
        <w:fldChar w:fldCharType="separate"/>
      </w:r>
      <w:r>
        <w:rPr>
          <w:noProof/>
        </w:rPr>
        <w:t>39</w:t>
      </w:r>
      <w:r>
        <w:rPr>
          <w:noProof/>
        </w:rPr>
        <w:fldChar w:fldCharType="end"/>
      </w:r>
    </w:p>
    <w:p w14:paraId="22CA406A"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_Toc120052659 \h </w:instrText>
      </w:r>
      <w:r>
        <w:rPr>
          <w:noProof/>
        </w:rPr>
      </w:r>
      <w:r>
        <w:rPr>
          <w:noProof/>
        </w:rPr>
        <w:fldChar w:fldCharType="separate"/>
      </w:r>
      <w:r>
        <w:rPr>
          <w:noProof/>
        </w:rPr>
        <w:t>39</w:t>
      </w:r>
      <w:r>
        <w:rPr>
          <w:noProof/>
        </w:rPr>
        <w:fldChar w:fldCharType="end"/>
      </w:r>
    </w:p>
    <w:p w14:paraId="4415F42E"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_Toc120052660 \h </w:instrText>
      </w:r>
      <w:r>
        <w:rPr>
          <w:noProof/>
        </w:rPr>
      </w:r>
      <w:r>
        <w:rPr>
          <w:noProof/>
        </w:rPr>
        <w:fldChar w:fldCharType="separate"/>
      </w:r>
      <w:r>
        <w:rPr>
          <w:noProof/>
        </w:rPr>
        <w:t>39</w:t>
      </w:r>
      <w:r>
        <w:rPr>
          <w:noProof/>
        </w:rPr>
        <w:fldChar w:fldCharType="end"/>
      </w:r>
    </w:p>
    <w:p w14:paraId="1945621A" w14:textId="77777777" w:rsidR="005363AA" w:rsidRDefault="005363AA">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_Toc120052661 \h </w:instrText>
      </w:r>
      <w:r>
        <w:rPr>
          <w:noProof/>
        </w:rPr>
      </w:r>
      <w:r>
        <w:rPr>
          <w:noProof/>
        </w:rPr>
        <w:fldChar w:fldCharType="separate"/>
      </w:r>
      <w:r>
        <w:rPr>
          <w:noProof/>
        </w:rPr>
        <w:t>44</w:t>
      </w:r>
      <w:r>
        <w:rPr>
          <w:noProof/>
        </w:rPr>
        <w:fldChar w:fldCharType="end"/>
      </w:r>
    </w:p>
    <w:p w14:paraId="15D14DAC" w14:textId="77777777" w:rsidR="005363AA" w:rsidRDefault="005363A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_Toc120052662 \h </w:instrText>
      </w:r>
      <w:r>
        <w:rPr>
          <w:noProof/>
        </w:rPr>
      </w:r>
      <w:r>
        <w:rPr>
          <w:noProof/>
        </w:rPr>
        <w:fldChar w:fldCharType="separate"/>
      </w:r>
      <w:r>
        <w:rPr>
          <w:noProof/>
        </w:rPr>
        <w:t>44</w:t>
      </w:r>
      <w:r>
        <w:rPr>
          <w:noProof/>
        </w:rPr>
        <w:fldChar w:fldCharType="end"/>
      </w:r>
    </w:p>
    <w:p w14:paraId="199D8B3D" w14:textId="77777777" w:rsidR="005363AA" w:rsidRDefault="005363A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_Toc120052663 \h </w:instrText>
      </w:r>
      <w:r>
        <w:rPr>
          <w:noProof/>
        </w:rPr>
      </w:r>
      <w:r>
        <w:rPr>
          <w:noProof/>
        </w:rPr>
        <w:fldChar w:fldCharType="separate"/>
      </w:r>
      <w:r>
        <w:rPr>
          <w:noProof/>
        </w:rPr>
        <w:t>44</w:t>
      </w:r>
      <w:r>
        <w:rPr>
          <w:noProof/>
        </w:rPr>
        <w:fldChar w:fldCharType="end"/>
      </w:r>
    </w:p>
    <w:p w14:paraId="4BF36F23" w14:textId="77777777" w:rsidR="005363AA" w:rsidRDefault="005363AA">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_Toc120052664 \h </w:instrText>
      </w:r>
      <w:r>
        <w:rPr>
          <w:noProof/>
        </w:rPr>
      </w:r>
      <w:r>
        <w:rPr>
          <w:noProof/>
        </w:rPr>
        <w:fldChar w:fldCharType="separate"/>
      </w:r>
      <w:r>
        <w:rPr>
          <w:noProof/>
        </w:rPr>
        <w:t>44</w:t>
      </w:r>
      <w:r>
        <w:rPr>
          <w:noProof/>
        </w:rPr>
        <w:fldChar w:fldCharType="end"/>
      </w:r>
    </w:p>
    <w:p w14:paraId="54FB7299" w14:textId="77777777" w:rsidR="005363AA" w:rsidRDefault="005363AA">
      <w:pPr>
        <w:pStyle w:val="TOC4"/>
        <w:rPr>
          <w:rFonts w:asciiTheme="minorHAnsi" w:eastAsiaTheme="minorEastAsia" w:hAnsiTheme="minorHAnsi" w:cstheme="minorBidi"/>
          <w:noProof/>
          <w:sz w:val="22"/>
          <w:szCs w:val="22"/>
          <w:lang w:val="en-US" w:eastAsia="zh-CN"/>
        </w:rPr>
      </w:pPr>
      <w:r>
        <w:rPr>
          <w:noProof/>
        </w:rPr>
        <w:lastRenderedPageBreak/>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_Toc120052665 \h </w:instrText>
      </w:r>
      <w:r>
        <w:rPr>
          <w:noProof/>
        </w:rPr>
      </w:r>
      <w:r>
        <w:rPr>
          <w:noProof/>
        </w:rPr>
        <w:fldChar w:fldCharType="separate"/>
      </w:r>
      <w:r>
        <w:rPr>
          <w:noProof/>
        </w:rPr>
        <w:t>44</w:t>
      </w:r>
      <w:r>
        <w:rPr>
          <w:noProof/>
        </w:rPr>
        <w:fldChar w:fldCharType="end"/>
      </w:r>
    </w:p>
    <w:p w14:paraId="4D682C1A" w14:textId="77777777" w:rsidR="005363AA" w:rsidRDefault="005363AA">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_Toc120052666 \h </w:instrText>
      </w:r>
      <w:r>
        <w:rPr>
          <w:noProof/>
        </w:rPr>
      </w:r>
      <w:r>
        <w:rPr>
          <w:noProof/>
        </w:rPr>
        <w:fldChar w:fldCharType="separate"/>
      </w:r>
      <w:r>
        <w:rPr>
          <w:noProof/>
        </w:rPr>
        <w:t>44</w:t>
      </w:r>
      <w:r>
        <w:rPr>
          <w:noProof/>
        </w:rPr>
        <w:fldChar w:fldCharType="end"/>
      </w:r>
    </w:p>
    <w:p w14:paraId="3070B717" w14:textId="77777777" w:rsidR="005363AA" w:rsidRDefault="005363AA">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_Toc120052667 \h </w:instrText>
      </w:r>
      <w:r>
        <w:rPr>
          <w:noProof/>
        </w:rPr>
      </w:r>
      <w:r>
        <w:rPr>
          <w:noProof/>
        </w:rPr>
        <w:fldChar w:fldCharType="separate"/>
      </w:r>
      <w:r>
        <w:rPr>
          <w:noProof/>
        </w:rPr>
        <w:t>44</w:t>
      </w:r>
      <w:r>
        <w:rPr>
          <w:noProof/>
        </w:rPr>
        <w:fldChar w:fldCharType="end"/>
      </w:r>
    </w:p>
    <w:p w14:paraId="6F2CB86E" w14:textId="77777777" w:rsidR="005363AA" w:rsidRDefault="005363A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_Toc120052668 \h </w:instrText>
      </w:r>
      <w:r>
        <w:rPr>
          <w:noProof/>
        </w:rPr>
      </w:r>
      <w:r>
        <w:rPr>
          <w:noProof/>
        </w:rPr>
        <w:fldChar w:fldCharType="separate"/>
      </w:r>
      <w:r>
        <w:rPr>
          <w:noProof/>
        </w:rPr>
        <w:t>45</w:t>
      </w:r>
      <w:r>
        <w:rPr>
          <w:noProof/>
        </w:rPr>
        <w:fldChar w:fldCharType="end"/>
      </w:r>
    </w:p>
    <w:p w14:paraId="21AC5451" w14:textId="77777777" w:rsidR="005363AA" w:rsidRDefault="005363A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_Toc120052669 \h </w:instrText>
      </w:r>
      <w:r>
        <w:rPr>
          <w:noProof/>
        </w:rPr>
      </w:r>
      <w:r>
        <w:rPr>
          <w:noProof/>
        </w:rPr>
        <w:fldChar w:fldCharType="separate"/>
      </w:r>
      <w:r>
        <w:rPr>
          <w:noProof/>
        </w:rPr>
        <w:t>45</w:t>
      </w:r>
      <w:r>
        <w:rPr>
          <w:noProof/>
        </w:rPr>
        <w:fldChar w:fldCharType="end"/>
      </w:r>
    </w:p>
    <w:p w14:paraId="6B2B60BE" w14:textId="77777777" w:rsidR="005363AA" w:rsidRDefault="005363AA">
      <w:pPr>
        <w:pStyle w:val="TOC4"/>
        <w:rPr>
          <w:rFonts w:asciiTheme="minorHAnsi" w:eastAsiaTheme="minorEastAsia" w:hAnsiTheme="minorHAnsi" w:cstheme="minorBidi"/>
          <w:noProof/>
          <w:sz w:val="22"/>
          <w:szCs w:val="22"/>
          <w:lang w:val="en-US" w:eastAsia="zh-CN"/>
        </w:rPr>
      </w:pPr>
      <w:r w:rsidRPr="00DE2CF6">
        <w:rPr>
          <w:noProof/>
          <w:lang w:val="en-US"/>
        </w:rPr>
        <w:t>6.2.6.2</w:t>
      </w:r>
      <w:r>
        <w:rPr>
          <w:rFonts w:asciiTheme="minorHAnsi" w:eastAsiaTheme="minorEastAsia" w:hAnsiTheme="minorHAnsi" w:cstheme="minorBidi"/>
          <w:noProof/>
          <w:sz w:val="22"/>
          <w:szCs w:val="22"/>
          <w:lang w:val="en-US" w:eastAsia="zh-CN"/>
        </w:rPr>
        <w:tab/>
      </w:r>
      <w:r w:rsidRPr="00DE2CF6">
        <w:rPr>
          <w:noProof/>
          <w:lang w:val="en-US"/>
        </w:rPr>
        <w:t>Structured data types</w:t>
      </w:r>
      <w:r>
        <w:rPr>
          <w:noProof/>
        </w:rPr>
        <w:tab/>
      </w:r>
      <w:r>
        <w:rPr>
          <w:noProof/>
        </w:rPr>
        <w:fldChar w:fldCharType="begin"/>
      </w:r>
      <w:r>
        <w:rPr>
          <w:noProof/>
        </w:rPr>
        <w:instrText xml:space="preserve"> PAGEREF _Toc120052670 \h </w:instrText>
      </w:r>
      <w:r>
        <w:rPr>
          <w:noProof/>
        </w:rPr>
      </w:r>
      <w:r>
        <w:rPr>
          <w:noProof/>
        </w:rPr>
        <w:fldChar w:fldCharType="separate"/>
      </w:r>
      <w:r>
        <w:rPr>
          <w:noProof/>
        </w:rPr>
        <w:t>46</w:t>
      </w:r>
      <w:r>
        <w:rPr>
          <w:noProof/>
        </w:rPr>
        <w:fldChar w:fldCharType="end"/>
      </w:r>
    </w:p>
    <w:p w14:paraId="7A2B5780"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_Toc120052671 \h </w:instrText>
      </w:r>
      <w:r>
        <w:rPr>
          <w:noProof/>
        </w:rPr>
      </w:r>
      <w:r>
        <w:rPr>
          <w:noProof/>
        </w:rPr>
        <w:fldChar w:fldCharType="separate"/>
      </w:r>
      <w:r>
        <w:rPr>
          <w:noProof/>
        </w:rPr>
        <w:t>46</w:t>
      </w:r>
      <w:r>
        <w:rPr>
          <w:noProof/>
        </w:rPr>
        <w:fldChar w:fldCharType="end"/>
      </w:r>
    </w:p>
    <w:p w14:paraId="6BC8BAB7"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_Toc120052672 \h </w:instrText>
      </w:r>
      <w:r>
        <w:rPr>
          <w:noProof/>
        </w:rPr>
      </w:r>
      <w:r>
        <w:rPr>
          <w:noProof/>
        </w:rPr>
        <w:fldChar w:fldCharType="separate"/>
      </w:r>
      <w:r>
        <w:rPr>
          <w:noProof/>
        </w:rPr>
        <w:t>47</w:t>
      </w:r>
      <w:r>
        <w:rPr>
          <w:noProof/>
        </w:rPr>
        <w:fldChar w:fldCharType="end"/>
      </w:r>
    </w:p>
    <w:p w14:paraId="0EAFEA02"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_Toc120052673 \h </w:instrText>
      </w:r>
      <w:r>
        <w:rPr>
          <w:noProof/>
        </w:rPr>
      </w:r>
      <w:r>
        <w:rPr>
          <w:noProof/>
        </w:rPr>
        <w:fldChar w:fldCharType="separate"/>
      </w:r>
      <w:r>
        <w:rPr>
          <w:noProof/>
        </w:rPr>
        <w:t>47</w:t>
      </w:r>
      <w:r>
        <w:rPr>
          <w:noProof/>
        </w:rPr>
        <w:fldChar w:fldCharType="end"/>
      </w:r>
    </w:p>
    <w:p w14:paraId="0DB0F505"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_Toc120052674 \h </w:instrText>
      </w:r>
      <w:r>
        <w:rPr>
          <w:noProof/>
        </w:rPr>
      </w:r>
      <w:r>
        <w:rPr>
          <w:noProof/>
        </w:rPr>
        <w:fldChar w:fldCharType="separate"/>
      </w:r>
      <w:r>
        <w:rPr>
          <w:noProof/>
        </w:rPr>
        <w:t>48</w:t>
      </w:r>
      <w:r>
        <w:rPr>
          <w:noProof/>
        </w:rPr>
        <w:fldChar w:fldCharType="end"/>
      </w:r>
    </w:p>
    <w:p w14:paraId="58B46D53"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_Toc120052675 \h </w:instrText>
      </w:r>
      <w:r>
        <w:rPr>
          <w:noProof/>
        </w:rPr>
      </w:r>
      <w:r>
        <w:rPr>
          <w:noProof/>
        </w:rPr>
        <w:fldChar w:fldCharType="separate"/>
      </w:r>
      <w:r>
        <w:rPr>
          <w:noProof/>
        </w:rPr>
        <w:t>48</w:t>
      </w:r>
      <w:r>
        <w:rPr>
          <w:noProof/>
        </w:rPr>
        <w:fldChar w:fldCharType="end"/>
      </w:r>
    </w:p>
    <w:p w14:paraId="1CD2DEF3"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_Toc120052676 \h </w:instrText>
      </w:r>
      <w:r>
        <w:rPr>
          <w:noProof/>
        </w:rPr>
      </w:r>
      <w:r>
        <w:rPr>
          <w:noProof/>
        </w:rPr>
        <w:fldChar w:fldCharType="separate"/>
      </w:r>
      <w:r>
        <w:rPr>
          <w:noProof/>
        </w:rPr>
        <w:t>49</w:t>
      </w:r>
      <w:r>
        <w:rPr>
          <w:noProof/>
        </w:rPr>
        <w:fldChar w:fldCharType="end"/>
      </w:r>
    </w:p>
    <w:p w14:paraId="60BFC2ED"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_Toc120052677 \h </w:instrText>
      </w:r>
      <w:r>
        <w:rPr>
          <w:noProof/>
        </w:rPr>
      </w:r>
      <w:r>
        <w:rPr>
          <w:noProof/>
        </w:rPr>
        <w:fldChar w:fldCharType="separate"/>
      </w:r>
      <w:r>
        <w:rPr>
          <w:noProof/>
        </w:rPr>
        <w:t>49</w:t>
      </w:r>
      <w:r>
        <w:rPr>
          <w:noProof/>
        </w:rPr>
        <w:fldChar w:fldCharType="end"/>
      </w:r>
    </w:p>
    <w:p w14:paraId="37A5F635" w14:textId="77777777" w:rsidR="005363AA" w:rsidRDefault="005363AA">
      <w:pPr>
        <w:pStyle w:val="TOC4"/>
        <w:rPr>
          <w:rFonts w:asciiTheme="minorHAnsi" w:eastAsiaTheme="minorEastAsia" w:hAnsiTheme="minorHAnsi" w:cstheme="minorBidi"/>
          <w:noProof/>
          <w:sz w:val="22"/>
          <w:szCs w:val="22"/>
          <w:lang w:val="en-US" w:eastAsia="zh-CN"/>
        </w:rPr>
      </w:pPr>
      <w:r w:rsidRPr="00DE2CF6">
        <w:rPr>
          <w:noProof/>
          <w:lang w:val="en-US"/>
        </w:rPr>
        <w:t>6.2.6.3</w:t>
      </w:r>
      <w:r>
        <w:rPr>
          <w:rFonts w:asciiTheme="minorHAnsi" w:eastAsiaTheme="minorEastAsia" w:hAnsiTheme="minorHAnsi" w:cstheme="minorBidi"/>
          <w:noProof/>
          <w:sz w:val="22"/>
          <w:szCs w:val="22"/>
          <w:lang w:val="en-US" w:eastAsia="zh-CN"/>
        </w:rPr>
        <w:tab/>
      </w:r>
      <w:r w:rsidRPr="00DE2CF6">
        <w:rPr>
          <w:noProof/>
          <w:lang w:val="en-US"/>
        </w:rPr>
        <w:t>Simple data types and enumerations</w:t>
      </w:r>
      <w:r>
        <w:rPr>
          <w:noProof/>
        </w:rPr>
        <w:tab/>
      </w:r>
      <w:r>
        <w:rPr>
          <w:noProof/>
        </w:rPr>
        <w:fldChar w:fldCharType="begin"/>
      </w:r>
      <w:r>
        <w:rPr>
          <w:noProof/>
        </w:rPr>
        <w:instrText xml:space="preserve"> PAGEREF _Toc120052678 \h </w:instrText>
      </w:r>
      <w:r>
        <w:rPr>
          <w:noProof/>
        </w:rPr>
      </w:r>
      <w:r>
        <w:rPr>
          <w:noProof/>
        </w:rPr>
        <w:fldChar w:fldCharType="separate"/>
      </w:r>
      <w:r>
        <w:rPr>
          <w:noProof/>
        </w:rPr>
        <w:t>49</w:t>
      </w:r>
      <w:r>
        <w:rPr>
          <w:noProof/>
        </w:rPr>
        <w:fldChar w:fldCharType="end"/>
      </w:r>
    </w:p>
    <w:p w14:paraId="74E32F9C"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_Toc120052679 \h </w:instrText>
      </w:r>
      <w:r>
        <w:rPr>
          <w:noProof/>
        </w:rPr>
      </w:r>
      <w:r>
        <w:rPr>
          <w:noProof/>
        </w:rPr>
        <w:fldChar w:fldCharType="separate"/>
      </w:r>
      <w:r>
        <w:rPr>
          <w:noProof/>
        </w:rPr>
        <w:t>49</w:t>
      </w:r>
      <w:r>
        <w:rPr>
          <w:noProof/>
        </w:rPr>
        <w:fldChar w:fldCharType="end"/>
      </w:r>
    </w:p>
    <w:p w14:paraId="4AA66424"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_Toc120052680 \h </w:instrText>
      </w:r>
      <w:r>
        <w:rPr>
          <w:noProof/>
        </w:rPr>
      </w:r>
      <w:r>
        <w:rPr>
          <w:noProof/>
        </w:rPr>
        <w:fldChar w:fldCharType="separate"/>
      </w:r>
      <w:r>
        <w:rPr>
          <w:noProof/>
        </w:rPr>
        <w:t>49</w:t>
      </w:r>
      <w:r>
        <w:rPr>
          <w:noProof/>
        </w:rPr>
        <w:fldChar w:fldCharType="end"/>
      </w:r>
    </w:p>
    <w:p w14:paraId="6C5C8547"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_Toc120052681 \h </w:instrText>
      </w:r>
      <w:r>
        <w:rPr>
          <w:noProof/>
        </w:rPr>
      </w:r>
      <w:r>
        <w:rPr>
          <w:noProof/>
        </w:rPr>
        <w:fldChar w:fldCharType="separate"/>
      </w:r>
      <w:r>
        <w:rPr>
          <w:noProof/>
        </w:rPr>
        <w:t>50</w:t>
      </w:r>
      <w:r>
        <w:rPr>
          <w:noProof/>
        </w:rPr>
        <w:fldChar w:fldCharType="end"/>
      </w:r>
    </w:p>
    <w:p w14:paraId="3471EA95" w14:textId="77777777" w:rsidR="005363AA" w:rsidRDefault="005363AA">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_Toc120052682 \h </w:instrText>
      </w:r>
      <w:r>
        <w:rPr>
          <w:noProof/>
        </w:rPr>
      </w:r>
      <w:r>
        <w:rPr>
          <w:noProof/>
        </w:rPr>
        <w:fldChar w:fldCharType="separate"/>
      </w:r>
      <w:r>
        <w:rPr>
          <w:noProof/>
        </w:rPr>
        <w:t>50</w:t>
      </w:r>
      <w:r>
        <w:rPr>
          <w:noProof/>
        </w:rPr>
        <w:fldChar w:fldCharType="end"/>
      </w:r>
    </w:p>
    <w:p w14:paraId="11411E4A" w14:textId="77777777" w:rsidR="005363AA" w:rsidRDefault="005363AA">
      <w:pPr>
        <w:pStyle w:val="TOC4"/>
        <w:rPr>
          <w:rFonts w:asciiTheme="minorHAnsi" w:eastAsiaTheme="minorEastAsia" w:hAnsiTheme="minorHAnsi" w:cstheme="minorBidi"/>
          <w:noProof/>
          <w:sz w:val="22"/>
          <w:szCs w:val="22"/>
          <w:lang w:val="en-US" w:eastAsia="zh-CN"/>
        </w:rPr>
      </w:pPr>
      <w:r w:rsidRPr="00DE2CF6">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_Toc120052683 \h </w:instrText>
      </w:r>
      <w:r>
        <w:rPr>
          <w:noProof/>
        </w:rPr>
      </w:r>
      <w:r>
        <w:rPr>
          <w:noProof/>
        </w:rPr>
        <w:fldChar w:fldCharType="separate"/>
      </w:r>
      <w:r>
        <w:rPr>
          <w:noProof/>
        </w:rPr>
        <w:t>50</w:t>
      </w:r>
      <w:r>
        <w:rPr>
          <w:noProof/>
        </w:rPr>
        <w:fldChar w:fldCharType="end"/>
      </w:r>
    </w:p>
    <w:p w14:paraId="0A33AD4A" w14:textId="77777777" w:rsidR="005363AA" w:rsidRDefault="005363AA">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_Toc120052684 \h </w:instrText>
      </w:r>
      <w:r>
        <w:rPr>
          <w:noProof/>
        </w:rPr>
      </w:r>
      <w:r>
        <w:rPr>
          <w:noProof/>
        </w:rPr>
        <w:fldChar w:fldCharType="separate"/>
      </w:r>
      <w:r>
        <w:rPr>
          <w:noProof/>
        </w:rPr>
        <w:t>50</w:t>
      </w:r>
      <w:r>
        <w:rPr>
          <w:noProof/>
        </w:rPr>
        <w:fldChar w:fldCharType="end"/>
      </w:r>
    </w:p>
    <w:p w14:paraId="7B8BB065" w14:textId="77777777" w:rsidR="005363AA" w:rsidRDefault="005363A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_Toc120052685 \h </w:instrText>
      </w:r>
      <w:r>
        <w:rPr>
          <w:noProof/>
        </w:rPr>
      </w:r>
      <w:r>
        <w:rPr>
          <w:noProof/>
        </w:rPr>
        <w:fldChar w:fldCharType="separate"/>
      </w:r>
      <w:r>
        <w:rPr>
          <w:noProof/>
        </w:rPr>
        <w:t>50</w:t>
      </w:r>
      <w:r>
        <w:rPr>
          <w:noProof/>
        </w:rPr>
        <w:fldChar w:fldCharType="end"/>
      </w:r>
    </w:p>
    <w:p w14:paraId="38FAFB97" w14:textId="77777777" w:rsidR="005363AA" w:rsidRDefault="005363A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_Toc120052686 \h </w:instrText>
      </w:r>
      <w:r>
        <w:rPr>
          <w:noProof/>
        </w:rPr>
      </w:r>
      <w:r>
        <w:rPr>
          <w:noProof/>
        </w:rPr>
        <w:fldChar w:fldCharType="separate"/>
      </w:r>
      <w:r>
        <w:rPr>
          <w:noProof/>
        </w:rPr>
        <w:t>50</w:t>
      </w:r>
      <w:r>
        <w:rPr>
          <w:noProof/>
        </w:rPr>
        <w:fldChar w:fldCharType="end"/>
      </w:r>
    </w:p>
    <w:p w14:paraId="0F92B516" w14:textId="77777777" w:rsidR="005363AA" w:rsidRDefault="005363A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_Toc120052687 \h </w:instrText>
      </w:r>
      <w:r>
        <w:rPr>
          <w:noProof/>
        </w:rPr>
      </w:r>
      <w:r>
        <w:rPr>
          <w:noProof/>
        </w:rPr>
        <w:fldChar w:fldCharType="separate"/>
      </w:r>
      <w:r>
        <w:rPr>
          <w:noProof/>
        </w:rPr>
        <w:t>50</w:t>
      </w:r>
      <w:r>
        <w:rPr>
          <w:noProof/>
        </w:rPr>
        <w:fldChar w:fldCharType="end"/>
      </w:r>
    </w:p>
    <w:p w14:paraId="0A39CFAF" w14:textId="77777777" w:rsidR="005363AA" w:rsidRDefault="005363A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_Toc120052688 \h </w:instrText>
      </w:r>
      <w:r>
        <w:rPr>
          <w:noProof/>
        </w:rPr>
      </w:r>
      <w:r>
        <w:rPr>
          <w:noProof/>
        </w:rPr>
        <w:fldChar w:fldCharType="separate"/>
      </w:r>
      <w:r>
        <w:rPr>
          <w:noProof/>
        </w:rPr>
        <w:t>50</w:t>
      </w:r>
      <w:r>
        <w:rPr>
          <w:noProof/>
        </w:rPr>
        <w:fldChar w:fldCharType="end"/>
      </w:r>
    </w:p>
    <w:p w14:paraId="66E11303" w14:textId="77777777" w:rsidR="005363AA" w:rsidRDefault="005363A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_Toc120052689 \h </w:instrText>
      </w:r>
      <w:r>
        <w:rPr>
          <w:noProof/>
        </w:rPr>
      </w:r>
      <w:r>
        <w:rPr>
          <w:noProof/>
        </w:rPr>
        <w:fldChar w:fldCharType="separate"/>
      </w:r>
      <w:r>
        <w:rPr>
          <w:noProof/>
        </w:rPr>
        <w:t>51</w:t>
      </w:r>
      <w:r>
        <w:rPr>
          <w:noProof/>
        </w:rPr>
        <w:fldChar w:fldCharType="end"/>
      </w:r>
    </w:p>
    <w:p w14:paraId="63A33AE5" w14:textId="77777777" w:rsidR="005363AA" w:rsidRDefault="005363A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_Toc120052690 \h </w:instrText>
      </w:r>
      <w:r>
        <w:rPr>
          <w:noProof/>
        </w:rPr>
      </w:r>
      <w:r>
        <w:rPr>
          <w:noProof/>
        </w:rPr>
        <w:fldChar w:fldCharType="separate"/>
      </w:r>
      <w:r>
        <w:rPr>
          <w:noProof/>
        </w:rPr>
        <w:t>51</w:t>
      </w:r>
      <w:r>
        <w:rPr>
          <w:noProof/>
        </w:rPr>
        <w:fldChar w:fldCharType="end"/>
      </w:r>
    </w:p>
    <w:p w14:paraId="0817571C" w14:textId="77777777" w:rsidR="005363AA" w:rsidRDefault="005363AA">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_Toc120052691 \h </w:instrText>
      </w:r>
      <w:r>
        <w:rPr>
          <w:noProof/>
        </w:rPr>
      </w:r>
      <w:r>
        <w:rPr>
          <w:noProof/>
        </w:rPr>
        <w:fldChar w:fldCharType="separate"/>
      </w:r>
      <w:r>
        <w:rPr>
          <w:noProof/>
        </w:rPr>
        <w:t>52</w:t>
      </w:r>
      <w:r>
        <w:rPr>
          <w:noProof/>
        </w:rPr>
        <w:fldChar w:fldCharType="end"/>
      </w:r>
    </w:p>
    <w:p w14:paraId="02758094" w14:textId="77777777" w:rsidR="005363AA" w:rsidRDefault="005363A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_Toc120052692 \h </w:instrText>
      </w:r>
      <w:r>
        <w:rPr>
          <w:noProof/>
        </w:rPr>
      </w:r>
      <w:r>
        <w:rPr>
          <w:noProof/>
        </w:rPr>
        <w:fldChar w:fldCharType="separate"/>
      </w:r>
      <w:r>
        <w:rPr>
          <w:noProof/>
        </w:rPr>
        <w:t>52</w:t>
      </w:r>
      <w:r>
        <w:rPr>
          <w:noProof/>
        </w:rPr>
        <w:fldChar w:fldCharType="end"/>
      </w:r>
    </w:p>
    <w:p w14:paraId="70D2521A" w14:textId="77777777" w:rsidR="005363AA" w:rsidRDefault="005363AA">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_Toc120052693 \h </w:instrText>
      </w:r>
      <w:r>
        <w:rPr>
          <w:noProof/>
        </w:rPr>
      </w:r>
      <w:r>
        <w:rPr>
          <w:noProof/>
        </w:rPr>
        <w:fldChar w:fldCharType="separate"/>
      </w:r>
      <w:r>
        <w:rPr>
          <w:noProof/>
        </w:rPr>
        <w:t>52</w:t>
      </w:r>
      <w:r>
        <w:rPr>
          <w:noProof/>
        </w:rPr>
        <w:fldChar w:fldCharType="end"/>
      </w:r>
    </w:p>
    <w:p w14:paraId="4FA4B352" w14:textId="77777777" w:rsidR="005363AA" w:rsidRDefault="005363A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_Toc120052694 \h </w:instrText>
      </w:r>
      <w:r>
        <w:rPr>
          <w:noProof/>
        </w:rPr>
      </w:r>
      <w:r>
        <w:rPr>
          <w:noProof/>
        </w:rPr>
        <w:fldChar w:fldCharType="separate"/>
      </w:r>
      <w:r>
        <w:rPr>
          <w:noProof/>
        </w:rPr>
        <w:t>57</w:t>
      </w:r>
      <w:r>
        <w:rPr>
          <w:noProof/>
        </w:rPr>
        <w:fldChar w:fldCharType="end"/>
      </w:r>
    </w:p>
    <w:p w14:paraId="7C803590" w14:textId="77777777" w:rsidR="005363AA" w:rsidRDefault="005363AA">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_Toc120052695 \h </w:instrText>
      </w:r>
      <w:r>
        <w:rPr>
          <w:noProof/>
        </w:rPr>
      </w:r>
      <w:r>
        <w:rPr>
          <w:noProof/>
        </w:rPr>
        <w:fldChar w:fldCharType="separate"/>
      </w:r>
      <w:r>
        <w:rPr>
          <w:noProof/>
        </w:rPr>
        <w:t>63</w:t>
      </w:r>
      <w:r>
        <w:rPr>
          <w:noProof/>
        </w:rPr>
        <w:fldChar w:fldCharType="end"/>
      </w:r>
    </w:p>
    <w:p w14:paraId="09B22CB4" w14:textId="760076BF"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20052550"/>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End w:id="18"/>
      <w:r w:rsidRPr="00127E7B">
        <w:br w:type="page"/>
      </w:r>
      <w:bookmarkStart w:id="19" w:name="_Toc510696578"/>
      <w:bookmarkStart w:id="20" w:name="_Toc35971370"/>
      <w:bookmarkStart w:id="21" w:name="_Toc70325087"/>
      <w:bookmarkStart w:id="22" w:name="_Toc81226645"/>
      <w:bookmarkStart w:id="23" w:name="_Toc93868934"/>
      <w:bookmarkStart w:id="24" w:name="_Toc120052551"/>
      <w:r w:rsidRPr="00127E7B">
        <w:lastRenderedPageBreak/>
        <w:t>1</w:t>
      </w:r>
      <w:r w:rsidRPr="00127E7B">
        <w:tab/>
        <w:t>Scope</w:t>
      </w:r>
      <w:bookmarkEnd w:id="19"/>
      <w:bookmarkEnd w:id="20"/>
      <w:bookmarkEnd w:id="21"/>
      <w:bookmarkEnd w:id="22"/>
      <w:bookmarkEnd w:id="23"/>
      <w:bookmarkEnd w:id="24"/>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5" w:name="_Toc510696579"/>
      <w:bookmarkStart w:id="26" w:name="_Toc35971371"/>
      <w:bookmarkStart w:id="27" w:name="_Toc70325088"/>
      <w:bookmarkStart w:id="28" w:name="_Toc81226646"/>
      <w:bookmarkStart w:id="29" w:name="_Toc93868935"/>
      <w:bookmarkStart w:id="30" w:name="_Toc120052552"/>
      <w:r w:rsidRPr="00127E7B">
        <w:t>2</w:t>
      </w:r>
      <w:r w:rsidRPr="00127E7B">
        <w:tab/>
        <w:t>References</w:t>
      </w:r>
      <w:bookmarkEnd w:id="25"/>
      <w:bookmarkEnd w:id="26"/>
      <w:bookmarkEnd w:id="27"/>
      <w:bookmarkEnd w:id="28"/>
      <w:bookmarkEnd w:id="29"/>
      <w:bookmarkEnd w:id="3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1"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Hyperlink"/>
            <w:lang w:val="en-US"/>
          </w:rPr>
          <w:t>https://spec.openapis.org/oas/v3.0.0</w:t>
        </w:r>
      </w:hyperlink>
      <w:r w:rsidRPr="00127E7B">
        <w:rPr>
          <w:lang w:val="en-US"/>
        </w:rPr>
        <w:t>.</w:t>
      </w:r>
    </w:p>
    <w:bookmarkEnd w:id="31"/>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2" w:name="_Toc510696580"/>
      <w:bookmarkStart w:id="33" w:name="_Toc35971372"/>
      <w:bookmarkStart w:id="34"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5" w:name="_Toc81226647"/>
      <w:bookmarkStart w:id="36" w:name="_Toc93868936"/>
      <w:bookmarkStart w:id="37" w:name="_Toc120052553"/>
      <w:r w:rsidRPr="00127E7B">
        <w:lastRenderedPageBreak/>
        <w:t>3</w:t>
      </w:r>
      <w:r w:rsidRPr="00127E7B">
        <w:tab/>
        <w:t>Definitions, abbreviations</w:t>
      </w:r>
      <w:bookmarkEnd w:id="32"/>
      <w:bookmarkEnd w:id="33"/>
      <w:bookmarkEnd w:id="34"/>
      <w:bookmarkEnd w:id="35"/>
      <w:bookmarkEnd w:id="36"/>
      <w:bookmarkEnd w:id="37"/>
    </w:p>
    <w:p w14:paraId="53753FD6" w14:textId="77777777" w:rsidR="008A6D4A" w:rsidRPr="00127E7B" w:rsidRDefault="008A6D4A" w:rsidP="001773FF">
      <w:pPr>
        <w:pStyle w:val="Heading2"/>
      </w:pPr>
      <w:bookmarkStart w:id="38" w:name="_Toc510696581"/>
      <w:bookmarkStart w:id="39" w:name="_Toc35971373"/>
      <w:bookmarkStart w:id="40" w:name="_Toc70325090"/>
      <w:bookmarkStart w:id="41" w:name="_Toc81226648"/>
      <w:bookmarkStart w:id="42" w:name="_Toc93868937"/>
      <w:bookmarkStart w:id="43" w:name="_Toc120052554"/>
      <w:r w:rsidRPr="00127E7B">
        <w:t>3.1</w:t>
      </w:r>
      <w:r w:rsidRPr="00127E7B">
        <w:tab/>
        <w:t>Definitions</w:t>
      </w:r>
      <w:bookmarkEnd w:id="38"/>
      <w:bookmarkEnd w:id="39"/>
      <w:bookmarkEnd w:id="40"/>
      <w:bookmarkEnd w:id="41"/>
      <w:bookmarkEnd w:id="42"/>
      <w:bookmarkEnd w:id="43"/>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4" w:name="_Toc510696583"/>
      <w:bookmarkStart w:id="45" w:name="_Toc35971375"/>
      <w:bookmarkStart w:id="46" w:name="_Toc70325091"/>
      <w:bookmarkStart w:id="47" w:name="_Toc81226649"/>
      <w:bookmarkStart w:id="48" w:name="_Toc93868938"/>
      <w:bookmarkStart w:id="49" w:name="_Toc120052555"/>
      <w:r w:rsidRPr="00127E7B">
        <w:t>3.</w:t>
      </w:r>
      <w:r w:rsidR="00DC3503" w:rsidRPr="00127E7B">
        <w:t>2</w:t>
      </w:r>
      <w:r w:rsidRPr="00127E7B">
        <w:tab/>
        <w:t>Abbreviations</w:t>
      </w:r>
      <w:bookmarkEnd w:id="44"/>
      <w:bookmarkEnd w:id="45"/>
      <w:bookmarkEnd w:id="46"/>
      <w:bookmarkEnd w:id="47"/>
      <w:bookmarkEnd w:id="48"/>
      <w:bookmarkEnd w:id="49"/>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0" w:name="_Toc510696584"/>
      <w:bookmarkStart w:id="51" w:name="_Toc35971376"/>
      <w:bookmarkStart w:id="52" w:name="_Toc70325092"/>
      <w:bookmarkStart w:id="53" w:name="_Toc81226650"/>
      <w:r>
        <w:t>SMF</w:t>
      </w:r>
      <w:r>
        <w:tab/>
        <w:t>Session Management Function</w:t>
      </w:r>
    </w:p>
    <w:p w14:paraId="5B44B567" w14:textId="77777777" w:rsidR="008A6D4A" w:rsidRPr="00127E7B" w:rsidRDefault="008A6D4A" w:rsidP="001773FF">
      <w:pPr>
        <w:pStyle w:val="Heading1"/>
      </w:pPr>
      <w:bookmarkStart w:id="54" w:name="_Toc93868939"/>
      <w:bookmarkStart w:id="55" w:name="_Toc120052556"/>
      <w:r w:rsidRPr="00127E7B">
        <w:t>4</w:t>
      </w:r>
      <w:r w:rsidRPr="00127E7B">
        <w:tab/>
        <w:t>Overview</w:t>
      </w:r>
      <w:bookmarkEnd w:id="50"/>
      <w:bookmarkEnd w:id="51"/>
      <w:bookmarkEnd w:id="52"/>
      <w:bookmarkEnd w:id="53"/>
      <w:bookmarkEnd w:id="54"/>
      <w:bookmarkEnd w:id="55"/>
    </w:p>
    <w:p w14:paraId="121421BE" w14:textId="77777777" w:rsidR="00487F40" w:rsidRPr="00127E7B" w:rsidRDefault="00487F40" w:rsidP="001773FF">
      <w:pPr>
        <w:pStyle w:val="Heading2"/>
        <w:rPr>
          <w:lang w:eastAsia="zh-CN"/>
        </w:rPr>
      </w:pPr>
      <w:bookmarkStart w:id="56" w:name="_Toc93868940"/>
      <w:bookmarkStart w:id="57" w:name="_Toc120052557"/>
      <w:r>
        <w:rPr>
          <w:rFonts w:hint="eastAsia"/>
          <w:lang w:eastAsia="zh-CN"/>
        </w:rPr>
        <w:t>4</w:t>
      </w:r>
      <w:r w:rsidRPr="00127E7B">
        <w:t>.</w:t>
      </w:r>
      <w:r>
        <w:t>1</w:t>
      </w:r>
      <w:r w:rsidRPr="00127E7B">
        <w:tab/>
      </w:r>
      <w:r>
        <w:rPr>
          <w:lang w:eastAsia="zh-CN"/>
        </w:rPr>
        <w:t>General</w:t>
      </w:r>
      <w:bookmarkEnd w:id="56"/>
      <w:bookmarkEnd w:id="57"/>
    </w:p>
    <w:p w14:paraId="5BC08C04" w14:textId="56F12535"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4pt;height:167.1pt" o:ole="">
            <v:imagedata r:id="rId13" o:title=""/>
          </v:shape>
          <o:OLEObject Type="Embed" ProgID="Visio.Drawing.11" ShapeID="_x0000_i1027" DrawAspect="Content" ObjectID="_1732702702"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58" w:name="_Toc93868941"/>
      <w:bookmarkStart w:id="59" w:name="_Toc120052558"/>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8"/>
      <w:bookmarkEnd w:id="59"/>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60" w:name="_Toc510696585"/>
      <w:bookmarkStart w:id="61" w:name="_Toc35971377"/>
      <w:bookmarkStart w:id="62" w:name="_Toc70325093"/>
      <w:bookmarkStart w:id="63" w:name="_Toc81226651"/>
      <w:bookmarkStart w:id="64" w:name="_Toc93868942"/>
      <w:bookmarkStart w:id="65" w:name="_Toc120052559"/>
      <w:r w:rsidRPr="00127E7B">
        <w:t>5</w:t>
      </w:r>
      <w:r w:rsidRPr="00127E7B">
        <w:tab/>
        <w:t xml:space="preserve">Services offered by the </w:t>
      </w:r>
      <w:bookmarkEnd w:id="60"/>
      <w:bookmarkEnd w:id="61"/>
      <w:r w:rsidR="00997B58" w:rsidRPr="00127E7B">
        <w:t>NSACF</w:t>
      </w:r>
      <w:bookmarkEnd w:id="62"/>
      <w:bookmarkEnd w:id="63"/>
      <w:bookmarkEnd w:id="64"/>
      <w:bookmarkEnd w:id="65"/>
    </w:p>
    <w:p w14:paraId="2FAAB735" w14:textId="77777777" w:rsidR="008A6D4A" w:rsidRPr="00127E7B" w:rsidRDefault="008A6D4A" w:rsidP="001773FF">
      <w:pPr>
        <w:pStyle w:val="Heading2"/>
      </w:pPr>
      <w:bookmarkStart w:id="66" w:name="_Toc510696586"/>
      <w:bookmarkStart w:id="67" w:name="_Toc35971378"/>
      <w:bookmarkStart w:id="68" w:name="_Toc70325094"/>
      <w:bookmarkStart w:id="69" w:name="_Toc81226652"/>
      <w:bookmarkStart w:id="70" w:name="_Toc93868943"/>
      <w:bookmarkStart w:id="71" w:name="_Toc120052560"/>
      <w:r w:rsidRPr="00127E7B">
        <w:t>5.1</w:t>
      </w:r>
      <w:r w:rsidRPr="00127E7B">
        <w:tab/>
        <w:t>Introduction</w:t>
      </w:r>
      <w:bookmarkEnd w:id="66"/>
      <w:bookmarkEnd w:id="67"/>
      <w:bookmarkEnd w:id="68"/>
      <w:bookmarkEnd w:id="69"/>
      <w:bookmarkEnd w:id="70"/>
      <w:bookmarkEnd w:id="71"/>
    </w:p>
    <w:p w14:paraId="676309B3" w14:textId="77777777" w:rsidR="00FC45B5" w:rsidRPr="00127E7B" w:rsidRDefault="00FC45B5" w:rsidP="00FC45B5">
      <w:pPr>
        <w:rPr>
          <w:lang w:val="en-US"/>
        </w:rPr>
      </w:pPr>
      <w:bookmarkStart w:id="72" w:name="_Toc510696587"/>
      <w:bookmarkStart w:id="73"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4" w:name="_Toc70325095"/>
      <w:bookmarkStart w:id="75" w:name="_Toc81226653"/>
      <w:bookmarkStart w:id="76" w:name="_Toc93868944"/>
      <w:bookmarkStart w:id="77" w:name="_Toc120052561"/>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2"/>
      <w:bookmarkEnd w:id="73"/>
      <w:bookmarkEnd w:id="74"/>
      <w:bookmarkEnd w:id="75"/>
      <w:bookmarkEnd w:id="76"/>
      <w:bookmarkEnd w:id="77"/>
    </w:p>
    <w:p w14:paraId="273A6649" w14:textId="77777777" w:rsidR="008A6D4A" w:rsidRPr="00127E7B" w:rsidRDefault="008A6D4A" w:rsidP="001773FF">
      <w:pPr>
        <w:pStyle w:val="Heading3"/>
      </w:pPr>
      <w:bookmarkStart w:id="78" w:name="_Toc510696588"/>
      <w:bookmarkStart w:id="79" w:name="_Toc35971380"/>
      <w:bookmarkStart w:id="80" w:name="_Toc70325096"/>
      <w:bookmarkStart w:id="81" w:name="_Toc81226654"/>
      <w:bookmarkStart w:id="82" w:name="_Toc93868945"/>
      <w:bookmarkStart w:id="83" w:name="_Toc120052562"/>
      <w:r w:rsidRPr="00127E7B">
        <w:t>5.2.1</w:t>
      </w:r>
      <w:r w:rsidRPr="00127E7B">
        <w:tab/>
        <w:t>Service Description</w:t>
      </w:r>
      <w:bookmarkEnd w:id="78"/>
      <w:bookmarkEnd w:id="79"/>
      <w:bookmarkEnd w:id="80"/>
      <w:bookmarkEnd w:id="81"/>
      <w:bookmarkEnd w:id="82"/>
      <w:bookmarkEnd w:id="83"/>
    </w:p>
    <w:p w14:paraId="3B6AD0E9" w14:textId="77D3743B" w:rsidR="00401587" w:rsidRPr="00127E7B" w:rsidRDefault="00401587" w:rsidP="00401587">
      <w:bookmarkStart w:id="84" w:name="_Toc510696589"/>
      <w:bookmarkStart w:id="8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6" w:name="_Toc70325097"/>
      <w:bookmarkStart w:id="87" w:name="_Toc81226655"/>
      <w:bookmarkStart w:id="88" w:name="_Toc93868946"/>
      <w:bookmarkStart w:id="89" w:name="_Toc120052563"/>
      <w:r w:rsidRPr="00127E7B">
        <w:t>5.2.2</w:t>
      </w:r>
      <w:r w:rsidRPr="00127E7B">
        <w:tab/>
        <w:t>Service Operations</w:t>
      </w:r>
      <w:bookmarkEnd w:id="84"/>
      <w:bookmarkEnd w:id="85"/>
      <w:bookmarkEnd w:id="86"/>
      <w:bookmarkEnd w:id="87"/>
      <w:bookmarkEnd w:id="88"/>
      <w:bookmarkEnd w:id="89"/>
    </w:p>
    <w:p w14:paraId="28DEDDB0" w14:textId="77777777" w:rsidR="008A6D4A" w:rsidRPr="00127E7B" w:rsidRDefault="008A6D4A" w:rsidP="001773FF">
      <w:pPr>
        <w:pStyle w:val="Heading4"/>
      </w:pPr>
      <w:bookmarkStart w:id="90" w:name="_Toc510696590"/>
      <w:bookmarkStart w:id="91" w:name="_Toc35971382"/>
      <w:bookmarkStart w:id="92" w:name="_Toc70325098"/>
      <w:bookmarkStart w:id="93" w:name="_Toc81226656"/>
      <w:bookmarkStart w:id="94" w:name="_Toc93868947"/>
      <w:bookmarkStart w:id="95" w:name="_Toc120052564"/>
      <w:r w:rsidRPr="00127E7B">
        <w:t>5.2.2.1</w:t>
      </w:r>
      <w:r w:rsidRPr="00127E7B">
        <w:tab/>
        <w:t>Introduction</w:t>
      </w:r>
      <w:bookmarkEnd w:id="90"/>
      <w:bookmarkEnd w:id="91"/>
      <w:bookmarkEnd w:id="92"/>
      <w:bookmarkEnd w:id="93"/>
      <w:bookmarkEnd w:id="94"/>
      <w:bookmarkEnd w:id="95"/>
    </w:p>
    <w:p w14:paraId="3CD288D8" w14:textId="10DA55D2" w:rsidR="00EC7932" w:rsidRPr="00127E7B" w:rsidRDefault="00EC7932" w:rsidP="00EC7932">
      <w:pPr>
        <w:rPr>
          <w:lang w:val="en-US"/>
        </w:rPr>
      </w:pPr>
      <w:bookmarkStart w:id="96" w:name="_Toc510696591"/>
      <w:bookmarkStart w:id="97"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8" w:name="_Toc70325099"/>
      <w:bookmarkStart w:id="99" w:name="_Toc81226657"/>
      <w:bookmarkStart w:id="100" w:name="_Toc93868948"/>
      <w:bookmarkStart w:id="101" w:name="_Toc120052565"/>
      <w:r w:rsidRPr="00127E7B">
        <w:t>5.2.2.2</w:t>
      </w:r>
      <w:r w:rsidRPr="00127E7B">
        <w:tab/>
      </w:r>
      <w:bookmarkEnd w:id="96"/>
      <w:bookmarkEnd w:id="97"/>
      <w:r w:rsidR="00577306" w:rsidRPr="00127E7B">
        <w:t>NumOfUEsUpdate</w:t>
      </w:r>
      <w:bookmarkEnd w:id="98"/>
      <w:bookmarkEnd w:id="99"/>
      <w:bookmarkEnd w:id="100"/>
      <w:bookmarkEnd w:id="101"/>
    </w:p>
    <w:p w14:paraId="0C9B3676" w14:textId="77777777" w:rsidR="008A6D4A" w:rsidRPr="00127E7B" w:rsidRDefault="008A6D4A" w:rsidP="001773FF">
      <w:pPr>
        <w:pStyle w:val="Heading5"/>
      </w:pPr>
      <w:bookmarkStart w:id="102" w:name="_Toc510696592"/>
      <w:bookmarkStart w:id="103" w:name="_Toc35971384"/>
      <w:bookmarkStart w:id="104" w:name="_Toc70325100"/>
      <w:bookmarkStart w:id="105" w:name="_Toc81226658"/>
      <w:bookmarkStart w:id="106" w:name="_Toc93868949"/>
      <w:bookmarkStart w:id="107" w:name="_Toc120052566"/>
      <w:r w:rsidRPr="00127E7B">
        <w:t>5.2.2.2.1</w:t>
      </w:r>
      <w:r w:rsidRPr="00127E7B">
        <w:tab/>
        <w:t>General</w:t>
      </w:r>
      <w:bookmarkEnd w:id="102"/>
      <w:bookmarkEnd w:id="103"/>
      <w:bookmarkEnd w:id="104"/>
      <w:bookmarkEnd w:id="105"/>
      <w:bookmarkEnd w:id="106"/>
      <w:bookmarkEnd w:id="107"/>
    </w:p>
    <w:p w14:paraId="49F18BAE" w14:textId="47E02EE3" w:rsidR="00582752" w:rsidRPr="00127E7B" w:rsidRDefault="00582752" w:rsidP="00582752">
      <w:pPr>
        <w:rPr>
          <w:lang w:eastAsia="zh-CN"/>
        </w:rPr>
      </w:pPr>
      <w:bookmarkStart w:id="108" w:name="_Toc510696593"/>
      <w:bookmarkStart w:id="109"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10" w:name="_Toc70325101"/>
      <w:bookmarkStart w:id="11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2" w:name="_Toc93868950"/>
      <w:bookmarkStart w:id="113" w:name="_Toc120052567"/>
      <w:r w:rsidRPr="00127E7B">
        <w:lastRenderedPageBreak/>
        <w:t>5.2.2.2.2</w:t>
      </w:r>
      <w:bookmarkEnd w:id="108"/>
      <w:bookmarkEnd w:id="109"/>
      <w:r w:rsidR="001A6C9E" w:rsidRPr="00127E7B">
        <w:tab/>
      </w:r>
      <w:r w:rsidR="00A310C0" w:rsidRPr="00127E7B">
        <w:t>N</w:t>
      </w:r>
      <w:r w:rsidR="00295D30" w:rsidRPr="00127E7B">
        <w:t>etwork slice admission control</w:t>
      </w:r>
      <w:bookmarkEnd w:id="110"/>
      <w:bookmarkEnd w:id="111"/>
      <w:r w:rsidR="00A310C0" w:rsidRPr="00127E7B">
        <w:t xml:space="preserve"> for controlling the number of UEs</w:t>
      </w:r>
      <w:bookmarkEnd w:id="112"/>
      <w:bookmarkEnd w:id="113"/>
    </w:p>
    <w:p w14:paraId="7DC9E8EA" w14:textId="658DB884" w:rsidR="008F3070" w:rsidRPr="00127E7B" w:rsidRDefault="008F3070" w:rsidP="008F3070">
      <w:bookmarkStart w:id="114" w:name="_Toc510696594"/>
      <w:bookmarkStart w:id="115"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4pt;height:173.9pt" o:ole="">
            <v:imagedata r:id="rId15" o:title=""/>
          </v:shape>
          <o:OLEObject Type="Embed" ProgID="Visio.Drawing.11" ShapeID="_x0000_i1028" DrawAspect="Content" ObjectID="_1732702703"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6" w:name="_Toc510696595"/>
      <w:bookmarkStart w:id="117" w:name="_Toc35971387"/>
      <w:bookmarkStart w:id="118" w:name="_Toc70325102"/>
      <w:bookmarkEnd w:id="114"/>
      <w:bookmarkEnd w:id="115"/>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9"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20" w:name="_Toc93868951"/>
      <w:bookmarkStart w:id="121" w:name="_Toc120052568"/>
      <w:r w:rsidRPr="00127E7B">
        <w:t>5.2.2.3</w:t>
      </w:r>
      <w:bookmarkEnd w:id="116"/>
      <w:bookmarkEnd w:id="117"/>
      <w:r w:rsidR="001A6C9E" w:rsidRPr="00127E7B">
        <w:tab/>
      </w:r>
      <w:r w:rsidR="00101294" w:rsidRPr="00127E7B">
        <w:t>EACNotify</w:t>
      </w:r>
      <w:bookmarkEnd w:id="118"/>
      <w:bookmarkEnd w:id="119"/>
      <w:bookmarkEnd w:id="120"/>
      <w:bookmarkEnd w:id="121"/>
    </w:p>
    <w:p w14:paraId="72D91E6B" w14:textId="77777777" w:rsidR="00101294" w:rsidRPr="00127E7B" w:rsidRDefault="00101294" w:rsidP="001773FF">
      <w:pPr>
        <w:pStyle w:val="Heading5"/>
      </w:pPr>
      <w:bookmarkStart w:id="122" w:name="_Toc70325103"/>
      <w:bookmarkStart w:id="123" w:name="_Toc81226661"/>
      <w:bookmarkStart w:id="124" w:name="_Toc93868952"/>
      <w:bookmarkStart w:id="125" w:name="_Toc120052569"/>
      <w:bookmarkStart w:id="126" w:name="_Toc510696596"/>
      <w:bookmarkStart w:id="127" w:name="_Toc35971388"/>
      <w:r w:rsidRPr="00127E7B">
        <w:t>5.2.2.3.1</w:t>
      </w:r>
      <w:r w:rsidRPr="00127E7B">
        <w:tab/>
        <w:t>General</w:t>
      </w:r>
      <w:bookmarkEnd w:id="122"/>
      <w:bookmarkEnd w:id="123"/>
      <w:bookmarkEnd w:id="124"/>
      <w:bookmarkEnd w:id="125"/>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28" w:name="_Toc70325104"/>
      <w:bookmarkStart w:id="129" w:name="_Toc81226662"/>
      <w:bookmarkStart w:id="130" w:name="_Toc93868953"/>
      <w:bookmarkStart w:id="131" w:name="_Toc120052570"/>
      <w:r w:rsidRPr="00127E7B">
        <w:t>5.2.2.3.2</w:t>
      </w:r>
      <w:r w:rsidRPr="00127E7B">
        <w:tab/>
        <w:t>NSACF initiated EAC mode configuration</w:t>
      </w:r>
      <w:bookmarkEnd w:id="128"/>
      <w:bookmarkEnd w:id="129"/>
      <w:bookmarkEnd w:id="130"/>
      <w:bookmarkEnd w:id="131"/>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45pt;height:144.7pt" o:ole="">
            <v:imagedata r:id="rId17" o:title=""/>
          </v:shape>
          <o:OLEObject Type="Embed" ProgID="Visio.Drawing.11" ShapeID="_x0000_i1029" DrawAspect="Content" ObjectID="_1732702704"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6"/>
    <w:bookmarkEnd w:id="127"/>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2" w:name="_Toc73369634"/>
      <w:bookmarkStart w:id="133"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4" w:name="_Toc93868954"/>
      <w:bookmarkStart w:id="135" w:name="_Toc120052571"/>
      <w:r w:rsidRPr="00127E7B">
        <w:t>5.</w:t>
      </w:r>
      <w:r w:rsidR="00302F5A" w:rsidRPr="00127E7B">
        <w:t>2</w:t>
      </w:r>
      <w:r w:rsidRPr="00127E7B">
        <w:t>.2.</w:t>
      </w:r>
      <w:r w:rsidR="00302F5A" w:rsidRPr="00127E7B">
        <w:t>4</w:t>
      </w:r>
      <w:r w:rsidRPr="00127E7B">
        <w:tab/>
      </w:r>
      <w:r w:rsidR="00302F5A" w:rsidRPr="00127E7B">
        <w:t>NumOfPDUsUpdate</w:t>
      </w:r>
      <w:bookmarkEnd w:id="132"/>
      <w:bookmarkEnd w:id="133"/>
      <w:bookmarkEnd w:id="134"/>
      <w:bookmarkEnd w:id="135"/>
    </w:p>
    <w:p w14:paraId="3BFE0BE6" w14:textId="5695353C" w:rsidR="00DB1200" w:rsidRPr="00127E7B" w:rsidRDefault="00DB1200" w:rsidP="001773FF">
      <w:pPr>
        <w:pStyle w:val="Heading5"/>
      </w:pPr>
      <w:bookmarkStart w:id="136" w:name="_Toc73369635"/>
      <w:bookmarkStart w:id="137" w:name="_Toc81226664"/>
      <w:bookmarkStart w:id="138" w:name="_Toc93868955"/>
      <w:bookmarkStart w:id="139" w:name="_Toc120052572"/>
      <w:r w:rsidRPr="00127E7B">
        <w:t>5.</w:t>
      </w:r>
      <w:r w:rsidR="00302F5A" w:rsidRPr="00127E7B">
        <w:t>2</w:t>
      </w:r>
      <w:r w:rsidRPr="00127E7B">
        <w:t>.2.</w:t>
      </w:r>
      <w:r w:rsidR="00302F5A" w:rsidRPr="00127E7B">
        <w:t>4</w:t>
      </w:r>
      <w:r w:rsidRPr="00127E7B">
        <w:t>.1</w:t>
      </w:r>
      <w:r w:rsidRPr="00127E7B">
        <w:tab/>
        <w:t>General</w:t>
      </w:r>
      <w:bookmarkEnd w:id="136"/>
      <w:bookmarkEnd w:id="137"/>
      <w:bookmarkEnd w:id="138"/>
      <w:bookmarkEnd w:id="13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40" w:name="_Toc73369636"/>
      <w:bookmarkStart w:id="14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2" w:name="_Toc93868956"/>
      <w:bookmarkStart w:id="143" w:name="_Toc120052573"/>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40"/>
      <w:bookmarkEnd w:id="141"/>
      <w:bookmarkEnd w:id="142"/>
      <w:bookmarkEnd w:id="143"/>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4pt;height:173.2pt" o:ole="">
            <v:imagedata r:id="rId19" o:title=""/>
          </v:shape>
          <o:OLEObject Type="Embed" ProgID="Visio.Drawing.11" ShapeID="_x0000_i1030" DrawAspect="Content" ObjectID="_1732702705"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44" w:name="_Toc120052574"/>
      <w:bookmarkStart w:id="145" w:name="_Toc510696597"/>
      <w:bookmarkStart w:id="146" w:name="_Toc35971389"/>
      <w:bookmarkStart w:id="147" w:name="_Toc70325106"/>
      <w:r w:rsidRPr="00127E7B">
        <w:t>5.</w:t>
      </w:r>
      <w:r w:rsidR="000757AC" w:rsidRPr="00127E7B">
        <w:rPr>
          <w:lang w:eastAsia="zh-CN"/>
        </w:rPr>
        <w:t>3</w:t>
      </w:r>
      <w:r w:rsidRPr="00127E7B">
        <w:tab/>
        <w:t>Nnsacf_SliceEventExposure Service</w:t>
      </w:r>
      <w:bookmarkEnd w:id="144"/>
    </w:p>
    <w:p w14:paraId="2CDBD4EB" w14:textId="0232F0AA" w:rsidR="00E51031" w:rsidRPr="00127E7B" w:rsidRDefault="00E51031" w:rsidP="001773FF">
      <w:pPr>
        <w:pStyle w:val="Heading3"/>
      </w:pPr>
      <w:bookmarkStart w:id="148" w:name="_Toc120052575"/>
      <w:r w:rsidRPr="00127E7B">
        <w:t>5.</w:t>
      </w:r>
      <w:r w:rsidR="000757AC" w:rsidRPr="00127E7B">
        <w:rPr>
          <w:lang w:eastAsia="zh-CN"/>
        </w:rPr>
        <w:t>3</w:t>
      </w:r>
      <w:r w:rsidRPr="00127E7B">
        <w:t>.1</w:t>
      </w:r>
      <w:r w:rsidRPr="00127E7B">
        <w:tab/>
        <w:t>Service Description</w:t>
      </w:r>
      <w:bookmarkEnd w:id="148"/>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49" w:name="_Toc120052576"/>
      <w:r w:rsidRPr="001B047D">
        <w:t>5.</w:t>
      </w:r>
      <w:r w:rsidR="000757AC" w:rsidRPr="00460EEF">
        <w:t>3</w:t>
      </w:r>
      <w:r w:rsidRPr="00460EEF">
        <w:t>.2</w:t>
      </w:r>
      <w:r w:rsidRPr="00460EEF">
        <w:tab/>
        <w:t>Service Operations</w:t>
      </w:r>
      <w:bookmarkEnd w:id="149"/>
    </w:p>
    <w:p w14:paraId="2A2431C7" w14:textId="08605202" w:rsidR="00E51031" w:rsidRPr="00127E7B" w:rsidRDefault="00E51031" w:rsidP="001773FF">
      <w:pPr>
        <w:pStyle w:val="Heading4"/>
      </w:pPr>
      <w:bookmarkStart w:id="150" w:name="_Toc120052577"/>
      <w:r w:rsidRPr="00127E7B">
        <w:t>5.</w:t>
      </w:r>
      <w:r w:rsidR="000757AC" w:rsidRPr="00127E7B">
        <w:rPr>
          <w:lang w:eastAsia="zh-CN"/>
        </w:rPr>
        <w:t>3</w:t>
      </w:r>
      <w:r w:rsidRPr="00127E7B">
        <w:t>.2.1</w:t>
      </w:r>
      <w:r w:rsidRPr="00127E7B">
        <w:tab/>
        <w:t>Introduction</w:t>
      </w:r>
      <w:bookmarkEnd w:id="150"/>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1" w:name="_Toc120052578"/>
      <w:r w:rsidRPr="00127E7B">
        <w:t>5.</w:t>
      </w:r>
      <w:r w:rsidR="000757AC" w:rsidRPr="00127E7B">
        <w:rPr>
          <w:lang w:eastAsia="zh-CN"/>
        </w:rPr>
        <w:t>3</w:t>
      </w:r>
      <w:r w:rsidRPr="00127E7B">
        <w:t>.2.2</w:t>
      </w:r>
      <w:r w:rsidRPr="00127E7B">
        <w:tab/>
        <w:t>Subscribe</w:t>
      </w:r>
      <w:bookmarkEnd w:id="151"/>
    </w:p>
    <w:p w14:paraId="004FC6CF" w14:textId="3C343056" w:rsidR="00E51031" w:rsidRPr="00127E7B" w:rsidRDefault="00E51031" w:rsidP="001773FF">
      <w:pPr>
        <w:pStyle w:val="Heading5"/>
      </w:pPr>
      <w:bookmarkStart w:id="152" w:name="_Toc120052579"/>
      <w:r w:rsidRPr="00127E7B">
        <w:t>5.</w:t>
      </w:r>
      <w:r w:rsidR="000757AC" w:rsidRPr="00127E7B">
        <w:rPr>
          <w:lang w:eastAsia="zh-CN"/>
        </w:rPr>
        <w:t>3</w:t>
      </w:r>
      <w:r w:rsidRPr="00127E7B">
        <w:t>.2.2.1</w:t>
      </w:r>
      <w:r w:rsidRPr="00127E7B">
        <w:tab/>
        <w:t>General</w:t>
      </w:r>
      <w:bookmarkEnd w:id="152"/>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53" w:name="_Toc120052580"/>
      <w:r w:rsidRPr="00127E7B">
        <w:t>5.</w:t>
      </w:r>
      <w:r w:rsidR="000757AC" w:rsidRPr="00127E7B">
        <w:rPr>
          <w:lang w:eastAsia="zh-CN"/>
        </w:rPr>
        <w:t>3</w:t>
      </w:r>
      <w:r w:rsidRPr="00127E7B">
        <w:t>.2.2.2</w:t>
      </w:r>
      <w:r w:rsidRPr="00127E7B">
        <w:tab/>
        <w:t>Creation of a subscription</w:t>
      </w:r>
      <w:bookmarkEnd w:id="153"/>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1pt;height:108pt" o:ole="">
            <v:imagedata r:id="rId21" o:title=""/>
          </v:shape>
          <o:OLEObject Type="Embed" ProgID="Visio.Drawing.11" ShapeID="_x0000_i1031" DrawAspect="Content" ObjectID="_1732702706"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54" w:name="_Toc120052581"/>
      <w:r w:rsidRPr="00127E7B">
        <w:t>5.</w:t>
      </w:r>
      <w:r w:rsidR="00026AE9" w:rsidRPr="00127E7B">
        <w:rPr>
          <w:lang w:eastAsia="zh-CN"/>
        </w:rPr>
        <w:t>3</w:t>
      </w:r>
      <w:r w:rsidRPr="00127E7B">
        <w:t>.2.2.3</w:t>
      </w:r>
      <w:r w:rsidRPr="00127E7B">
        <w:tab/>
        <w:t>Modification of a subscription</w:t>
      </w:r>
      <w:bookmarkEnd w:id="154"/>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1pt;height:2in" o:ole="">
            <v:imagedata r:id="rId23" o:title=""/>
          </v:shape>
          <o:OLEObject Type="Embed" ProgID="Visio.Drawing.11" ShapeID="_x0000_i1032" DrawAspect="Content" ObjectID="_1732702707" r:id="rId24"/>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55"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55"/>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45pt;height:145.35pt" o:ole="">
            <v:imagedata r:id="rId25" o:title=""/>
          </v:shape>
          <o:OLEObject Type="Embed" ProgID="Visio.Drawing.11" ShapeID="_x0000_i1033" DrawAspect="Content" ObjectID="_1732702708" r:id="rId26"/>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56" w:name="_Toc120052582"/>
      <w:r w:rsidRPr="001B047D">
        <w:t>5.</w:t>
      </w:r>
      <w:r w:rsidRPr="00460EEF">
        <w:t>3.2.2.4</w:t>
      </w:r>
      <w:r w:rsidRPr="00460EEF">
        <w:tab/>
        <w:t>Creation of a one time and immediate reporting subscription</w:t>
      </w:r>
      <w:bookmarkEnd w:id="156"/>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57" w:name="_Toc120052583"/>
      <w:r w:rsidRPr="00127E7B">
        <w:t>5.</w:t>
      </w:r>
      <w:r w:rsidR="002B72EE" w:rsidRPr="00127E7B">
        <w:rPr>
          <w:lang w:eastAsia="zh-CN"/>
        </w:rPr>
        <w:t>3</w:t>
      </w:r>
      <w:r w:rsidRPr="00127E7B">
        <w:t>.2.3</w:t>
      </w:r>
      <w:r w:rsidR="001A6C9E" w:rsidRPr="00127E7B">
        <w:tab/>
      </w:r>
      <w:r w:rsidRPr="00127E7B">
        <w:t>Unsubscribe</w:t>
      </w:r>
      <w:bookmarkEnd w:id="157"/>
    </w:p>
    <w:p w14:paraId="09089825" w14:textId="5D2119C4" w:rsidR="00E51031" w:rsidRPr="00127E7B" w:rsidRDefault="00E51031" w:rsidP="001773FF">
      <w:pPr>
        <w:pStyle w:val="Heading5"/>
      </w:pPr>
      <w:bookmarkStart w:id="158" w:name="_Toc120052584"/>
      <w:r w:rsidRPr="00127E7B">
        <w:t>5.</w:t>
      </w:r>
      <w:r w:rsidR="002B72EE" w:rsidRPr="00127E7B">
        <w:rPr>
          <w:lang w:eastAsia="zh-CN"/>
        </w:rPr>
        <w:t>3</w:t>
      </w:r>
      <w:r w:rsidRPr="00127E7B">
        <w:t>.2.3.1</w:t>
      </w:r>
      <w:r w:rsidRPr="00127E7B">
        <w:tab/>
        <w:t>General</w:t>
      </w:r>
      <w:bookmarkEnd w:id="158"/>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45pt;height:2in" o:ole="">
            <v:imagedata r:id="rId27" o:title=""/>
          </v:shape>
          <o:OLEObject Type="Embed" ProgID="Visio.Drawing.11" ShapeID="_x0000_i1034" DrawAspect="Content" ObjectID="_1732702709"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59" w:name="_Toc120052585"/>
      <w:r w:rsidRPr="001B047D">
        <w:t>5.</w:t>
      </w:r>
      <w:r w:rsidR="002B72EE" w:rsidRPr="00460EEF">
        <w:t>3</w:t>
      </w:r>
      <w:r w:rsidRPr="00460EEF">
        <w:t>.2.4</w:t>
      </w:r>
      <w:r w:rsidR="001A6C9E" w:rsidRPr="00460EEF">
        <w:tab/>
      </w:r>
      <w:r w:rsidRPr="00460EEF">
        <w:t>Notify</w:t>
      </w:r>
      <w:bookmarkEnd w:id="159"/>
    </w:p>
    <w:p w14:paraId="2D1187F5" w14:textId="17A1B3AC" w:rsidR="00E51031" w:rsidRPr="00460EEF" w:rsidRDefault="00E51031" w:rsidP="001773FF">
      <w:pPr>
        <w:pStyle w:val="Heading5"/>
      </w:pPr>
      <w:bookmarkStart w:id="160" w:name="_Toc120052586"/>
      <w:r w:rsidRPr="00460EEF">
        <w:t>5.</w:t>
      </w:r>
      <w:r w:rsidR="002B72EE" w:rsidRPr="00460EEF">
        <w:t>3</w:t>
      </w:r>
      <w:r w:rsidRPr="00460EEF">
        <w:t>.2.4.1</w:t>
      </w:r>
      <w:r w:rsidRPr="00460EEF">
        <w:tab/>
        <w:t>General</w:t>
      </w:r>
      <w:bookmarkEnd w:id="160"/>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45pt;height:145.35pt" o:ole="">
            <v:imagedata r:id="rId29" o:title=""/>
          </v:shape>
          <o:OLEObject Type="Embed" ProgID="Visio.Drawing.11" ShapeID="_x0000_i1035" DrawAspect="Content" ObjectID="_1732702710"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1" w:name="_Toc81226666"/>
      <w:bookmarkStart w:id="162" w:name="_Toc93868957"/>
      <w:bookmarkStart w:id="163" w:name="_Toc120052587"/>
      <w:r w:rsidRPr="00127E7B">
        <w:t>6</w:t>
      </w:r>
      <w:r w:rsidRPr="00127E7B">
        <w:tab/>
        <w:t>API Definitions</w:t>
      </w:r>
      <w:bookmarkEnd w:id="145"/>
      <w:bookmarkEnd w:id="146"/>
      <w:bookmarkEnd w:id="147"/>
      <w:bookmarkEnd w:id="161"/>
      <w:bookmarkEnd w:id="162"/>
      <w:bookmarkEnd w:id="163"/>
    </w:p>
    <w:p w14:paraId="49A90AEE" w14:textId="29F93225" w:rsidR="008A6D4A" w:rsidRPr="00127E7B" w:rsidRDefault="008A6D4A" w:rsidP="001773FF">
      <w:pPr>
        <w:pStyle w:val="Heading2"/>
      </w:pPr>
      <w:bookmarkStart w:id="164" w:name="_Toc510696598"/>
      <w:bookmarkStart w:id="165" w:name="_Toc35971390"/>
      <w:bookmarkStart w:id="166" w:name="_Toc70325107"/>
      <w:bookmarkStart w:id="167" w:name="_Toc81226667"/>
      <w:bookmarkStart w:id="168" w:name="_Toc93868958"/>
      <w:bookmarkStart w:id="169" w:name="_Toc120052588"/>
      <w:r w:rsidRPr="00127E7B">
        <w:t>6.1</w:t>
      </w:r>
      <w:r w:rsidRPr="00127E7B">
        <w:tab/>
      </w:r>
      <w:r w:rsidR="009427A2" w:rsidRPr="00127E7B">
        <w:t>Nnsacf_</w:t>
      </w:r>
      <w:r w:rsidR="00F6320F" w:rsidRPr="00127E7B">
        <w:t>NSAC</w:t>
      </w:r>
      <w:r w:rsidRPr="00127E7B">
        <w:t xml:space="preserve"> Service API</w:t>
      </w:r>
      <w:bookmarkEnd w:id="164"/>
      <w:bookmarkEnd w:id="165"/>
      <w:bookmarkEnd w:id="166"/>
      <w:bookmarkEnd w:id="167"/>
      <w:bookmarkEnd w:id="168"/>
      <w:bookmarkEnd w:id="169"/>
    </w:p>
    <w:p w14:paraId="49F4CC6B" w14:textId="77777777" w:rsidR="008A6D4A" w:rsidRPr="00127E7B" w:rsidRDefault="008A6D4A" w:rsidP="001773FF">
      <w:pPr>
        <w:pStyle w:val="Heading3"/>
      </w:pPr>
      <w:bookmarkStart w:id="170" w:name="_Toc510696599"/>
      <w:bookmarkStart w:id="171" w:name="_Toc35971391"/>
      <w:bookmarkStart w:id="172" w:name="_Toc70325108"/>
      <w:bookmarkStart w:id="173" w:name="_Toc81226668"/>
      <w:bookmarkStart w:id="174" w:name="_Toc93868959"/>
      <w:bookmarkStart w:id="175" w:name="_Toc120052589"/>
      <w:r w:rsidRPr="00127E7B">
        <w:t>6.1.1</w:t>
      </w:r>
      <w:r w:rsidRPr="00127E7B">
        <w:tab/>
        <w:t>Introduction</w:t>
      </w:r>
      <w:bookmarkEnd w:id="170"/>
      <w:bookmarkEnd w:id="171"/>
      <w:bookmarkEnd w:id="172"/>
      <w:bookmarkEnd w:id="173"/>
      <w:bookmarkEnd w:id="174"/>
      <w:bookmarkEnd w:id="175"/>
    </w:p>
    <w:p w14:paraId="735FC1C1" w14:textId="65D86B89" w:rsidR="00DB0D4A" w:rsidRPr="00127E7B" w:rsidRDefault="00DB0D4A" w:rsidP="00DB0D4A">
      <w:pPr>
        <w:rPr>
          <w:noProof/>
          <w:lang w:eastAsia="zh-CN"/>
        </w:rPr>
      </w:pPr>
      <w:bookmarkStart w:id="176" w:name="_Toc510696600"/>
      <w:bookmarkStart w:id="177"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78" w:name="_Toc70325109"/>
      <w:bookmarkStart w:id="179" w:name="_Toc81226669"/>
      <w:bookmarkStart w:id="180" w:name="_Toc93868960"/>
      <w:bookmarkStart w:id="181" w:name="_Toc120052590"/>
      <w:r w:rsidRPr="00127E7B">
        <w:t>6.1.2</w:t>
      </w:r>
      <w:r w:rsidRPr="00127E7B">
        <w:tab/>
        <w:t>Usage of HTTP</w:t>
      </w:r>
      <w:bookmarkEnd w:id="176"/>
      <w:bookmarkEnd w:id="177"/>
      <w:bookmarkEnd w:id="178"/>
      <w:bookmarkEnd w:id="179"/>
      <w:bookmarkEnd w:id="180"/>
      <w:bookmarkEnd w:id="181"/>
    </w:p>
    <w:p w14:paraId="6BE20AEE" w14:textId="77777777" w:rsidR="008A6D4A" w:rsidRPr="00127E7B" w:rsidRDefault="008A6D4A" w:rsidP="001773FF">
      <w:pPr>
        <w:pStyle w:val="Heading4"/>
      </w:pPr>
      <w:bookmarkStart w:id="182" w:name="_Toc510696601"/>
      <w:bookmarkStart w:id="183" w:name="_Toc35971393"/>
      <w:bookmarkStart w:id="184" w:name="_Toc70325110"/>
      <w:bookmarkStart w:id="185" w:name="_Toc81226670"/>
      <w:bookmarkStart w:id="186" w:name="_Toc93868961"/>
      <w:bookmarkStart w:id="187" w:name="_Toc120052591"/>
      <w:r w:rsidRPr="00127E7B">
        <w:t>6.1.2.1</w:t>
      </w:r>
      <w:r w:rsidRPr="00127E7B">
        <w:tab/>
        <w:t>General</w:t>
      </w:r>
      <w:bookmarkEnd w:id="182"/>
      <w:bookmarkEnd w:id="183"/>
      <w:bookmarkEnd w:id="184"/>
      <w:bookmarkEnd w:id="185"/>
      <w:bookmarkEnd w:id="186"/>
      <w:bookmarkEnd w:id="187"/>
    </w:p>
    <w:p w14:paraId="40117155" w14:textId="77777777" w:rsidR="008A6D4A" w:rsidRPr="00127E7B" w:rsidRDefault="008A6D4A" w:rsidP="008A6D4A">
      <w:pPr>
        <w:rPr>
          <w:noProof/>
        </w:rPr>
      </w:pPr>
      <w:bookmarkStart w:id="18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89" w:name="_Toc35971394"/>
      <w:bookmarkStart w:id="190" w:name="_Toc70325111"/>
      <w:bookmarkStart w:id="191" w:name="_Toc81226671"/>
      <w:bookmarkStart w:id="192" w:name="_Toc93868962"/>
      <w:bookmarkStart w:id="193" w:name="_Toc120052592"/>
      <w:r w:rsidRPr="00127E7B">
        <w:t>6.1.2.2</w:t>
      </w:r>
      <w:r w:rsidRPr="00127E7B">
        <w:tab/>
        <w:t>HTTP standard headers</w:t>
      </w:r>
      <w:bookmarkEnd w:id="188"/>
      <w:bookmarkEnd w:id="189"/>
      <w:bookmarkEnd w:id="190"/>
      <w:bookmarkEnd w:id="191"/>
      <w:bookmarkEnd w:id="192"/>
      <w:bookmarkEnd w:id="193"/>
    </w:p>
    <w:p w14:paraId="5BC5A0BC" w14:textId="77777777" w:rsidR="008A6D4A" w:rsidRPr="00127E7B" w:rsidRDefault="008A6D4A" w:rsidP="001773FF">
      <w:pPr>
        <w:pStyle w:val="Heading5"/>
        <w:rPr>
          <w:lang w:eastAsia="zh-CN"/>
        </w:rPr>
      </w:pPr>
      <w:bookmarkStart w:id="194" w:name="_Toc510696603"/>
      <w:bookmarkStart w:id="195" w:name="_Toc35971395"/>
      <w:bookmarkStart w:id="196" w:name="_Toc70325112"/>
      <w:bookmarkStart w:id="197" w:name="_Toc81226672"/>
      <w:bookmarkStart w:id="198" w:name="_Toc93868963"/>
      <w:bookmarkStart w:id="199" w:name="_Toc120052593"/>
      <w:r w:rsidRPr="00127E7B">
        <w:t>6.1.2.2.1</w:t>
      </w:r>
      <w:r w:rsidRPr="00127E7B">
        <w:rPr>
          <w:rFonts w:hint="eastAsia"/>
          <w:lang w:eastAsia="zh-CN"/>
        </w:rPr>
        <w:tab/>
      </w:r>
      <w:r w:rsidRPr="00127E7B">
        <w:rPr>
          <w:lang w:eastAsia="zh-CN"/>
        </w:rPr>
        <w:t>General</w:t>
      </w:r>
      <w:bookmarkEnd w:id="194"/>
      <w:bookmarkEnd w:id="195"/>
      <w:bookmarkEnd w:id="196"/>
      <w:bookmarkEnd w:id="197"/>
      <w:bookmarkEnd w:id="198"/>
      <w:bookmarkEnd w:id="199"/>
    </w:p>
    <w:p w14:paraId="47B445E8" w14:textId="77777777" w:rsidR="008A6D4A" w:rsidRPr="00127E7B" w:rsidRDefault="008A6D4A" w:rsidP="008A6D4A">
      <w:pPr>
        <w:rPr>
          <w:noProof/>
        </w:rPr>
      </w:pPr>
      <w:bookmarkStart w:id="200"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1" w:name="_Toc35971396"/>
      <w:bookmarkStart w:id="202" w:name="_Toc70325113"/>
      <w:bookmarkStart w:id="203" w:name="_Toc81226673"/>
      <w:bookmarkStart w:id="204" w:name="_Toc93868964"/>
      <w:bookmarkStart w:id="205" w:name="_Toc120052594"/>
      <w:r w:rsidRPr="00127E7B">
        <w:lastRenderedPageBreak/>
        <w:t>6.1.2.2.2</w:t>
      </w:r>
      <w:r w:rsidRPr="00127E7B">
        <w:tab/>
        <w:t>Content type</w:t>
      </w:r>
      <w:bookmarkEnd w:id="200"/>
      <w:bookmarkEnd w:id="201"/>
      <w:bookmarkEnd w:id="202"/>
      <w:bookmarkEnd w:id="203"/>
      <w:bookmarkEnd w:id="204"/>
      <w:bookmarkEnd w:id="205"/>
    </w:p>
    <w:p w14:paraId="3E043ABA" w14:textId="77777777" w:rsidR="008A6D4A" w:rsidRPr="00127E7B" w:rsidRDefault="008A6D4A" w:rsidP="008A6D4A">
      <w:bookmarkStart w:id="206"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07" w:name="_Toc35971397"/>
      <w:bookmarkStart w:id="208" w:name="_Toc70325114"/>
      <w:bookmarkStart w:id="209" w:name="_Toc81226674"/>
      <w:bookmarkStart w:id="210" w:name="_Toc93868965"/>
      <w:bookmarkStart w:id="211" w:name="_Toc120052595"/>
      <w:r w:rsidRPr="00127E7B">
        <w:t>6.1.2.3</w:t>
      </w:r>
      <w:r w:rsidRPr="00127E7B">
        <w:tab/>
        <w:t>HTTP custom headers</w:t>
      </w:r>
      <w:bookmarkEnd w:id="206"/>
      <w:bookmarkEnd w:id="207"/>
      <w:bookmarkEnd w:id="208"/>
      <w:bookmarkEnd w:id="209"/>
      <w:bookmarkEnd w:id="210"/>
      <w:bookmarkEnd w:id="211"/>
    </w:p>
    <w:p w14:paraId="51F282AC" w14:textId="2AF5ACC7" w:rsidR="008A6D4A" w:rsidRPr="00127E7B" w:rsidRDefault="008A6D4A" w:rsidP="008A6D4A">
      <w:pPr>
        <w:rPr>
          <w:noProof/>
        </w:rPr>
      </w:pPr>
      <w:bookmarkStart w:id="212" w:name="_Toc489605322"/>
      <w:bookmarkStart w:id="213" w:name="_Toc492899753"/>
      <w:bookmarkStart w:id="214" w:name="_Toc492900032"/>
      <w:bookmarkStart w:id="215" w:name="_Toc492967834"/>
      <w:bookmarkStart w:id="216" w:name="_Toc492972922"/>
      <w:bookmarkStart w:id="217" w:name="_Toc492973142"/>
      <w:bookmarkStart w:id="218" w:name="_Toc492974840"/>
      <w:bookmarkStart w:id="219"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20" w:name="_Toc510696607"/>
      <w:bookmarkStart w:id="221" w:name="_Toc35971398"/>
      <w:bookmarkStart w:id="222" w:name="_Toc70325115"/>
      <w:bookmarkStart w:id="223" w:name="_Toc81226675"/>
      <w:bookmarkStart w:id="224" w:name="_Toc93868966"/>
      <w:bookmarkStart w:id="225" w:name="_Toc120052596"/>
      <w:bookmarkEnd w:id="212"/>
      <w:bookmarkEnd w:id="213"/>
      <w:bookmarkEnd w:id="214"/>
      <w:bookmarkEnd w:id="215"/>
      <w:bookmarkEnd w:id="216"/>
      <w:bookmarkEnd w:id="217"/>
      <w:bookmarkEnd w:id="218"/>
      <w:bookmarkEnd w:id="219"/>
      <w:r w:rsidRPr="00127E7B">
        <w:t>6.1.3</w:t>
      </w:r>
      <w:r w:rsidRPr="00127E7B">
        <w:tab/>
        <w:t>Resources</w:t>
      </w:r>
      <w:bookmarkEnd w:id="220"/>
      <w:bookmarkEnd w:id="221"/>
      <w:bookmarkEnd w:id="222"/>
      <w:bookmarkEnd w:id="223"/>
      <w:bookmarkEnd w:id="224"/>
      <w:bookmarkEnd w:id="225"/>
    </w:p>
    <w:p w14:paraId="5C8D92CB" w14:textId="77777777" w:rsidR="008A6D4A" w:rsidRPr="00127E7B" w:rsidRDefault="008A6D4A" w:rsidP="001773FF">
      <w:pPr>
        <w:pStyle w:val="Heading4"/>
      </w:pPr>
      <w:bookmarkStart w:id="226" w:name="_Toc510696608"/>
      <w:bookmarkStart w:id="227" w:name="_Toc35971399"/>
      <w:bookmarkStart w:id="228" w:name="_Toc70325116"/>
      <w:bookmarkStart w:id="229" w:name="_Toc81226676"/>
      <w:bookmarkStart w:id="230" w:name="_Toc93868967"/>
      <w:bookmarkStart w:id="231" w:name="_Toc120052597"/>
      <w:r w:rsidRPr="00127E7B">
        <w:t>6.1.3.1</w:t>
      </w:r>
      <w:r w:rsidRPr="00127E7B">
        <w:tab/>
        <w:t>Overview</w:t>
      </w:r>
      <w:bookmarkEnd w:id="226"/>
      <w:bookmarkEnd w:id="227"/>
      <w:bookmarkEnd w:id="228"/>
      <w:bookmarkEnd w:id="229"/>
      <w:bookmarkEnd w:id="230"/>
      <w:bookmarkEnd w:id="231"/>
    </w:p>
    <w:p w14:paraId="75668E3F" w14:textId="51FC756F" w:rsidR="007C3236" w:rsidRPr="00127E7B" w:rsidRDefault="007C3236" w:rsidP="007C3236">
      <w:bookmarkStart w:id="232" w:name="_Toc510696609"/>
      <w:bookmarkStart w:id="233"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05pt;height:116.15pt" o:ole="">
            <v:imagedata r:id="rId31" o:title=""/>
          </v:shape>
          <o:OLEObject Type="Embed" ProgID="Visio.Drawing.11" ShapeID="_x0000_i1036" DrawAspect="Content" ObjectID="_1732702711" r:id="rId32"/>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34" w:name="_Toc70325117"/>
      <w:bookmarkStart w:id="235" w:name="_Toc81226677"/>
      <w:bookmarkStart w:id="236" w:name="_Toc93868968"/>
      <w:bookmarkStart w:id="237" w:name="_Toc120052598"/>
      <w:r w:rsidRPr="00127E7B">
        <w:lastRenderedPageBreak/>
        <w:t>6.1.3.2</w:t>
      </w:r>
      <w:r w:rsidRPr="00127E7B">
        <w:tab/>
        <w:t xml:space="preserve">Resource: </w:t>
      </w:r>
      <w:bookmarkEnd w:id="232"/>
      <w:bookmarkEnd w:id="233"/>
      <w:r w:rsidR="006E742F" w:rsidRPr="00127E7B">
        <w:t>Slice Collection Subject to NSAC</w:t>
      </w:r>
      <w:bookmarkEnd w:id="234"/>
      <w:r w:rsidR="0059485B" w:rsidRPr="00127E7B">
        <w:t xml:space="preserve"> for UEs</w:t>
      </w:r>
      <w:bookmarkEnd w:id="235"/>
      <w:bookmarkEnd w:id="236"/>
      <w:bookmarkEnd w:id="237"/>
    </w:p>
    <w:p w14:paraId="4ED0F1B2" w14:textId="77777777" w:rsidR="008A6D4A" w:rsidRPr="00127E7B" w:rsidRDefault="008A6D4A" w:rsidP="001773FF">
      <w:pPr>
        <w:pStyle w:val="Heading5"/>
      </w:pPr>
      <w:bookmarkStart w:id="238" w:name="_Toc510696610"/>
      <w:bookmarkStart w:id="239" w:name="_Toc35971401"/>
      <w:bookmarkStart w:id="240" w:name="_Toc70325118"/>
      <w:bookmarkStart w:id="241" w:name="_Toc81226678"/>
      <w:bookmarkStart w:id="242" w:name="_Toc93868969"/>
      <w:bookmarkStart w:id="243" w:name="_Toc120052599"/>
      <w:r w:rsidRPr="00127E7B">
        <w:t>6.1.3.2.1</w:t>
      </w:r>
      <w:r w:rsidRPr="00127E7B">
        <w:tab/>
        <w:t>Description</w:t>
      </w:r>
      <w:bookmarkEnd w:id="238"/>
      <w:bookmarkEnd w:id="239"/>
      <w:bookmarkEnd w:id="240"/>
      <w:bookmarkEnd w:id="241"/>
      <w:bookmarkEnd w:id="242"/>
      <w:bookmarkEnd w:id="243"/>
    </w:p>
    <w:p w14:paraId="4F526B3F" w14:textId="4A8F16EC" w:rsidR="00907A16" w:rsidRPr="00127E7B" w:rsidRDefault="00907A16" w:rsidP="00907A16">
      <w:pPr>
        <w:rPr>
          <w:lang w:eastAsia="zh-CN"/>
        </w:rPr>
      </w:pPr>
      <w:bookmarkStart w:id="244" w:name="_Toc35971402"/>
      <w:bookmarkStart w:id="245"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46" w:name="_Toc70325119"/>
      <w:bookmarkStart w:id="247" w:name="_Toc81226679"/>
      <w:bookmarkStart w:id="248" w:name="_Toc93868970"/>
      <w:bookmarkStart w:id="249" w:name="_Toc120052600"/>
      <w:r w:rsidRPr="00127E7B">
        <w:t>6.1.3.2.2</w:t>
      </w:r>
      <w:r w:rsidRPr="00127E7B">
        <w:tab/>
        <w:t>Resource Definition</w:t>
      </w:r>
      <w:bookmarkEnd w:id="244"/>
      <w:bookmarkEnd w:id="246"/>
      <w:bookmarkEnd w:id="247"/>
      <w:bookmarkEnd w:id="248"/>
      <w:bookmarkEnd w:id="249"/>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50" w:name="_Toc35971403"/>
      <w:bookmarkStart w:id="251" w:name="_Toc70325120"/>
      <w:bookmarkStart w:id="252" w:name="_Toc81226680"/>
      <w:bookmarkStart w:id="253" w:name="_Toc93868971"/>
      <w:bookmarkStart w:id="254" w:name="_Toc120052601"/>
      <w:r w:rsidRPr="00127E7B">
        <w:t>6.1.3.2.3</w:t>
      </w:r>
      <w:r w:rsidRPr="00127E7B">
        <w:tab/>
        <w:t>Resource Standard Methods</w:t>
      </w:r>
      <w:bookmarkEnd w:id="245"/>
      <w:bookmarkEnd w:id="250"/>
      <w:bookmarkEnd w:id="251"/>
      <w:bookmarkEnd w:id="252"/>
      <w:bookmarkEnd w:id="253"/>
      <w:bookmarkEnd w:id="254"/>
    </w:p>
    <w:p w14:paraId="1753A67F" w14:textId="394D08EE" w:rsidR="008A6D4A" w:rsidRPr="00127E7B" w:rsidRDefault="008A6D4A" w:rsidP="001773FF">
      <w:pPr>
        <w:pStyle w:val="H6"/>
      </w:pPr>
      <w:bookmarkStart w:id="255" w:name="_Toc510696613"/>
      <w:bookmarkStart w:id="256" w:name="_Toc35971404"/>
      <w:bookmarkStart w:id="257" w:name="_Toc70325121"/>
      <w:bookmarkStart w:id="258" w:name="_Toc81226681"/>
      <w:bookmarkStart w:id="259" w:name="_Toc93868972"/>
      <w:r w:rsidRPr="00127E7B">
        <w:t>6.1.3.2.3.1</w:t>
      </w:r>
      <w:r w:rsidRPr="00127E7B">
        <w:tab/>
      </w:r>
      <w:bookmarkEnd w:id="255"/>
      <w:bookmarkEnd w:id="256"/>
      <w:r w:rsidR="006623A9" w:rsidRPr="00127E7B">
        <w:t>POST</w:t>
      </w:r>
      <w:bookmarkEnd w:id="257"/>
      <w:bookmarkEnd w:id="258"/>
      <w:bookmarkEnd w:id="259"/>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lastRenderedPageBreak/>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60" w:name="_Toc510696615"/>
      <w:bookmarkStart w:id="261" w:name="_Toc35971406"/>
      <w:bookmarkStart w:id="262" w:name="_Toc70325122"/>
      <w:bookmarkStart w:id="263" w:name="_Toc81226682"/>
      <w:bookmarkStart w:id="264" w:name="_Toc93868973"/>
      <w:bookmarkStart w:id="265" w:name="_Toc120052602"/>
      <w:r w:rsidRPr="00127E7B">
        <w:t>6.1.3.2.4</w:t>
      </w:r>
      <w:r w:rsidRPr="00127E7B">
        <w:tab/>
        <w:t>Resource Custom Operations</w:t>
      </w:r>
      <w:bookmarkEnd w:id="260"/>
      <w:bookmarkEnd w:id="261"/>
      <w:bookmarkEnd w:id="262"/>
      <w:bookmarkEnd w:id="263"/>
      <w:bookmarkEnd w:id="264"/>
      <w:bookmarkEnd w:id="265"/>
    </w:p>
    <w:p w14:paraId="3971D13F" w14:textId="77777777" w:rsidR="00001FCC" w:rsidRPr="00127E7B" w:rsidRDefault="00001FCC" w:rsidP="00001FCC">
      <w:bookmarkStart w:id="266" w:name="_Toc510696616"/>
      <w:bookmarkStart w:id="267"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68" w:name="_Toc81226683"/>
      <w:bookmarkStart w:id="269" w:name="_Toc93868974"/>
      <w:bookmarkStart w:id="270" w:name="_Toc120052603"/>
      <w:bookmarkStart w:id="271" w:name="_Toc510696622"/>
      <w:bookmarkStart w:id="272" w:name="_Toc35971413"/>
      <w:bookmarkStart w:id="273" w:name="_Toc70325123"/>
      <w:bookmarkEnd w:id="266"/>
      <w:bookmarkEnd w:id="267"/>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8"/>
      <w:bookmarkEnd w:id="269"/>
      <w:bookmarkEnd w:id="270"/>
    </w:p>
    <w:p w14:paraId="7347A7D8" w14:textId="3A635115" w:rsidR="00A40E99" w:rsidRPr="00127E7B" w:rsidRDefault="00A40E99" w:rsidP="001773FF">
      <w:pPr>
        <w:pStyle w:val="Heading5"/>
      </w:pPr>
      <w:bookmarkStart w:id="274" w:name="_Toc73369696"/>
      <w:bookmarkStart w:id="275" w:name="_Toc81226684"/>
      <w:bookmarkStart w:id="276" w:name="_Toc93868975"/>
      <w:bookmarkStart w:id="277" w:name="_Toc120052604"/>
      <w:r w:rsidRPr="00127E7B">
        <w:t>6.</w:t>
      </w:r>
      <w:r w:rsidR="004F39E9" w:rsidRPr="00127E7B">
        <w:t>1</w:t>
      </w:r>
      <w:r w:rsidRPr="00127E7B">
        <w:t>.3.</w:t>
      </w:r>
      <w:r w:rsidR="004F39E9" w:rsidRPr="00127E7B">
        <w:t>3</w:t>
      </w:r>
      <w:r w:rsidRPr="00127E7B">
        <w:t>.1</w:t>
      </w:r>
      <w:r w:rsidRPr="00127E7B">
        <w:tab/>
        <w:t>Description</w:t>
      </w:r>
      <w:bookmarkEnd w:id="274"/>
      <w:bookmarkEnd w:id="275"/>
      <w:bookmarkEnd w:id="276"/>
      <w:bookmarkEnd w:id="277"/>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78" w:name="_Toc73369697"/>
      <w:bookmarkStart w:id="279" w:name="_Toc81226685"/>
      <w:bookmarkStart w:id="280" w:name="_Toc93868976"/>
      <w:bookmarkStart w:id="281" w:name="_Toc120052605"/>
      <w:r w:rsidRPr="00127E7B">
        <w:t>6.</w:t>
      </w:r>
      <w:r w:rsidR="0049794F" w:rsidRPr="00127E7B">
        <w:t>1</w:t>
      </w:r>
      <w:r w:rsidRPr="00127E7B">
        <w:t>.3.</w:t>
      </w:r>
      <w:r w:rsidR="0049794F" w:rsidRPr="00127E7B">
        <w:t>3</w:t>
      </w:r>
      <w:r w:rsidRPr="00127E7B">
        <w:t>.2</w:t>
      </w:r>
      <w:r w:rsidRPr="00127E7B">
        <w:tab/>
        <w:t>Resource Definition</w:t>
      </w:r>
      <w:bookmarkEnd w:id="278"/>
      <w:bookmarkEnd w:id="279"/>
      <w:bookmarkEnd w:id="280"/>
      <w:bookmarkEnd w:id="281"/>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2" w:name="_Toc73369698"/>
      <w:bookmarkStart w:id="283" w:name="_Toc81226686"/>
      <w:bookmarkStart w:id="284" w:name="_Toc93868977"/>
      <w:bookmarkStart w:id="285" w:name="_Toc120052606"/>
      <w:r w:rsidRPr="00127E7B">
        <w:t>6.</w:t>
      </w:r>
      <w:r w:rsidR="00EE1ECD" w:rsidRPr="00127E7B">
        <w:t>1</w:t>
      </w:r>
      <w:r w:rsidRPr="00127E7B">
        <w:t>.3.</w:t>
      </w:r>
      <w:r w:rsidR="00EE1ECD" w:rsidRPr="00127E7B">
        <w:t>3</w:t>
      </w:r>
      <w:r w:rsidRPr="00127E7B">
        <w:t>.3</w:t>
      </w:r>
      <w:r w:rsidRPr="00127E7B">
        <w:tab/>
        <w:t>Resource Standard Methods</w:t>
      </w:r>
      <w:bookmarkEnd w:id="282"/>
      <w:bookmarkEnd w:id="283"/>
      <w:bookmarkEnd w:id="284"/>
      <w:bookmarkEnd w:id="285"/>
    </w:p>
    <w:p w14:paraId="70C68EA5" w14:textId="20C9C03F" w:rsidR="00A40E99" w:rsidRPr="00127E7B" w:rsidRDefault="00A40E99" w:rsidP="001773FF">
      <w:pPr>
        <w:pStyle w:val="H6"/>
      </w:pPr>
      <w:bookmarkStart w:id="286" w:name="_Toc73369699"/>
      <w:bookmarkStart w:id="287" w:name="_Toc81226687"/>
      <w:bookmarkStart w:id="288" w:name="_Toc93868978"/>
      <w:r w:rsidRPr="00127E7B">
        <w:t>6.</w:t>
      </w:r>
      <w:r w:rsidR="00EE1ECD" w:rsidRPr="00127E7B">
        <w:t>1</w:t>
      </w:r>
      <w:r w:rsidRPr="00127E7B">
        <w:t>.3.</w:t>
      </w:r>
      <w:r w:rsidR="00EE1ECD" w:rsidRPr="00127E7B">
        <w:t>3</w:t>
      </w:r>
      <w:r w:rsidRPr="00127E7B">
        <w:t>.3.1</w:t>
      </w:r>
      <w:r w:rsidRPr="00127E7B">
        <w:tab/>
        <w:t>POST</w:t>
      </w:r>
      <w:bookmarkEnd w:id="286"/>
      <w:bookmarkEnd w:id="287"/>
      <w:bookmarkEnd w:id="288"/>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89" w:name="_Toc73369700"/>
      <w:bookmarkStart w:id="290" w:name="_Toc81226688"/>
      <w:bookmarkStart w:id="291" w:name="_Toc93868979"/>
      <w:bookmarkStart w:id="292" w:name="_Toc120052607"/>
      <w:r w:rsidRPr="00127E7B">
        <w:t>6.</w:t>
      </w:r>
      <w:r w:rsidR="00D23CC8" w:rsidRPr="00127E7B">
        <w:t>1</w:t>
      </w:r>
      <w:r w:rsidRPr="00127E7B">
        <w:t>.3.</w:t>
      </w:r>
      <w:r w:rsidR="00D23CC8" w:rsidRPr="00127E7B">
        <w:t>3</w:t>
      </w:r>
      <w:r w:rsidRPr="00127E7B">
        <w:t>.4</w:t>
      </w:r>
      <w:r w:rsidRPr="00127E7B">
        <w:tab/>
        <w:t>Resource Custom Operations</w:t>
      </w:r>
      <w:bookmarkEnd w:id="289"/>
      <w:bookmarkEnd w:id="290"/>
      <w:bookmarkEnd w:id="291"/>
      <w:bookmarkEnd w:id="29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293" w:name="_Toc81226689"/>
      <w:bookmarkStart w:id="294" w:name="_Toc93868980"/>
      <w:bookmarkStart w:id="295" w:name="_Toc120052608"/>
      <w:r w:rsidRPr="00127E7B">
        <w:lastRenderedPageBreak/>
        <w:t>6.1.4</w:t>
      </w:r>
      <w:r w:rsidRPr="00127E7B">
        <w:tab/>
        <w:t>Custom Operations without associated resources</w:t>
      </w:r>
      <w:bookmarkEnd w:id="271"/>
      <w:bookmarkEnd w:id="272"/>
      <w:bookmarkEnd w:id="273"/>
      <w:bookmarkEnd w:id="293"/>
      <w:bookmarkEnd w:id="294"/>
      <w:bookmarkEnd w:id="295"/>
    </w:p>
    <w:p w14:paraId="4DA24AC8" w14:textId="77777777" w:rsidR="00E86298" w:rsidRPr="00127E7B" w:rsidRDefault="00E86298" w:rsidP="00E86298">
      <w:bookmarkStart w:id="296" w:name="_Toc510696623"/>
      <w:bookmarkStart w:id="297"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298" w:name="_Toc510696628"/>
      <w:bookmarkStart w:id="299" w:name="_Toc35971419"/>
      <w:bookmarkStart w:id="300" w:name="_Toc70325124"/>
      <w:bookmarkStart w:id="301" w:name="_Toc81226690"/>
      <w:bookmarkStart w:id="302" w:name="_Toc93868981"/>
      <w:bookmarkStart w:id="303" w:name="_Toc120052609"/>
      <w:bookmarkEnd w:id="296"/>
      <w:bookmarkEnd w:id="297"/>
      <w:r w:rsidRPr="00127E7B">
        <w:t>6.1.5</w:t>
      </w:r>
      <w:r w:rsidRPr="00127E7B">
        <w:tab/>
        <w:t>Notifications</w:t>
      </w:r>
      <w:bookmarkEnd w:id="298"/>
      <w:bookmarkEnd w:id="299"/>
      <w:bookmarkEnd w:id="300"/>
      <w:bookmarkEnd w:id="301"/>
      <w:bookmarkEnd w:id="302"/>
      <w:bookmarkEnd w:id="303"/>
    </w:p>
    <w:p w14:paraId="329C7304" w14:textId="77777777" w:rsidR="008A6D4A" w:rsidRPr="00127E7B" w:rsidRDefault="008A6D4A" w:rsidP="001773FF">
      <w:pPr>
        <w:pStyle w:val="Heading4"/>
      </w:pPr>
      <w:bookmarkStart w:id="304" w:name="_Toc510696629"/>
      <w:bookmarkStart w:id="305" w:name="_Toc35971420"/>
      <w:bookmarkStart w:id="306" w:name="_Toc70325125"/>
      <w:bookmarkStart w:id="307" w:name="_Toc81226691"/>
      <w:bookmarkStart w:id="308" w:name="_Toc93868982"/>
      <w:bookmarkStart w:id="309" w:name="_Toc120052610"/>
      <w:r w:rsidRPr="00127E7B">
        <w:t>6.1.5.1</w:t>
      </w:r>
      <w:r w:rsidRPr="00127E7B">
        <w:tab/>
        <w:t>General</w:t>
      </w:r>
      <w:bookmarkEnd w:id="304"/>
      <w:bookmarkEnd w:id="305"/>
      <w:bookmarkEnd w:id="306"/>
      <w:bookmarkEnd w:id="307"/>
      <w:bookmarkEnd w:id="308"/>
      <w:bookmarkEnd w:id="309"/>
    </w:p>
    <w:p w14:paraId="76885AE9" w14:textId="77777777" w:rsidR="00E105F0" w:rsidRPr="00127E7B" w:rsidRDefault="00E105F0" w:rsidP="00E105F0">
      <w:pPr>
        <w:rPr>
          <w:noProof/>
        </w:rPr>
      </w:pPr>
      <w:bookmarkStart w:id="310" w:name="_Toc510696630"/>
      <w:bookmarkStart w:id="311"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12" w:name="_Toc35971421"/>
      <w:bookmarkStart w:id="313" w:name="_Toc70325126"/>
      <w:bookmarkStart w:id="314" w:name="_Toc81226692"/>
      <w:bookmarkStart w:id="315" w:name="_Toc93868983"/>
      <w:bookmarkStart w:id="316" w:name="_Toc120052611"/>
      <w:r w:rsidRPr="00127E7B">
        <w:t>6.1.5.2</w:t>
      </w:r>
      <w:bookmarkEnd w:id="310"/>
      <w:bookmarkEnd w:id="312"/>
      <w:r w:rsidR="001A6C9E" w:rsidRPr="00127E7B">
        <w:tab/>
      </w:r>
      <w:r w:rsidR="00DF5B60" w:rsidRPr="00127E7B">
        <w:t>EAC Mode Notification</w:t>
      </w:r>
      <w:bookmarkEnd w:id="313"/>
      <w:bookmarkEnd w:id="314"/>
      <w:bookmarkEnd w:id="315"/>
      <w:bookmarkEnd w:id="316"/>
    </w:p>
    <w:p w14:paraId="3E017F8A" w14:textId="77777777" w:rsidR="00E105F0" w:rsidRPr="00127E7B" w:rsidRDefault="00E105F0" w:rsidP="001773FF">
      <w:pPr>
        <w:pStyle w:val="Heading5"/>
        <w:rPr>
          <w:noProof/>
        </w:rPr>
      </w:pPr>
      <w:bookmarkStart w:id="317" w:name="_Toc532994455"/>
      <w:bookmarkStart w:id="318" w:name="_Toc35971422"/>
      <w:bookmarkStart w:id="319" w:name="_Toc70325127"/>
      <w:bookmarkStart w:id="320" w:name="_Toc81226693"/>
      <w:bookmarkStart w:id="321" w:name="_Toc93868984"/>
      <w:bookmarkStart w:id="322" w:name="_Toc120052612"/>
      <w:bookmarkStart w:id="323" w:name="_Toc510696631"/>
      <w:r w:rsidRPr="00127E7B">
        <w:t>6.1.5.2</w:t>
      </w:r>
      <w:r w:rsidRPr="00127E7B">
        <w:rPr>
          <w:noProof/>
        </w:rPr>
        <w:t>.1</w:t>
      </w:r>
      <w:r w:rsidRPr="00127E7B">
        <w:rPr>
          <w:noProof/>
        </w:rPr>
        <w:tab/>
        <w:t>Description</w:t>
      </w:r>
      <w:bookmarkEnd w:id="317"/>
      <w:bookmarkEnd w:id="318"/>
      <w:bookmarkEnd w:id="319"/>
      <w:bookmarkEnd w:id="320"/>
      <w:bookmarkEnd w:id="321"/>
      <w:bookmarkEnd w:id="322"/>
    </w:p>
    <w:p w14:paraId="481ACB7B" w14:textId="77777777" w:rsidR="00DF4E92" w:rsidRPr="00127E7B" w:rsidRDefault="00DF4E92" w:rsidP="00DF4E92">
      <w:pPr>
        <w:rPr>
          <w:noProof/>
        </w:rPr>
      </w:pPr>
      <w:bookmarkStart w:id="324" w:name="_Toc532994456"/>
      <w:bookmarkStart w:id="32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26" w:name="_Toc70325128"/>
      <w:bookmarkStart w:id="327" w:name="_Toc81226694"/>
      <w:bookmarkStart w:id="328" w:name="_Toc93868985"/>
      <w:bookmarkStart w:id="329" w:name="_Toc120052613"/>
      <w:r w:rsidRPr="00127E7B">
        <w:t>6.1.5.2</w:t>
      </w:r>
      <w:r w:rsidRPr="00127E7B">
        <w:rPr>
          <w:noProof/>
        </w:rPr>
        <w:t>.2</w:t>
      </w:r>
      <w:r w:rsidRPr="00127E7B">
        <w:rPr>
          <w:noProof/>
        </w:rPr>
        <w:tab/>
        <w:t>Target URI</w:t>
      </w:r>
      <w:bookmarkEnd w:id="324"/>
      <w:bookmarkEnd w:id="325"/>
      <w:bookmarkEnd w:id="326"/>
      <w:bookmarkEnd w:id="327"/>
      <w:bookmarkEnd w:id="328"/>
      <w:bookmarkEnd w:id="329"/>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30" w:name="_Toc532994457"/>
      <w:bookmarkStart w:id="331" w:name="_Toc35971424"/>
      <w:bookmarkStart w:id="332" w:name="_Toc70325129"/>
      <w:bookmarkStart w:id="333" w:name="_Toc81226695"/>
      <w:bookmarkStart w:id="334" w:name="_Toc93868986"/>
      <w:bookmarkStart w:id="335" w:name="_Toc120052614"/>
      <w:r w:rsidRPr="00127E7B">
        <w:t>6.1.5.2</w:t>
      </w:r>
      <w:r w:rsidRPr="00127E7B">
        <w:rPr>
          <w:noProof/>
        </w:rPr>
        <w:t>.3</w:t>
      </w:r>
      <w:r w:rsidRPr="00127E7B">
        <w:rPr>
          <w:noProof/>
        </w:rPr>
        <w:tab/>
        <w:t>Standard Methods</w:t>
      </w:r>
      <w:bookmarkEnd w:id="330"/>
      <w:bookmarkEnd w:id="331"/>
      <w:bookmarkEnd w:id="332"/>
      <w:bookmarkEnd w:id="333"/>
      <w:bookmarkEnd w:id="334"/>
      <w:bookmarkEnd w:id="335"/>
    </w:p>
    <w:p w14:paraId="647EA268" w14:textId="77777777" w:rsidR="00E105F0" w:rsidRPr="00127E7B" w:rsidRDefault="00E105F0" w:rsidP="001773FF">
      <w:pPr>
        <w:pStyle w:val="H6"/>
        <w:rPr>
          <w:noProof/>
        </w:rPr>
      </w:pPr>
      <w:bookmarkStart w:id="336" w:name="_Toc532994458"/>
      <w:bookmarkStart w:id="337" w:name="_Toc35971425"/>
      <w:bookmarkStart w:id="338" w:name="_Toc70325130"/>
      <w:bookmarkStart w:id="339" w:name="_Toc81226696"/>
      <w:bookmarkStart w:id="340" w:name="_Toc93868987"/>
      <w:r w:rsidRPr="00127E7B">
        <w:t>6.1.5.2.3</w:t>
      </w:r>
      <w:r w:rsidRPr="00127E7B">
        <w:rPr>
          <w:noProof/>
        </w:rPr>
        <w:t>.1</w:t>
      </w:r>
      <w:r w:rsidRPr="00127E7B">
        <w:rPr>
          <w:noProof/>
        </w:rPr>
        <w:tab/>
        <w:t>POST</w:t>
      </w:r>
      <w:bookmarkEnd w:id="336"/>
      <w:bookmarkEnd w:id="337"/>
      <w:bookmarkEnd w:id="338"/>
      <w:bookmarkEnd w:id="339"/>
      <w:bookmarkEnd w:id="340"/>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41" w:name="_Toc35971427"/>
      <w:bookmarkStart w:id="342" w:name="_Toc70325131"/>
      <w:bookmarkStart w:id="343" w:name="_Toc81226697"/>
      <w:bookmarkStart w:id="344" w:name="_Toc93868988"/>
      <w:bookmarkStart w:id="345" w:name="_Toc120052615"/>
      <w:bookmarkEnd w:id="323"/>
      <w:r w:rsidRPr="00127E7B">
        <w:lastRenderedPageBreak/>
        <w:t>6.1.6</w:t>
      </w:r>
      <w:r w:rsidRPr="00127E7B">
        <w:tab/>
        <w:t>Data Model</w:t>
      </w:r>
      <w:bookmarkEnd w:id="311"/>
      <w:bookmarkEnd w:id="341"/>
      <w:bookmarkEnd w:id="342"/>
      <w:bookmarkEnd w:id="343"/>
      <w:bookmarkEnd w:id="344"/>
      <w:bookmarkEnd w:id="345"/>
    </w:p>
    <w:p w14:paraId="719BE7CB" w14:textId="77777777" w:rsidR="008A6D4A" w:rsidRPr="00127E7B" w:rsidRDefault="008A6D4A" w:rsidP="001773FF">
      <w:pPr>
        <w:pStyle w:val="Heading4"/>
      </w:pPr>
      <w:bookmarkStart w:id="346" w:name="_Toc510696633"/>
      <w:bookmarkStart w:id="347" w:name="_Toc35971428"/>
      <w:bookmarkStart w:id="348" w:name="_Toc70325132"/>
      <w:bookmarkStart w:id="349" w:name="_Toc81226698"/>
      <w:bookmarkStart w:id="350" w:name="_Toc93868989"/>
      <w:bookmarkStart w:id="351" w:name="_Toc120052616"/>
      <w:r w:rsidRPr="00127E7B">
        <w:t>6.1.6.1</w:t>
      </w:r>
      <w:r w:rsidRPr="00127E7B">
        <w:tab/>
        <w:t>General</w:t>
      </w:r>
      <w:bookmarkEnd w:id="346"/>
      <w:bookmarkEnd w:id="347"/>
      <w:bookmarkEnd w:id="348"/>
      <w:bookmarkEnd w:id="349"/>
      <w:bookmarkEnd w:id="350"/>
      <w:bookmarkEnd w:id="351"/>
    </w:p>
    <w:p w14:paraId="7433BDDB" w14:textId="77777777" w:rsidR="008B1BEC" w:rsidRPr="00127E7B" w:rsidRDefault="008B1BEC" w:rsidP="008B1BEC">
      <w:bookmarkStart w:id="352" w:name="_Toc510696634"/>
      <w:bookmarkStart w:id="353"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54" w:name="_Toc70325133"/>
      <w:bookmarkStart w:id="355" w:name="_Toc81226699"/>
      <w:bookmarkStart w:id="356" w:name="_Toc93868990"/>
      <w:bookmarkStart w:id="357" w:name="_Toc120052617"/>
      <w:r w:rsidRPr="00127E7B">
        <w:rPr>
          <w:lang w:val="en-US"/>
        </w:rPr>
        <w:t>6.1.6.2</w:t>
      </w:r>
      <w:r w:rsidRPr="00127E7B">
        <w:rPr>
          <w:lang w:val="en-US"/>
        </w:rPr>
        <w:tab/>
        <w:t>Structured data types</w:t>
      </w:r>
      <w:bookmarkEnd w:id="352"/>
      <w:bookmarkEnd w:id="353"/>
      <w:bookmarkEnd w:id="354"/>
      <w:bookmarkEnd w:id="355"/>
      <w:bookmarkEnd w:id="356"/>
      <w:bookmarkEnd w:id="357"/>
    </w:p>
    <w:p w14:paraId="7363E81C" w14:textId="77777777" w:rsidR="008A6D4A" w:rsidRPr="00127E7B" w:rsidRDefault="008A6D4A" w:rsidP="001773FF">
      <w:pPr>
        <w:pStyle w:val="Heading5"/>
      </w:pPr>
      <w:bookmarkStart w:id="358" w:name="_Toc510696635"/>
      <w:bookmarkStart w:id="359" w:name="_Toc35971430"/>
      <w:bookmarkStart w:id="360" w:name="_Toc70325134"/>
      <w:bookmarkStart w:id="361" w:name="_Toc81226700"/>
      <w:bookmarkStart w:id="362" w:name="_Toc93868991"/>
      <w:bookmarkStart w:id="363" w:name="_Toc120052618"/>
      <w:r w:rsidRPr="00127E7B">
        <w:t>6.1.6.2.1</w:t>
      </w:r>
      <w:r w:rsidRPr="00127E7B">
        <w:tab/>
        <w:t>Introduction</w:t>
      </w:r>
      <w:bookmarkEnd w:id="358"/>
      <w:bookmarkEnd w:id="359"/>
      <w:bookmarkEnd w:id="360"/>
      <w:bookmarkEnd w:id="361"/>
      <w:bookmarkEnd w:id="362"/>
      <w:bookmarkEnd w:id="36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64" w:name="_Toc510696636"/>
      <w:bookmarkStart w:id="365" w:name="_Toc35971431"/>
      <w:bookmarkStart w:id="366" w:name="_Toc70325135"/>
      <w:bookmarkStart w:id="367" w:name="_Toc81226701"/>
      <w:bookmarkStart w:id="368" w:name="_Toc93868992"/>
      <w:bookmarkStart w:id="369" w:name="_Toc120052619"/>
      <w:r w:rsidRPr="00127E7B">
        <w:lastRenderedPageBreak/>
        <w:t>6.1.6.2.2</w:t>
      </w:r>
      <w:r w:rsidRPr="00127E7B">
        <w:tab/>
        <w:t xml:space="preserve">Type: </w:t>
      </w:r>
      <w:bookmarkEnd w:id="364"/>
      <w:bookmarkEnd w:id="365"/>
      <w:r w:rsidR="008B1BEC" w:rsidRPr="00127E7B">
        <w:t>UeACRequestData</w:t>
      </w:r>
      <w:bookmarkEnd w:id="366"/>
      <w:bookmarkEnd w:id="367"/>
      <w:bookmarkEnd w:id="368"/>
      <w:bookmarkEnd w:id="369"/>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70" w:name="_PERM_MCCTEMPBM_CRPT75500034___1" w:colFirst="4" w:colLast="4"/>
            <w:bookmarkStart w:id="371"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2" w:name="_PERM_MCCTEMPBM_CRPT75500035___1" w:colFirst="4" w:colLast="4"/>
            <w:bookmarkStart w:id="373" w:name="_PERM_MCCTEMPBM_CRPT92130006___1" w:colFirst="4" w:colLast="4"/>
            <w:bookmarkEnd w:id="370"/>
            <w:bookmarkEnd w:id="371"/>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2"/>
      <w:bookmarkEnd w:id="373"/>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374" w:name="_Toc510696637"/>
      <w:bookmarkStart w:id="375" w:name="_Toc35971432"/>
      <w:bookmarkStart w:id="376" w:name="_Toc70325136"/>
      <w:bookmarkStart w:id="377" w:name="_Toc81226702"/>
      <w:bookmarkStart w:id="378" w:name="_Toc93868993"/>
      <w:bookmarkStart w:id="379" w:name="_Toc120052620"/>
      <w:r w:rsidRPr="00127E7B">
        <w:t>6.1.6.2.3</w:t>
      </w:r>
      <w:r w:rsidRPr="00127E7B">
        <w:tab/>
        <w:t xml:space="preserve">Type: </w:t>
      </w:r>
      <w:bookmarkEnd w:id="374"/>
      <w:bookmarkEnd w:id="375"/>
      <w:r w:rsidR="00E53ED0" w:rsidRPr="00127E7B">
        <w:t>UeACResponseData</w:t>
      </w:r>
      <w:bookmarkEnd w:id="376"/>
      <w:bookmarkEnd w:id="377"/>
      <w:bookmarkEnd w:id="378"/>
      <w:bookmarkEnd w:id="379"/>
    </w:p>
    <w:p w14:paraId="7720F8B2" w14:textId="77777777" w:rsidR="005E185F" w:rsidRPr="00127E7B" w:rsidRDefault="005E185F" w:rsidP="005E185F">
      <w:pPr>
        <w:pStyle w:val="TH"/>
      </w:pPr>
      <w:bookmarkStart w:id="380" w:name="_Toc510696638"/>
      <w:bookmarkStart w:id="381"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82" w:name="_Toc70325137"/>
      <w:bookmarkStart w:id="383" w:name="_Toc81226703"/>
      <w:bookmarkStart w:id="384" w:name="_Toc93868994"/>
      <w:bookmarkStart w:id="385" w:name="_Toc120052621"/>
      <w:r w:rsidRPr="00127E7B">
        <w:t>6.1.6.2.4</w:t>
      </w:r>
      <w:r w:rsidRPr="00127E7B">
        <w:tab/>
        <w:t>Type: EACNotification</w:t>
      </w:r>
      <w:bookmarkEnd w:id="382"/>
      <w:bookmarkEnd w:id="383"/>
      <w:bookmarkEnd w:id="384"/>
      <w:bookmarkEnd w:id="385"/>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86" w:name="_Toc81226704"/>
      <w:bookmarkStart w:id="387" w:name="_Toc93868995"/>
      <w:bookmarkStart w:id="388" w:name="_Toc120052622"/>
      <w:bookmarkStart w:id="389" w:name="_Toc70325138"/>
      <w:r w:rsidRPr="00127E7B">
        <w:lastRenderedPageBreak/>
        <w:t>6.1.6.2.5</w:t>
      </w:r>
      <w:r w:rsidRPr="00127E7B">
        <w:tab/>
        <w:t>Type: AcuOperationItem</w:t>
      </w:r>
      <w:bookmarkEnd w:id="386"/>
      <w:bookmarkEnd w:id="387"/>
      <w:bookmarkEnd w:id="388"/>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B34815">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390" w:name="_Toc81226705"/>
      <w:bookmarkStart w:id="391" w:name="_Toc93868996"/>
      <w:bookmarkStart w:id="392" w:name="_Toc120052623"/>
      <w:r w:rsidRPr="00127E7B">
        <w:t>6.1.6.2.6</w:t>
      </w:r>
      <w:r w:rsidRPr="00127E7B">
        <w:tab/>
        <w:t>Type: AcuFailureItem</w:t>
      </w:r>
      <w:bookmarkEnd w:id="390"/>
      <w:bookmarkEnd w:id="391"/>
      <w:bookmarkEnd w:id="392"/>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B34815">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B34815">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393" w:name="_Toc73369707"/>
      <w:bookmarkStart w:id="394" w:name="_Toc81226706"/>
      <w:bookmarkStart w:id="395" w:name="_Toc93868997"/>
      <w:bookmarkStart w:id="396" w:name="_Toc120052624"/>
      <w:r w:rsidRPr="00127E7B">
        <w:t>6.1.6.2.</w:t>
      </w:r>
      <w:r w:rsidR="000A2FAB" w:rsidRPr="00127E7B">
        <w:t>7</w:t>
      </w:r>
      <w:r w:rsidRPr="00127E7B">
        <w:tab/>
        <w:t>Type: PduACRequestData</w:t>
      </w:r>
      <w:bookmarkEnd w:id="393"/>
      <w:bookmarkEnd w:id="394"/>
      <w:bookmarkEnd w:id="395"/>
      <w:bookmarkEnd w:id="396"/>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397" w:name="_Toc73369708"/>
      <w:bookmarkStart w:id="398" w:name="_Toc81226707"/>
      <w:bookmarkStart w:id="399" w:name="_Toc93868998"/>
      <w:bookmarkStart w:id="400" w:name="_Toc120052625"/>
      <w:r w:rsidRPr="00127E7B">
        <w:t>6.1.6.2.</w:t>
      </w:r>
      <w:r w:rsidR="000A2FAB" w:rsidRPr="00127E7B">
        <w:t>8</w:t>
      </w:r>
      <w:r w:rsidRPr="00127E7B">
        <w:tab/>
        <w:t>Type: PduACResponseData</w:t>
      </w:r>
      <w:bookmarkEnd w:id="397"/>
      <w:bookmarkEnd w:id="398"/>
      <w:bookmarkEnd w:id="399"/>
      <w:bookmarkEnd w:id="40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01" w:name="_Toc93868999"/>
      <w:bookmarkStart w:id="402" w:name="_Toc120052626"/>
      <w:bookmarkStart w:id="403" w:name="_Toc81226708"/>
      <w:r w:rsidRPr="00127E7B">
        <w:lastRenderedPageBreak/>
        <w:t>6</w:t>
      </w:r>
      <w:r>
        <w:t>.1.6.2.</w:t>
      </w:r>
      <w:r w:rsidR="009953BB">
        <w:t>9</w:t>
      </w:r>
      <w:r w:rsidRPr="00127E7B">
        <w:tab/>
        <w:t>Type: UeACRequest</w:t>
      </w:r>
      <w:r>
        <w:t>Info</w:t>
      </w:r>
      <w:bookmarkEnd w:id="401"/>
      <w:bookmarkEnd w:id="402"/>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B34815">
            <w:pPr>
              <w:pStyle w:val="TAH"/>
              <w:rPr>
                <w:rFonts w:cs="Arial"/>
                <w:szCs w:val="18"/>
              </w:rPr>
            </w:pPr>
            <w:r w:rsidRPr="00127E7B">
              <w:rPr>
                <w:rFonts w:cs="Arial"/>
                <w:szCs w:val="18"/>
              </w:rPr>
              <w:t>Applicability</w:t>
            </w:r>
          </w:p>
        </w:tc>
      </w:tr>
      <w:tr w:rsidR="005F664E" w:rsidRPr="00127E7B"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B34815">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B34815">
            <w:pPr>
              <w:pStyle w:val="TAL"/>
              <w:rPr>
                <w:rFonts w:cs="Arial"/>
                <w:szCs w:val="18"/>
              </w:rPr>
            </w:pPr>
          </w:p>
        </w:tc>
      </w:tr>
      <w:tr w:rsidR="005F664E" w:rsidRPr="00127E7B"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B34815">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B3481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B34815">
            <w:pPr>
              <w:pStyle w:val="TAL"/>
              <w:rPr>
                <w:rFonts w:cs="Arial"/>
                <w:szCs w:val="18"/>
              </w:rPr>
            </w:pPr>
          </w:p>
        </w:tc>
      </w:tr>
      <w:tr w:rsidR="005F664E" w:rsidRPr="00127E7B"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B34815">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B34815">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B34815">
            <w:pPr>
              <w:pStyle w:val="TAL"/>
              <w:rPr>
                <w:rFonts w:cs="Arial"/>
                <w:szCs w:val="18"/>
              </w:rPr>
            </w:pPr>
          </w:p>
        </w:tc>
      </w:tr>
      <w:tr w:rsidR="005F664E" w:rsidRPr="00127E7B"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B34815">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04" w:name="_Toc93869000"/>
      <w:bookmarkStart w:id="405" w:name="_Toc120052627"/>
      <w:r w:rsidRPr="00127E7B">
        <w:t>6.1.6.2.</w:t>
      </w:r>
      <w:r w:rsidR="009953BB">
        <w:t>10</w:t>
      </w:r>
      <w:r>
        <w:tab/>
        <w:t>Type: PduACRequestInfo</w:t>
      </w:r>
      <w:bookmarkEnd w:id="404"/>
      <w:bookmarkEnd w:id="405"/>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B34815">
            <w:pPr>
              <w:pStyle w:val="TAH"/>
              <w:rPr>
                <w:rFonts w:cs="Arial"/>
                <w:szCs w:val="18"/>
              </w:rPr>
            </w:pPr>
            <w:r w:rsidRPr="00127E7B">
              <w:rPr>
                <w:rFonts w:cs="Arial"/>
                <w:szCs w:val="18"/>
              </w:rPr>
              <w:t>Applicability</w:t>
            </w:r>
          </w:p>
        </w:tc>
      </w:tr>
      <w:tr w:rsidR="00871AAD" w:rsidRPr="00127E7B"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B3481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B34815">
            <w:pPr>
              <w:pStyle w:val="TAL"/>
              <w:rPr>
                <w:rFonts w:cs="Arial"/>
                <w:szCs w:val="18"/>
              </w:rPr>
            </w:pPr>
          </w:p>
        </w:tc>
      </w:tr>
      <w:tr w:rsidR="00871AAD" w:rsidRPr="00127E7B"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B3481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B34815">
            <w:pPr>
              <w:pStyle w:val="TAL"/>
              <w:rPr>
                <w:rFonts w:cs="Arial"/>
                <w:szCs w:val="18"/>
              </w:rPr>
            </w:pPr>
          </w:p>
        </w:tc>
      </w:tr>
      <w:tr w:rsidR="00871AAD" w:rsidRPr="00127E7B"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B3481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B3481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B3481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B34815">
            <w:pPr>
              <w:pStyle w:val="TAL"/>
              <w:rPr>
                <w:rFonts w:cs="Arial"/>
                <w:szCs w:val="18"/>
              </w:rPr>
            </w:pPr>
          </w:p>
        </w:tc>
      </w:tr>
      <w:tr w:rsidR="00871AAD" w:rsidRPr="00127E7B"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B3481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B3481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B34815">
            <w:pPr>
              <w:pStyle w:val="TAL"/>
              <w:rPr>
                <w:rFonts w:cs="Arial"/>
                <w:szCs w:val="18"/>
              </w:rPr>
            </w:pPr>
          </w:p>
        </w:tc>
      </w:tr>
      <w:tr w:rsidR="00871AAD" w:rsidRPr="00127E7B"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B34815">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406" w:name="_Toc93869001"/>
      <w:bookmarkStart w:id="407" w:name="_Toc120052628"/>
      <w:r w:rsidRPr="00127E7B">
        <w:rPr>
          <w:lang w:val="en-US"/>
        </w:rPr>
        <w:t>6.1.6.3</w:t>
      </w:r>
      <w:r w:rsidRPr="00127E7B">
        <w:rPr>
          <w:lang w:val="en-US"/>
        </w:rPr>
        <w:tab/>
        <w:t>Simple data types and enumerations</w:t>
      </w:r>
      <w:bookmarkEnd w:id="380"/>
      <w:bookmarkEnd w:id="381"/>
      <w:bookmarkEnd w:id="389"/>
      <w:bookmarkEnd w:id="403"/>
      <w:bookmarkEnd w:id="406"/>
      <w:bookmarkEnd w:id="407"/>
    </w:p>
    <w:p w14:paraId="0B8DD26B" w14:textId="77777777" w:rsidR="008A6D4A" w:rsidRPr="00127E7B" w:rsidRDefault="008A6D4A" w:rsidP="001773FF">
      <w:pPr>
        <w:pStyle w:val="Heading5"/>
      </w:pPr>
      <w:bookmarkStart w:id="408" w:name="_Toc510696639"/>
      <w:bookmarkStart w:id="409" w:name="_Toc35971434"/>
      <w:bookmarkStart w:id="410" w:name="_Toc70325139"/>
      <w:bookmarkStart w:id="411" w:name="_Toc81226709"/>
      <w:bookmarkStart w:id="412" w:name="_Toc93869002"/>
      <w:bookmarkStart w:id="413" w:name="_Toc120052629"/>
      <w:r w:rsidRPr="00127E7B">
        <w:t>6.1.6.3.1</w:t>
      </w:r>
      <w:r w:rsidRPr="00127E7B">
        <w:tab/>
        <w:t>Introduction</w:t>
      </w:r>
      <w:bookmarkEnd w:id="408"/>
      <w:bookmarkEnd w:id="409"/>
      <w:bookmarkEnd w:id="410"/>
      <w:bookmarkEnd w:id="411"/>
      <w:bookmarkEnd w:id="412"/>
      <w:bookmarkEnd w:id="413"/>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14" w:name="_Toc510696640"/>
      <w:bookmarkStart w:id="415" w:name="_Toc35971435"/>
      <w:bookmarkStart w:id="416" w:name="_Toc70325140"/>
      <w:bookmarkStart w:id="417" w:name="_Toc81226710"/>
      <w:bookmarkStart w:id="418" w:name="_Toc93869003"/>
      <w:bookmarkStart w:id="419" w:name="_Toc120052630"/>
      <w:r w:rsidRPr="00127E7B">
        <w:t>6.1.6.3.2</w:t>
      </w:r>
      <w:r w:rsidRPr="00127E7B">
        <w:tab/>
        <w:t>Simple data types</w:t>
      </w:r>
      <w:bookmarkEnd w:id="414"/>
      <w:bookmarkEnd w:id="415"/>
      <w:bookmarkEnd w:id="416"/>
      <w:bookmarkEnd w:id="417"/>
      <w:bookmarkEnd w:id="418"/>
      <w:bookmarkEnd w:id="419"/>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20" w:name="_Toc510696641"/>
      <w:bookmarkStart w:id="421" w:name="_Toc35971436"/>
      <w:bookmarkStart w:id="422" w:name="_Toc70325141"/>
      <w:bookmarkStart w:id="423" w:name="_Toc81226711"/>
      <w:bookmarkStart w:id="424" w:name="_Toc93869004"/>
      <w:bookmarkStart w:id="425" w:name="_Toc120052631"/>
      <w:r w:rsidRPr="00127E7B">
        <w:t>6.1.6.3.3</w:t>
      </w:r>
      <w:r w:rsidRPr="00127E7B">
        <w:tab/>
        <w:t xml:space="preserve">Enumeration: </w:t>
      </w:r>
      <w:bookmarkEnd w:id="420"/>
      <w:bookmarkEnd w:id="421"/>
      <w:r w:rsidR="0084288F" w:rsidRPr="00127E7B">
        <w:t>EACMode</w:t>
      </w:r>
      <w:bookmarkEnd w:id="422"/>
      <w:bookmarkEnd w:id="423"/>
      <w:bookmarkEnd w:id="424"/>
      <w:bookmarkEnd w:id="425"/>
    </w:p>
    <w:p w14:paraId="67850D4A" w14:textId="77777777" w:rsidR="001C4ECF" w:rsidRPr="00127E7B" w:rsidRDefault="001C4ECF" w:rsidP="001C4ECF">
      <w:bookmarkStart w:id="426" w:name="_Toc510696642"/>
      <w:bookmarkStart w:id="427"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28" w:name="_Toc81226712"/>
      <w:bookmarkStart w:id="429" w:name="_Toc93869005"/>
      <w:bookmarkStart w:id="430" w:name="_Toc120052632"/>
      <w:bookmarkStart w:id="431" w:name="_Toc510696643"/>
      <w:bookmarkStart w:id="432" w:name="_Toc35971438"/>
      <w:bookmarkStart w:id="433" w:name="_Toc70325142"/>
      <w:bookmarkEnd w:id="426"/>
      <w:bookmarkEnd w:id="427"/>
      <w:r w:rsidRPr="00127E7B">
        <w:t>6.1.6.3.4</w:t>
      </w:r>
      <w:r w:rsidRPr="00127E7B">
        <w:tab/>
        <w:t>Enumeration: AcuFlag</w:t>
      </w:r>
      <w:bookmarkEnd w:id="428"/>
      <w:bookmarkEnd w:id="429"/>
      <w:bookmarkEnd w:id="430"/>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34" w:name="_Toc81226713"/>
      <w:bookmarkStart w:id="435" w:name="_Toc93869006"/>
      <w:bookmarkStart w:id="436" w:name="_Toc120052633"/>
      <w:r w:rsidRPr="00127E7B">
        <w:t>6.1.6.3.5</w:t>
      </w:r>
      <w:r w:rsidRPr="00127E7B">
        <w:tab/>
        <w:t>Enumeration: AcuFailureReason</w:t>
      </w:r>
      <w:bookmarkEnd w:id="434"/>
      <w:bookmarkEnd w:id="435"/>
      <w:bookmarkEnd w:id="43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37" w:name="_Toc81226714"/>
      <w:bookmarkStart w:id="438" w:name="_Toc93869007"/>
      <w:bookmarkStart w:id="439" w:name="_Toc120052634"/>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31"/>
      <w:bookmarkEnd w:id="432"/>
      <w:bookmarkEnd w:id="433"/>
      <w:bookmarkEnd w:id="437"/>
      <w:bookmarkEnd w:id="438"/>
      <w:bookmarkEnd w:id="439"/>
    </w:p>
    <w:p w14:paraId="67F4FDF3" w14:textId="77777777" w:rsidR="00F82546" w:rsidRPr="00127E7B" w:rsidRDefault="00F82546" w:rsidP="00F82546">
      <w:bookmarkStart w:id="440" w:name="_Toc510696644"/>
      <w:bookmarkStart w:id="44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42" w:name="_Toc510696646"/>
      <w:bookmarkStart w:id="443" w:name="_Toc35971441"/>
      <w:bookmarkStart w:id="444" w:name="_Toc70325143"/>
      <w:bookmarkStart w:id="445" w:name="_Toc81226715"/>
      <w:bookmarkStart w:id="446" w:name="_Toc93869008"/>
      <w:bookmarkStart w:id="447" w:name="_Toc120052635"/>
      <w:bookmarkEnd w:id="440"/>
      <w:bookmarkEnd w:id="441"/>
      <w:r w:rsidRPr="00127E7B">
        <w:lastRenderedPageBreak/>
        <w:t>6.1.6.5</w:t>
      </w:r>
      <w:r w:rsidRPr="00127E7B">
        <w:tab/>
        <w:t>Binary data</w:t>
      </w:r>
      <w:bookmarkEnd w:id="442"/>
      <w:bookmarkEnd w:id="443"/>
      <w:bookmarkEnd w:id="444"/>
      <w:bookmarkEnd w:id="445"/>
      <w:bookmarkEnd w:id="446"/>
      <w:bookmarkEnd w:id="447"/>
    </w:p>
    <w:p w14:paraId="5346C281" w14:textId="77777777" w:rsidR="00345FE0" w:rsidRPr="00127E7B" w:rsidRDefault="00345FE0" w:rsidP="00345FE0">
      <w:bookmarkStart w:id="448" w:name="_Toc35971442"/>
      <w:r w:rsidRPr="00127E7B">
        <w:t>In this release, no binary data types are defined in this specification.</w:t>
      </w:r>
    </w:p>
    <w:p w14:paraId="606FBD1A" w14:textId="77777777" w:rsidR="008A6D4A" w:rsidRPr="00127E7B" w:rsidRDefault="008A6D4A" w:rsidP="001773FF">
      <w:pPr>
        <w:pStyle w:val="Heading3"/>
      </w:pPr>
      <w:bookmarkStart w:id="449" w:name="_Toc510696647"/>
      <w:bookmarkStart w:id="450" w:name="_Toc35971443"/>
      <w:bookmarkStart w:id="451" w:name="_Toc70325144"/>
      <w:bookmarkStart w:id="452" w:name="_Toc81226716"/>
      <w:bookmarkStart w:id="453" w:name="_Toc93869009"/>
      <w:bookmarkStart w:id="454" w:name="_Toc120052636"/>
      <w:bookmarkEnd w:id="448"/>
      <w:r w:rsidRPr="00127E7B">
        <w:t>6.1.7</w:t>
      </w:r>
      <w:r w:rsidRPr="00127E7B">
        <w:tab/>
        <w:t>Error Handling</w:t>
      </w:r>
      <w:bookmarkEnd w:id="449"/>
      <w:bookmarkEnd w:id="450"/>
      <w:bookmarkEnd w:id="451"/>
      <w:bookmarkEnd w:id="452"/>
      <w:bookmarkEnd w:id="453"/>
      <w:bookmarkEnd w:id="454"/>
    </w:p>
    <w:p w14:paraId="292423A7" w14:textId="77777777" w:rsidR="008A6D4A" w:rsidRPr="00127E7B" w:rsidRDefault="008A6D4A" w:rsidP="001773FF">
      <w:pPr>
        <w:pStyle w:val="Heading4"/>
      </w:pPr>
      <w:bookmarkStart w:id="455" w:name="_Toc35971444"/>
      <w:bookmarkStart w:id="456" w:name="_Toc70325145"/>
      <w:bookmarkStart w:id="457" w:name="_Toc81226717"/>
      <w:bookmarkStart w:id="458" w:name="_Toc93869010"/>
      <w:bookmarkStart w:id="459" w:name="_Toc120052637"/>
      <w:r w:rsidRPr="00127E7B">
        <w:t>6.1.7.1</w:t>
      </w:r>
      <w:r w:rsidRPr="00127E7B">
        <w:tab/>
        <w:t>General</w:t>
      </w:r>
      <w:bookmarkEnd w:id="455"/>
      <w:bookmarkEnd w:id="456"/>
      <w:bookmarkEnd w:id="457"/>
      <w:bookmarkEnd w:id="458"/>
      <w:bookmarkEnd w:id="459"/>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60" w:name="_Toc35971445"/>
      <w:bookmarkStart w:id="461" w:name="_Toc70325146"/>
      <w:bookmarkStart w:id="462" w:name="_Toc81226718"/>
      <w:bookmarkStart w:id="463" w:name="_Toc93869011"/>
      <w:bookmarkStart w:id="464" w:name="_Toc120052638"/>
      <w:r w:rsidRPr="00127E7B">
        <w:t>6.1.7.2</w:t>
      </w:r>
      <w:r w:rsidRPr="00127E7B">
        <w:tab/>
        <w:t>Protocol Errors</w:t>
      </w:r>
      <w:bookmarkEnd w:id="460"/>
      <w:bookmarkEnd w:id="461"/>
      <w:bookmarkEnd w:id="462"/>
      <w:bookmarkEnd w:id="463"/>
      <w:bookmarkEnd w:id="464"/>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65" w:name="_Toc35971446"/>
      <w:bookmarkStart w:id="466" w:name="_Toc70325147"/>
      <w:bookmarkStart w:id="467" w:name="_Toc81226719"/>
      <w:bookmarkStart w:id="468" w:name="_Toc93869012"/>
      <w:bookmarkStart w:id="469" w:name="_Toc120052639"/>
      <w:r w:rsidRPr="00127E7B">
        <w:t>6.1.7.3</w:t>
      </w:r>
      <w:r w:rsidRPr="00127E7B">
        <w:tab/>
        <w:t>Application Errors</w:t>
      </w:r>
      <w:bookmarkEnd w:id="465"/>
      <w:bookmarkEnd w:id="466"/>
      <w:bookmarkEnd w:id="467"/>
      <w:bookmarkEnd w:id="468"/>
      <w:bookmarkEnd w:id="469"/>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28E6B42E" w14:textId="77777777" w:rsidR="008A6D4A" w:rsidRPr="00127E7B" w:rsidRDefault="008A6D4A" w:rsidP="001773FF">
      <w:pPr>
        <w:pStyle w:val="Heading3"/>
      </w:pPr>
      <w:bookmarkStart w:id="480" w:name="_Toc70325148"/>
      <w:bookmarkStart w:id="481" w:name="_Toc81226720"/>
      <w:bookmarkStart w:id="482" w:name="_Toc93869013"/>
      <w:bookmarkStart w:id="483" w:name="_Toc120052640"/>
      <w:r w:rsidRPr="00127E7B">
        <w:t>6.1.8</w:t>
      </w:r>
      <w:r w:rsidRPr="00127E7B">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484" w:name="_Toc532994477"/>
      <w:bookmarkStart w:id="485" w:name="_Toc35971448"/>
      <w:bookmarkStart w:id="486" w:name="_Toc70325149"/>
      <w:bookmarkStart w:id="487" w:name="_Toc81226721"/>
      <w:bookmarkStart w:id="488" w:name="_Toc93869014"/>
      <w:bookmarkStart w:id="489" w:name="_Toc120052641"/>
      <w:bookmarkStart w:id="490" w:name="_Toc510696649"/>
      <w:r w:rsidRPr="00127E7B">
        <w:t>6.1.9</w:t>
      </w:r>
      <w:r w:rsidRPr="00127E7B">
        <w:tab/>
        <w:t>Security</w:t>
      </w:r>
      <w:bookmarkEnd w:id="484"/>
      <w:bookmarkEnd w:id="485"/>
      <w:bookmarkEnd w:id="486"/>
      <w:bookmarkEnd w:id="487"/>
      <w:bookmarkEnd w:id="488"/>
      <w:bookmarkEnd w:id="48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491" w:name="_Toc70928041"/>
      <w:bookmarkStart w:id="492" w:name="_Toc81226722"/>
      <w:bookmarkStart w:id="493" w:name="_Toc93869015"/>
      <w:bookmarkStart w:id="494" w:name="_Toc120052642"/>
      <w:r w:rsidRPr="00127E7B">
        <w:lastRenderedPageBreak/>
        <w:t>6.</w:t>
      </w:r>
      <w:r w:rsidR="004A575E" w:rsidRPr="00127E7B">
        <w:t>2</w:t>
      </w:r>
      <w:r w:rsidRPr="00127E7B">
        <w:tab/>
        <w:t>Nnsacf_SliceEventExposure Service API</w:t>
      </w:r>
      <w:bookmarkEnd w:id="491"/>
      <w:bookmarkEnd w:id="492"/>
      <w:bookmarkEnd w:id="493"/>
      <w:bookmarkEnd w:id="494"/>
    </w:p>
    <w:p w14:paraId="094BD2A4" w14:textId="49F73640" w:rsidR="003F1FCA" w:rsidRPr="00127E7B" w:rsidRDefault="003F1FCA" w:rsidP="001773FF">
      <w:pPr>
        <w:pStyle w:val="Heading3"/>
      </w:pPr>
      <w:bookmarkStart w:id="495" w:name="_Toc70928042"/>
      <w:bookmarkStart w:id="496" w:name="_Toc81226723"/>
      <w:bookmarkStart w:id="497" w:name="_Toc93869016"/>
      <w:bookmarkStart w:id="498" w:name="_Toc120052643"/>
      <w:r w:rsidRPr="00127E7B">
        <w:t>6.</w:t>
      </w:r>
      <w:r w:rsidR="004A575E" w:rsidRPr="00127E7B">
        <w:t>2</w:t>
      </w:r>
      <w:r w:rsidRPr="00127E7B">
        <w:t>.1</w:t>
      </w:r>
      <w:r w:rsidRPr="00127E7B">
        <w:tab/>
        <w:t>Introduction</w:t>
      </w:r>
      <w:bookmarkEnd w:id="495"/>
      <w:bookmarkEnd w:id="496"/>
      <w:bookmarkEnd w:id="497"/>
      <w:bookmarkEnd w:id="498"/>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499" w:name="_Toc70928043"/>
      <w:bookmarkStart w:id="500" w:name="_Toc81226724"/>
      <w:bookmarkStart w:id="501" w:name="_Toc93869017"/>
      <w:bookmarkStart w:id="502" w:name="_Toc120052644"/>
      <w:r w:rsidRPr="00127E7B">
        <w:t>6.</w:t>
      </w:r>
      <w:r w:rsidR="004A575E" w:rsidRPr="00127E7B">
        <w:t>2</w:t>
      </w:r>
      <w:r w:rsidRPr="00127E7B">
        <w:t>.2</w:t>
      </w:r>
      <w:r w:rsidRPr="00127E7B">
        <w:tab/>
        <w:t>Usage of HTTP</w:t>
      </w:r>
      <w:bookmarkEnd w:id="499"/>
      <w:bookmarkEnd w:id="500"/>
      <w:bookmarkEnd w:id="501"/>
      <w:bookmarkEnd w:id="502"/>
    </w:p>
    <w:p w14:paraId="6EF51046" w14:textId="258D6732" w:rsidR="003F1FCA" w:rsidRPr="00127E7B" w:rsidRDefault="003F1FCA" w:rsidP="001773FF">
      <w:pPr>
        <w:pStyle w:val="Heading4"/>
      </w:pPr>
      <w:bookmarkStart w:id="503" w:name="_Toc70928044"/>
      <w:bookmarkStart w:id="504" w:name="_Toc81226725"/>
      <w:bookmarkStart w:id="505" w:name="_Toc93869018"/>
      <w:bookmarkStart w:id="506" w:name="_Toc120052645"/>
      <w:r w:rsidRPr="00127E7B">
        <w:t>6.</w:t>
      </w:r>
      <w:r w:rsidR="004A575E" w:rsidRPr="00127E7B">
        <w:t>2</w:t>
      </w:r>
      <w:r w:rsidRPr="00127E7B">
        <w:t>.2.1</w:t>
      </w:r>
      <w:r w:rsidRPr="00127E7B">
        <w:tab/>
        <w:t>General</w:t>
      </w:r>
      <w:bookmarkEnd w:id="503"/>
      <w:bookmarkEnd w:id="504"/>
      <w:bookmarkEnd w:id="505"/>
      <w:bookmarkEnd w:id="506"/>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07" w:name="_Toc70928045"/>
      <w:bookmarkStart w:id="508" w:name="_Toc81226726"/>
      <w:bookmarkStart w:id="509" w:name="_Toc93869019"/>
      <w:bookmarkStart w:id="510" w:name="_Toc120052646"/>
      <w:r w:rsidRPr="00127E7B">
        <w:t>6.</w:t>
      </w:r>
      <w:r w:rsidR="00E36E13" w:rsidRPr="00127E7B">
        <w:t>2</w:t>
      </w:r>
      <w:r w:rsidRPr="00127E7B">
        <w:t>.2.2</w:t>
      </w:r>
      <w:r w:rsidRPr="00127E7B">
        <w:tab/>
        <w:t>HTTP standard headers</w:t>
      </w:r>
      <w:bookmarkEnd w:id="507"/>
      <w:bookmarkEnd w:id="508"/>
      <w:bookmarkEnd w:id="509"/>
      <w:bookmarkEnd w:id="510"/>
    </w:p>
    <w:p w14:paraId="748B77C2" w14:textId="2D3655B4" w:rsidR="003F1FCA" w:rsidRPr="00127E7B" w:rsidRDefault="003F1FCA" w:rsidP="001773FF">
      <w:pPr>
        <w:pStyle w:val="Heading5"/>
        <w:rPr>
          <w:lang w:eastAsia="zh-CN"/>
        </w:rPr>
      </w:pPr>
      <w:bookmarkStart w:id="511" w:name="_Toc70928046"/>
      <w:bookmarkStart w:id="512" w:name="_Toc81226727"/>
      <w:bookmarkStart w:id="513" w:name="_Toc93869020"/>
      <w:bookmarkStart w:id="514" w:name="_Toc120052647"/>
      <w:r w:rsidRPr="00127E7B">
        <w:t>6.</w:t>
      </w:r>
      <w:r w:rsidR="00E36E13" w:rsidRPr="00127E7B">
        <w:t>2</w:t>
      </w:r>
      <w:r w:rsidRPr="00127E7B">
        <w:t>.2.2.1</w:t>
      </w:r>
      <w:r w:rsidRPr="00127E7B">
        <w:rPr>
          <w:rFonts w:hint="eastAsia"/>
          <w:lang w:eastAsia="zh-CN"/>
        </w:rPr>
        <w:tab/>
      </w:r>
      <w:r w:rsidRPr="00127E7B">
        <w:rPr>
          <w:lang w:eastAsia="zh-CN"/>
        </w:rPr>
        <w:t>General</w:t>
      </w:r>
      <w:bookmarkEnd w:id="511"/>
      <w:bookmarkEnd w:id="512"/>
      <w:bookmarkEnd w:id="513"/>
      <w:bookmarkEnd w:id="514"/>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15" w:name="_Toc70928047"/>
      <w:bookmarkStart w:id="516" w:name="_Toc81226728"/>
      <w:bookmarkStart w:id="517" w:name="_Toc93869021"/>
      <w:bookmarkStart w:id="518" w:name="_Toc120052648"/>
      <w:r w:rsidRPr="00127E7B">
        <w:t>6.</w:t>
      </w:r>
      <w:r w:rsidR="00E36E13" w:rsidRPr="00127E7B">
        <w:t>2</w:t>
      </w:r>
      <w:r w:rsidRPr="00127E7B">
        <w:t>.2.2.2</w:t>
      </w:r>
      <w:r w:rsidRPr="00127E7B">
        <w:tab/>
        <w:t>Content type</w:t>
      </w:r>
      <w:bookmarkEnd w:id="515"/>
      <w:bookmarkEnd w:id="516"/>
      <w:bookmarkEnd w:id="517"/>
      <w:bookmarkEnd w:id="518"/>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19" w:name="_Toc70928048"/>
      <w:bookmarkStart w:id="520" w:name="_Toc81226729"/>
      <w:bookmarkStart w:id="521" w:name="_Toc93869022"/>
      <w:bookmarkStart w:id="522" w:name="_Toc120052649"/>
      <w:r w:rsidRPr="00127E7B">
        <w:t>6.</w:t>
      </w:r>
      <w:r w:rsidR="00E36E13" w:rsidRPr="00127E7B">
        <w:t>2</w:t>
      </w:r>
      <w:r w:rsidRPr="00127E7B">
        <w:t>.2.3</w:t>
      </w:r>
      <w:r w:rsidRPr="00127E7B">
        <w:tab/>
        <w:t>HTTP custom headers</w:t>
      </w:r>
      <w:bookmarkEnd w:id="519"/>
      <w:bookmarkEnd w:id="520"/>
      <w:bookmarkEnd w:id="521"/>
      <w:bookmarkEnd w:id="522"/>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23" w:name="_Toc70928049"/>
      <w:bookmarkStart w:id="524" w:name="_Toc81226730"/>
      <w:bookmarkStart w:id="525" w:name="_Toc93869023"/>
      <w:bookmarkStart w:id="526" w:name="_Toc120052650"/>
      <w:r w:rsidRPr="00127E7B">
        <w:lastRenderedPageBreak/>
        <w:t>6.</w:t>
      </w:r>
      <w:r w:rsidR="00E36E13" w:rsidRPr="00127E7B">
        <w:t>2</w:t>
      </w:r>
      <w:r w:rsidRPr="00127E7B">
        <w:t>.3</w:t>
      </w:r>
      <w:r w:rsidRPr="00127E7B">
        <w:tab/>
        <w:t>Resources</w:t>
      </w:r>
      <w:bookmarkEnd w:id="523"/>
      <w:bookmarkEnd w:id="524"/>
      <w:bookmarkEnd w:id="525"/>
      <w:bookmarkEnd w:id="526"/>
    </w:p>
    <w:p w14:paraId="2BEF0B16" w14:textId="738F13E7" w:rsidR="003F1FCA" w:rsidRPr="00127E7B" w:rsidRDefault="003F1FCA" w:rsidP="001773FF">
      <w:pPr>
        <w:pStyle w:val="Heading4"/>
      </w:pPr>
      <w:bookmarkStart w:id="527" w:name="_Toc70928050"/>
      <w:bookmarkStart w:id="528" w:name="_Toc81226731"/>
      <w:bookmarkStart w:id="529" w:name="_Toc93869024"/>
      <w:bookmarkStart w:id="530" w:name="_Toc120052651"/>
      <w:r w:rsidRPr="00127E7B">
        <w:t>6.</w:t>
      </w:r>
      <w:r w:rsidR="00E36E13" w:rsidRPr="00127E7B">
        <w:t>2</w:t>
      </w:r>
      <w:r w:rsidRPr="00127E7B">
        <w:t>.3.1</w:t>
      </w:r>
      <w:r w:rsidRPr="00127E7B">
        <w:tab/>
        <w:t>Overview</w:t>
      </w:r>
      <w:bookmarkEnd w:id="527"/>
      <w:bookmarkEnd w:id="528"/>
      <w:bookmarkEnd w:id="529"/>
      <w:bookmarkEnd w:id="530"/>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pt;height:108pt" o:ole="">
            <v:imagedata r:id="rId33" o:title=""/>
          </v:shape>
          <o:OLEObject Type="Embed" ProgID="Visio.Drawing.15" ShapeID="_x0000_i1037" DrawAspect="Content" ObjectID="_1732702712" r:id="rId34"/>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31" w:name="_Toc25156459"/>
      <w:bookmarkStart w:id="532" w:name="_Toc34124763"/>
      <w:bookmarkStart w:id="533" w:name="_Toc43207889"/>
      <w:bookmarkStart w:id="534" w:name="_Toc49857362"/>
      <w:bookmarkStart w:id="535" w:name="_Toc56677203"/>
      <w:bookmarkStart w:id="536" w:name="_Toc56691726"/>
      <w:bookmarkStart w:id="537" w:name="_Toc56698990"/>
      <w:bookmarkStart w:id="538" w:name="_Toc67680959"/>
      <w:bookmarkStart w:id="539" w:name="_Toc120052652"/>
      <w:r w:rsidRPr="00127E7B">
        <w:t>6.</w:t>
      </w:r>
      <w:r w:rsidR="00E36E13" w:rsidRPr="00127E7B">
        <w:t>2</w:t>
      </w:r>
      <w:r w:rsidRPr="00127E7B">
        <w:t>.3.2</w:t>
      </w:r>
      <w:r w:rsidRPr="00127E7B">
        <w:tab/>
        <w:t>Resource: Subscriptions collection</w:t>
      </w:r>
      <w:bookmarkEnd w:id="531"/>
      <w:bookmarkEnd w:id="532"/>
      <w:bookmarkEnd w:id="533"/>
      <w:bookmarkEnd w:id="534"/>
      <w:bookmarkEnd w:id="535"/>
      <w:bookmarkEnd w:id="536"/>
      <w:bookmarkEnd w:id="537"/>
      <w:bookmarkEnd w:id="538"/>
      <w:bookmarkEnd w:id="539"/>
    </w:p>
    <w:p w14:paraId="1FA5293E" w14:textId="02F54BA3" w:rsidR="003F1FCA" w:rsidRPr="00127E7B" w:rsidRDefault="003F1FCA" w:rsidP="001773FF">
      <w:pPr>
        <w:pStyle w:val="Heading5"/>
      </w:pPr>
      <w:bookmarkStart w:id="540" w:name="_Toc25156460"/>
      <w:bookmarkStart w:id="541" w:name="_Toc34124764"/>
      <w:bookmarkStart w:id="542" w:name="_Toc43207890"/>
      <w:bookmarkStart w:id="543" w:name="_Toc49857363"/>
      <w:bookmarkStart w:id="544" w:name="_Toc56677204"/>
      <w:bookmarkStart w:id="545" w:name="_Toc56691727"/>
      <w:bookmarkStart w:id="546" w:name="_Toc56698991"/>
      <w:bookmarkStart w:id="547" w:name="_Toc67680960"/>
      <w:bookmarkStart w:id="548" w:name="_Toc120052653"/>
      <w:r w:rsidRPr="00127E7B">
        <w:t>6.</w:t>
      </w:r>
      <w:r w:rsidR="00E36E13" w:rsidRPr="00127E7B">
        <w:t>2</w:t>
      </w:r>
      <w:r w:rsidRPr="00127E7B">
        <w:t>.3.2.1</w:t>
      </w:r>
      <w:r w:rsidRPr="00127E7B">
        <w:tab/>
        <w:t>Description</w:t>
      </w:r>
      <w:bookmarkEnd w:id="540"/>
      <w:bookmarkEnd w:id="541"/>
      <w:bookmarkEnd w:id="542"/>
      <w:bookmarkEnd w:id="543"/>
      <w:bookmarkEnd w:id="544"/>
      <w:bookmarkEnd w:id="545"/>
      <w:bookmarkEnd w:id="546"/>
      <w:bookmarkEnd w:id="547"/>
      <w:bookmarkEnd w:id="548"/>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49" w:name="_Toc25156461"/>
      <w:bookmarkStart w:id="550" w:name="_Toc34124765"/>
      <w:bookmarkStart w:id="551" w:name="_Toc43207891"/>
      <w:bookmarkStart w:id="552" w:name="_Toc49857364"/>
      <w:bookmarkStart w:id="553" w:name="_Toc56677205"/>
      <w:bookmarkStart w:id="554" w:name="_Toc56691728"/>
      <w:bookmarkStart w:id="555" w:name="_Toc56698992"/>
      <w:bookmarkStart w:id="556" w:name="_Toc67680961"/>
      <w:bookmarkStart w:id="557" w:name="_Toc120052654"/>
      <w:r w:rsidRPr="00127E7B">
        <w:t>6.</w:t>
      </w:r>
      <w:r w:rsidR="00E36E13" w:rsidRPr="00127E7B">
        <w:t>2</w:t>
      </w:r>
      <w:r w:rsidRPr="00127E7B">
        <w:t>.3.2.2</w:t>
      </w:r>
      <w:r w:rsidRPr="00127E7B">
        <w:tab/>
        <w:t>Resource Definition</w:t>
      </w:r>
      <w:bookmarkEnd w:id="549"/>
      <w:bookmarkEnd w:id="550"/>
      <w:bookmarkEnd w:id="551"/>
      <w:bookmarkEnd w:id="552"/>
      <w:bookmarkEnd w:id="553"/>
      <w:bookmarkEnd w:id="554"/>
      <w:bookmarkEnd w:id="555"/>
      <w:bookmarkEnd w:id="556"/>
      <w:bookmarkEnd w:id="557"/>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58" w:name="_Toc70928054"/>
    </w:p>
    <w:p w14:paraId="32169BD0" w14:textId="2E1F13D9" w:rsidR="003F1FCA" w:rsidRPr="00127E7B" w:rsidRDefault="003F1FCA" w:rsidP="001773FF">
      <w:pPr>
        <w:pStyle w:val="Heading5"/>
      </w:pPr>
      <w:bookmarkStart w:id="559" w:name="_Toc81226732"/>
      <w:bookmarkStart w:id="560" w:name="_Toc93869025"/>
      <w:bookmarkStart w:id="561" w:name="_Toc120052655"/>
      <w:r w:rsidRPr="00127E7B">
        <w:lastRenderedPageBreak/>
        <w:t>6.</w:t>
      </w:r>
      <w:r w:rsidR="00E36E13" w:rsidRPr="00127E7B">
        <w:t>2</w:t>
      </w:r>
      <w:r w:rsidRPr="00127E7B">
        <w:t>.3.2.3</w:t>
      </w:r>
      <w:r w:rsidRPr="00127E7B">
        <w:tab/>
        <w:t>Resource Standard Methods</w:t>
      </w:r>
      <w:bookmarkEnd w:id="558"/>
      <w:bookmarkEnd w:id="559"/>
      <w:bookmarkEnd w:id="560"/>
      <w:bookmarkEnd w:id="561"/>
    </w:p>
    <w:p w14:paraId="28645813" w14:textId="79493FAC" w:rsidR="003F1FCA" w:rsidRPr="00127E7B" w:rsidRDefault="003F1FCA" w:rsidP="001773FF">
      <w:pPr>
        <w:pStyle w:val="H6"/>
      </w:pPr>
      <w:bookmarkStart w:id="562" w:name="_Toc25156463"/>
      <w:bookmarkStart w:id="563" w:name="_Toc34124767"/>
      <w:bookmarkStart w:id="564" w:name="_Toc43207893"/>
      <w:bookmarkStart w:id="565" w:name="_Toc49857366"/>
      <w:bookmarkStart w:id="566" w:name="_Toc56677207"/>
      <w:bookmarkStart w:id="567" w:name="_Toc56691730"/>
      <w:bookmarkStart w:id="568" w:name="_Toc56698994"/>
      <w:bookmarkStart w:id="569" w:name="_Toc67680963"/>
      <w:bookmarkStart w:id="570" w:name="_Toc70928055"/>
      <w:r w:rsidRPr="00127E7B">
        <w:t>6.</w:t>
      </w:r>
      <w:r w:rsidR="00E36E13" w:rsidRPr="00127E7B">
        <w:t>2</w:t>
      </w:r>
      <w:r w:rsidRPr="00127E7B">
        <w:t>.3.2.3.1</w:t>
      </w:r>
      <w:r w:rsidRPr="00127E7B">
        <w:tab/>
        <w:t>POST</w:t>
      </w:r>
      <w:bookmarkEnd w:id="562"/>
      <w:bookmarkEnd w:id="563"/>
      <w:bookmarkEnd w:id="564"/>
      <w:bookmarkEnd w:id="565"/>
      <w:bookmarkEnd w:id="566"/>
      <w:bookmarkEnd w:id="567"/>
      <w:bookmarkEnd w:id="568"/>
      <w:bookmarkEnd w:id="569"/>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71" w:name="_Toc25156464"/>
      <w:bookmarkStart w:id="572" w:name="_Toc34124768"/>
      <w:bookmarkStart w:id="573" w:name="_Toc43207894"/>
      <w:bookmarkStart w:id="574" w:name="_Toc49857367"/>
      <w:bookmarkStart w:id="575" w:name="_Toc56677208"/>
      <w:bookmarkStart w:id="576" w:name="_Toc56691731"/>
      <w:bookmarkStart w:id="577" w:name="_Toc56698995"/>
      <w:bookmarkStart w:id="578" w:name="_Toc67680964"/>
      <w:bookmarkStart w:id="579" w:name="_Toc120052656"/>
      <w:r w:rsidRPr="00127E7B">
        <w:t>6.</w:t>
      </w:r>
      <w:r w:rsidR="00E36E13" w:rsidRPr="00127E7B">
        <w:t>2</w:t>
      </w:r>
      <w:r w:rsidRPr="00127E7B">
        <w:t>.3.2.4</w:t>
      </w:r>
      <w:r w:rsidRPr="00127E7B">
        <w:tab/>
        <w:t>Resource Custom Operations</w:t>
      </w:r>
      <w:bookmarkEnd w:id="571"/>
      <w:bookmarkEnd w:id="572"/>
      <w:bookmarkEnd w:id="573"/>
      <w:bookmarkEnd w:id="574"/>
      <w:bookmarkEnd w:id="575"/>
      <w:bookmarkEnd w:id="576"/>
      <w:bookmarkEnd w:id="577"/>
      <w:bookmarkEnd w:id="578"/>
      <w:bookmarkEnd w:id="579"/>
    </w:p>
    <w:p w14:paraId="2DBAD92E" w14:textId="77777777" w:rsidR="003F1FCA" w:rsidRPr="00127E7B" w:rsidRDefault="003F1FCA" w:rsidP="003F1FCA">
      <w:bookmarkStart w:id="580" w:name="_Toc25156465"/>
      <w:bookmarkStart w:id="581" w:name="_Toc34124769"/>
      <w:bookmarkStart w:id="582" w:name="_Toc43207895"/>
      <w:bookmarkStart w:id="583" w:name="_Toc49857368"/>
      <w:bookmarkStart w:id="584" w:name="_Toc56677209"/>
      <w:bookmarkStart w:id="585" w:name="_Toc56691732"/>
      <w:bookmarkStart w:id="586" w:name="_Toc56698996"/>
      <w:bookmarkStart w:id="587"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588" w:name="_Toc120052657"/>
      <w:r w:rsidRPr="00127E7B">
        <w:t>6.</w:t>
      </w:r>
      <w:r w:rsidR="00E36E13" w:rsidRPr="00127E7B">
        <w:t>2</w:t>
      </w:r>
      <w:r w:rsidRPr="00127E7B">
        <w:t>.3.3</w:t>
      </w:r>
      <w:r w:rsidRPr="00127E7B">
        <w:tab/>
        <w:t>Resource: Individual subscription</w:t>
      </w:r>
      <w:bookmarkEnd w:id="580"/>
      <w:bookmarkEnd w:id="581"/>
      <w:bookmarkEnd w:id="582"/>
      <w:bookmarkEnd w:id="583"/>
      <w:bookmarkEnd w:id="584"/>
      <w:bookmarkEnd w:id="585"/>
      <w:bookmarkEnd w:id="586"/>
      <w:bookmarkEnd w:id="587"/>
      <w:bookmarkEnd w:id="588"/>
    </w:p>
    <w:p w14:paraId="2062BA49" w14:textId="6D5DC659" w:rsidR="003F1FCA" w:rsidRPr="00127E7B" w:rsidRDefault="003F1FCA" w:rsidP="001773FF">
      <w:pPr>
        <w:pStyle w:val="Heading5"/>
      </w:pPr>
      <w:bookmarkStart w:id="589" w:name="_Toc25156466"/>
      <w:bookmarkStart w:id="590" w:name="_Toc34124770"/>
      <w:bookmarkStart w:id="591" w:name="_Toc43207896"/>
      <w:bookmarkStart w:id="592" w:name="_Toc49857369"/>
      <w:bookmarkStart w:id="593" w:name="_Toc56677210"/>
      <w:bookmarkStart w:id="594" w:name="_Toc56691733"/>
      <w:bookmarkStart w:id="595" w:name="_Toc56698997"/>
      <w:bookmarkStart w:id="596" w:name="_Toc67680966"/>
      <w:bookmarkStart w:id="597" w:name="_Toc120052658"/>
      <w:r w:rsidRPr="00127E7B">
        <w:t>6.</w:t>
      </w:r>
      <w:r w:rsidR="00E36E13" w:rsidRPr="00127E7B">
        <w:t>2</w:t>
      </w:r>
      <w:r w:rsidRPr="00127E7B">
        <w:t>.3.3.1</w:t>
      </w:r>
      <w:r w:rsidRPr="00127E7B">
        <w:tab/>
        <w:t>Description</w:t>
      </w:r>
      <w:bookmarkEnd w:id="589"/>
      <w:bookmarkEnd w:id="590"/>
      <w:bookmarkEnd w:id="591"/>
      <w:bookmarkEnd w:id="592"/>
      <w:bookmarkEnd w:id="593"/>
      <w:bookmarkEnd w:id="594"/>
      <w:bookmarkEnd w:id="595"/>
      <w:bookmarkEnd w:id="596"/>
      <w:bookmarkEnd w:id="597"/>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598" w:name="_Toc25156467"/>
      <w:bookmarkStart w:id="599" w:name="_Toc34124771"/>
      <w:bookmarkStart w:id="600" w:name="_Toc43207897"/>
      <w:bookmarkStart w:id="601" w:name="_Toc49857370"/>
      <w:bookmarkStart w:id="602" w:name="_Toc56677211"/>
      <w:bookmarkStart w:id="603" w:name="_Toc56691734"/>
      <w:bookmarkStart w:id="604" w:name="_Toc56698998"/>
      <w:bookmarkStart w:id="605" w:name="_Toc67680967"/>
      <w:bookmarkStart w:id="606" w:name="_Toc120052659"/>
      <w:r w:rsidRPr="00127E7B">
        <w:t>6.</w:t>
      </w:r>
      <w:r w:rsidR="00E36E13" w:rsidRPr="00127E7B">
        <w:t>2</w:t>
      </w:r>
      <w:r w:rsidRPr="00127E7B">
        <w:t>.3.3.2</w:t>
      </w:r>
      <w:r w:rsidRPr="00127E7B">
        <w:tab/>
        <w:t>Resource Definition</w:t>
      </w:r>
      <w:bookmarkEnd w:id="598"/>
      <w:bookmarkEnd w:id="599"/>
      <w:bookmarkEnd w:id="600"/>
      <w:bookmarkEnd w:id="601"/>
      <w:bookmarkEnd w:id="602"/>
      <w:bookmarkEnd w:id="603"/>
      <w:bookmarkEnd w:id="604"/>
      <w:bookmarkEnd w:id="605"/>
      <w:bookmarkEnd w:id="606"/>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07" w:name="_Toc25156468"/>
      <w:bookmarkStart w:id="608" w:name="_Toc34124772"/>
      <w:bookmarkStart w:id="609" w:name="_Toc43207898"/>
      <w:bookmarkStart w:id="610" w:name="_Toc49857371"/>
      <w:bookmarkStart w:id="611" w:name="_Toc56677212"/>
      <w:bookmarkStart w:id="612" w:name="_Toc56691735"/>
      <w:bookmarkStart w:id="613" w:name="_Toc56698999"/>
      <w:bookmarkStart w:id="614" w:name="_Toc67680968"/>
    </w:p>
    <w:p w14:paraId="6658539F" w14:textId="2E77A7FC" w:rsidR="003F1FCA" w:rsidRPr="00127E7B" w:rsidRDefault="003F1FCA" w:rsidP="001773FF">
      <w:pPr>
        <w:pStyle w:val="Heading5"/>
      </w:pPr>
      <w:bookmarkStart w:id="615" w:name="_Toc120052660"/>
      <w:r w:rsidRPr="00127E7B">
        <w:t>6.</w:t>
      </w:r>
      <w:r w:rsidR="00E36E13" w:rsidRPr="00127E7B">
        <w:t>2</w:t>
      </w:r>
      <w:r w:rsidRPr="00127E7B">
        <w:t>.3.3.3</w:t>
      </w:r>
      <w:r w:rsidRPr="00127E7B">
        <w:tab/>
        <w:t>Resource Standard Methods</w:t>
      </w:r>
      <w:bookmarkEnd w:id="607"/>
      <w:bookmarkEnd w:id="608"/>
      <w:bookmarkEnd w:id="609"/>
      <w:bookmarkEnd w:id="610"/>
      <w:bookmarkEnd w:id="611"/>
      <w:bookmarkEnd w:id="612"/>
      <w:bookmarkEnd w:id="613"/>
      <w:bookmarkEnd w:id="614"/>
      <w:bookmarkEnd w:id="615"/>
    </w:p>
    <w:p w14:paraId="658CDECA" w14:textId="4D56EF23" w:rsidR="003F1FCA" w:rsidRPr="00127E7B" w:rsidRDefault="003F1FCA" w:rsidP="001773FF">
      <w:pPr>
        <w:pStyle w:val="H6"/>
      </w:pPr>
      <w:bookmarkStart w:id="616" w:name="_Toc25156469"/>
      <w:bookmarkStart w:id="617" w:name="_Toc34124773"/>
      <w:bookmarkStart w:id="618" w:name="_Toc43207899"/>
      <w:bookmarkStart w:id="619" w:name="_Toc49857372"/>
      <w:bookmarkStart w:id="620" w:name="_Toc56677213"/>
      <w:bookmarkStart w:id="621" w:name="_Toc56691736"/>
      <w:bookmarkStart w:id="622" w:name="_Toc56699000"/>
      <w:bookmarkStart w:id="623" w:name="_Toc67680969"/>
      <w:r w:rsidRPr="00127E7B">
        <w:t>6.</w:t>
      </w:r>
      <w:r w:rsidR="00E36E13" w:rsidRPr="00127E7B">
        <w:t>2</w:t>
      </w:r>
      <w:r w:rsidRPr="00127E7B">
        <w:t>.3.3.3.1</w:t>
      </w:r>
      <w:r w:rsidRPr="00127E7B">
        <w:tab/>
        <w:t>PATCH</w:t>
      </w:r>
      <w:bookmarkEnd w:id="616"/>
      <w:bookmarkEnd w:id="617"/>
      <w:bookmarkEnd w:id="618"/>
      <w:bookmarkEnd w:id="619"/>
      <w:bookmarkEnd w:id="620"/>
      <w:bookmarkEnd w:id="621"/>
      <w:bookmarkEnd w:id="622"/>
      <w:bookmarkEnd w:id="623"/>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lastRenderedPageBreak/>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24" w:name="_Toc25156470"/>
      <w:bookmarkStart w:id="625" w:name="_Toc34124774"/>
      <w:bookmarkStart w:id="626" w:name="_Toc43207900"/>
      <w:bookmarkStart w:id="627" w:name="_Toc49857373"/>
      <w:bookmarkStart w:id="628" w:name="_Toc56677214"/>
      <w:bookmarkStart w:id="629" w:name="_Toc56691737"/>
      <w:bookmarkStart w:id="630" w:name="_Toc56699001"/>
      <w:bookmarkStart w:id="631" w:name="_Toc67680970"/>
      <w:r w:rsidRPr="00127E7B">
        <w:t>6.</w:t>
      </w:r>
      <w:r w:rsidR="00E36E13" w:rsidRPr="00127E7B">
        <w:t>2</w:t>
      </w:r>
      <w:r w:rsidRPr="00127E7B">
        <w:t>.3.3.3.3</w:t>
      </w:r>
      <w:r w:rsidRPr="00127E7B">
        <w:tab/>
        <w:t>DELETE</w:t>
      </w:r>
      <w:bookmarkEnd w:id="624"/>
      <w:bookmarkEnd w:id="625"/>
      <w:bookmarkEnd w:id="626"/>
      <w:bookmarkEnd w:id="627"/>
      <w:bookmarkEnd w:id="628"/>
      <w:bookmarkEnd w:id="629"/>
      <w:bookmarkEnd w:id="630"/>
      <w:bookmarkEnd w:id="631"/>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32" w:name="_Toc25156471"/>
      <w:bookmarkStart w:id="633" w:name="_Toc34124775"/>
      <w:bookmarkStart w:id="634" w:name="_Toc43207901"/>
      <w:bookmarkStart w:id="635" w:name="_Toc49857374"/>
      <w:bookmarkStart w:id="636" w:name="_Toc56677215"/>
      <w:bookmarkStart w:id="637" w:name="_Toc56691738"/>
      <w:bookmarkStart w:id="638" w:name="_Toc56699002"/>
      <w:bookmarkStart w:id="639" w:name="_Toc67680971"/>
      <w:bookmarkStart w:id="640" w:name="_Toc120052661"/>
      <w:r w:rsidRPr="00127E7B">
        <w:lastRenderedPageBreak/>
        <w:t>6.</w:t>
      </w:r>
      <w:r w:rsidR="00E36E13" w:rsidRPr="00127E7B">
        <w:t>2</w:t>
      </w:r>
      <w:r w:rsidRPr="00127E7B">
        <w:t>.3.3.4</w:t>
      </w:r>
      <w:r w:rsidRPr="00127E7B">
        <w:tab/>
        <w:t>Resource Custom Operations</w:t>
      </w:r>
      <w:bookmarkEnd w:id="632"/>
      <w:bookmarkEnd w:id="633"/>
      <w:bookmarkEnd w:id="634"/>
      <w:bookmarkEnd w:id="635"/>
      <w:bookmarkEnd w:id="636"/>
      <w:bookmarkEnd w:id="637"/>
      <w:bookmarkEnd w:id="638"/>
      <w:bookmarkEnd w:id="639"/>
      <w:bookmarkEnd w:id="640"/>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41" w:name="_Toc70928057"/>
      <w:bookmarkStart w:id="642" w:name="_Toc81226733"/>
      <w:bookmarkStart w:id="643" w:name="_Toc93869026"/>
      <w:bookmarkStart w:id="644" w:name="_Toc120052662"/>
      <w:bookmarkEnd w:id="570"/>
      <w:r w:rsidRPr="00127E7B">
        <w:t>6.</w:t>
      </w:r>
      <w:r w:rsidR="00E36E13" w:rsidRPr="00127E7B">
        <w:t>2</w:t>
      </w:r>
      <w:r w:rsidRPr="00127E7B">
        <w:t>.4</w:t>
      </w:r>
      <w:r w:rsidRPr="00127E7B">
        <w:tab/>
        <w:t>Custom Operations without associated resources</w:t>
      </w:r>
      <w:bookmarkEnd w:id="641"/>
      <w:bookmarkEnd w:id="642"/>
      <w:bookmarkEnd w:id="643"/>
      <w:bookmarkEnd w:id="644"/>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45" w:name="_Toc25156473"/>
      <w:bookmarkStart w:id="646" w:name="_Toc34124777"/>
      <w:bookmarkStart w:id="647" w:name="_Toc43207903"/>
      <w:bookmarkStart w:id="648" w:name="_Toc49857376"/>
      <w:bookmarkStart w:id="649" w:name="_Toc56677217"/>
      <w:bookmarkStart w:id="650" w:name="_Toc56691740"/>
      <w:bookmarkStart w:id="651" w:name="_Toc56699004"/>
      <w:bookmarkStart w:id="652" w:name="_Toc67680973"/>
      <w:bookmarkStart w:id="653" w:name="_Toc120052663"/>
      <w:r w:rsidRPr="001B047D">
        <w:t>6.</w:t>
      </w:r>
      <w:r w:rsidR="00E36E13" w:rsidRPr="001B047D">
        <w:t>2</w:t>
      </w:r>
      <w:r w:rsidRPr="001B047D">
        <w:t>.5</w:t>
      </w:r>
      <w:r w:rsidRPr="001B047D">
        <w:tab/>
        <w:t>Notifications</w:t>
      </w:r>
      <w:bookmarkEnd w:id="645"/>
      <w:bookmarkEnd w:id="646"/>
      <w:bookmarkEnd w:id="647"/>
      <w:bookmarkEnd w:id="648"/>
      <w:bookmarkEnd w:id="649"/>
      <w:bookmarkEnd w:id="650"/>
      <w:bookmarkEnd w:id="651"/>
      <w:bookmarkEnd w:id="652"/>
      <w:bookmarkEnd w:id="653"/>
    </w:p>
    <w:p w14:paraId="3F5E1C21" w14:textId="3A6A2D36" w:rsidR="003F1FCA" w:rsidRPr="00127E7B" w:rsidRDefault="003F1FCA" w:rsidP="001773FF">
      <w:pPr>
        <w:pStyle w:val="Heading4"/>
      </w:pPr>
      <w:bookmarkStart w:id="654" w:name="_Toc25156474"/>
      <w:bookmarkStart w:id="655" w:name="_Toc34124778"/>
      <w:bookmarkStart w:id="656" w:name="_Toc43207904"/>
      <w:bookmarkStart w:id="657" w:name="_Toc49857377"/>
      <w:bookmarkStart w:id="658" w:name="_Toc56677218"/>
      <w:bookmarkStart w:id="659" w:name="_Toc56691741"/>
      <w:bookmarkStart w:id="660" w:name="_Toc56699005"/>
      <w:bookmarkStart w:id="661" w:name="_Toc67680974"/>
      <w:bookmarkStart w:id="662" w:name="_Toc120052664"/>
      <w:r w:rsidRPr="00127E7B">
        <w:t>6.</w:t>
      </w:r>
      <w:r w:rsidR="00E36E13" w:rsidRPr="00127E7B">
        <w:t>2</w:t>
      </w:r>
      <w:r w:rsidRPr="00127E7B">
        <w:t>.5.1</w:t>
      </w:r>
      <w:r w:rsidRPr="00127E7B">
        <w:tab/>
      </w:r>
      <w:bookmarkEnd w:id="654"/>
      <w:bookmarkEnd w:id="655"/>
      <w:bookmarkEnd w:id="656"/>
      <w:bookmarkEnd w:id="657"/>
      <w:bookmarkEnd w:id="658"/>
      <w:bookmarkEnd w:id="659"/>
      <w:bookmarkEnd w:id="660"/>
      <w:bookmarkEnd w:id="661"/>
      <w:r w:rsidRPr="00127E7B">
        <w:t>General</w:t>
      </w:r>
      <w:bookmarkEnd w:id="662"/>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63" w:name="_Toc25156475"/>
      <w:bookmarkStart w:id="664" w:name="_Toc34124779"/>
      <w:bookmarkStart w:id="665" w:name="_Toc43207905"/>
      <w:bookmarkStart w:id="666" w:name="_Toc49857378"/>
      <w:bookmarkStart w:id="667" w:name="_Toc56677219"/>
      <w:bookmarkStart w:id="668" w:name="_Toc56691742"/>
      <w:bookmarkStart w:id="669" w:name="_Toc56699006"/>
      <w:bookmarkStart w:id="670" w:name="_Toc67680975"/>
      <w:bookmarkStart w:id="671" w:name="_Toc120052665"/>
      <w:r w:rsidRPr="00127E7B">
        <w:t>6.</w:t>
      </w:r>
      <w:r w:rsidR="00E36E13" w:rsidRPr="00127E7B">
        <w:t>2</w:t>
      </w:r>
      <w:r w:rsidRPr="00127E7B">
        <w:t>.5.2</w:t>
      </w:r>
      <w:r w:rsidRPr="00127E7B">
        <w:tab/>
        <w:t>NSACF Event Notification</w:t>
      </w:r>
      <w:bookmarkEnd w:id="663"/>
      <w:bookmarkEnd w:id="664"/>
      <w:bookmarkEnd w:id="665"/>
      <w:bookmarkEnd w:id="666"/>
      <w:bookmarkEnd w:id="667"/>
      <w:bookmarkEnd w:id="668"/>
      <w:bookmarkEnd w:id="669"/>
      <w:bookmarkEnd w:id="670"/>
      <w:bookmarkEnd w:id="671"/>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72" w:name="_Toc25156476"/>
      <w:bookmarkStart w:id="673" w:name="_Toc34124780"/>
      <w:bookmarkStart w:id="674" w:name="_Toc43207906"/>
      <w:bookmarkStart w:id="675" w:name="_Toc49857379"/>
      <w:bookmarkStart w:id="676" w:name="_Toc56677220"/>
      <w:bookmarkStart w:id="677" w:name="_Toc56691743"/>
      <w:bookmarkStart w:id="678" w:name="_Toc56699007"/>
      <w:bookmarkStart w:id="679" w:name="_Toc67680976"/>
      <w:bookmarkStart w:id="680" w:name="_Toc120052666"/>
      <w:r w:rsidRPr="00127E7B">
        <w:t>6.</w:t>
      </w:r>
      <w:r w:rsidR="00E36E13" w:rsidRPr="00127E7B">
        <w:t>2</w:t>
      </w:r>
      <w:r w:rsidRPr="00127E7B">
        <w:t>.5.2.1</w:t>
      </w:r>
      <w:r w:rsidRPr="00127E7B">
        <w:tab/>
        <w:t>Notification Definition</w:t>
      </w:r>
      <w:bookmarkEnd w:id="672"/>
      <w:bookmarkEnd w:id="673"/>
      <w:bookmarkEnd w:id="674"/>
      <w:bookmarkEnd w:id="675"/>
      <w:bookmarkEnd w:id="676"/>
      <w:bookmarkEnd w:id="677"/>
      <w:bookmarkEnd w:id="678"/>
      <w:bookmarkEnd w:id="679"/>
      <w:bookmarkEnd w:id="680"/>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81" w:name="_Toc25156477"/>
      <w:bookmarkStart w:id="682" w:name="_Toc34124781"/>
      <w:bookmarkStart w:id="683" w:name="_Toc43207907"/>
      <w:bookmarkStart w:id="684" w:name="_Toc49857380"/>
      <w:bookmarkStart w:id="685" w:name="_Toc56677221"/>
      <w:bookmarkStart w:id="686" w:name="_Toc56691744"/>
      <w:bookmarkStart w:id="687" w:name="_Toc56699008"/>
      <w:bookmarkStart w:id="688" w:name="_Toc67680977"/>
      <w:bookmarkStart w:id="689" w:name="_Toc120052667"/>
      <w:r w:rsidRPr="00127E7B">
        <w:t>6.</w:t>
      </w:r>
      <w:r w:rsidR="00E36E13" w:rsidRPr="00127E7B">
        <w:t>2</w:t>
      </w:r>
      <w:r w:rsidRPr="00127E7B">
        <w:t>.5.2.2</w:t>
      </w:r>
      <w:r w:rsidRPr="00127E7B">
        <w:tab/>
        <w:t>Notification Standard Methods</w:t>
      </w:r>
      <w:bookmarkEnd w:id="681"/>
      <w:bookmarkEnd w:id="682"/>
      <w:bookmarkEnd w:id="683"/>
      <w:bookmarkEnd w:id="684"/>
      <w:bookmarkEnd w:id="685"/>
      <w:bookmarkEnd w:id="686"/>
      <w:bookmarkEnd w:id="687"/>
      <w:bookmarkEnd w:id="688"/>
      <w:bookmarkEnd w:id="689"/>
    </w:p>
    <w:p w14:paraId="28EB4A3A" w14:textId="63CF8807" w:rsidR="003F1FCA" w:rsidRPr="00BB3664" w:rsidRDefault="003F1FCA" w:rsidP="001773FF">
      <w:pPr>
        <w:pStyle w:val="H6"/>
      </w:pPr>
      <w:bookmarkStart w:id="690" w:name="_Toc25156478"/>
      <w:bookmarkStart w:id="691" w:name="_Toc34124782"/>
      <w:bookmarkStart w:id="692" w:name="_Toc43207908"/>
      <w:bookmarkStart w:id="693" w:name="_Toc49857381"/>
      <w:bookmarkStart w:id="694" w:name="_Toc56677222"/>
      <w:bookmarkStart w:id="695" w:name="_Toc56691745"/>
      <w:bookmarkStart w:id="696" w:name="_Toc56699009"/>
      <w:bookmarkStart w:id="697" w:name="_Toc67680978"/>
      <w:r w:rsidRPr="001B047D">
        <w:t>6.</w:t>
      </w:r>
      <w:r w:rsidR="00E36E13" w:rsidRPr="00897EEE">
        <w:t>2</w:t>
      </w:r>
      <w:r w:rsidRPr="00897EEE">
        <w:t>.5.2.2.1</w:t>
      </w:r>
      <w:r w:rsidRPr="00897EEE">
        <w:tab/>
        <w:t>POST</w:t>
      </w:r>
      <w:bookmarkEnd w:id="690"/>
      <w:bookmarkEnd w:id="691"/>
      <w:bookmarkEnd w:id="692"/>
      <w:bookmarkEnd w:id="693"/>
      <w:bookmarkEnd w:id="694"/>
      <w:bookmarkEnd w:id="695"/>
      <w:bookmarkEnd w:id="696"/>
      <w:bookmarkEnd w:id="697"/>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698" w:name="_Toc70928065"/>
      <w:bookmarkStart w:id="699" w:name="_Toc81226734"/>
      <w:bookmarkStart w:id="700" w:name="_Toc93869027"/>
      <w:bookmarkStart w:id="701" w:name="_Toc120052668"/>
      <w:r w:rsidRPr="00127E7B">
        <w:t>6.</w:t>
      </w:r>
      <w:r w:rsidR="00E36E13" w:rsidRPr="00127E7B">
        <w:t>2</w:t>
      </w:r>
      <w:r w:rsidRPr="00127E7B">
        <w:t>.6</w:t>
      </w:r>
      <w:r w:rsidRPr="00127E7B">
        <w:tab/>
        <w:t>Data Model</w:t>
      </w:r>
      <w:bookmarkEnd w:id="698"/>
      <w:bookmarkEnd w:id="699"/>
      <w:bookmarkEnd w:id="700"/>
      <w:bookmarkEnd w:id="701"/>
    </w:p>
    <w:p w14:paraId="7AF58CEE" w14:textId="42420524" w:rsidR="003F1FCA" w:rsidRPr="00127E7B" w:rsidRDefault="003F1FCA" w:rsidP="001773FF">
      <w:pPr>
        <w:pStyle w:val="Heading4"/>
      </w:pPr>
      <w:bookmarkStart w:id="702" w:name="_Toc70928066"/>
      <w:bookmarkStart w:id="703" w:name="_Toc81226735"/>
      <w:bookmarkStart w:id="704" w:name="_Toc93869028"/>
      <w:bookmarkStart w:id="705" w:name="_Toc120052669"/>
      <w:r w:rsidRPr="00127E7B">
        <w:t>6.</w:t>
      </w:r>
      <w:r w:rsidR="00E36E13" w:rsidRPr="00127E7B">
        <w:t>2</w:t>
      </w:r>
      <w:r w:rsidRPr="00127E7B">
        <w:t>.6.1</w:t>
      </w:r>
      <w:r w:rsidRPr="00127E7B">
        <w:tab/>
        <w:t>General</w:t>
      </w:r>
      <w:bookmarkEnd w:id="702"/>
      <w:bookmarkEnd w:id="703"/>
      <w:bookmarkEnd w:id="704"/>
      <w:bookmarkEnd w:id="705"/>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06" w:name="_Toc70928067"/>
      <w:bookmarkStart w:id="707" w:name="_Toc81226736"/>
      <w:bookmarkStart w:id="708" w:name="_Toc93869029"/>
      <w:bookmarkStart w:id="709" w:name="_Toc120052670"/>
      <w:r w:rsidRPr="00127E7B">
        <w:rPr>
          <w:lang w:val="en-US"/>
        </w:rPr>
        <w:t>6.</w:t>
      </w:r>
      <w:r w:rsidR="00E36E13" w:rsidRPr="00127E7B">
        <w:rPr>
          <w:lang w:val="en-US"/>
        </w:rPr>
        <w:t>2</w:t>
      </w:r>
      <w:r w:rsidRPr="00127E7B">
        <w:rPr>
          <w:lang w:val="en-US"/>
        </w:rPr>
        <w:t>.6.2</w:t>
      </w:r>
      <w:r w:rsidRPr="00127E7B">
        <w:rPr>
          <w:lang w:val="en-US"/>
        </w:rPr>
        <w:tab/>
        <w:t>Structured data types</w:t>
      </w:r>
      <w:bookmarkEnd w:id="706"/>
      <w:bookmarkEnd w:id="707"/>
      <w:bookmarkEnd w:id="708"/>
      <w:bookmarkEnd w:id="709"/>
    </w:p>
    <w:p w14:paraId="17BBFF4B" w14:textId="42A7F616" w:rsidR="003F1FCA" w:rsidRPr="00127E7B" w:rsidRDefault="003F1FCA" w:rsidP="001773FF">
      <w:pPr>
        <w:pStyle w:val="Heading5"/>
      </w:pPr>
      <w:bookmarkStart w:id="710" w:name="_Toc70928068"/>
      <w:bookmarkStart w:id="711" w:name="_Toc81226737"/>
      <w:bookmarkStart w:id="712" w:name="_Toc93869030"/>
      <w:bookmarkStart w:id="713" w:name="_Toc120052671"/>
      <w:r w:rsidRPr="00127E7B">
        <w:t>6.</w:t>
      </w:r>
      <w:r w:rsidR="00E36E13" w:rsidRPr="00127E7B">
        <w:t>2</w:t>
      </w:r>
      <w:r w:rsidRPr="00127E7B">
        <w:t>.6.2.1</w:t>
      </w:r>
      <w:r w:rsidRPr="00127E7B">
        <w:tab/>
        <w:t>Introduction</w:t>
      </w:r>
      <w:bookmarkEnd w:id="710"/>
      <w:bookmarkEnd w:id="711"/>
      <w:bookmarkEnd w:id="712"/>
      <w:bookmarkEnd w:id="713"/>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14" w:name="_Toc70928069"/>
      <w:bookmarkStart w:id="715" w:name="_Toc81226738"/>
      <w:bookmarkStart w:id="716" w:name="_Toc93869031"/>
      <w:bookmarkStart w:id="717" w:name="_Toc120052672"/>
      <w:r w:rsidRPr="00127E7B">
        <w:lastRenderedPageBreak/>
        <w:t>6.</w:t>
      </w:r>
      <w:r w:rsidR="00E36E13" w:rsidRPr="00127E7B">
        <w:t>2</w:t>
      </w:r>
      <w:r w:rsidRPr="00127E7B">
        <w:t>.6.2.2</w:t>
      </w:r>
      <w:r w:rsidRPr="00127E7B">
        <w:tab/>
        <w:t xml:space="preserve">Type: </w:t>
      </w:r>
      <w:bookmarkEnd w:id="714"/>
      <w:r w:rsidRPr="00127E7B">
        <w:t>SACEventSubscription</w:t>
      </w:r>
      <w:bookmarkEnd w:id="715"/>
      <w:bookmarkEnd w:id="716"/>
      <w:bookmarkEnd w:id="717"/>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18" w:name="_Toc70928070"/>
      <w:bookmarkStart w:id="719" w:name="_Toc81226739"/>
      <w:bookmarkStart w:id="720" w:name="_Toc93869032"/>
      <w:bookmarkStart w:id="721" w:name="_Toc120052673"/>
      <w:r w:rsidRPr="00127E7B">
        <w:t>6.</w:t>
      </w:r>
      <w:r w:rsidR="00E36E13" w:rsidRPr="00127E7B">
        <w:t>2</w:t>
      </w:r>
      <w:r w:rsidRPr="00127E7B">
        <w:t>.6.2.3</w:t>
      </w:r>
      <w:r w:rsidRPr="00127E7B">
        <w:tab/>
        <w:t xml:space="preserve">Type: </w:t>
      </w:r>
      <w:bookmarkEnd w:id="718"/>
      <w:r w:rsidRPr="00127E7B">
        <w:t>CreatedSACEventSubscription</w:t>
      </w:r>
      <w:bookmarkEnd w:id="719"/>
      <w:bookmarkEnd w:id="720"/>
      <w:bookmarkEnd w:id="721"/>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B34815">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22" w:name="_Toc81226740"/>
      <w:bookmarkStart w:id="723" w:name="_Toc93869033"/>
      <w:bookmarkStart w:id="724" w:name="_Toc120052674"/>
      <w:r w:rsidRPr="00127E7B">
        <w:lastRenderedPageBreak/>
        <w:t>6.</w:t>
      </w:r>
      <w:r w:rsidR="00E36E13" w:rsidRPr="00127E7B">
        <w:t>2</w:t>
      </w:r>
      <w:r w:rsidRPr="00127E7B">
        <w:t>.6.2.4</w:t>
      </w:r>
      <w:r w:rsidRPr="00127E7B">
        <w:tab/>
        <w:t>Type: SACEventReport</w:t>
      </w:r>
      <w:bookmarkEnd w:id="722"/>
      <w:bookmarkEnd w:id="723"/>
      <w:bookmarkEnd w:id="724"/>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25" w:name="_Toc81226741"/>
      <w:bookmarkStart w:id="726" w:name="_Toc93869034"/>
      <w:bookmarkStart w:id="727" w:name="_Toc120052675"/>
      <w:bookmarkStart w:id="728" w:name="_Toc70928072"/>
      <w:r w:rsidRPr="00127E7B">
        <w:t>6.</w:t>
      </w:r>
      <w:r w:rsidR="00E36E13" w:rsidRPr="00127E7B">
        <w:t>2</w:t>
      </w:r>
      <w:r w:rsidRPr="00127E7B">
        <w:t>.6.2.</w:t>
      </w:r>
      <w:r w:rsidRPr="00127E7B">
        <w:rPr>
          <w:rFonts w:hint="eastAsia"/>
          <w:lang w:eastAsia="zh-CN"/>
        </w:rPr>
        <w:t>5</w:t>
      </w:r>
      <w:r w:rsidRPr="00127E7B">
        <w:tab/>
        <w:t>Type: SACEvent</w:t>
      </w:r>
      <w:bookmarkEnd w:id="725"/>
      <w:bookmarkEnd w:id="726"/>
      <w:bookmarkEnd w:id="727"/>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B34815">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29" w:name="_Toc81226742"/>
      <w:bookmarkStart w:id="730" w:name="_Toc93869035"/>
      <w:bookmarkStart w:id="731" w:name="_Toc120052676"/>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9"/>
      <w:bookmarkEnd w:id="730"/>
      <w:bookmarkEnd w:id="731"/>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32" w:name="_Toc25156488"/>
      <w:bookmarkStart w:id="733" w:name="_Toc34124792"/>
      <w:bookmarkStart w:id="734" w:name="_Toc43207918"/>
      <w:bookmarkStart w:id="735" w:name="_Toc49857391"/>
      <w:bookmarkStart w:id="736" w:name="_Toc56677232"/>
      <w:bookmarkStart w:id="737" w:name="_Toc56691755"/>
      <w:bookmarkStart w:id="738" w:name="_Toc56699019"/>
      <w:bookmarkStart w:id="739" w:name="_Toc75850116"/>
      <w:bookmarkStart w:id="740" w:name="_Toc81226743"/>
      <w:bookmarkStart w:id="741" w:name="_Toc93869036"/>
      <w:bookmarkStart w:id="742" w:name="_Toc120052677"/>
      <w:r w:rsidRPr="00127E7B">
        <w:t>6.</w:t>
      </w:r>
      <w:r w:rsidR="00E36E13" w:rsidRPr="00127E7B">
        <w:t>2</w:t>
      </w:r>
      <w:r w:rsidRPr="00127E7B">
        <w:t>.6.2.</w:t>
      </w:r>
      <w:r w:rsidRPr="00127E7B">
        <w:rPr>
          <w:rFonts w:hint="eastAsia"/>
          <w:lang w:eastAsia="zh-CN"/>
        </w:rPr>
        <w:t>7</w:t>
      </w:r>
      <w:r w:rsidRPr="00127E7B">
        <w:tab/>
        <w:t>Type: SACEventState</w:t>
      </w:r>
      <w:bookmarkEnd w:id="732"/>
      <w:bookmarkEnd w:id="733"/>
      <w:bookmarkEnd w:id="734"/>
      <w:bookmarkEnd w:id="735"/>
      <w:bookmarkEnd w:id="736"/>
      <w:bookmarkEnd w:id="737"/>
      <w:bookmarkEnd w:id="738"/>
      <w:bookmarkEnd w:id="739"/>
      <w:bookmarkEnd w:id="740"/>
      <w:bookmarkEnd w:id="741"/>
      <w:bookmarkEnd w:id="742"/>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43" w:name="_Toc81226744"/>
      <w:bookmarkStart w:id="744" w:name="_Toc93869037"/>
      <w:bookmarkStart w:id="745" w:name="_Toc120052678"/>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8"/>
      <w:bookmarkEnd w:id="743"/>
      <w:bookmarkEnd w:id="744"/>
      <w:bookmarkEnd w:id="745"/>
    </w:p>
    <w:p w14:paraId="31106546" w14:textId="544BD6AE" w:rsidR="003F1FCA" w:rsidRPr="00127E7B" w:rsidRDefault="003F1FCA" w:rsidP="001773FF">
      <w:pPr>
        <w:pStyle w:val="Heading5"/>
      </w:pPr>
      <w:bookmarkStart w:id="746" w:name="_Toc70928073"/>
      <w:bookmarkStart w:id="747" w:name="_Toc81226745"/>
      <w:bookmarkStart w:id="748" w:name="_Toc93869038"/>
      <w:bookmarkStart w:id="749" w:name="_Toc120052679"/>
      <w:r w:rsidRPr="00127E7B">
        <w:t>6.</w:t>
      </w:r>
      <w:r w:rsidR="00E36E13" w:rsidRPr="00127E7B">
        <w:t>2</w:t>
      </w:r>
      <w:r w:rsidRPr="00127E7B">
        <w:t>.6.3.1</w:t>
      </w:r>
      <w:r w:rsidRPr="00127E7B">
        <w:tab/>
        <w:t>Introduction</w:t>
      </w:r>
      <w:bookmarkEnd w:id="746"/>
      <w:bookmarkEnd w:id="747"/>
      <w:bookmarkEnd w:id="748"/>
      <w:bookmarkEnd w:id="74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50" w:name="_Toc70928074"/>
      <w:bookmarkStart w:id="751" w:name="_Toc81226746"/>
      <w:bookmarkStart w:id="752" w:name="_Toc93869039"/>
      <w:bookmarkStart w:id="753" w:name="_Toc120052680"/>
      <w:r w:rsidRPr="00127E7B">
        <w:t>6.</w:t>
      </w:r>
      <w:r w:rsidR="00E36E13" w:rsidRPr="00127E7B">
        <w:t>2</w:t>
      </w:r>
      <w:r w:rsidRPr="00127E7B">
        <w:t>.6.3.2</w:t>
      </w:r>
      <w:r w:rsidRPr="00127E7B">
        <w:tab/>
        <w:t>Simple data types</w:t>
      </w:r>
      <w:bookmarkEnd w:id="750"/>
      <w:bookmarkEnd w:id="751"/>
      <w:bookmarkEnd w:id="752"/>
      <w:bookmarkEnd w:id="753"/>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54" w:name="_Toc81226747"/>
      <w:bookmarkStart w:id="755" w:name="_Toc93869040"/>
      <w:bookmarkStart w:id="756" w:name="_Toc120052681"/>
      <w:bookmarkStart w:id="757" w:name="_Toc70928076"/>
      <w:r w:rsidRPr="00127E7B">
        <w:lastRenderedPageBreak/>
        <w:t>6.</w:t>
      </w:r>
      <w:r w:rsidR="00E36E13" w:rsidRPr="00127E7B">
        <w:t>2</w:t>
      </w:r>
      <w:r w:rsidRPr="00127E7B">
        <w:t>.6.3.3</w:t>
      </w:r>
      <w:r w:rsidRPr="00127E7B">
        <w:tab/>
        <w:t>Enumeration: SACEventType</w:t>
      </w:r>
      <w:bookmarkEnd w:id="754"/>
      <w:bookmarkEnd w:id="755"/>
      <w:bookmarkEnd w:id="756"/>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58" w:name="_Toc81226748"/>
      <w:bookmarkStart w:id="759" w:name="_Toc93869041"/>
      <w:bookmarkStart w:id="760" w:name="_Toc120052682"/>
      <w:r w:rsidRPr="00127E7B">
        <w:t>6.</w:t>
      </w:r>
      <w:r w:rsidR="00E36E13" w:rsidRPr="00127E7B">
        <w:t>2</w:t>
      </w:r>
      <w:r w:rsidRPr="00127E7B">
        <w:t>.6.3.4</w:t>
      </w:r>
      <w:r w:rsidRPr="00127E7B">
        <w:tab/>
        <w:t xml:space="preserve">Enumeration: </w:t>
      </w:r>
      <w:r w:rsidRPr="00460EEF">
        <w:t>SACEventTrigger</w:t>
      </w:r>
      <w:bookmarkEnd w:id="758"/>
      <w:bookmarkEnd w:id="759"/>
      <w:bookmarkEnd w:id="760"/>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61" w:name="_Toc81226749"/>
      <w:bookmarkStart w:id="762" w:name="_Toc93869042"/>
      <w:bookmarkStart w:id="763" w:name="_Toc120052683"/>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7"/>
      <w:bookmarkEnd w:id="761"/>
      <w:bookmarkEnd w:id="762"/>
      <w:bookmarkEnd w:id="763"/>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64" w:name="_Toc70928077"/>
      <w:bookmarkStart w:id="765" w:name="_Toc81226750"/>
      <w:bookmarkStart w:id="766" w:name="_Toc93869043"/>
      <w:bookmarkStart w:id="767" w:name="_Toc120052684"/>
      <w:r w:rsidRPr="00127E7B">
        <w:t>6.</w:t>
      </w:r>
      <w:r w:rsidR="00E36E13" w:rsidRPr="00127E7B">
        <w:t>2</w:t>
      </w:r>
      <w:r w:rsidRPr="00127E7B">
        <w:t>.6.5</w:t>
      </w:r>
      <w:r w:rsidRPr="00127E7B">
        <w:tab/>
        <w:t>Binary data</w:t>
      </w:r>
      <w:bookmarkEnd w:id="764"/>
      <w:bookmarkEnd w:id="765"/>
      <w:bookmarkEnd w:id="766"/>
      <w:bookmarkEnd w:id="767"/>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68" w:name="_Toc70928078"/>
      <w:bookmarkStart w:id="769" w:name="_Toc81226751"/>
      <w:bookmarkStart w:id="770" w:name="_Toc93869044"/>
      <w:bookmarkStart w:id="771" w:name="_Toc120052685"/>
      <w:r w:rsidRPr="00127E7B">
        <w:t>6.</w:t>
      </w:r>
      <w:r w:rsidR="00E36E13" w:rsidRPr="00127E7B">
        <w:t>2</w:t>
      </w:r>
      <w:r w:rsidRPr="00127E7B">
        <w:t>.7</w:t>
      </w:r>
      <w:r w:rsidRPr="00127E7B">
        <w:tab/>
        <w:t>Error Handling</w:t>
      </w:r>
      <w:bookmarkEnd w:id="768"/>
      <w:bookmarkEnd w:id="769"/>
      <w:bookmarkEnd w:id="770"/>
      <w:bookmarkEnd w:id="771"/>
    </w:p>
    <w:p w14:paraId="2559194B" w14:textId="7763DF2D" w:rsidR="003F1FCA" w:rsidRPr="00127E7B" w:rsidRDefault="003F1FCA" w:rsidP="001773FF">
      <w:pPr>
        <w:pStyle w:val="Heading4"/>
      </w:pPr>
      <w:bookmarkStart w:id="772" w:name="_Toc70928079"/>
      <w:bookmarkStart w:id="773" w:name="_Toc81226752"/>
      <w:bookmarkStart w:id="774" w:name="_Toc93869045"/>
      <w:bookmarkStart w:id="775" w:name="_Toc120052686"/>
      <w:r w:rsidRPr="00127E7B">
        <w:t>6.</w:t>
      </w:r>
      <w:r w:rsidR="00E36E13" w:rsidRPr="00127E7B">
        <w:t>2</w:t>
      </w:r>
      <w:r w:rsidRPr="00127E7B">
        <w:t>.7.1</w:t>
      </w:r>
      <w:r w:rsidRPr="00127E7B">
        <w:tab/>
        <w:t>General</w:t>
      </w:r>
      <w:bookmarkEnd w:id="772"/>
      <w:bookmarkEnd w:id="773"/>
      <w:bookmarkEnd w:id="774"/>
      <w:bookmarkEnd w:id="77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76" w:name="_Toc70928080"/>
      <w:bookmarkStart w:id="777" w:name="_Toc81226753"/>
      <w:bookmarkStart w:id="778" w:name="_Toc93869046"/>
      <w:bookmarkStart w:id="779" w:name="_Toc120052687"/>
      <w:r w:rsidRPr="00127E7B">
        <w:t>6.</w:t>
      </w:r>
      <w:r w:rsidR="00E36E13" w:rsidRPr="00127E7B">
        <w:t>2</w:t>
      </w:r>
      <w:r w:rsidRPr="00127E7B">
        <w:t>.7.2</w:t>
      </w:r>
      <w:r w:rsidRPr="00127E7B">
        <w:tab/>
        <w:t>Protocol Errors</w:t>
      </w:r>
      <w:bookmarkEnd w:id="776"/>
      <w:bookmarkEnd w:id="777"/>
      <w:bookmarkEnd w:id="778"/>
      <w:bookmarkEnd w:id="779"/>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80" w:name="_Toc70928081"/>
      <w:bookmarkStart w:id="781" w:name="_Toc81226754"/>
      <w:bookmarkStart w:id="782" w:name="_Toc93869047"/>
      <w:bookmarkStart w:id="783" w:name="_Toc120052688"/>
      <w:r w:rsidRPr="00127E7B">
        <w:t>6.</w:t>
      </w:r>
      <w:r w:rsidR="00E36E13" w:rsidRPr="00127E7B">
        <w:t>2</w:t>
      </w:r>
      <w:r w:rsidRPr="00127E7B">
        <w:t>.7.3</w:t>
      </w:r>
      <w:r w:rsidRPr="00127E7B">
        <w:tab/>
        <w:t>Application Errors</w:t>
      </w:r>
      <w:bookmarkEnd w:id="780"/>
      <w:bookmarkEnd w:id="781"/>
      <w:bookmarkEnd w:id="782"/>
      <w:bookmarkEnd w:id="78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784" w:name="_Toc70928082"/>
      <w:bookmarkStart w:id="785" w:name="_Toc81226755"/>
      <w:bookmarkStart w:id="786" w:name="_Toc93869048"/>
      <w:bookmarkStart w:id="787" w:name="_Toc120052689"/>
      <w:r w:rsidRPr="00127E7B">
        <w:t>6.</w:t>
      </w:r>
      <w:r w:rsidR="00E36E13" w:rsidRPr="00127E7B">
        <w:t>2</w:t>
      </w:r>
      <w:r w:rsidRPr="00127E7B">
        <w:t>.8</w:t>
      </w:r>
      <w:r w:rsidRPr="00127E7B">
        <w:tab/>
        <w:t>Feature negotiation</w:t>
      </w:r>
      <w:bookmarkEnd w:id="784"/>
      <w:bookmarkEnd w:id="785"/>
      <w:bookmarkEnd w:id="786"/>
      <w:bookmarkEnd w:id="787"/>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788" w:name="_Toc70928083"/>
      <w:bookmarkStart w:id="789" w:name="_Toc81226756"/>
      <w:bookmarkStart w:id="790" w:name="_Toc93869049"/>
      <w:bookmarkStart w:id="791" w:name="_Toc120052690"/>
      <w:r w:rsidRPr="00127E7B">
        <w:t>6.</w:t>
      </w:r>
      <w:r w:rsidR="00E36E13" w:rsidRPr="00127E7B">
        <w:t>2</w:t>
      </w:r>
      <w:r w:rsidRPr="00127E7B">
        <w:t>.9</w:t>
      </w:r>
      <w:r w:rsidRPr="00127E7B">
        <w:tab/>
        <w:t>Security</w:t>
      </w:r>
      <w:bookmarkEnd w:id="788"/>
      <w:bookmarkEnd w:id="789"/>
      <w:bookmarkEnd w:id="790"/>
      <w:bookmarkEnd w:id="791"/>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90"/>
    <w:p w14:paraId="3EBFDC98" w14:textId="77777777" w:rsidR="008A6D4A" w:rsidRPr="00127E7B" w:rsidRDefault="008A6D4A" w:rsidP="001773FF">
      <w:pPr>
        <w:pStyle w:val="Heading8"/>
      </w:pPr>
      <w:r w:rsidRPr="00127E7B">
        <w:br w:type="page"/>
      </w:r>
      <w:bookmarkStart w:id="792" w:name="_Toc510696650"/>
      <w:bookmarkStart w:id="793" w:name="_Toc35971450"/>
      <w:bookmarkStart w:id="794" w:name="_Toc70325151"/>
      <w:bookmarkStart w:id="795" w:name="_Toc81226757"/>
      <w:bookmarkStart w:id="796" w:name="_Toc93869050"/>
      <w:bookmarkStart w:id="797" w:name="_Toc120052691"/>
      <w:r w:rsidRPr="00127E7B">
        <w:lastRenderedPageBreak/>
        <w:t>Annex A (normative):</w:t>
      </w:r>
      <w:r w:rsidRPr="00127E7B">
        <w:br/>
        <w:t>OpenAPI specification</w:t>
      </w:r>
      <w:bookmarkEnd w:id="792"/>
      <w:bookmarkEnd w:id="793"/>
      <w:bookmarkEnd w:id="794"/>
      <w:bookmarkEnd w:id="795"/>
      <w:bookmarkEnd w:id="796"/>
      <w:bookmarkEnd w:id="797"/>
    </w:p>
    <w:p w14:paraId="617E9779" w14:textId="77777777" w:rsidR="008A6D4A" w:rsidRPr="00127E7B" w:rsidRDefault="008A6D4A" w:rsidP="007B0D79">
      <w:pPr>
        <w:pStyle w:val="Heading1"/>
      </w:pPr>
      <w:bookmarkStart w:id="798" w:name="_Toc510696651"/>
      <w:bookmarkStart w:id="799" w:name="_Toc35971451"/>
      <w:bookmarkStart w:id="800" w:name="_Toc70325152"/>
      <w:bookmarkStart w:id="801" w:name="_Toc81226758"/>
      <w:bookmarkStart w:id="802" w:name="_Toc93869051"/>
      <w:bookmarkStart w:id="803" w:name="_Toc120052692"/>
      <w:r w:rsidRPr="00127E7B">
        <w:t>A.1</w:t>
      </w:r>
      <w:r w:rsidRPr="00127E7B">
        <w:tab/>
        <w:t>General</w:t>
      </w:r>
      <w:bookmarkEnd w:id="798"/>
      <w:bookmarkEnd w:id="799"/>
      <w:bookmarkEnd w:id="800"/>
      <w:bookmarkEnd w:id="801"/>
      <w:bookmarkEnd w:id="802"/>
      <w:bookmarkEnd w:id="803"/>
    </w:p>
    <w:p w14:paraId="5085D825" w14:textId="2DF21E2B" w:rsidR="008A6D4A" w:rsidRPr="00127E7B" w:rsidRDefault="008A6D4A" w:rsidP="008A6D4A">
      <w:bookmarkStart w:id="804"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5"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06" w:name="_Toc70325153"/>
      <w:bookmarkStart w:id="807" w:name="_Toc81226759"/>
      <w:bookmarkStart w:id="808" w:name="_Toc93869052"/>
      <w:bookmarkStart w:id="809" w:name="_Toc120052693"/>
      <w:r w:rsidRPr="00127E7B">
        <w:t>A.2</w:t>
      </w:r>
      <w:r w:rsidRPr="00127E7B">
        <w:tab/>
      </w:r>
      <w:r w:rsidR="004432AA" w:rsidRPr="00127E7B">
        <w:t>Nnsacf_</w:t>
      </w:r>
      <w:r w:rsidR="001E7415" w:rsidRPr="00127E7B">
        <w:t>NSAC</w:t>
      </w:r>
      <w:r w:rsidRPr="00127E7B">
        <w:t xml:space="preserve"> API</w:t>
      </w:r>
      <w:bookmarkEnd w:id="804"/>
      <w:bookmarkEnd w:id="805"/>
      <w:bookmarkEnd w:id="806"/>
      <w:bookmarkEnd w:id="807"/>
      <w:bookmarkEnd w:id="808"/>
      <w:bookmarkEnd w:id="809"/>
    </w:p>
    <w:p w14:paraId="1B4DE8C2" w14:textId="77777777" w:rsidR="008A6D4A" w:rsidRPr="00127E7B" w:rsidRDefault="008A6D4A" w:rsidP="008A6D4A">
      <w:pPr>
        <w:pStyle w:val="PL"/>
      </w:pPr>
      <w:bookmarkStart w:id="810"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53916F4" w:rsidR="008A6D4A" w:rsidRPr="00127E7B" w:rsidRDefault="008A6D4A" w:rsidP="008A6D4A">
      <w:pPr>
        <w:pStyle w:val="PL"/>
        <w:rPr>
          <w:lang w:val="fr-FR"/>
        </w:rPr>
      </w:pPr>
      <w:r w:rsidRPr="00127E7B">
        <w:rPr>
          <w:lang w:val="fr-FR"/>
        </w:rPr>
        <w:t xml:space="preserve">  version: 1.</w:t>
      </w:r>
      <w:r w:rsidR="00D53541">
        <w:rPr>
          <w:lang w:val="fr-FR"/>
        </w:rPr>
        <w:t>1</w:t>
      </w:r>
      <w:r w:rsidRPr="00127E7B">
        <w:rPr>
          <w:lang w:val="fr-FR"/>
        </w:rPr>
        <w:t>.0</w:t>
      </w:r>
      <w:r w:rsidR="00951E45">
        <w:rPr>
          <w:lang w:val="fr-FR"/>
        </w:rPr>
        <w:t>-alpha.1</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02A9E385"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w:t>
      </w:r>
      <w:r w:rsidR="00D53541">
        <w:rPr>
          <w:lang w:val="fr-FR"/>
        </w:rPr>
        <w:t>8</w:t>
      </w:r>
      <w:r w:rsidR="00C96156" w:rsidRPr="00127E7B">
        <w:rPr>
          <w:lang w:val="fr-FR"/>
        </w:rPr>
        <w:t>.</w:t>
      </w:r>
      <w:r w:rsidR="00D53541">
        <w:rPr>
          <w:lang w:val="fr-FR"/>
        </w:rPr>
        <w:t>0</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3EF0B9A8" w14:textId="77777777" w:rsidR="00CC1F65" w:rsidRPr="00127E7B" w:rsidRDefault="00CC1F65" w:rsidP="00CC1F65">
      <w:pPr>
        <w:pStyle w:val="PL"/>
      </w:pPr>
      <w:r w:rsidRPr="00127E7B">
        <w:t xml:space="preserve">        '</w:t>
      </w:r>
      <w:r>
        <w:rPr>
          <w:lang w:eastAsia="zh-CN"/>
        </w:rPr>
        <w:t>401</w:t>
      </w:r>
      <w:r w:rsidRPr="00127E7B">
        <w:t>':</w:t>
      </w:r>
    </w:p>
    <w:p w14:paraId="340F2E02" w14:textId="77777777" w:rsidR="00CC1F65" w:rsidRPr="00127E7B" w:rsidRDefault="00CC1F65" w:rsidP="00CC1F65">
      <w:pPr>
        <w:pStyle w:val="PL"/>
      </w:pPr>
      <w:r w:rsidRPr="00127E7B">
        <w:t xml:space="preserve">          $ref: 'TS29571_CommonData.yaml#/components/responses/</w:t>
      </w:r>
      <w:r>
        <w:t>401</w:t>
      </w:r>
      <w:r w:rsidRPr="00127E7B">
        <w:t>'</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2BE6A972"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4AFF457E" w14:textId="77777777" w:rsidR="00CC1F65" w:rsidRPr="00127E7B" w:rsidRDefault="00CC1F65" w:rsidP="00CC1F65">
      <w:pPr>
        <w:pStyle w:val="PL"/>
      </w:pPr>
      <w:r w:rsidRPr="00127E7B">
        <w:t xml:space="preserve">          $ref: 'TS29571_CommonData.yaml#/components/responses/50</w:t>
      </w:r>
      <w:r>
        <w:t>2</w:t>
      </w:r>
      <w:r w:rsidRPr="00127E7B">
        <w:t>'</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lastRenderedPageBreak/>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3AD5F0ED" w14:textId="77777777" w:rsidR="00CC1F65" w:rsidRPr="00127E7B" w:rsidRDefault="00CC1F65" w:rsidP="00CC1F65">
      <w:pPr>
        <w:pStyle w:val="PL"/>
      </w:pPr>
      <w:r w:rsidRPr="00127E7B">
        <w:t xml:space="preserve">        '</w:t>
      </w:r>
      <w:r>
        <w:rPr>
          <w:lang w:eastAsia="zh-CN"/>
        </w:rPr>
        <w:t>401</w:t>
      </w:r>
      <w:r w:rsidRPr="00127E7B">
        <w:t>':</w:t>
      </w:r>
    </w:p>
    <w:p w14:paraId="3C888326" w14:textId="77777777" w:rsidR="00CC1F65" w:rsidRPr="00127E7B" w:rsidRDefault="00CC1F65" w:rsidP="00CC1F65">
      <w:pPr>
        <w:pStyle w:val="PL"/>
      </w:pPr>
      <w:r w:rsidRPr="00127E7B">
        <w:t xml:space="preserve">          $ref: 'TS29571_CommonData.yaml#/components/responses/</w:t>
      </w:r>
      <w:r>
        <w:t>401</w:t>
      </w:r>
      <w:r w:rsidRPr="00127E7B">
        <w:t>'</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59E6418"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78729A7F" w14:textId="77777777" w:rsidR="00CC1F65" w:rsidRPr="00127E7B" w:rsidRDefault="00CC1F65" w:rsidP="00CC1F65">
      <w:pPr>
        <w:pStyle w:val="PL"/>
      </w:pPr>
      <w:r w:rsidRPr="00127E7B">
        <w:t xml:space="preserve">          $ref: 'TS29571_CommonData.yaml#/components/responses/50</w:t>
      </w:r>
      <w:r>
        <w:t>2</w:t>
      </w:r>
      <w:r w:rsidRPr="00127E7B">
        <w:t>'</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lastRenderedPageBreak/>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lastRenderedPageBreak/>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811" w:name="_Toc70928086"/>
      <w:bookmarkStart w:id="812" w:name="_Toc81226760"/>
      <w:bookmarkStart w:id="813" w:name="_Toc93869053"/>
      <w:bookmarkStart w:id="814" w:name="_Toc120052694"/>
      <w:bookmarkEnd w:id="810"/>
      <w:r w:rsidRPr="00127E7B">
        <w:t>A.</w:t>
      </w:r>
      <w:r w:rsidR="004A5628" w:rsidRPr="00127E7B">
        <w:t>3</w:t>
      </w:r>
      <w:r w:rsidRPr="00127E7B">
        <w:tab/>
        <w:t>Nnsacf_SliceEventExposure API</w:t>
      </w:r>
      <w:bookmarkEnd w:id="811"/>
      <w:bookmarkEnd w:id="812"/>
      <w:bookmarkEnd w:id="813"/>
      <w:bookmarkEnd w:id="81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336B713" w:rsidR="009E4CEF" w:rsidRPr="00127E7B" w:rsidRDefault="009E4CEF" w:rsidP="009E4CEF">
      <w:pPr>
        <w:pStyle w:val="PL"/>
        <w:rPr>
          <w:lang w:val="fr-FR"/>
        </w:rPr>
      </w:pPr>
      <w:r w:rsidRPr="00127E7B">
        <w:rPr>
          <w:lang w:val="fr-FR"/>
        </w:rPr>
        <w:t xml:space="preserve">  version: 1.</w:t>
      </w:r>
      <w:r w:rsidR="00FD5D1C">
        <w:rPr>
          <w:lang w:val="fr-FR"/>
        </w:rPr>
        <w:t>1</w:t>
      </w:r>
      <w:r w:rsidRPr="00127E7B">
        <w:rPr>
          <w:lang w:val="fr-FR"/>
        </w:rPr>
        <w:t>.0</w:t>
      </w:r>
      <w:r w:rsidR="00951E45">
        <w:rPr>
          <w:lang w:val="fr-FR"/>
        </w:rPr>
        <w:t>-alpha.1</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5E541F75" w:rsidR="009E4CEF" w:rsidRPr="00127E7B" w:rsidRDefault="009E4CEF" w:rsidP="009E4CEF">
      <w:pPr>
        <w:pStyle w:val="PL"/>
        <w:rPr>
          <w:lang w:val="fr-FR"/>
        </w:rPr>
      </w:pPr>
      <w:r w:rsidRPr="00127E7B">
        <w:rPr>
          <w:lang w:val="fr-FR"/>
        </w:rPr>
        <w:t xml:space="preserve">  description: 3GPP TS 29.536 V</w:t>
      </w:r>
      <w:r w:rsidR="0027298D">
        <w:rPr>
          <w:lang w:val="fr-FR"/>
        </w:rPr>
        <w:t>1</w:t>
      </w:r>
      <w:r w:rsidR="00FD5D1C">
        <w:rPr>
          <w:lang w:val="fr-FR"/>
        </w:rPr>
        <w:t>8</w:t>
      </w:r>
      <w:r w:rsidRPr="00127E7B">
        <w:rPr>
          <w:lang w:val="fr-FR"/>
        </w:rPr>
        <w:t>.</w:t>
      </w:r>
      <w:r w:rsidR="00FD5D1C">
        <w:rPr>
          <w:lang w:val="fr-FR"/>
        </w:rPr>
        <w:t>0</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lastRenderedPageBreak/>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241F9D2B" w14:textId="77777777" w:rsidR="00CC1F65" w:rsidRPr="00127E7B" w:rsidRDefault="00CC1F65" w:rsidP="00CC1F65">
      <w:pPr>
        <w:pStyle w:val="PL"/>
      </w:pPr>
      <w:r w:rsidRPr="00127E7B">
        <w:t xml:space="preserve">        '</w:t>
      </w:r>
      <w:r>
        <w:t>401</w:t>
      </w:r>
      <w:r w:rsidRPr="00127E7B">
        <w:t>':</w:t>
      </w:r>
    </w:p>
    <w:p w14:paraId="6BDD4579" w14:textId="77777777" w:rsidR="00CC1F65" w:rsidRPr="00127E7B" w:rsidRDefault="00CC1F65" w:rsidP="00CC1F65">
      <w:pPr>
        <w:pStyle w:val="PL"/>
      </w:pPr>
      <w:r w:rsidRPr="00127E7B">
        <w:t xml:space="preserve">          $ref: 'TS29571_CommonData.yaml#/components/responses/</w:t>
      </w:r>
      <w:r>
        <w:t>401</w:t>
      </w:r>
      <w:r w:rsidRPr="00127E7B">
        <w:t>'</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6D1F6959" w14:textId="77777777" w:rsidR="00CC1F65" w:rsidRPr="00127E7B" w:rsidRDefault="00CC1F65" w:rsidP="00CC1F65">
      <w:pPr>
        <w:pStyle w:val="PL"/>
      </w:pPr>
      <w:r w:rsidRPr="00127E7B">
        <w:t xml:space="preserve">        '</w:t>
      </w:r>
      <w:r>
        <w:t>404</w:t>
      </w:r>
      <w:r w:rsidRPr="00127E7B">
        <w:t>':</w:t>
      </w:r>
    </w:p>
    <w:p w14:paraId="69197B3C" w14:textId="77777777" w:rsidR="00CC1F65" w:rsidRPr="00127E7B" w:rsidRDefault="00CC1F65" w:rsidP="00CC1F65">
      <w:pPr>
        <w:pStyle w:val="PL"/>
      </w:pPr>
      <w:r w:rsidRPr="00127E7B">
        <w:t xml:space="preserve">          $ref: 'TS29571_CommonData.yaml#/components/responses/</w:t>
      </w:r>
      <w:r>
        <w:t>4</w:t>
      </w:r>
      <w:r w:rsidRPr="00127E7B">
        <w:t>0</w:t>
      </w:r>
      <w:r>
        <w:t>4</w:t>
      </w:r>
      <w:r w:rsidRPr="00127E7B">
        <w:t>'</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6B2FD65A" w14:textId="77777777" w:rsidR="00CC1F65" w:rsidRPr="00127E7B" w:rsidRDefault="00CC1F65" w:rsidP="00CC1F65">
      <w:pPr>
        <w:pStyle w:val="PL"/>
      </w:pPr>
      <w:r w:rsidRPr="00127E7B">
        <w:t xml:space="preserve">        '50</w:t>
      </w:r>
      <w:r>
        <w:t>2</w:t>
      </w:r>
      <w:r w:rsidRPr="00127E7B">
        <w:t>':</w:t>
      </w:r>
    </w:p>
    <w:p w14:paraId="253F3B46" w14:textId="77777777" w:rsidR="00CC1F65" w:rsidRPr="00127E7B" w:rsidRDefault="00CC1F65" w:rsidP="00CC1F65">
      <w:pPr>
        <w:pStyle w:val="PL"/>
      </w:pPr>
      <w:r w:rsidRPr="00127E7B">
        <w:t xml:space="preserve">          $ref: 'TS29571_CommonData.yaml#/components/responses/50</w:t>
      </w:r>
      <w:r>
        <w:t>2</w:t>
      </w:r>
      <w:r w:rsidRPr="00127E7B">
        <w:t>'</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5A7CA31B" w14:textId="77777777" w:rsidR="00CC1F65" w:rsidRPr="00127E7B" w:rsidRDefault="00CC1F65" w:rsidP="00CC1F65">
      <w:pPr>
        <w:pStyle w:val="PL"/>
      </w:pPr>
      <w:r w:rsidRPr="00127E7B">
        <w:t xml:space="preserve">                '50</w:t>
      </w:r>
      <w:r>
        <w:t>2</w:t>
      </w:r>
      <w:r w:rsidRPr="00127E7B">
        <w:t>':</w:t>
      </w:r>
    </w:p>
    <w:p w14:paraId="7A8A2350" w14:textId="77777777" w:rsidR="00CC1F65" w:rsidRPr="00127E7B" w:rsidRDefault="00CC1F65" w:rsidP="00CC1F65">
      <w:pPr>
        <w:pStyle w:val="PL"/>
      </w:pPr>
      <w:r w:rsidRPr="00127E7B">
        <w:t xml:space="preserve">                  $ref: 'TS29571_CommonData.yaml#/components/responses/50</w:t>
      </w:r>
      <w:r>
        <w:t>2</w:t>
      </w:r>
      <w:r w:rsidRPr="00127E7B">
        <w:t>'</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lastRenderedPageBreak/>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53218692" w14:textId="77777777" w:rsidR="00894BF2" w:rsidRPr="00127E7B" w:rsidRDefault="00894BF2" w:rsidP="00894BF2">
      <w:pPr>
        <w:pStyle w:val="PL"/>
      </w:pPr>
      <w:r w:rsidRPr="00127E7B">
        <w:t xml:space="preserve">        '40</w:t>
      </w:r>
      <w:r>
        <w:t>1</w:t>
      </w:r>
      <w:r w:rsidRPr="00127E7B">
        <w:t>':</w:t>
      </w:r>
    </w:p>
    <w:p w14:paraId="483468CE" w14:textId="77777777" w:rsidR="00894BF2" w:rsidRPr="00127E7B" w:rsidRDefault="00894BF2" w:rsidP="00894BF2">
      <w:pPr>
        <w:pStyle w:val="PL"/>
      </w:pPr>
      <w:r w:rsidRPr="00127E7B">
        <w:t xml:space="preserve">          $ref: 'TS29571_CommonData.yaml#/components/responses/40</w:t>
      </w:r>
      <w:r>
        <w:t>1</w:t>
      </w:r>
      <w:r w:rsidRPr="00127E7B">
        <w:t>'</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2B49BFCB" w14:textId="77777777" w:rsidR="00894BF2" w:rsidRPr="00127E7B" w:rsidRDefault="00894BF2" w:rsidP="00894BF2">
      <w:pPr>
        <w:pStyle w:val="PL"/>
      </w:pPr>
      <w:r w:rsidRPr="00127E7B">
        <w:t xml:space="preserve">        '</w:t>
      </w:r>
      <w:r>
        <w:t>502</w:t>
      </w:r>
      <w:r w:rsidRPr="00127E7B">
        <w:t>':</w:t>
      </w:r>
    </w:p>
    <w:p w14:paraId="474F9E18" w14:textId="77777777" w:rsidR="00894BF2" w:rsidRPr="00127E7B" w:rsidRDefault="00894BF2" w:rsidP="00894BF2">
      <w:pPr>
        <w:pStyle w:val="PL"/>
      </w:pPr>
      <w:r w:rsidRPr="00127E7B">
        <w:t xml:space="preserve">          $ref: 'TS29571_CommonData.yaml#/components/responses/</w:t>
      </w:r>
      <w:r>
        <w:t>502</w:t>
      </w:r>
      <w:r w:rsidRPr="00127E7B">
        <w:t>'</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lastRenderedPageBreak/>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2456DA25" w14:textId="77777777" w:rsidR="00894BF2" w:rsidRPr="00127E7B" w:rsidRDefault="00894BF2" w:rsidP="00894BF2">
      <w:pPr>
        <w:pStyle w:val="PL"/>
      </w:pPr>
      <w:r w:rsidRPr="00127E7B">
        <w:t xml:space="preserve">        '40</w:t>
      </w:r>
      <w:r>
        <w:t>1</w:t>
      </w:r>
      <w:r w:rsidRPr="00127E7B">
        <w:t>':</w:t>
      </w:r>
    </w:p>
    <w:p w14:paraId="32FB8380" w14:textId="77777777" w:rsidR="00894BF2" w:rsidRPr="00127E7B" w:rsidRDefault="00894BF2" w:rsidP="00894BF2">
      <w:pPr>
        <w:pStyle w:val="PL"/>
      </w:pPr>
      <w:r w:rsidRPr="00127E7B">
        <w:t xml:space="preserve">          $ref: 'TS29571_CommonData.yaml#/components/responses/40</w:t>
      </w:r>
      <w:r>
        <w:t>1</w:t>
      </w:r>
      <w:r w:rsidRPr="00127E7B">
        <w:t>'</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0CECBA8E" w14:textId="77777777" w:rsidR="00894BF2" w:rsidRPr="00127E7B" w:rsidRDefault="00894BF2" w:rsidP="00894BF2">
      <w:pPr>
        <w:pStyle w:val="PL"/>
      </w:pPr>
      <w:r w:rsidRPr="00127E7B">
        <w:t xml:space="preserve">        '50</w:t>
      </w:r>
      <w:r>
        <w:t>2</w:t>
      </w:r>
      <w:r w:rsidRPr="00127E7B">
        <w:t>':</w:t>
      </w:r>
    </w:p>
    <w:p w14:paraId="70BD8EEF" w14:textId="77777777" w:rsidR="00894BF2" w:rsidRPr="00127E7B" w:rsidRDefault="00894BF2" w:rsidP="00894BF2">
      <w:pPr>
        <w:pStyle w:val="PL"/>
      </w:pPr>
      <w:r w:rsidRPr="00127E7B">
        <w:t xml:space="preserve">          $ref: 'TS29571_CommonData.yaml#/components/responses/50</w:t>
      </w:r>
      <w:r>
        <w:t>2</w:t>
      </w:r>
      <w:r w:rsidRPr="00127E7B">
        <w:t>'</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004E95F5" w14:textId="77777777" w:rsidR="00585F6E" w:rsidRPr="00127E7B" w:rsidRDefault="00585F6E" w:rsidP="00585F6E">
      <w:pPr>
        <w:pStyle w:val="PL"/>
      </w:pPr>
      <w:r w:rsidRPr="00127E7B">
        <w:t xml:space="preserve">        '40</w:t>
      </w:r>
      <w:r>
        <w:t>1</w:t>
      </w:r>
      <w:r w:rsidRPr="00127E7B">
        <w:t>':</w:t>
      </w:r>
    </w:p>
    <w:p w14:paraId="61DB8F26" w14:textId="77777777" w:rsidR="00585F6E" w:rsidRPr="00127E7B" w:rsidRDefault="00585F6E" w:rsidP="00585F6E">
      <w:pPr>
        <w:pStyle w:val="PL"/>
      </w:pPr>
      <w:r w:rsidRPr="00127E7B">
        <w:t xml:space="preserve">          $ref: 'TS29571_CommonData.yaml#/components/responses/40</w:t>
      </w:r>
      <w:r>
        <w:t>1</w:t>
      </w:r>
      <w:r w:rsidRPr="00127E7B">
        <w:t>'</w:t>
      </w:r>
    </w:p>
    <w:p w14:paraId="3F0F9905" w14:textId="77777777" w:rsidR="00585F6E" w:rsidRPr="00127E7B" w:rsidRDefault="00585F6E" w:rsidP="00585F6E">
      <w:pPr>
        <w:pStyle w:val="PL"/>
      </w:pPr>
      <w:r w:rsidRPr="00127E7B">
        <w:t xml:space="preserve">        '40</w:t>
      </w:r>
      <w:r>
        <w:t>3</w:t>
      </w:r>
      <w:r w:rsidRPr="00127E7B">
        <w:t>':</w:t>
      </w:r>
    </w:p>
    <w:p w14:paraId="546E327A" w14:textId="77777777" w:rsidR="00585F6E" w:rsidRPr="00127E7B" w:rsidRDefault="00585F6E" w:rsidP="00585F6E">
      <w:pPr>
        <w:pStyle w:val="PL"/>
      </w:pPr>
      <w:r w:rsidRPr="00127E7B">
        <w:t xml:space="preserve">          $ref: 'TS29571_CommonData.yaml#/components/responses/40</w:t>
      </w:r>
      <w:r>
        <w:t>3</w:t>
      </w:r>
      <w:r w:rsidRPr="00127E7B">
        <w:t>'</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0D735F3A" w14:textId="77777777" w:rsidR="00585F6E" w:rsidRPr="00127E7B" w:rsidRDefault="00585F6E" w:rsidP="00585F6E">
      <w:pPr>
        <w:pStyle w:val="PL"/>
      </w:pPr>
      <w:r w:rsidRPr="00127E7B">
        <w:t xml:space="preserve">        '</w:t>
      </w:r>
      <w:r>
        <w:t>502</w:t>
      </w:r>
      <w:r w:rsidRPr="00127E7B">
        <w:t>':</w:t>
      </w:r>
    </w:p>
    <w:p w14:paraId="1E18E5AD" w14:textId="77777777" w:rsidR="00585F6E" w:rsidRPr="00127E7B" w:rsidRDefault="00585F6E" w:rsidP="00585F6E">
      <w:pPr>
        <w:pStyle w:val="PL"/>
      </w:pPr>
      <w:r w:rsidRPr="00127E7B">
        <w:t xml:space="preserve">          $ref: 'TS29571_CommonData.yaml#/components/responses/</w:t>
      </w:r>
      <w:r>
        <w:t>502</w:t>
      </w:r>
      <w:r w:rsidRPr="00127E7B">
        <w:t>'</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lastRenderedPageBreak/>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16" w:name="historyclause"/>
      <w:r w:rsidRPr="00127E7B">
        <w:br w:type="page"/>
      </w:r>
      <w:bookmarkStart w:id="817" w:name="_Toc2086459"/>
      <w:bookmarkStart w:id="818" w:name="_Toc70325155"/>
      <w:bookmarkStart w:id="819" w:name="_Toc81226761"/>
      <w:bookmarkStart w:id="820" w:name="_Toc93869054"/>
      <w:bookmarkStart w:id="821" w:name="_Toc120052695"/>
      <w:bookmarkEnd w:id="816"/>
      <w:r w:rsidR="003446B6" w:rsidRPr="00127E7B">
        <w:lastRenderedPageBreak/>
        <w:t xml:space="preserve">Annex </w:t>
      </w:r>
      <w:r w:rsidR="00484CBB">
        <w:t>B</w:t>
      </w:r>
      <w:r w:rsidR="003446B6" w:rsidRPr="00127E7B">
        <w:t xml:space="preserve"> (informative):</w:t>
      </w:r>
      <w:r w:rsidR="003446B6" w:rsidRPr="00127E7B">
        <w:br/>
        <w:t>Change history</w:t>
      </w:r>
      <w:bookmarkEnd w:id="817"/>
      <w:bookmarkEnd w:id="818"/>
      <w:bookmarkEnd w:id="819"/>
      <w:bookmarkEnd w:id="820"/>
      <w:bookmarkEnd w:id="821"/>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5"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6" w:history="1">
              <w:r w:rsidR="00D9433A" w:rsidRPr="005A4110">
                <w:rPr>
                  <w:sz w:val="16"/>
                  <w:szCs w:val="16"/>
                </w:rPr>
                <w:t>0379</w:t>
              </w:r>
            </w:hyperlink>
            <w:r w:rsidR="00D9433A">
              <w:rPr>
                <w:sz w:val="16"/>
                <w:szCs w:val="16"/>
              </w:rPr>
              <w:t>, C4-22</w:t>
            </w:r>
            <w:hyperlink r:id="rId37" w:history="1">
              <w:r w:rsidR="00D9433A" w:rsidRPr="005A4110">
                <w:rPr>
                  <w:sz w:val="16"/>
                  <w:szCs w:val="16"/>
                </w:rPr>
                <w:t>0357</w:t>
              </w:r>
            </w:hyperlink>
            <w:r w:rsidR="00D9433A">
              <w:rPr>
                <w:sz w:val="16"/>
                <w:szCs w:val="16"/>
              </w:rPr>
              <w:t>, C4-22</w:t>
            </w:r>
            <w:hyperlink r:id="rId38" w:history="1">
              <w:r w:rsidR="00D9433A" w:rsidRPr="005A4110">
                <w:rPr>
                  <w:sz w:val="16"/>
                  <w:szCs w:val="16"/>
                </w:rPr>
                <w:t>0459</w:t>
              </w:r>
            </w:hyperlink>
            <w:r w:rsidR="00D9433A">
              <w:rPr>
                <w:sz w:val="16"/>
                <w:szCs w:val="16"/>
              </w:rPr>
              <w:t>, C4-22</w:t>
            </w:r>
            <w:hyperlink r:id="rId39"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40" w:history="1">
              <w:r w:rsidR="00D9433A" w:rsidRPr="005A4110">
                <w:rPr>
                  <w:sz w:val="16"/>
                  <w:szCs w:val="16"/>
                </w:rPr>
                <w:t>0345</w:t>
              </w:r>
            </w:hyperlink>
            <w:r w:rsidR="00D9433A">
              <w:rPr>
                <w:sz w:val="16"/>
                <w:szCs w:val="16"/>
              </w:rPr>
              <w:t>, C4-22</w:t>
            </w:r>
            <w:hyperlink r:id="rId41" w:history="1">
              <w:r w:rsidR="00D9433A" w:rsidRPr="005A4110">
                <w:rPr>
                  <w:sz w:val="16"/>
                  <w:szCs w:val="16"/>
                </w:rPr>
                <w:t>0346</w:t>
              </w:r>
            </w:hyperlink>
            <w:r w:rsidR="00D9433A">
              <w:rPr>
                <w:sz w:val="16"/>
                <w:szCs w:val="16"/>
              </w:rPr>
              <w:t>, C4-22</w:t>
            </w:r>
            <w:hyperlink r:id="rId42" w:history="1">
              <w:r w:rsidR="00D9433A" w:rsidRPr="005A4110">
                <w:rPr>
                  <w:sz w:val="16"/>
                  <w:szCs w:val="16"/>
                </w:rPr>
                <w:t>0348</w:t>
              </w:r>
            </w:hyperlink>
            <w:r w:rsidR="00D9433A">
              <w:rPr>
                <w:sz w:val="16"/>
                <w:szCs w:val="16"/>
              </w:rPr>
              <w:t>, C4-22</w:t>
            </w:r>
            <w:hyperlink r:id="rId43" w:history="1">
              <w:r w:rsidR="00D9433A" w:rsidRPr="005A4110">
                <w:rPr>
                  <w:sz w:val="16"/>
                  <w:szCs w:val="16"/>
                </w:rPr>
                <w:t>0372</w:t>
              </w:r>
            </w:hyperlink>
            <w:r w:rsidR="00D9433A">
              <w:rPr>
                <w:sz w:val="16"/>
                <w:szCs w:val="16"/>
              </w:rPr>
              <w:t>, C4-22</w:t>
            </w:r>
            <w:hyperlink r:id="rId44" w:history="1">
              <w:r w:rsidR="00D9433A" w:rsidRPr="005A4110">
                <w:rPr>
                  <w:sz w:val="16"/>
                  <w:szCs w:val="16"/>
                </w:rPr>
                <w:t>0411</w:t>
              </w:r>
            </w:hyperlink>
            <w:r w:rsidR="00D9433A">
              <w:rPr>
                <w:sz w:val="16"/>
                <w:szCs w:val="16"/>
              </w:rPr>
              <w:t>, C4-22</w:t>
            </w:r>
            <w:hyperlink r:id="rId45" w:history="1">
              <w:r w:rsidR="00D9433A" w:rsidRPr="005A4110">
                <w:rPr>
                  <w:sz w:val="16"/>
                  <w:szCs w:val="16"/>
                </w:rPr>
                <w:t>0413</w:t>
              </w:r>
            </w:hyperlink>
            <w:r w:rsidR="00D9433A">
              <w:rPr>
                <w:sz w:val="16"/>
                <w:szCs w:val="16"/>
              </w:rPr>
              <w:t>, C4-22</w:t>
            </w:r>
            <w:hyperlink r:id="rId46"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B34815">
        <w:tc>
          <w:tcPr>
            <w:tcW w:w="800" w:type="dxa"/>
            <w:shd w:val="solid" w:color="FFFFFF" w:fill="auto"/>
          </w:tcPr>
          <w:p w14:paraId="7CC6C897" w14:textId="77777777" w:rsidR="007623B9" w:rsidRDefault="007623B9" w:rsidP="00B34815">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B34815">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B34815">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B34815">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B34815">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B34815">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B34815">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5C47AABD" w:rsidR="009B1659" w:rsidRDefault="009B1659" w:rsidP="00562AAE">
            <w:pPr>
              <w:pStyle w:val="TAL"/>
              <w:rPr>
                <w:rFonts w:eastAsiaTheme="minorEastAsia"/>
                <w:sz w:val="16"/>
                <w:szCs w:val="16"/>
                <w:lang w:eastAsia="zh-CN"/>
              </w:rPr>
            </w:pPr>
            <w:r>
              <w:rPr>
                <w:rFonts w:eastAsiaTheme="minorEastAsia"/>
                <w:sz w:val="16"/>
                <w:szCs w:val="16"/>
                <w:lang w:eastAsia="zh-CN"/>
              </w:rPr>
              <w:t>CP-22</w:t>
            </w:r>
            <w:r w:rsidR="00562AAE">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0D1581" w:rsidRPr="00127E7B" w14:paraId="41D620F8" w14:textId="77777777" w:rsidTr="000D6C96">
        <w:tc>
          <w:tcPr>
            <w:tcW w:w="800" w:type="dxa"/>
            <w:shd w:val="solid" w:color="FFFFFF" w:fill="auto"/>
          </w:tcPr>
          <w:p w14:paraId="543B6DEF" w14:textId="4EBB9612"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06F545FD" w14:textId="0D79116D"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0A8ABE6D" w14:textId="19D33746" w:rsidR="000D1581" w:rsidRDefault="000D1581" w:rsidP="00C27F56">
            <w:pPr>
              <w:pStyle w:val="TAL"/>
              <w:rPr>
                <w:rFonts w:eastAsiaTheme="minorEastAsia"/>
                <w:sz w:val="16"/>
                <w:szCs w:val="16"/>
                <w:lang w:eastAsia="zh-CN"/>
              </w:rPr>
            </w:pPr>
            <w:r>
              <w:rPr>
                <w:rFonts w:eastAsiaTheme="minorEastAsia"/>
                <w:sz w:val="16"/>
                <w:szCs w:val="16"/>
                <w:lang w:eastAsia="zh-CN"/>
              </w:rPr>
              <w:t>CP-2230</w:t>
            </w:r>
            <w:r w:rsidR="00C27F56">
              <w:rPr>
                <w:rFonts w:eastAsiaTheme="minorEastAsia"/>
                <w:sz w:val="16"/>
                <w:szCs w:val="16"/>
                <w:lang w:eastAsia="zh-CN"/>
              </w:rPr>
              <w:t>95</w:t>
            </w:r>
          </w:p>
        </w:tc>
        <w:tc>
          <w:tcPr>
            <w:tcW w:w="567" w:type="dxa"/>
            <w:shd w:val="solid" w:color="FFFFFF" w:fill="auto"/>
          </w:tcPr>
          <w:p w14:paraId="07B801F7" w14:textId="67C131C1" w:rsidR="000D1581" w:rsidRDefault="000D1581" w:rsidP="00923E1C">
            <w:pPr>
              <w:pStyle w:val="TAL"/>
              <w:rPr>
                <w:rFonts w:eastAsiaTheme="minorEastAsia"/>
                <w:sz w:val="16"/>
                <w:szCs w:val="16"/>
                <w:lang w:eastAsia="zh-CN"/>
              </w:rPr>
            </w:pPr>
            <w:r>
              <w:rPr>
                <w:rFonts w:eastAsiaTheme="minorEastAsia"/>
                <w:sz w:val="16"/>
                <w:szCs w:val="16"/>
                <w:lang w:eastAsia="zh-CN"/>
              </w:rPr>
              <w:t>0016</w:t>
            </w:r>
          </w:p>
        </w:tc>
        <w:tc>
          <w:tcPr>
            <w:tcW w:w="425" w:type="dxa"/>
            <w:shd w:val="solid" w:color="FFFFFF" w:fill="auto"/>
          </w:tcPr>
          <w:p w14:paraId="39301435" w14:textId="2ECFFBAB" w:rsidR="000D1581" w:rsidRDefault="00880858" w:rsidP="00923E1C">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48406EE" w14:textId="5704C372"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80A8B7C" w14:textId="3A63BA71" w:rsidR="000D1581" w:rsidRPr="00AE3B2D" w:rsidRDefault="000D1581" w:rsidP="00923E1C">
            <w:pPr>
              <w:pStyle w:val="TAL"/>
              <w:rPr>
                <w:sz w:val="16"/>
                <w:szCs w:val="16"/>
              </w:rPr>
            </w:pPr>
            <w:r w:rsidRPr="000D1581">
              <w:rPr>
                <w:sz w:val="16"/>
                <w:szCs w:val="16"/>
              </w:rPr>
              <w:t>Missing mandatory status codes in OpenAPI</w:t>
            </w:r>
          </w:p>
        </w:tc>
        <w:tc>
          <w:tcPr>
            <w:tcW w:w="708" w:type="dxa"/>
            <w:shd w:val="solid" w:color="FFFFFF" w:fill="auto"/>
          </w:tcPr>
          <w:p w14:paraId="279608A3" w14:textId="1EF44C82" w:rsidR="000D1581" w:rsidRDefault="000D1581" w:rsidP="00923E1C">
            <w:pPr>
              <w:pStyle w:val="TAC"/>
              <w:rPr>
                <w:sz w:val="16"/>
                <w:szCs w:val="16"/>
              </w:rPr>
            </w:pPr>
            <w:r>
              <w:rPr>
                <w:sz w:val="16"/>
                <w:szCs w:val="16"/>
              </w:rPr>
              <w:t>18.0.0</w:t>
            </w:r>
          </w:p>
        </w:tc>
      </w:tr>
      <w:tr w:rsidR="000D1581" w:rsidRPr="00127E7B" w14:paraId="6AAA8E27" w14:textId="77777777" w:rsidTr="000D6C96">
        <w:tc>
          <w:tcPr>
            <w:tcW w:w="800" w:type="dxa"/>
            <w:shd w:val="solid" w:color="FFFFFF" w:fill="auto"/>
          </w:tcPr>
          <w:p w14:paraId="5D45E24C" w14:textId="2C1C586B"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5D075772" w14:textId="5678CA13"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7DB2A872" w14:textId="2F287C29" w:rsidR="000D1581" w:rsidRDefault="000D1581" w:rsidP="000D1581">
            <w:pPr>
              <w:pStyle w:val="TAL"/>
              <w:rPr>
                <w:rFonts w:eastAsiaTheme="minorEastAsia"/>
                <w:sz w:val="16"/>
                <w:szCs w:val="16"/>
                <w:lang w:eastAsia="zh-CN"/>
              </w:rPr>
            </w:pPr>
            <w:r>
              <w:rPr>
                <w:rFonts w:eastAsiaTheme="minorEastAsia"/>
                <w:sz w:val="16"/>
                <w:szCs w:val="16"/>
                <w:lang w:eastAsia="zh-CN"/>
              </w:rPr>
              <w:t>CP-223033</w:t>
            </w:r>
          </w:p>
        </w:tc>
        <w:tc>
          <w:tcPr>
            <w:tcW w:w="567" w:type="dxa"/>
            <w:shd w:val="solid" w:color="FFFFFF" w:fill="auto"/>
          </w:tcPr>
          <w:p w14:paraId="49F51D2B" w14:textId="3F2FF1EF" w:rsidR="000D1581" w:rsidRDefault="000D1581" w:rsidP="00923E1C">
            <w:pPr>
              <w:pStyle w:val="TAL"/>
              <w:rPr>
                <w:rFonts w:eastAsiaTheme="minorEastAsia"/>
                <w:sz w:val="16"/>
                <w:szCs w:val="16"/>
                <w:lang w:eastAsia="zh-CN"/>
              </w:rPr>
            </w:pPr>
            <w:r>
              <w:rPr>
                <w:rFonts w:eastAsiaTheme="minorEastAsia"/>
                <w:sz w:val="16"/>
                <w:szCs w:val="16"/>
                <w:lang w:eastAsia="zh-CN"/>
              </w:rPr>
              <w:t>0017</w:t>
            </w:r>
          </w:p>
        </w:tc>
        <w:tc>
          <w:tcPr>
            <w:tcW w:w="425" w:type="dxa"/>
            <w:shd w:val="solid" w:color="FFFFFF" w:fill="auto"/>
          </w:tcPr>
          <w:p w14:paraId="5B6CC8EB" w14:textId="2D612AC7" w:rsidR="000D1581" w:rsidRDefault="000D1581"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764D874" w14:textId="03B2DCAD"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2D0C85B" w14:textId="10477306" w:rsidR="000D1581" w:rsidRPr="000D1581" w:rsidRDefault="000D1581" w:rsidP="00923E1C">
            <w:pPr>
              <w:pStyle w:val="TAL"/>
              <w:rPr>
                <w:sz w:val="16"/>
                <w:szCs w:val="16"/>
              </w:rPr>
            </w:pPr>
            <w:r w:rsidRPr="000D1581">
              <w:rPr>
                <w:sz w:val="16"/>
                <w:szCs w:val="16"/>
              </w:rPr>
              <w:t>29.536 Rel-18 API version and External doc update</w:t>
            </w:r>
          </w:p>
        </w:tc>
        <w:tc>
          <w:tcPr>
            <w:tcW w:w="708" w:type="dxa"/>
            <w:shd w:val="solid" w:color="FFFFFF" w:fill="auto"/>
          </w:tcPr>
          <w:p w14:paraId="4EA352C1" w14:textId="2014617B" w:rsidR="000D1581" w:rsidRDefault="000D1581" w:rsidP="00923E1C">
            <w:pPr>
              <w:pStyle w:val="TAC"/>
              <w:rPr>
                <w:sz w:val="16"/>
                <w:szCs w:val="16"/>
              </w:rPr>
            </w:pPr>
            <w:r>
              <w:rPr>
                <w:sz w:val="16"/>
                <w:szCs w:val="16"/>
              </w:rPr>
              <w:t>18.0.0</w:t>
            </w:r>
          </w:p>
        </w:tc>
      </w:tr>
    </w:tbl>
    <w:p w14:paraId="03280022" w14:textId="77777777" w:rsidR="00D66618" w:rsidRDefault="00D66618" w:rsidP="00484CBB"/>
    <w:sectPr w:rsidR="00D66618"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95DA" w14:textId="77777777" w:rsidR="00A70179" w:rsidRDefault="00A70179">
      <w:r>
        <w:separator/>
      </w:r>
    </w:p>
  </w:endnote>
  <w:endnote w:type="continuationSeparator" w:id="0">
    <w:p w14:paraId="12A6293E" w14:textId="77777777" w:rsidR="00A70179" w:rsidRDefault="00A7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B34815" w:rsidRDefault="00B3481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73D2" w14:textId="77777777" w:rsidR="00A70179" w:rsidRDefault="00A70179">
      <w:r>
        <w:separator/>
      </w:r>
    </w:p>
  </w:footnote>
  <w:footnote w:type="continuationSeparator" w:id="0">
    <w:p w14:paraId="48EEC719" w14:textId="77777777" w:rsidR="00A70179" w:rsidRDefault="00A70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0D6A3BDD" w:rsidR="00B34815" w:rsidRDefault="00B348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1E7">
      <w:rPr>
        <w:rFonts w:ascii="Arial" w:hAnsi="Arial" w:cs="Arial"/>
        <w:b/>
        <w:noProof/>
        <w:sz w:val="18"/>
        <w:szCs w:val="18"/>
      </w:rPr>
      <w:t>3GPP TS 29.536 V18.0.0 (2022-12)</w:t>
    </w:r>
    <w:r>
      <w:rPr>
        <w:rFonts w:ascii="Arial" w:hAnsi="Arial" w:cs="Arial"/>
        <w:b/>
        <w:sz w:val="18"/>
        <w:szCs w:val="18"/>
      </w:rPr>
      <w:fldChar w:fldCharType="end"/>
    </w:r>
  </w:p>
  <w:p w14:paraId="19750081" w14:textId="77777777" w:rsidR="00B34815" w:rsidRDefault="00B348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7F56">
      <w:rPr>
        <w:rFonts w:ascii="Arial" w:hAnsi="Arial" w:cs="Arial"/>
        <w:b/>
        <w:noProof/>
        <w:sz w:val="18"/>
        <w:szCs w:val="18"/>
      </w:rPr>
      <w:t>63</w:t>
    </w:r>
    <w:r>
      <w:rPr>
        <w:rFonts w:ascii="Arial" w:hAnsi="Arial" w:cs="Arial"/>
        <w:b/>
        <w:sz w:val="18"/>
        <w:szCs w:val="18"/>
      </w:rPr>
      <w:fldChar w:fldCharType="end"/>
    </w:r>
  </w:p>
  <w:p w14:paraId="38A117B3" w14:textId="41877920" w:rsidR="00B34815" w:rsidRDefault="00B348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1E7">
      <w:rPr>
        <w:rFonts w:ascii="Arial" w:hAnsi="Arial" w:cs="Arial"/>
        <w:b/>
        <w:noProof/>
        <w:sz w:val="18"/>
        <w:szCs w:val="18"/>
      </w:rPr>
      <w:t>Release 18</w:t>
    </w:r>
    <w:r>
      <w:rPr>
        <w:rFonts w:ascii="Arial" w:hAnsi="Arial" w:cs="Arial"/>
        <w:b/>
        <w:sz w:val="18"/>
        <w:szCs w:val="18"/>
      </w:rPr>
      <w:fldChar w:fldCharType="end"/>
    </w:r>
  </w:p>
  <w:p w14:paraId="171708C5" w14:textId="77777777" w:rsidR="00B34815" w:rsidRDefault="00B348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991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373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788192">
    <w:abstractNumId w:val="11"/>
  </w:num>
  <w:num w:numId="4" w16cid:durableId="1045563479">
    <w:abstractNumId w:val="22"/>
  </w:num>
  <w:num w:numId="5" w16cid:durableId="90784364">
    <w:abstractNumId w:val="19"/>
  </w:num>
  <w:num w:numId="6" w16cid:durableId="1905604064">
    <w:abstractNumId w:val="23"/>
  </w:num>
  <w:num w:numId="7" w16cid:durableId="859468106">
    <w:abstractNumId w:val="13"/>
  </w:num>
  <w:num w:numId="8" w16cid:durableId="401678519">
    <w:abstractNumId w:val="24"/>
  </w:num>
  <w:num w:numId="9" w16cid:durableId="209607917">
    <w:abstractNumId w:val="16"/>
  </w:num>
  <w:num w:numId="10" w16cid:durableId="1200631191">
    <w:abstractNumId w:val="14"/>
  </w:num>
  <w:num w:numId="11" w16cid:durableId="1234510252">
    <w:abstractNumId w:val="20"/>
  </w:num>
  <w:num w:numId="12" w16cid:durableId="1638144968">
    <w:abstractNumId w:val="15"/>
  </w:num>
  <w:num w:numId="13" w16cid:durableId="1988823347">
    <w:abstractNumId w:val="12"/>
  </w:num>
  <w:num w:numId="14" w16cid:durableId="223150314">
    <w:abstractNumId w:val="21"/>
  </w:num>
  <w:num w:numId="15" w16cid:durableId="612975229">
    <w:abstractNumId w:val="9"/>
  </w:num>
  <w:num w:numId="16" w16cid:durableId="445396463">
    <w:abstractNumId w:val="7"/>
  </w:num>
  <w:num w:numId="17" w16cid:durableId="118839219">
    <w:abstractNumId w:val="6"/>
  </w:num>
  <w:num w:numId="18" w16cid:durableId="1686707122">
    <w:abstractNumId w:val="5"/>
  </w:num>
  <w:num w:numId="19" w16cid:durableId="1642423917">
    <w:abstractNumId w:val="4"/>
  </w:num>
  <w:num w:numId="20" w16cid:durableId="1899200201">
    <w:abstractNumId w:val="8"/>
  </w:num>
  <w:num w:numId="21" w16cid:durableId="304429702">
    <w:abstractNumId w:val="3"/>
  </w:num>
  <w:num w:numId="22" w16cid:durableId="417100162">
    <w:abstractNumId w:val="2"/>
  </w:num>
  <w:num w:numId="23" w16cid:durableId="617373987">
    <w:abstractNumId w:val="1"/>
  </w:num>
  <w:num w:numId="24" w16cid:durableId="1673794279">
    <w:abstractNumId w:val="0"/>
  </w:num>
  <w:num w:numId="25" w16cid:durableId="925500476">
    <w:abstractNumId w:val="17"/>
  </w:num>
  <w:num w:numId="26" w16cid:durableId="1462963327">
    <w:abstractNumId w:val="18"/>
  </w:num>
  <w:num w:numId="27" w16cid:durableId="63032610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7BC"/>
    <w:rsid w:val="000318EE"/>
    <w:rsid w:val="0003282F"/>
    <w:rsid w:val="00033397"/>
    <w:rsid w:val="000333BF"/>
    <w:rsid w:val="00034F8B"/>
    <w:rsid w:val="00035E4C"/>
    <w:rsid w:val="00040095"/>
    <w:rsid w:val="00042BAC"/>
    <w:rsid w:val="000431E6"/>
    <w:rsid w:val="00045D7D"/>
    <w:rsid w:val="00051834"/>
    <w:rsid w:val="00054182"/>
    <w:rsid w:val="00054A22"/>
    <w:rsid w:val="0005615A"/>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94E88"/>
    <w:rsid w:val="000A1799"/>
    <w:rsid w:val="000A2FAB"/>
    <w:rsid w:val="000A3EBA"/>
    <w:rsid w:val="000B07A2"/>
    <w:rsid w:val="000B17B0"/>
    <w:rsid w:val="000B28E5"/>
    <w:rsid w:val="000B62FF"/>
    <w:rsid w:val="000B70B0"/>
    <w:rsid w:val="000C24CF"/>
    <w:rsid w:val="000C47C3"/>
    <w:rsid w:val="000C5626"/>
    <w:rsid w:val="000C5C6C"/>
    <w:rsid w:val="000D0BE2"/>
    <w:rsid w:val="000D1581"/>
    <w:rsid w:val="000D2A54"/>
    <w:rsid w:val="000D58AB"/>
    <w:rsid w:val="000D5B29"/>
    <w:rsid w:val="000D5B40"/>
    <w:rsid w:val="000D6C96"/>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2F"/>
    <w:rsid w:val="00170F3A"/>
    <w:rsid w:val="00172070"/>
    <w:rsid w:val="00175DF2"/>
    <w:rsid w:val="00175EB9"/>
    <w:rsid w:val="001773FF"/>
    <w:rsid w:val="00180A14"/>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339A"/>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3AA"/>
    <w:rsid w:val="00536AD0"/>
    <w:rsid w:val="005373FB"/>
    <w:rsid w:val="00537411"/>
    <w:rsid w:val="0054317A"/>
    <w:rsid w:val="00543E6C"/>
    <w:rsid w:val="00552F12"/>
    <w:rsid w:val="0055423F"/>
    <w:rsid w:val="005550DA"/>
    <w:rsid w:val="005555B8"/>
    <w:rsid w:val="00557426"/>
    <w:rsid w:val="005615C0"/>
    <w:rsid w:val="00562A7A"/>
    <w:rsid w:val="00562AAE"/>
    <w:rsid w:val="00563D9E"/>
    <w:rsid w:val="00565087"/>
    <w:rsid w:val="00567481"/>
    <w:rsid w:val="00567796"/>
    <w:rsid w:val="00570BFA"/>
    <w:rsid w:val="0057362E"/>
    <w:rsid w:val="00577306"/>
    <w:rsid w:val="0058125D"/>
    <w:rsid w:val="00582752"/>
    <w:rsid w:val="00583490"/>
    <w:rsid w:val="00583812"/>
    <w:rsid w:val="00583C98"/>
    <w:rsid w:val="00585776"/>
    <w:rsid w:val="00585F6E"/>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5F7255"/>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858"/>
    <w:rsid w:val="0088095A"/>
    <w:rsid w:val="00880ED9"/>
    <w:rsid w:val="0088394F"/>
    <w:rsid w:val="00886A82"/>
    <w:rsid w:val="00887761"/>
    <w:rsid w:val="008938DE"/>
    <w:rsid w:val="00894BF2"/>
    <w:rsid w:val="008958AF"/>
    <w:rsid w:val="00897761"/>
    <w:rsid w:val="00897EEE"/>
    <w:rsid w:val="008A4112"/>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4CF"/>
    <w:rsid w:val="00923E1C"/>
    <w:rsid w:val="009244F4"/>
    <w:rsid w:val="009305C3"/>
    <w:rsid w:val="00931381"/>
    <w:rsid w:val="009323D3"/>
    <w:rsid w:val="00932BA4"/>
    <w:rsid w:val="00934746"/>
    <w:rsid w:val="009427A2"/>
    <w:rsid w:val="00942EC2"/>
    <w:rsid w:val="00944CFC"/>
    <w:rsid w:val="00950A24"/>
    <w:rsid w:val="00951E45"/>
    <w:rsid w:val="00955953"/>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179"/>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3F1E"/>
    <w:rsid w:val="00AB5274"/>
    <w:rsid w:val="00AC078C"/>
    <w:rsid w:val="00AC1DDC"/>
    <w:rsid w:val="00AC2304"/>
    <w:rsid w:val="00AC6BC6"/>
    <w:rsid w:val="00AC6DCE"/>
    <w:rsid w:val="00AD6DDA"/>
    <w:rsid w:val="00AE0A31"/>
    <w:rsid w:val="00AE3B2D"/>
    <w:rsid w:val="00AE4531"/>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4815"/>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27F56"/>
    <w:rsid w:val="00C31B00"/>
    <w:rsid w:val="00C33079"/>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1F65"/>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3541"/>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3809"/>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1E7"/>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D5D1C"/>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yperlink" Target="file:///D:\ZTE\3GPP\Meeting\CT4_107E-Bis\docs\C4-220070.zip"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vsdx"/><Relationship Id="rId42" Type="http://schemas.openxmlformats.org/officeDocument/2006/relationships/hyperlink" Target="file:///D:\ZTE\3GPP\Meeting\CT4_107E-Bis\docs\C4-220348.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D:\ZTE\3GPP\Meeting\CT4_107E-Bis\docs\C4-220459.zip" TargetMode="External"/><Relationship Id="rId46" Type="http://schemas.openxmlformats.org/officeDocument/2006/relationships/hyperlink" Target="file:///D:\ZTE\3GPP\Meeting\CT4_107E-Bis\docs\C4-220284.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hyperlink" Target="file:///D:\ZTE\3GPP\Meeting\CT4_107E-Bis\docs\C4-2203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yperlink" Target="file:///D:\ZTE\3GPP\Meeting\CT4_107E-Bis\docs\C4-220357.zip" TargetMode="External"/><Relationship Id="rId40" Type="http://schemas.openxmlformats.org/officeDocument/2006/relationships/hyperlink" Target="file:///D:\ZTE\3GPP\Meeting\CT4_107E-Bis\docs\C4-220345.zip" TargetMode="External"/><Relationship Id="rId45" Type="http://schemas.openxmlformats.org/officeDocument/2006/relationships/hyperlink" Target="file:///D:\ZTE\3GPP\Meeting\CT4_107E-Bis\docs\C4-220413.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yperlink" Target="file:///D:\ZTE\3GPP\Meeting\CT4_107E-Bis\docs\C4-220379.zip" TargetMode="External"/><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D:\ZTE\3GPP\Meeting\CT4_107E-Bis\docs\C4-220411.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D:\ZTE\3GPP\Meeting\CT4_107E-Bis\docs\C4-220378.zip" TargetMode="External"/><Relationship Id="rId43" Type="http://schemas.openxmlformats.org/officeDocument/2006/relationships/hyperlink" Target="file:///D:\ZTE\3GPP\Meeting\CT4_107E-Bis\docs\C4-220372.zip"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1AB6E-3DBA-4EA5-9414-25769286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63</Pages>
  <Words>22039</Words>
  <Characters>125624</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124</cp:revision>
  <cp:lastPrinted>2019-02-25T14:05:00Z</cp:lastPrinted>
  <dcterms:created xsi:type="dcterms:W3CDTF">2022-03-04T13:27:00Z</dcterms:created>
  <dcterms:modified xsi:type="dcterms:W3CDTF">2022-12-16T12:24:00Z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